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AC365B" w14:paraId="67CBEEDB" w14:textId="77777777" w:rsidTr="007E021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80B1C8" w14:textId="2AEC6A0E" w:rsidR="007B2433" w:rsidRPr="00AC365B" w:rsidRDefault="007926B1" w:rsidP="007E02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AC365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81349B" w14:textId="77777777" w:rsidR="007B2433" w:rsidRPr="00AC365B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AC365B" w14:paraId="0566F224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9394D7" w14:textId="77777777" w:rsidR="00BE0EC1" w:rsidRPr="00AC365B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7C1EB27" w14:textId="77777777" w:rsidR="00BE0EC1" w:rsidRPr="00AC365B" w:rsidRDefault="00BE0EC1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F29E9" w:rsidRPr="00AC365B" w14:paraId="643AA55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B82FDB" w14:textId="73718CF5" w:rsidR="008F29E9" w:rsidRPr="00AC365B" w:rsidRDefault="00057DE0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0AEDEA1A" w14:textId="09C4DE82" w:rsidR="008F29E9" w:rsidRPr="00AC365B" w:rsidRDefault="008F29E9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F29E9" w:rsidRPr="00AC365B" w14:paraId="1556ADAA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E5AF6E" w14:textId="3F6EDBA7" w:rsidR="008F29E9" w:rsidRPr="00AC365B" w:rsidRDefault="00057DE0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F4E2E65" w14:textId="46CB1D05" w:rsidR="008F29E9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ในการ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ดำเนินงานต่อเนื่อง</w:t>
            </w:r>
          </w:p>
        </w:tc>
      </w:tr>
      <w:tr w:rsidR="00B335E8" w:rsidRPr="00AC365B" w14:paraId="141A18D3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51057C" w14:textId="42E45215" w:rsidR="00B335E8" w:rsidRPr="00AC365B" w:rsidRDefault="00057DE0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C109B14" w14:textId="4517EC45" w:rsidR="00B335E8" w:rsidRPr="00AC365B" w:rsidRDefault="00A277FC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3A6048" w:rsidRPr="00AC365B" w14:paraId="21D3B7F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814C2" w14:textId="1F07C74E" w:rsidR="003A6048" w:rsidRPr="003A6048" w:rsidRDefault="00057DE0" w:rsidP="003A60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911255F" w14:textId="2BAA99F2" w:rsidR="003A6048" w:rsidRPr="008744AD" w:rsidRDefault="003A6048" w:rsidP="003A60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44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3A6048" w:rsidRPr="00AC365B" w14:paraId="694C95A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E3A48E" w14:textId="755944FC" w:rsidR="003A6048" w:rsidRPr="00AC365B" w:rsidRDefault="00057DE0" w:rsidP="003A60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0A8D4995" w14:textId="04B1EB58" w:rsidR="003A6048" w:rsidRPr="00AC365B" w:rsidRDefault="003A6048" w:rsidP="003A60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123DE" w:rsidRPr="00AC365B" w14:paraId="6CC4CF49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C10B4D" w14:textId="7C9FE362" w:rsidR="00A123DE" w:rsidRPr="00BE31F2" w:rsidRDefault="00057DE0" w:rsidP="00A123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3DB3D20" w14:textId="2E7712C4" w:rsidR="00A123DE" w:rsidRPr="00AC365B" w:rsidRDefault="00A123DE" w:rsidP="00A123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92382" w:rsidRPr="00AC365B" w14:paraId="5EF5BA0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D0D66D4" w14:textId="4B53124C" w:rsidR="00692382" w:rsidRPr="00AC365B" w:rsidRDefault="00057DE0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39E345B3" w14:textId="22485B29" w:rsidR="00692382" w:rsidRPr="00AC365B" w:rsidRDefault="008D6CC6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8559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="00692382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ค้า</w:t>
            </w:r>
          </w:p>
        </w:tc>
      </w:tr>
      <w:tr w:rsidR="00692382" w:rsidRPr="00AC365B" w14:paraId="2F0DBB1F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F25EB" w14:textId="307A6F8F" w:rsidR="00692382" w:rsidRPr="00AC365B" w:rsidRDefault="00057DE0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B156698" w14:textId="0E9EF958" w:rsidR="00692382" w:rsidRPr="00AC365B" w:rsidRDefault="00692382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92382" w:rsidRPr="00AC365B" w14:paraId="7CE21AB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D9585E" w14:textId="6144E37D" w:rsidR="00692382" w:rsidRPr="000C653B" w:rsidRDefault="00057DE0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0E200164" w14:textId="3DB083B0" w:rsidR="00692382" w:rsidRPr="00AC365B" w:rsidRDefault="00692382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692382" w:rsidRPr="00AC365B" w14:paraId="55815FF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322CA5" w14:textId="49A04C46" w:rsidR="00692382" w:rsidRPr="00BE31F2" w:rsidRDefault="00057DE0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12E77BB4" w14:textId="1E32A0BC" w:rsidR="00692382" w:rsidRPr="004819C4" w:rsidRDefault="00692382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92382" w:rsidRPr="00AC365B" w14:paraId="5B7E5D4E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41E40" w14:textId="0A416667" w:rsidR="00692382" w:rsidRPr="000A76C9" w:rsidRDefault="00057DE0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554BE433" w14:textId="6A2D5638" w:rsidR="00692382" w:rsidRPr="000A76C9" w:rsidRDefault="00692382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92382" w:rsidRPr="00AC365B" w14:paraId="5C068D0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0173BA" w14:textId="23F80796" w:rsidR="00692382" w:rsidRPr="00B37A34" w:rsidRDefault="00057DE0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4620310D" w14:textId="5217F227" w:rsidR="00692382" w:rsidRPr="00B37A34" w:rsidRDefault="00692382" w:rsidP="0069238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692382" w:rsidRPr="00AC365B" w14:paraId="5A4E0070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63F32" w14:textId="117D4A74" w:rsidR="00692382" w:rsidRPr="00B37A34" w:rsidRDefault="00057DE0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21C33ED4" w14:textId="2058B184" w:rsidR="00692382" w:rsidRPr="00B37A34" w:rsidRDefault="00692382" w:rsidP="0069238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7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F90C5B" w:rsidRPr="00AC365B" w14:paraId="0AED8E66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B80A0" w14:textId="28DF4F49" w:rsidR="00F90C5B" w:rsidRPr="00BE31F2" w:rsidRDefault="00057DE0" w:rsidP="006923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59722475" w14:textId="0E15DD23" w:rsidR="00F90C5B" w:rsidRPr="00B37A34" w:rsidRDefault="00F90C5B" w:rsidP="0069238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0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1B7E3C4F" w14:textId="77777777" w:rsidR="000D12EA" w:rsidRPr="00AC365B" w:rsidRDefault="000D12EA" w:rsidP="000D12EA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822E984" w14:textId="277CDBEA" w:rsidR="0025275A" w:rsidRPr="00AC365B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365B">
        <w:rPr>
          <w:b/>
          <w:bCs/>
        </w:rPr>
        <w:br w:type="page"/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285BF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4E654CF0" w14:textId="77777777" w:rsidR="0025275A" w:rsidRPr="00737EDC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4560D1" w14:textId="4F23F7BA" w:rsidR="0025275A" w:rsidRPr="00AC365B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85BF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49566A" w:rsidRPr="00AC365B">
        <w:rPr>
          <w:rFonts w:asciiTheme="majorBidi" w:hAnsiTheme="majorBidi" w:cstheme="majorBidi"/>
          <w:sz w:val="30"/>
          <w:szCs w:val="30"/>
          <w:cs/>
        </w:rPr>
        <w:t>นี้</w:t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AC365B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B4868"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="00057DE0" w:rsidRPr="00057DE0">
        <w:rPr>
          <w:rFonts w:asciiTheme="majorBidi" w:hAnsiTheme="majorBidi" w:cstheme="majorBidi"/>
          <w:sz w:val="30"/>
          <w:szCs w:val="30"/>
        </w:rPr>
        <w:t>14</w:t>
      </w:r>
      <w:r w:rsidR="00797602" w:rsidRPr="001C1A5C">
        <w:rPr>
          <w:rFonts w:asciiTheme="majorBidi" w:hAnsiTheme="majorBidi" w:cstheme="majorBidi"/>
          <w:sz w:val="30"/>
          <w:szCs w:val="30"/>
        </w:rPr>
        <w:t xml:space="preserve"> </w:t>
      </w:r>
      <w:r w:rsidR="00B11976" w:rsidRPr="001C1A5C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016B98" w:rsidRPr="001C1A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DE0" w:rsidRPr="00057DE0">
        <w:rPr>
          <w:rFonts w:asciiTheme="majorBidi" w:hAnsiTheme="majorBidi" w:cstheme="majorBidi"/>
          <w:sz w:val="30"/>
          <w:szCs w:val="30"/>
        </w:rPr>
        <w:t>2564</w:t>
      </w:r>
    </w:p>
    <w:p w14:paraId="439FEC4C" w14:textId="77777777" w:rsidR="00E66B73" w:rsidRPr="00737EDC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Theme="majorBidi" w:hAnsiTheme="majorBidi" w:cstheme="majorBidi"/>
          <w:lang w:val="en-US"/>
        </w:rPr>
      </w:pPr>
    </w:p>
    <w:p w14:paraId="6938E631" w14:textId="2E77BF95" w:rsidR="00E66B73" w:rsidRPr="00ED235E" w:rsidRDefault="00A55A02" w:rsidP="00E379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ED235E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ED235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ECC2D84" w14:textId="77777777" w:rsidR="00BC1CEE" w:rsidRPr="00737EDC" w:rsidRDefault="00BC1CEE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AECDA" w14:textId="189E9360" w:rsidR="001B4279" w:rsidRPr="005239B6" w:rsidRDefault="00C17293" w:rsidP="002B6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4A5A22">
        <w:rPr>
          <w:rFonts w:asciiTheme="majorBidi" w:hAnsiTheme="majorBidi" w:cstheme="majorBidi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34EAF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สิ่งพิมพ์ </w:t>
      </w:r>
      <w:r w:rsidR="00770912" w:rsidRPr="004A5A22">
        <w:rPr>
          <w:rFonts w:asciiTheme="majorBidi" w:hAnsiTheme="majorBidi" w:cstheme="majorBidi"/>
          <w:spacing w:val="-6"/>
          <w:sz w:val="30"/>
          <w:szCs w:val="30"/>
          <w:cs/>
        </w:rPr>
        <w:t>ให้บริการโฆษณา</w:t>
      </w:r>
      <w:r w:rsidR="00234EAF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6276DF" w:rsidRPr="004A5A22">
        <w:rPr>
          <w:rFonts w:asciiTheme="majorBidi" w:hAnsiTheme="majorBidi" w:cstheme="majorBidi"/>
          <w:spacing w:val="-6"/>
          <w:sz w:val="30"/>
          <w:szCs w:val="30"/>
          <w:cs/>
        </w:rPr>
        <w:t>ข้อมูลข่าวสา</w:t>
      </w:r>
      <w:r w:rsidR="00F73C32" w:rsidRPr="004A5A22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="00857E2B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70912" w:rsidRPr="00AC365B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625ECC">
        <w:rPr>
          <w:rFonts w:asciiTheme="majorBidi" w:hAnsiTheme="majorBidi" w:cstheme="majorBidi"/>
          <w:spacing w:val="-6"/>
          <w:sz w:val="30"/>
          <w:szCs w:val="30"/>
          <w:cs/>
        </w:rPr>
        <w:t>ผ่านสื่อสิ่งพิมพ์และสื่อรูปแบบใหม่</w:t>
      </w:r>
      <w:r w:rsidR="00BE6A95" w:rsidRPr="00AC365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E6A95" w:rsidRPr="00AC365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การผลิต</w:t>
      </w:r>
      <w:r w:rsidR="0099524C" w:rsidRPr="004A5A2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จำหน่ายหนังสือ</w:t>
      </w:r>
      <w:r w:rsidR="00BB6C09" w:rsidRPr="004A5A22">
        <w:rPr>
          <w:rFonts w:asciiTheme="majorBidi" w:hAnsiTheme="majorBidi" w:cstheme="majorBidi"/>
          <w:spacing w:val="-6"/>
          <w:sz w:val="30"/>
          <w:szCs w:val="30"/>
          <w:cs/>
        </w:rPr>
        <w:t>พิมพ์ สิ่งพิมพ์ สิ่งพิมพ์ดิจิ</w:t>
      </w:r>
      <w:r w:rsidR="00E73F6C" w:rsidRPr="004A5A22">
        <w:rPr>
          <w:rFonts w:asciiTheme="majorBidi" w:hAnsiTheme="majorBidi" w:cstheme="majorBidi"/>
          <w:spacing w:val="-6"/>
          <w:sz w:val="30"/>
          <w:szCs w:val="30"/>
          <w:cs/>
        </w:rPr>
        <w:t>ตอล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และสื่อโฆษณา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34758" w:rsidRPr="004A5A22">
        <w:rPr>
          <w:rFonts w:asciiTheme="majorBidi" w:hAnsiTheme="majorBidi" w:cstheme="majorBidi"/>
          <w:spacing w:val="-6"/>
          <w:sz w:val="30"/>
          <w:szCs w:val="30"/>
          <w:cs/>
        </w:rPr>
        <w:t>ผลิตรายการโทรทัศน์ ให้บริการโฆษณาและข้อมูลข่าวสารผ่านสื่อโทรทัศน์และ</w:t>
      </w:r>
      <w:r w:rsidR="00625E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สื่อรูปแบบใหม่ </w:t>
      </w:r>
      <w:r w:rsidR="00285BFE">
        <w:rPr>
          <w:rFonts w:asciiTheme="majorBidi" w:hAnsiTheme="majorBidi" w:cstheme="majorBidi"/>
          <w:spacing w:val="-6"/>
          <w:sz w:val="30"/>
          <w:szCs w:val="30"/>
          <w:cs/>
        </w:rPr>
        <w:t>จัดจำหน่ายสินค้า</w:t>
      </w:r>
      <w:r w:rsidR="008F67C9">
        <w:rPr>
          <w:rFonts w:asciiTheme="majorBidi" w:hAnsiTheme="majorBidi" w:cstheme="majorBidi"/>
          <w:spacing w:val="-6"/>
          <w:sz w:val="30"/>
          <w:szCs w:val="30"/>
          <w:cs/>
        </w:rPr>
        <w:t>อุปโภคและผลิตภัณฑ์อื่น</w:t>
      </w:r>
      <w:r w:rsidR="00B62A1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2483ACC1" w14:textId="77777777" w:rsidR="00B57A6F" w:rsidRPr="00737EDC" w:rsidRDefault="00B57A6F" w:rsidP="00B5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</w:p>
    <w:p w14:paraId="7EDA6BDD" w14:textId="3637EF23" w:rsidR="00700F08" w:rsidRPr="00ED235E" w:rsidRDefault="00700F08" w:rsidP="00E379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การใช้เกณฑ์ในการดำเนินงานต่อเนื่อง</w:t>
      </w:r>
    </w:p>
    <w:p w14:paraId="7D1E5578" w14:textId="77777777" w:rsidR="00C273E5" w:rsidRPr="00B11976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409F68A" w14:textId="25D6E54F" w:rsidR="00FA68EB" w:rsidRPr="00B11976" w:rsidRDefault="00FA68EB" w:rsidP="00FA6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752534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Pr="00752534">
        <w:rPr>
          <w:rFonts w:ascii="Angsana New" w:hAnsi="Angsana New"/>
          <w:sz w:val="30"/>
          <w:szCs w:val="30"/>
          <w:cs/>
        </w:rPr>
        <w:t xml:space="preserve"> มีนาคม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752534">
        <w:rPr>
          <w:rFonts w:ascii="Angsana New" w:hAnsi="Angsana New"/>
          <w:sz w:val="30"/>
          <w:szCs w:val="30"/>
          <w:cs/>
        </w:rPr>
        <w:t xml:space="preserve"> กลุ่มบริษัทมีขาดทุนสุทธิจำนวน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97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52534">
        <w:rPr>
          <w:rFonts w:ascii="Angsana New" w:hAnsi="Angsana New"/>
          <w:i/>
          <w:iCs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91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24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 ล้านบาท)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A55468">
        <w:rPr>
          <w:rFonts w:ascii="Angsana New" w:hAnsi="Angsana New"/>
          <w:sz w:val="30"/>
          <w:szCs w:val="30"/>
          <w:cs/>
        </w:rPr>
        <w:t xml:space="preserve">และบริษัทมีกำไรสุทธิจำนวน </w:t>
      </w:r>
      <w:r w:rsidR="00057DE0" w:rsidRPr="00057DE0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80</w:t>
      </w:r>
      <w:r w:rsidRPr="00A5546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7F6A25">
        <w:rPr>
          <w:rFonts w:ascii="Angsana New" w:hAnsi="Angsana New"/>
          <w:sz w:val="30"/>
          <w:szCs w:val="30"/>
        </w:rPr>
        <w:t>(</w:t>
      </w:r>
      <w:r w:rsidRPr="00A55468">
        <w:rPr>
          <w:rFonts w:ascii="Angsana New" w:hAnsi="Angsana New"/>
          <w:sz w:val="30"/>
          <w:szCs w:val="30"/>
          <w:cs/>
        </w:rPr>
        <w:t>ทั้งนี้หากไม่รวมการรับรู้</w:t>
      </w:r>
      <w:r w:rsidR="007F6A25">
        <w:rPr>
          <w:rFonts w:ascii="Angsana New" w:hAnsi="Angsana New"/>
          <w:sz w:val="30"/>
          <w:szCs w:val="30"/>
          <w:cs/>
        </w:rPr>
        <w:t>กำไร</w:t>
      </w:r>
      <w:r w:rsidRPr="00A55468">
        <w:rPr>
          <w:rFonts w:ascii="Angsana New" w:hAnsi="Angsana New"/>
          <w:sz w:val="30"/>
          <w:szCs w:val="30"/>
          <w:cs/>
        </w:rPr>
        <w:t xml:space="preserve">จากการจำหน่ายเครื่องหมายการค้าจำนวน </w:t>
      </w:r>
      <w:r w:rsidR="00057DE0" w:rsidRPr="00057DE0"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08</w:t>
      </w:r>
      <w:r w:rsidRPr="00A55468">
        <w:rPr>
          <w:rFonts w:ascii="Angsana New" w:hAnsi="Angsana New"/>
          <w:sz w:val="30"/>
          <w:szCs w:val="30"/>
          <w:cs/>
        </w:rPr>
        <w:t xml:space="preserve"> ล้านบาท บริษัทจะมีขาดทุนสุทธิจำนวน </w:t>
      </w:r>
      <w:r w:rsidR="00057DE0" w:rsidRPr="00057DE0"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28</w:t>
      </w:r>
      <w:r w:rsidRPr="00A55468">
        <w:rPr>
          <w:rFonts w:ascii="Angsana New" w:hAnsi="Angsana New"/>
          <w:sz w:val="30"/>
          <w:szCs w:val="30"/>
          <w:cs/>
        </w:rPr>
        <w:t xml:space="preserve"> ล้านบาท</w:t>
      </w:r>
      <w:r w:rsidR="007F6A25">
        <w:rPr>
          <w:rFonts w:ascii="Angsana New" w:hAnsi="Angsana New"/>
          <w:sz w:val="30"/>
          <w:szCs w:val="30"/>
        </w:rPr>
        <w:t>)</w:t>
      </w:r>
      <w:r w:rsidRPr="00A55468">
        <w:rPr>
          <w:rFonts w:ascii="Angsana New" w:hAnsi="Angsana New"/>
          <w:sz w:val="30"/>
          <w:szCs w:val="30"/>
          <w:cs/>
        </w:rPr>
        <w:t xml:space="preserve"> </w:t>
      </w:r>
      <w:r w:rsidRPr="00061192">
        <w:rPr>
          <w:rFonts w:ascii="Angsana New" w:hAnsi="Angsana New"/>
          <w:i/>
          <w:iCs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061192">
        <w:rPr>
          <w:rFonts w:ascii="Angsana New" w:hAnsi="Angsana New"/>
          <w:i/>
          <w:iCs/>
          <w:sz w:val="30"/>
          <w:szCs w:val="30"/>
        </w:rPr>
        <w:t xml:space="preserve">: </w:t>
      </w:r>
      <w:r w:rsidRPr="00061192">
        <w:rPr>
          <w:rFonts w:ascii="Angsana New" w:hAnsi="Angsana New"/>
          <w:i/>
          <w:iCs/>
          <w:sz w:val="30"/>
          <w:szCs w:val="30"/>
          <w:cs/>
        </w:rPr>
        <w:t xml:space="preserve">บริษัทมีขาดทุนสุทธิจำนวน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34</w:t>
      </w:r>
      <w:r w:rsidRPr="00061192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87</w:t>
      </w:r>
      <w:r w:rsidRPr="00061192">
        <w:rPr>
          <w:rFonts w:ascii="Angsana New" w:hAnsi="Angsana New"/>
          <w:i/>
          <w:iCs/>
          <w:sz w:val="30"/>
          <w:szCs w:val="30"/>
        </w:rPr>
        <w:t xml:space="preserve"> </w:t>
      </w:r>
      <w:r w:rsidRPr="0006119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61192">
        <w:rPr>
          <w:rFonts w:ascii="Angsana New" w:hAnsi="Angsana New"/>
          <w:i/>
          <w:iCs/>
          <w:sz w:val="30"/>
          <w:szCs w:val="30"/>
        </w:rPr>
        <w:t>)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>และกลุ่มบริษัทมี</w:t>
      </w:r>
      <w:r w:rsidR="00B604F2" w:rsidRPr="00B604F2">
        <w:rPr>
          <w:rFonts w:ascii="Angsana New" w:eastAsia="Calibri" w:hAnsi="Angsana New"/>
          <w:spacing w:val="-6"/>
          <w:sz w:val="30"/>
          <w:szCs w:val="30"/>
          <w:cs/>
        </w:rPr>
        <w:t>กระแสเงินสดจากการดำเนินงานติดลบ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จำนวน </w:t>
      </w:r>
      <w:r w:rsidR="0064620E" w:rsidRPr="0064620E">
        <w:rPr>
          <w:rFonts w:ascii="Angsana New" w:eastAsia="Calibri" w:hAnsi="Angsana New"/>
          <w:spacing w:val="-6"/>
          <w:sz w:val="30"/>
          <w:szCs w:val="30"/>
        </w:rPr>
        <w:t xml:space="preserve">29.29 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(2563: </w:t>
      </w:r>
      <w:r w:rsidR="0064620E" w:rsidRPr="00BD5AB7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กลุ่มบริษัทมี</w:t>
      </w:r>
      <w:r w:rsidR="00B604F2" w:rsidRPr="00B604F2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กระแสเงินสดจากการดำเนินงาน</w:t>
      </w:r>
      <w:r w:rsidR="00B604F2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เป็นบวก</w:t>
      </w:r>
      <w:r w:rsidR="0064620E" w:rsidRPr="00BD5AB7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 xml:space="preserve">จำนวน 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17.00 </w:t>
      </w:r>
      <w:r w:rsidR="0064620E" w:rsidRPr="00BD5AB7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ล้านบาท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>)</w:t>
      </w:r>
      <w:r w:rsidR="0064620E" w:rsidRPr="00D727D6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และ </w:t>
      </w:r>
      <w:r w:rsidRPr="0064620E">
        <w:rPr>
          <w:rFonts w:ascii="Angsana New" w:hAnsi="Angsana New"/>
          <w:sz w:val="30"/>
          <w:szCs w:val="30"/>
          <w:cs/>
        </w:rPr>
        <w:t>ณ</w:t>
      </w:r>
      <w:r w:rsidRPr="00752534">
        <w:rPr>
          <w:rFonts w:ascii="Angsana New" w:hAnsi="Angsana New"/>
          <w:sz w:val="30"/>
          <w:szCs w:val="30"/>
          <w:cs/>
        </w:rPr>
        <w:t xml:space="preserve"> วันเดียวกันกลุ่มบริษัทและบริษัทมีหนี้สินหมุนเวียนรวมสูงกว่าสินทรัพย์หมุนเวียนรวมจำนวน </w:t>
      </w:r>
      <w:r w:rsidR="00057DE0" w:rsidRPr="00057DE0">
        <w:rPr>
          <w:rFonts w:ascii="Angsana New" w:hAnsi="Angsana New"/>
          <w:sz w:val="30"/>
          <w:szCs w:val="30"/>
        </w:rPr>
        <w:t>307</w:t>
      </w:r>
      <w:r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77</w:t>
      </w:r>
      <w:r w:rsidRPr="0075253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และ </w:t>
      </w:r>
      <w:r w:rsidR="00057DE0" w:rsidRPr="00057DE0">
        <w:rPr>
          <w:rFonts w:ascii="Angsana New" w:hAnsi="Angsana New"/>
          <w:sz w:val="30"/>
          <w:szCs w:val="30"/>
        </w:rPr>
        <w:t>476</w:t>
      </w:r>
      <w:r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48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752534">
        <w:rPr>
          <w:rFonts w:ascii="Angsana New" w:hAnsi="Angsana New"/>
          <w:i/>
          <w:iCs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555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45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780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63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752534">
        <w:rPr>
          <w:rFonts w:ascii="Angsana New" w:hAnsi="Angsana New"/>
          <w:sz w:val="30"/>
          <w:szCs w:val="30"/>
          <w:cs/>
        </w:rPr>
        <w:t xml:space="preserve"> และมีขาดทุนสะสมจำนวน </w:t>
      </w:r>
      <w:r w:rsidR="00057DE0" w:rsidRPr="00057DE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,</w:t>
      </w:r>
      <w:r w:rsidR="00057DE0" w:rsidRPr="00057DE0">
        <w:rPr>
          <w:rFonts w:ascii="Angsana New" w:hAnsi="Angsana New"/>
          <w:sz w:val="30"/>
          <w:szCs w:val="30"/>
        </w:rPr>
        <w:t>424</w:t>
      </w:r>
      <w:r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85</w:t>
      </w:r>
      <w:r w:rsidRPr="0075253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057DE0" w:rsidRPr="00057DE0">
        <w:rPr>
          <w:rFonts w:ascii="Angsana New" w:hAnsi="Angsana New"/>
          <w:sz w:val="30"/>
          <w:szCs w:val="30"/>
        </w:rPr>
        <w:t>3</w:t>
      </w:r>
      <w:r w:rsidRPr="00752534">
        <w:rPr>
          <w:rFonts w:ascii="Angsana New" w:hAnsi="Angsana New"/>
          <w:sz w:val="30"/>
          <w:szCs w:val="30"/>
        </w:rPr>
        <w:t>,</w:t>
      </w:r>
      <w:r w:rsidR="00057DE0" w:rsidRPr="00057DE0">
        <w:rPr>
          <w:rFonts w:ascii="Angsana New" w:hAnsi="Angsana New"/>
          <w:sz w:val="30"/>
          <w:szCs w:val="30"/>
        </w:rPr>
        <w:t>581</w:t>
      </w:r>
      <w:r w:rsidRPr="00752534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70</w:t>
      </w:r>
      <w:r w:rsidRPr="00752534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</w:t>
      </w:r>
      <w:r w:rsidRPr="00752534">
        <w:rPr>
          <w:rFonts w:ascii="Angsana New" w:hAnsi="Angsana New"/>
          <w:i/>
          <w:iCs/>
          <w:sz w:val="30"/>
          <w:szCs w:val="30"/>
        </w:rPr>
        <w:t>,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358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87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</w:t>
      </w:r>
      <w:r w:rsidRPr="00752534">
        <w:rPr>
          <w:rFonts w:ascii="Angsana New" w:hAnsi="Angsana New"/>
          <w:i/>
          <w:iCs/>
          <w:sz w:val="30"/>
          <w:szCs w:val="30"/>
        </w:rPr>
        <w:t>,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593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50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bookmarkStart w:id="0" w:name="_Hlk54374016"/>
      <w:r w:rsidRPr="00752534">
        <w:rPr>
          <w:rFonts w:ascii="Angsana New" w:hAnsi="Angsana New"/>
          <w:spacing w:val="-4"/>
          <w:sz w:val="30"/>
          <w:szCs w:val="30"/>
          <w:cs/>
        </w:rPr>
        <w:t xml:space="preserve">และบริษัทมีขาดทุนสะสมเกินทุนจำนวน </w:t>
      </w:r>
      <w:r w:rsidR="00057DE0" w:rsidRPr="00057DE0">
        <w:rPr>
          <w:rFonts w:ascii="Angsana New" w:hAnsi="Angsana New"/>
          <w:sz w:val="30"/>
          <w:szCs w:val="30"/>
        </w:rPr>
        <w:t>197</w:t>
      </w:r>
      <w:r w:rsidRPr="00752534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68</w:t>
      </w:r>
      <w:r w:rsidRPr="00752534">
        <w:rPr>
          <w:rFonts w:ascii="Angsana New" w:hAnsi="Angsana New"/>
          <w:spacing w:val="-4"/>
          <w:sz w:val="30"/>
          <w:szCs w:val="30"/>
        </w:rPr>
        <w:t xml:space="preserve"> </w:t>
      </w:r>
      <w:r w:rsidRPr="00752534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bookmarkEnd w:id="0"/>
      <w:r w:rsidRPr="00752534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B1197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pacing w:val="-4"/>
          <w:sz w:val="30"/>
          <w:szCs w:val="30"/>
        </w:rPr>
        <w:t>2563</w:t>
      </w:r>
      <w:r w:rsidRPr="00B11976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B1197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pacing w:val="-4"/>
          <w:sz w:val="30"/>
          <w:szCs w:val="30"/>
        </w:rPr>
        <w:t>209</w:t>
      </w:r>
      <w:r w:rsidRPr="00B11976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pacing w:val="-4"/>
          <w:sz w:val="30"/>
          <w:szCs w:val="30"/>
        </w:rPr>
        <w:t>48</w:t>
      </w:r>
      <w:r w:rsidRPr="00B11976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B11976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64620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นอกจากนี้ ปัจจัย</w:t>
      </w:r>
      <w:r w:rsidRPr="00B11976">
        <w:rPr>
          <w:rFonts w:ascii="Angsana New" w:hAnsi="Angsana New"/>
          <w:spacing w:val="-6"/>
          <w:sz w:val="30"/>
          <w:szCs w:val="30"/>
          <w:cs/>
        </w:rPr>
        <w:t>ภายนอกจากสถานการณ์ในปัจจุบันต่อภาวะเศรษฐกิจโดยรวมและอาจส่งผลกระทบต่อการดำเนินงานของกลุ่มบริษัท</w:t>
      </w:r>
      <w:r w:rsidRPr="00B11976">
        <w:rPr>
          <w:rFonts w:ascii="Angsana New" w:hAnsi="Angsana New"/>
          <w:spacing w:val="-6"/>
          <w:sz w:val="30"/>
          <w:szCs w:val="30"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ทั้งนี้</w:t>
      </w:r>
      <w:r w:rsidRPr="00B11976">
        <w:rPr>
          <w:rFonts w:ascii="Angsana New" w:hAnsi="Angsana New"/>
          <w:sz w:val="30"/>
          <w:szCs w:val="30"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5A747F22" w14:textId="77777777" w:rsidR="00B11976" w:rsidRPr="00B11976" w:rsidRDefault="00B11976" w:rsidP="00B119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23E1AF6" w14:textId="0D61D6C4" w:rsidR="00B11976" w:rsidRPr="00B11976" w:rsidRDefault="00B11976" w:rsidP="00B11976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bookmarkStart w:id="1" w:name="_Hlk65166896"/>
      <w:r w:rsidRPr="00B11976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โดยมุ่งเน้นดำเนินการในธุรกิจหลักที่กลุ่มบริษัทมีความรู้และความเชี่ยวชาญ ได้แก่ สื่อสิ่งพิมพ์ สื่อโทรทัศน์ด้านหมวดหมู่ข่าวสารและสาระ การผลิตเนื้อหารายการ (</w:t>
      </w:r>
      <w:r w:rsidRPr="00B11976">
        <w:rPr>
          <w:rFonts w:ascii="Angsana New" w:hAnsi="Angsana New" w:cs="Angsana New"/>
          <w:sz w:val="30"/>
          <w:szCs w:val="30"/>
        </w:rPr>
        <w:t xml:space="preserve">Contents)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สื่อรูปแบบใหม่ </w:t>
      </w:r>
      <w:r w:rsidRPr="00B11976">
        <w:rPr>
          <w:rFonts w:ascii="Angsana New" w:hAnsi="Angsana New" w:cs="Angsana New"/>
          <w:sz w:val="30"/>
          <w:szCs w:val="30"/>
        </w:rPr>
        <w:t xml:space="preserve">(New Media) </w:t>
      </w:r>
      <w:r w:rsidRPr="00B11976">
        <w:rPr>
          <w:rFonts w:ascii="Angsana New" w:hAnsi="Angsana New" w:cs="Angsana New"/>
          <w:sz w:val="30"/>
          <w:szCs w:val="30"/>
          <w:cs/>
        </w:rPr>
        <w:t>และการจัดกิจกรรมที่เกี่ยวข้อง</w:t>
      </w:r>
      <w:r w:rsidRPr="00B11976">
        <w:rPr>
          <w:rFonts w:ascii="Angsana New" w:hAnsi="Angsana New" w:cs="Angsana New"/>
          <w:sz w:val="30"/>
          <w:szCs w:val="30"/>
        </w:rPr>
        <w:t xml:space="preserve"> </w:t>
      </w:r>
      <w:r w:rsidRPr="00B11976">
        <w:rPr>
          <w:rFonts w:ascii="Angsana New" w:hAnsi="Angsana New" w:cs="Angsana New"/>
          <w:sz w:val="30"/>
          <w:szCs w:val="30"/>
          <w:cs/>
        </w:rPr>
        <w:t>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พัฒนาบุคคลากรให้มีทักษะการทำงานรอบด้าน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</w:t>
      </w:r>
      <w:r w:rsidRPr="00B11976">
        <w:rPr>
          <w:rFonts w:ascii="Angsana New" w:hAnsi="Angsana New" w:cs="Angsana New"/>
          <w:sz w:val="30"/>
          <w:szCs w:val="30"/>
          <w:cs/>
        </w:rPr>
        <w:lastRenderedPageBreak/>
        <w:t>ผู้บริโภค และใช้ข้อได้เปรียบจากการประกอบธุรกิจสื่อสิ่งพิมพ์ และโทรทัศน์ในการต่อยอดไปสู่การจัดงานสัมมนาและกิจกรรมต่างๆ เป็นต้น นอกจากนี้ กลุ่มบริษัทมีการขยายธุรกิจด้านโฮมช้อปปิ้ง และธุรกิจจำหน่ายอาหารและเครื่องดื่ม เพื่อช่วยกระจายความเสี่ยงของการลงทุนและลดการพึ่งพิงรายได้หลักของกลุ่มบริษัทซึ่งมาจากธุรกิจ</w:t>
      </w:r>
      <w:r w:rsidR="00737EDC">
        <w:rPr>
          <w:rFonts w:ascii="Angsana New" w:hAnsi="Angsana New" w:cs="Angsana New"/>
          <w:sz w:val="30"/>
          <w:szCs w:val="30"/>
        </w:rPr>
        <w:br/>
      </w:r>
      <w:r w:rsidRPr="00B11976">
        <w:rPr>
          <w:rFonts w:ascii="Angsana New" w:hAnsi="Angsana New" w:cs="Angsana New"/>
          <w:sz w:val="30"/>
          <w:szCs w:val="30"/>
          <w:cs/>
        </w:rPr>
        <w:t xml:space="preserve">สื่อสิ่งพิมพ์และสื่อโทรทัศน์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 อีกทั้งผลในเชิงบวกจากการบรรเทาผลกระทบต่อผู้ประกอบการของคณะกรรมการกิจการกระจายเสียง กิจการโทรทัศน์และกิจการโทรคมนาคมแห่งชาติ </w:t>
      </w:r>
      <w:bookmarkStart w:id="2" w:name="_Hlk65168116"/>
      <w:r w:rsidRPr="00B11976">
        <w:rPr>
          <w:rFonts w:ascii="Angsana New" w:hAnsi="Angsana New" w:cs="Angsana New"/>
          <w:spacing w:val="-2"/>
          <w:sz w:val="30"/>
          <w:szCs w:val="30"/>
          <w:cs/>
        </w:rPr>
        <w:t>รวมถึง กลุ่มบริษัทได้ดำเนินการลดค่าใช้จ่ายในการดำเนินงาน ตลอดจนมีแผนในการปรับโครงสร้างทางการเงิน โดยการขอปรับ</w:t>
      </w:r>
      <w:r w:rsidRPr="00B11976">
        <w:rPr>
          <w:rFonts w:ascii="Angsana New" w:hAnsi="Angsana New" w:cs="Angsana New"/>
          <w:sz w:val="30"/>
          <w:szCs w:val="30"/>
          <w:cs/>
        </w:rPr>
        <w:t>ตารางการจ่ายชำระหนี้ใหม่</w:t>
      </w:r>
      <w:r w:rsidR="004A66F9">
        <w:rPr>
          <w:rFonts w:ascii="Angsana New" w:hAnsi="Angsana New" w:cs="Angsana New" w:hint="cs"/>
          <w:sz w:val="30"/>
          <w:szCs w:val="30"/>
          <w:cs/>
        </w:rPr>
        <w:t>จาก</w:t>
      </w:r>
      <w:r w:rsidR="005908D6">
        <w:rPr>
          <w:rFonts w:ascii="Angsana New" w:hAnsi="Angsana New" w:cs="Angsana New" w:hint="cs"/>
          <w:sz w:val="30"/>
          <w:szCs w:val="30"/>
          <w:cs/>
        </w:rPr>
        <w:t>ผู้ให้กู้ยืมเงินและ</w:t>
      </w:r>
      <w:r w:rsidR="004A66F9">
        <w:rPr>
          <w:rFonts w:ascii="Angsana New" w:hAnsi="Angsana New" w:cs="Angsana New" w:hint="cs"/>
          <w:sz w:val="30"/>
          <w:szCs w:val="30"/>
          <w:cs/>
        </w:rPr>
        <w:t>เจ้าหนี้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ที่ผ่อนปรนมากขึ้น </w:t>
      </w:r>
      <w:r w:rsidRPr="00B11976">
        <w:rPr>
          <w:rFonts w:ascii="Angsana New" w:hAnsi="Angsana New" w:cs="Angsana New"/>
          <w:spacing w:val="-2"/>
          <w:sz w:val="30"/>
          <w:szCs w:val="30"/>
          <w:cs/>
        </w:rPr>
        <w:t>การระดมทุนและการกู้ยืมเงินจากสถาบันการเงินที่มีต้นทุนทางการเงินที่เหมาะสมกับสภาวะตลาด เป็นต้น</w:t>
      </w:r>
      <w:bookmarkEnd w:id="1"/>
      <w:bookmarkEnd w:id="2"/>
    </w:p>
    <w:p w14:paraId="639D2083" w14:textId="77777777" w:rsidR="00B11976" w:rsidRPr="00B11976" w:rsidRDefault="00B11976" w:rsidP="00B11976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1DF536EE" w14:textId="77777777" w:rsidR="00B11976" w:rsidRPr="00B11976" w:rsidRDefault="00B11976" w:rsidP="00B11976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B11976">
        <w:rPr>
          <w:rFonts w:ascii="Angsana New" w:hAnsi="Angsana New" w:cs="Angsana New"/>
          <w:sz w:val="30"/>
          <w:szCs w:val="30"/>
          <w:cs/>
        </w:rPr>
        <w:t xml:space="preserve">ฝ่าย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</w:t>
      </w:r>
      <w:r w:rsidRPr="00B11976">
        <w:rPr>
          <w:rFonts w:ascii="Angsana New" w:hAnsi="Angsana New" w:cs="Angsana New"/>
          <w:spacing w:val="-2"/>
          <w:sz w:val="30"/>
          <w:szCs w:val="30"/>
          <w:cs/>
        </w:rPr>
        <w:t>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และการสนับสนุนอย่างต่อเนื่องจากผู้ให้กู้ยืมเงินและเจ้าหนี้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1976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B006A31" w14:textId="63490D2B" w:rsidR="00C1687F" w:rsidRPr="00B11976" w:rsidRDefault="00C1687F" w:rsidP="00B119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39F6BF08" w14:textId="77777777" w:rsidR="00C1687F" w:rsidRPr="00B1197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B11976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B11976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4A0B5898" w14:textId="77777777" w:rsidR="00C1687F" w:rsidRPr="00B1197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30528C06" w14:textId="6C835AAC" w:rsidR="00C1687F" w:rsidRPr="00B1197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1197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57DE0" w:rsidRPr="00057DE0">
        <w:rPr>
          <w:rFonts w:ascii="Angsana New" w:hAnsi="Angsana New" w:cs="Angsana New"/>
          <w:sz w:val="30"/>
          <w:szCs w:val="30"/>
        </w:rPr>
        <w:t>14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 w:cs="Angsana New"/>
          <w:sz w:val="30"/>
          <w:szCs w:val="30"/>
        </w:rPr>
        <w:t>2561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B11976">
        <w:rPr>
          <w:rFonts w:ascii="Angsana New" w:hAnsi="Angsana New" w:cs="Angsana New"/>
          <w:sz w:val="30"/>
          <w:szCs w:val="30"/>
        </w:rPr>
        <w:t xml:space="preserve">“SET”)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B11976">
        <w:rPr>
          <w:rFonts w:ascii="Angsana New" w:hAnsi="Angsana New" w:cs="Angsana New"/>
          <w:sz w:val="30"/>
          <w:szCs w:val="30"/>
        </w:rPr>
        <w:t xml:space="preserve">“C” (Caution)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057DE0" w:rsidRPr="00057DE0">
        <w:rPr>
          <w:rFonts w:ascii="Angsana New" w:hAnsi="Angsana New" w:cs="Angsana New"/>
          <w:sz w:val="30"/>
          <w:szCs w:val="30"/>
        </w:rPr>
        <w:t>50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57DC6F21" w14:textId="77777777" w:rsidR="00C273E5" w:rsidRPr="0023630E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B42ECAB" w14:textId="1CE873AB" w:rsidR="004A04B7" w:rsidRPr="00ED235E" w:rsidRDefault="00886C2F" w:rsidP="00E379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FE173DA" w14:textId="77777777" w:rsidR="001001BD" w:rsidRPr="0023630E" w:rsidRDefault="001001BD" w:rsidP="00F81DE5">
      <w:pPr>
        <w:pStyle w:val="Heading8"/>
        <w:spacing w:line="240" w:lineRule="auto"/>
        <w:ind w:left="567" w:right="0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46A9D" w14:textId="77777777" w:rsidR="00886C2F" w:rsidRPr="0023630E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3630E">
        <w:rPr>
          <w:rFonts w:ascii="Angsana New" w:hAnsi="Angsana New"/>
          <w:i/>
          <w:iCs/>
          <w:sz w:val="30"/>
          <w:szCs w:val="30"/>
          <w:cs/>
        </w:rPr>
        <w:t>(ก)</w:t>
      </w:r>
      <w:r w:rsidRPr="0023630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78AE5A6" w14:textId="77777777" w:rsidR="00886C2F" w:rsidRPr="0023630E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98D843" w14:textId="6B4C87DE" w:rsidR="00886C2F" w:rsidRPr="007342CB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x-none" w:bidi="ar-SA"/>
        </w:rPr>
      </w:pPr>
      <w:r w:rsidRPr="0023630E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3630E">
        <w:rPr>
          <w:rFonts w:ascii="Angsana New" w:hAnsi="Angsana New"/>
          <w:sz w:val="30"/>
          <w:szCs w:val="30"/>
          <w:lang w:val="en-GB" w:eastAsia="x-none"/>
        </w:rPr>
        <w:br/>
      </w:r>
      <w:r w:rsidRPr="0023630E">
        <w:rPr>
          <w:rFonts w:ascii="Angsana New" w:hAnsi="Angsana New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34</w:t>
      </w:r>
      <w:r w:rsidRPr="0023630E">
        <w:rPr>
          <w:rFonts w:ascii="Angsana New" w:hAnsi="Angsana New"/>
          <w:sz w:val="30"/>
          <w:szCs w:val="30"/>
          <w:cs/>
          <w:lang w:val="en-GB" w:eastAsia="x-none"/>
        </w:rPr>
        <w:t xml:space="preserve"> เรื่อง </w:t>
      </w:r>
      <w:r w:rsidRPr="0023630E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23630E">
        <w:rPr>
          <w:rFonts w:ascii="Angsana New" w:hAnsi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70AD5CB3" w14:textId="77777777" w:rsidR="00886C2F" w:rsidRPr="0023630E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</w:p>
    <w:p w14:paraId="335E47C6" w14:textId="77777777" w:rsidR="00FA68EB" w:rsidRDefault="00FA6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</w:p>
    <w:p w14:paraId="45CA417A" w14:textId="0929CCA9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23630E">
        <w:rPr>
          <w:rFonts w:ascii="Angsana New" w:hAnsi="Angsana New"/>
          <w:sz w:val="30"/>
          <w:szCs w:val="30"/>
          <w:cs/>
          <w:lang w:val="en-GB" w:eastAsia="x-none"/>
        </w:rPr>
        <w:lastRenderedPageBreak/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Pr="0023630E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2563</w:t>
      </w:r>
      <w:r w:rsidRPr="0023630E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30AED40B" w14:textId="77777777" w:rsidR="00FA68EB" w:rsidRPr="00E8600B" w:rsidRDefault="00FA68EB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329709CA" w14:textId="5EE23016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70A4">
        <w:rPr>
          <w:rFonts w:ascii="Angsana New" w:hAnsi="Angsana New"/>
          <w:sz w:val="30"/>
          <w:szCs w:val="30"/>
          <w:cs/>
        </w:rPr>
        <w:t>กลุ่มบริษัท</w:t>
      </w:r>
      <w:r w:rsidR="003A6048" w:rsidRPr="003A6048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057DE0" w:rsidRPr="00057DE0">
        <w:rPr>
          <w:rFonts w:ascii="Angsana New" w:hAnsi="Angsana New"/>
          <w:sz w:val="30"/>
          <w:szCs w:val="30"/>
        </w:rPr>
        <w:t>1</w:t>
      </w:r>
      <w:r w:rsidR="003A6048" w:rsidRPr="003A6048">
        <w:rPr>
          <w:rFonts w:ascii="Angsana New" w:hAnsi="Angsana New"/>
          <w:sz w:val="30"/>
          <w:szCs w:val="30"/>
          <w:cs/>
        </w:rPr>
        <w:t xml:space="preserve"> มกราคม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="003A6048" w:rsidRPr="003A6048">
        <w:rPr>
          <w:rFonts w:ascii="Angsana New" w:hAnsi="Angsana New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0A6DDC4B" w14:textId="77777777" w:rsidR="00317D2A" w:rsidRPr="00E8600B" w:rsidRDefault="00317D2A" w:rsidP="0031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F50D0F9" w14:textId="09B2C228" w:rsidR="00341C34" w:rsidRPr="00ED235E" w:rsidRDefault="00341C34" w:rsidP="003C5F3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การซื้อ</w:t>
      </w:r>
      <w:r w:rsidR="00497E2A" w:rsidRPr="00ED235E">
        <w:rPr>
          <w:rFonts w:ascii="Angsana New" w:hAnsi="Angsana New"/>
          <w:b/>
          <w:bCs/>
          <w:sz w:val="30"/>
          <w:szCs w:val="30"/>
          <w:cs/>
        </w:rPr>
        <w:t>ธุรกิจ</w:t>
      </w:r>
    </w:p>
    <w:p w14:paraId="4A6DAE28" w14:textId="77777777" w:rsidR="00341C34" w:rsidRPr="00E8600B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28"/>
          <w:szCs w:val="28"/>
          <w:cs/>
        </w:rPr>
      </w:pPr>
    </w:p>
    <w:p w14:paraId="5FEF9967" w14:textId="660CAB96" w:rsidR="00FA68EB" w:rsidRPr="00FA68EB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บริษัท </w:t>
      </w:r>
      <w:bookmarkStart w:id="3" w:name="_Hlk70093382"/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ไทย นิวส์ แอนด์ เอ็นเตอร์เทนเมนท์ เวิลด์ </w:t>
      </w:r>
      <w:bookmarkEnd w:id="3"/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จำกัด</w:t>
      </w:r>
      <w:r w:rsidRPr="00FA68E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FA68E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(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เดิมชื่อ 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>“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บริษัท กรีน เน็ต </w:t>
      </w:r>
      <w:r w:rsidR="00057DE0" w:rsidRPr="00057DE0">
        <w:rPr>
          <w:rFonts w:asciiTheme="majorBidi" w:hAnsiTheme="majorBidi" w:cstheme="majorBidi"/>
          <w:i/>
          <w:iCs/>
          <w:spacing w:val="-2"/>
          <w:sz w:val="30"/>
          <w:szCs w:val="30"/>
        </w:rPr>
        <w:t>1282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จำกัด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>”)</w:t>
      </w:r>
    </w:p>
    <w:p w14:paraId="05DCE621" w14:textId="77777777" w:rsidR="00FA68EB" w:rsidRPr="00E8600B" w:rsidRDefault="00FA68EB" w:rsidP="00FA68EB">
      <w:pPr>
        <w:pStyle w:val="ListParagraph"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5E5C5AC4" w14:textId="77777777" w:rsidR="005A4883" w:rsidRPr="007E5E84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7E5E84">
        <w:rPr>
          <w:rFonts w:ascii="Angsana New" w:hAnsi="Angsana New"/>
          <w:sz w:val="30"/>
          <w:szCs w:val="30"/>
          <w:cs/>
          <w:lang w:val="x-none" w:eastAsia="x-none"/>
        </w:rPr>
        <w:t>ในการประชุมผู้ถือหุ้นสามัญของบริษัทย่อย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 (“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proofErr w:type="spellEnd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เนชั่น บรอดแคสติ้ง คอร์ปอเรชั่น จำกัด (มหาชน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)”)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เมื่อวันที่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29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ตุลาคม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2563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ผู้ถือหุ้นมีมติอนุมัติให้บริษัท เนชั่น บรอดแคสติ้ง คอร์ปอเรชั่น จำกัด (มหาชน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)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เข้าลงทุนซื้อหุ้นสามัญ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ใน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สัดส่วนร้อยละ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99.998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ของทุนที่ออกและชำระแล้วของบริษัท </w:t>
      </w:r>
      <w:bookmarkStart w:id="4" w:name="_Hlk71289315"/>
      <w:r w:rsidRPr="007E5E84">
        <w:rPr>
          <w:rFonts w:ascii="Angsana New" w:hAnsi="Angsana New"/>
          <w:sz w:val="30"/>
          <w:szCs w:val="30"/>
          <w:cs/>
          <w:lang w:val="x-none" w:eastAsia="x-none"/>
        </w:rPr>
        <w:t xml:space="preserve">ไทย นิวส์ แอนด์ เอ็นเตอร์เทนเมนท์ เวิลด์ </w:t>
      </w:r>
      <w:bookmarkEnd w:id="4"/>
      <w:r w:rsidRPr="007E5E84">
        <w:rPr>
          <w:rFonts w:ascii="Angsana New" w:hAnsi="Angsana New"/>
          <w:sz w:val="30"/>
          <w:szCs w:val="30"/>
          <w:cs/>
          <w:lang w:val="x-none" w:eastAsia="x-none"/>
        </w:rPr>
        <w:t>จำกัด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ซึ่งเป็นกิจการที่เกี่ยวข้องกันที่ดำเนินธุรกิจเกี่ยวกับการให้บริการข่าวสารผ่านระบบออนไลน์และสื่ออิเล็กทรอนิกส์ จากบริษัท นิวส์ เน็ตเวิร์ค คอร์ปอเรชั่น จำกัด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(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มหาชน</w:t>
      </w:r>
      <w:proofErr w:type="spellEnd"/>
      <w:r w:rsidRPr="009435D0">
        <w:rPr>
          <w:rFonts w:ascii="Angsana New" w:hAnsi="Angsana New"/>
          <w:sz w:val="30"/>
          <w:szCs w:val="30"/>
          <w:lang w:val="x-none" w:eastAsia="x-none"/>
        </w:rPr>
        <w:t xml:space="preserve">) </w:t>
      </w:r>
      <w:r w:rsidRPr="009435D0">
        <w:rPr>
          <w:rFonts w:ascii="Angsana New" w:hAnsi="Angsana New"/>
          <w:sz w:val="30"/>
          <w:szCs w:val="30"/>
          <w:cs/>
          <w:lang w:val="x-none" w:eastAsia="x-none"/>
        </w:rPr>
        <w:t xml:space="preserve">ซึ่งถือหุ้นร้อยละ </w:t>
      </w:r>
      <w:r w:rsidRPr="009435D0">
        <w:rPr>
          <w:rFonts w:ascii="Angsana New" w:hAnsi="Angsana New"/>
          <w:sz w:val="30"/>
          <w:szCs w:val="30"/>
          <w:lang w:val="x-none" w:eastAsia="x-none"/>
        </w:rPr>
        <w:t>9.96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9435D0">
        <w:rPr>
          <w:rFonts w:ascii="Angsana New" w:hAnsi="Angsana New" w:hint="cs"/>
          <w:sz w:val="30"/>
          <w:szCs w:val="30"/>
          <w:cs/>
          <w:lang w:eastAsia="x-none"/>
        </w:rPr>
        <w:t>ในบริษัท</w:t>
      </w:r>
      <w:r w:rsidRPr="009435D0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เป็น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เงิน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จำนวน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164.40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 (“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ราคาจ่ายซื้อ</w:t>
      </w:r>
      <w:proofErr w:type="spellEnd"/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”) </w:t>
      </w:r>
    </w:p>
    <w:p w14:paraId="58753736" w14:textId="77777777" w:rsidR="00FA68EB" w:rsidRPr="005A4883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8"/>
          <w:szCs w:val="28"/>
          <w:lang w:val="x-none" w:eastAsia="x-none"/>
        </w:rPr>
      </w:pPr>
    </w:p>
    <w:p w14:paraId="117BB631" w14:textId="77777777" w:rsidR="005A4883" w:rsidRPr="006D578D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bookmarkStart w:id="5" w:name="_Hlk71289394"/>
      <w:r w:rsidRPr="006D578D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 xml:space="preserve">24 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2563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บริษัท เนชั่น บรอดแคสติ้ง คอร์ปอเรชั่น จำกัด (มหาชน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)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ได้จ่ายชำระราคาจ่ายซื้อแล้วจำนวน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164.40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 โดยบันทึกการจ่ายชำระเงินดังกล่าวภายใต้ “เงินจ่ายล่วงหน้าค่าซื้อธุรกิจ” ในงบการเงินรวม ณ วันที่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2563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</w:p>
    <w:p w14:paraId="1C278C93" w14:textId="77777777" w:rsidR="00E8600B" w:rsidRPr="00E8600B" w:rsidRDefault="00E8600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8"/>
          <w:szCs w:val="28"/>
          <w:lang w:val="x-none" w:eastAsia="x-none"/>
        </w:rPr>
      </w:pPr>
    </w:p>
    <w:p w14:paraId="0B165B22" w14:textId="77777777" w:rsidR="005A4883" w:rsidRPr="000260D1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bookmarkStart w:id="6" w:name="_Hlk71289870"/>
      <w:bookmarkEnd w:id="5"/>
      <w:r>
        <w:rPr>
          <w:rFonts w:ascii="Angsana New" w:hAnsi="Angsana New" w:hint="cs"/>
          <w:sz w:val="30"/>
          <w:szCs w:val="30"/>
          <w:cs/>
          <w:lang w:val="x-none" w:eastAsia="x-none"/>
        </w:rPr>
        <w:t>ต่อมา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eastAsia="x-none"/>
        </w:rPr>
        <w:t>29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มกราคม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4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ได้รับการ</w:t>
      </w:r>
      <w:r>
        <w:rPr>
          <w:rFonts w:ascii="Angsana New" w:hAnsi="Angsana New"/>
          <w:sz w:val="30"/>
          <w:szCs w:val="30"/>
          <w:cs/>
        </w:rPr>
        <w:t xml:space="preserve">โอนหุ้นสามัญของบริษัท ไทย นิวส์ แอนด์ เอ็นเตอร์เทนเมนท์ เวิลด์ จำกัด จำนวน </w:t>
      </w:r>
      <w:r>
        <w:rPr>
          <w:rFonts w:ascii="Angsana New" w:hAnsi="Angsana New"/>
          <w:sz w:val="30"/>
          <w:szCs w:val="30"/>
        </w:rPr>
        <w:t xml:space="preserve">189,997 </w:t>
      </w:r>
      <w:r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คิดเป็นสัดส่วนร้อยละ </w:t>
      </w:r>
      <w:r>
        <w:rPr>
          <w:rFonts w:ascii="Angsana New" w:hAnsi="Angsana New"/>
          <w:sz w:val="30"/>
          <w:szCs w:val="30"/>
        </w:rPr>
        <w:t xml:space="preserve">99.998 </w:t>
      </w:r>
      <w:r>
        <w:rPr>
          <w:rFonts w:ascii="Angsana New" w:hAnsi="Angsana New" w:hint="cs"/>
          <w:sz w:val="30"/>
          <w:szCs w:val="30"/>
          <w:cs/>
        </w:rPr>
        <w:t xml:space="preserve"> ดังนั้น การซื้อธุรกิจดังกล่าวจึงเสร็จสมบูรณ์ </w:t>
      </w:r>
    </w:p>
    <w:p w14:paraId="2D754F91" w14:textId="77777777" w:rsidR="0071426E" w:rsidRPr="00FA68EB" w:rsidRDefault="0071426E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bookmarkEnd w:id="6"/>
    <w:p w14:paraId="468AFB70" w14:textId="0566D719" w:rsidR="005A4883" w:rsidRPr="004421BD" w:rsidRDefault="005A4883" w:rsidP="005A4883">
      <w:pPr>
        <w:spacing w:line="240" w:lineRule="auto"/>
        <w:ind w:left="540" w:right="29"/>
        <w:jc w:val="both"/>
        <w:rPr>
          <w:rFonts w:ascii="Angsana New" w:hAnsi="Angsana New"/>
          <w:sz w:val="30"/>
          <w:szCs w:val="30"/>
          <w:lang w:val="x-none" w:eastAsia="x-none"/>
        </w:rPr>
      </w:pPr>
      <w:r w:rsidRPr="004421BD">
        <w:rPr>
          <w:rFonts w:ascii="Angsana New" w:hAnsi="Angsana New"/>
          <w:sz w:val="30"/>
          <w:szCs w:val="30"/>
          <w:cs/>
          <w:lang w:val="x-none" w:eastAsia="x-none"/>
        </w:rPr>
        <w:t>ใน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ระหว่างงวดนับตั้งแต่วันที่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29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584C11">
        <w:rPr>
          <w:rFonts w:ascii="Angsana New" w:hAnsi="Angsana New" w:hint="cs"/>
          <w:sz w:val="30"/>
          <w:szCs w:val="30"/>
          <w:cs/>
          <w:lang w:val="x-none" w:eastAsia="x-none"/>
        </w:rPr>
        <w:t>มกราคม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ถึงวันที่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31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มีนาคม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99490C">
        <w:rPr>
          <w:rFonts w:ascii="Angsana New" w:hAnsi="Angsana New"/>
          <w:sz w:val="30"/>
          <w:szCs w:val="30"/>
          <w:cs/>
          <w:lang w:val="x-none" w:eastAsia="x-none"/>
        </w:rPr>
        <w:t>ไทย นิวส์ แอนด์เอ็นเตอร์เทนเมนท์ เวิลด์</w:t>
      </w:r>
      <w:r w:rsidRPr="004421BD">
        <w:rPr>
          <w:rFonts w:ascii="Angsana New" w:hAnsi="Angsana New"/>
          <w:sz w:val="30"/>
          <w:szCs w:val="30"/>
          <w:cs/>
          <w:lang w:val="x-none" w:eastAsia="x-none"/>
        </w:rPr>
        <w:t xml:space="preserve"> จำกัด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มีรายได้จำนวน 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8.23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ล้านบาท และมีขาดทุนจำนวน 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3.26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 ซึ่งรวมเป็นส่วนหนึ่งของผลการดำเนินงานของกลุ่มบริษัท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1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จะมีรายได้จำนวน 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12.35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ล้านบาท และมีขาดทุนสำหรับงวดสามเดือนสิ้นสุดวันที่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มีนาคม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4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จำนวน 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4.47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</w:p>
    <w:p w14:paraId="3E90EB58" w14:textId="64E4CB05" w:rsidR="00FA68EB" w:rsidRPr="00FA68EB" w:rsidRDefault="00FA68EB" w:rsidP="00FA68EB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FA68EB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58A16031" w14:textId="77777777" w:rsidR="00FA68EB" w:rsidRPr="00FA68EB" w:rsidRDefault="00FA68EB" w:rsidP="00FA68EB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41F40DBE" w14:textId="77777777" w:rsidR="00FA68EB" w:rsidRPr="00FA68EB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สินทรัพย์ที่ได้มาและหนี้สินที่รับมา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310"/>
        <w:gridCol w:w="595"/>
        <w:gridCol w:w="1180"/>
        <w:gridCol w:w="1825"/>
      </w:tblGrid>
      <w:tr w:rsidR="00FA68EB" w:rsidRPr="004421BD" w14:paraId="15F722B3" w14:textId="77777777" w:rsidTr="00FA68EB">
        <w:tc>
          <w:tcPr>
            <w:tcW w:w="5310" w:type="dxa"/>
          </w:tcPr>
          <w:p w14:paraId="4AC018F9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  <w:r w:rsidRPr="004421BD">
              <w:rPr>
                <w:lang w:val="x-none" w:eastAsia="x-none"/>
              </w:rPr>
              <w:br w:type="page"/>
            </w:r>
          </w:p>
        </w:tc>
        <w:tc>
          <w:tcPr>
            <w:tcW w:w="595" w:type="dxa"/>
          </w:tcPr>
          <w:p w14:paraId="468AF853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C656942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983F267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FA68EB" w:rsidRPr="004421BD" w14:paraId="5571FEA7" w14:textId="77777777" w:rsidTr="00FA68EB">
        <w:tc>
          <w:tcPr>
            <w:tcW w:w="5310" w:type="dxa"/>
          </w:tcPr>
          <w:p w14:paraId="44FAF93B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dxa"/>
          </w:tcPr>
          <w:p w14:paraId="6B381BDB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2918F13" w14:textId="38AE0AF8" w:rsidR="00FA68EB" w:rsidRPr="00D76DA5" w:rsidRDefault="00D76DA5" w:rsidP="00D76DA5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D76DA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1825" w:type="dxa"/>
          </w:tcPr>
          <w:p w14:paraId="052AC91D" w14:textId="77777777" w:rsidR="00FA68EB" w:rsidRPr="007B2D26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B2D26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FA68EB" w:rsidRPr="004421BD" w14:paraId="459FE0B4" w14:textId="77777777" w:rsidTr="00FA68EB">
        <w:tc>
          <w:tcPr>
            <w:tcW w:w="5310" w:type="dxa"/>
          </w:tcPr>
          <w:p w14:paraId="11433173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595" w:type="dxa"/>
          </w:tcPr>
          <w:p w14:paraId="59CCC804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02226FC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593E49BE" w14:textId="4901CA3D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874</w:t>
            </w:r>
          </w:p>
        </w:tc>
      </w:tr>
      <w:tr w:rsidR="00FA68EB" w:rsidRPr="004421BD" w14:paraId="6935EF8F" w14:textId="77777777" w:rsidTr="00FA68EB">
        <w:tc>
          <w:tcPr>
            <w:tcW w:w="5310" w:type="dxa"/>
          </w:tcPr>
          <w:p w14:paraId="217C3BB3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ลูกหนี้การค้าและลูกหนี้อื่น</w:t>
            </w:r>
          </w:p>
        </w:tc>
        <w:tc>
          <w:tcPr>
            <w:tcW w:w="595" w:type="dxa"/>
          </w:tcPr>
          <w:p w14:paraId="360B017E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F4512D7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7F0BAA9" w14:textId="113EE68E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13</w:t>
            </w:r>
            <w:r w:rsidR="00FA68EB"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861</w:t>
            </w:r>
          </w:p>
        </w:tc>
      </w:tr>
      <w:tr w:rsidR="00FA68EB" w:rsidRPr="004421BD" w14:paraId="5CFCA234" w14:textId="77777777" w:rsidTr="00FA68EB">
        <w:tc>
          <w:tcPr>
            <w:tcW w:w="5310" w:type="dxa"/>
          </w:tcPr>
          <w:p w14:paraId="55343F0D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595" w:type="dxa"/>
          </w:tcPr>
          <w:p w14:paraId="5063CA76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1F5AEA8F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DE533AE" w14:textId="76502A11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570</w:t>
            </w:r>
          </w:p>
        </w:tc>
      </w:tr>
      <w:tr w:rsidR="00FA68EB" w:rsidRPr="004421BD" w14:paraId="42D4C6C7" w14:textId="77777777" w:rsidTr="00FA68EB">
        <w:tc>
          <w:tcPr>
            <w:tcW w:w="5310" w:type="dxa"/>
          </w:tcPr>
          <w:p w14:paraId="62E798CE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595" w:type="dxa"/>
          </w:tcPr>
          <w:p w14:paraId="69DDF099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2640EA7" w14:textId="7348D4E0" w:rsidR="00FA68EB" w:rsidRPr="004A66F9" w:rsidRDefault="004A66F9" w:rsidP="004A66F9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 w:rsidRPr="004A66F9"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825" w:type="dxa"/>
          </w:tcPr>
          <w:p w14:paraId="5392D3D0" w14:textId="1EC76C82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="00FA68EB"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313</w:t>
            </w:r>
          </w:p>
        </w:tc>
      </w:tr>
      <w:tr w:rsidR="00FA68EB" w:rsidRPr="004421BD" w14:paraId="3F5B79DC" w14:textId="77777777" w:rsidTr="00FA68EB">
        <w:tc>
          <w:tcPr>
            <w:tcW w:w="5310" w:type="dxa"/>
          </w:tcPr>
          <w:p w14:paraId="77DAA691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595" w:type="dxa"/>
          </w:tcPr>
          <w:p w14:paraId="1A35068F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F49556A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B5ECFED" w14:textId="7EC998B8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25</w:t>
            </w:r>
            <w:r w:rsidR="00FA68EB"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313</w:t>
            </w:r>
          </w:p>
        </w:tc>
      </w:tr>
      <w:tr w:rsidR="00FA68EB" w:rsidRPr="004421BD" w14:paraId="3940001C" w14:textId="77777777" w:rsidTr="00FA68EB">
        <w:tc>
          <w:tcPr>
            <w:tcW w:w="5310" w:type="dxa"/>
          </w:tcPr>
          <w:p w14:paraId="335EC0B1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595" w:type="dxa"/>
          </w:tcPr>
          <w:p w14:paraId="551322FC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A3211D6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1BA8E403" w14:textId="209DC05E" w:rsidR="00FA68EB" w:rsidRPr="007B2D26" w:rsidRDefault="00057DE0" w:rsidP="00FA68E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="00FA68EB"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536</w:t>
            </w:r>
          </w:p>
        </w:tc>
      </w:tr>
      <w:tr w:rsidR="00FA68EB" w:rsidRPr="00CE5EAB" w14:paraId="54AB4DA2" w14:textId="77777777" w:rsidTr="00FA68EB">
        <w:tc>
          <w:tcPr>
            <w:tcW w:w="5310" w:type="dxa"/>
          </w:tcPr>
          <w:p w14:paraId="0BFCDBD7" w14:textId="77777777" w:rsidR="00FA68EB" w:rsidRPr="00CE5EAB" w:rsidRDefault="00FA68EB" w:rsidP="00FA68E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เจ้าหนี้การค้าและเจ้าหนี้อื่น</w:t>
            </w:r>
          </w:p>
        </w:tc>
        <w:tc>
          <w:tcPr>
            <w:tcW w:w="595" w:type="dxa"/>
          </w:tcPr>
          <w:p w14:paraId="7E8A769B" w14:textId="77777777" w:rsidR="00FA68EB" w:rsidRPr="00CE5EAB" w:rsidRDefault="00FA68EB" w:rsidP="0028629B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0F51EA8" w14:textId="77777777" w:rsidR="00FA68EB" w:rsidRPr="00CE5EAB" w:rsidRDefault="00FA68EB" w:rsidP="0028629B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6A5E0BB" w14:textId="57245B09" w:rsidR="00FA68EB" w:rsidRPr="00CE5EAB" w:rsidRDefault="00FA68EB" w:rsidP="0028629B">
            <w:pPr>
              <w:pageBreakBefore/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715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7335C100" w14:textId="77777777" w:rsidTr="00FA68EB">
        <w:tc>
          <w:tcPr>
            <w:tcW w:w="5310" w:type="dxa"/>
          </w:tcPr>
          <w:p w14:paraId="4ACE28AD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ประมาณการหนี้สินหมุนเวียนอื่น</w:t>
            </w:r>
          </w:p>
        </w:tc>
        <w:tc>
          <w:tcPr>
            <w:tcW w:w="595" w:type="dxa"/>
          </w:tcPr>
          <w:p w14:paraId="61FB531B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1B01FFC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5CC7AC9C" w14:textId="64196C28" w:rsidR="00FA68EB" w:rsidRPr="00CE5EAB" w:rsidRDefault="00FA68EB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751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448C976E" w14:textId="77777777" w:rsidTr="00FA68EB">
        <w:tc>
          <w:tcPr>
            <w:tcW w:w="5310" w:type="dxa"/>
          </w:tcPr>
          <w:p w14:paraId="703A1628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595" w:type="dxa"/>
          </w:tcPr>
          <w:p w14:paraId="7F70F1CA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AF8DCED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28404465" w14:textId="146A0D0B" w:rsidR="00FA68EB" w:rsidRPr="00CE5EAB" w:rsidRDefault="00FA68EB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128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D76DA5" w:rsidRPr="00CE5EAB" w14:paraId="6BDDB540" w14:textId="77777777" w:rsidTr="00FA68EB">
        <w:tc>
          <w:tcPr>
            <w:tcW w:w="5310" w:type="dxa"/>
          </w:tcPr>
          <w:p w14:paraId="609A2E67" w14:textId="1B5B5184" w:rsidR="00D76DA5" w:rsidRPr="00CE5EAB" w:rsidRDefault="00D76DA5" w:rsidP="00D76DA5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EA7F0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595" w:type="dxa"/>
          </w:tcPr>
          <w:p w14:paraId="15F2FE49" w14:textId="49F0DC45" w:rsidR="00D76DA5" w:rsidRPr="00D76DA5" w:rsidRDefault="00D76DA5" w:rsidP="00D76DA5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80" w:type="dxa"/>
          </w:tcPr>
          <w:p w14:paraId="2611FA55" w14:textId="1EA63A6F" w:rsidR="00D76DA5" w:rsidRPr="00CE5EAB" w:rsidRDefault="00D76DA5" w:rsidP="00D76DA5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D76DA5"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825" w:type="dxa"/>
          </w:tcPr>
          <w:p w14:paraId="1ABD511E" w14:textId="43093180" w:rsidR="00D76DA5" w:rsidRPr="00CE5EAB" w:rsidRDefault="00D76DA5" w:rsidP="00D76DA5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62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500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D76DA5" w:rsidRPr="00CE5EAB" w14:paraId="490FF1F7" w14:textId="77777777" w:rsidTr="00FA68EB">
        <w:tc>
          <w:tcPr>
            <w:tcW w:w="5310" w:type="dxa"/>
          </w:tcPr>
          <w:p w14:paraId="337F51C9" w14:textId="192DAA76" w:rsidR="00D76DA5" w:rsidRPr="00CE5EAB" w:rsidRDefault="00D76DA5" w:rsidP="00D76DA5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</w:t>
            </w:r>
            <w:r w:rsidR="004A66F9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ผลประโยชน์</w:t>
            </w: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พนักงาน</w:t>
            </w:r>
          </w:p>
        </w:tc>
        <w:tc>
          <w:tcPr>
            <w:tcW w:w="595" w:type="dxa"/>
          </w:tcPr>
          <w:p w14:paraId="36715779" w14:textId="383F2466" w:rsidR="00D76DA5" w:rsidRPr="00D76DA5" w:rsidRDefault="00D76DA5" w:rsidP="00D76DA5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80" w:type="dxa"/>
          </w:tcPr>
          <w:p w14:paraId="3535936D" w14:textId="276A0FE5" w:rsidR="00D76DA5" w:rsidRPr="00CE5EAB" w:rsidRDefault="00D76DA5" w:rsidP="00D76DA5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63658799" w14:textId="5484379E" w:rsidR="00D76DA5" w:rsidRPr="00CE5EAB" w:rsidRDefault="00D76DA5" w:rsidP="00D76DA5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342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211D1A9A" w14:textId="77777777" w:rsidTr="00FA68EB">
        <w:tc>
          <w:tcPr>
            <w:tcW w:w="5310" w:type="dxa"/>
          </w:tcPr>
          <w:p w14:paraId="03C27477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รวมหนี้สินสุทธิที่ระบุได้</w:t>
            </w:r>
          </w:p>
        </w:tc>
        <w:tc>
          <w:tcPr>
            <w:tcW w:w="595" w:type="dxa"/>
          </w:tcPr>
          <w:p w14:paraId="55FAA3A4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B649D14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2DEABB38" w14:textId="685A9BA3" w:rsidR="00FA68EB" w:rsidRPr="00CE5EAB" w:rsidRDefault="00FA68EB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32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969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62B4E69C" w14:textId="77777777" w:rsidTr="00FA68EB">
        <w:tc>
          <w:tcPr>
            <w:tcW w:w="5310" w:type="dxa"/>
          </w:tcPr>
          <w:p w14:paraId="749255D1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ส่วนของผู้ถือหุ้นที่ไม่มีอำนาจควบคุม</w:t>
            </w:r>
          </w:p>
        </w:tc>
        <w:tc>
          <w:tcPr>
            <w:tcW w:w="595" w:type="dxa"/>
          </w:tcPr>
          <w:p w14:paraId="2CF324E5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6DB2350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1FE6576E" w14:textId="2C2C6BC2" w:rsidR="00FA68EB" w:rsidRPr="00CE5EAB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</w:p>
        </w:tc>
      </w:tr>
      <w:tr w:rsidR="00FA68EB" w:rsidRPr="00CE5EAB" w14:paraId="61B7F1F9" w14:textId="77777777" w:rsidTr="00FA68EB">
        <w:tc>
          <w:tcPr>
            <w:tcW w:w="5310" w:type="dxa"/>
          </w:tcPr>
          <w:p w14:paraId="50FFCBBB" w14:textId="24E9DF49" w:rsidR="00FA68EB" w:rsidRPr="0087232F" w:rsidRDefault="00EA7F07" w:rsidP="0028629B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EA7F07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ค่าความนิยม (ประมาณการส่วนเกินระหว่างราคาจ่ายซื้อและมูลค่าหนี้สินสุทธิ)</w:t>
            </w:r>
          </w:p>
        </w:tc>
        <w:tc>
          <w:tcPr>
            <w:tcW w:w="595" w:type="dxa"/>
          </w:tcPr>
          <w:p w14:paraId="0037B5B4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4427C06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DB0FA1D" w14:textId="77777777" w:rsidR="00EA7F07" w:rsidRDefault="00EA7F07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59CF6E1" w14:textId="7DE68402" w:rsidR="00FA68EB" w:rsidRPr="00CE5EAB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197</w:t>
            </w:r>
            <w:r w:rsidR="00FA68EB"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372</w:t>
            </w:r>
          </w:p>
        </w:tc>
      </w:tr>
      <w:tr w:rsidR="00FA68EB" w:rsidRPr="00CE5EAB" w14:paraId="5FF5CE06" w14:textId="77777777" w:rsidTr="00FA68EB">
        <w:tc>
          <w:tcPr>
            <w:tcW w:w="5310" w:type="dxa"/>
          </w:tcPr>
          <w:p w14:paraId="68CACE4C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595" w:type="dxa"/>
          </w:tcPr>
          <w:p w14:paraId="47592894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2768FFB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597E5E55" w14:textId="580D1D7D" w:rsidR="00FA68EB" w:rsidRPr="00CE5EAB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164</w:t>
            </w:r>
            <w:r w:rsidR="00FA68EB"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404</w:t>
            </w:r>
          </w:p>
        </w:tc>
      </w:tr>
      <w:tr w:rsidR="00FA68EB" w:rsidRPr="00CE5EAB" w14:paraId="7BC93632" w14:textId="77777777" w:rsidTr="00FA68EB">
        <w:tc>
          <w:tcPr>
            <w:tcW w:w="5310" w:type="dxa"/>
          </w:tcPr>
          <w:p w14:paraId="73EDB2A3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  <w:lang w:val="x-none" w:eastAsia="x-none"/>
              </w:rPr>
            </w:pPr>
          </w:p>
        </w:tc>
        <w:tc>
          <w:tcPr>
            <w:tcW w:w="595" w:type="dxa"/>
          </w:tcPr>
          <w:p w14:paraId="00EB1E17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  <w:tc>
          <w:tcPr>
            <w:tcW w:w="1180" w:type="dxa"/>
          </w:tcPr>
          <w:p w14:paraId="56EE0A08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0503BF29" w14:textId="77777777" w:rsidR="00FA68EB" w:rsidRPr="00CE5EAB" w:rsidRDefault="00FA68EB" w:rsidP="0028629B">
            <w:pPr>
              <w:tabs>
                <w:tab w:val="decimal" w:pos="136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0"/>
                <w:szCs w:val="10"/>
                <w:lang w:val="x-none" w:eastAsia="x-none"/>
              </w:rPr>
            </w:pPr>
          </w:p>
        </w:tc>
      </w:tr>
      <w:tr w:rsidR="00FA68EB" w:rsidRPr="00CE5EAB" w14:paraId="25D66181" w14:textId="77777777" w:rsidTr="00FA68EB">
        <w:tc>
          <w:tcPr>
            <w:tcW w:w="5310" w:type="dxa"/>
          </w:tcPr>
          <w:p w14:paraId="7131261B" w14:textId="77777777" w:rsidR="00FA68EB" w:rsidRPr="00CE5EAB" w:rsidRDefault="00FA68EB" w:rsidP="00CC0737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5" w:type="dxa"/>
          </w:tcPr>
          <w:p w14:paraId="058FC316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73BDE68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4ED03D8E" w14:textId="77777777" w:rsidR="00FA68EB" w:rsidRPr="00CE5EAB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FA68EB" w:rsidRPr="00CE5EAB" w14:paraId="2185671A" w14:textId="77777777" w:rsidTr="00FA68EB">
        <w:tc>
          <w:tcPr>
            <w:tcW w:w="5310" w:type="dxa"/>
          </w:tcPr>
          <w:p w14:paraId="2C676170" w14:textId="77777777" w:rsidR="00FA68EB" w:rsidRPr="00CE5EAB" w:rsidRDefault="00FA68EB" w:rsidP="0028629B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595" w:type="dxa"/>
          </w:tcPr>
          <w:p w14:paraId="1511DBC8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929562E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1DC0A56" w14:textId="14E74EF6" w:rsidR="00FA68EB" w:rsidRPr="00CE5EAB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874</w:t>
            </w:r>
          </w:p>
        </w:tc>
      </w:tr>
      <w:tr w:rsidR="00FA68EB" w:rsidRPr="00CE5EAB" w14:paraId="1CEE0D2D" w14:textId="77777777" w:rsidTr="00FA68EB">
        <w:tc>
          <w:tcPr>
            <w:tcW w:w="5310" w:type="dxa"/>
          </w:tcPr>
          <w:p w14:paraId="15D10C9E" w14:textId="77777777" w:rsidR="00FA68EB" w:rsidRPr="00CE5EAB" w:rsidRDefault="00FA68EB" w:rsidP="0028629B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595" w:type="dxa"/>
          </w:tcPr>
          <w:p w14:paraId="0FDDB768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7D1D87D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586B06BB" w14:textId="19624EED" w:rsidR="00FA68EB" w:rsidRPr="00CE5EAB" w:rsidRDefault="00FA68EB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164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404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45874FD2" w14:textId="77777777" w:rsidTr="00FA68EB">
        <w:tc>
          <w:tcPr>
            <w:tcW w:w="5310" w:type="dxa"/>
          </w:tcPr>
          <w:p w14:paraId="737C37A2" w14:textId="77777777" w:rsidR="00FA68EB" w:rsidRPr="00CE5EAB" w:rsidRDefault="00FA68EB" w:rsidP="0028629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595" w:type="dxa"/>
          </w:tcPr>
          <w:p w14:paraId="7F6F3C35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965AEEB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7CF45C56" w14:textId="5784D2D9" w:rsidR="00FA68EB" w:rsidRPr="00CE5EAB" w:rsidRDefault="00FA68EB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163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530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</w:tbl>
    <w:p w14:paraId="730DF970" w14:textId="77777777" w:rsidR="00FA68EB" w:rsidRPr="00FA68EB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26EA93CA" w14:textId="77777777" w:rsidR="00CC0737" w:rsidRDefault="00CC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6"/>
          <w:sz w:val="30"/>
          <w:szCs w:val="30"/>
          <w:cs/>
        </w:rPr>
      </w:pPr>
      <w:r>
        <w:rPr>
          <w:rFonts w:ascii="Angsana New" w:eastAsia="Calibri" w:hAnsi="Angsana New"/>
          <w:spacing w:val="-6"/>
          <w:sz w:val="30"/>
          <w:szCs w:val="30"/>
          <w:cs/>
        </w:rPr>
        <w:br w:type="page"/>
      </w:r>
    </w:p>
    <w:p w14:paraId="76A3A00C" w14:textId="77777777" w:rsidR="005A4883" w:rsidRPr="004421BD" w:rsidRDefault="005A4883" w:rsidP="005A4883">
      <w:pPr>
        <w:pageBreakBefore/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lastRenderedPageBreak/>
        <w:t>ณ วันที่รายงานบริษัทย่อย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>ในการจัดท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ำงบ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>การเงิน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รวม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ระหว่างกาลสำหรับงวดสามเดือนสิ้นสุดวันที่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>31</w:t>
      </w:r>
      <w:r w:rsidRPr="00A7659E">
        <w:rPr>
          <w:rFonts w:ascii="Angsana New" w:eastAsia="Calibri" w:hAnsi="Angsana New"/>
          <w:spacing w:val="-6"/>
          <w:sz w:val="30"/>
          <w:szCs w:val="30"/>
          <w:cs/>
          <w:lang w:val="x-none"/>
        </w:rPr>
        <w:t xml:space="preserve"> มีนาคม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>2564</w:t>
      </w:r>
      <w:r w:rsidRPr="00A7659E">
        <w:rPr>
          <w:rFonts w:ascii="Angsana New" w:eastAsia="Calibri" w:hAnsi="Angsana New"/>
          <w:spacing w:val="-6"/>
          <w:sz w:val="30"/>
          <w:szCs w:val="30"/>
          <w:cs/>
          <w:lang w:val="x-none"/>
        </w:rPr>
        <w:t xml:space="preserve"> กลุ่มบริษัทได้ประมาณ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การ</w:t>
      </w:r>
      <w:r w:rsidRPr="00A7659E">
        <w:rPr>
          <w:rFonts w:ascii="Angsana New" w:eastAsia="Calibri" w:hAnsi="Angsana New"/>
          <w:spacing w:val="-6"/>
          <w:sz w:val="30"/>
          <w:szCs w:val="30"/>
          <w:cs/>
          <w:lang w:val="x-none"/>
        </w:rPr>
        <w:t>มูลค่า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หนี้สินสุทธิและประมาณการส่วนเกินระหว่างราคาจ่ายซื้อและมูลค่าหนี้สินสุทธิที่ได้มาและ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บันทึกในบัญชี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>“</w:t>
      </w:r>
      <w:proofErr w:type="spellStart"/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ค่าควา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ม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นิยม</w:t>
      </w:r>
      <w:proofErr w:type="spellEnd"/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 xml:space="preserve">” 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จำนวน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 xml:space="preserve">197.37  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ล้านบาท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 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ตามมาตรฐานการรายงานทางการเงิน ฉบับที่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>3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 ผู้บริหารต้องประมาณมูลค่ายุติธรรมของธุรกิจที่ซื้อมา ณ วันที่ซื้อ</w:t>
      </w:r>
      <w:r w:rsidRPr="004421BD">
        <w:rPr>
          <w:rFonts w:ascii="Angsana New" w:hAnsi="Angsana New" w:hint="cs"/>
          <w:sz w:val="30"/>
          <w:szCs w:val="30"/>
          <w:cs/>
        </w:rPr>
        <w:t xml:space="preserve">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39297282" w14:textId="77777777" w:rsidR="00CC0737" w:rsidRPr="00FA68EB" w:rsidRDefault="00CC0737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8"/>
          <w:szCs w:val="28"/>
          <w:lang w:val="x-none" w:eastAsia="x-none"/>
        </w:rPr>
      </w:pPr>
    </w:p>
    <w:p w14:paraId="3CC11300" w14:textId="77777777" w:rsidR="005A4883" w:rsidRPr="00E82742" w:rsidRDefault="005A4883" w:rsidP="005A4883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eastAsia="x-none"/>
        </w:rPr>
      </w:pP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การมีอำนาจควบคุมในบริษัทที่ซื้อมา</w:t>
      </w:r>
      <w:r w:rsidRPr="00E82742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 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จะทำให้กลุ่มบริษัท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สามารถขยายส่วนแบ่งทางการตลาด และเพิ่มช่องทางในการขยายฐานลูกค้าในธุรกิจสื่อดิจิทัลได้มากขึ้น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เนื่องจาก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บริษัท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ไทย นิวส์ แอนด์ เอ็นเตอร์เทนเมนท์ เวิลด์ จำกัด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ดำเนินธุรกิจให้บริการข้อมูล ข่าวสาร ผ่านสื่อออนไลน์ในหลายช่องทาง</w:t>
      </w:r>
      <w:r w:rsidRPr="00E82742">
        <w:rPr>
          <w:rFonts w:ascii="Angsana New" w:hAnsi="Angsana New"/>
          <w:spacing w:val="-1"/>
          <w:sz w:val="30"/>
          <w:szCs w:val="30"/>
          <w:lang w:eastAsia="x-none"/>
        </w:rPr>
        <w:t xml:space="preserve"> 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รวมถึง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การ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มีช่องทางในการ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วิเคราะห์ข้อมูลที่จะสามารถนำมาใช้พัฒนา และต่อยอดสื่อดิจิทัลเดิมที่มีอยู่ของ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กลุ่ม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บริษัทให้ดีขึ้นได้</w:t>
      </w:r>
    </w:p>
    <w:p w14:paraId="358296C3" w14:textId="77777777" w:rsidR="00CC0737" w:rsidRPr="00FA68EB" w:rsidRDefault="00CC0737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26A3F50" w14:textId="77777777" w:rsidR="00FA68EB" w:rsidRPr="00FA68EB" w:rsidRDefault="00FA68EB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510BC54A" w14:textId="77777777" w:rsidR="00FA68EB" w:rsidRPr="00FA68EB" w:rsidRDefault="00FA68EB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0FB268C" w14:textId="77777777" w:rsidR="005A4883" w:rsidRPr="00E82742" w:rsidRDefault="005A4883" w:rsidP="005A4883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ค่าความนิยมส่วนใหญ่มาจากการร่วมมือกันจากการรวมธุรกิจของกลุ่มบริษัท ซึ่งสามารถนำความรู้ และความเชี่ยวชาญมาประยุกต์ใช้ร่วมกันทั้งสื่อโทรทัศน์ และสื่อดิจิทัล เพื่อเพิ่มคุณภาพของข้อมูลข่าวสารได้ดียิ่งขึ้น ทั้งนี้ไม่มีค่าความนิยมที่คาดว่าจะนำมาหักเป็นค่าใช้จ่ายทางภาษีเงินได้</w:t>
      </w:r>
    </w:p>
    <w:p w14:paraId="5C37C92A" w14:textId="77777777" w:rsidR="00693187" w:rsidRPr="0028629B" w:rsidRDefault="00693187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  <w:lang w:eastAsia="x-none"/>
        </w:rPr>
      </w:pPr>
    </w:p>
    <w:p w14:paraId="70EBE2AF" w14:textId="7E9E24C0" w:rsidR="009B28FC" w:rsidRPr="00ED235E" w:rsidRDefault="00F96459" w:rsidP="003C5F3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C0D49E" w14:textId="77777777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"/>
          <w:szCs w:val="2"/>
        </w:rPr>
      </w:pPr>
    </w:p>
    <w:p w14:paraId="3E4353C3" w14:textId="77777777" w:rsidR="006C56EB" w:rsidRPr="00E87CED" w:rsidRDefault="006C56EB" w:rsidP="00E87CED">
      <w:pPr>
        <w:pStyle w:val="BodyText2"/>
        <w:spacing w:line="160" w:lineRule="atLeast"/>
        <w:ind w:left="547" w:right="43"/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3"/>
        <w:gridCol w:w="276"/>
        <w:gridCol w:w="1078"/>
        <w:gridCol w:w="270"/>
        <w:gridCol w:w="1075"/>
        <w:gridCol w:w="270"/>
        <w:gridCol w:w="1260"/>
      </w:tblGrid>
      <w:tr w:rsidR="000626FF" w:rsidRPr="005A6DB6" w14:paraId="5621B40F" w14:textId="77777777" w:rsidTr="0015532F">
        <w:trPr>
          <w:tblHeader/>
        </w:trPr>
        <w:tc>
          <w:tcPr>
            <w:tcW w:w="4230" w:type="dxa"/>
          </w:tcPr>
          <w:p w14:paraId="1330C159" w14:textId="32795616" w:rsidR="000626FF" w:rsidRPr="0028629B" w:rsidRDefault="000626FF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629B">
              <w:rPr>
                <w:rFonts w:ascii="Angsana New" w:hAnsi="Angsana New"/>
                <w:b/>
                <w:bCs/>
                <w:i/>
                <w:iCs/>
                <w:spacing w:val="2"/>
                <w:sz w:val="30"/>
                <w:szCs w:val="30"/>
              </w:rPr>
              <w:br w:type="page"/>
            </w:r>
            <w:r w:rsidR="00D44CCC" w:rsidRPr="0028629B">
              <w:rPr>
                <w:rFonts w:ascii="Angsana New" w:hAnsi="Angsana New"/>
                <w:b/>
                <w:bCs/>
                <w:i/>
                <w:iCs/>
                <w:spacing w:val="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5076320C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AD178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59F2E400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5A6DB6" w14:paraId="638CCD2B" w14:textId="77777777" w:rsidTr="0015532F">
        <w:trPr>
          <w:tblHeader/>
        </w:trPr>
        <w:tc>
          <w:tcPr>
            <w:tcW w:w="4230" w:type="dxa"/>
          </w:tcPr>
          <w:p w14:paraId="6605780B" w14:textId="0572A4AB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57DE0" w:rsidRPr="00057D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3" w:type="dxa"/>
          </w:tcPr>
          <w:p w14:paraId="7ADB1A9B" w14:textId="384D68A8" w:rsidR="000626FF" w:rsidRPr="005A6DB6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14:paraId="429899A1" w14:textId="77777777" w:rsidR="000626FF" w:rsidRPr="005A6DB6" w:rsidRDefault="000626FF" w:rsidP="000626F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4A8FED" w14:textId="0ED019EE" w:rsidR="000626FF" w:rsidRPr="005A6DB6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805A28" w14:textId="77777777" w:rsidR="000626FF" w:rsidRPr="005A6DB6" w:rsidRDefault="000626FF" w:rsidP="000626F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0F691A" w14:textId="146EF29B" w:rsidR="000626FF" w:rsidRPr="005A6DB6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3FE99C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1AD29" w14:textId="4CDE9AB1" w:rsidR="000626FF" w:rsidRPr="005A6DB6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26FF" w:rsidRPr="005A6DB6" w14:paraId="5DD5221D" w14:textId="77777777" w:rsidTr="0015532F">
        <w:trPr>
          <w:tblHeader/>
        </w:trPr>
        <w:tc>
          <w:tcPr>
            <w:tcW w:w="4230" w:type="dxa"/>
          </w:tcPr>
          <w:p w14:paraId="2BA7E23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629DE13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6FF" w:rsidRPr="005A6DB6" w14:paraId="24300800" w14:textId="77777777" w:rsidTr="0015532F">
        <w:tc>
          <w:tcPr>
            <w:tcW w:w="4230" w:type="dxa"/>
          </w:tcPr>
          <w:p w14:paraId="17AAB353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0AAE360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5B2080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FAC1A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47791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CBC33B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D61D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6F197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09A" w:rsidRPr="005A6DB6" w14:paraId="358FF030" w14:textId="77777777" w:rsidTr="0015532F">
        <w:tc>
          <w:tcPr>
            <w:tcW w:w="4230" w:type="dxa"/>
          </w:tcPr>
          <w:p w14:paraId="61AFBCD1" w14:textId="77777777" w:rsidR="008D609A" w:rsidRPr="005A6DB6" w:rsidRDefault="008D609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DEB8F72" w14:textId="13644CED" w:rsidR="008D609A" w:rsidRPr="006A4653" w:rsidRDefault="008D609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0EAC302" w14:textId="77777777" w:rsidR="008D609A" w:rsidRPr="005A6DB6" w:rsidRDefault="008D609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47FF38" w14:textId="3BF7AD7B" w:rsidR="008D609A" w:rsidRPr="006A4653" w:rsidRDefault="008D609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6B281" w14:textId="77777777" w:rsidR="008D609A" w:rsidRPr="005A6DB6" w:rsidRDefault="008D609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CACA51" w14:textId="797910B5" w:rsidR="008D609A" w:rsidRPr="006A4653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16</w:t>
            </w:r>
            <w:r w:rsidR="008D609A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55C05BE4" w14:textId="77777777" w:rsidR="008D609A" w:rsidRPr="005A6DB6" w:rsidRDefault="008D609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B32" w14:textId="1B5BE745" w:rsidR="008D609A" w:rsidRPr="006A4653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32</w:t>
            </w:r>
            <w:r w:rsidR="008D609A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EF3982" w:rsidRPr="005A6DB6" w14:paraId="33C2930A" w14:textId="77777777" w:rsidTr="0015532F">
        <w:tc>
          <w:tcPr>
            <w:tcW w:w="4230" w:type="dxa"/>
          </w:tcPr>
          <w:p w14:paraId="07A51BBB" w14:textId="1F5E8635" w:rsidR="00EF3982" w:rsidRPr="005A6DB6" w:rsidRDefault="0028629B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</w:t>
            </w:r>
            <w:r w:rsidR="00EF3982" w:rsidRPr="005F4573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จากการจำหน่ายเครื่องหมายการค้า</w:t>
            </w:r>
          </w:p>
        </w:tc>
        <w:tc>
          <w:tcPr>
            <w:tcW w:w="1083" w:type="dxa"/>
          </w:tcPr>
          <w:p w14:paraId="64258CC1" w14:textId="248CA2F1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F95AE52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D29F8" w14:textId="4253CD1E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50196A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6EBB6FA" w14:textId="0C703E82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29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6BD74286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0073D" w14:textId="47AC24C5" w:rsidR="00EF3982" w:rsidRPr="00BE31F2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3982" w:rsidRPr="005A6DB6" w14:paraId="1DE55937" w14:textId="77777777" w:rsidTr="0015532F">
        <w:tc>
          <w:tcPr>
            <w:tcW w:w="4230" w:type="dxa"/>
          </w:tcPr>
          <w:p w14:paraId="6DFE1ECD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48F0959C" w14:textId="09E7D719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0A85451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B78EAD" w14:textId="1D77C231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96839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55049B1" w14:textId="79827AF6" w:rsidR="00EF3982" w:rsidRPr="006A4653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3427F639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1DCA43" w14:textId="1F5F9CE7" w:rsidR="00EF3982" w:rsidRPr="006A4653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EF3982" w:rsidRPr="00250628" w14:paraId="022066EA" w14:textId="77777777" w:rsidTr="0015532F">
        <w:tc>
          <w:tcPr>
            <w:tcW w:w="4230" w:type="dxa"/>
          </w:tcPr>
          <w:p w14:paraId="714E2907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5E88D2E0" w14:textId="3CA7A32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20EB36A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5D3C2" w14:textId="4800C038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982AE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3738CF" w14:textId="478861D4" w:rsidR="00EF3982" w:rsidRPr="006A4653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48B30BF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D9D72B" w14:textId="1D836C9B" w:rsidR="00EF3982" w:rsidRPr="006A4653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EF3982" w:rsidRPr="00E87CED" w14:paraId="046FACEE" w14:textId="77777777" w:rsidTr="0015532F">
        <w:tc>
          <w:tcPr>
            <w:tcW w:w="4230" w:type="dxa"/>
          </w:tcPr>
          <w:p w14:paraId="1C3FC8AB" w14:textId="1D9867A5" w:rsidR="00EF3982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56020064" w14:textId="062AEF01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5D5E5FB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E48602" w14:textId="34A13AA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5BA90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4031D39" w14:textId="2055DD6C" w:rsidR="00EF3982" w:rsidRPr="006A4653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6684F7BC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0D3F2" w14:textId="4DB4352F" w:rsidR="00EF3982" w:rsidRPr="006A4653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EF3982" w:rsidRPr="005A6DB6" w14:paraId="3953858C" w14:textId="77777777" w:rsidTr="0015532F">
        <w:tc>
          <w:tcPr>
            <w:tcW w:w="4230" w:type="dxa"/>
          </w:tcPr>
          <w:p w14:paraId="4B49DAE9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6B5FFC2D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5C5A3AE3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C921014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7F7B2C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67A531C1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72B319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4D94D6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982" w:rsidRPr="005A6DB6" w14:paraId="2FBA5199" w14:textId="77777777" w:rsidTr="0015532F">
        <w:tc>
          <w:tcPr>
            <w:tcW w:w="4230" w:type="dxa"/>
          </w:tcPr>
          <w:p w14:paraId="5437215A" w14:textId="3B2099AC" w:rsidR="00EF3982" w:rsidRPr="005A6DB6" w:rsidRDefault="00EF3982" w:rsidP="00CC0737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3" w:type="dxa"/>
          </w:tcPr>
          <w:p w14:paraId="62075D33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F8F4FC2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F3A456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44F6E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F982724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29DC5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B54A0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982" w:rsidRPr="005A6DB6" w14:paraId="7B845C12" w14:textId="77777777" w:rsidTr="0015532F">
        <w:tc>
          <w:tcPr>
            <w:tcW w:w="4230" w:type="dxa"/>
          </w:tcPr>
          <w:p w14:paraId="19D91B66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38FCD01A" w14:textId="39878A57" w:rsidR="00EF3982" w:rsidRPr="006A4653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6" w:type="dxa"/>
          </w:tcPr>
          <w:p w14:paraId="55C84A30" w14:textId="7777777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D2FDFB" w14:textId="1C2E84BB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691A0" w14:textId="7777777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ED8250" w14:textId="0121EE2E" w:rsidR="00EF3982" w:rsidRPr="006A4653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63AD1313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19BD8" w14:textId="58F54D49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3982" w:rsidRPr="00E87CED" w14:paraId="4234CF55" w14:textId="77777777" w:rsidTr="0015532F">
        <w:tc>
          <w:tcPr>
            <w:tcW w:w="4230" w:type="dxa"/>
          </w:tcPr>
          <w:p w14:paraId="1FCD1DFF" w14:textId="77777777" w:rsidR="00EF3982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B0488FE" w14:textId="1D94A56C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6" w:type="dxa"/>
          </w:tcPr>
          <w:p w14:paraId="18084B72" w14:textId="7777777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431FB8" w14:textId="3FA6BFB1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49E60" w14:textId="7777777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2DC9C1F" w14:textId="605ACE82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E2388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6032E" w14:textId="61780338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3982" w:rsidRPr="00E87CED" w14:paraId="4E9E7C64" w14:textId="77777777" w:rsidTr="0015532F">
        <w:trPr>
          <w:trHeight w:val="362"/>
        </w:trPr>
        <w:tc>
          <w:tcPr>
            <w:tcW w:w="4230" w:type="dxa"/>
          </w:tcPr>
          <w:p w14:paraId="2F787748" w14:textId="77777777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12" w:type="dxa"/>
            <w:gridSpan w:val="7"/>
          </w:tcPr>
          <w:p w14:paraId="02A9FEBE" w14:textId="393D532F" w:rsidR="00EF3982" w:rsidRPr="00B20A98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3982" w:rsidRPr="00E87CED" w14:paraId="064EC17C" w14:textId="77777777" w:rsidTr="0015532F">
        <w:tc>
          <w:tcPr>
            <w:tcW w:w="4230" w:type="dxa"/>
          </w:tcPr>
          <w:p w14:paraId="45833CD1" w14:textId="616E9DEE" w:rsidR="00EF3982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56C0F2F8" w14:textId="7777777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335F427" w14:textId="7777777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E450C4" w14:textId="77777777" w:rsidR="00EF3982" w:rsidRPr="000B79C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FB2573" w14:textId="7777777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9D89A19" w14:textId="77777777" w:rsidR="00EF3982" w:rsidRPr="006A4653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C8B71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E7081" w14:textId="77777777" w:rsidR="00EF3982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982" w:rsidRPr="00E87CED" w14:paraId="22BE7F89" w14:textId="77777777" w:rsidTr="0015532F">
        <w:tc>
          <w:tcPr>
            <w:tcW w:w="4230" w:type="dxa"/>
          </w:tcPr>
          <w:p w14:paraId="16616381" w14:textId="77777777" w:rsidR="00EF3982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132FAD8" w14:textId="153804CB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7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6" w:type="dxa"/>
          </w:tcPr>
          <w:p w14:paraId="0BCE060A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CA71BD" w14:textId="29AF84A3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667A6422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604B97" w14:textId="64425598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09408E2A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A9E7B" w14:textId="6B6378A7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EF3982" w:rsidRPr="00E87CED" w14:paraId="45471F86" w14:textId="77777777" w:rsidTr="0015532F">
        <w:tc>
          <w:tcPr>
            <w:tcW w:w="4230" w:type="dxa"/>
          </w:tcPr>
          <w:p w14:paraId="66281E43" w14:textId="4A25B85C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C1DEBD3" w14:textId="6557458C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6" w:type="dxa"/>
          </w:tcPr>
          <w:p w14:paraId="12ECBE52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4DF9E7" w14:textId="4BB3F644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0D78C98B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D89CEE" w14:textId="1C28EDB2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</w:t>
            </w:r>
            <w:r w:rsidR="00EF398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2A094296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C2C2A" w14:textId="3567C859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EF3982" w:rsidRPr="00E87CED" w14:paraId="6A62691B" w14:textId="77777777" w:rsidTr="0015532F">
        <w:tc>
          <w:tcPr>
            <w:tcW w:w="4230" w:type="dxa"/>
          </w:tcPr>
          <w:p w14:paraId="5B159432" w14:textId="5C671104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5E3242B" w14:textId="79DDCD7A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6" w:type="dxa"/>
          </w:tcPr>
          <w:p w14:paraId="55EF75F0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8C5CBD" w14:textId="65DB0349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49CEB5B9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1E45BD" w14:textId="6BE3F6DC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16661ABC" w14:textId="77777777" w:rsidR="00EF3982" w:rsidRPr="005A6DB6" w:rsidRDefault="00EF3982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C652D" w14:textId="63ECC0D0" w:rsidR="00EF3982" w:rsidRDefault="00057DE0" w:rsidP="00EF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171A98" w:rsidRPr="00E87CED" w14:paraId="47B23F11" w14:textId="77777777" w:rsidTr="0015532F">
        <w:tc>
          <w:tcPr>
            <w:tcW w:w="4230" w:type="dxa"/>
          </w:tcPr>
          <w:p w14:paraId="7EE1195B" w14:textId="38F0096F" w:rsidR="00171A9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1C96AA41" w14:textId="7A42FF27" w:rsidR="00171A98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6" w:type="dxa"/>
          </w:tcPr>
          <w:p w14:paraId="5B0E37BC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7D0302" w14:textId="63DAAD4D" w:rsidR="00171A98" w:rsidRPr="00BE31F2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94A28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1CE9F9F" w14:textId="735C57C5" w:rsidR="00171A98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5ECE6E5A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C5980" w14:textId="020FD098" w:rsidR="00171A9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A98" w:rsidRPr="00E87CED" w14:paraId="2057BB44" w14:textId="77777777" w:rsidTr="0015532F">
        <w:tc>
          <w:tcPr>
            <w:tcW w:w="4230" w:type="dxa"/>
          </w:tcPr>
          <w:p w14:paraId="72989DB5" w14:textId="6B4C2A95" w:rsidR="00171A9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63E70BF5" w14:textId="4725F3B3" w:rsidR="00171A98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</w:t>
            </w:r>
            <w:r w:rsidR="00171A98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6" w:type="dxa"/>
          </w:tcPr>
          <w:p w14:paraId="31C2A2BA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E9828E" w14:textId="63140B7F" w:rsidR="00171A98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8</w:t>
            </w:r>
            <w:r w:rsidR="00171A98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234231EB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D81BDEB" w14:textId="7965F1A7" w:rsidR="00171A98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55FA708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79C66" w14:textId="272D2228" w:rsidR="00171A9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A98" w:rsidRPr="00E87CED" w14:paraId="7C1AE54D" w14:textId="77777777" w:rsidTr="0015532F">
        <w:tc>
          <w:tcPr>
            <w:tcW w:w="4230" w:type="dxa"/>
          </w:tcPr>
          <w:p w14:paraId="60B7DABF" w14:textId="77777777" w:rsidR="00171A9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084FB053" w14:textId="708F08E6" w:rsidR="00171A98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</w:t>
            </w:r>
            <w:r w:rsidR="00171A98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276" w:type="dxa"/>
          </w:tcPr>
          <w:p w14:paraId="742C18F2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C5EFFA" w14:textId="0F799F43" w:rsidR="00171A9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43198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E3F8403" w14:textId="2D403256" w:rsidR="00171A98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="00171A98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55B8413A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3B9E" w14:textId="2DE98B11" w:rsidR="00171A9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A98" w:rsidRPr="00E87CED" w14:paraId="6717AF0F" w14:textId="77777777" w:rsidTr="0015532F">
        <w:tc>
          <w:tcPr>
            <w:tcW w:w="4230" w:type="dxa"/>
          </w:tcPr>
          <w:p w14:paraId="2EDBB110" w14:textId="77777777" w:rsidR="00171A98" w:rsidRPr="008D65F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3D24707B" w14:textId="77777777" w:rsidR="00171A98" w:rsidRPr="005D261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9FBE4F8" w14:textId="77777777" w:rsidR="00171A98" w:rsidRPr="005D261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F8BC01C" w14:textId="77777777" w:rsidR="00171A98" w:rsidRPr="0071171B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5A69E" w14:textId="77777777" w:rsidR="00171A98" w:rsidRPr="005D261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13E6014C" w14:textId="77777777" w:rsidR="00171A98" w:rsidRPr="005D261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CC8ADC" w14:textId="77777777" w:rsidR="00171A98" w:rsidRPr="005D261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6F81A5A" w14:textId="77777777" w:rsidR="00171A98" w:rsidRPr="00E87CED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98" w:rsidRPr="00E87CED" w14:paraId="098405EF" w14:textId="77777777" w:rsidTr="0015532F">
        <w:trPr>
          <w:trHeight w:val="80"/>
        </w:trPr>
        <w:tc>
          <w:tcPr>
            <w:tcW w:w="4230" w:type="dxa"/>
          </w:tcPr>
          <w:p w14:paraId="12A3AD6A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C40829E" w14:textId="77777777" w:rsidR="00171A98" w:rsidRPr="0025062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41DFA956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701C16" w14:textId="77777777" w:rsidR="00171A98" w:rsidRPr="0071171B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25BA6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B2B91B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43DCA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34753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98" w:rsidRPr="00E87CED" w14:paraId="4BE9D924" w14:textId="77777777" w:rsidTr="0015532F">
        <w:trPr>
          <w:trHeight w:val="80"/>
        </w:trPr>
        <w:tc>
          <w:tcPr>
            <w:tcW w:w="4230" w:type="dxa"/>
          </w:tcPr>
          <w:p w14:paraId="28E45FF1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5C416A47" w14:textId="77777777" w:rsidR="00171A98" w:rsidRPr="00250628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54971BCE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128AE6" w14:textId="77777777" w:rsidR="00171A98" w:rsidRPr="0071171B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763F6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729602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182B3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FDACD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A98" w:rsidRPr="00E87CED" w14:paraId="77F87BA4" w14:textId="77777777" w:rsidTr="0015532F">
        <w:trPr>
          <w:trHeight w:val="80"/>
        </w:trPr>
        <w:tc>
          <w:tcPr>
            <w:tcW w:w="4230" w:type="dxa"/>
          </w:tcPr>
          <w:p w14:paraId="653C1EC8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E75BD4A" w14:textId="770295E9" w:rsidR="00171A98" w:rsidRPr="004D5281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="00171A98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76" w:type="dxa"/>
          </w:tcPr>
          <w:p w14:paraId="15EBA989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D3A498" w14:textId="5D3F0DB2" w:rsidR="00171A98" w:rsidRPr="004D5281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19</w:t>
            </w:r>
            <w:r w:rsidR="00171A98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2E5E1B0F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40DEFF" w14:textId="4FFDC10E" w:rsidR="00171A98" w:rsidRPr="004D5281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</w:t>
            </w:r>
            <w:r w:rsidR="00171A98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32B7C098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446AF" w14:textId="51AAC111" w:rsidR="00171A98" w:rsidRPr="004D5281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10</w:t>
            </w:r>
            <w:r w:rsidR="00171A98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171A98" w:rsidRPr="00E87CED" w14:paraId="10EE9020" w14:textId="77777777" w:rsidTr="0015532F">
        <w:tc>
          <w:tcPr>
            <w:tcW w:w="4230" w:type="dxa"/>
          </w:tcPr>
          <w:p w14:paraId="12AC3B24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4659197" w14:textId="038A2540" w:rsidR="00171A98" w:rsidRPr="004D5281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78F52ED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6D3EB7" w14:textId="4E5D5096" w:rsidR="00171A98" w:rsidRPr="004D5281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70" w:type="dxa"/>
          </w:tcPr>
          <w:p w14:paraId="0A0BCC9F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1B5B6F3" w14:textId="096EA139" w:rsidR="00171A98" w:rsidRPr="004D5281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82AD2" w14:textId="77777777" w:rsidR="00171A98" w:rsidRPr="005A6DB6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CF8A05" w14:textId="50284925" w:rsidR="00171A98" w:rsidRPr="004D5281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171A98" w:rsidRPr="00E87CED" w14:paraId="09C8F5B3" w14:textId="77777777" w:rsidTr="0015532F">
        <w:tc>
          <w:tcPr>
            <w:tcW w:w="4230" w:type="dxa"/>
          </w:tcPr>
          <w:p w14:paraId="2B1BD8D8" w14:textId="77777777" w:rsidR="00171A98" w:rsidRPr="00B36B83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5A994E" w14:textId="52FC7ECA" w:rsidR="00171A98" w:rsidRPr="00D44CCC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171A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76" w:type="dxa"/>
          </w:tcPr>
          <w:p w14:paraId="3CB82013" w14:textId="77777777" w:rsidR="00171A98" w:rsidRPr="00D44CCC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B35177" w14:textId="74CF3FAB" w:rsidR="00171A98" w:rsidRPr="00D44CCC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171A98" w:rsidRPr="00D44C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404936E5" w14:textId="77777777" w:rsidR="00171A98" w:rsidRPr="00D44CCC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CBC1FC" w14:textId="6AD27348" w:rsidR="00171A98" w:rsidRPr="00D44CCC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71A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4ADDD5BC" w14:textId="77777777" w:rsidR="00171A98" w:rsidRPr="00D44CCC" w:rsidRDefault="00171A98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A6F" w14:textId="13E6B882" w:rsidR="00171A98" w:rsidRPr="00D44CCC" w:rsidRDefault="00057DE0" w:rsidP="0017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171A98" w:rsidRPr="00D44C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</w:tr>
    </w:tbl>
    <w:p w14:paraId="6DC014D7" w14:textId="6DE3544B" w:rsidR="000626FF" w:rsidRDefault="0006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9F39304" w14:textId="77777777" w:rsidR="00A0638E" w:rsidRDefault="00A06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FFA7E75" w14:textId="3752B504" w:rsidR="00E87CED" w:rsidRPr="00525E5B" w:rsidRDefault="00E87CED" w:rsidP="00577B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5E5B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Pr="00525E5B">
        <w:rPr>
          <w:rFonts w:ascii="Angsana New" w:hAnsi="Angsana New"/>
          <w:sz w:val="30"/>
          <w:szCs w:val="30"/>
          <w:cs/>
        </w:rPr>
        <w:t xml:space="preserve"> มีนาคม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525E5B">
        <w:rPr>
          <w:rFonts w:ascii="Angsana New" w:hAnsi="Angsana New"/>
          <w:sz w:val="30"/>
          <w:szCs w:val="30"/>
          <w:cs/>
        </w:rPr>
        <w:t xml:space="preserve"> และ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Pr="00525E5B">
        <w:rPr>
          <w:rFonts w:ascii="Angsana New" w:hAnsi="Angsana New"/>
          <w:sz w:val="30"/>
          <w:szCs w:val="30"/>
        </w:rPr>
        <w:t xml:space="preserve"> </w:t>
      </w:r>
      <w:r w:rsidRPr="00525E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</w:rPr>
        <w:t>2563</w:t>
      </w:r>
      <w:r w:rsidRPr="00525E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366743F" w14:textId="77777777" w:rsidR="00F96459" w:rsidRPr="006A0479" w:rsidRDefault="00F96459" w:rsidP="001519D1">
      <w:pPr>
        <w:rPr>
          <w:sz w:val="28"/>
          <w:szCs w:val="28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9"/>
        <w:gridCol w:w="1224"/>
        <w:gridCol w:w="290"/>
        <w:gridCol w:w="1069"/>
        <w:gridCol w:w="261"/>
        <w:gridCol w:w="1053"/>
        <w:gridCol w:w="270"/>
        <w:gridCol w:w="1107"/>
      </w:tblGrid>
      <w:tr w:rsidR="002E36B1" w:rsidRPr="00AC365B" w14:paraId="36FDF816" w14:textId="77777777" w:rsidTr="00577B5F">
        <w:tc>
          <w:tcPr>
            <w:tcW w:w="4239" w:type="dxa"/>
          </w:tcPr>
          <w:p w14:paraId="3C86941E" w14:textId="4F81F62F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83" w:type="dxa"/>
            <w:gridSpan w:val="3"/>
          </w:tcPr>
          <w:p w14:paraId="11ED06DD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D2CF618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E9DE32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AC365B" w14:paraId="15A7C5B0" w14:textId="77777777" w:rsidTr="00577B5F">
        <w:tc>
          <w:tcPr>
            <w:tcW w:w="4239" w:type="dxa"/>
          </w:tcPr>
          <w:p w14:paraId="5570A696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DB39A3D" w14:textId="543C7CD3" w:rsidR="000626FF" w:rsidRPr="000C653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14:paraId="4E30F68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6E166C" w14:textId="65261E8D" w:rsidR="000626FF" w:rsidRPr="000C653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655EF95C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7912D3F" w14:textId="75C51190" w:rsidR="000626FF" w:rsidRPr="000C653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7816FCC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BAAE1DD" w14:textId="3CD8CEAA" w:rsidR="000626FF" w:rsidRPr="000C653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AC365B" w14:paraId="69EAD99B" w14:textId="77777777" w:rsidTr="00577B5F">
        <w:tc>
          <w:tcPr>
            <w:tcW w:w="4239" w:type="dxa"/>
          </w:tcPr>
          <w:p w14:paraId="4823284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7CC0B4D" w14:textId="78BD917E" w:rsidR="000626FF" w:rsidRPr="00AC365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39DA399A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3E09E5E" w14:textId="1FF72B3E" w:rsidR="000626FF" w:rsidRPr="00AC365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5B28325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01F5A24" w14:textId="62900C80" w:rsidR="000626FF" w:rsidRPr="00AC365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D1F59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AC67106" w14:textId="6A8E24FC" w:rsidR="000626FF" w:rsidRPr="00AC365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26FF" w:rsidRPr="00AC365B" w14:paraId="3922C6D7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9" w:type="dxa"/>
          </w:tcPr>
          <w:p w14:paraId="71AAF4C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467CB46E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4BC9" w:rsidRPr="00AC365B" w14:paraId="0C58D77F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9" w:type="dxa"/>
          </w:tcPr>
          <w:p w14:paraId="0632E8A5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224" w:type="dxa"/>
          </w:tcPr>
          <w:p w14:paraId="6A13C0CE" w14:textId="1268EE0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12D887E3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7E1DC45" w14:textId="3969DAED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ECBFD83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2C95825" w14:textId="009A24E7" w:rsidR="002E4BC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535</w:t>
            </w:r>
            <w:r w:rsidR="002C0209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14:paraId="014736D9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0FC72D" w14:textId="527ACBDB" w:rsidR="002E4BC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532</w:t>
            </w:r>
            <w:r w:rsidR="002E4BC9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734</w:t>
            </w:r>
          </w:p>
        </w:tc>
      </w:tr>
      <w:tr w:rsidR="002C0209" w:rsidRPr="00AC365B" w14:paraId="5DE33E03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9" w:type="dxa"/>
          </w:tcPr>
          <w:p w14:paraId="292A5DCB" w14:textId="2722AFA1" w:rsidR="002C0209" w:rsidRPr="00AC365B" w:rsidRDefault="002C020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4" w:type="dxa"/>
          </w:tcPr>
          <w:p w14:paraId="595CFFAC" w14:textId="78A5689B" w:rsidR="002C0209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90" w:type="dxa"/>
          </w:tcPr>
          <w:p w14:paraId="5FC95BE6" w14:textId="77777777" w:rsidR="002C0209" w:rsidRPr="00AC365B" w:rsidRDefault="002C020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AD76E68" w14:textId="78B87B1E" w:rsidR="002C0209" w:rsidRPr="00AC365B" w:rsidRDefault="002C020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5B35C2E" w14:textId="77777777" w:rsidR="002C0209" w:rsidRPr="00AC365B" w:rsidRDefault="002C020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E426BB" w14:textId="4558C6AF" w:rsidR="002C020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27AE9B7E" w14:textId="77777777" w:rsidR="002C0209" w:rsidRPr="00AC365B" w:rsidRDefault="002C020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8FF628" w14:textId="752E9A82" w:rsidR="002C0209" w:rsidRDefault="002C0209" w:rsidP="005D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E4BC9" w:rsidRPr="00E87CED" w14:paraId="2C4E7805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A41BF6D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759B80D" w14:textId="2162D716" w:rsidR="002E4BC9" w:rsidRPr="00AC365B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7</w:t>
            </w:r>
            <w:r w:rsidR="002C0209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7F6A383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BEBBBCC" w14:textId="3225EB33" w:rsidR="002E4BC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16</w:t>
            </w:r>
            <w:r w:rsidR="002E4BC9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D904778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8F92" w14:textId="00EDF72F" w:rsidR="002E4BC9" w:rsidRPr="00AC365B" w:rsidRDefault="00057DE0" w:rsidP="002C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</w:t>
            </w:r>
            <w:r w:rsidR="002C0209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D119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1D465B3" w14:textId="68256EF1" w:rsidR="002E4BC9" w:rsidRPr="00AC365B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13</w:t>
            </w:r>
            <w:r w:rsidR="002E4BC9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2E4BC9" w:rsidRPr="00AC365B" w14:paraId="17CDBBFF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9" w:type="dxa"/>
            <w:tcBorders>
              <w:top w:val="nil"/>
              <w:bottom w:val="nil"/>
            </w:tcBorders>
          </w:tcPr>
          <w:p w14:paraId="595F122F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2F498205" w14:textId="3B6DB863" w:rsidR="002E4BC9" w:rsidRPr="00FA2DC7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C0209" w:rsidRPr="00FA2D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20DD7B4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nil"/>
            </w:tcBorders>
          </w:tcPr>
          <w:p w14:paraId="5818DEB8" w14:textId="2EE43810" w:rsidR="002E4BC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2E4BC9" w:rsidRPr="002E4B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D2519E0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235E88D5" w14:textId="499D32D2" w:rsidR="002E4BC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  <w:r w:rsidR="002C0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420C7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</w:tcPr>
          <w:p w14:paraId="255A647C" w14:textId="7424C312" w:rsidR="002E4BC9" w:rsidRPr="002E4BC9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  <w:r w:rsidR="002E4BC9" w:rsidRPr="002E4B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</w:tr>
      <w:tr w:rsidR="002E4BC9" w:rsidRPr="00AC365B" w14:paraId="2B50C9C8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9" w:type="dxa"/>
            <w:tcBorders>
              <w:top w:val="nil"/>
              <w:bottom w:val="nil"/>
            </w:tcBorders>
          </w:tcPr>
          <w:p w14:paraId="4AB1DC09" w14:textId="006D96F5" w:rsidR="002E4BC9" w:rsidRPr="00AC365B" w:rsidRDefault="002E4BC9" w:rsidP="00ED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D44CCC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  <w:r w:rsidR="00ED5B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5B6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4531A2A" w14:textId="01574557" w:rsidR="002E4BC9" w:rsidRPr="00AC365B" w:rsidRDefault="00270ECD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819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31F8F62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single" w:sz="4" w:space="0" w:color="auto"/>
            </w:tcBorders>
          </w:tcPr>
          <w:p w14:paraId="0CCC5914" w14:textId="031D0A3D" w:rsidR="002E4BC9" w:rsidRPr="00AC365B" w:rsidRDefault="00FC4FED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="002E4BC9">
              <w:rPr>
                <w:rFonts w:ascii="Angsana New" w:hAnsi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68209C4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14:paraId="15BD7235" w14:textId="3CD3C2F5" w:rsidR="002E4BC9" w:rsidRPr="00AC365B" w:rsidRDefault="002C020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273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D3121B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7F6A47C8" w14:textId="2C49F66B" w:rsidR="002E4BC9" w:rsidRPr="00AC365B" w:rsidRDefault="00FC4FED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273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4BC9" w:rsidRPr="00AC365B" w14:paraId="1E40BF29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9" w:type="dxa"/>
            <w:tcBorders>
              <w:top w:val="nil"/>
              <w:bottom w:val="nil"/>
            </w:tcBorders>
          </w:tcPr>
          <w:p w14:paraId="5559B687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DBC2DB6" w14:textId="6BD3A507" w:rsidR="002E4BC9" w:rsidRPr="00AC365B" w:rsidRDefault="00057DE0" w:rsidP="0003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70E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3282B2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7CCCFF1" w14:textId="28415F08" w:rsidR="002E4BC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2E4B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7520BE5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19F24A4" w14:textId="0A609A8B" w:rsidR="002E4BC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  <w:r w:rsidR="002C0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4D4FE4" w14:textId="77777777" w:rsidR="002E4BC9" w:rsidRPr="00AC365B" w:rsidRDefault="002E4BC9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DFEAD07" w14:textId="510577D7" w:rsidR="002E4BC9" w:rsidRPr="00AC365B" w:rsidRDefault="00057DE0" w:rsidP="002E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  <w:r w:rsidR="00FC4F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</w:tr>
    </w:tbl>
    <w:p w14:paraId="5750C1F1" w14:textId="77777777" w:rsidR="000F50F4" w:rsidRPr="00766372" w:rsidRDefault="000F50F4">
      <w:pPr>
        <w:rPr>
          <w:sz w:val="24"/>
          <w:szCs w:val="24"/>
        </w:rPr>
      </w:pPr>
    </w:p>
    <w:tbl>
      <w:tblPr>
        <w:tblW w:w="95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08"/>
        <w:gridCol w:w="270"/>
        <w:gridCol w:w="1080"/>
        <w:gridCol w:w="270"/>
        <w:gridCol w:w="1080"/>
        <w:gridCol w:w="270"/>
        <w:gridCol w:w="1080"/>
      </w:tblGrid>
      <w:tr w:rsidR="000F50F4" w:rsidRPr="005A6DB6" w14:paraId="774EE8E5" w14:textId="77777777" w:rsidTr="00577B5F">
        <w:trPr>
          <w:tblHeader/>
        </w:trPr>
        <w:tc>
          <w:tcPr>
            <w:tcW w:w="4248" w:type="dxa"/>
          </w:tcPr>
          <w:p w14:paraId="655A50F9" w14:textId="502D27CC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4E14D07" w14:textId="0E067178" w:rsidR="000F50F4" w:rsidRPr="005A6DB6" w:rsidRDefault="00057DE0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254E6F3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CD736" w14:textId="17DE6260" w:rsidR="000F50F4" w:rsidRPr="005A6DB6" w:rsidRDefault="00057DE0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94911C7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BCD26" w14:textId="06017DA7" w:rsidR="000F50F4" w:rsidRPr="005A6DB6" w:rsidRDefault="00057DE0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839D3B6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BF410" w14:textId="23C040A9" w:rsidR="000F50F4" w:rsidRPr="005A6DB6" w:rsidRDefault="00057DE0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F50F4" w:rsidRPr="005A6DB6" w14:paraId="2A15140F" w14:textId="77777777" w:rsidTr="00577B5F">
        <w:trPr>
          <w:tblHeader/>
        </w:trPr>
        <w:tc>
          <w:tcPr>
            <w:tcW w:w="4248" w:type="dxa"/>
          </w:tcPr>
          <w:p w14:paraId="2949864A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8" w:type="dxa"/>
            <w:gridSpan w:val="7"/>
          </w:tcPr>
          <w:p w14:paraId="04B18A58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0F4" w:rsidRPr="005428D7" w14:paraId="2AF0993C" w14:textId="77777777" w:rsidTr="00577B5F">
        <w:trPr>
          <w:trHeight w:val="434"/>
        </w:trPr>
        <w:tc>
          <w:tcPr>
            <w:tcW w:w="4248" w:type="dxa"/>
          </w:tcPr>
          <w:p w14:paraId="3A070E9B" w14:textId="362F2897" w:rsidR="000F50F4" w:rsidRPr="005D6608" w:rsidRDefault="00481823" w:rsidP="0048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6608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  <w:r w:rsidR="005F05FE" w:rsidRPr="005D6608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1208" w:type="dxa"/>
          </w:tcPr>
          <w:p w14:paraId="3BC82401" w14:textId="035F6DBC" w:rsidR="000F50F4" w:rsidRPr="00073A39" w:rsidRDefault="000F50F4" w:rsidP="005F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A1016" w14:textId="77777777" w:rsidR="000F50F4" w:rsidRPr="00073A39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7C7AC" w14:textId="5971F20B" w:rsidR="000F50F4" w:rsidRPr="00073A39" w:rsidRDefault="000F50F4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40DB7" w14:textId="77777777" w:rsidR="000F50F4" w:rsidRPr="00073A39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F059D" w14:textId="09F0BA02" w:rsidR="000F50F4" w:rsidRPr="00073A39" w:rsidRDefault="000F50F4" w:rsidP="005F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1142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B73399" w14:textId="77777777" w:rsidR="000F50F4" w:rsidRPr="00073A39" w:rsidRDefault="000F50F4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34D13" w14:textId="7565B231" w:rsidR="000F50F4" w:rsidRPr="00073A39" w:rsidRDefault="000F50F4" w:rsidP="005F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4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F05FE" w:rsidRPr="005428D7" w14:paraId="22996D41" w14:textId="77777777" w:rsidTr="00577B5F">
        <w:tc>
          <w:tcPr>
            <w:tcW w:w="4248" w:type="dxa"/>
          </w:tcPr>
          <w:p w14:paraId="7A0775BC" w14:textId="77777777" w:rsidR="00481823" w:rsidRPr="005D6608" w:rsidRDefault="00ED5B64" w:rsidP="0048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6608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="00481823" w:rsidRPr="005D6608">
              <w:rPr>
                <w:rFonts w:ascii="Angsana New" w:hAnsi="Angsana New"/>
                <w:sz w:val="30"/>
                <w:szCs w:val="30"/>
                <w:cs/>
              </w:rPr>
              <w:t>เกิดขึ้นของลูกหนี้</w:t>
            </w:r>
            <w:r w:rsidRPr="005D660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การค้าสำหรับงวดสามเดือน</w:t>
            </w:r>
          </w:p>
          <w:p w14:paraId="666E8BF1" w14:textId="537B9094" w:rsidR="005F05FE" w:rsidRPr="005D6608" w:rsidRDefault="00481823" w:rsidP="0048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660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="00ED5B64" w:rsidRPr="005D660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057DE0" w:rsidRPr="00057DE0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D5B64" w:rsidRPr="005D660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ED5B64" w:rsidRPr="005D6608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08" w:type="dxa"/>
            <w:tcBorders>
              <w:bottom w:val="double" w:sz="4" w:space="0" w:color="000000"/>
            </w:tcBorders>
          </w:tcPr>
          <w:p w14:paraId="251C9ED3" w14:textId="77777777" w:rsidR="005F05FE" w:rsidRDefault="005F05FE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9FB914A" w14:textId="19167EC8" w:rsidR="00481823" w:rsidRPr="00073A39" w:rsidRDefault="00481823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019D93" w14:textId="77777777" w:rsidR="005F05FE" w:rsidRPr="00073A39" w:rsidRDefault="005F05FE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35FF69F2" w14:textId="77777777" w:rsidR="00481823" w:rsidRPr="005D6608" w:rsidRDefault="00481823" w:rsidP="005D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06D423" w14:textId="57F10F2E" w:rsidR="005F05FE" w:rsidRPr="005D6608" w:rsidRDefault="004A30E2" w:rsidP="005D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6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52459" w14:textId="77777777" w:rsidR="005F05FE" w:rsidRPr="005D6608" w:rsidRDefault="005F05FE" w:rsidP="005D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8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0F2D8807" w14:textId="77777777" w:rsidR="005F05FE" w:rsidRPr="005D6608" w:rsidRDefault="005F05FE" w:rsidP="005D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504ECF" w14:textId="60C82A31" w:rsidR="00481823" w:rsidRPr="005D6608" w:rsidRDefault="00481823" w:rsidP="005D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6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EC4B4B" w14:textId="77777777" w:rsidR="005F05FE" w:rsidRPr="00E94A52" w:rsidRDefault="005F05FE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229026CF" w14:textId="77777777" w:rsidR="00481823" w:rsidRDefault="00481823" w:rsidP="005F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114BE5" w14:textId="1E78D7A6" w:rsidR="005F05FE" w:rsidRPr="00E94A52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4A30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</w:tr>
    </w:tbl>
    <w:p w14:paraId="1EA6E7AA" w14:textId="77777777" w:rsidR="000F50F4" w:rsidRPr="00766372" w:rsidRDefault="000F50F4">
      <w:pPr>
        <w:rPr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262"/>
        <w:gridCol w:w="1079"/>
        <w:gridCol w:w="9"/>
        <w:gridCol w:w="261"/>
        <w:gridCol w:w="9"/>
        <w:gridCol w:w="1080"/>
        <w:gridCol w:w="21"/>
        <w:gridCol w:w="245"/>
        <w:gridCol w:w="1084"/>
      </w:tblGrid>
      <w:tr w:rsidR="000626FF" w:rsidRPr="00AC365B" w14:paraId="69A1D939" w14:textId="77777777" w:rsidTr="00577B5F">
        <w:tc>
          <w:tcPr>
            <w:tcW w:w="4230" w:type="dxa"/>
          </w:tcPr>
          <w:p w14:paraId="424444CA" w14:textId="05541803" w:rsidR="000626FF" w:rsidRPr="00AC365B" w:rsidRDefault="000626FF" w:rsidP="00A0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uppressAutoHyphens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01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01" w:type="dxa"/>
            <w:gridSpan w:val="3"/>
          </w:tcPr>
          <w:p w14:paraId="500FE11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C3ACB7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5"/>
          </w:tcPr>
          <w:p w14:paraId="469BFF66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AC365B" w14:paraId="6F894332" w14:textId="77777777" w:rsidTr="00577B5F">
        <w:tc>
          <w:tcPr>
            <w:tcW w:w="4230" w:type="dxa"/>
          </w:tcPr>
          <w:p w14:paraId="05751421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1EB2F" w14:textId="7532A6C9" w:rsidR="000626FF" w:rsidRPr="000C653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14:paraId="33F868EE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DE39DE" w14:textId="23333AE3" w:rsidR="000626FF" w:rsidRPr="000C653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775ED77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</w:tcPr>
          <w:p w14:paraId="0C7C8D3B" w14:textId="29492717" w:rsidR="000626FF" w:rsidRPr="000C653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2142CF4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B177FA9" w14:textId="5DA2ABF1" w:rsidR="000626FF" w:rsidRPr="000C653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AC365B" w14:paraId="70DC171B" w14:textId="77777777" w:rsidTr="00577B5F">
        <w:tc>
          <w:tcPr>
            <w:tcW w:w="4230" w:type="dxa"/>
          </w:tcPr>
          <w:p w14:paraId="0117528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4B676" w14:textId="37533B2F" w:rsidR="000626FF" w:rsidRPr="00AC365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7398D56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3F1A65" w14:textId="4A4A2AC9" w:rsidR="000626FF" w:rsidRPr="00AC365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14E4700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</w:tcPr>
          <w:p w14:paraId="1AAAA67F" w14:textId="48A57B43" w:rsidR="000626FF" w:rsidRPr="00AC365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1FC2037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10BE84F" w14:textId="53BC9496" w:rsidR="000626FF" w:rsidRPr="00AC365B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26FF" w:rsidRPr="00AC365B" w14:paraId="664C02C9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</w:tcPr>
          <w:p w14:paraId="466F631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  <w:tcBorders>
              <w:bottom w:val="nil"/>
            </w:tcBorders>
            <w:vAlign w:val="bottom"/>
          </w:tcPr>
          <w:p w14:paraId="3A3A3690" w14:textId="016965A6" w:rsidR="000626FF" w:rsidRPr="00AC365B" w:rsidRDefault="005428D7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A2DC7" w:rsidRPr="001C2993" w14:paraId="68CA36E1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5E14E9C7" w14:textId="1D3FD1F1" w:rsidR="00FA2DC7" w:rsidRPr="00AC365B" w:rsidRDefault="00FA2DC7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596835" w14:textId="07C2E67D" w:rsidR="00FA2DC7" w:rsidRPr="00AC365B" w:rsidRDefault="00FA2DC7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7FFAF30" w14:textId="77777777" w:rsidR="00FA2DC7" w:rsidRPr="00AC365B" w:rsidRDefault="00FA2DC7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26F0C0E5" w14:textId="432D9F93" w:rsidR="00FA2DC7" w:rsidRPr="00AC365B" w:rsidRDefault="00FA2DC7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24DFCA" w14:textId="77777777" w:rsidR="00FA2DC7" w:rsidRPr="00AC365B" w:rsidRDefault="00FA2DC7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tcBorders>
              <w:top w:val="nil"/>
              <w:bottom w:val="nil"/>
            </w:tcBorders>
          </w:tcPr>
          <w:p w14:paraId="0AAA36FB" w14:textId="21770DDC" w:rsidR="00FA2DC7" w:rsidRPr="001C2993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</w:t>
            </w:r>
            <w:r w:rsidR="00BE6AAD">
              <w:rPr>
                <w:rFonts w:ascii="Angsana New" w:hAnsi="Angsana New"/>
                <w:sz w:val="30"/>
                <w:szCs w:val="30"/>
              </w:rPr>
              <w:t>0</w:t>
            </w:r>
            <w:r w:rsidRPr="00057D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F0BF28E" w14:textId="77777777" w:rsidR="00FA2DC7" w:rsidRPr="00AC365B" w:rsidRDefault="00FA2DC7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8651457" w14:textId="0EFDAC57" w:rsidR="00FA2DC7" w:rsidRPr="00AC365B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</w:t>
            </w:r>
            <w:r w:rsidR="00FA2DC7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4A30E2" w:rsidRPr="001C2993" w14:paraId="5F57E92C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09FB047F" w14:textId="4A991912" w:rsidR="004A30E2" w:rsidRPr="00AC365B" w:rsidRDefault="004A30E2" w:rsidP="004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DE828B7" w14:textId="57A6BBAB" w:rsidR="004A30E2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4E6EF79B" w14:textId="77777777" w:rsidR="004A30E2" w:rsidRPr="00AC365B" w:rsidRDefault="004A30E2" w:rsidP="004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21DCA5B" w14:textId="6E63AA71" w:rsidR="004A30E2" w:rsidRDefault="004A30E2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E8BEC2" w14:textId="77777777" w:rsidR="004A30E2" w:rsidRPr="00AC365B" w:rsidRDefault="004A30E2" w:rsidP="004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tcBorders>
              <w:top w:val="nil"/>
              <w:bottom w:val="nil"/>
            </w:tcBorders>
          </w:tcPr>
          <w:p w14:paraId="4AEAC6B5" w14:textId="254F8B8D" w:rsidR="004A30E2" w:rsidRDefault="004A30E2" w:rsidP="0023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BD5EA5E" w14:textId="77777777" w:rsidR="004A30E2" w:rsidRPr="00AC365B" w:rsidRDefault="004A30E2" w:rsidP="004A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88CDF1B" w14:textId="76C5DA23" w:rsidR="004A30E2" w:rsidRDefault="004A30E2" w:rsidP="0023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26FF" w:rsidRPr="001C2993" w14:paraId="13D63FE6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1CD1470C" w14:textId="2DC01DBD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39F691C" w14:textId="3FC5451A" w:rsidR="000626FF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</w:t>
            </w:r>
            <w:r w:rsidR="004A30E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3590112B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72EF68B9" w14:textId="5AEAD2A4" w:rsidR="000626FF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</w:t>
            </w:r>
            <w:r w:rsidR="007010F3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9173B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tcBorders>
              <w:top w:val="nil"/>
              <w:bottom w:val="single" w:sz="4" w:space="0" w:color="auto"/>
            </w:tcBorders>
          </w:tcPr>
          <w:p w14:paraId="1810627C" w14:textId="74EA42EB" w:rsidR="000626FF" w:rsidRPr="001C2993" w:rsidRDefault="00057DE0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="004A30E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79EFB5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</w:tcPr>
          <w:p w14:paraId="391C758C" w14:textId="1DBB45B5" w:rsidR="000626FF" w:rsidRPr="00AC365B" w:rsidRDefault="00057DE0" w:rsidP="0003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</w:t>
            </w:r>
            <w:r w:rsidR="007010F3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D36B7B" w:rsidRPr="001C2993" w14:paraId="25534308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0D13B602" w14:textId="6E7D4F39" w:rsidR="00D36B7B" w:rsidRPr="00AC365B" w:rsidRDefault="00233FC5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3A2E29" w14:textId="60E7E1F7" w:rsidR="00D36B7B" w:rsidRPr="00FA2DC7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A30E2" w:rsidRPr="00FA2D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B09C703" w14:textId="77777777" w:rsidR="00D36B7B" w:rsidRPr="00FA2DC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124C26A" w14:textId="790A03E2" w:rsidR="00D36B7B" w:rsidRPr="00FA2DC7" w:rsidRDefault="00057DE0" w:rsidP="00FA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010F3" w:rsidRPr="00FA2D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432DF5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E46D47D" w14:textId="082FEEF9" w:rsidR="00D36B7B" w:rsidRPr="00AC365B" w:rsidRDefault="00BE6AAD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A30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E529A00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1EABCA2" w14:textId="2A00A743" w:rsidR="00D36B7B" w:rsidRPr="002E36B1" w:rsidRDefault="00057DE0" w:rsidP="0003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010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</w:tr>
      <w:tr w:rsidR="00D36B7B" w:rsidRPr="005428D7" w14:paraId="00F43B50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13C30308" w14:textId="27EC4076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bottom w:val="nil"/>
            </w:tcBorders>
          </w:tcPr>
          <w:p w14:paraId="3B580806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3897E9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tcBorders>
              <w:top w:val="nil"/>
              <w:bottom w:val="nil"/>
            </w:tcBorders>
          </w:tcPr>
          <w:p w14:paraId="0528954C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428D7" w:rsidRPr="00E87CED" w14:paraId="20330FAB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6D416A82" w14:textId="77777777" w:rsidR="005428D7" w:rsidRDefault="005428D7" w:rsidP="00F9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9FFFFB" w14:textId="1B3F60F4" w:rsidR="005428D7" w:rsidRPr="00E87CE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22BF24F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AFBAE66" w14:textId="1C43D278" w:rsidR="005428D7" w:rsidRPr="00E87CE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45E3B13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nil"/>
            </w:tcBorders>
          </w:tcPr>
          <w:p w14:paraId="6E0D0E55" w14:textId="742E3C92" w:rsidR="005428D7" w:rsidRPr="00E87CE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5EBC932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1922F72" w14:textId="417F03C1" w:rsidR="005428D7" w:rsidRPr="00E87CE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428D7" w:rsidRPr="00E87CED" w14:paraId="3D08A3C5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345392A8" w14:textId="77777777" w:rsidR="005428D7" w:rsidRDefault="005428D7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  <w:tcBorders>
              <w:top w:val="nil"/>
              <w:bottom w:val="nil"/>
            </w:tcBorders>
          </w:tcPr>
          <w:p w14:paraId="16D679BA" w14:textId="77E81027" w:rsidR="005428D7" w:rsidRPr="00E87CED" w:rsidRDefault="005428D7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28D7" w:rsidRPr="005428D7" w14:paraId="50B6D74C" w14:textId="77777777" w:rsidTr="00577B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30" w:type="dxa"/>
            <w:tcBorders>
              <w:top w:val="nil"/>
              <w:bottom w:val="nil"/>
            </w:tcBorders>
          </w:tcPr>
          <w:p w14:paraId="1CE9AF75" w14:textId="42933F79" w:rsidR="005428D7" w:rsidRPr="00ED5B64" w:rsidRDefault="00542F7D" w:rsidP="00ED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1BF6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กลับรายการ</w:t>
            </w:r>
            <w:r w:rsidR="00ED5B64" w:rsidRPr="00421BF6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ED5B64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r w:rsidR="005428D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5428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28D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bottom w:val="double" w:sz="4" w:space="0" w:color="000000"/>
            </w:tcBorders>
          </w:tcPr>
          <w:p w14:paraId="1756A528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BB7EEB" w14:textId="7D120D62" w:rsidR="005428D7" w:rsidRPr="00E87CED" w:rsidRDefault="004A30E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2100D2CB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3C5A257D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FCE9E1" w14:textId="695D0FD6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A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A5366D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bottom w:val="double" w:sz="4" w:space="0" w:color="000000"/>
            </w:tcBorders>
          </w:tcPr>
          <w:p w14:paraId="036DE845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14208A" w14:textId="389867C1" w:rsidR="005428D7" w:rsidRPr="005428D7" w:rsidRDefault="004A30E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F58F239" w14:textId="618CB54C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nil"/>
              <w:bottom w:val="double" w:sz="4" w:space="0" w:color="000000"/>
            </w:tcBorders>
          </w:tcPr>
          <w:p w14:paraId="1B55E6E4" w14:textId="77777777" w:rsidR="005428D7" w:rsidRPr="00073A39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25DDB3" w14:textId="63B282E1" w:rsidR="005428D7" w:rsidRPr="005428D7" w:rsidRDefault="007010F3" w:rsidP="0003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CDCBFAE" w14:textId="77777777" w:rsidR="007C2F94" w:rsidRDefault="007C2F94"/>
    <w:tbl>
      <w:tblPr>
        <w:tblW w:w="937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40"/>
        <w:gridCol w:w="22"/>
        <w:gridCol w:w="1079"/>
        <w:gridCol w:w="270"/>
        <w:gridCol w:w="1110"/>
        <w:gridCol w:w="245"/>
        <w:gridCol w:w="1079"/>
        <w:gridCol w:w="18"/>
      </w:tblGrid>
      <w:tr w:rsidR="00D36B7B" w:rsidRPr="000626FF" w14:paraId="170843D9" w14:textId="77777777" w:rsidTr="00577B5F">
        <w:trPr>
          <w:gridAfter w:val="1"/>
          <w:wAfter w:w="18" w:type="dxa"/>
        </w:trPr>
        <w:tc>
          <w:tcPr>
            <w:tcW w:w="4230" w:type="dxa"/>
            <w:tcBorders>
              <w:top w:val="nil"/>
              <w:bottom w:val="nil"/>
            </w:tcBorders>
          </w:tcPr>
          <w:p w14:paraId="47C54867" w14:textId="02876C95" w:rsidR="00D36B7B" w:rsidRPr="000626FF" w:rsidRDefault="00D36B7B" w:rsidP="004B5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8145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21" w:type="dxa"/>
            <w:gridSpan w:val="4"/>
            <w:tcBorders>
              <w:top w:val="nil"/>
              <w:bottom w:val="nil"/>
            </w:tcBorders>
          </w:tcPr>
          <w:p w14:paraId="767783C3" w14:textId="4B4C33A6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6C2B4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bottom w:val="nil"/>
            </w:tcBorders>
          </w:tcPr>
          <w:p w14:paraId="38685EC3" w14:textId="45664EB5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B7B" w:rsidRPr="000626FF" w14:paraId="718F4824" w14:textId="77777777" w:rsidTr="00577B5F">
        <w:tc>
          <w:tcPr>
            <w:tcW w:w="4230" w:type="dxa"/>
            <w:tcBorders>
              <w:top w:val="nil"/>
              <w:bottom w:val="nil"/>
            </w:tcBorders>
          </w:tcPr>
          <w:p w14:paraId="30EF903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17D4AA0" w14:textId="07C02CF6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A4CD7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436C2DDE" w14:textId="231DBE6F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8886C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36066ADB" w14:textId="1C86F151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F3E224F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14:paraId="7DB706DD" w14:textId="7749AD0E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36B7B" w:rsidRPr="000626FF" w14:paraId="17287F5A" w14:textId="00E642B6" w:rsidTr="00577B5F">
        <w:tc>
          <w:tcPr>
            <w:tcW w:w="4230" w:type="dxa"/>
            <w:tcBorders>
              <w:top w:val="nil"/>
              <w:bottom w:val="nil"/>
            </w:tcBorders>
          </w:tcPr>
          <w:p w14:paraId="7D777A6A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91C6C4" w14:textId="1CB460FF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832073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6BA01DEE" w14:textId="5F5B7140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9232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6D5EED9E" w14:textId="783B9E41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DCEC50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14:paraId="0BB76EF6" w14:textId="202B2C81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6B7B" w:rsidRPr="000626FF" w14:paraId="71F3C082" w14:textId="77777777" w:rsidTr="00577B5F">
        <w:trPr>
          <w:gridAfter w:val="1"/>
          <w:wAfter w:w="18" w:type="dxa"/>
        </w:trPr>
        <w:tc>
          <w:tcPr>
            <w:tcW w:w="4230" w:type="dxa"/>
            <w:tcBorders>
              <w:top w:val="nil"/>
              <w:bottom w:val="nil"/>
            </w:tcBorders>
          </w:tcPr>
          <w:p w14:paraId="3BE88AA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5" w:type="dxa"/>
            <w:gridSpan w:val="8"/>
            <w:tcBorders>
              <w:top w:val="nil"/>
              <w:bottom w:val="nil"/>
            </w:tcBorders>
            <w:vAlign w:val="bottom"/>
          </w:tcPr>
          <w:p w14:paraId="325E97D6" w14:textId="15FDC49B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6B7B" w:rsidRPr="000626FF" w14:paraId="60F864DB" w14:textId="77777777" w:rsidTr="00577B5F">
        <w:trPr>
          <w:gridAfter w:val="1"/>
          <w:wAfter w:w="18" w:type="dxa"/>
        </w:trPr>
        <w:tc>
          <w:tcPr>
            <w:tcW w:w="4230" w:type="dxa"/>
            <w:tcBorders>
              <w:top w:val="nil"/>
              <w:bottom w:val="nil"/>
            </w:tcBorders>
          </w:tcPr>
          <w:p w14:paraId="2CBA449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0E55D33" w14:textId="6FDF8FE8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A351DEE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62CA1A56" w14:textId="1745641F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149C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75575C42" w14:textId="4D77AE76" w:rsidR="00D36B7B" w:rsidRPr="000626FF" w:rsidRDefault="00BE6AAD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327,870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37B4697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B4FD704" w14:textId="50218206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291</w:t>
            </w:r>
            <w:r w:rsidR="00E94A5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E94A52" w:rsidRPr="000626FF" w14:paraId="09419866" w14:textId="77777777" w:rsidTr="00577B5F">
        <w:trPr>
          <w:gridAfter w:val="1"/>
          <w:wAfter w:w="18" w:type="dxa"/>
        </w:trPr>
        <w:tc>
          <w:tcPr>
            <w:tcW w:w="4230" w:type="dxa"/>
            <w:tcBorders>
              <w:top w:val="nil"/>
              <w:bottom w:val="nil"/>
            </w:tcBorders>
          </w:tcPr>
          <w:p w14:paraId="73A23A1F" w14:textId="1CA5C4C5" w:rsidR="00E94A52" w:rsidRPr="000626FF" w:rsidRDefault="00E94A5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9CB691" w14:textId="7C754BA1" w:rsidR="00E94A52" w:rsidRDefault="00057DE0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6414A387" w14:textId="77777777" w:rsidR="00E94A52" w:rsidRPr="000626FF" w:rsidRDefault="00E94A5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06D25D7E" w14:textId="5D4814DA" w:rsidR="00E94A52" w:rsidRPr="000626FF" w:rsidRDefault="00057DE0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97062" w14:textId="77777777" w:rsidR="00E94A52" w:rsidRPr="000626FF" w:rsidRDefault="00E94A5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35392FA0" w14:textId="6EAC76BE" w:rsidR="00E94A52" w:rsidRPr="00BE31F2" w:rsidRDefault="00057DE0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DE4E6A9" w14:textId="77777777" w:rsidR="00E94A52" w:rsidRPr="000626FF" w:rsidRDefault="00E94A5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0171E3EC" w14:textId="67CD00A3" w:rsidR="00E94A52" w:rsidRPr="00BE31F2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D36B7B" w:rsidRPr="000626FF" w14:paraId="639D4F1E" w14:textId="77777777" w:rsidTr="00577B5F">
        <w:trPr>
          <w:gridAfter w:val="1"/>
          <w:wAfter w:w="18" w:type="dxa"/>
        </w:trPr>
        <w:tc>
          <w:tcPr>
            <w:tcW w:w="4230" w:type="dxa"/>
            <w:tcBorders>
              <w:top w:val="nil"/>
              <w:bottom w:val="nil"/>
            </w:tcBorders>
          </w:tcPr>
          <w:p w14:paraId="03E46BBA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D055F63" w14:textId="6ACDEF8F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0229483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04C4F599" w14:textId="1E42CA16" w:rsidR="00D36B7B" w:rsidRPr="000626FF" w:rsidRDefault="00057DE0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</w:t>
            </w:r>
            <w:r w:rsidR="00E94A5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EB339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35FE4480" w14:textId="5D1F9F65" w:rsidR="00D36B7B" w:rsidRPr="000626FF" w:rsidRDefault="00057DE0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696B2EF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0E5B6779" w14:textId="1A0A0B5C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D36B7B" w:rsidRPr="000626FF" w14:paraId="6BA9D1AA" w14:textId="77777777" w:rsidTr="00577B5F">
        <w:trPr>
          <w:gridAfter w:val="1"/>
          <w:wAfter w:w="18" w:type="dxa"/>
        </w:trPr>
        <w:tc>
          <w:tcPr>
            <w:tcW w:w="4230" w:type="dxa"/>
            <w:tcBorders>
              <w:top w:val="nil"/>
              <w:bottom w:val="nil"/>
            </w:tcBorders>
          </w:tcPr>
          <w:p w14:paraId="24F11AA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0982998" w14:textId="7506DA68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8809D8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792776A4" w14:textId="0A4E90EE" w:rsidR="00D36B7B" w:rsidRPr="000626FF" w:rsidRDefault="00057DE0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94A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F5980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14:paraId="5419814E" w14:textId="17B9E1AB" w:rsidR="00D36B7B" w:rsidRPr="000626FF" w:rsidRDefault="00BE6AAD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328,213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182664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329A7C93" w14:textId="62E2307A" w:rsidR="00D36B7B" w:rsidRPr="000626FF" w:rsidRDefault="00057DE0" w:rsidP="00AA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  <w:r w:rsidR="00E94A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</w:tr>
      <w:tr w:rsidR="00D36B7B" w:rsidRPr="000626FF" w14:paraId="185C2700" w14:textId="77777777" w:rsidTr="00577B5F">
        <w:trPr>
          <w:gridAfter w:val="1"/>
          <w:wAfter w:w="18" w:type="dxa"/>
        </w:trPr>
        <w:tc>
          <w:tcPr>
            <w:tcW w:w="4230" w:type="dxa"/>
            <w:tcBorders>
              <w:top w:val="nil"/>
              <w:bottom w:val="nil"/>
            </w:tcBorders>
          </w:tcPr>
          <w:p w14:paraId="6CDD64C9" w14:textId="058F934A" w:rsidR="00D36B7B" w:rsidRPr="000626FF" w:rsidRDefault="00500BE4" w:rsidP="00D36B7B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47060F1" w14:textId="48D30398" w:rsidR="00D36B7B" w:rsidRPr="000626FF" w:rsidRDefault="004A30E2" w:rsidP="00AA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6643C30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509D0C2D" w14:textId="28CC13FC" w:rsidR="00D36B7B" w:rsidRPr="000626FF" w:rsidRDefault="00D36B7B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94A52">
              <w:rPr>
                <w:rFonts w:ascii="Angsana New" w:hAnsi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214</w:t>
            </w:r>
            <w:r w:rsidR="00E94A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E8FC2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0C1D5967" w14:textId="0AABC490" w:rsidR="00D36B7B" w:rsidRPr="000626FF" w:rsidRDefault="004A30E2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287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977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CFB8EF8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9A8B608" w14:textId="7A8E7C7B" w:rsidR="00D36B7B" w:rsidRPr="000626FF" w:rsidRDefault="00D36B7B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287</w:t>
            </w:r>
            <w:r w:rsidR="00E94A52">
              <w:rPr>
                <w:rFonts w:ascii="Angsana New" w:hAnsi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977</w:t>
            </w:r>
            <w:r w:rsidRPr="000626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B7B" w:rsidRPr="000626FF" w14:paraId="3B7A2477" w14:textId="77777777" w:rsidTr="00577B5F">
        <w:trPr>
          <w:gridAfter w:val="1"/>
          <w:wAfter w:w="18" w:type="dxa"/>
        </w:trPr>
        <w:tc>
          <w:tcPr>
            <w:tcW w:w="4230" w:type="dxa"/>
            <w:tcBorders>
              <w:top w:val="nil"/>
              <w:bottom w:val="nil"/>
            </w:tcBorders>
          </w:tcPr>
          <w:p w14:paraId="2250F987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81714F" w14:textId="0F92A5A1" w:rsidR="00D36B7B" w:rsidRPr="000626FF" w:rsidRDefault="00057DE0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5BE49F3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CBBFD2E" w14:textId="07F8A7FC" w:rsidR="00D36B7B" w:rsidRPr="000626FF" w:rsidRDefault="00057DE0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94A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CBA83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EBBDD2D" w14:textId="22FBE0A2" w:rsidR="00D36B7B" w:rsidRPr="000626FF" w:rsidRDefault="00BE6AAD" w:rsidP="0083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40,236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820D9EC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F5503A8" w14:textId="67767EA7" w:rsidR="00D36B7B" w:rsidRPr="000626FF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94A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</w:tr>
    </w:tbl>
    <w:p w14:paraId="59EEEFBF" w14:textId="1DD85968" w:rsidR="00FA3ECC" w:rsidRPr="00B93929" w:rsidRDefault="00FA3ECC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5428D7" w:rsidRPr="005A6DB6" w14:paraId="702EAAD6" w14:textId="77777777" w:rsidTr="00577B5F">
        <w:trPr>
          <w:tblHeader/>
        </w:trPr>
        <w:tc>
          <w:tcPr>
            <w:tcW w:w="4230" w:type="dxa"/>
          </w:tcPr>
          <w:p w14:paraId="4067F931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F9AE0" w14:textId="475F1D0A" w:rsidR="005428D7" w:rsidRPr="005A6DB6" w:rsidRDefault="00057DE0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A75678F" w14:textId="77777777" w:rsidR="005428D7" w:rsidRPr="005A6DB6" w:rsidRDefault="005428D7" w:rsidP="00B33A4C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286E1" w14:textId="75F849BF" w:rsidR="005428D7" w:rsidRPr="005A6DB6" w:rsidRDefault="00057DE0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CD4CD7" w14:textId="77777777" w:rsidR="005428D7" w:rsidRPr="005A6DB6" w:rsidRDefault="005428D7" w:rsidP="00B33A4C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9AB8C" w14:textId="0A599620" w:rsidR="005428D7" w:rsidRPr="005A6DB6" w:rsidRDefault="00057DE0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306F2B9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A8D62" w14:textId="37B3BC1C" w:rsidR="005428D7" w:rsidRPr="005A6DB6" w:rsidRDefault="00057DE0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428D7" w:rsidRPr="005A6DB6" w14:paraId="0F3E7FCF" w14:textId="77777777" w:rsidTr="00577B5F">
        <w:trPr>
          <w:tblHeader/>
        </w:trPr>
        <w:tc>
          <w:tcPr>
            <w:tcW w:w="4230" w:type="dxa"/>
          </w:tcPr>
          <w:p w14:paraId="495CC376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C3591E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28D7" w:rsidRPr="00073A39" w14:paraId="54561224" w14:textId="77777777" w:rsidTr="00577B5F">
        <w:tc>
          <w:tcPr>
            <w:tcW w:w="4230" w:type="dxa"/>
          </w:tcPr>
          <w:p w14:paraId="432D3BFF" w14:textId="7D5D6B15" w:rsidR="005428D7" w:rsidRPr="005A6DB6" w:rsidRDefault="00500BE4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576C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สำหรับงวดสามเดือนสิ้นสุดวันที่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33BA296C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9C7105" w14:textId="53C691A4" w:rsidR="005428D7" w:rsidRPr="005428D7" w:rsidRDefault="004A30E2" w:rsidP="00AA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A8AF0C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4C7A2C17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86D398" w14:textId="248C85CB" w:rsidR="005428D7" w:rsidRPr="005428D7" w:rsidRDefault="004A30E2" w:rsidP="00AA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02F2F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3D084CCA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1142"/>
              </w:tabs>
              <w:spacing w:line="240" w:lineRule="auto"/>
              <w:ind w:right="-276"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C894C3" w14:textId="4B0525E7" w:rsidR="005428D7" w:rsidRPr="005428D7" w:rsidRDefault="004A30E2" w:rsidP="00AA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FCB98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12072E5D" w14:textId="77777777" w:rsidR="005428D7" w:rsidRP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2FFEFE" w14:textId="28B8536B" w:rsidR="005428D7" w:rsidRPr="005428D7" w:rsidRDefault="004A30E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FEABE2E" w14:textId="4949F100" w:rsidR="005428D7" w:rsidRPr="00091E36" w:rsidRDefault="005428D7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4AF6950" w14:textId="2B2D07CD" w:rsidR="00CC79D3" w:rsidRDefault="00CC79D3" w:rsidP="00577B5F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F91083">
        <w:rPr>
          <w:rFonts w:ascii="Angsana New" w:hAnsi="Angsana New"/>
          <w:sz w:val="30"/>
          <w:szCs w:val="30"/>
          <w:cs/>
        </w:rPr>
        <w:t>กลุ่มบริษัทและบริษัทประเมินค่าเผื่อ</w:t>
      </w:r>
      <w:r w:rsidR="000634DB" w:rsidRPr="00F91083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91083">
        <w:rPr>
          <w:rFonts w:ascii="Angsana New" w:hAnsi="Angsana New"/>
          <w:sz w:val="30"/>
          <w:szCs w:val="30"/>
          <w:cs/>
        </w:rPr>
        <w:t>สำหรับลูกหนี้การค้าและลูกหนี้</w:t>
      </w:r>
      <w:r w:rsidR="008145AC" w:rsidRPr="00F91083">
        <w:rPr>
          <w:rFonts w:ascii="Angsana New" w:hAnsi="Angsana New"/>
          <w:sz w:val="30"/>
          <w:szCs w:val="30"/>
          <w:cs/>
        </w:rPr>
        <w:t>หมุนเวียน</w:t>
      </w:r>
      <w:r w:rsidRPr="00F91083">
        <w:rPr>
          <w:rFonts w:ascii="Angsana New" w:hAnsi="Angsana New"/>
          <w:sz w:val="30"/>
          <w:szCs w:val="30"/>
          <w:cs/>
        </w:rPr>
        <w:t>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</w:t>
      </w:r>
      <w:r w:rsidR="008145AC" w:rsidRPr="00F91083">
        <w:rPr>
          <w:rFonts w:ascii="Angsana New" w:hAnsi="Angsana New"/>
          <w:sz w:val="30"/>
          <w:szCs w:val="30"/>
          <w:cs/>
        </w:rPr>
        <w:t>หมุนเวียน</w:t>
      </w:r>
      <w:r w:rsidRPr="00F91083">
        <w:rPr>
          <w:rFonts w:ascii="Angsana New" w:hAnsi="Angsana New"/>
          <w:sz w:val="30"/>
          <w:szCs w:val="30"/>
          <w:cs/>
        </w:rPr>
        <w:t>อื่น</w:t>
      </w:r>
    </w:p>
    <w:p w14:paraId="79911DC2" w14:textId="77777777" w:rsidR="006327F8" w:rsidRPr="00091E36" w:rsidRDefault="006327F8" w:rsidP="00577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987"/>
        <w:gridCol w:w="273"/>
        <w:gridCol w:w="1083"/>
        <w:gridCol w:w="271"/>
        <w:gridCol w:w="1079"/>
        <w:gridCol w:w="271"/>
        <w:gridCol w:w="1079"/>
      </w:tblGrid>
      <w:tr w:rsidR="00AC6827" w:rsidRPr="000C653B" w14:paraId="23359BB2" w14:textId="77777777" w:rsidTr="00AC6827">
        <w:tc>
          <w:tcPr>
            <w:tcW w:w="3330" w:type="dxa"/>
          </w:tcPr>
          <w:p w14:paraId="75F34D03" w14:textId="77777777" w:rsidR="00AC6827" w:rsidRPr="006327F8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27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เงินจ่ายล่วงหน้าค่าซื้อธุรกิจ</w:t>
            </w:r>
          </w:p>
        </w:tc>
        <w:tc>
          <w:tcPr>
            <w:tcW w:w="900" w:type="dxa"/>
          </w:tcPr>
          <w:p w14:paraId="21A7D289" w14:textId="7777777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11DE54EB" w14:textId="2672EAD6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96C7358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7091C4BE" w14:textId="77777777" w:rsidR="00AC6827" w:rsidRPr="000C653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827" w:rsidRPr="00AC365B" w14:paraId="7FEE92B9" w14:textId="77777777" w:rsidTr="00AC682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30" w:type="dxa"/>
          </w:tcPr>
          <w:p w14:paraId="4CA96C1F" w14:textId="77777777" w:rsidR="00AC6827" w:rsidRPr="00AC6827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F4C555" w14:textId="3A8F5EEC" w:rsidR="00AC6827" w:rsidRPr="00AC6827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6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7" w:type="dxa"/>
            <w:tcBorders>
              <w:bottom w:val="nil"/>
            </w:tcBorders>
          </w:tcPr>
          <w:p w14:paraId="1AA5BD47" w14:textId="3E448D7D" w:rsidR="00AC6827" w:rsidRPr="000C653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tcBorders>
              <w:bottom w:val="nil"/>
            </w:tcBorders>
          </w:tcPr>
          <w:p w14:paraId="635B195E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38E91D6A" w14:textId="69A27DBF" w:rsidR="00AC6827" w:rsidRPr="000C653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tcBorders>
              <w:bottom w:val="nil"/>
            </w:tcBorders>
          </w:tcPr>
          <w:p w14:paraId="621A456C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4E618E0" w14:textId="4EEA8F59" w:rsidR="00AC6827" w:rsidRPr="000C653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tcBorders>
              <w:bottom w:val="nil"/>
            </w:tcBorders>
          </w:tcPr>
          <w:p w14:paraId="2A551EA5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E856E8B" w14:textId="2B14EDE8" w:rsidR="00AC6827" w:rsidRPr="000C653B" w:rsidRDefault="00AC6827" w:rsidP="0063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C6827" w:rsidRPr="00AC365B" w14:paraId="56A0588C" w14:textId="77777777" w:rsidTr="00AC682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30" w:type="dxa"/>
          </w:tcPr>
          <w:p w14:paraId="5AA2BA14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7548423" w14:textId="77777777" w:rsidR="00AC6827" w:rsidRPr="00057DE0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2FC976DF" w14:textId="57432E4F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  <w:tcBorders>
              <w:bottom w:val="nil"/>
            </w:tcBorders>
          </w:tcPr>
          <w:p w14:paraId="5EE2082D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206084E9" w14:textId="4293782D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bottom w:val="nil"/>
            </w:tcBorders>
          </w:tcPr>
          <w:p w14:paraId="31D79AF7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760B1AD" w14:textId="0565E729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bottom w:val="nil"/>
            </w:tcBorders>
          </w:tcPr>
          <w:p w14:paraId="138CF951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2454622" w14:textId="0C7D1D1D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C6827" w:rsidRPr="000C653B" w14:paraId="16706FE1" w14:textId="77777777" w:rsidTr="00AC682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30" w:type="dxa"/>
          </w:tcPr>
          <w:p w14:paraId="6071D6AA" w14:textId="7777777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068540B" w14:textId="7777777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7"/>
            <w:tcBorders>
              <w:top w:val="nil"/>
              <w:bottom w:val="nil"/>
            </w:tcBorders>
            <w:vAlign w:val="bottom"/>
          </w:tcPr>
          <w:p w14:paraId="0A450F81" w14:textId="105DFAB9" w:rsidR="00AC6827" w:rsidRPr="000C653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6827" w:rsidRPr="008568C3" w14:paraId="3B74005D" w14:textId="77777777" w:rsidTr="00AC682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</w:tcPr>
          <w:p w14:paraId="7280BE10" w14:textId="2769EA42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E9DA1F" w14:textId="3C3A6858" w:rsidR="00AC6827" w:rsidRPr="00AC6827" w:rsidRDefault="00AC6827" w:rsidP="00AC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35" w:hanging="29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682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87" w:type="dxa"/>
            <w:tcBorders>
              <w:top w:val="nil"/>
              <w:bottom w:val="double" w:sz="4" w:space="0" w:color="auto"/>
            </w:tcBorders>
          </w:tcPr>
          <w:p w14:paraId="500855E9" w14:textId="3D6CCC63" w:rsidR="00AC6827" w:rsidRPr="008568C3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8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6AD4AD46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double" w:sz="4" w:space="0" w:color="auto"/>
            </w:tcBorders>
          </w:tcPr>
          <w:p w14:paraId="7C084A44" w14:textId="46DF4EF2" w:rsidR="00AC6827" w:rsidRPr="00B93929" w:rsidRDefault="00AC6827" w:rsidP="00B9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Pr="00B939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5160C03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auto"/>
            </w:tcBorders>
          </w:tcPr>
          <w:p w14:paraId="19D7ABEE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8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1EB7EF7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auto"/>
            </w:tcBorders>
          </w:tcPr>
          <w:p w14:paraId="4272715E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8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8695C9" w14:textId="77777777" w:rsidR="006327F8" w:rsidRDefault="006327F8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5"/>
        <w:gridCol w:w="990"/>
        <w:gridCol w:w="273"/>
        <w:gridCol w:w="1080"/>
        <w:gridCol w:w="271"/>
        <w:gridCol w:w="1079"/>
        <w:gridCol w:w="271"/>
        <w:gridCol w:w="1072"/>
        <w:gridCol w:w="7"/>
      </w:tblGrid>
      <w:tr w:rsidR="000809AF" w:rsidRPr="000626FF" w14:paraId="0657E499" w14:textId="77777777" w:rsidTr="006327F8">
        <w:tc>
          <w:tcPr>
            <w:tcW w:w="4245" w:type="dxa"/>
          </w:tcPr>
          <w:p w14:paraId="3E7046E8" w14:textId="6117E21D" w:rsidR="000809AF" w:rsidRPr="000626FF" w:rsidRDefault="000809AF" w:rsidP="0069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br w:type="page"/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2343" w:type="dxa"/>
            <w:gridSpan w:val="3"/>
          </w:tcPr>
          <w:p w14:paraId="745D07EC" w14:textId="1CC357BF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005DA2D" w14:textId="77777777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</w:tcPr>
          <w:p w14:paraId="6B8FCA7C" w14:textId="0D09FE0D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54831A6C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5" w:type="dxa"/>
            <w:tcBorders>
              <w:top w:val="nil"/>
              <w:bottom w:val="nil"/>
            </w:tcBorders>
          </w:tcPr>
          <w:p w14:paraId="1FBFD13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C99554" w14:textId="0F0095DE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C727E6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67E273" w14:textId="30D67219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67360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591C6F3" w14:textId="1AF2BBB7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48A288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13418B21" w14:textId="5377CB55" w:rsidR="000626FF" w:rsidRPr="000626FF" w:rsidRDefault="00057DE0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4BD82866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5" w:type="dxa"/>
            <w:tcBorders>
              <w:top w:val="nil"/>
              <w:bottom w:val="nil"/>
            </w:tcBorders>
          </w:tcPr>
          <w:p w14:paraId="5125597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E62FC1" w14:textId="78033E42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9C2CCD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382F44" w14:textId="3A6E6E5F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37A062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B4B5784" w14:textId="71EC1834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4695B96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8EB7445" w14:textId="2CDD43D0" w:rsidR="000626FF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26FF" w:rsidRPr="000626FF" w14:paraId="71211790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5" w:type="dxa"/>
            <w:tcBorders>
              <w:top w:val="nil"/>
              <w:bottom w:val="nil"/>
            </w:tcBorders>
          </w:tcPr>
          <w:p w14:paraId="3E92A6C6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7"/>
            <w:tcBorders>
              <w:top w:val="nil"/>
              <w:bottom w:val="nil"/>
            </w:tcBorders>
          </w:tcPr>
          <w:p w14:paraId="3DD6B66C" w14:textId="26CBF889" w:rsidR="000626FF" w:rsidRPr="000626FF" w:rsidRDefault="000626FF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2FB5" w:rsidRPr="000626FF" w14:paraId="2076ECF4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5" w:type="dxa"/>
            <w:tcBorders>
              <w:top w:val="nil"/>
              <w:bottom w:val="nil"/>
            </w:tcBorders>
          </w:tcPr>
          <w:p w14:paraId="3EB20884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FD9076" w14:textId="3140DD28" w:rsidR="006A2FB5" w:rsidRPr="000626FF" w:rsidRDefault="002F2C36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09BD6E8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906C88" w14:textId="7EEEDDE1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0A066C3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4931A03" w14:textId="12FD591F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406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A59B064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DD0DB3A" w14:textId="18FCFCD3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404</w:t>
            </w:r>
            <w:r w:rsidR="006A2FB5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6A2FB5" w:rsidRPr="000626FF" w14:paraId="7EBC0632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5" w:type="dxa"/>
            <w:tcBorders>
              <w:top w:val="nil"/>
              <w:bottom w:val="nil"/>
            </w:tcBorders>
          </w:tcPr>
          <w:p w14:paraId="688BDC0B" w14:textId="0AD90B2F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8858503" w14:textId="35211DC7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17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154C96F7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483129" w14:textId="7907F282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19</w:t>
            </w:r>
            <w:r w:rsidR="006A2FB5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92CAEA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C7F1E64" w14:textId="1AEDB1C0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17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3BDC2AF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51E2A40A" w14:textId="6C90EA6D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16</w:t>
            </w:r>
            <w:r w:rsidR="006A2FB5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6A2FB5" w:rsidRPr="000626FF" w14:paraId="0F15534F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5" w:type="dxa"/>
            <w:tcBorders>
              <w:top w:val="nil"/>
              <w:bottom w:val="nil"/>
            </w:tcBorders>
          </w:tcPr>
          <w:p w14:paraId="4F60CAFF" w14:textId="497528D0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586DE8" w14:textId="53B68AB8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2F2C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E7D2BE2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094554" w14:textId="39B16E8A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6A2F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5B5AB9D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58588DD" w14:textId="4E179DCF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  <w:r w:rsidR="002F2C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EE07687" w14:textId="77777777" w:rsidR="006A2FB5" w:rsidRPr="000626FF" w:rsidRDefault="006A2FB5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42FF6A2" w14:textId="5F1B7E59" w:rsidR="006A2FB5" w:rsidRPr="000626FF" w:rsidRDefault="00057DE0" w:rsidP="006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  <w:r w:rsidR="006A2F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  <w:tr w:rsidR="000626FF" w:rsidRPr="000626FF" w14:paraId="19E29E1A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5" w:type="dxa"/>
            <w:tcBorders>
              <w:top w:val="nil"/>
              <w:bottom w:val="nil"/>
            </w:tcBorders>
          </w:tcPr>
          <w:p w14:paraId="1E0B3428" w14:textId="7831DF6B" w:rsidR="000626FF" w:rsidRPr="000626FF" w:rsidRDefault="000626FF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="008145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</w:tcPr>
          <w:p w14:paraId="2EDC97A8" w14:textId="66F9CE86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B2D98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  <w:tcBorders>
              <w:top w:val="nil"/>
              <w:bottom w:val="nil"/>
            </w:tcBorders>
          </w:tcPr>
          <w:p w14:paraId="6B50E809" w14:textId="1874D801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7D304B14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5" w:type="dxa"/>
          </w:tcPr>
          <w:p w14:paraId="53F1BF3E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428F00" w14:textId="004E2580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14:paraId="2074FF4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1AEBE" w14:textId="389D0C3B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7B497D1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510C43" w14:textId="01EAB94E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</w:tcPr>
          <w:p w14:paraId="39503AA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5E63FF4" w14:textId="663262DF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74F6A940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5" w:type="dxa"/>
          </w:tcPr>
          <w:p w14:paraId="13E44D4C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760A17" w14:textId="55FBD60F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236DF80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054E5" w14:textId="4AB4B902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6F55ABCE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ACFD24" w14:textId="7BFF52C1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3B7818E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9614DE9" w14:textId="381898BB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26FF" w:rsidRPr="000626FF" w14:paraId="569CD1DC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5" w:type="dxa"/>
          </w:tcPr>
          <w:p w14:paraId="35C7F2A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8"/>
            <w:vAlign w:val="bottom"/>
          </w:tcPr>
          <w:p w14:paraId="5F3A31FE" w14:textId="371CA86E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71AF5" w:rsidRPr="000626FF" w14:paraId="1263E367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5" w:type="dxa"/>
          </w:tcPr>
          <w:p w14:paraId="0BB685A9" w14:textId="5F992B95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</w:tcPr>
          <w:p w14:paraId="74325013" w14:textId="205AC1D7" w:rsidR="00771AF5" w:rsidRPr="000626FF" w:rsidRDefault="002F2C36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936E522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1297C" w14:textId="084D2C26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9A1559B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D5E1A2A" w14:textId="0073522D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14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1" w:type="dxa"/>
          </w:tcPr>
          <w:p w14:paraId="5E1E84AA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3D44B91" w14:textId="7F968524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8</w:t>
            </w:r>
            <w:r w:rsidR="00771AF5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771AF5" w:rsidRPr="00E87CED" w14:paraId="3974C81D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5" w:type="dxa"/>
          </w:tcPr>
          <w:p w14:paraId="318AB000" w14:textId="1229D86F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ค้า</w:t>
            </w:r>
          </w:p>
        </w:tc>
        <w:tc>
          <w:tcPr>
            <w:tcW w:w="990" w:type="dxa"/>
          </w:tcPr>
          <w:p w14:paraId="308EB649" w14:textId="6F688658" w:rsidR="00771AF5" w:rsidRPr="00BE31F2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3" w:type="dxa"/>
          </w:tcPr>
          <w:p w14:paraId="6DF3D087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3CC38" w14:textId="72AAE744" w:rsidR="00771AF5" w:rsidRPr="00BE31F2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</w:t>
            </w:r>
            <w:r w:rsidR="00771AF5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1" w:type="dxa"/>
          </w:tcPr>
          <w:p w14:paraId="6A0E5FE0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8104EB" w14:textId="2B48B728" w:rsidR="00771AF5" w:rsidRPr="00BE31F2" w:rsidRDefault="002F2C36" w:rsidP="00EC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24A67E78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24E85EE" w14:textId="34F14A43" w:rsidR="00771AF5" w:rsidRPr="00BE31F2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1AF5" w:rsidRPr="00E87CED" w14:paraId="7BB9B2F5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5" w:type="dxa"/>
          </w:tcPr>
          <w:p w14:paraId="0CD8D085" w14:textId="2216DCDE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4C42AF9" w14:textId="59162C38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3" w:type="dxa"/>
          </w:tcPr>
          <w:p w14:paraId="24B17630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FE049" w14:textId="34D5F1E3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</w:t>
            </w:r>
            <w:r w:rsidR="00771AF5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71" w:type="dxa"/>
          </w:tcPr>
          <w:p w14:paraId="471C29FC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837DBE" w14:textId="525B3BC2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1" w:type="dxa"/>
            <w:vAlign w:val="bottom"/>
          </w:tcPr>
          <w:p w14:paraId="357BA9A8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4285E62" w14:textId="3C273D1D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771AF5" w:rsidRPr="000626FF" w14:paraId="2AFDDD61" w14:textId="77777777" w:rsidTr="006327F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5" w:type="dxa"/>
            <w:tcBorders>
              <w:top w:val="nil"/>
              <w:bottom w:val="nil"/>
            </w:tcBorders>
          </w:tcPr>
          <w:p w14:paraId="613FF0AA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09773" w14:textId="34B23722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2C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4ABF13FB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6E721B" w14:textId="13E53A4A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71A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B1C3B31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17A849" w14:textId="78DCA13A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F2C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79FB822" w14:textId="77777777" w:rsidR="00771AF5" w:rsidRPr="000626FF" w:rsidRDefault="00771AF5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67D25B" w14:textId="1CDA8E70" w:rsidR="00771AF5" w:rsidRPr="000626FF" w:rsidRDefault="00057DE0" w:rsidP="0077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71A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14:paraId="4D6C33A6" w14:textId="4374C0BE" w:rsidR="000626FF" w:rsidRPr="0040716D" w:rsidRDefault="000626FF">
      <w:pPr>
        <w:rPr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5"/>
        <w:gridCol w:w="1045"/>
        <w:gridCol w:w="273"/>
        <w:gridCol w:w="1086"/>
        <w:gridCol w:w="273"/>
        <w:gridCol w:w="1081"/>
        <w:gridCol w:w="273"/>
        <w:gridCol w:w="1044"/>
      </w:tblGrid>
      <w:tr w:rsidR="004600B4" w:rsidRPr="000626FF" w14:paraId="0AE00DF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758C9655" w14:textId="2431A62C" w:rsidR="004600B4" w:rsidRPr="000626FF" w:rsidRDefault="00542F7D" w:rsidP="0074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  <w:r w:rsidR="004600B4"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2D702CB2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36F7F35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276FE63A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21FF7D8C" w14:textId="77777777" w:rsidTr="00542F7D">
        <w:tc>
          <w:tcPr>
            <w:tcW w:w="2263" w:type="pct"/>
            <w:tcBorders>
              <w:bottom w:val="nil"/>
            </w:tcBorders>
          </w:tcPr>
          <w:p w14:paraId="6AE3FC5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47557EAF" w14:textId="6C4486BF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35E9E60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69297373" w14:textId="38135CFD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763F00BB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6A0BECBC" w14:textId="78BD6C2C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6685CA3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35ABFC6C" w14:textId="135D656E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3ABD3909" w14:textId="77777777" w:rsidTr="00542F7D">
        <w:tc>
          <w:tcPr>
            <w:tcW w:w="2263" w:type="pct"/>
            <w:tcBorders>
              <w:bottom w:val="nil"/>
            </w:tcBorders>
          </w:tcPr>
          <w:p w14:paraId="5084C73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10DABCC8" w14:textId="6A235415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bottom w:val="nil"/>
            </w:tcBorders>
          </w:tcPr>
          <w:p w14:paraId="3289028C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4D33900C" w14:textId="6AC233A3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4E29F85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3B2A3073" w14:textId="42B4592F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bottom w:val="nil"/>
            </w:tcBorders>
          </w:tcPr>
          <w:p w14:paraId="5C9180B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5504F87A" w14:textId="523D0FEB" w:rsidR="000626FF" w:rsidRPr="000626FF" w:rsidRDefault="00057DE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26FF" w:rsidRPr="000626FF" w14:paraId="7BA1B35B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0841EA8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  <w:tcBorders>
              <w:top w:val="nil"/>
              <w:bottom w:val="nil"/>
            </w:tcBorders>
            <w:vAlign w:val="bottom"/>
          </w:tcPr>
          <w:p w14:paraId="63CE47B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0732" w:rsidRPr="00542F7D" w14:paraId="35B572D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1868C870" w14:textId="768156B1" w:rsidR="00E90732" w:rsidRPr="00AC365B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06DE2717" w14:textId="7F53349E" w:rsidR="00E90732" w:rsidRPr="00017C78" w:rsidRDefault="002F2C36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8E4BE4" w14:textId="77777777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55021596" w14:textId="572220AE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C02F854" w14:textId="77777777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</w:tcPr>
          <w:p w14:paraId="28FD8A61" w14:textId="143017F2" w:rsidR="00E90732" w:rsidRPr="00017C78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1B2793E" w14:textId="77777777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</w:tcPr>
          <w:p w14:paraId="56E1F65F" w14:textId="434423E6" w:rsidR="00E90732" w:rsidRPr="00017C78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</w:t>
            </w:r>
            <w:r w:rsidR="00E9073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E90732" w:rsidRPr="00542F7D" w14:paraId="1ADF6AE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4194F8A1" w14:textId="2C4F57C5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B1310C2" w14:textId="3616835E" w:rsidR="00E90732" w:rsidRPr="00542F7D" w:rsidRDefault="002F2C36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57694E6" w14:textId="6BFF07B1" w:rsidR="00E90732" w:rsidRPr="00542F7D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13B451F" w14:textId="233CD42B" w:rsidR="00E90732" w:rsidRPr="00542F7D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9D7A2FC" w14:textId="77777777" w:rsidR="00E90732" w:rsidRPr="00542F7D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0946687" w14:textId="3BEB24E6" w:rsidR="00E90732" w:rsidRPr="00542F7D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F2C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82E1FBB" w14:textId="77777777" w:rsidR="00E90732" w:rsidRPr="00542F7D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C844F35" w14:textId="02F8A032" w:rsidR="00E90732" w:rsidRPr="00E90732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90732" w:rsidRPr="00E90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E90732" w:rsidRPr="000626FF" w14:paraId="4BA1393C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4547ACD9" w14:textId="77777777" w:rsidR="00E90732" w:rsidRPr="004B14CE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69BED1E7" w14:textId="77777777" w:rsidR="00E90732" w:rsidRPr="004B14CE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8877949" w14:textId="77777777" w:rsidR="00E90732" w:rsidRPr="004B14CE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6044D4B6" w14:textId="77777777" w:rsidR="00E90732" w:rsidRPr="004B14CE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90732" w:rsidRPr="000626FF" w14:paraId="226B326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2FCAEC3B" w14:textId="79515864" w:rsidR="00E90732" w:rsidRPr="000626FF" w:rsidRDefault="00E90732" w:rsidP="00A0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16D56901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42A0F7A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2CA07312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732" w:rsidRPr="000626FF" w14:paraId="51CC093A" w14:textId="77777777" w:rsidTr="00542F7D">
        <w:tc>
          <w:tcPr>
            <w:tcW w:w="2263" w:type="pct"/>
            <w:tcBorders>
              <w:bottom w:val="nil"/>
            </w:tcBorders>
          </w:tcPr>
          <w:p w14:paraId="0579BAD1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2A00A125" w14:textId="068D9644" w:rsidR="00E90732" w:rsidRPr="000626F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E90732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732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7532CB46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38AD3D88" w14:textId="6C878E83" w:rsidR="00E90732" w:rsidRPr="000626F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E90732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732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691E630B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4DCA98A1" w14:textId="0A4A22CC" w:rsidR="00E90732" w:rsidRPr="000626F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E90732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732" w:rsidRPr="000626F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704E2716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013E6597" w14:textId="135F6F8E" w:rsidR="00E90732" w:rsidRPr="000626F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E90732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732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90732" w:rsidRPr="000626FF" w14:paraId="0E524924" w14:textId="77777777" w:rsidTr="00542F7D">
        <w:tc>
          <w:tcPr>
            <w:tcW w:w="2263" w:type="pct"/>
            <w:tcBorders>
              <w:bottom w:val="nil"/>
            </w:tcBorders>
          </w:tcPr>
          <w:p w14:paraId="1B8AD8D4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38AD0B64" w14:textId="7833F955" w:rsidR="00E90732" w:rsidRPr="000626F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bottom w:val="nil"/>
            </w:tcBorders>
          </w:tcPr>
          <w:p w14:paraId="619AD504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0BEAE48E" w14:textId="4CD31919" w:rsidR="00E90732" w:rsidRPr="000626F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4D4ED6DB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64955D08" w14:textId="3AAFF4C0" w:rsidR="00E90732" w:rsidRPr="000626F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bottom w:val="nil"/>
            </w:tcBorders>
          </w:tcPr>
          <w:p w14:paraId="511EF511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2BAC5C00" w14:textId="2C32A008" w:rsidR="00E90732" w:rsidRPr="000626F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90732" w:rsidRPr="000626FF" w14:paraId="19AB59B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05CC9517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  <w:tcBorders>
              <w:top w:val="nil"/>
              <w:bottom w:val="nil"/>
            </w:tcBorders>
            <w:vAlign w:val="bottom"/>
          </w:tcPr>
          <w:p w14:paraId="148050E0" w14:textId="77777777" w:rsidR="00E90732" w:rsidRPr="000626FF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0732" w:rsidRPr="00017C78" w14:paraId="5ED7FDE4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5D9DD876" w14:textId="77777777" w:rsidR="00E90732" w:rsidRPr="00AC365B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0B8600EF" w14:textId="42B1D96F" w:rsidR="00E90732" w:rsidRPr="00017C78" w:rsidRDefault="002F2C36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EDE910A" w14:textId="77777777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2B6EF9A9" w14:textId="215E226F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B6C97BE" w14:textId="77777777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</w:tcPr>
          <w:p w14:paraId="70063B92" w14:textId="1248F632" w:rsidR="00E90732" w:rsidRPr="00017C78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A28514B" w14:textId="77777777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</w:tcPr>
          <w:p w14:paraId="37C36A76" w14:textId="3250A6B0" w:rsidR="00E90732" w:rsidRPr="00017C78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E90732" w:rsidRPr="00E87CED" w14:paraId="1AAC71C3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1F34098B" w14:textId="77777777" w:rsidR="00E90732" w:rsidRPr="00AC365B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64" w:type="pct"/>
            <w:tcBorders>
              <w:top w:val="nil"/>
              <w:bottom w:val="single" w:sz="4" w:space="0" w:color="auto"/>
            </w:tcBorders>
          </w:tcPr>
          <w:p w14:paraId="2A5EDAAF" w14:textId="49CBC4FD" w:rsidR="00E90732" w:rsidRPr="00A8609F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F84677" w14:textId="77777777" w:rsidR="00E90732" w:rsidRPr="00AC365B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single" w:sz="4" w:space="0" w:color="auto"/>
            </w:tcBorders>
          </w:tcPr>
          <w:p w14:paraId="36B4035F" w14:textId="7532FD48" w:rsidR="00E90732" w:rsidRPr="00E87CED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E90732" w:rsidRPr="00162A8B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2F21992" w14:textId="77777777" w:rsidR="00E90732" w:rsidRPr="00E87CED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14:paraId="0CCBC983" w14:textId="24681977" w:rsidR="00E90732" w:rsidRPr="00017C78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</w:t>
            </w:r>
            <w:r w:rsidR="002F2C36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0FE6768" w14:textId="77777777" w:rsidR="00E90732" w:rsidRPr="00AC365B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single" w:sz="4" w:space="0" w:color="auto"/>
            </w:tcBorders>
          </w:tcPr>
          <w:p w14:paraId="3AD1B8D4" w14:textId="4CDAC2B2" w:rsidR="00E90732" w:rsidRPr="00E87CED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</w:t>
            </w:r>
            <w:r w:rsidR="00E9073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878</w:t>
            </w:r>
          </w:p>
        </w:tc>
      </w:tr>
      <w:tr w:rsidR="00E90732" w:rsidRPr="00AC365B" w14:paraId="26B26C5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6495157D" w14:textId="77777777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6663979" w14:textId="70DA1E50" w:rsidR="00E90732" w:rsidRPr="00017C78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2C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AB7A15C" w14:textId="77777777" w:rsidR="00E90732" w:rsidRPr="00017C78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1B62E6C" w14:textId="72AB83A2" w:rsidR="00E90732" w:rsidRPr="00E87CED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90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51FC391" w14:textId="77777777" w:rsidR="00E90732" w:rsidRPr="00E87CED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E9E85D1" w14:textId="2BB95521" w:rsidR="00E90732" w:rsidRPr="00AC365B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F2C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2806B3B" w14:textId="77777777" w:rsidR="00E90732" w:rsidRPr="00AC365B" w:rsidRDefault="00E90732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39E9B22" w14:textId="2E39EC11" w:rsidR="00E90732" w:rsidRPr="00AC365B" w:rsidRDefault="00057DE0" w:rsidP="00E90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90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</w:tr>
    </w:tbl>
    <w:p w14:paraId="01C5737D" w14:textId="66614ED0" w:rsidR="00542F7D" w:rsidRPr="004B14CE" w:rsidRDefault="00542F7D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29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0"/>
        <w:gridCol w:w="988"/>
        <w:gridCol w:w="269"/>
        <w:gridCol w:w="897"/>
        <w:gridCol w:w="269"/>
        <w:gridCol w:w="989"/>
        <w:gridCol w:w="269"/>
        <w:gridCol w:w="720"/>
        <w:gridCol w:w="269"/>
        <w:gridCol w:w="573"/>
        <w:gridCol w:w="259"/>
        <w:gridCol w:w="1352"/>
        <w:gridCol w:w="854"/>
      </w:tblGrid>
      <w:tr w:rsidR="00AC78AA" w:rsidRPr="009777AF" w14:paraId="1A85492D" w14:textId="77777777" w:rsidTr="0055121D">
        <w:trPr>
          <w:trHeight w:val="422"/>
          <w:tblHeader/>
        </w:trPr>
        <w:tc>
          <w:tcPr>
            <w:tcW w:w="1590" w:type="dxa"/>
            <w:vAlign w:val="bottom"/>
          </w:tcPr>
          <w:p w14:paraId="77FCCB3A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380D6782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7548AE61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</w:tcPr>
          <w:p w14:paraId="6AF11887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296" w:type="dxa"/>
            <w:gridSpan w:val="7"/>
            <w:vAlign w:val="bottom"/>
          </w:tcPr>
          <w:p w14:paraId="0056BC5F" w14:textId="40D194F3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  <w:r w:rsidR="004B14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/ </w:t>
            </w:r>
            <w:r w:rsidR="004B14CE" w:rsidRPr="00B0275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C78AA" w:rsidRPr="009777AF" w14:paraId="2C1D0143" w14:textId="77777777" w:rsidTr="0055121D">
        <w:trPr>
          <w:trHeight w:val="815"/>
          <w:tblHeader/>
        </w:trPr>
        <w:tc>
          <w:tcPr>
            <w:tcW w:w="1590" w:type="dxa"/>
            <w:shd w:val="clear" w:color="auto" w:fill="auto"/>
            <w:vAlign w:val="bottom"/>
          </w:tcPr>
          <w:p w14:paraId="065513D3" w14:textId="77777777" w:rsidR="00AC78AA" w:rsidRPr="0055121D" w:rsidRDefault="00AC78AA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988" w:type="dxa"/>
            <w:vAlign w:val="bottom"/>
          </w:tcPr>
          <w:p w14:paraId="08E64AA5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05CA626F" w14:textId="2B0E1580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69" w:type="dxa"/>
            <w:vAlign w:val="bottom"/>
          </w:tcPr>
          <w:p w14:paraId="402EF4BA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7" w:type="dxa"/>
            <w:vAlign w:val="bottom"/>
          </w:tcPr>
          <w:p w14:paraId="646F5CA4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1F41E02A" w14:textId="13E6F284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</w:tc>
        <w:tc>
          <w:tcPr>
            <w:tcW w:w="269" w:type="dxa"/>
            <w:vAlign w:val="bottom"/>
          </w:tcPr>
          <w:p w14:paraId="3D4163E7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  <w:vAlign w:val="bottom"/>
          </w:tcPr>
          <w:p w14:paraId="10A27B0C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445744F0" w14:textId="77F055B5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69" w:type="dxa"/>
            <w:vAlign w:val="bottom"/>
          </w:tcPr>
          <w:p w14:paraId="62FC9343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0" w:type="dxa"/>
            <w:vAlign w:val="bottom"/>
          </w:tcPr>
          <w:p w14:paraId="0EAA56A5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69" w:type="dxa"/>
            <w:vAlign w:val="bottom"/>
          </w:tcPr>
          <w:p w14:paraId="37CAC199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3" w:type="dxa"/>
            <w:vAlign w:val="bottom"/>
          </w:tcPr>
          <w:p w14:paraId="7871D342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9" w:type="dxa"/>
            <w:vAlign w:val="bottom"/>
          </w:tcPr>
          <w:p w14:paraId="41C29286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</w:tcPr>
          <w:p w14:paraId="1DC1E2BA" w14:textId="77777777" w:rsidR="00A41E13" w:rsidRDefault="00A41E13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20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</w:rPr>
            </w:pPr>
          </w:p>
          <w:p w14:paraId="3DF522DA" w14:textId="4D0D9960" w:rsidR="00AC78AA" w:rsidRPr="0055121D" w:rsidRDefault="00166A34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20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>โ</w:t>
            </w:r>
            <w:r w:rsidR="004B14C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อน</w:t>
            </w:r>
            <w:r w:rsidR="00AC78AA" w:rsidRPr="0055121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ไปเงินกู้ยืม</w:t>
            </w:r>
          </w:p>
        </w:tc>
        <w:tc>
          <w:tcPr>
            <w:tcW w:w="854" w:type="dxa"/>
            <w:vAlign w:val="bottom"/>
          </w:tcPr>
          <w:p w14:paraId="607BE8C8" w14:textId="3E46D20D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0C9E3326" w14:textId="7062C4E3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</w:tc>
      </w:tr>
      <w:tr w:rsidR="00AC78AA" w:rsidRPr="009777AF" w14:paraId="760C42A7" w14:textId="77777777" w:rsidTr="0055121D">
        <w:trPr>
          <w:trHeight w:val="422"/>
          <w:tblHeader/>
        </w:trPr>
        <w:tc>
          <w:tcPr>
            <w:tcW w:w="1590" w:type="dxa"/>
            <w:vAlign w:val="bottom"/>
          </w:tcPr>
          <w:p w14:paraId="6FC6339D" w14:textId="47200B9D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5121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988" w:type="dxa"/>
            <w:vAlign w:val="bottom"/>
          </w:tcPr>
          <w:p w14:paraId="21B70ACB" w14:textId="125CD080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269" w:type="dxa"/>
            <w:vAlign w:val="bottom"/>
          </w:tcPr>
          <w:p w14:paraId="0625D1DC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7" w:type="dxa"/>
            <w:vAlign w:val="bottom"/>
          </w:tcPr>
          <w:p w14:paraId="73F09CAA" w14:textId="5245EDDC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057DE0" w:rsidRPr="00057DE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269" w:type="dxa"/>
            <w:vAlign w:val="bottom"/>
          </w:tcPr>
          <w:p w14:paraId="70B72B5A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  <w:vAlign w:val="bottom"/>
          </w:tcPr>
          <w:p w14:paraId="3E0716CE" w14:textId="57724172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269" w:type="dxa"/>
            <w:vAlign w:val="bottom"/>
          </w:tcPr>
          <w:p w14:paraId="3102A119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0" w:type="dxa"/>
            <w:vAlign w:val="bottom"/>
          </w:tcPr>
          <w:p w14:paraId="4CEB01C4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6EAF9331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3" w:type="dxa"/>
            <w:vAlign w:val="bottom"/>
          </w:tcPr>
          <w:p w14:paraId="60AEBA95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2A38C2AB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</w:tcPr>
          <w:p w14:paraId="37776A02" w14:textId="36251DD1" w:rsidR="00AC78AA" w:rsidRPr="0055121D" w:rsidRDefault="00166A3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ระยะยาว</w:t>
            </w:r>
          </w:p>
        </w:tc>
        <w:tc>
          <w:tcPr>
            <w:tcW w:w="854" w:type="dxa"/>
            <w:vAlign w:val="bottom"/>
          </w:tcPr>
          <w:p w14:paraId="5E90DA1C" w14:textId="69617CEE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55121D" w:rsidRPr="009777AF" w14:paraId="1609C5FC" w14:textId="77777777" w:rsidTr="004120C5">
        <w:trPr>
          <w:trHeight w:val="412"/>
          <w:tblHeader/>
        </w:trPr>
        <w:tc>
          <w:tcPr>
            <w:tcW w:w="1590" w:type="dxa"/>
            <w:vAlign w:val="bottom"/>
          </w:tcPr>
          <w:p w14:paraId="4F6602BE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4" w:type="dxa"/>
            <w:gridSpan w:val="3"/>
          </w:tcPr>
          <w:p w14:paraId="17841974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41D1363B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285" w:type="dxa"/>
            <w:gridSpan w:val="8"/>
          </w:tcPr>
          <w:p w14:paraId="121A4D07" w14:textId="7B2A8DAA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C78AA" w:rsidRPr="009777AF" w14:paraId="01F31E32" w14:textId="77777777" w:rsidTr="0055121D">
        <w:trPr>
          <w:trHeight w:val="402"/>
        </w:trPr>
        <w:tc>
          <w:tcPr>
            <w:tcW w:w="1590" w:type="dxa"/>
          </w:tcPr>
          <w:p w14:paraId="0FFD101E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ผู้ถือหุ้น</w:t>
            </w:r>
          </w:p>
        </w:tc>
        <w:tc>
          <w:tcPr>
            <w:tcW w:w="988" w:type="dxa"/>
          </w:tcPr>
          <w:p w14:paraId="7A6011E2" w14:textId="69C58760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69" w:type="dxa"/>
          </w:tcPr>
          <w:p w14:paraId="529AF3C7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97" w:type="dxa"/>
          </w:tcPr>
          <w:p w14:paraId="1D86E9B2" w14:textId="1379BFB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9" w:type="dxa"/>
          </w:tcPr>
          <w:p w14:paraId="5BC00151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9" w:type="dxa"/>
          </w:tcPr>
          <w:p w14:paraId="6FFF6E58" w14:textId="5224CECD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 w:rsidR="00AC78AA" w:rsidRPr="005512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000</w:t>
            </w:r>
          </w:p>
        </w:tc>
        <w:tc>
          <w:tcPr>
            <w:tcW w:w="269" w:type="dxa"/>
          </w:tcPr>
          <w:p w14:paraId="353911B7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0" w:type="dxa"/>
          </w:tcPr>
          <w:p w14:paraId="69697B1C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9" w:type="dxa"/>
          </w:tcPr>
          <w:p w14:paraId="0EA4D504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3" w:type="dxa"/>
          </w:tcPr>
          <w:p w14:paraId="648CA6E2" w14:textId="77777777" w:rsidR="00AC78AA" w:rsidRPr="0055121D" w:rsidRDefault="00AC78AA" w:rsidP="00AC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9" w:type="dxa"/>
          </w:tcPr>
          <w:p w14:paraId="02EB214B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</w:tcPr>
          <w:p w14:paraId="6204A084" w14:textId="526318C1" w:rsidR="00AC78AA" w:rsidRPr="0055121D" w:rsidRDefault="00AC78AA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057DE0" w:rsidRPr="00057DE0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057DE0" w:rsidRPr="00057DE0">
              <w:rPr>
                <w:rFonts w:asciiTheme="majorBidi" w:hAnsiTheme="majorBidi" w:cstheme="majorBidi"/>
                <w:sz w:val="29"/>
                <w:szCs w:val="29"/>
              </w:rPr>
              <w:t>000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854" w:type="dxa"/>
          </w:tcPr>
          <w:p w14:paraId="1168F106" w14:textId="7F5E5C3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C78AA" w:rsidRPr="00E666A2" w14:paraId="7902BDDA" w14:textId="77777777" w:rsidTr="0055121D">
        <w:trPr>
          <w:trHeight w:val="422"/>
        </w:trPr>
        <w:tc>
          <w:tcPr>
            <w:tcW w:w="1590" w:type="dxa"/>
          </w:tcPr>
          <w:p w14:paraId="6445FE8E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88" w:type="dxa"/>
          </w:tcPr>
          <w:p w14:paraId="6C4377E8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9" w:type="dxa"/>
          </w:tcPr>
          <w:p w14:paraId="735BF5D1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97" w:type="dxa"/>
          </w:tcPr>
          <w:p w14:paraId="29F23A8E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9" w:type="dxa"/>
          </w:tcPr>
          <w:p w14:paraId="4CBD1527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CE16285" w14:textId="3351B30A" w:rsidR="00AC78AA" w:rsidRPr="0055121D" w:rsidRDefault="00057DE0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</w:t>
            </w:r>
            <w:r w:rsidR="00AC78AA" w:rsidRPr="005512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D52F6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Pr="00057D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00</w:t>
            </w:r>
          </w:p>
        </w:tc>
        <w:tc>
          <w:tcPr>
            <w:tcW w:w="269" w:type="dxa"/>
          </w:tcPr>
          <w:p w14:paraId="3D8D4AA1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0" w:type="dxa"/>
          </w:tcPr>
          <w:p w14:paraId="7074D2CF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9" w:type="dxa"/>
          </w:tcPr>
          <w:p w14:paraId="4CC8449D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73" w:type="dxa"/>
          </w:tcPr>
          <w:p w14:paraId="39FD06CA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9" w:type="dxa"/>
          </w:tcPr>
          <w:p w14:paraId="3AFA3F5C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2" w:type="dxa"/>
          </w:tcPr>
          <w:p w14:paraId="0FBE42A0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2D5D8D4E" w14:textId="668ECF94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1099D13D" w14:textId="70AC3592" w:rsidR="00E666A2" w:rsidRDefault="00E666A2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Style w:val="TableGrid"/>
        <w:tblW w:w="9833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802"/>
        <w:gridCol w:w="242"/>
        <w:gridCol w:w="728"/>
        <w:gridCol w:w="240"/>
        <w:gridCol w:w="242"/>
        <w:gridCol w:w="242"/>
        <w:gridCol w:w="241"/>
        <w:gridCol w:w="270"/>
        <w:gridCol w:w="562"/>
        <w:gridCol w:w="248"/>
        <w:gridCol w:w="910"/>
        <w:gridCol w:w="274"/>
        <w:gridCol w:w="458"/>
        <w:gridCol w:w="274"/>
        <w:gridCol w:w="1048"/>
        <w:gridCol w:w="259"/>
        <w:gridCol w:w="722"/>
        <w:gridCol w:w="240"/>
        <w:gridCol w:w="806"/>
      </w:tblGrid>
      <w:tr w:rsidR="00D76DA5" w:rsidRPr="00917B1E" w14:paraId="754DD804" w14:textId="77777777" w:rsidTr="00917B1E">
        <w:trPr>
          <w:trHeight w:val="406"/>
          <w:tblHeader/>
        </w:trPr>
        <w:tc>
          <w:tcPr>
            <w:tcW w:w="1025" w:type="dxa"/>
            <w:vAlign w:val="bottom"/>
          </w:tcPr>
          <w:p w14:paraId="1A175773" w14:textId="77777777" w:rsidR="00D76DA5" w:rsidRPr="00917B1E" w:rsidRDefault="00D76DA5" w:rsidP="00DA4B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2" w:type="dxa"/>
            <w:gridSpan w:val="3"/>
            <w:vAlign w:val="bottom"/>
          </w:tcPr>
          <w:p w14:paraId="0C829EC9" w14:textId="35F9E3E5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A124DDA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350653B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D371A28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12" w:type="dxa"/>
            <w:gridSpan w:val="13"/>
          </w:tcPr>
          <w:p w14:paraId="17FD8E6E" w14:textId="1CED7891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B1E" w:rsidRPr="00917B1E" w14:paraId="1E2BFBF9" w14:textId="77777777" w:rsidTr="00917B1E">
        <w:trPr>
          <w:trHeight w:val="406"/>
          <w:tblHeader/>
        </w:trPr>
        <w:tc>
          <w:tcPr>
            <w:tcW w:w="1025" w:type="dxa"/>
            <w:vAlign w:val="bottom"/>
          </w:tcPr>
          <w:p w14:paraId="4ADBFFF7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2" w:type="dxa"/>
            <w:gridSpan w:val="3"/>
            <w:vAlign w:val="bottom"/>
          </w:tcPr>
          <w:p w14:paraId="5E422699" w14:textId="4EA8893B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ACFAC6D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5" w:type="dxa"/>
            <w:gridSpan w:val="3"/>
            <w:vAlign w:val="bottom"/>
          </w:tcPr>
          <w:p w14:paraId="7C169A33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A26971C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562" w:type="dxa"/>
            <w:vAlign w:val="bottom"/>
          </w:tcPr>
          <w:p w14:paraId="057FB4F6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71C252BF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031C9D4E" w14:textId="49A24CAC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4" w:type="dxa"/>
            <w:vAlign w:val="bottom"/>
          </w:tcPr>
          <w:p w14:paraId="0F4E0628" w14:textId="25F35550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458" w:type="dxa"/>
            <w:vAlign w:val="bottom"/>
          </w:tcPr>
          <w:p w14:paraId="3F4ED644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1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4" w:type="dxa"/>
            <w:vAlign w:val="bottom"/>
          </w:tcPr>
          <w:p w14:paraId="4E7ECF36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71E022A8" w14:textId="2CCE6F24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  <w:t>โอนจากเงินกู้ยืม</w:t>
            </w:r>
          </w:p>
        </w:tc>
        <w:tc>
          <w:tcPr>
            <w:tcW w:w="259" w:type="dxa"/>
          </w:tcPr>
          <w:p w14:paraId="3E9E7148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5F6CA082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240" w:type="dxa"/>
          </w:tcPr>
          <w:p w14:paraId="655694C2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06" w:type="dxa"/>
            <w:vAlign w:val="bottom"/>
          </w:tcPr>
          <w:p w14:paraId="4595C825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</w:tr>
      <w:tr w:rsidR="00917B1E" w:rsidRPr="00917B1E" w14:paraId="61BC1E96" w14:textId="77777777" w:rsidTr="00917B1E">
        <w:trPr>
          <w:trHeight w:val="406"/>
          <w:tblHeader/>
        </w:trPr>
        <w:tc>
          <w:tcPr>
            <w:tcW w:w="1025" w:type="dxa"/>
            <w:vAlign w:val="bottom"/>
          </w:tcPr>
          <w:p w14:paraId="3DA3B645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2" w:type="dxa"/>
            <w:vAlign w:val="bottom"/>
          </w:tcPr>
          <w:p w14:paraId="4C94525A" w14:textId="4F7D9C72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42" w:type="dxa"/>
            <w:vAlign w:val="bottom"/>
          </w:tcPr>
          <w:p w14:paraId="71282600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8" w:type="dxa"/>
            <w:vAlign w:val="bottom"/>
          </w:tcPr>
          <w:p w14:paraId="2C46D001" w14:textId="78ABCB51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40" w:type="dxa"/>
            <w:vAlign w:val="bottom"/>
          </w:tcPr>
          <w:p w14:paraId="33A66F89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5" w:type="dxa"/>
            <w:gridSpan w:val="3"/>
            <w:vAlign w:val="bottom"/>
          </w:tcPr>
          <w:p w14:paraId="1311A4F4" w14:textId="7B34764B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6F1D160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562" w:type="dxa"/>
            <w:vAlign w:val="bottom"/>
          </w:tcPr>
          <w:p w14:paraId="25FA1436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1CD3395C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47DAA510" w14:textId="6B5B838A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274" w:type="dxa"/>
            <w:vAlign w:val="bottom"/>
          </w:tcPr>
          <w:p w14:paraId="05E62846" w14:textId="7BCB787F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458" w:type="dxa"/>
            <w:vAlign w:val="bottom"/>
          </w:tcPr>
          <w:p w14:paraId="69A3B1EF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1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4" w:type="dxa"/>
            <w:vAlign w:val="bottom"/>
          </w:tcPr>
          <w:p w14:paraId="47EE19FB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4678B34" w14:textId="068A931F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259" w:type="dxa"/>
          </w:tcPr>
          <w:p w14:paraId="6353F546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26F55ECA" w14:textId="3FDFC376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</w:t>
            </w:r>
          </w:p>
        </w:tc>
        <w:tc>
          <w:tcPr>
            <w:tcW w:w="240" w:type="dxa"/>
          </w:tcPr>
          <w:p w14:paraId="2E42357D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06" w:type="dxa"/>
            <w:vAlign w:val="bottom"/>
          </w:tcPr>
          <w:p w14:paraId="3D0AC88A" w14:textId="0B8FC5FA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</w:tr>
      <w:tr w:rsidR="00917B1E" w:rsidRPr="00917B1E" w14:paraId="7F19C8FB" w14:textId="77777777" w:rsidTr="00917B1E">
        <w:trPr>
          <w:trHeight w:val="406"/>
          <w:tblHeader/>
        </w:trPr>
        <w:tc>
          <w:tcPr>
            <w:tcW w:w="1025" w:type="dxa"/>
            <w:vAlign w:val="bottom"/>
          </w:tcPr>
          <w:p w14:paraId="63165349" w14:textId="272237D5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802" w:type="dxa"/>
            <w:vAlign w:val="bottom"/>
          </w:tcPr>
          <w:p w14:paraId="6A860E47" w14:textId="663D7A98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4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33DEB62D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4"/>
                <w:sz w:val="26"/>
                <w:szCs w:val="26"/>
              </w:rPr>
            </w:pPr>
          </w:p>
        </w:tc>
        <w:tc>
          <w:tcPr>
            <w:tcW w:w="728" w:type="dxa"/>
            <w:vAlign w:val="bottom"/>
          </w:tcPr>
          <w:p w14:paraId="01FFA3E9" w14:textId="68C39E38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4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 w:hint="cs"/>
                <w:spacing w:val="-14"/>
                <w:sz w:val="26"/>
                <w:szCs w:val="26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473FC0AA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5" w:type="dxa"/>
            <w:gridSpan w:val="3"/>
            <w:vAlign w:val="bottom"/>
          </w:tcPr>
          <w:p w14:paraId="73CF1B3D" w14:textId="26AB0A84" w:rsidR="00D76DA5" w:rsidRPr="007543C3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7543C3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31 </w:t>
            </w:r>
            <w:r w:rsidRPr="007543C3"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B54F010" w14:textId="77777777" w:rsidR="00D76DA5" w:rsidRPr="007543C3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</w:p>
        </w:tc>
        <w:tc>
          <w:tcPr>
            <w:tcW w:w="562" w:type="dxa"/>
            <w:vAlign w:val="bottom"/>
          </w:tcPr>
          <w:p w14:paraId="348A8E39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007004B3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238F1377" w14:textId="30D22DF5" w:rsidR="00D76DA5" w:rsidRPr="00917B1E" w:rsidRDefault="00917B1E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="00D76DA5"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74" w:type="dxa"/>
            <w:vAlign w:val="bottom"/>
          </w:tcPr>
          <w:p w14:paraId="427EF6A6" w14:textId="29FB2A36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458" w:type="dxa"/>
            <w:vAlign w:val="bottom"/>
          </w:tcPr>
          <w:p w14:paraId="1BC92542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1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4" w:type="dxa"/>
            <w:vAlign w:val="bottom"/>
          </w:tcPr>
          <w:p w14:paraId="0EA71E7C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3C4935CB" w14:textId="0D3AB3FA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บุคคลที่</w:t>
            </w:r>
          </w:p>
        </w:tc>
        <w:tc>
          <w:tcPr>
            <w:tcW w:w="259" w:type="dxa"/>
          </w:tcPr>
          <w:p w14:paraId="5FA16FCE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4F4B217A" w14:textId="065A67F4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0" w:type="dxa"/>
          </w:tcPr>
          <w:p w14:paraId="105037E4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06" w:type="dxa"/>
            <w:vAlign w:val="bottom"/>
          </w:tcPr>
          <w:p w14:paraId="707CCEE3" w14:textId="25AAD12D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มีนาคม</w:t>
            </w:r>
          </w:p>
        </w:tc>
      </w:tr>
      <w:tr w:rsidR="00917B1E" w:rsidRPr="00917B1E" w14:paraId="09AB3726" w14:textId="77777777" w:rsidTr="002B2D02">
        <w:trPr>
          <w:trHeight w:val="406"/>
          <w:tblHeader/>
        </w:trPr>
        <w:tc>
          <w:tcPr>
            <w:tcW w:w="1025" w:type="dxa"/>
            <w:vAlign w:val="center"/>
          </w:tcPr>
          <w:p w14:paraId="0A1E4FF4" w14:textId="51B9742C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802" w:type="dxa"/>
            <w:vAlign w:val="center"/>
          </w:tcPr>
          <w:p w14:paraId="47EDFB03" w14:textId="70F3D601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42" w:type="dxa"/>
            <w:vAlign w:val="center"/>
          </w:tcPr>
          <w:p w14:paraId="0FC384D9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8" w:type="dxa"/>
            <w:vAlign w:val="center"/>
          </w:tcPr>
          <w:p w14:paraId="5ACC3BBE" w14:textId="5512C993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</w:t>
            </w:r>
            <w:r w:rsidR="00D52F60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</w:t>
            </w:r>
          </w:p>
        </w:tc>
        <w:tc>
          <w:tcPr>
            <w:tcW w:w="240" w:type="dxa"/>
            <w:vAlign w:val="center"/>
          </w:tcPr>
          <w:p w14:paraId="681CC9BA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5" w:type="dxa"/>
            <w:gridSpan w:val="3"/>
            <w:vAlign w:val="center"/>
          </w:tcPr>
          <w:p w14:paraId="3373DF61" w14:textId="0ABF39C1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center"/>
          </w:tcPr>
          <w:p w14:paraId="7F4D5AE9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562" w:type="dxa"/>
            <w:vAlign w:val="center"/>
          </w:tcPr>
          <w:p w14:paraId="55A59235" w14:textId="7593AE29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8" w:type="dxa"/>
            <w:vAlign w:val="center"/>
          </w:tcPr>
          <w:p w14:paraId="5C66C29F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  <w:vAlign w:val="center"/>
          </w:tcPr>
          <w:p w14:paraId="3819B56D" w14:textId="17393D49" w:rsidR="00D76DA5" w:rsidRPr="00917B1E" w:rsidRDefault="00D76DA5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(</w:t>
            </w:r>
            <w:r w:rsidRPr="00917B1E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 xml:space="preserve">หมายเหตุ </w:t>
            </w:r>
            <w:r w:rsidRPr="00917B1E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4)</w:t>
            </w:r>
          </w:p>
        </w:tc>
        <w:tc>
          <w:tcPr>
            <w:tcW w:w="274" w:type="dxa"/>
            <w:vAlign w:val="center"/>
          </w:tcPr>
          <w:p w14:paraId="4BE6D4F1" w14:textId="42EA7866" w:rsidR="00D76DA5" w:rsidRPr="00917B1E" w:rsidRDefault="00D76DA5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</w:p>
        </w:tc>
        <w:tc>
          <w:tcPr>
            <w:tcW w:w="458" w:type="dxa"/>
            <w:vAlign w:val="center"/>
          </w:tcPr>
          <w:p w14:paraId="71840BA6" w14:textId="3D8D631D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1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ลดลง</w:t>
            </w:r>
          </w:p>
        </w:tc>
        <w:tc>
          <w:tcPr>
            <w:tcW w:w="274" w:type="dxa"/>
            <w:vAlign w:val="center"/>
          </w:tcPr>
          <w:p w14:paraId="71BFC0EF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  <w:vAlign w:val="center"/>
          </w:tcPr>
          <w:p w14:paraId="645984BD" w14:textId="09C7F479" w:rsidR="00D76DA5" w:rsidRPr="00CF5739" w:rsidRDefault="00D76DA5" w:rsidP="00CF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00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CF5739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ไม่เกี่ยวข้องกัน</w:t>
            </w:r>
            <w:r w:rsidR="00917B1E" w:rsidRPr="00CF5739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*</w:t>
            </w:r>
          </w:p>
        </w:tc>
        <w:tc>
          <w:tcPr>
            <w:tcW w:w="259" w:type="dxa"/>
            <w:vAlign w:val="center"/>
          </w:tcPr>
          <w:p w14:paraId="5946207F" w14:textId="77777777" w:rsidR="00D76DA5" w:rsidRPr="00CF5739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</w:p>
        </w:tc>
        <w:tc>
          <w:tcPr>
            <w:tcW w:w="722" w:type="dxa"/>
            <w:vAlign w:val="center"/>
          </w:tcPr>
          <w:p w14:paraId="7259A02B" w14:textId="5552A633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40" w:type="dxa"/>
            <w:vAlign w:val="center"/>
          </w:tcPr>
          <w:p w14:paraId="7362915F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06" w:type="dxa"/>
            <w:vAlign w:val="center"/>
          </w:tcPr>
          <w:p w14:paraId="276FDE2D" w14:textId="25277E85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</w:tr>
      <w:tr w:rsidR="00804A5C" w:rsidRPr="00917B1E" w14:paraId="79FE1B43" w14:textId="77777777" w:rsidTr="00814A7F">
        <w:trPr>
          <w:trHeight w:val="396"/>
          <w:tblHeader/>
        </w:trPr>
        <w:tc>
          <w:tcPr>
            <w:tcW w:w="1025" w:type="dxa"/>
            <w:vAlign w:val="bottom"/>
          </w:tcPr>
          <w:p w14:paraId="6633ECBD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2" w:type="dxa"/>
            <w:gridSpan w:val="3"/>
          </w:tcPr>
          <w:p w14:paraId="710E0D49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4320A8AC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96" w:type="dxa"/>
            <w:gridSpan w:val="15"/>
          </w:tcPr>
          <w:p w14:paraId="5DF77987" w14:textId="4D51DE4E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17B1E" w:rsidRPr="00917B1E" w14:paraId="3F69210B" w14:textId="77777777" w:rsidTr="00917B1E">
        <w:trPr>
          <w:trHeight w:val="386"/>
        </w:trPr>
        <w:tc>
          <w:tcPr>
            <w:tcW w:w="1025" w:type="dxa"/>
          </w:tcPr>
          <w:p w14:paraId="299B95E4" w14:textId="0E933568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104" w:hanging="9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02" w:type="dxa"/>
          </w:tcPr>
          <w:p w14:paraId="50D21508" w14:textId="40748F6D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67DBF81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</w:tcPr>
          <w:p w14:paraId="41288B69" w14:textId="52F0A12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40" w:type="dxa"/>
          </w:tcPr>
          <w:p w14:paraId="4B7902ED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gridSpan w:val="3"/>
          </w:tcPr>
          <w:p w14:paraId="7C721862" w14:textId="25A05F2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1E6315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dxa"/>
          </w:tcPr>
          <w:p w14:paraId="68CC03A7" w14:textId="2ACF1B2C" w:rsidR="00D76DA5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00F069F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2ACA9CB8" w14:textId="3F55EF5A" w:rsidR="00D76DA5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62,500</w:t>
            </w:r>
          </w:p>
        </w:tc>
        <w:tc>
          <w:tcPr>
            <w:tcW w:w="274" w:type="dxa"/>
          </w:tcPr>
          <w:p w14:paraId="75B51480" w14:textId="5EACEB45" w:rsidR="00D76DA5" w:rsidRPr="00917B1E" w:rsidRDefault="00D76DA5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dxa"/>
          </w:tcPr>
          <w:p w14:paraId="3EE075DA" w14:textId="55931ADC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4415EFB5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899BF7C" w14:textId="174B2A04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5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5D53AB85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6DE80559" w14:textId="2A5102BD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  <w:tab w:val="left" w:pos="51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240" w:type="dxa"/>
          </w:tcPr>
          <w:p w14:paraId="79222715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2E42454B" w14:textId="75D55554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17B1E">
              <w:rPr>
                <w:rFonts w:asciiTheme="majorBidi" w:hAnsiTheme="majorBidi" w:cstheme="majorBidi"/>
                <w:sz w:val="26"/>
                <w:szCs w:val="26"/>
              </w:rPr>
              <w:t>107,500</w:t>
            </w:r>
          </w:p>
        </w:tc>
      </w:tr>
      <w:tr w:rsidR="00917B1E" w:rsidRPr="006F2A1D" w14:paraId="65E34A77" w14:textId="77777777" w:rsidTr="00917B1E">
        <w:trPr>
          <w:trHeight w:val="386"/>
        </w:trPr>
        <w:tc>
          <w:tcPr>
            <w:tcW w:w="1025" w:type="dxa"/>
          </w:tcPr>
          <w:p w14:paraId="0C442000" w14:textId="0F407DA4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104" w:hanging="9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บุคคลที่</w:t>
            </w: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br/>
              <w:t>เกี่ยวข้องกัน</w:t>
            </w:r>
          </w:p>
        </w:tc>
        <w:tc>
          <w:tcPr>
            <w:tcW w:w="802" w:type="dxa"/>
          </w:tcPr>
          <w:p w14:paraId="4C4A3215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C5CFE" w14:textId="7E3CEBF6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FD85092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dxa"/>
          </w:tcPr>
          <w:p w14:paraId="4F58DF19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7B1C7" w14:textId="1BDB73BB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40" w:type="dxa"/>
          </w:tcPr>
          <w:p w14:paraId="7E8BF6BB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gridSpan w:val="3"/>
          </w:tcPr>
          <w:p w14:paraId="7A033242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56329" w14:textId="470DDDCF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3A0638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dxa"/>
          </w:tcPr>
          <w:p w14:paraId="6E4C1522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0D6285" w14:textId="77D3B4FB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20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48" w:type="dxa"/>
          </w:tcPr>
          <w:p w14:paraId="47A625E0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2FCF3150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3E8D56" w14:textId="3AA38C73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994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2F89496E" w14:textId="39EB12D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dxa"/>
          </w:tcPr>
          <w:p w14:paraId="4AF8F573" w14:textId="77777777" w:rsidR="004A66F9" w:rsidRDefault="004A66F9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D2D4E2" w14:textId="2C12093B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733DA65C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4D22A66A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40379" w14:textId="4557131D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59" w:type="dxa"/>
          </w:tcPr>
          <w:p w14:paraId="43A5E9BC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6564C6F5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4B4A7" w14:textId="66319F0F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356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837E78F" w14:textId="77777777" w:rsidR="00917B1E" w:rsidRPr="00917B1E" w:rsidRDefault="00917B1E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32C47974" w14:textId="77777777" w:rsidR="00917B1E" w:rsidRPr="00917B1E" w:rsidRDefault="00917B1E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933EF7" w14:textId="36742D02" w:rsidR="00917B1E" w:rsidRPr="00917B1E" w:rsidRDefault="00917B1E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170,000</w:t>
            </w:r>
          </w:p>
        </w:tc>
      </w:tr>
      <w:tr w:rsidR="00917B1E" w:rsidRPr="00917B1E" w14:paraId="1685D736" w14:textId="77777777" w:rsidTr="00917B1E">
        <w:trPr>
          <w:trHeight w:val="406"/>
        </w:trPr>
        <w:tc>
          <w:tcPr>
            <w:tcW w:w="1025" w:type="dxa"/>
          </w:tcPr>
          <w:p w14:paraId="4FEE734C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2" w:type="dxa"/>
          </w:tcPr>
          <w:p w14:paraId="09CA0461" w14:textId="5490CF62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616B895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dxa"/>
          </w:tcPr>
          <w:p w14:paraId="50B40093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2486D614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CF8C77" w14:textId="5D694D5D" w:rsidR="00D76DA5" w:rsidRPr="00917B1E" w:rsidRDefault="00D76DA5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4C8AD9" w14:textId="6D5028AB" w:rsidR="00D76DA5" w:rsidRPr="00917B1E" w:rsidRDefault="00D76DA5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dxa"/>
          </w:tcPr>
          <w:p w14:paraId="0F77639A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631C8CB9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</w:tcPr>
          <w:p w14:paraId="2E09FF34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7234CA55" w14:textId="1CC0DDCF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8" w:type="dxa"/>
          </w:tcPr>
          <w:p w14:paraId="6E431257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1E23905D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</w:tcPr>
          <w:p w14:paraId="556603E5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7BAD0A7D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</w:tcPr>
          <w:p w14:paraId="5FE688E4" w14:textId="3D40D80C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05172B9" w14:textId="77777777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5B0464D" w14:textId="0F8F55B3" w:rsidR="00D76DA5" w:rsidRPr="00917B1E" w:rsidRDefault="00D76DA5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277,500</w:t>
            </w:r>
          </w:p>
        </w:tc>
      </w:tr>
    </w:tbl>
    <w:p w14:paraId="437DD282" w14:textId="77777777" w:rsidR="00DA4B16" w:rsidRPr="00C70E5D" w:rsidRDefault="00DA4B16" w:rsidP="0068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Style w:val="TableGrid"/>
        <w:tblW w:w="98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915"/>
        <w:gridCol w:w="274"/>
        <w:gridCol w:w="829"/>
        <w:gridCol w:w="269"/>
        <w:gridCol w:w="912"/>
        <w:gridCol w:w="239"/>
        <w:gridCol w:w="605"/>
        <w:gridCol w:w="256"/>
        <w:gridCol w:w="549"/>
        <w:gridCol w:w="274"/>
        <w:gridCol w:w="1281"/>
        <w:gridCol w:w="239"/>
        <w:gridCol w:w="878"/>
        <w:gridCol w:w="252"/>
        <w:gridCol w:w="919"/>
      </w:tblGrid>
      <w:tr w:rsidR="00DA4B16" w:rsidRPr="00917B1E" w14:paraId="2B389D5F" w14:textId="77777777" w:rsidTr="00917B1E">
        <w:trPr>
          <w:trHeight w:val="427"/>
          <w:tblHeader/>
        </w:trPr>
        <w:tc>
          <w:tcPr>
            <w:tcW w:w="1171" w:type="dxa"/>
            <w:vAlign w:val="bottom"/>
          </w:tcPr>
          <w:p w14:paraId="4D01A655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3"/>
            <w:vAlign w:val="bottom"/>
          </w:tcPr>
          <w:p w14:paraId="5356F44D" w14:textId="202C3A85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9E71D9E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04" w:type="dxa"/>
            <w:gridSpan w:val="11"/>
          </w:tcPr>
          <w:p w14:paraId="4268029A" w14:textId="5B06BEBB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5868" w:rsidRPr="00917B1E" w14:paraId="6A40818A" w14:textId="77777777" w:rsidTr="00917B1E">
        <w:trPr>
          <w:trHeight w:val="427"/>
          <w:tblHeader/>
        </w:trPr>
        <w:tc>
          <w:tcPr>
            <w:tcW w:w="1171" w:type="dxa"/>
            <w:vAlign w:val="bottom"/>
          </w:tcPr>
          <w:p w14:paraId="6B51F112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3"/>
            <w:vAlign w:val="bottom"/>
          </w:tcPr>
          <w:p w14:paraId="40BB5242" w14:textId="5BCDCB65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D4F7814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CBE89C2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54B79FEE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05" w:type="dxa"/>
            <w:vAlign w:val="bottom"/>
          </w:tcPr>
          <w:p w14:paraId="237F601A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8969BD6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549" w:type="dxa"/>
            <w:vAlign w:val="bottom"/>
          </w:tcPr>
          <w:p w14:paraId="74E54B23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4" w:type="dxa"/>
            <w:vAlign w:val="bottom"/>
          </w:tcPr>
          <w:p w14:paraId="1B807B39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B03F6C6" w14:textId="206C7D1B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โอนจากเงินกู้ยืม</w:t>
            </w:r>
          </w:p>
        </w:tc>
        <w:tc>
          <w:tcPr>
            <w:tcW w:w="239" w:type="dxa"/>
          </w:tcPr>
          <w:p w14:paraId="521EE531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064B6BC9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252" w:type="dxa"/>
          </w:tcPr>
          <w:p w14:paraId="1672AF7A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5" w:type="dxa"/>
            <w:vAlign w:val="bottom"/>
          </w:tcPr>
          <w:p w14:paraId="48C28A4D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</w:tr>
      <w:tr w:rsidR="00DC2890" w:rsidRPr="00917B1E" w14:paraId="0FFF22B2" w14:textId="77777777" w:rsidTr="00917B1E">
        <w:trPr>
          <w:trHeight w:val="427"/>
          <w:tblHeader/>
        </w:trPr>
        <w:tc>
          <w:tcPr>
            <w:tcW w:w="1171" w:type="dxa"/>
            <w:vAlign w:val="bottom"/>
          </w:tcPr>
          <w:p w14:paraId="471CA47E" w14:textId="77777777" w:rsidR="00DC2890" w:rsidRPr="00917B1E" w:rsidRDefault="00DC289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5" w:type="dxa"/>
            <w:vAlign w:val="bottom"/>
          </w:tcPr>
          <w:p w14:paraId="30DF4F8A" w14:textId="6D6936E4" w:rsidR="00DC2890" w:rsidRPr="00917B1E" w:rsidRDefault="00165868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4" w:type="dxa"/>
            <w:vAlign w:val="bottom"/>
          </w:tcPr>
          <w:p w14:paraId="01FB2BD7" w14:textId="77777777" w:rsidR="00DC2890" w:rsidRPr="00917B1E" w:rsidRDefault="00DC289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1BCD8E41" w14:textId="59990ED3" w:rsidR="00DC2890" w:rsidRPr="00917B1E" w:rsidRDefault="00165868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" w:type="dxa"/>
            <w:vAlign w:val="bottom"/>
          </w:tcPr>
          <w:p w14:paraId="37D72178" w14:textId="77777777" w:rsidR="00DC2890" w:rsidRPr="00917B1E" w:rsidRDefault="00DC289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32BB882" w14:textId="614B2A68" w:rsidR="00DC2890" w:rsidRPr="00917B1E" w:rsidRDefault="00165868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9" w:type="dxa"/>
            <w:vAlign w:val="bottom"/>
          </w:tcPr>
          <w:p w14:paraId="4F522ABE" w14:textId="77777777" w:rsidR="00DC2890" w:rsidRPr="00917B1E" w:rsidRDefault="00DC289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05" w:type="dxa"/>
            <w:vAlign w:val="bottom"/>
          </w:tcPr>
          <w:p w14:paraId="1E3E9ADC" w14:textId="77777777" w:rsidR="00DC2890" w:rsidRPr="00917B1E" w:rsidRDefault="00DC289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2C7A99C" w14:textId="77777777" w:rsidR="00DC2890" w:rsidRPr="00917B1E" w:rsidRDefault="00DC289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549" w:type="dxa"/>
            <w:vAlign w:val="bottom"/>
          </w:tcPr>
          <w:p w14:paraId="20C2AEA6" w14:textId="77777777" w:rsidR="00DC2890" w:rsidRPr="00917B1E" w:rsidRDefault="00DC289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4" w:type="dxa"/>
            <w:vAlign w:val="bottom"/>
          </w:tcPr>
          <w:p w14:paraId="67B2DC23" w14:textId="77777777" w:rsidR="00DC2890" w:rsidRPr="00917B1E" w:rsidRDefault="00DC289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3B40FA4" w14:textId="7C0BB6B8" w:rsidR="00DC2890" w:rsidRPr="00917B1E" w:rsidRDefault="00DC289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239" w:type="dxa"/>
          </w:tcPr>
          <w:p w14:paraId="3DC8FA1E" w14:textId="77777777" w:rsidR="00DC2890" w:rsidRPr="00917B1E" w:rsidRDefault="00DC289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62302E2F" w14:textId="1056EC21" w:rsidR="00DC2890" w:rsidRPr="00917B1E" w:rsidRDefault="00DC289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</w:t>
            </w:r>
          </w:p>
        </w:tc>
        <w:tc>
          <w:tcPr>
            <w:tcW w:w="252" w:type="dxa"/>
          </w:tcPr>
          <w:p w14:paraId="6D68A061" w14:textId="77777777" w:rsidR="00DC2890" w:rsidRPr="00917B1E" w:rsidRDefault="00DC289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5" w:type="dxa"/>
            <w:vAlign w:val="bottom"/>
          </w:tcPr>
          <w:p w14:paraId="61DDAB3D" w14:textId="352C0DF8" w:rsidR="00DC2890" w:rsidRPr="00917B1E" w:rsidRDefault="00DC289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</w:tr>
      <w:tr w:rsidR="00165868" w:rsidRPr="00917B1E" w14:paraId="53B93A1A" w14:textId="77777777" w:rsidTr="00917B1E">
        <w:trPr>
          <w:trHeight w:val="427"/>
          <w:tblHeader/>
        </w:trPr>
        <w:tc>
          <w:tcPr>
            <w:tcW w:w="1171" w:type="dxa"/>
            <w:vAlign w:val="bottom"/>
          </w:tcPr>
          <w:p w14:paraId="6131B816" w14:textId="38CFECCF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15" w:type="dxa"/>
            <w:vAlign w:val="bottom"/>
          </w:tcPr>
          <w:p w14:paraId="4B6FFE35" w14:textId="3E6F914C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4" w:type="dxa"/>
            <w:vAlign w:val="bottom"/>
          </w:tcPr>
          <w:p w14:paraId="22780568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71742B90" w14:textId="7E14834F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269" w:type="dxa"/>
            <w:vAlign w:val="bottom"/>
          </w:tcPr>
          <w:p w14:paraId="10B829C7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04277184" w14:textId="581929C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783A8D99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05" w:type="dxa"/>
            <w:vAlign w:val="bottom"/>
          </w:tcPr>
          <w:p w14:paraId="79570CB5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1B8F6BC6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549" w:type="dxa"/>
            <w:vAlign w:val="bottom"/>
          </w:tcPr>
          <w:p w14:paraId="682653AF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4" w:type="dxa"/>
            <w:vAlign w:val="bottom"/>
          </w:tcPr>
          <w:p w14:paraId="216548BA" w14:textId="77777777" w:rsidR="00165868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5A3CD7A" w14:textId="07D57075" w:rsidR="00165868" w:rsidRPr="00917B1E" w:rsidRDefault="00165868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บุคคลที่</w:t>
            </w:r>
          </w:p>
        </w:tc>
        <w:tc>
          <w:tcPr>
            <w:tcW w:w="239" w:type="dxa"/>
          </w:tcPr>
          <w:p w14:paraId="380EAD38" w14:textId="77777777" w:rsidR="00165868" w:rsidRPr="00917B1E" w:rsidRDefault="00165868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26180667" w14:textId="02B755AD" w:rsidR="00165868" w:rsidRPr="00917B1E" w:rsidRDefault="00165868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52" w:type="dxa"/>
          </w:tcPr>
          <w:p w14:paraId="02BA54B8" w14:textId="77777777" w:rsidR="00165868" w:rsidRPr="00917B1E" w:rsidRDefault="00165868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5" w:type="dxa"/>
            <w:vAlign w:val="bottom"/>
          </w:tcPr>
          <w:p w14:paraId="4150CC45" w14:textId="76722768" w:rsidR="00165868" w:rsidRPr="00917B1E" w:rsidRDefault="00165868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มีนาคม</w:t>
            </w:r>
          </w:p>
        </w:tc>
      </w:tr>
      <w:tr w:rsidR="00DA4B16" w:rsidRPr="00917B1E" w14:paraId="7875E9B0" w14:textId="77777777" w:rsidTr="00255A35">
        <w:trPr>
          <w:trHeight w:val="427"/>
          <w:tblHeader/>
        </w:trPr>
        <w:tc>
          <w:tcPr>
            <w:tcW w:w="1171" w:type="dxa"/>
            <w:vAlign w:val="center"/>
          </w:tcPr>
          <w:p w14:paraId="550BFB22" w14:textId="72B21712" w:rsidR="00DA4B16" w:rsidRPr="00917B1E" w:rsidRDefault="00165868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DA4B16"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915" w:type="dxa"/>
            <w:vAlign w:val="center"/>
          </w:tcPr>
          <w:p w14:paraId="7DE8CA38" w14:textId="4C71A263" w:rsidR="00DA4B16" w:rsidRPr="00917B1E" w:rsidRDefault="00057DE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74" w:type="dxa"/>
            <w:vAlign w:val="center"/>
          </w:tcPr>
          <w:p w14:paraId="66A2CA84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8" w:type="dxa"/>
            <w:vAlign w:val="center"/>
          </w:tcPr>
          <w:p w14:paraId="4B3FB900" w14:textId="44C96AD7" w:rsidR="00DA4B16" w:rsidRPr="00917B1E" w:rsidRDefault="00057DE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66A91714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center"/>
          </w:tcPr>
          <w:p w14:paraId="68306EA7" w14:textId="522B0986" w:rsidR="00DA4B16" w:rsidRPr="00917B1E" w:rsidRDefault="00057DE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39" w:type="dxa"/>
            <w:vAlign w:val="center"/>
          </w:tcPr>
          <w:p w14:paraId="2511F42E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05" w:type="dxa"/>
            <w:vAlign w:val="center"/>
          </w:tcPr>
          <w:p w14:paraId="3CD157B0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6" w:type="dxa"/>
            <w:vAlign w:val="center"/>
          </w:tcPr>
          <w:p w14:paraId="461DBFA6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549" w:type="dxa"/>
            <w:vAlign w:val="center"/>
          </w:tcPr>
          <w:p w14:paraId="7E4E0C6E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ลดลง</w:t>
            </w:r>
          </w:p>
        </w:tc>
        <w:tc>
          <w:tcPr>
            <w:tcW w:w="274" w:type="dxa"/>
            <w:vAlign w:val="center"/>
          </w:tcPr>
          <w:p w14:paraId="133FE2F5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14F28262" w14:textId="56FA71DD" w:rsidR="00DA4B16" w:rsidRPr="00917B1E" w:rsidRDefault="00DA4B16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ไม่เกี่ยวข้องกัน</w:t>
            </w:r>
            <w:r w:rsid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*</w:t>
            </w:r>
          </w:p>
        </w:tc>
        <w:tc>
          <w:tcPr>
            <w:tcW w:w="239" w:type="dxa"/>
            <w:vAlign w:val="center"/>
          </w:tcPr>
          <w:p w14:paraId="3680B7FA" w14:textId="77777777" w:rsidR="00DA4B16" w:rsidRPr="00917B1E" w:rsidRDefault="00DA4B16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center"/>
          </w:tcPr>
          <w:p w14:paraId="68E865C9" w14:textId="1E5832AF" w:rsidR="00DA4B16" w:rsidRPr="00917B1E" w:rsidRDefault="00DA4B16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52" w:type="dxa"/>
            <w:vAlign w:val="center"/>
          </w:tcPr>
          <w:p w14:paraId="3695B480" w14:textId="77777777" w:rsidR="00DA4B16" w:rsidRPr="00917B1E" w:rsidRDefault="00DA4B16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5" w:type="dxa"/>
            <w:vAlign w:val="center"/>
          </w:tcPr>
          <w:p w14:paraId="61F11315" w14:textId="1D8445B0" w:rsidR="00DA4B16" w:rsidRPr="00917B1E" w:rsidRDefault="00057DE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</w:tr>
      <w:tr w:rsidR="00DA4B16" w:rsidRPr="00917B1E" w14:paraId="41CBFF5A" w14:textId="77777777" w:rsidTr="00917B1E">
        <w:trPr>
          <w:trHeight w:val="416"/>
          <w:tblHeader/>
        </w:trPr>
        <w:tc>
          <w:tcPr>
            <w:tcW w:w="1171" w:type="dxa"/>
            <w:vAlign w:val="bottom"/>
          </w:tcPr>
          <w:p w14:paraId="5E92F5B4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8" w:type="dxa"/>
            <w:gridSpan w:val="3"/>
          </w:tcPr>
          <w:p w14:paraId="46E8E277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6F44D488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4" w:type="dxa"/>
            <w:gridSpan w:val="11"/>
          </w:tcPr>
          <w:p w14:paraId="3E9A556D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F34E0" w:rsidRPr="00917B1E" w14:paraId="56CF895F" w14:textId="77777777" w:rsidTr="00917B1E">
        <w:trPr>
          <w:trHeight w:val="390"/>
        </w:trPr>
        <w:tc>
          <w:tcPr>
            <w:tcW w:w="1171" w:type="dxa"/>
          </w:tcPr>
          <w:p w14:paraId="231A51F6" w14:textId="0697319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915" w:type="dxa"/>
          </w:tcPr>
          <w:p w14:paraId="43C716B8" w14:textId="71563256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47BF6E34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15F3A72C" w14:textId="265D6EBA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69" w:type="dxa"/>
          </w:tcPr>
          <w:p w14:paraId="3F60F423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</w:tcPr>
          <w:p w14:paraId="0582C28D" w14:textId="38EB5EDE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46E5AEA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dxa"/>
          </w:tcPr>
          <w:p w14:paraId="18A2859F" w14:textId="44346BCF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2DECEA99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" w:type="dxa"/>
          </w:tcPr>
          <w:p w14:paraId="74F0AE25" w14:textId="213D5DC5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5055B4FB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30CDEA0" w14:textId="2646D6B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5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FC540A5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6D4DCD56" w14:textId="72C60F21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252" w:type="dxa"/>
          </w:tcPr>
          <w:p w14:paraId="5CCB5374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</w:tcPr>
          <w:p w14:paraId="7F4D62AD" w14:textId="3761C768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0F34E0" w:rsidRPr="00917B1E" w14:paraId="65530EA1" w14:textId="77777777" w:rsidTr="00917B1E">
        <w:trPr>
          <w:trHeight w:val="769"/>
        </w:trPr>
        <w:tc>
          <w:tcPr>
            <w:tcW w:w="1171" w:type="dxa"/>
          </w:tcPr>
          <w:p w14:paraId="4A1007D8" w14:textId="27B124AC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บุคคลที่</w:t>
            </w:r>
          </w:p>
          <w:p w14:paraId="68599F8E" w14:textId="5A443916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5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 เกี่ยวข้องกัน</w:t>
            </w:r>
          </w:p>
        </w:tc>
        <w:tc>
          <w:tcPr>
            <w:tcW w:w="915" w:type="dxa"/>
          </w:tcPr>
          <w:p w14:paraId="1B20FC85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D07FF8" w14:textId="50BDC44F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06CA1421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785C3C3C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B5135F" w14:textId="2B79F429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69" w:type="dxa"/>
          </w:tcPr>
          <w:p w14:paraId="3EB51734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</w:tcPr>
          <w:p w14:paraId="116F9F72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064779" w14:textId="057FC32F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6F0D8B4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dxa"/>
          </w:tcPr>
          <w:p w14:paraId="20AD0D33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935E0C" w14:textId="4DD5DDDC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56" w:type="dxa"/>
          </w:tcPr>
          <w:p w14:paraId="0A8BC070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" w:type="dxa"/>
          </w:tcPr>
          <w:p w14:paraId="4CD1EA30" w14:textId="77777777" w:rsidR="004A66F9" w:rsidRDefault="004A66F9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ABE0C2" w14:textId="07F13D86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52DA7467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</w:tcPr>
          <w:p w14:paraId="1934A8C6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DB7171" w14:textId="29E033EC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39" w:type="dxa"/>
          </w:tcPr>
          <w:p w14:paraId="449BEAA5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4593571C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D15137" w14:textId="143B64B6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125B30E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</w:tcPr>
          <w:p w14:paraId="481C3955" w14:textId="777777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B030F5" w14:textId="4081A177" w:rsidR="000F34E0" w:rsidRPr="00917B1E" w:rsidRDefault="000F34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170,000</w:t>
            </w:r>
          </w:p>
        </w:tc>
      </w:tr>
      <w:tr w:rsidR="00687815" w:rsidRPr="00917B1E" w14:paraId="23DBD5D5" w14:textId="77777777" w:rsidTr="00917B1E">
        <w:trPr>
          <w:trHeight w:val="427"/>
        </w:trPr>
        <w:tc>
          <w:tcPr>
            <w:tcW w:w="1171" w:type="dxa"/>
          </w:tcPr>
          <w:p w14:paraId="697D7341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5" w:type="dxa"/>
          </w:tcPr>
          <w:p w14:paraId="0CBB70D0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0DE39A22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6F9CB129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945758B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28BB34E2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0E87E58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dxa"/>
          </w:tcPr>
          <w:p w14:paraId="6243D14E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</w:tcPr>
          <w:p w14:paraId="5EC18748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9" w:type="dxa"/>
          </w:tcPr>
          <w:p w14:paraId="416FCF37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796D46B2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</w:tcPr>
          <w:p w14:paraId="703E1312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86E95D9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8" w:type="dxa"/>
          </w:tcPr>
          <w:p w14:paraId="6577667E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0A3E69C" w14:textId="77777777" w:rsidR="00687815" w:rsidRPr="00917B1E" w:rsidRDefault="00687815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1AD2CBA9" w14:textId="01DC91E1" w:rsidR="00687815" w:rsidRPr="00917B1E" w:rsidRDefault="00057DE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2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</w:t>
            </w:r>
            <w:r w:rsidR="00687815" w:rsidRPr="00917B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</w:tr>
    </w:tbl>
    <w:p w14:paraId="10FA8847" w14:textId="6B522670" w:rsidR="00AC78AA" w:rsidRPr="00687815" w:rsidRDefault="00AC78AA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6B88998A" w14:textId="60EF160E" w:rsidR="00E73DFA" w:rsidRPr="00E73DFA" w:rsidRDefault="00917B1E" w:rsidP="00917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*</w:t>
      </w:r>
      <w:r w:rsidR="00E73DFA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="00E73DFA">
        <w:rPr>
          <w:rFonts w:ascii="Angsana New" w:hAnsi="Angsana New"/>
          <w:sz w:val="30"/>
          <w:szCs w:val="30"/>
        </w:rPr>
        <w:t xml:space="preserve"> </w:t>
      </w:r>
      <w:r w:rsidR="00E73DFA">
        <w:rPr>
          <w:rFonts w:ascii="Angsana New" w:hAnsi="Angsana New"/>
          <w:sz w:val="30"/>
          <w:szCs w:val="30"/>
          <w:cs/>
        </w:rPr>
        <w:t xml:space="preserve">มีนาคม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="00E73DFA">
        <w:rPr>
          <w:rFonts w:ascii="Angsana New" w:hAnsi="Angsana New"/>
          <w:sz w:val="30"/>
          <w:szCs w:val="30"/>
        </w:rPr>
        <w:t xml:space="preserve"> </w:t>
      </w:r>
      <w:r w:rsidR="00E73DFA">
        <w:rPr>
          <w:rFonts w:ascii="Angsana New" w:hAnsi="Angsana New"/>
          <w:sz w:val="30"/>
          <w:szCs w:val="30"/>
          <w:cs/>
        </w:rPr>
        <w:t>ผู้ให้กู้ยืมเงินแก่บริษัท</w:t>
      </w:r>
      <w:r w:rsidR="00795B86">
        <w:rPr>
          <w:rFonts w:ascii="Angsana New" w:hAnsi="Angsana New"/>
          <w:sz w:val="30"/>
          <w:szCs w:val="30"/>
          <w:cs/>
        </w:rPr>
        <w:t>บุคคลหนึ่ง</w:t>
      </w:r>
      <w:r w:rsidR="00E73DFA">
        <w:rPr>
          <w:rFonts w:ascii="Angsana New" w:hAnsi="Angsana New"/>
          <w:sz w:val="30"/>
          <w:szCs w:val="30"/>
          <w:cs/>
        </w:rPr>
        <w:t xml:space="preserve"> ซึ่งเดิมเป็นบุคคลที่ไม่เกี่ยวข้องกัน</w:t>
      </w:r>
      <w:r w:rsidR="00795B86">
        <w:rPr>
          <w:rFonts w:ascii="Angsana New" w:hAnsi="Angsana New"/>
          <w:sz w:val="30"/>
          <w:szCs w:val="30"/>
        </w:rPr>
        <w:t xml:space="preserve"> </w:t>
      </w:r>
      <w:r w:rsidR="00795B86">
        <w:rPr>
          <w:rFonts w:ascii="Angsana New" w:hAnsi="Angsana New"/>
          <w:sz w:val="30"/>
          <w:szCs w:val="30"/>
          <w:cs/>
        </w:rPr>
        <w:t>ได้เปลี่ยนเป็นบุคคลที่เกี่ยวข้องกัน</w:t>
      </w:r>
    </w:p>
    <w:p w14:paraId="546FD58E" w14:textId="77777777" w:rsidR="00E73DFA" w:rsidRPr="00C70E5D" w:rsidRDefault="00E73DFA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s/>
        </w:rPr>
      </w:pPr>
    </w:p>
    <w:p w14:paraId="1EF0E380" w14:textId="7BACE150" w:rsidR="00D674D6" w:rsidRPr="004756AF" w:rsidRDefault="00D674D6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6AF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รายการสำคัญที่ทำกับกิจการที่เกี่ยวข้องกัน</w:t>
      </w:r>
    </w:p>
    <w:p w14:paraId="1A5471DB" w14:textId="77777777" w:rsidR="00D674D6" w:rsidRPr="009C592D" w:rsidRDefault="00D674D6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0C4C3EE" w14:textId="5CEF65D8" w:rsidR="00FA68EB" w:rsidRPr="00FA68EB" w:rsidRDefault="00FA68EB" w:rsidP="00FA6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t>สัญญาซื้อขายหุ้น“</w:t>
      </w:r>
      <w:r w:rsidR="00F34A8A" w:rsidRPr="00F34A8A">
        <w:rPr>
          <w:rFonts w:asciiTheme="majorBidi" w:hAnsiTheme="majorBidi"/>
          <w:i/>
          <w:iCs/>
          <w:spacing w:val="-2"/>
          <w:sz w:val="30"/>
          <w:szCs w:val="30"/>
          <w:cs/>
        </w:rPr>
        <w:t>บริษัท ไทย นิวส์ แอนด์ เอ็นเตอร์เทนเมนท์ เวิลด์ จำกัด</w:t>
      </w:r>
      <w:r w:rsidRPr="00FA68EB">
        <w:rPr>
          <w:rFonts w:ascii="Angsana New" w:hAnsi="Angsana New"/>
          <w:i/>
          <w:iCs/>
          <w:sz w:val="30"/>
          <w:szCs w:val="30"/>
          <w:cs/>
        </w:rPr>
        <w:t>”</w:t>
      </w:r>
    </w:p>
    <w:p w14:paraId="279D72C1" w14:textId="77777777" w:rsidR="00FA68EB" w:rsidRPr="00C70E5D" w:rsidRDefault="00FA68EB" w:rsidP="0062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44C2064" w14:textId="66E4897C" w:rsidR="005A4883" w:rsidRPr="00752804" w:rsidRDefault="005A4883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280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52804">
        <w:rPr>
          <w:rFonts w:ascii="Angsana New" w:hAnsi="Angsana New"/>
          <w:sz w:val="30"/>
          <w:szCs w:val="30"/>
        </w:rPr>
        <w:t xml:space="preserve">29 </w:t>
      </w:r>
      <w:r w:rsidRPr="00752804">
        <w:rPr>
          <w:rFonts w:ascii="Angsana New" w:hAnsi="Angsana New" w:hint="cs"/>
          <w:sz w:val="30"/>
          <w:szCs w:val="30"/>
          <w:cs/>
        </w:rPr>
        <w:t>มกราคม</w:t>
      </w:r>
      <w:r w:rsidR="00752804">
        <w:rPr>
          <w:rFonts w:ascii="Angsana New" w:hAnsi="Angsana New"/>
          <w:sz w:val="30"/>
          <w:szCs w:val="30"/>
        </w:rPr>
        <w:t xml:space="preserve"> </w:t>
      </w:r>
      <w:r w:rsidR="00D50E59">
        <w:rPr>
          <w:rFonts w:ascii="Angsana New" w:hAnsi="Angsana New"/>
          <w:sz w:val="30"/>
          <w:szCs w:val="30"/>
        </w:rPr>
        <w:t>2564</w:t>
      </w:r>
      <w:r w:rsidR="00752804">
        <w:rPr>
          <w:rFonts w:ascii="Angsana New" w:hAnsi="Angsana New"/>
          <w:sz w:val="30"/>
          <w:szCs w:val="30"/>
        </w:rPr>
        <w:t xml:space="preserve"> </w:t>
      </w:r>
      <w:r w:rsidRPr="00752804">
        <w:rPr>
          <w:rFonts w:ascii="Angsana New" w:hAnsi="Angsana New" w:hint="cs"/>
          <w:sz w:val="30"/>
          <w:szCs w:val="30"/>
          <w:cs/>
        </w:rPr>
        <w:t xml:space="preserve">บริษัท เนชั่น บรอดแคสติ้ง คอร์ปอเรชั่น จำกัด (มหาชน) ซึ่งเป็นบริษัทย่อย ได้เข้าลงทุนซื้อหุ้นสามัญของ บริษัท ไทย นิวส์ แอนด์ เอ็นเตอร์เทนเมนท์ เวิลด์ จำกัด (เดิมชื่อ “บริษัท กรีน เน็ต </w:t>
      </w:r>
      <w:r w:rsidR="00D50E59">
        <w:rPr>
          <w:rFonts w:ascii="Angsana New" w:hAnsi="Angsana New"/>
          <w:sz w:val="30"/>
          <w:szCs w:val="30"/>
        </w:rPr>
        <w:t>1282</w:t>
      </w:r>
      <w:r w:rsidRPr="00752804">
        <w:rPr>
          <w:rFonts w:ascii="Angsana New" w:hAnsi="Angsana New" w:hint="cs"/>
          <w:sz w:val="30"/>
          <w:szCs w:val="30"/>
          <w:cs/>
        </w:rPr>
        <w:t xml:space="preserve"> จำกัด”) ซึ่งเป็นกิจการที่เกี่ยวข้องกัน จากบริษัท นิวส์ เน็ตเวิร์ค คอร์ปอเรชั่น จำกัด (มหาชน) ซึ่งเป็นผู้ถือหุ้นรายหนึ่งของบริษัท คิดเป็นสัดส่วนร้อยละ </w:t>
      </w:r>
      <w:r w:rsidR="00D50E59">
        <w:rPr>
          <w:rFonts w:ascii="Angsana New" w:hAnsi="Angsana New"/>
          <w:sz w:val="30"/>
          <w:szCs w:val="30"/>
        </w:rPr>
        <w:t>99.998</w:t>
      </w:r>
      <w:r w:rsidRPr="00752804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จำนวน </w:t>
      </w:r>
      <w:r w:rsidR="00D50E59">
        <w:rPr>
          <w:rFonts w:ascii="Angsana New" w:hAnsi="Angsana New"/>
          <w:sz w:val="30"/>
          <w:szCs w:val="30"/>
        </w:rPr>
        <w:t>164.40</w:t>
      </w:r>
      <w:r w:rsidRPr="00752804">
        <w:rPr>
          <w:rFonts w:ascii="Angsana New" w:hAnsi="Angsana New" w:hint="cs"/>
          <w:sz w:val="30"/>
          <w:szCs w:val="30"/>
          <w:cs/>
        </w:rPr>
        <w:t xml:space="preserve"> ล้านบาท  โดยมีรายละเอียดตามหมายเหตุประกอบข้อมูลทางการเงินระหว่างกาลข้อ 4</w:t>
      </w:r>
    </w:p>
    <w:p w14:paraId="19178316" w14:textId="6F387778" w:rsidR="00CD10D9" w:rsidRPr="00CD10D9" w:rsidRDefault="00CD10D9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สัญญาซื้อขายธุรกิจและเครื่องหมายการค้า “คมชัดลึก”</w:t>
      </w:r>
      <w:r w:rsidRPr="00CD10D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6B40DDE" w14:textId="77777777" w:rsidR="00CD10D9" w:rsidRPr="00323BF1" w:rsidRDefault="00CD10D9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6DB8C71B" w14:textId="42733271" w:rsidR="000333D8" w:rsidRDefault="00D674D6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3AA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/>
          <w:sz w:val="30"/>
          <w:szCs w:val="30"/>
          <w:cs/>
        </w:rPr>
        <w:t>คณะกรรมการ</w:t>
      </w:r>
      <w:r w:rsidRPr="003733AA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57DE0" w:rsidRPr="00057DE0">
        <w:rPr>
          <w:rFonts w:ascii="Angsana New" w:hAnsi="Angsana New"/>
          <w:sz w:val="30"/>
          <w:szCs w:val="30"/>
        </w:rPr>
        <w:t>25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พฤษภาคม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2563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คณะกรรมการของบริษัท</w:t>
      </w:r>
      <w:r w:rsidRPr="003733AA">
        <w:rPr>
          <w:rFonts w:ascii="Angsana New" w:hAnsi="Angsana New"/>
          <w:sz w:val="30"/>
          <w:szCs w:val="30"/>
          <w:cs/>
        </w:rPr>
        <w:t>มีมติอนุมัติให</w:t>
      </w:r>
      <w:r>
        <w:rPr>
          <w:rFonts w:ascii="Angsana New" w:hAnsi="Angsana New"/>
          <w:sz w:val="30"/>
          <w:szCs w:val="30"/>
          <w:cs/>
        </w:rPr>
        <w:t>้บริษัท</w:t>
      </w:r>
      <w:r w:rsidR="000333D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เข้าทำสัญญาซื้อขายธุรกิจและ</w:t>
      </w:r>
      <w:r w:rsidRPr="003733AA">
        <w:rPr>
          <w:rFonts w:ascii="Angsana New" w:hAnsi="Angsana New"/>
          <w:sz w:val="30"/>
          <w:szCs w:val="30"/>
          <w:cs/>
        </w:rPr>
        <w:t xml:space="preserve">เครื่องหมายการค้า “คมชัดลึก” </w:t>
      </w:r>
      <w:r>
        <w:rPr>
          <w:rFonts w:ascii="Angsana New" w:hAnsi="Angsana New"/>
          <w:sz w:val="30"/>
          <w:szCs w:val="30"/>
          <w:cs/>
        </w:rPr>
        <w:t>กับบริษัท</w:t>
      </w:r>
      <w:r w:rsidRPr="006162CD">
        <w:rPr>
          <w:rFonts w:ascii="Angsana New" w:hAnsi="Angsana New"/>
          <w:sz w:val="30"/>
          <w:szCs w:val="30"/>
          <w:cs/>
        </w:rPr>
        <w:t xml:space="preserve"> เนชั่น บรอดแคสติ้ง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162CD">
        <w:rPr>
          <w:rFonts w:ascii="Angsana New" w:hAnsi="Angsana New"/>
          <w:sz w:val="30"/>
          <w:szCs w:val="30"/>
          <w:cs/>
        </w:rPr>
        <w:t>คอร์ปอเรชั่น จำกัด (มหาชน)</w:t>
      </w:r>
      <w:r w:rsidR="008F79C7">
        <w:rPr>
          <w:rFonts w:ascii="Angsana New" w:hAnsi="Angsana New"/>
          <w:sz w:val="30"/>
          <w:szCs w:val="30"/>
          <w:cs/>
        </w:rPr>
        <w:t xml:space="preserve"> และ</w:t>
      </w:r>
      <w:r w:rsidR="008F79C7" w:rsidRPr="003733AA">
        <w:rPr>
          <w:rFonts w:ascii="Angsana New" w:hAnsi="Angsana New"/>
          <w:sz w:val="30"/>
          <w:szCs w:val="30"/>
          <w:cs/>
        </w:rPr>
        <w:t>บริษัท คมชัดลึก มีเดีย จำกัด</w:t>
      </w:r>
      <w:r w:rsidRPr="006162C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โดยบริษัท</w:t>
      </w:r>
      <w:r w:rsidRPr="006162CD">
        <w:rPr>
          <w:rFonts w:ascii="Angsana New" w:hAnsi="Angsana New"/>
          <w:sz w:val="30"/>
          <w:szCs w:val="30"/>
          <w:cs/>
        </w:rPr>
        <w:t xml:space="preserve"> เนชั่น บรอดแคสติ้ง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162CD">
        <w:rPr>
          <w:rFonts w:ascii="Angsana New" w:hAnsi="Angsana New"/>
          <w:sz w:val="30"/>
          <w:szCs w:val="30"/>
          <w:cs/>
        </w:rPr>
        <w:t>คอร์ปอเรชั่น จำกัด (มหาชน)</w:t>
      </w:r>
      <w:r>
        <w:rPr>
          <w:rFonts w:ascii="Angsana New" w:hAnsi="Angsana New"/>
          <w:sz w:val="30"/>
          <w:szCs w:val="30"/>
          <w:cs/>
        </w:rPr>
        <w:t xml:space="preserve"> ซื้อเครื่องหมายการค้า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คมชัดลึก</w:t>
      </w:r>
      <w:r>
        <w:rPr>
          <w:rFonts w:ascii="Angsana New" w:hAnsi="Angsana New"/>
          <w:sz w:val="30"/>
          <w:szCs w:val="30"/>
        </w:rPr>
        <w:t xml:space="preserve">” </w:t>
      </w:r>
      <w:r w:rsidRPr="003733AA">
        <w:rPr>
          <w:rFonts w:ascii="Angsana New" w:hAnsi="Angsana New"/>
          <w:sz w:val="30"/>
          <w:szCs w:val="30"/>
          <w:cs/>
        </w:rPr>
        <w:t>จากบริษัท และ</w:t>
      </w:r>
      <w:r>
        <w:rPr>
          <w:rFonts w:ascii="Angsana New" w:hAnsi="Angsana New"/>
          <w:sz w:val="30"/>
          <w:szCs w:val="30"/>
          <w:cs/>
        </w:rPr>
        <w:t>ซื้อสินทรัพย์</w:t>
      </w:r>
      <w:r w:rsidRPr="003733AA">
        <w:rPr>
          <w:rFonts w:ascii="Angsana New" w:hAnsi="Angsana New"/>
          <w:sz w:val="30"/>
          <w:szCs w:val="30"/>
          <w:cs/>
        </w:rPr>
        <w:t>จากบริษัท คมชัดลึก มีเดีย 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มูลค่า </w:t>
      </w:r>
      <w:r w:rsidR="00057DE0" w:rsidRPr="00057DE0">
        <w:rPr>
          <w:rFonts w:ascii="Angsana New" w:hAnsi="Angsana New"/>
          <w:spacing w:val="-6"/>
          <w:sz w:val="30"/>
          <w:szCs w:val="30"/>
        </w:rPr>
        <w:t>69</w:t>
      </w:r>
      <w:r w:rsidRPr="00D03436">
        <w:rPr>
          <w:rFonts w:ascii="Angsana New" w:hAnsi="Angsana New"/>
          <w:spacing w:val="-6"/>
          <w:sz w:val="30"/>
          <w:szCs w:val="30"/>
        </w:rPr>
        <w:t>.</w:t>
      </w:r>
      <w:r w:rsidR="00057DE0" w:rsidRPr="00057DE0">
        <w:rPr>
          <w:rFonts w:ascii="Angsana New" w:hAnsi="Angsana New"/>
          <w:spacing w:val="-6"/>
          <w:sz w:val="30"/>
          <w:szCs w:val="30"/>
        </w:rPr>
        <w:t>90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 </w:t>
      </w:r>
      <w:r w:rsidR="00057DE0" w:rsidRPr="00057DE0">
        <w:rPr>
          <w:rFonts w:ascii="Angsana New" w:hAnsi="Angsana New"/>
          <w:spacing w:val="-6"/>
          <w:sz w:val="30"/>
          <w:szCs w:val="30"/>
        </w:rPr>
        <w:t>0</w:t>
      </w:r>
      <w:r w:rsidRPr="00D03436">
        <w:rPr>
          <w:rFonts w:ascii="Angsana New" w:hAnsi="Angsana New"/>
          <w:spacing w:val="-6"/>
          <w:sz w:val="30"/>
          <w:szCs w:val="30"/>
        </w:rPr>
        <w:t>.</w:t>
      </w:r>
      <w:r w:rsidR="00057DE0" w:rsidRPr="00057DE0">
        <w:rPr>
          <w:rFonts w:ascii="Angsana New" w:hAnsi="Angsana New"/>
          <w:spacing w:val="-6"/>
          <w:sz w:val="30"/>
          <w:szCs w:val="30"/>
        </w:rPr>
        <w:t>10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3733AA">
        <w:rPr>
          <w:rFonts w:ascii="Angsana New" w:hAnsi="Angsana New"/>
          <w:sz w:val="30"/>
          <w:szCs w:val="30"/>
          <w:cs/>
        </w:rPr>
        <w:t xml:space="preserve">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ทั้งนี้ </w:t>
      </w:r>
      <w:r w:rsidR="00323B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23BF1" w:rsidRPr="00057DE0">
        <w:rPr>
          <w:rFonts w:ascii="Angsana New" w:hAnsi="Angsana New"/>
          <w:sz w:val="30"/>
          <w:szCs w:val="30"/>
        </w:rPr>
        <w:t>29</w:t>
      </w:r>
      <w:r w:rsidR="00323BF1">
        <w:rPr>
          <w:rFonts w:ascii="Angsana New" w:hAnsi="Angsana New"/>
          <w:sz w:val="30"/>
          <w:szCs w:val="30"/>
        </w:rPr>
        <w:t xml:space="preserve"> </w:t>
      </w:r>
      <w:r w:rsidR="00323BF1">
        <w:rPr>
          <w:rFonts w:ascii="Angsana New" w:hAnsi="Angsana New"/>
          <w:sz w:val="30"/>
          <w:szCs w:val="30"/>
          <w:cs/>
        </w:rPr>
        <w:t xml:space="preserve">ตุลาคม </w:t>
      </w:r>
      <w:r w:rsidR="00323BF1" w:rsidRPr="00057DE0">
        <w:rPr>
          <w:rFonts w:ascii="Angsana New" w:hAnsi="Angsana New"/>
          <w:sz w:val="30"/>
          <w:szCs w:val="30"/>
        </w:rPr>
        <w:t>2563</w:t>
      </w:r>
      <w:r w:rsidR="00323BF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รายการดังกล่าวได้ผ่านการอนุมัติจากที่ประชุมผู้ถือหุ้นของ</w:t>
      </w:r>
      <w:r w:rsidRPr="00CA527D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 ต่อมาเมื่อวันที่ </w:t>
      </w:r>
      <w:r w:rsidR="00057DE0" w:rsidRPr="00CA527D">
        <w:rPr>
          <w:rFonts w:ascii="Angsana New" w:hAnsi="Angsana New"/>
          <w:sz w:val="30"/>
          <w:szCs w:val="30"/>
        </w:rPr>
        <w:t>30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57DE0" w:rsidRPr="00CA527D">
        <w:rPr>
          <w:rFonts w:ascii="Angsana New" w:hAnsi="Angsana New"/>
          <w:sz w:val="30"/>
          <w:szCs w:val="30"/>
        </w:rPr>
        <w:t>2563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ได้ชำระเงินบางส่วนแล้วจำนวน </w:t>
      </w:r>
      <w:r w:rsidR="00057DE0" w:rsidRPr="00CA527D">
        <w:rPr>
          <w:rFonts w:ascii="Angsana New" w:hAnsi="Angsana New"/>
          <w:sz w:val="30"/>
          <w:szCs w:val="30"/>
        </w:rPr>
        <w:t>40</w:t>
      </w:r>
      <w:r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82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57DE0" w:rsidRPr="00CA527D">
        <w:rPr>
          <w:rFonts w:ascii="Angsana New" w:hAnsi="Angsana New"/>
          <w:sz w:val="30"/>
          <w:szCs w:val="30"/>
        </w:rPr>
        <w:t>0</w:t>
      </w:r>
      <w:r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10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ล้านบาท ให้แก่บริษัทและบริษัท คมชัดลึก มีเดีย จำกัด </w:t>
      </w:r>
      <w:r w:rsidR="000333D8" w:rsidRPr="00CA527D">
        <w:rPr>
          <w:rFonts w:ascii="Angsana New" w:hAnsi="Angsana New"/>
          <w:sz w:val="30"/>
          <w:szCs w:val="30"/>
          <w:cs/>
        </w:rPr>
        <w:t xml:space="preserve">ทั้งนี้บริษัทรับรู้กำไรจากการจำหน่ายเครื่องหมายการค้าจำนวน </w:t>
      </w:r>
      <w:r w:rsidR="00057DE0" w:rsidRPr="00CA527D">
        <w:rPr>
          <w:rFonts w:ascii="Angsana New" w:hAnsi="Angsana New"/>
          <w:sz w:val="30"/>
          <w:szCs w:val="30"/>
        </w:rPr>
        <w:t>40</w:t>
      </w:r>
      <w:r w:rsidR="000333D8"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82</w:t>
      </w:r>
      <w:r w:rsidR="000333D8" w:rsidRPr="00CA527D">
        <w:rPr>
          <w:rFonts w:ascii="Angsana New" w:hAnsi="Angsana New"/>
          <w:sz w:val="30"/>
          <w:szCs w:val="30"/>
        </w:rPr>
        <w:t xml:space="preserve"> </w:t>
      </w:r>
      <w:r w:rsidR="000333D8" w:rsidRPr="00CA527D">
        <w:rPr>
          <w:rFonts w:ascii="Angsana New" w:hAnsi="Angsana New"/>
          <w:sz w:val="30"/>
          <w:szCs w:val="30"/>
          <w:cs/>
        </w:rPr>
        <w:t xml:space="preserve">ล้านบาท ที่ได้รับมาแล้วในปี </w:t>
      </w:r>
      <w:r w:rsidR="00057DE0" w:rsidRPr="00CA527D">
        <w:rPr>
          <w:rFonts w:ascii="Angsana New" w:hAnsi="Angsana New"/>
          <w:sz w:val="30"/>
          <w:szCs w:val="30"/>
        </w:rPr>
        <w:t>2563</w:t>
      </w:r>
      <w:r w:rsidR="000333D8" w:rsidRPr="00CA527D">
        <w:rPr>
          <w:rFonts w:ascii="Angsana New" w:hAnsi="Angsana New"/>
          <w:sz w:val="30"/>
          <w:szCs w:val="30"/>
        </w:rPr>
        <w:t xml:space="preserve"> </w:t>
      </w:r>
      <w:r w:rsidR="00323BF1" w:rsidRPr="00CA527D">
        <w:rPr>
          <w:rFonts w:ascii="Angsana New" w:hAnsi="Angsana New" w:hint="cs"/>
          <w:sz w:val="30"/>
          <w:szCs w:val="30"/>
          <w:cs/>
        </w:rPr>
        <w:t xml:space="preserve">ในการนี้ </w:t>
      </w:r>
      <w:r w:rsidR="00323BF1" w:rsidRPr="00CA527D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 จะจ่ายชำระค่าเครื่องหมายการค้าส่วนที่เหลือจำนวน</w:t>
      </w:r>
      <w:r w:rsidR="00D52F60">
        <w:rPr>
          <w:rFonts w:ascii="Angsana New" w:hAnsi="Angsana New"/>
          <w:sz w:val="30"/>
          <w:szCs w:val="30"/>
        </w:rPr>
        <w:t xml:space="preserve"> 29.08 </w:t>
      </w:r>
      <w:r w:rsidR="00323BF1" w:rsidRPr="00CA527D">
        <w:rPr>
          <w:rFonts w:ascii="Angsana New" w:hAnsi="Angsana New"/>
          <w:sz w:val="30"/>
          <w:szCs w:val="30"/>
          <w:cs/>
        </w:rPr>
        <w:t>ล้านบาท ให้กับบริษัทในภายหลังหากได้มีการดำเนินการตามเงื่อนไขที่ตกลงกันในสัญญาซื้อขายธุรกิจและเครื่องหมายการค้าคมชัดลึกแล้ว</w:t>
      </w:r>
    </w:p>
    <w:p w14:paraId="00AFCF28" w14:textId="77777777" w:rsidR="000333D8" w:rsidRPr="00323BF1" w:rsidRDefault="000333D8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4A0958F" w14:textId="03F52D23" w:rsidR="00D674D6" w:rsidRDefault="00DF1B22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FF1">
        <w:rPr>
          <w:rFonts w:ascii="Angsana New" w:hAnsi="Angsana New"/>
          <w:sz w:val="30"/>
          <w:szCs w:val="30"/>
          <w:cs/>
        </w:rPr>
        <w:t>ต่อมาใน</w:t>
      </w:r>
      <w:r w:rsidR="000333D8" w:rsidRPr="00932FF1">
        <w:rPr>
          <w:rFonts w:ascii="Angsana New" w:hAnsi="Angsana New"/>
          <w:sz w:val="30"/>
          <w:szCs w:val="30"/>
          <w:cs/>
        </w:rPr>
        <w:t>ระหว่าง</w:t>
      </w:r>
      <w:r w:rsidRPr="00932FF1">
        <w:rPr>
          <w:rFonts w:ascii="Angsana New" w:hAnsi="Angsana New"/>
          <w:sz w:val="30"/>
          <w:szCs w:val="30"/>
          <w:cs/>
        </w:rPr>
        <w:t xml:space="preserve">ไตรมาส </w:t>
      </w:r>
      <w:r w:rsidR="00057DE0" w:rsidRPr="00057DE0">
        <w:rPr>
          <w:rFonts w:ascii="Angsana New" w:hAnsi="Angsana New"/>
          <w:sz w:val="30"/>
          <w:szCs w:val="30"/>
        </w:rPr>
        <w:t>1</w:t>
      </w:r>
      <w:r w:rsidRPr="00932FF1">
        <w:rPr>
          <w:rFonts w:ascii="Angsana New" w:hAnsi="Angsana New"/>
          <w:sz w:val="30"/>
          <w:szCs w:val="30"/>
        </w:rPr>
        <w:t xml:space="preserve"> </w:t>
      </w:r>
      <w:r w:rsidRPr="00932FF1">
        <w:rPr>
          <w:rFonts w:ascii="Angsana New" w:hAnsi="Angsana New"/>
          <w:sz w:val="30"/>
          <w:szCs w:val="30"/>
          <w:cs/>
        </w:rPr>
        <w:t xml:space="preserve">ปี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932FF1">
        <w:rPr>
          <w:rFonts w:ascii="Angsana New" w:hAnsi="Angsana New"/>
          <w:sz w:val="30"/>
          <w:szCs w:val="30"/>
        </w:rPr>
        <w:t xml:space="preserve"> </w:t>
      </w:r>
      <w:r w:rsidR="000333D8" w:rsidRPr="00932FF1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="000333D8" w:rsidRPr="00932FF1">
        <w:rPr>
          <w:rFonts w:ascii="Angsana New" w:hAnsi="Angsana New"/>
          <w:sz w:val="30"/>
          <w:szCs w:val="30"/>
        </w:rPr>
        <w:t xml:space="preserve"> </w:t>
      </w:r>
      <w:r w:rsidR="000333D8" w:rsidRPr="00932FF1">
        <w:rPr>
          <w:rFonts w:ascii="Angsana New" w:hAnsi="Angsana New"/>
          <w:sz w:val="30"/>
          <w:szCs w:val="30"/>
          <w:cs/>
        </w:rPr>
        <w:t>ได้ดำเนินการตาม</w:t>
      </w:r>
      <w:r w:rsidR="000333D8" w:rsidRPr="00932FF1">
        <w:rPr>
          <w:rFonts w:ascii="Angsana New" w:hAnsi="Angsana New"/>
          <w:spacing w:val="-4"/>
          <w:sz w:val="30"/>
          <w:szCs w:val="30"/>
          <w:cs/>
        </w:rPr>
        <w:t xml:space="preserve">เงื่อนไขที่ตกลงกันเสร็จสิ้นแล้ว </w:t>
      </w:r>
      <w:r w:rsidRPr="00932FF1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333D8" w:rsidRPr="00932FF1">
        <w:rPr>
          <w:rFonts w:ascii="Angsana New" w:hAnsi="Angsana New"/>
          <w:spacing w:val="-4"/>
          <w:sz w:val="30"/>
          <w:szCs w:val="30"/>
          <w:cs/>
        </w:rPr>
        <w:t>จึง</w:t>
      </w:r>
      <w:r w:rsidRPr="00932FF1">
        <w:rPr>
          <w:rFonts w:ascii="Angsana New" w:hAnsi="Angsana New"/>
          <w:spacing w:val="-4"/>
          <w:sz w:val="30"/>
          <w:szCs w:val="30"/>
          <w:cs/>
        </w:rPr>
        <w:t>รับรู้กำไรจากการจำหน่าย</w:t>
      </w:r>
      <w:r w:rsidR="009367F6" w:rsidRPr="00932FF1">
        <w:rPr>
          <w:rFonts w:ascii="Angsana New" w:hAnsi="Angsana New"/>
          <w:spacing w:val="-4"/>
          <w:sz w:val="30"/>
          <w:szCs w:val="30"/>
          <w:cs/>
        </w:rPr>
        <w:t xml:space="preserve">เครื่องหมายการค้าที่เหลืออีกจำนวน </w:t>
      </w:r>
      <w:r w:rsidR="00057DE0" w:rsidRPr="00057DE0">
        <w:rPr>
          <w:rFonts w:ascii="Angsana New" w:hAnsi="Angsana New"/>
          <w:spacing w:val="-4"/>
          <w:sz w:val="30"/>
          <w:szCs w:val="30"/>
        </w:rPr>
        <w:t>29</w:t>
      </w:r>
      <w:r w:rsidR="009367F6" w:rsidRPr="00932FF1">
        <w:rPr>
          <w:rFonts w:ascii="Angsana New" w:hAnsi="Angsana New"/>
          <w:spacing w:val="-4"/>
          <w:sz w:val="30"/>
          <w:szCs w:val="30"/>
        </w:rPr>
        <w:t>.</w:t>
      </w:r>
      <w:r w:rsidR="00057DE0" w:rsidRPr="00057DE0">
        <w:rPr>
          <w:rFonts w:ascii="Angsana New" w:hAnsi="Angsana New"/>
          <w:spacing w:val="-4"/>
          <w:sz w:val="30"/>
          <w:szCs w:val="30"/>
        </w:rPr>
        <w:t>08</w:t>
      </w:r>
      <w:r w:rsidR="009367F6" w:rsidRPr="00932FF1">
        <w:rPr>
          <w:rFonts w:ascii="Angsana New" w:hAnsi="Angsana New"/>
          <w:spacing w:val="-4"/>
          <w:sz w:val="30"/>
          <w:szCs w:val="30"/>
        </w:rPr>
        <w:t xml:space="preserve"> </w:t>
      </w:r>
      <w:r w:rsidR="009367F6" w:rsidRPr="00932FF1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9367F6" w:rsidRPr="00932FF1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 </w:t>
      </w:r>
      <w:r w:rsidR="00D674D6" w:rsidRPr="00932FF1">
        <w:rPr>
          <w:rFonts w:ascii="Angsana New" w:hAnsi="Angsana New"/>
          <w:sz w:val="30"/>
          <w:szCs w:val="30"/>
          <w:cs/>
        </w:rPr>
        <w:t>อย่างไรก็ตาม รายการดังกล่าว</w:t>
      </w:r>
      <w:r w:rsidR="00D674D6">
        <w:rPr>
          <w:rFonts w:ascii="Angsana New" w:hAnsi="Angsana New"/>
          <w:sz w:val="30"/>
          <w:szCs w:val="30"/>
          <w:cs/>
        </w:rPr>
        <w:t>ไม่มีผลกระทบต่องบการเงินรวมของกลุ่มบริษัท</w:t>
      </w:r>
    </w:p>
    <w:p w14:paraId="289F45FF" w14:textId="77777777" w:rsidR="00BC5486" w:rsidRPr="00323BF1" w:rsidRDefault="00BC5486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23537F3B" w14:textId="1E671853" w:rsidR="00A123DE" w:rsidRPr="00ED235E" w:rsidRDefault="00A123DE" w:rsidP="00EC767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35B3DC8" w14:textId="77777777" w:rsidR="00A123DE" w:rsidRPr="00176607" w:rsidRDefault="00A123DE" w:rsidP="00A123DE">
      <w:pPr>
        <w:spacing w:line="240" w:lineRule="auto"/>
        <w:jc w:val="both"/>
        <w:rPr>
          <w:rFonts w:ascii="Angsana New" w:hAnsi="Angsana New"/>
          <w:b/>
          <w:bCs/>
          <w:sz w:val="8"/>
          <w:szCs w:val="8"/>
        </w:rPr>
      </w:pPr>
    </w:p>
    <w:tbl>
      <w:tblPr>
        <w:tblW w:w="899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810"/>
        <w:gridCol w:w="1091"/>
        <w:gridCol w:w="178"/>
        <w:gridCol w:w="1193"/>
        <w:gridCol w:w="178"/>
        <w:gridCol w:w="1279"/>
        <w:gridCol w:w="178"/>
        <w:gridCol w:w="1117"/>
      </w:tblGrid>
      <w:tr w:rsidR="00277DD9" w:rsidRPr="00636393" w14:paraId="04953186" w14:textId="77777777" w:rsidTr="00277DD9">
        <w:trPr>
          <w:cantSplit/>
          <w:trHeight w:val="421"/>
        </w:trPr>
        <w:tc>
          <w:tcPr>
            <w:tcW w:w="2970" w:type="dxa"/>
            <w:vAlign w:val="bottom"/>
            <w:hideMark/>
          </w:tcPr>
          <w:p w14:paraId="3E5E144C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4984359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3A3D7E01" w14:textId="66B6F9C1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417B065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D71031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77DD9" w:rsidRPr="00636393" w14:paraId="6742B123" w14:textId="77777777" w:rsidTr="00277DD9">
        <w:trPr>
          <w:cantSplit/>
          <w:trHeight w:val="421"/>
        </w:trPr>
        <w:tc>
          <w:tcPr>
            <w:tcW w:w="2970" w:type="dxa"/>
            <w:vAlign w:val="bottom"/>
          </w:tcPr>
          <w:p w14:paraId="6A998FC2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3BB4E34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02CFA84" w14:textId="108E6782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8936926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A35D6C8" w14:textId="37A5FEA4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31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E7D99CA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38199C7" w14:textId="44A14E59" w:rsidR="00277DD9" w:rsidRPr="00636393" w:rsidRDefault="00057DE0" w:rsidP="008D609A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277DD9" w:rsidRPr="006363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 w:rsidRPr="0063639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1DF50E09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5D281F39" w14:textId="7FCB307C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31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7DD9" w:rsidRPr="00636393" w14:paraId="230F80E4" w14:textId="77777777" w:rsidTr="00277DD9">
        <w:trPr>
          <w:cantSplit/>
          <w:trHeight w:val="410"/>
        </w:trPr>
        <w:tc>
          <w:tcPr>
            <w:tcW w:w="2970" w:type="dxa"/>
            <w:vAlign w:val="bottom"/>
          </w:tcPr>
          <w:p w14:paraId="049266FB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32D53A" w14:textId="35EB49C3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91" w:type="dxa"/>
            <w:vAlign w:val="bottom"/>
          </w:tcPr>
          <w:p w14:paraId="7F8567CC" w14:textId="4E686838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3BEBFB4A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7141B39" w14:textId="595BC13B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96555A4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F9338B1" w14:textId="12AEA39C" w:rsidR="00277DD9" w:rsidRPr="00636393" w:rsidRDefault="00057DE0" w:rsidP="008D609A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  <w:vAlign w:val="bottom"/>
          </w:tcPr>
          <w:p w14:paraId="1DF2960D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732997" w14:textId="098F177D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277DD9" w:rsidRPr="00636393" w14:paraId="518EC7AF" w14:textId="77777777" w:rsidTr="00277DD9">
        <w:trPr>
          <w:cantSplit/>
          <w:trHeight w:val="432"/>
        </w:trPr>
        <w:tc>
          <w:tcPr>
            <w:tcW w:w="2970" w:type="dxa"/>
            <w:vAlign w:val="bottom"/>
            <w:hideMark/>
          </w:tcPr>
          <w:p w14:paraId="24D06832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86F1B5F" w14:textId="098106B7" w:rsidR="00277DD9" w:rsidRPr="00636393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14" w:type="dxa"/>
            <w:gridSpan w:val="7"/>
            <w:vAlign w:val="bottom"/>
            <w:hideMark/>
          </w:tcPr>
          <w:p w14:paraId="6A3A16EF" w14:textId="6C2AFE6A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7DD9" w:rsidRPr="00636393" w14:paraId="487E2BA8" w14:textId="77777777" w:rsidTr="00277DD9">
        <w:trPr>
          <w:cantSplit/>
          <w:trHeight w:val="410"/>
        </w:trPr>
        <w:tc>
          <w:tcPr>
            <w:tcW w:w="2970" w:type="dxa"/>
          </w:tcPr>
          <w:p w14:paraId="5123A98E" w14:textId="7571473D" w:rsidR="00277DD9" w:rsidRPr="00E666A2" w:rsidRDefault="00277DD9" w:rsidP="00E666A2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701211C" w14:textId="77777777" w:rsidR="00277DD9" w:rsidRDefault="00277DD9" w:rsidP="00E666A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02C8EE4" w14:textId="6979F6E2" w:rsidR="00277DD9" w:rsidRDefault="00277DD9" w:rsidP="00E666A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72A6A8" w14:textId="77777777" w:rsidR="00277DD9" w:rsidRPr="00636393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1704F1A" w14:textId="77777777" w:rsidR="00277DD9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C976AA4" w14:textId="77777777" w:rsidR="00277DD9" w:rsidRPr="00636393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E2F962" w14:textId="77777777" w:rsidR="00277DD9" w:rsidRDefault="00277DD9" w:rsidP="00E666A2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85FC58" w14:textId="77777777" w:rsidR="00277DD9" w:rsidRPr="00636393" w:rsidRDefault="00277DD9" w:rsidP="00E666A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42E8A58" w14:textId="77777777" w:rsidR="00277DD9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35A61722" w14:textId="77777777" w:rsidTr="00277DD9">
        <w:trPr>
          <w:cantSplit/>
          <w:trHeight w:val="410"/>
        </w:trPr>
        <w:tc>
          <w:tcPr>
            <w:tcW w:w="2970" w:type="dxa"/>
          </w:tcPr>
          <w:p w14:paraId="0AF55F26" w14:textId="4729FA8B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65AC55C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24FE2E4" w14:textId="4C6F1AC3" w:rsidR="00277DD9" w:rsidRDefault="00057DE0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960</w:t>
            </w:r>
          </w:p>
        </w:tc>
        <w:tc>
          <w:tcPr>
            <w:tcW w:w="178" w:type="dxa"/>
          </w:tcPr>
          <w:p w14:paraId="4DBFED2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6F94D47" w14:textId="786AF50D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78" w:type="dxa"/>
          </w:tcPr>
          <w:p w14:paraId="35168D69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D3BCF35" w14:textId="76908F64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178" w:type="dxa"/>
          </w:tcPr>
          <w:p w14:paraId="3A890AD5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6715A68" w14:textId="1DC4265C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</w:tr>
      <w:tr w:rsidR="00277DD9" w:rsidRPr="00636393" w14:paraId="781454C1" w14:textId="77777777" w:rsidTr="00277DD9">
        <w:trPr>
          <w:cantSplit/>
          <w:trHeight w:val="399"/>
        </w:trPr>
        <w:tc>
          <w:tcPr>
            <w:tcW w:w="2970" w:type="dxa"/>
          </w:tcPr>
          <w:p w14:paraId="3FD2348A" w14:textId="307D7E63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48896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E366D04" w14:textId="1F649F86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013F52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FE6F2DA" w14:textId="77777777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9FF424E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09F6B26" w14:textId="77777777" w:rsidR="00277DD9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DE6F37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65D65B9" w14:textId="77777777" w:rsidR="00277DD9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322F4512" w14:textId="77777777" w:rsidTr="00277DD9">
        <w:trPr>
          <w:cantSplit/>
          <w:trHeight w:val="410"/>
        </w:trPr>
        <w:tc>
          <w:tcPr>
            <w:tcW w:w="2970" w:type="dxa"/>
          </w:tcPr>
          <w:p w14:paraId="3F045557" w14:textId="6A8FEA57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520AD3D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4AD3BB" w14:textId="0FB15BDC" w:rsidR="00277DD9" w:rsidRDefault="00057DE0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178" w:type="dxa"/>
          </w:tcPr>
          <w:p w14:paraId="65A980B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2BB5614" w14:textId="048DA4CC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178" w:type="dxa"/>
          </w:tcPr>
          <w:p w14:paraId="57E20B31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5D42D0C" w14:textId="6DE9ACD5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178" w:type="dxa"/>
          </w:tcPr>
          <w:p w14:paraId="07D0DB76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27FF6E3" w14:textId="37DE1333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646</w:t>
            </w:r>
          </w:p>
        </w:tc>
      </w:tr>
      <w:tr w:rsidR="00277DD9" w:rsidRPr="00636393" w14:paraId="4E4B8A62" w14:textId="77777777" w:rsidTr="00277DD9">
        <w:trPr>
          <w:cantSplit/>
          <w:trHeight w:val="399"/>
        </w:trPr>
        <w:tc>
          <w:tcPr>
            <w:tcW w:w="2970" w:type="dxa"/>
          </w:tcPr>
          <w:p w14:paraId="5A799EE0" w14:textId="789F3019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C5E12C2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6D0E154" w14:textId="046EDE98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66100DA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6A5A8D" w14:textId="12A55701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178" w:type="dxa"/>
          </w:tcPr>
          <w:p w14:paraId="6520A54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0711DEF" w14:textId="2AFE310D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178" w:type="dxa"/>
          </w:tcPr>
          <w:p w14:paraId="7E9639CE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43487D3" w14:textId="485201BE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</w:tr>
      <w:tr w:rsidR="00277DD9" w:rsidRPr="00636393" w14:paraId="74F7D502" w14:textId="77777777" w:rsidTr="00277DD9">
        <w:trPr>
          <w:cantSplit/>
          <w:trHeight w:val="410"/>
        </w:trPr>
        <w:tc>
          <w:tcPr>
            <w:tcW w:w="2970" w:type="dxa"/>
          </w:tcPr>
          <w:p w14:paraId="4308BE8C" w14:textId="078533C3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6984B2F7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182DEBF" w14:textId="1BFC4174" w:rsidR="00277DD9" w:rsidRDefault="00057DE0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78" w:type="dxa"/>
          </w:tcPr>
          <w:p w14:paraId="54A80FB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E6FC083" w14:textId="224D1147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78" w:type="dxa"/>
          </w:tcPr>
          <w:p w14:paraId="3039440C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FF44DC3" w14:textId="48030E5B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78" w:type="dxa"/>
          </w:tcPr>
          <w:p w14:paraId="7A57FDAA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CAB5C12" w14:textId="1D57713C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</w:p>
        </w:tc>
      </w:tr>
      <w:tr w:rsidR="00277DD9" w:rsidRPr="00636393" w14:paraId="0D758D7F" w14:textId="77777777" w:rsidTr="00277DD9">
        <w:trPr>
          <w:cantSplit/>
          <w:trHeight w:val="410"/>
        </w:trPr>
        <w:tc>
          <w:tcPr>
            <w:tcW w:w="2970" w:type="dxa"/>
          </w:tcPr>
          <w:p w14:paraId="62B3AFF3" w14:textId="142F5789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6B82364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271F1CB" w14:textId="22D2A95D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855BD89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C54DA81" w14:textId="0FCE3917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E4F675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3D7F8E" w14:textId="5FEE39A3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484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824</w:t>
            </w:r>
          </w:p>
        </w:tc>
        <w:tc>
          <w:tcPr>
            <w:tcW w:w="178" w:type="dxa"/>
          </w:tcPr>
          <w:p w14:paraId="5D532E78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B2AA129" w14:textId="6DD2CDFE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487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619</w:t>
            </w:r>
          </w:p>
        </w:tc>
      </w:tr>
      <w:tr w:rsidR="00277DD9" w:rsidRPr="00636393" w14:paraId="27F993A9" w14:textId="77777777" w:rsidTr="00277DD9">
        <w:trPr>
          <w:cantSplit/>
          <w:trHeight w:val="410"/>
        </w:trPr>
        <w:tc>
          <w:tcPr>
            <w:tcW w:w="2970" w:type="dxa"/>
          </w:tcPr>
          <w:p w14:paraId="71C1EE51" w14:textId="40FD5CD5" w:rsidR="00277DD9" w:rsidRPr="00BC5486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2FB3CE6" w14:textId="77777777" w:rsidR="00277DD9" w:rsidRP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7E08792" w14:textId="5E6C7BAD" w:rsidR="00277DD9" w:rsidRPr="00BC5486" w:rsidRDefault="00057DE0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940</w:t>
            </w:r>
          </w:p>
        </w:tc>
        <w:tc>
          <w:tcPr>
            <w:tcW w:w="178" w:type="dxa"/>
          </w:tcPr>
          <w:p w14:paraId="3BBDC67A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7A74195F" w14:textId="2B89F118" w:rsidR="00277DD9" w:rsidRPr="00BC5486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178" w:type="dxa"/>
          </w:tcPr>
          <w:p w14:paraId="52FE56A9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24F62B2" w14:textId="31E794CD" w:rsidR="00277DD9" w:rsidRPr="00BC5486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541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178" w:type="dxa"/>
          </w:tcPr>
          <w:p w14:paraId="3A89FD36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AC3E373" w14:textId="0FCEC81C" w:rsidR="00277DD9" w:rsidRPr="00BC5486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546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473</w:t>
            </w:r>
          </w:p>
        </w:tc>
      </w:tr>
      <w:tr w:rsidR="00277DD9" w:rsidRPr="00636393" w14:paraId="49416853" w14:textId="77777777" w:rsidTr="00277DD9">
        <w:trPr>
          <w:cantSplit/>
          <w:trHeight w:val="410"/>
        </w:trPr>
        <w:tc>
          <w:tcPr>
            <w:tcW w:w="2970" w:type="dxa"/>
            <w:vAlign w:val="bottom"/>
          </w:tcPr>
          <w:p w14:paraId="2CA28EEA" w14:textId="6223D0B8" w:rsidR="00277DD9" w:rsidRPr="0022774D" w:rsidRDefault="00277DD9" w:rsidP="00176607">
            <w:pPr>
              <w:widowControl w:val="0"/>
              <w:spacing w:line="240" w:lineRule="auto"/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76607" w:rsidRPr="0022774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176607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="00176607">
              <w:rPr>
                <w:rFonts w:ascii="Angsana New" w:hAnsi="Angsana New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</w:tcPr>
          <w:p w14:paraId="79368DF8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E07FF1C" w14:textId="77777777" w:rsidR="00176607" w:rsidRDefault="00176607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3517CA6" w14:textId="29005D4C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827DDC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1EBCFAE2" w14:textId="77777777" w:rsidR="00176607" w:rsidRDefault="00176607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-7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72C286" w14:textId="63D2881F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-7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99D7C39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A68A56" w14:textId="77777777" w:rsidR="00176607" w:rsidRDefault="00176607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9B385F9" w14:textId="39F3A327" w:rsidR="00277DD9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273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69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727978B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DF2E2B6" w14:textId="77777777" w:rsidR="00176607" w:rsidRDefault="00176607" w:rsidP="00BC5486">
            <w:pPr>
              <w:pStyle w:val="acctfourfigures"/>
              <w:widowControl w:val="0"/>
              <w:tabs>
                <w:tab w:val="clear" w:pos="765"/>
                <w:tab w:val="decimal" w:pos="555"/>
                <w:tab w:val="decimal" w:pos="915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ED9387" w14:textId="6315FF60" w:rsidR="00277DD9" w:rsidRDefault="00277DD9" w:rsidP="00BC5486">
            <w:pPr>
              <w:pStyle w:val="acctfourfigures"/>
              <w:widowControl w:val="0"/>
              <w:tabs>
                <w:tab w:val="clear" w:pos="765"/>
                <w:tab w:val="decimal" w:pos="555"/>
                <w:tab w:val="decimal" w:pos="915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273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7DD9" w:rsidRPr="00636393" w14:paraId="1CA4E414" w14:textId="77777777" w:rsidTr="00277DD9">
        <w:trPr>
          <w:cantSplit/>
          <w:trHeight w:val="410"/>
        </w:trPr>
        <w:tc>
          <w:tcPr>
            <w:tcW w:w="2970" w:type="dxa"/>
          </w:tcPr>
          <w:p w14:paraId="706C0E7A" w14:textId="77777777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4A8FEB4" w14:textId="3A1421DB" w:rsidR="00277DD9" w:rsidRPr="00C41D80" w:rsidRDefault="00057DE0" w:rsidP="00277DD9">
            <w:pPr>
              <w:pStyle w:val="acctfourfigures"/>
              <w:widowControl w:val="0"/>
              <w:tabs>
                <w:tab w:val="decimal" w:pos="639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57DE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7C745DEB" w14:textId="01AB54EA" w:rsidR="00277DD9" w:rsidRPr="00BC5486" w:rsidRDefault="00057DE0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</w:t>
            </w:r>
          </w:p>
        </w:tc>
        <w:tc>
          <w:tcPr>
            <w:tcW w:w="178" w:type="dxa"/>
          </w:tcPr>
          <w:p w14:paraId="17440D7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28C542E8" w14:textId="52DDDBDF" w:rsidR="00277DD9" w:rsidRPr="00BC5486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178" w:type="dxa"/>
          </w:tcPr>
          <w:p w14:paraId="32A48C5C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DA9633C" w14:textId="21ECA745" w:rsidR="00277DD9" w:rsidRPr="00BC5486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268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178" w:type="dxa"/>
          </w:tcPr>
          <w:p w14:paraId="1650EF62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9FC3C5F" w14:textId="56494B4A" w:rsidR="00277DD9" w:rsidRPr="00BC5486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272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681</w:t>
            </w:r>
          </w:p>
        </w:tc>
      </w:tr>
      <w:tr w:rsidR="00277DD9" w:rsidRPr="00636393" w14:paraId="0799E861" w14:textId="77777777" w:rsidTr="00766372">
        <w:trPr>
          <w:cantSplit/>
          <w:trHeight w:val="421"/>
        </w:trPr>
        <w:tc>
          <w:tcPr>
            <w:tcW w:w="2970" w:type="dxa"/>
          </w:tcPr>
          <w:p w14:paraId="30A2E01A" w14:textId="77777777" w:rsidR="00277DD9" w:rsidRPr="00E666A2" w:rsidRDefault="00277DD9" w:rsidP="00277DD9">
            <w:pPr>
              <w:pageBreakBefore/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37C0787" w14:textId="77777777" w:rsidR="00277DD9" w:rsidRDefault="00277DD9" w:rsidP="00277DD9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2FB96FB2" w14:textId="30A11260" w:rsidR="00277DD9" w:rsidRPr="00636393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7FED215" w14:textId="77777777" w:rsidR="00277DD9" w:rsidRPr="00277DD9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2E71EEA" w14:textId="2E4AC405" w:rsidR="00277DD9" w:rsidRPr="00636393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77DD9" w:rsidRPr="00636393" w14:paraId="668C068E" w14:textId="77777777" w:rsidTr="00766372">
        <w:trPr>
          <w:cantSplit/>
          <w:trHeight w:val="421"/>
        </w:trPr>
        <w:tc>
          <w:tcPr>
            <w:tcW w:w="2970" w:type="dxa"/>
          </w:tcPr>
          <w:p w14:paraId="02DAA126" w14:textId="77777777" w:rsidR="00277DD9" w:rsidRPr="00E666A2" w:rsidRDefault="00277DD9" w:rsidP="00277DD9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864E1D5" w14:textId="77777777" w:rsidR="00277DD9" w:rsidRDefault="00277DD9" w:rsidP="00277DD9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138769B" w14:textId="41769B1B" w:rsidR="00277DD9" w:rsidRPr="00277DD9" w:rsidRDefault="00057DE0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1E2AFB11" w14:textId="77777777" w:rsidR="00277DD9" w:rsidRPr="00277DD9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71EE7E3C" w14:textId="0CB3430B" w:rsidR="00277DD9" w:rsidRPr="00277DD9" w:rsidRDefault="00057DE0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656DB370" w14:textId="77777777" w:rsidR="00277DD9" w:rsidRPr="00277DD9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79" w:type="dxa"/>
            <w:vAlign w:val="bottom"/>
          </w:tcPr>
          <w:p w14:paraId="3C89C267" w14:textId="5DD62E3B" w:rsidR="00277DD9" w:rsidRPr="00277DD9" w:rsidRDefault="00057DE0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277DD9" w:rsidRPr="00277DD9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277DD9" w:rsidRPr="00277DD9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0BF3C6C8" w14:textId="77777777" w:rsidR="00277DD9" w:rsidRPr="00277DD9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221DA692" w14:textId="4DF38556" w:rsidR="00277DD9" w:rsidRPr="00277DD9" w:rsidRDefault="00057DE0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277DD9"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7DD9" w:rsidRPr="00636393" w14:paraId="7BA63E9A" w14:textId="77777777" w:rsidTr="00766372">
        <w:trPr>
          <w:cantSplit/>
          <w:trHeight w:val="421"/>
        </w:trPr>
        <w:tc>
          <w:tcPr>
            <w:tcW w:w="2970" w:type="dxa"/>
          </w:tcPr>
          <w:p w14:paraId="5B2B9536" w14:textId="77777777" w:rsidR="00277DD9" w:rsidRPr="00E666A2" w:rsidRDefault="00277DD9" w:rsidP="00277DD9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208105C" w14:textId="77777777" w:rsidR="00277DD9" w:rsidRDefault="00277DD9" w:rsidP="00277DD9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A687342" w14:textId="738C6109" w:rsidR="00277DD9" w:rsidRPr="00277DD9" w:rsidRDefault="00057DE0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141AA304" w14:textId="77777777" w:rsidR="00277DD9" w:rsidRPr="00277DD9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5CEC83A1" w14:textId="4897BD5D" w:rsidR="00277DD9" w:rsidRPr="00277DD9" w:rsidRDefault="00057DE0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88293A6" w14:textId="77777777" w:rsidR="00277DD9" w:rsidRPr="00277DD9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79" w:type="dxa"/>
            <w:vAlign w:val="bottom"/>
          </w:tcPr>
          <w:p w14:paraId="4467312E" w14:textId="73D2D348" w:rsidR="00277DD9" w:rsidRPr="00277DD9" w:rsidRDefault="00057DE0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45D67E83" w14:textId="77777777" w:rsidR="00277DD9" w:rsidRPr="00277DD9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50C04866" w14:textId="7B0D18F4" w:rsidR="00277DD9" w:rsidRPr="00277DD9" w:rsidRDefault="00057DE0" w:rsidP="00277DD9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</w:tr>
      <w:tr w:rsidR="00277DD9" w:rsidRPr="00636393" w14:paraId="0848FC23" w14:textId="77777777" w:rsidTr="00766372">
        <w:trPr>
          <w:cantSplit/>
          <w:trHeight w:val="421"/>
        </w:trPr>
        <w:tc>
          <w:tcPr>
            <w:tcW w:w="2970" w:type="dxa"/>
          </w:tcPr>
          <w:p w14:paraId="33BC9A13" w14:textId="77777777" w:rsidR="00277DD9" w:rsidRPr="00E666A2" w:rsidRDefault="00277DD9" w:rsidP="00277DD9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56F95C1" w14:textId="77777777" w:rsidR="00277DD9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4" w:type="dxa"/>
            <w:gridSpan w:val="7"/>
          </w:tcPr>
          <w:p w14:paraId="48B5FA1D" w14:textId="3AC9A4BB" w:rsidR="00277DD9" w:rsidRDefault="00277DD9" w:rsidP="00277DD9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7DD9" w:rsidRPr="00636393" w14:paraId="53C49855" w14:textId="77777777" w:rsidTr="00277DD9">
        <w:trPr>
          <w:cantSplit/>
          <w:trHeight w:val="421"/>
        </w:trPr>
        <w:tc>
          <w:tcPr>
            <w:tcW w:w="2970" w:type="dxa"/>
          </w:tcPr>
          <w:p w14:paraId="6D4C2086" w14:textId="26B2EDF2" w:rsidR="00277DD9" w:rsidRPr="00E666A2" w:rsidRDefault="00277DD9" w:rsidP="00277DD9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5E687160" w14:textId="77777777" w:rsidR="00277DD9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C88B5DC" w14:textId="32400E11" w:rsidR="00277DD9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B57218" w14:textId="77777777" w:rsidR="00277DD9" w:rsidRPr="00636393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E6CCE6" w14:textId="77777777" w:rsidR="00277DD9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B4F66A7" w14:textId="77777777" w:rsidR="00277DD9" w:rsidRPr="00636393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21D902" w14:textId="77777777" w:rsidR="00277DD9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8EC804" w14:textId="77777777" w:rsidR="00277DD9" w:rsidRPr="00636393" w:rsidRDefault="00277DD9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99C1453" w14:textId="77777777" w:rsidR="00277DD9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46430CA8" w14:textId="77777777" w:rsidTr="00277DD9">
        <w:trPr>
          <w:cantSplit/>
          <w:trHeight w:val="399"/>
        </w:trPr>
        <w:tc>
          <w:tcPr>
            <w:tcW w:w="2970" w:type="dxa"/>
            <w:hideMark/>
          </w:tcPr>
          <w:p w14:paraId="6D8F5DE3" w14:textId="77777777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095A238B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011BB16" w14:textId="21D48404" w:rsidR="00277DD9" w:rsidRPr="00636393" w:rsidRDefault="00057DE0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657</w:t>
            </w:r>
          </w:p>
        </w:tc>
        <w:tc>
          <w:tcPr>
            <w:tcW w:w="178" w:type="dxa"/>
          </w:tcPr>
          <w:p w14:paraId="33430AF1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E079220" w14:textId="64091B3A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178" w:type="dxa"/>
          </w:tcPr>
          <w:p w14:paraId="737D8F8B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2F8B0FF" w14:textId="1EA81C5F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386</w:t>
            </w:r>
          </w:p>
        </w:tc>
        <w:tc>
          <w:tcPr>
            <w:tcW w:w="178" w:type="dxa"/>
          </w:tcPr>
          <w:p w14:paraId="09AAF6E3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CE2A8B" w14:textId="5E65450A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</w:p>
        </w:tc>
      </w:tr>
      <w:tr w:rsidR="00277DD9" w:rsidRPr="00636393" w14:paraId="11298F1D" w14:textId="77777777" w:rsidTr="00277DD9">
        <w:trPr>
          <w:cantSplit/>
          <w:trHeight w:val="410"/>
        </w:trPr>
        <w:tc>
          <w:tcPr>
            <w:tcW w:w="2970" w:type="dxa"/>
            <w:hideMark/>
          </w:tcPr>
          <w:p w14:paraId="1549741B" w14:textId="77777777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CFB39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DF7F8F0" w14:textId="62124AE2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D15F3D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E37709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FE73EC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5601DC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3623733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EC814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63D3AD14" w14:textId="77777777" w:rsidTr="00277DD9">
        <w:trPr>
          <w:cantSplit/>
          <w:trHeight w:val="399"/>
        </w:trPr>
        <w:tc>
          <w:tcPr>
            <w:tcW w:w="2970" w:type="dxa"/>
            <w:hideMark/>
          </w:tcPr>
          <w:p w14:paraId="02641618" w14:textId="027C58CE" w:rsidR="00277DD9" w:rsidRPr="0022774D" w:rsidRDefault="00277DD9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15BCEB5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B03FEE" w14:textId="0AABB635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178" w:type="dxa"/>
          </w:tcPr>
          <w:p w14:paraId="0891638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CA5241D" w14:textId="74F651A9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178" w:type="dxa"/>
          </w:tcPr>
          <w:p w14:paraId="76674B1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3B8BA66" w14:textId="59CA1C06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178" w:type="dxa"/>
          </w:tcPr>
          <w:p w14:paraId="10D3BD70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173832" w14:textId="43756348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030</w:t>
            </w:r>
          </w:p>
        </w:tc>
      </w:tr>
      <w:tr w:rsidR="00277DD9" w:rsidRPr="00636393" w14:paraId="704AB69F" w14:textId="77777777" w:rsidTr="00277DD9">
        <w:trPr>
          <w:cantSplit/>
          <w:trHeight w:val="410"/>
        </w:trPr>
        <w:tc>
          <w:tcPr>
            <w:tcW w:w="2970" w:type="dxa"/>
            <w:hideMark/>
          </w:tcPr>
          <w:p w14:paraId="4AA3CD14" w14:textId="16F34A72" w:rsidR="00277DD9" w:rsidRPr="0022774D" w:rsidRDefault="00277DD9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C40ABA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8FF58ED" w14:textId="38A2A6A6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064</w:t>
            </w:r>
          </w:p>
        </w:tc>
        <w:tc>
          <w:tcPr>
            <w:tcW w:w="178" w:type="dxa"/>
          </w:tcPr>
          <w:p w14:paraId="47033BB6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216971F" w14:textId="18C0BE9F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178" w:type="dxa"/>
          </w:tcPr>
          <w:p w14:paraId="17B07095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6DBC251" w14:textId="188E7C98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78" w:type="dxa"/>
          </w:tcPr>
          <w:p w14:paraId="17BA947D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BDF4AEF" w14:textId="7C9A927C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</w:p>
        </w:tc>
      </w:tr>
      <w:tr w:rsidR="00277DD9" w:rsidRPr="00636393" w14:paraId="7A2890C9" w14:textId="77777777" w:rsidTr="00277DD9">
        <w:trPr>
          <w:cantSplit/>
          <w:trHeight w:val="399"/>
        </w:trPr>
        <w:tc>
          <w:tcPr>
            <w:tcW w:w="2970" w:type="dxa"/>
            <w:hideMark/>
          </w:tcPr>
          <w:p w14:paraId="7D4CDF14" w14:textId="763DF547" w:rsidR="00277DD9" w:rsidRPr="0022774D" w:rsidRDefault="00277DD9" w:rsidP="00BC5486">
            <w:pPr>
              <w:widowControl w:val="0"/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31A959C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9170312" w14:textId="082A3CB0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178" w:type="dxa"/>
          </w:tcPr>
          <w:p w14:paraId="52DD864E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7764417" w14:textId="736DD81B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78" w:type="dxa"/>
          </w:tcPr>
          <w:p w14:paraId="2F1EF375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6EA5D2" w14:textId="21ACD40E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178" w:type="dxa"/>
          </w:tcPr>
          <w:p w14:paraId="1CDC4CB9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780A1B" w14:textId="5AABCE2D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048</w:t>
            </w:r>
          </w:p>
        </w:tc>
      </w:tr>
      <w:tr w:rsidR="00277DD9" w:rsidRPr="00636393" w14:paraId="6B25B0E8" w14:textId="77777777" w:rsidTr="00277DD9">
        <w:trPr>
          <w:cantSplit/>
          <w:trHeight w:val="410"/>
        </w:trPr>
        <w:tc>
          <w:tcPr>
            <w:tcW w:w="2970" w:type="dxa"/>
            <w:hideMark/>
          </w:tcPr>
          <w:p w14:paraId="01476D34" w14:textId="24E3E9B3" w:rsidR="00277DD9" w:rsidRPr="0022774D" w:rsidRDefault="00277DD9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C61EBDB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512DF" w14:textId="163DFC46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178" w:type="dxa"/>
          </w:tcPr>
          <w:p w14:paraId="0B21CA96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585BE" w14:textId="1E1A73C3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178" w:type="dxa"/>
          </w:tcPr>
          <w:p w14:paraId="13C8906C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93885" w14:textId="2D372BDC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079</w:t>
            </w:r>
          </w:p>
        </w:tc>
        <w:tc>
          <w:tcPr>
            <w:tcW w:w="178" w:type="dxa"/>
          </w:tcPr>
          <w:p w14:paraId="49DA07C4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CA4C" w14:textId="21A3BFC2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</w:tr>
      <w:tr w:rsidR="00277DD9" w:rsidRPr="00BC5486" w14:paraId="4F773F99" w14:textId="77777777" w:rsidTr="00277DD9">
        <w:trPr>
          <w:cantSplit/>
          <w:trHeight w:val="410"/>
        </w:trPr>
        <w:tc>
          <w:tcPr>
            <w:tcW w:w="2970" w:type="dxa"/>
            <w:hideMark/>
          </w:tcPr>
          <w:p w14:paraId="20009252" w14:textId="718F6179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30C9216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A05C4" w14:textId="1771BFB0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739</w:t>
            </w:r>
          </w:p>
        </w:tc>
        <w:tc>
          <w:tcPr>
            <w:tcW w:w="178" w:type="dxa"/>
          </w:tcPr>
          <w:p w14:paraId="22BC0FF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D2F74" w14:textId="6306A932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125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178" w:type="dxa"/>
          </w:tcPr>
          <w:p w14:paraId="2BD23BE0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FC5D6" w14:textId="2A163F4D" w:rsidR="00277DD9" w:rsidRPr="00BC5486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178" w:type="dxa"/>
          </w:tcPr>
          <w:p w14:paraId="7E6564D3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</w:tcPr>
          <w:p w14:paraId="12D9FACD" w14:textId="5A5C6F51" w:rsidR="00277DD9" w:rsidRPr="00BC5486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</w:tr>
      <w:tr w:rsidR="00277DD9" w:rsidRPr="00636393" w14:paraId="17B46ECB" w14:textId="77777777" w:rsidTr="00176607">
        <w:trPr>
          <w:cantSplit/>
          <w:trHeight w:val="71"/>
        </w:trPr>
        <w:tc>
          <w:tcPr>
            <w:tcW w:w="2970" w:type="dxa"/>
            <w:vAlign w:val="bottom"/>
            <w:hideMark/>
          </w:tcPr>
          <w:p w14:paraId="2CCFA21B" w14:textId="30181924" w:rsidR="00277DD9" w:rsidRPr="0022774D" w:rsidRDefault="00277DD9" w:rsidP="00C70E5D">
            <w:pPr>
              <w:widowControl w:val="0"/>
              <w:spacing w:line="240" w:lineRule="auto"/>
              <w:ind w:left="285" w:hanging="285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C70E5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="00C70E5D">
              <w:rPr>
                <w:rFonts w:ascii="Angsana New" w:hAnsi="Angsana New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</w:tcPr>
          <w:p w14:paraId="79CA59C3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27100" w14:textId="77777777" w:rsidR="00CE0B9E" w:rsidRDefault="00CE0B9E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48AB143" w14:textId="4DB355E1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317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7BF2DCF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D1773" w14:textId="77777777" w:rsidR="00CE0B9E" w:rsidRDefault="00CE0B9E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4D2935" w14:textId="36E60C2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816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73282EA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24AB" w14:textId="77777777" w:rsidR="00CE0B9E" w:rsidRDefault="00CE0B9E" w:rsidP="00BC5486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7D50860" w14:textId="1E29641B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2AF1BA7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bottom w:val="single" w:sz="2" w:space="0" w:color="auto"/>
              <w:right w:val="nil"/>
            </w:tcBorders>
          </w:tcPr>
          <w:p w14:paraId="60698CD3" w14:textId="77777777" w:rsidR="00CE0B9E" w:rsidRDefault="00CE0B9E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2C481CE" w14:textId="48758B30" w:rsidR="00277DD9" w:rsidRPr="00EC767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051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7DD9" w:rsidRPr="00BC5486" w14:paraId="2CD8BC51" w14:textId="77777777" w:rsidTr="00176607">
        <w:trPr>
          <w:cantSplit/>
          <w:trHeight w:val="410"/>
        </w:trPr>
        <w:tc>
          <w:tcPr>
            <w:tcW w:w="2970" w:type="dxa"/>
            <w:hideMark/>
          </w:tcPr>
          <w:p w14:paraId="000B19A6" w14:textId="4C40419F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B1FF43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95C0" w14:textId="4E427F46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422</w:t>
            </w:r>
          </w:p>
        </w:tc>
        <w:tc>
          <w:tcPr>
            <w:tcW w:w="178" w:type="dxa"/>
          </w:tcPr>
          <w:p w14:paraId="69F4B32D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AB750" w14:textId="47E591E9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178" w:type="dxa"/>
          </w:tcPr>
          <w:p w14:paraId="43A75C7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32A5C" w14:textId="32A95F07" w:rsidR="00277DD9" w:rsidRPr="00BC5486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797</w:t>
            </w:r>
          </w:p>
        </w:tc>
        <w:tc>
          <w:tcPr>
            <w:tcW w:w="178" w:type="dxa"/>
          </w:tcPr>
          <w:p w14:paraId="56CCB8D4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2" w:space="0" w:color="auto"/>
              <w:bottom w:val="single" w:sz="4" w:space="0" w:color="auto"/>
            </w:tcBorders>
          </w:tcPr>
          <w:p w14:paraId="06DB79B5" w14:textId="31457377" w:rsidR="00277DD9" w:rsidRPr="00BC5486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359</w:t>
            </w:r>
          </w:p>
        </w:tc>
      </w:tr>
      <w:tr w:rsidR="00277DD9" w:rsidRPr="00636393" w14:paraId="7280183F" w14:textId="77777777" w:rsidTr="00176607">
        <w:trPr>
          <w:cantSplit/>
          <w:trHeight w:val="421"/>
        </w:trPr>
        <w:tc>
          <w:tcPr>
            <w:tcW w:w="2970" w:type="dxa"/>
          </w:tcPr>
          <w:p w14:paraId="3BC36176" w14:textId="77777777" w:rsidR="00277DD9" w:rsidRPr="0022774D" w:rsidRDefault="00277DD9" w:rsidP="008D609A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A4D1A6B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517EB90B" w14:textId="2C9A6623" w:rsidR="00277DD9" w:rsidRPr="00BC5486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58DB849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</w:tcPr>
          <w:p w14:paraId="28E38177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EA8DDE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14:paraId="53515D1B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6DBE61" w14:textId="77777777" w:rsidR="00277DD9" w:rsidRPr="00BC5486" w:rsidRDefault="00277DD9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42D8CD1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4653F02F" w14:textId="77777777" w:rsidTr="00277DD9">
        <w:trPr>
          <w:cantSplit/>
          <w:trHeight w:val="410"/>
        </w:trPr>
        <w:tc>
          <w:tcPr>
            <w:tcW w:w="2970" w:type="dxa"/>
          </w:tcPr>
          <w:p w14:paraId="37903500" w14:textId="52491234" w:rsidR="00277DD9" w:rsidRPr="0022774D" w:rsidRDefault="00277DD9" w:rsidP="008D609A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341A614" w14:textId="77777777" w:rsidR="00277DD9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left w:val="nil"/>
              <w:bottom w:val="double" w:sz="4" w:space="0" w:color="auto"/>
              <w:right w:val="nil"/>
            </w:tcBorders>
          </w:tcPr>
          <w:p w14:paraId="324E1DFD" w14:textId="6EA33578" w:rsidR="00277DD9" w:rsidRPr="00BC5486" w:rsidRDefault="00057DE0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277D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78" w:type="dxa"/>
          </w:tcPr>
          <w:p w14:paraId="79E13658" w14:textId="77777777" w:rsidR="00277DD9" w:rsidRPr="00636393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double" w:sz="4" w:space="0" w:color="auto"/>
              <w:right w:val="nil"/>
            </w:tcBorders>
          </w:tcPr>
          <w:p w14:paraId="4FEEBA17" w14:textId="454CE5D5" w:rsidR="00277DD9" w:rsidRDefault="00057DE0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</w:t>
            </w:r>
            <w:r w:rsidR="00277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78" w:type="dxa"/>
          </w:tcPr>
          <w:p w14:paraId="1465E265" w14:textId="77777777" w:rsidR="00277DD9" w:rsidRPr="00636393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23AAEE99" w14:textId="261720B8" w:rsidR="00277DD9" w:rsidRDefault="00057DE0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</w:t>
            </w:r>
            <w:r w:rsidR="00277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178" w:type="dxa"/>
          </w:tcPr>
          <w:p w14:paraId="6F901602" w14:textId="77777777" w:rsidR="00277DD9" w:rsidRPr="00636393" w:rsidRDefault="00277DD9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5A92DEF" w14:textId="7DCC51A1" w:rsidR="00277DD9" w:rsidRDefault="00057DE0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304</w:t>
            </w:r>
            <w:r w:rsidR="00277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</w:tbl>
    <w:p w14:paraId="11BD45AC" w14:textId="77777777" w:rsidR="00A123DE" w:rsidRPr="005770F2" w:rsidRDefault="00A123DE" w:rsidP="00A123DE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180"/>
        <w:gridCol w:w="1170"/>
        <w:gridCol w:w="180"/>
        <w:gridCol w:w="1260"/>
        <w:gridCol w:w="180"/>
        <w:gridCol w:w="1170"/>
      </w:tblGrid>
      <w:tr w:rsidR="00A123DE" w:rsidRPr="00E863B2" w14:paraId="48722D73" w14:textId="77777777" w:rsidTr="00A10D4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5268D96" w14:textId="2D941643" w:rsidR="00A123DE" w:rsidRPr="00E863B2" w:rsidRDefault="00A123DE" w:rsidP="00545277">
            <w:pPr>
              <w:pStyle w:val="acctfourfigures"/>
              <w:tabs>
                <w:tab w:val="clear" w:pos="765"/>
              </w:tabs>
              <w:spacing w:line="240" w:lineRule="auto"/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</w:t>
            </w:r>
            <w:r w:rsidR="00C70E5D" w:rsidRPr="00C70E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53126C83" w14:textId="77777777" w:rsidR="00A123DE" w:rsidRPr="00E863B2" w:rsidRDefault="00A123DE" w:rsidP="008D60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D9C033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AF1981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23DE" w:rsidRPr="00E863B2" w14:paraId="1D19B91C" w14:textId="77777777" w:rsidTr="00A10D4A">
        <w:trPr>
          <w:cantSplit/>
          <w:tblHeader/>
        </w:trPr>
        <w:tc>
          <w:tcPr>
            <w:tcW w:w="3780" w:type="dxa"/>
            <w:vAlign w:val="bottom"/>
          </w:tcPr>
          <w:p w14:paraId="5F466878" w14:textId="01260BC2" w:rsidR="00A123DE" w:rsidRPr="00E863B2" w:rsidRDefault="00A123DE" w:rsidP="008D60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ดสาม</w:t>
            </w: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57DE0" w:rsidRPr="00057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B22BFAD" w14:textId="4F063F8C" w:rsidR="00A123DE" w:rsidRPr="007B7D04" w:rsidRDefault="00057DE0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F2021E4" w14:textId="77777777" w:rsidR="00A123DE" w:rsidRPr="007B7D04" w:rsidRDefault="00A123DE" w:rsidP="008D60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C1240F" w14:textId="238DF422" w:rsidR="00A123DE" w:rsidRPr="007B7D04" w:rsidRDefault="00057DE0" w:rsidP="008D609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913396" w14:textId="77777777" w:rsidR="00A123DE" w:rsidRPr="007B7D04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74B6B0" w14:textId="5DE42A0F" w:rsidR="00A123DE" w:rsidRPr="007B7D04" w:rsidRDefault="00057DE0" w:rsidP="008D609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7D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3917CCC" w14:textId="77777777" w:rsidR="00A123DE" w:rsidRPr="007B7D04" w:rsidRDefault="00A123DE" w:rsidP="008D609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D3F13" w14:textId="2F3A2E81" w:rsidR="00A123DE" w:rsidRPr="007B7D04" w:rsidRDefault="00057DE0" w:rsidP="008D609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123DE" w:rsidRPr="00E863B2" w14:paraId="3B3DE20F" w14:textId="77777777" w:rsidTr="00A10D4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EDF2EBA" w14:textId="77777777" w:rsidR="00A123DE" w:rsidRPr="00E863B2" w:rsidRDefault="00A123DE" w:rsidP="008D60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3108151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86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31DBF" w:rsidRPr="00E863B2" w14:paraId="1D44884B" w14:textId="77777777" w:rsidTr="00A10D4A">
        <w:trPr>
          <w:cantSplit/>
        </w:trPr>
        <w:tc>
          <w:tcPr>
            <w:tcW w:w="3780" w:type="dxa"/>
          </w:tcPr>
          <w:p w14:paraId="006C855F" w14:textId="6EB94B1E" w:rsidR="00031DBF" w:rsidRPr="00F810DF" w:rsidRDefault="00084E30" w:rsidP="00F810D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0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</w:t>
            </w:r>
            <w:r w:rsidR="00031DBF" w:rsidRPr="00F810D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F810D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5E45342C" w14:textId="26931BF7" w:rsidR="00031DBF" w:rsidRPr="00E863B2" w:rsidRDefault="00031DBF" w:rsidP="00A10D4A">
            <w:pPr>
              <w:pStyle w:val="acctfourfigures"/>
              <w:tabs>
                <w:tab w:val="decimal" w:pos="4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57DE0" w:rsidRPr="00057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57DE0" w:rsidRPr="00057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FEF71B3" w14:textId="77777777" w:rsidR="00031DBF" w:rsidRPr="00E863B2" w:rsidRDefault="00031DBF" w:rsidP="00031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9ACAE" w14:textId="0DF26BFA" w:rsidR="00031DBF" w:rsidRPr="00E863B2" w:rsidRDefault="00031DBF" w:rsidP="00A10D4A">
            <w:pPr>
              <w:pStyle w:val="acctfourfigures"/>
              <w:tabs>
                <w:tab w:val="decimal" w:pos="731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57DE0" w:rsidRPr="00057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7DE0" w:rsidRPr="00057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2926216" w14:textId="77777777" w:rsidR="00031DBF" w:rsidRPr="00E863B2" w:rsidRDefault="00031DBF" w:rsidP="00031D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C9956C" w14:textId="2901D447" w:rsidR="00031DBF" w:rsidRPr="00B801C2" w:rsidRDefault="00031DBF" w:rsidP="00031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57DE0" w:rsidRPr="00057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4762941" w14:textId="77777777" w:rsidR="00031DBF" w:rsidRPr="00B801C2" w:rsidRDefault="00031DBF" w:rsidP="00031D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196500" w14:textId="229A2A4A" w:rsidR="00031DBF" w:rsidRPr="00B801C2" w:rsidRDefault="00057DE0" w:rsidP="00084E30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83" w:right="8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7D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084E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7D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</w:tbl>
    <w:p w14:paraId="240D0DC9" w14:textId="7B899816" w:rsidR="00E260C7" w:rsidRPr="005770F2" w:rsidRDefault="00E260C7" w:rsidP="00E260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515807F" w14:textId="689C7CED" w:rsidR="00B777EB" w:rsidRPr="00ED235E" w:rsidRDefault="00B777EB" w:rsidP="00396E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53C01BF5" w14:textId="77777777" w:rsidR="009E74D1" w:rsidRPr="00FA68EB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14CB7A8" w14:textId="25D76811" w:rsidR="009E74D1" w:rsidRPr="009E74D1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74D1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การลงทุนเพิ่ม</w:t>
      </w:r>
    </w:p>
    <w:p w14:paraId="272EA251" w14:textId="77777777" w:rsidR="009E74D1" w:rsidRPr="00FA68EB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F3165A7" w14:textId="47DC6A90" w:rsidR="00B777EB" w:rsidRDefault="009E74D1" w:rsidP="00FA6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74D1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57DE0" w:rsidRPr="00057DE0">
        <w:rPr>
          <w:rFonts w:ascii="Angsana New" w:hAnsi="Angsana New"/>
          <w:sz w:val="30"/>
          <w:szCs w:val="30"/>
        </w:rPr>
        <w:t>12</w:t>
      </w:r>
      <w:r w:rsidRPr="009E74D1">
        <w:rPr>
          <w:rFonts w:ascii="Angsana New" w:hAnsi="Angsana New"/>
          <w:sz w:val="30"/>
          <w:szCs w:val="30"/>
          <w:cs/>
        </w:rPr>
        <w:t xml:space="preserve"> มกราคม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9E74D1"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คณะกรรมการของบริษัทมีมติอนุมัติการลงทุนในธุรกิจกาแฟ</w:t>
      </w:r>
      <w:r w:rsidR="007F17BD">
        <w:rPr>
          <w:rFonts w:ascii="Angsana New" w:hAnsi="Angsana New"/>
          <w:sz w:val="30"/>
          <w:szCs w:val="30"/>
        </w:rPr>
        <w:t xml:space="preserve"> (</w:t>
      </w:r>
      <w:r w:rsidR="007F17BD">
        <w:rPr>
          <w:rFonts w:ascii="Angsana New" w:hAnsi="Angsana New" w:hint="cs"/>
          <w:sz w:val="30"/>
          <w:szCs w:val="30"/>
          <w:cs/>
        </w:rPr>
        <w:t>บริษัท เนชั่น คอฟฟี่ จำกัด</w:t>
      </w:r>
      <w:r w:rsidR="007F17BD">
        <w:rPr>
          <w:rFonts w:ascii="Angsana New" w:hAnsi="Angsana New"/>
          <w:sz w:val="30"/>
          <w:szCs w:val="30"/>
        </w:rPr>
        <w:t xml:space="preserve">) </w:t>
      </w:r>
      <w:r w:rsidRPr="009E74D1">
        <w:rPr>
          <w:rFonts w:ascii="Angsana New" w:hAnsi="Angsana New"/>
          <w:sz w:val="30"/>
          <w:szCs w:val="30"/>
          <w:cs/>
        </w:rPr>
        <w:t xml:space="preserve">ในมูลค่าการลงทุนจำนวน </w:t>
      </w:r>
      <w:r w:rsidR="00057DE0" w:rsidRPr="00057DE0">
        <w:rPr>
          <w:rFonts w:ascii="Angsana New" w:hAnsi="Angsana New"/>
          <w:sz w:val="30"/>
          <w:szCs w:val="30"/>
        </w:rPr>
        <w:t>4</w:t>
      </w:r>
      <w:r w:rsidRPr="009E74D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733F9">
        <w:rPr>
          <w:rFonts w:ascii="Angsana New" w:hAnsi="Angsana New"/>
          <w:sz w:val="30"/>
          <w:szCs w:val="30"/>
          <w:cs/>
        </w:rPr>
        <w:t>คิดเป็นสัดส่วน</w:t>
      </w:r>
      <w:r w:rsidRPr="009E74D1">
        <w:rPr>
          <w:rFonts w:ascii="Angsana New" w:hAnsi="Angsana New"/>
          <w:sz w:val="30"/>
          <w:szCs w:val="30"/>
          <w:cs/>
        </w:rPr>
        <w:t xml:space="preserve">ร้อยละ </w:t>
      </w:r>
      <w:r w:rsidR="00057DE0" w:rsidRPr="00057DE0">
        <w:rPr>
          <w:rFonts w:ascii="Angsana New" w:hAnsi="Angsana New"/>
          <w:sz w:val="30"/>
          <w:szCs w:val="30"/>
        </w:rPr>
        <w:t>40</w:t>
      </w:r>
      <w:r w:rsidR="007F7099">
        <w:rPr>
          <w:rFonts w:ascii="Angsana New" w:hAnsi="Angsana New"/>
          <w:sz w:val="30"/>
          <w:szCs w:val="30"/>
        </w:rPr>
        <w:t xml:space="preserve"> </w:t>
      </w:r>
      <w:r w:rsidR="007F17BD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8F25C6">
        <w:rPr>
          <w:rFonts w:ascii="Angsana New" w:hAnsi="Angsana New"/>
          <w:sz w:val="30"/>
          <w:szCs w:val="30"/>
          <w:cs/>
        </w:rPr>
        <w:t>โดยบริษัท</w:t>
      </w:r>
      <w:r w:rsidR="00D733F9">
        <w:rPr>
          <w:rFonts w:ascii="Angsana New" w:hAnsi="Angsana New"/>
          <w:sz w:val="30"/>
          <w:szCs w:val="30"/>
          <w:cs/>
        </w:rPr>
        <w:t>ได้จ่ายชำระค่า</w:t>
      </w:r>
      <w:r w:rsidR="008F25C6">
        <w:rPr>
          <w:rFonts w:ascii="Angsana New" w:hAnsi="Angsana New"/>
          <w:sz w:val="30"/>
          <w:szCs w:val="30"/>
          <w:cs/>
        </w:rPr>
        <w:t>หุ้นของบริษัทดังกล่าว</w:t>
      </w:r>
      <w:r w:rsidR="00D733F9">
        <w:rPr>
          <w:rFonts w:ascii="Angsana New" w:hAnsi="Angsana New"/>
          <w:sz w:val="30"/>
          <w:szCs w:val="30"/>
          <w:cs/>
        </w:rPr>
        <w:t>แล้ว</w:t>
      </w:r>
      <w:r w:rsidR="008F25C6">
        <w:rPr>
          <w:rFonts w:ascii="Angsana New" w:hAnsi="Angsana New"/>
          <w:sz w:val="30"/>
          <w:szCs w:val="30"/>
          <w:cs/>
        </w:rPr>
        <w:t xml:space="preserve">จำนวน </w:t>
      </w:r>
      <w:r w:rsidR="00057DE0" w:rsidRPr="00057DE0">
        <w:rPr>
          <w:rFonts w:ascii="Angsana New" w:hAnsi="Angsana New"/>
          <w:sz w:val="30"/>
          <w:szCs w:val="30"/>
        </w:rPr>
        <w:t>1</w:t>
      </w:r>
      <w:r w:rsidR="008F25C6">
        <w:rPr>
          <w:rFonts w:ascii="Angsana New" w:hAnsi="Angsana New"/>
          <w:sz w:val="30"/>
          <w:szCs w:val="30"/>
        </w:rPr>
        <w:t xml:space="preserve"> </w:t>
      </w:r>
      <w:r w:rsidR="008F25C6">
        <w:rPr>
          <w:rFonts w:ascii="Angsana New" w:hAnsi="Angsana New"/>
          <w:sz w:val="30"/>
          <w:szCs w:val="30"/>
          <w:cs/>
        </w:rPr>
        <w:t>ล้านบาท</w:t>
      </w:r>
    </w:p>
    <w:p w14:paraId="300CB622" w14:textId="50274FE8" w:rsidR="00B22B3A" w:rsidRDefault="00B22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CE0D911" w14:textId="2B329E8C" w:rsidR="00E826B9" w:rsidRPr="00AC365B" w:rsidRDefault="00E826B9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  <w:sectPr w:rsidR="00E826B9" w:rsidRPr="00AC365B" w:rsidSect="00FF3B25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08F45D09" w14:textId="6E84B4D8" w:rsidR="009B3313" w:rsidRPr="00AC365B" w:rsidRDefault="009B3313" w:rsidP="006C4F1E">
      <w:pPr>
        <w:pStyle w:val="block"/>
        <w:tabs>
          <w:tab w:val="left" w:pos="567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6C4F1E">
        <w:rPr>
          <w:rFonts w:ascii="Angsana New" w:hAnsi="Angsana New" w:cs="Angsana New"/>
          <w:sz w:val="30"/>
          <w:szCs w:val="30"/>
          <w:cs/>
          <w:lang w:bidi="th-TH"/>
        </w:rPr>
        <w:t>และกา</w:t>
      </w:r>
      <w:r w:rsidR="00DD3F94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 w:rsidR="006C4F1E">
        <w:rPr>
          <w:rFonts w:ascii="Angsana New" w:hAnsi="Angsana New" w:cs="Angsana New"/>
          <w:sz w:val="30"/>
          <w:szCs w:val="30"/>
          <w:cs/>
          <w:lang w:bidi="th-TH"/>
        </w:rPr>
        <w:t>ร่วมค้า</w:t>
      </w: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A621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มีนาคม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A621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621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F644FF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จากเงินลงทุน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สำหรับแต่ล</w:t>
      </w:r>
      <w:r w:rsidR="005417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ะงวดสามเดือนสิ้นสุดวันที่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41741">
        <w:rPr>
          <w:rFonts w:ascii="Angsana New" w:hAnsi="Angsana New" w:cs="Angsana New"/>
          <w:sz w:val="30"/>
          <w:szCs w:val="30"/>
          <w:cs/>
          <w:lang w:val="en-US" w:bidi="th-TH"/>
        </w:rPr>
        <w:t>มีนาคม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4174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14:paraId="21A1DF7D" w14:textId="77777777" w:rsidR="008D6378" w:rsidRPr="00046FE8" w:rsidRDefault="008D6378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31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90"/>
        <w:gridCol w:w="900"/>
        <w:gridCol w:w="990"/>
        <w:gridCol w:w="900"/>
        <w:gridCol w:w="180"/>
        <w:gridCol w:w="987"/>
        <w:gridCol w:w="180"/>
        <w:gridCol w:w="925"/>
        <w:gridCol w:w="178"/>
        <w:gridCol w:w="902"/>
        <w:gridCol w:w="185"/>
        <w:gridCol w:w="830"/>
        <w:gridCol w:w="183"/>
        <w:gridCol w:w="940"/>
        <w:gridCol w:w="180"/>
        <w:gridCol w:w="900"/>
        <w:gridCol w:w="180"/>
        <w:gridCol w:w="994"/>
      </w:tblGrid>
      <w:tr w:rsidR="006A7CC1" w:rsidRPr="00AC365B" w14:paraId="46AD6F11" w14:textId="77777777" w:rsidTr="003D2592">
        <w:trPr>
          <w:cantSplit/>
          <w:trHeight w:val="70"/>
          <w:tblHeader/>
        </w:trPr>
        <w:tc>
          <w:tcPr>
            <w:tcW w:w="1890" w:type="dxa"/>
          </w:tcPr>
          <w:p w14:paraId="62E3746C" w14:textId="77777777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24" w:type="dxa"/>
            <w:gridSpan w:val="18"/>
          </w:tcPr>
          <w:p w14:paraId="5183C1C4" w14:textId="29ADF9F8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6378" w:rsidRPr="00AC365B" w14:paraId="293FF383" w14:textId="77777777" w:rsidTr="003D2592">
        <w:trPr>
          <w:cantSplit/>
          <w:trHeight w:val="70"/>
          <w:tblHeader/>
        </w:trPr>
        <w:tc>
          <w:tcPr>
            <w:tcW w:w="1890" w:type="dxa"/>
          </w:tcPr>
          <w:p w14:paraId="63ECD468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0F9D7FC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283B177C" w14:textId="65A77E4D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067" w:type="dxa"/>
            <w:gridSpan w:val="3"/>
          </w:tcPr>
          <w:p w14:paraId="7E00B9F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EC768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168CF670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8D6D9D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2570CF7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73D33249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83D0D9D" w14:textId="6A6FCA42" w:rsidR="008D6378" w:rsidRPr="00AC365B" w:rsidRDefault="0054174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สำหรับงวด</w:t>
            </w:r>
          </w:p>
        </w:tc>
      </w:tr>
      <w:tr w:rsidR="008D6378" w:rsidRPr="00AC365B" w14:paraId="26A094B9" w14:textId="77777777" w:rsidTr="003D2592">
        <w:trPr>
          <w:cantSplit/>
          <w:trHeight w:val="70"/>
          <w:tblHeader/>
        </w:trPr>
        <w:tc>
          <w:tcPr>
            <w:tcW w:w="1890" w:type="dxa"/>
          </w:tcPr>
          <w:p w14:paraId="156DBA44" w14:textId="595BE3D0" w:rsidR="008D6378" w:rsidRPr="00AC365B" w:rsidRDefault="008D6378" w:rsidP="009842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2D8F75B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73A45528" w14:textId="12B89DD6" w:rsidR="008D6378" w:rsidRPr="00AC365B" w:rsidRDefault="0063669B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</w:t>
            </w:r>
            <w:r w:rsidR="00984200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</w:t>
            </w:r>
            <w:r w:rsidR="008D6378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067" w:type="dxa"/>
            <w:gridSpan w:val="3"/>
          </w:tcPr>
          <w:p w14:paraId="0263D1A7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6E995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0FFE1FEA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231B150C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61033A4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53E0D771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73B5F5B8" w14:textId="61BBD432" w:rsidR="008D6378" w:rsidRPr="00AC365B" w:rsidRDefault="0054174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</w:tr>
      <w:tr w:rsidR="00A62106" w:rsidRPr="00AC365B" w14:paraId="293D7788" w14:textId="77777777" w:rsidTr="003D2592">
        <w:trPr>
          <w:cantSplit/>
          <w:trHeight w:val="70"/>
          <w:tblHeader/>
        </w:trPr>
        <w:tc>
          <w:tcPr>
            <w:tcW w:w="1890" w:type="dxa"/>
          </w:tcPr>
          <w:p w14:paraId="3E000694" w14:textId="77777777" w:rsidR="00A62106" w:rsidRPr="00A62106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2092A5E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54AB2061" w14:textId="5766CC0B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440606F9" w14:textId="4F6C3491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6466137" w14:textId="23434EA7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50C3DE4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987" w:type="dxa"/>
          </w:tcPr>
          <w:p w14:paraId="01AF358A" w14:textId="26CAEAD8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9A59D37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25" w:type="dxa"/>
          </w:tcPr>
          <w:p w14:paraId="218D15A9" w14:textId="08297A0F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3C84B43C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2" w:type="dxa"/>
          </w:tcPr>
          <w:p w14:paraId="4A033258" w14:textId="36F05577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7AF3DEC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18E76C6A" w14:textId="0057EC11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0136E4B8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</w:rPr>
            </w:pPr>
          </w:p>
        </w:tc>
        <w:tc>
          <w:tcPr>
            <w:tcW w:w="940" w:type="dxa"/>
          </w:tcPr>
          <w:p w14:paraId="31F121E3" w14:textId="7692D8B9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AADE067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693B7" w14:textId="306BEC18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4DDAFD5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F402A" w14:textId="26FFF59F" w:rsidR="00A62106" w:rsidRPr="00541741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</w:t>
            </w:r>
            <w:r w:rsidR="00416482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A62106" w:rsidRPr="00AC365B" w14:paraId="205FFBDC" w14:textId="77777777" w:rsidTr="003D2592">
        <w:trPr>
          <w:cantSplit/>
          <w:trHeight w:val="70"/>
          <w:tblHeader/>
        </w:trPr>
        <w:tc>
          <w:tcPr>
            <w:tcW w:w="1890" w:type="dxa"/>
          </w:tcPr>
          <w:p w14:paraId="797640DD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48A35F5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E8C51CF" w14:textId="409CFDEC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282B528F" w14:textId="06139927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210B020E" w14:textId="13BA0430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E5A9F37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359AC970" w14:textId="358D404C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E2E99F8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14:paraId="2CD56F20" w14:textId="208EB189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314E2AA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348448A" w14:textId="61D66E8D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267A1F2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3608E2EC" w14:textId="35107AEA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0DF6387A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39E15166" w14:textId="728C9FEA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3FC8EEC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03B78B" w14:textId="7FF137F7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8A53819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65E070" w14:textId="7BAD49EA" w:rsidR="00A62106" w:rsidRPr="00AC365B" w:rsidRDefault="00057DE0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A62106" w:rsidRPr="00AC365B" w14:paraId="2B4E2D50" w14:textId="77777777" w:rsidTr="003D2592">
        <w:trPr>
          <w:cantSplit/>
        </w:trPr>
        <w:tc>
          <w:tcPr>
            <w:tcW w:w="1890" w:type="dxa"/>
            <w:vAlign w:val="bottom"/>
          </w:tcPr>
          <w:p w14:paraId="1D4DF23A" w14:textId="09237292" w:rsidR="00A62106" w:rsidRPr="005A1740" w:rsidRDefault="008D6CC6" w:rsidP="005A174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174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90" w:type="dxa"/>
            <w:vAlign w:val="bottom"/>
          </w:tcPr>
          <w:p w14:paraId="5252639A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DC3DE31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8640" w:type="dxa"/>
            <w:gridSpan w:val="15"/>
            <w:vAlign w:val="bottom"/>
          </w:tcPr>
          <w:p w14:paraId="1E2FD013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0199B" w:rsidRPr="00AC365B" w14:paraId="57640960" w14:textId="77777777" w:rsidTr="003D2592">
        <w:trPr>
          <w:cantSplit/>
        </w:trPr>
        <w:tc>
          <w:tcPr>
            <w:tcW w:w="1890" w:type="dxa"/>
          </w:tcPr>
          <w:p w14:paraId="08D45B64" w14:textId="6F2F5D19" w:rsidR="0020199B" w:rsidRPr="00AC365B" w:rsidRDefault="005A1740" w:rsidP="00A6210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5A1740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แนท บิสสิเนส </w:t>
            </w:r>
            <w:r w:rsidR="003D259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A1740">
              <w:rPr>
                <w:rFonts w:ascii="Angsana New" w:hAnsi="Angsana New"/>
                <w:sz w:val="28"/>
                <w:szCs w:val="28"/>
                <w:cs/>
              </w:rPr>
              <w:t>คอนเน็คท์ จำกัด</w:t>
            </w:r>
          </w:p>
        </w:tc>
        <w:tc>
          <w:tcPr>
            <w:tcW w:w="1890" w:type="dxa"/>
            <w:vAlign w:val="bottom"/>
          </w:tcPr>
          <w:p w14:paraId="55C2BBF5" w14:textId="0B3241A4" w:rsidR="0020199B" w:rsidRPr="00AC365B" w:rsidRDefault="005A1740" w:rsidP="009C4E85">
            <w:pPr>
              <w:tabs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A1740">
              <w:rPr>
                <w:rFonts w:ascii="Angsana New" w:hAnsi="Angsana New"/>
                <w:sz w:val="28"/>
                <w:szCs w:val="28"/>
                <w:cs/>
              </w:rPr>
              <w:t>ให้บริ</w:t>
            </w:r>
            <w:r w:rsidR="003D2592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5A1740">
              <w:rPr>
                <w:rFonts w:ascii="Angsana New" w:hAnsi="Angsana New"/>
                <w:sz w:val="28"/>
                <w:szCs w:val="28"/>
                <w:cs/>
              </w:rPr>
              <w:t>แอพพลิเคชั่นเกี่ยวกับการเงินและการลงทุน</w:t>
            </w:r>
          </w:p>
        </w:tc>
        <w:tc>
          <w:tcPr>
            <w:tcW w:w="900" w:type="dxa"/>
            <w:vAlign w:val="bottom"/>
          </w:tcPr>
          <w:p w14:paraId="2AB17B6C" w14:textId="6D0C717D" w:rsidR="0020199B" w:rsidRPr="00AC365B" w:rsidRDefault="00057DE0" w:rsidP="00A6210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  <w:r w:rsidR="008D6CC6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90" w:type="dxa"/>
            <w:tcBorders>
              <w:top w:val="single" w:sz="4" w:space="0" w:color="FFFFFF" w:themeColor="background1"/>
            </w:tcBorders>
            <w:vAlign w:val="bottom"/>
          </w:tcPr>
          <w:p w14:paraId="75D8BAC5" w14:textId="44CDACC1" w:rsidR="0020199B" w:rsidRPr="005A1740" w:rsidRDefault="00057DE0" w:rsidP="00A6210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  <w:r w:rsidR="005A17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1681FDEC" w14:textId="3E7DE6CC" w:rsidR="0020199B" w:rsidRPr="00AC365B" w:rsidRDefault="00057DE0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="008D6C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3F6FF02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05A1B304" w14:textId="07EE430F" w:rsidR="0020199B" w:rsidRPr="00AC365B" w:rsidRDefault="00057DE0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="005A17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75D5847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43105BA2" w14:textId="31EDA2BF" w:rsidR="0020199B" w:rsidRPr="004059B5" w:rsidRDefault="00057DE0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8D6CC6" w:rsidRPr="004059B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65982666" w14:textId="77777777" w:rsidR="0020199B" w:rsidRPr="004059B5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905FB03" w14:textId="200ECEFE" w:rsidR="0020199B" w:rsidRPr="004059B5" w:rsidRDefault="00057DE0" w:rsidP="005A17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5A1740" w:rsidRPr="00405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5" w:type="dxa"/>
            <w:vAlign w:val="bottom"/>
          </w:tcPr>
          <w:p w14:paraId="157B6168" w14:textId="77777777" w:rsidR="0020199B" w:rsidRPr="004059B5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498EA" w14:textId="521F5126" w:rsidR="0020199B" w:rsidRPr="009C4E85" w:rsidRDefault="00057DE0" w:rsidP="009C4E8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8D6CC6" w:rsidRPr="009C4E8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83" w:type="dxa"/>
            <w:vAlign w:val="bottom"/>
          </w:tcPr>
          <w:p w14:paraId="7D7B2371" w14:textId="77777777" w:rsidR="0020199B" w:rsidRPr="004059B5" w:rsidRDefault="0020199B" w:rsidP="005A17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780BAF77" w14:textId="51798109" w:rsidR="0020199B" w:rsidRPr="004059B5" w:rsidRDefault="00057DE0" w:rsidP="00D91829">
            <w:pPr>
              <w:pStyle w:val="acctfourfigures"/>
              <w:tabs>
                <w:tab w:val="clear" w:pos="765"/>
                <w:tab w:val="decimal" w:pos="641"/>
                <w:tab w:val="left" w:pos="68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A1740" w:rsidRPr="00405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  <w:vAlign w:val="bottom"/>
          </w:tcPr>
          <w:p w14:paraId="73576D86" w14:textId="77777777" w:rsidR="0020199B" w:rsidRPr="004059B5" w:rsidRDefault="0020199B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11B346" w14:textId="1E2958C1" w:rsidR="0020199B" w:rsidRPr="004059B5" w:rsidRDefault="008D6CC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9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E177F89" w14:textId="77777777" w:rsidR="0020199B" w:rsidRPr="004059B5" w:rsidRDefault="0020199B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849564" w14:textId="02B4D442" w:rsidR="0020199B" w:rsidRPr="004059B5" w:rsidRDefault="008D6CC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59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199B" w:rsidRPr="00AC365B" w14:paraId="55895DFD" w14:textId="77777777" w:rsidTr="003D2592">
        <w:trPr>
          <w:cantSplit/>
        </w:trPr>
        <w:tc>
          <w:tcPr>
            <w:tcW w:w="1890" w:type="dxa"/>
          </w:tcPr>
          <w:p w14:paraId="6E2B33D9" w14:textId="77777777" w:rsidR="0020199B" w:rsidRPr="00AC365B" w:rsidRDefault="0020199B" w:rsidP="00A6210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A70F4BC" w14:textId="77777777" w:rsidR="0020199B" w:rsidRPr="00AC365B" w:rsidRDefault="0020199B" w:rsidP="00A621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A698F2A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FFFFFF" w:themeColor="background1"/>
            </w:tcBorders>
            <w:vAlign w:val="bottom"/>
          </w:tcPr>
          <w:p w14:paraId="2EA600F2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17F10B7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B11D49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0FBD6D70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1C1529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14:paraId="5D64BDEE" w14:textId="50D4F156" w:rsidR="0020199B" w:rsidRPr="00AC365B" w:rsidRDefault="00057DE0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8D6C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7CD72CFF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5E63529" w14:textId="41FD54A5" w:rsidR="0020199B" w:rsidRPr="00AC365B" w:rsidRDefault="00057DE0" w:rsidP="005A174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5A174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5" w:type="dxa"/>
            <w:vAlign w:val="bottom"/>
          </w:tcPr>
          <w:p w14:paraId="4B924FEB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0C509" w14:textId="1B516569" w:rsidR="0020199B" w:rsidRPr="00AC365B" w:rsidRDefault="00057DE0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8D6CC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83" w:type="dxa"/>
            <w:vAlign w:val="bottom"/>
          </w:tcPr>
          <w:p w14:paraId="6963BBDD" w14:textId="77777777" w:rsidR="0020199B" w:rsidRPr="00AC365B" w:rsidRDefault="0020199B" w:rsidP="00A6210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vAlign w:val="bottom"/>
          </w:tcPr>
          <w:p w14:paraId="322B0612" w14:textId="76ED4E26" w:rsidR="0020199B" w:rsidRPr="00AC365B" w:rsidRDefault="00057DE0" w:rsidP="00D91829">
            <w:pPr>
              <w:pStyle w:val="acctfourfigures"/>
              <w:tabs>
                <w:tab w:val="clear" w:pos="765"/>
                <w:tab w:val="decimal" w:pos="641"/>
                <w:tab w:val="left" w:pos="683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5A174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  <w:vAlign w:val="bottom"/>
          </w:tcPr>
          <w:p w14:paraId="3794B2E3" w14:textId="77777777" w:rsidR="0020199B" w:rsidRPr="00AC365B" w:rsidRDefault="0020199B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E9F79D7" w14:textId="333E93B2" w:rsidR="0020199B" w:rsidRDefault="008D6CC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1222F8" w14:textId="77777777" w:rsidR="0020199B" w:rsidRPr="00AC365B" w:rsidRDefault="0020199B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D45337" w14:textId="6E3F8B1E" w:rsidR="0020199B" w:rsidRPr="00AC365B" w:rsidRDefault="008D6CC6" w:rsidP="00A6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A706C8C" w14:textId="008A0A7A" w:rsidR="00046FE8" w:rsidRDefault="00046FE8"/>
    <w:tbl>
      <w:tblPr>
        <w:tblW w:w="14968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450"/>
        <w:gridCol w:w="882"/>
        <w:gridCol w:w="810"/>
        <w:gridCol w:w="900"/>
        <w:gridCol w:w="180"/>
        <w:gridCol w:w="819"/>
        <w:gridCol w:w="180"/>
        <w:gridCol w:w="814"/>
        <w:gridCol w:w="180"/>
        <w:gridCol w:w="900"/>
        <w:gridCol w:w="180"/>
        <w:gridCol w:w="866"/>
        <w:gridCol w:w="180"/>
        <w:gridCol w:w="810"/>
        <w:gridCol w:w="180"/>
        <w:gridCol w:w="831"/>
        <w:gridCol w:w="180"/>
        <w:gridCol w:w="810"/>
        <w:gridCol w:w="180"/>
        <w:gridCol w:w="882"/>
        <w:gridCol w:w="180"/>
        <w:gridCol w:w="874"/>
      </w:tblGrid>
      <w:tr w:rsidR="00DD784B" w:rsidRPr="00E22417" w14:paraId="07E745A3" w14:textId="77777777" w:rsidTr="00986096">
        <w:trPr>
          <w:cantSplit/>
          <w:trHeight w:val="71"/>
          <w:tblHeader/>
        </w:trPr>
        <w:tc>
          <w:tcPr>
            <w:tcW w:w="1700" w:type="dxa"/>
          </w:tcPr>
          <w:p w14:paraId="34FB895D" w14:textId="77777777" w:rsidR="00DD784B" w:rsidRPr="00E22417" w:rsidRDefault="00DD784B" w:rsidP="00986096">
            <w:pPr>
              <w:pStyle w:val="acctfourfigures"/>
              <w:pageBreakBefore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/>
                <w:sz w:val="28"/>
                <w:szCs w:val="28"/>
                <w:rtl/>
                <w:cs/>
              </w:rPr>
              <w:lastRenderedPageBreak/>
              <w:br w:type="page"/>
            </w:r>
            <w:r w:rsidRPr="00E22417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450" w:type="dxa"/>
          </w:tcPr>
          <w:p w14:paraId="30D18183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818" w:type="dxa"/>
            <w:gridSpan w:val="21"/>
          </w:tcPr>
          <w:p w14:paraId="7062586D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D784B" w:rsidRPr="00E22417" w14:paraId="734F6245" w14:textId="77777777" w:rsidTr="00986096">
        <w:trPr>
          <w:cantSplit/>
          <w:trHeight w:val="71"/>
          <w:tblHeader/>
        </w:trPr>
        <w:tc>
          <w:tcPr>
            <w:tcW w:w="1700" w:type="dxa"/>
          </w:tcPr>
          <w:p w14:paraId="4E673164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0" w:type="dxa"/>
          </w:tcPr>
          <w:p w14:paraId="67DEA57D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92" w:type="dxa"/>
            <w:gridSpan w:val="2"/>
          </w:tcPr>
          <w:p w14:paraId="637F9648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99" w:type="dxa"/>
            <w:gridSpan w:val="3"/>
          </w:tcPr>
          <w:p w14:paraId="30B53B3F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3AEB9BA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</w:tcPr>
          <w:p w14:paraId="5117E63E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CE8B1EA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6" w:type="dxa"/>
            <w:gridSpan w:val="3"/>
          </w:tcPr>
          <w:p w14:paraId="25FE2C3C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F3C58D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gridSpan w:val="3"/>
          </w:tcPr>
          <w:p w14:paraId="7CEE7E32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6C4B68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6" w:type="dxa"/>
            <w:gridSpan w:val="3"/>
          </w:tcPr>
          <w:p w14:paraId="2995CFBE" w14:textId="3291B877" w:rsidR="00DD784B" w:rsidRPr="00E22417" w:rsidRDefault="00DD784B" w:rsidP="00D9182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 w:hanging="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สำหรับงวด</w:t>
            </w:r>
          </w:p>
        </w:tc>
      </w:tr>
      <w:tr w:rsidR="00DD784B" w:rsidRPr="00E22417" w14:paraId="1CFFEE68" w14:textId="77777777" w:rsidTr="00986096">
        <w:trPr>
          <w:cantSplit/>
          <w:trHeight w:val="71"/>
          <w:tblHeader/>
        </w:trPr>
        <w:tc>
          <w:tcPr>
            <w:tcW w:w="1700" w:type="dxa"/>
          </w:tcPr>
          <w:p w14:paraId="4779DE63" w14:textId="4CF6AB6F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0" w:type="dxa"/>
          </w:tcPr>
          <w:p w14:paraId="29555668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92" w:type="dxa"/>
            <w:gridSpan w:val="2"/>
          </w:tcPr>
          <w:p w14:paraId="49E09079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99" w:type="dxa"/>
            <w:gridSpan w:val="3"/>
          </w:tcPr>
          <w:p w14:paraId="471350BE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B0D5A3F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</w:tcPr>
          <w:p w14:paraId="5A4BF8D4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F95C3F8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6" w:type="dxa"/>
            <w:gridSpan w:val="3"/>
          </w:tcPr>
          <w:p w14:paraId="1F8BCA9A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0E830B0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gridSpan w:val="3"/>
          </w:tcPr>
          <w:p w14:paraId="76A0B95C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ราคาทุน </w:t>
            </w:r>
            <w:r w:rsidRPr="00E224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E224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</w:tcPr>
          <w:p w14:paraId="0EF3EE12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6" w:type="dxa"/>
            <w:gridSpan w:val="3"/>
          </w:tcPr>
          <w:p w14:paraId="3F00CE87" w14:textId="5F602FB0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</w:tr>
      <w:tr w:rsidR="00DD784B" w:rsidRPr="00E22417" w14:paraId="353717C4" w14:textId="77777777" w:rsidTr="00986096">
        <w:trPr>
          <w:cantSplit/>
          <w:trHeight w:val="71"/>
          <w:tblHeader/>
        </w:trPr>
        <w:tc>
          <w:tcPr>
            <w:tcW w:w="1700" w:type="dxa"/>
          </w:tcPr>
          <w:p w14:paraId="2169CBB3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0" w:type="dxa"/>
          </w:tcPr>
          <w:p w14:paraId="72B8432D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21F61B8C" w14:textId="2C2E2619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810" w:type="dxa"/>
          </w:tcPr>
          <w:p w14:paraId="798B899F" w14:textId="028A237D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792B88B4" w14:textId="3770F02E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628499E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229CFF5A" w14:textId="56D0A6C8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BFCE813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</w:tcPr>
          <w:p w14:paraId="30600C93" w14:textId="62407C10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FCF3DFD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8A03E6" w14:textId="77C6D0DF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5C48B76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6" w:type="dxa"/>
          </w:tcPr>
          <w:p w14:paraId="7026FFE9" w14:textId="5F49D813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33489E1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9A3682" w14:textId="43061DD3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429F4CB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1" w:type="dxa"/>
          </w:tcPr>
          <w:p w14:paraId="58A0C1DF" w14:textId="583388A1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="00DD784B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A3A75B5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C27799" w14:textId="38F21D25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272F011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0E707A98" w14:textId="431DFF26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 xml:space="preserve"> </w:t>
            </w:r>
            <w:r w:rsidR="00DD784B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C1BD877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234BFD09" w14:textId="4AA1DE1F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DD784B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</w:t>
            </w:r>
            <w:r w:rsidR="00DD784B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DD784B" w:rsidRPr="00E22417" w14:paraId="133D38DC" w14:textId="77777777" w:rsidTr="00986096">
        <w:trPr>
          <w:cantSplit/>
          <w:trHeight w:val="71"/>
          <w:tblHeader/>
        </w:trPr>
        <w:tc>
          <w:tcPr>
            <w:tcW w:w="1700" w:type="dxa"/>
          </w:tcPr>
          <w:p w14:paraId="0DD4E845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0" w:type="dxa"/>
          </w:tcPr>
          <w:p w14:paraId="3BDF4462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7F4F289B" w14:textId="162C94D4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1AD5CDAE" w14:textId="530AD78E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174039FF" w14:textId="2727F66F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5FD9E71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3DB40E5F" w14:textId="18A06EF3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F982AA1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</w:tcPr>
          <w:p w14:paraId="4BA82D57" w14:textId="206A3A0E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DE04E0E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1F34B1" w14:textId="486E6733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53560B0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6" w:type="dxa"/>
          </w:tcPr>
          <w:p w14:paraId="7BCB1979" w14:textId="360EABEA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99D397C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B30DB5" w14:textId="74706BDA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21B36A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1" w:type="dxa"/>
          </w:tcPr>
          <w:p w14:paraId="6EECE177" w14:textId="024CBD53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928B18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EECABE" w14:textId="24F4C8AD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3E4CF9D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3BFD85CA" w14:textId="2B3B417A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802625D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5E84444D" w14:textId="40E93C7C" w:rsidR="00DD784B" w:rsidRPr="00E22417" w:rsidRDefault="00057DE0" w:rsidP="00986096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DD784B" w:rsidRPr="00E22417" w14:paraId="69E2625A" w14:textId="77777777" w:rsidTr="00986096">
        <w:trPr>
          <w:cantSplit/>
          <w:trHeight w:val="357"/>
        </w:trPr>
        <w:tc>
          <w:tcPr>
            <w:tcW w:w="1700" w:type="dxa"/>
            <w:vAlign w:val="bottom"/>
          </w:tcPr>
          <w:p w14:paraId="1D977759" w14:textId="77777777" w:rsidR="00DD784B" w:rsidRPr="00E22417" w:rsidRDefault="00DD784B" w:rsidP="0098609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0" w:type="dxa"/>
          </w:tcPr>
          <w:p w14:paraId="56CA4D33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2A007C63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2241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E2241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0126" w:type="dxa"/>
            <w:gridSpan w:val="19"/>
          </w:tcPr>
          <w:p w14:paraId="6FB0BA27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2241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435BC" w:rsidRPr="00E22417" w14:paraId="09EDEAB4" w14:textId="77777777" w:rsidTr="000435BC">
        <w:trPr>
          <w:cantSplit/>
          <w:trHeight w:val="308"/>
        </w:trPr>
        <w:tc>
          <w:tcPr>
            <w:tcW w:w="1700" w:type="dxa"/>
          </w:tcPr>
          <w:p w14:paraId="04FCCB88" w14:textId="56F9EC9A" w:rsidR="000435BC" w:rsidRPr="000435BC" w:rsidRDefault="000435BC" w:rsidP="0098609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435B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0" w:type="dxa"/>
            <w:vAlign w:val="bottom"/>
          </w:tcPr>
          <w:p w14:paraId="7118CF75" w14:textId="77777777" w:rsidR="000435BC" w:rsidRPr="00DD784B" w:rsidRDefault="000435BC" w:rsidP="00DD784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70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5FDBBE67" w14:textId="77777777" w:rsidR="000435BC" w:rsidRDefault="000435BC" w:rsidP="00DD784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C245BD9" w14:textId="77777777" w:rsidR="000435BC" w:rsidRDefault="000435BC" w:rsidP="009860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E452EB" w14:textId="77777777" w:rsidR="000435BC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4DFF53" w14:textId="77777777" w:rsidR="000435BC" w:rsidRPr="00E22417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0648F9F5" w14:textId="77777777" w:rsidR="000435BC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A9E793" w14:textId="77777777" w:rsidR="000435BC" w:rsidRPr="00E22417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925B563" w14:textId="77777777" w:rsidR="000435BC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AC7FA3" w14:textId="77777777" w:rsidR="000435BC" w:rsidRPr="00E22417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A986E8" w14:textId="77777777" w:rsidR="000435BC" w:rsidRDefault="000435BC" w:rsidP="009860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A91AF8" w14:textId="77777777" w:rsidR="000435BC" w:rsidRPr="00E22417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3E7C67C6" w14:textId="77777777" w:rsidR="000435BC" w:rsidRPr="00E22417" w:rsidRDefault="000435BC" w:rsidP="009860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A5F2F1" w14:textId="77777777" w:rsidR="000435BC" w:rsidRPr="00E22417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A65E37E" w14:textId="77777777" w:rsidR="000435BC" w:rsidRPr="00E22417" w:rsidRDefault="000435BC" w:rsidP="009860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50762" w14:textId="77777777" w:rsidR="000435BC" w:rsidRPr="00E22417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1" w:type="dxa"/>
            <w:vAlign w:val="bottom"/>
          </w:tcPr>
          <w:p w14:paraId="6488ED53" w14:textId="77777777" w:rsidR="000435BC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05883B" w14:textId="77777777" w:rsidR="000435BC" w:rsidRPr="00E22417" w:rsidRDefault="000435BC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34832AD" w14:textId="77777777" w:rsidR="000435BC" w:rsidRDefault="000435BC" w:rsidP="00986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CCD869" w14:textId="77777777" w:rsidR="000435BC" w:rsidRPr="00E22417" w:rsidRDefault="000435BC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2" w:type="dxa"/>
            <w:vAlign w:val="bottom"/>
          </w:tcPr>
          <w:p w14:paraId="74970B82" w14:textId="77777777" w:rsidR="000435BC" w:rsidRPr="00E22417" w:rsidRDefault="000435BC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1A1727C" w14:textId="77777777" w:rsidR="000435BC" w:rsidRPr="00E22417" w:rsidRDefault="000435BC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09B1ED6B" w14:textId="77777777" w:rsidR="000435BC" w:rsidRPr="00E22417" w:rsidRDefault="000435BC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84B" w:rsidRPr="00E22417" w14:paraId="6F14A81D" w14:textId="77777777" w:rsidTr="00D91829">
        <w:trPr>
          <w:cantSplit/>
          <w:trHeight w:val="749"/>
        </w:trPr>
        <w:tc>
          <w:tcPr>
            <w:tcW w:w="1700" w:type="dxa"/>
          </w:tcPr>
          <w:p w14:paraId="2CE3FE06" w14:textId="4044A455" w:rsidR="00DD784B" w:rsidRPr="00E22417" w:rsidRDefault="00DD784B" w:rsidP="00D91829">
            <w:pPr>
              <w:tabs>
                <w:tab w:val="left" w:pos="540"/>
              </w:tabs>
              <w:spacing w:line="240" w:lineRule="auto"/>
              <w:ind w:left="97" w:hanging="90"/>
              <w:rPr>
                <w:rFonts w:ascii="Angsana New" w:hAnsi="Angsana New"/>
                <w:sz w:val="27"/>
                <w:szCs w:val="27"/>
              </w:rPr>
            </w:pPr>
            <w:r w:rsidRPr="00DD784B">
              <w:rPr>
                <w:rFonts w:ascii="Angsana New" w:hAnsi="Angsana New"/>
                <w:sz w:val="27"/>
                <w:szCs w:val="27"/>
                <w:cs/>
              </w:rPr>
              <w:t>บริษัท เนชั่น คอฟฟี่ จำกัด</w:t>
            </w:r>
          </w:p>
        </w:tc>
        <w:tc>
          <w:tcPr>
            <w:tcW w:w="1450" w:type="dxa"/>
            <w:vAlign w:val="bottom"/>
          </w:tcPr>
          <w:p w14:paraId="4194F22A" w14:textId="16070245" w:rsidR="00DD784B" w:rsidRPr="00E22417" w:rsidRDefault="00DD784B" w:rsidP="00D9182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70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DD784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จำหน่ายอาหาร</w:t>
            </w:r>
            <w:r w:rsidR="008D6D8C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br/>
              <w:t xml:space="preserve">   </w:t>
            </w:r>
            <w:r w:rsidRPr="00DD784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และเครื่องดื่ม</w:t>
            </w:r>
          </w:p>
        </w:tc>
        <w:tc>
          <w:tcPr>
            <w:tcW w:w="882" w:type="dxa"/>
            <w:vAlign w:val="bottom"/>
          </w:tcPr>
          <w:p w14:paraId="0A1B01C3" w14:textId="40AFFB3A" w:rsidR="00DD784B" w:rsidRPr="00E22417" w:rsidRDefault="00057DE0" w:rsidP="00500B68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  <w:r w:rsidR="00DD784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491F5AC6" w14:textId="363AFD20" w:rsidR="00DD784B" w:rsidRPr="00E22417" w:rsidRDefault="00DD784B" w:rsidP="009860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52EA3BF7" w14:textId="785DE887" w:rsidR="00DD784B" w:rsidRPr="00E22417" w:rsidRDefault="00057DE0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DD78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7F0B4AFE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6F48F16D" w14:textId="36C55C6D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62C5E0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44E1623" w14:textId="6109B486" w:rsidR="00DD784B" w:rsidRPr="00E22417" w:rsidRDefault="00057DE0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DD78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2B42EE8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784D3A" w14:textId="45E0354C" w:rsidR="00DD784B" w:rsidRPr="00E22417" w:rsidRDefault="00DD784B" w:rsidP="0051458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786D5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143C6E47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5F458C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FC0F0E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2241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DA8E63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1" w:type="dxa"/>
            <w:vAlign w:val="bottom"/>
          </w:tcPr>
          <w:p w14:paraId="05954103" w14:textId="038E0038" w:rsidR="00DD784B" w:rsidRPr="00E22417" w:rsidRDefault="00057DE0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DD78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9EBC9C9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A8F89C" w14:textId="21072FFD" w:rsidR="00DD784B" w:rsidRPr="00E22417" w:rsidRDefault="00DD784B" w:rsidP="00986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567BA5" w14:textId="77777777" w:rsidR="00DD784B" w:rsidRPr="00E22417" w:rsidRDefault="00DD784B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2" w:type="dxa"/>
            <w:vAlign w:val="bottom"/>
          </w:tcPr>
          <w:p w14:paraId="06D25644" w14:textId="77777777" w:rsidR="00DD784B" w:rsidRPr="00E22417" w:rsidRDefault="00DD784B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4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E4422C7" w14:textId="77777777" w:rsidR="00DD784B" w:rsidRPr="00E22417" w:rsidRDefault="00DD784B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26F70F5A" w14:textId="77777777" w:rsidR="00DD784B" w:rsidRPr="00E22417" w:rsidRDefault="00DD784B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4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784B" w:rsidRPr="00E22417" w14:paraId="0237AD4A" w14:textId="77777777" w:rsidTr="00986096">
        <w:trPr>
          <w:cantSplit/>
          <w:trHeight w:val="397"/>
        </w:trPr>
        <w:tc>
          <w:tcPr>
            <w:tcW w:w="1700" w:type="dxa"/>
          </w:tcPr>
          <w:p w14:paraId="06825820" w14:textId="77777777" w:rsidR="00DD784B" w:rsidRPr="00E22417" w:rsidRDefault="00DD784B" w:rsidP="0098609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0" w:type="dxa"/>
          </w:tcPr>
          <w:p w14:paraId="517B7334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07FF78D9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ECBBFF9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909491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041BC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5106B8F0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F1C1C2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2D88A" w14:textId="3569F1B1" w:rsidR="00DD784B" w:rsidRPr="00E22417" w:rsidRDefault="00057DE0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DD78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459EE49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763A7" w14:textId="7C303E6C" w:rsidR="00DD784B" w:rsidRPr="00E22417" w:rsidRDefault="00DD784B" w:rsidP="0051458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56BE55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0935B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2241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B1C0AE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9BD03" w14:textId="77777777" w:rsidR="00DD784B" w:rsidRPr="00E22417" w:rsidRDefault="00DD784B" w:rsidP="009860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2241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14E1DA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91FCA" w14:textId="46A450C9" w:rsidR="00DD784B" w:rsidRPr="00E22417" w:rsidRDefault="00057DE0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DD78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FB5800B" w14:textId="77777777" w:rsidR="00DD784B" w:rsidRPr="00E22417" w:rsidRDefault="00DD784B" w:rsidP="009860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E02E8" w14:textId="511D29DB" w:rsidR="00DD784B" w:rsidRPr="00E22417" w:rsidRDefault="00DD784B" w:rsidP="00986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C2611D" w14:textId="77777777" w:rsidR="00DD784B" w:rsidRPr="00E22417" w:rsidRDefault="00DD784B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5F6A" w14:textId="77777777" w:rsidR="00DD784B" w:rsidRPr="00E22417" w:rsidRDefault="00DD784B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24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79D4319" w14:textId="77777777" w:rsidR="00DD784B" w:rsidRPr="00E22417" w:rsidRDefault="00DD784B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3C48B" w14:textId="77777777" w:rsidR="00DD784B" w:rsidRPr="00E22417" w:rsidRDefault="00DD784B" w:rsidP="00986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241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26F1115" w14:textId="77777777" w:rsidR="00855915" w:rsidRDefault="00855915" w:rsidP="003E5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D188A42" w14:textId="7E7EA2E8" w:rsidR="000B3A48" w:rsidRPr="00AC365B" w:rsidRDefault="000B3A48" w:rsidP="003E5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30"/>
          <w:szCs w:val="30"/>
          <w:lang w:val="en-GB"/>
        </w:rPr>
      </w:pPr>
      <w:r w:rsidRPr="00AC365B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D715E5">
        <w:rPr>
          <w:rFonts w:ascii="Angsana New" w:hAnsi="Angsana New"/>
          <w:sz w:val="30"/>
          <w:szCs w:val="30"/>
          <w:cs/>
          <w:lang w:val="en-GB"/>
        </w:rPr>
        <w:t>และการร่วมค้า</w:t>
      </w:r>
      <w:r w:rsidR="001D6DF9">
        <w:rPr>
          <w:rFonts w:ascii="Angsana New" w:hAnsi="Angsana New"/>
          <w:sz w:val="30"/>
          <w:szCs w:val="30"/>
          <w:cs/>
          <w:lang w:val="en-GB"/>
        </w:rPr>
        <w:t>ดังกล่าว</w:t>
      </w:r>
      <w:r w:rsidRPr="00AC365B">
        <w:rPr>
          <w:rFonts w:ascii="Angsana New" w:hAnsi="Angsana New"/>
          <w:sz w:val="30"/>
          <w:szCs w:val="30"/>
          <w:cs/>
          <w:lang w:val="en-GB"/>
        </w:rPr>
        <w:t>ดำเนินธุรกิจในประเทศไทย กลุ่มบริษัทไม่มีเงินลงทุนในบริษัทร่วม</w:t>
      </w:r>
      <w:r w:rsidR="00DD784B">
        <w:rPr>
          <w:rFonts w:ascii="Angsana New" w:hAnsi="Angsana New"/>
          <w:sz w:val="30"/>
          <w:szCs w:val="30"/>
          <w:cs/>
          <w:lang w:val="en-GB"/>
        </w:rPr>
        <w:t>และการร่วมค้า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ซึ่งจดทะเบียนในตลาดหลักทรัพย์ ดังนั้นจึงไม่มีราคาที่เปิดเผยต่อสาธารณชน </w:t>
      </w:r>
    </w:p>
    <w:p w14:paraId="0A5D2E84" w14:textId="77777777" w:rsidR="003E50B1" w:rsidRPr="00AC365B" w:rsidRDefault="003E50B1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546C4AEE" w14:textId="3125A625" w:rsidR="009B3313" w:rsidRPr="00AC365B" w:rsidRDefault="009B3313" w:rsidP="0021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56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9B3313" w:rsidRPr="00AC365B" w:rsidSect="00B75C63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72C2858" w14:textId="77777777" w:rsidR="00A1451E" w:rsidRPr="00ED235E" w:rsidRDefault="00A1451E" w:rsidP="00A1451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E9C90E" w14:textId="7ADF0803" w:rsidR="006D2E58" w:rsidRPr="00A1451E" w:rsidRDefault="006D2E58" w:rsidP="0051170D">
      <w:pPr>
        <w:pStyle w:val="block"/>
        <w:tabs>
          <w:tab w:val="left" w:pos="567"/>
        </w:tabs>
        <w:spacing w:after="0" w:line="240" w:lineRule="auto"/>
        <w:ind w:left="0"/>
        <w:rPr>
          <w:rFonts w:ascii="Angsana New" w:hAnsi="Angsana New" w:cs="Angsana New"/>
          <w:sz w:val="6"/>
          <w:szCs w:val="6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4C56B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C56BC">
        <w:rPr>
          <w:rFonts w:ascii="Angsana New" w:hAnsi="Angsana New" w:cs="Angsana New"/>
          <w:sz w:val="30"/>
          <w:szCs w:val="30"/>
          <w:cs/>
          <w:lang w:bidi="th-TH"/>
        </w:rPr>
        <w:t xml:space="preserve">มีนาคม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4C56B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C56B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และเงินปันผลรับจากเงินลงทุนสำหรับแต่ละ</w:t>
      </w:r>
      <w:r w:rsidR="00184C7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งวดสามเดือนสิ้นสุดวันที่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84C70">
        <w:rPr>
          <w:rFonts w:ascii="Angsana New" w:hAnsi="Angsana New" w:cs="Angsana New"/>
          <w:sz w:val="30"/>
          <w:szCs w:val="30"/>
          <w:cs/>
          <w:lang w:val="en-US" w:bidi="th-TH"/>
        </w:rPr>
        <w:t>มีนาคม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84C7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184C70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  <w:r w:rsidR="0051170D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</w:p>
    <w:tbl>
      <w:tblPr>
        <w:tblW w:w="15844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520"/>
        <w:gridCol w:w="752"/>
        <w:gridCol w:w="810"/>
        <w:gridCol w:w="178"/>
        <w:gridCol w:w="794"/>
        <w:gridCol w:w="798"/>
        <w:gridCol w:w="178"/>
        <w:gridCol w:w="794"/>
        <w:gridCol w:w="178"/>
        <w:gridCol w:w="900"/>
        <w:gridCol w:w="178"/>
        <w:gridCol w:w="922"/>
        <w:gridCol w:w="178"/>
        <w:gridCol w:w="867"/>
        <w:gridCol w:w="178"/>
        <w:gridCol w:w="755"/>
        <w:gridCol w:w="182"/>
        <w:gridCol w:w="773"/>
        <w:gridCol w:w="178"/>
        <w:gridCol w:w="757"/>
        <w:gridCol w:w="180"/>
        <w:gridCol w:w="724"/>
      </w:tblGrid>
      <w:tr w:rsidR="00063FFB" w:rsidRPr="00AC365B" w14:paraId="5B585D76" w14:textId="77777777" w:rsidTr="004E02C2">
        <w:trPr>
          <w:tblHeader/>
        </w:trPr>
        <w:tc>
          <w:tcPr>
            <w:tcW w:w="4590" w:type="dxa"/>
            <w:gridSpan w:val="2"/>
          </w:tcPr>
          <w:p w14:paraId="19C72D9C" w14:textId="72520FEF" w:rsidR="00063FFB" w:rsidRPr="0051170D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4" w:type="dxa"/>
            <w:gridSpan w:val="21"/>
          </w:tcPr>
          <w:p w14:paraId="3249FC14" w14:textId="513A3F15" w:rsidR="00063FFB" w:rsidRPr="0051170D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84C70" w:rsidRPr="00AC365B" w14:paraId="71CE1CF2" w14:textId="77777777" w:rsidTr="004E02C2">
        <w:trPr>
          <w:tblHeader/>
        </w:trPr>
        <w:tc>
          <w:tcPr>
            <w:tcW w:w="2070" w:type="dxa"/>
            <w:vAlign w:val="bottom"/>
          </w:tcPr>
          <w:p w14:paraId="18DCB372" w14:textId="77777777" w:rsidR="00184C70" w:rsidRPr="0051170D" w:rsidRDefault="00184C70" w:rsidP="00184C7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520" w:type="dxa"/>
            <w:vAlign w:val="bottom"/>
          </w:tcPr>
          <w:p w14:paraId="65DCCA31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6245B954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E3AB33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642B9BA4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7FED3CB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60FFE32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9789EC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069300B3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8E7DF6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5832348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2ED3DA0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61" w:type="dxa"/>
            <w:gridSpan w:val="3"/>
          </w:tcPr>
          <w:p w14:paraId="3261ED01" w14:textId="3107065B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184C70" w:rsidRPr="00AC365B" w14:paraId="5277F1F6" w14:textId="77777777" w:rsidTr="004E02C2">
        <w:trPr>
          <w:tblHeader/>
        </w:trPr>
        <w:tc>
          <w:tcPr>
            <w:tcW w:w="2070" w:type="dxa"/>
            <w:vAlign w:val="bottom"/>
          </w:tcPr>
          <w:p w14:paraId="68065BAB" w14:textId="77777777" w:rsidR="00184C70" w:rsidRPr="0051170D" w:rsidRDefault="00184C70" w:rsidP="00184C7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520" w:type="dxa"/>
            <w:vAlign w:val="bottom"/>
          </w:tcPr>
          <w:p w14:paraId="56F7AD39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62" w:type="dxa"/>
            <w:gridSpan w:val="2"/>
            <w:vAlign w:val="bottom"/>
          </w:tcPr>
          <w:p w14:paraId="76BD5871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F6E71A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130CBA9F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A6027FF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EB515C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F9CE33B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30C619BD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AD63031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6039B0C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135FEDA2" w14:textId="7777777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61" w:type="dxa"/>
            <w:gridSpan w:val="3"/>
          </w:tcPr>
          <w:p w14:paraId="622C2442" w14:textId="0622F987" w:rsidR="00184C70" w:rsidRPr="0051170D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4C56BC" w:rsidRPr="005428D7" w14:paraId="7C21911C" w14:textId="77777777" w:rsidTr="004E02C2">
        <w:trPr>
          <w:trHeight w:val="270"/>
          <w:tblHeader/>
        </w:trPr>
        <w:tc>
          <w:tcPr>
            <w:tcW w:w="2070" w:type="dxa"/>
          </w:tcPr>
          <w:p w14:paraId="014D621E" w14:textId="77777777" w:rsidR="004C56BC" w:rsidRPr="0051170D" w:rsidRDefault="004C56BC" w:rsidP="004C56B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0B9C64F" w14:textId="77777777" w:rsidR="004C56BC" w:rsidRPr="0051170D" w:rsidRDefault="004C56BC" w:rsidP="004C56BC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</w:tcPr>
          <w:p w14:paraId="69755B53" w14:textId="414B0EE9" w:rsidR="001D6DF9" w:rsidRPr="0051170D" w:rsidRDefault="00057DE0" w:rsidP="005428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41F97B06" w14:textId="0DB8111E" w:rsidR="004C56BC" w:rsidRPr="0051170D" w:rsidRDefault="004C56BC" w:rsidP="005428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170D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</w:tcPr>
          <w:p w14:paraId="1AF16E9C" w14:textId="330EEAA0" w:rsidR="004C56BC" w:rsidRPr="0051170D" w:rsidRDefault="00057DE0" w:rsidP="004C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3B2D152A" w14:textId="77777777" w:rsidR="004C56BC" w:rsidRPr="0051170D" w:rsidRDefault="004C56BC" w:rsidP="004C56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B91B277" w14:textId="1A3A65FF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98" w:type="dxa"/>
          </w:tcPr>
          <w:p w14:paraId="2F7860A3" w14:textId="1DB316CF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8202C26" w14:textId="77777777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A8CF7" w14:textId="6C94411A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78" w:type="dxa"/>
          </w:tcPr>
          <w:p w14:paraId="580EAD6E" w14:textId="77777777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03CA9" w14:textId="212D1FC9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5DC40838" w14:textId="77777777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102BF928" w14:textId="52F691A0" w:rsidR="001D6DF9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447C2A9B" w14:textId="563D7E88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170D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78" w:type="dxa"/>
          </w:tcPr>
          <w:p w14:paraId="6A7B431D" w14:textId="77777777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5CAA254" w14:textId="4C9D1D7A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19C22E7C" w14:textId="77777777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497E06D7" w14:textId="5DDCADEF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2" w:type="dxa"/>
          </w:tcPr>
          <w:p w14:paraId="02D93E00" w14:textId="77777777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632C3BF2" w14:textId="69CA175D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304AABA" w14:textId="77777777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55167D0F" w14:textId="5A9ED150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5AC879F8" w14:textId="77777777" w:rsidR="004C56BC" w:rsidRPr="0051170D" w:rsidRDefault="004C56BC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57FC10E9" w14:textId="78B9096F" w:rsidR="004C56BC" w:rsidRPr="0051170D" w:rsidRDefault="00057DE0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="004C56BC" w:rsidRPr="0051170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D02B6" w:rsidRPr="0051170D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794D06" w:rsidRPr="00AC365B" w14:paraId="6D3F1713" w14:textId="77777777" w:rsidTr="004E02C2">
        <w:trPr>
          <w:trHeight w:val="270"/>
          <w:tblHeader/>
        </w:trPr>
        <w:tc>
          <w:tcPr>
            <w:tcW w:w="2070" w:type="dxa"/>
          </w:tcPr>
          <w:p w14:paraId="5E8A391E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7BE0A10" w14:textId="77777777" w:rsidR="00794D06" w:rsidRPr="0051170D" w:rsidRDefault="00794D06" w:rsidP="00794D06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</w:tcPr>
          <w:p w14:paraId="509503AB" w14:textId="6D264F7B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7FBA9AB2" w14:textId="08837F30" w:rsidR="00794D06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34CDAE3A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1A1C1CF" w14:textId="688301DA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98" w:type="dxa"/>
          </w:tcPr>
          <w:p w14:paraId="4594FAC4" w14:textId="4638538A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7F64FF80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0AACA95" w14:textId="14A55B3C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132AA45A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EFCB96" w14:textId="5C896956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3B6230DB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40F90299" w14:textId="3A72282D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2BE57489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CB47427" w14:textId="5BEEAE7D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51D8C17A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03833FD6" w14:textId="5F13CAB1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5D34B867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4A932215" w14:textId="4D6201AD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098F513B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5A2BF07D" w14:textId="14AA301D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62B5E41E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6FD44A3" w14:textId="28584247" w:rsidR="00794D06" w:rsidRPr="0051170D" w:rsidRDefault="00057DE0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94D06" w:rsidRPr="00AC365B" w14:paraId="3892CC28" w14:textId="77777777" w:rsidTr="004E02C2">
        <w:trPr>
          <w:trHeight w:val="270"/>
          <w:tblHeader/>
        </w:trPr>
        <w:tc>
          <w:tcPr>
            <w:tcW w:w="2070" w:type="dxa"/>
          </w:tcPr>
          <w:p w14:paraId="28652977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BF493EB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2"/>
          </w:tcPr>
          <w:p w14:paraId="00DB8879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010F453B" w14:textId="77777777" w:rsidR="00794D06" w:rsidRPr="0051170D" w:rsidRDefault="00794D06" w:rsidP="00794D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14" w:type="dxa"/>
            <w:gridSpan w:val="18"/>
            <w:vAlign w:val="bottom"/>
          </w:tcPr>
          <w:p w14:paraId="41DF8F8C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94D06" w:rsidRPr="00AC365B" w14:paraId="59729581" w14:textId="77777777" w:rsidTr="004E02C2">
        <w:trPr>
          <w:trHeight w:val="270"/>
        </w:trPr>
        <w:tc>
          <w:tcPr>
            <w:tcW w:w="2070" w:type="dxa"/>
          </w:tcPr>
          <w:p w14:paraId="72AEE109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520" w:type="dxa"/>
          </w:tcPr>
          <w:p w14:paraId="39FC138D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2" w:type="dxa"/>
          </w:tcPr>
          <w:p w14:paraId="1686D6AD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DE66524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AC2FC0F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C8718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8" w:type="dxa"/>
          </w:tcPr>
          <w:p w14:paraId="23E76DAD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067440B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4AA0455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74FC68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040D95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89FD72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1ECCE30C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352EF4AA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56CE52A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A05A12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2BAC27E7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</w:tcPr>
          <w:p w14:paraId="068387B6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7EFA0CD5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CB3EAA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652FE030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B888DF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5A67C161" w14:textId="77777777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53BD5" w:rsidRPr="00AC365B" w14:paraId="6503A1C8" w14:textId="77777777" w:rsidTr="004E02C2">
        <w:trPr>
          <w:trHeight w:val="270"/>
        </w:trPr>
        <w:tc>
          <w:tcPr>
            <w:tcW w:w="2070" w:type="dxa"/>
          </w:tcPr>
          <w:p w14:paraId="68EBB53C" w14:textId="77777777" w:rsidR="00053BD5" w:rsidRPr="0051170D" w:rsidRDefault="00053BD5" w:rsidP="0087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บรอดแคสติ้ง</w:t>
            </w:r>
          </w:p>
          <w:p w14:paraId="1A7AD311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คอร์ปอเรชั่น จำกัด </w:t>
            </w:r>
          </w:p>
          <w:p w14:paraId="1BDE6BF4" w14:textId="287F7599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2520" w:type="dxa"/>
          </w:tcPr>
          <w:p w14:paraId="3EE02D4F" w14:textId="504C55CE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6" w:right="-80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และให้บริการโฆษณาผ่านสื่อโทรทัศน์และ</w:t>
            </w:r>
            <w:r w:rsidRPr="0051170D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752" w:type="dxa"/>
            <w:vAlign w:val="bottom"/>
          </w:tcPr>
          <w:p w14:paraId="3936F5FC" w14:textId="004E5F15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71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810" w:type="dxa"/>
            <w:vAlign w:val="bottom"/>
          </w:tcPr>
          <w:p w14:paraId="0C878690" w14:textId="445E0D5D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71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bottom"/>
          </w:tcPr>
          <w:p w14:paraId="4641F6C3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A4765F" w14:textId="3BC5A137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124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798" w:type="dxa"/>
            <w:vAlign w:val="bottom"/>
          </w:tcPr>
          <w:p w14:paraId="1F5E0B0E" w14:textId="06E95DBE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124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78" w:type="dxa"/>
            <w:vAlign w:val="bottom"/>
          </w:tcPr>
          <w:p w14:paraId="75DAEB54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82EE26" w14:textId="2F777A99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78" w:type="dxa"/>
            <w:vAlign w:val="bottom"/>
          </w:tcPr>
          <w:p w14:paraId="3BF712BA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964B21" w14:textId="475EAC35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78" w:type="dxa"/>
            <w:vAlign w:val="bottom"/>
          </w:tcPr>
          <w:p w14:paraId="70CCF77E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23F9A0F" w14:textId="7DAD3524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D05D989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4773D6E" w14:textId="429958B3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D7C7B94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1B9DB5B5" w14:textId="49AC99EB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82" w:type="dxa"/>
            <w:vAlign w:val="bottom"/>
          </w:tcPr>
          <w:p w14:paraId="0C50AB89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0DD164E3" w14:textId="091767FA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78" w:type="dxa"/>
            <w:vAlign w:val="bottom"/>
          </w:tcPr>
          <w:p w14:paraId="35182232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9E4A7CF" w14:textId="46D249B1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06B39F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025CBAE" w14:textId="502A60C1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053BD5" w:rsidRPr="00AC365B" w14:paraId="1F0B843E" w14:textId="77777777" w:rsidTr="004E02C2">
        <w:trPr>
          <w:trHeight w:val="56"/>
        </w:trPr>
        <w:tc>
          <w:tcPr>
            <w:tcW w:w="2070" w:type="dxa"/>
          </w:tcPr>
          <w:p w14:paraId="56C90E41" w14:textId="0B8F1B16" w:rsidR="00053BD5" w:rsidRPr="0054161F" w:rsidRDefault="00053BD5" w:rsidP="0054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 w:hanging="13"/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</w:pP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บริษัท สเวน คอร์ปอเรชั่น</w:t>
            </w:r>
            <w:r w:rsidR="0054161F"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จำกัด</w:t>
            </w: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14:paraId="7A34A4FB" w14:textId="28973D3F" w:rsidR="00053BD5" w:rsidRPr="0051170D" w:rsidRDefault="00312D6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ให้บริการงานด้านดิจิตอล</w:t>
            </w:r>
          </w:p>
        </w:tc>
        <w:tc>
          <w:tcPr>
            <w:tcW w:w="752" w:type="dxa"/>
            <w:vAlign w:val="bottom"/>
          </w:tcPr>
          <w:p w14:paraId="50AA3B6D" w14:textId="47011815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2DB6A362" w14:textId="13188D2D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2A6B7D3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E6EF98" w14:textId="63D5E4B4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1682812C" w14:textId="4A7F4FF7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7A23E7E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442285" w14:textId="52809E3D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EED0B60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A5184" w14:textId="575F77A1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30762785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6E8D1" w14:textId="56BDB7C9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2AE690D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800EA5E" w14:textId="0E6493B3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62BFF67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  <w:vAlign w:val="bottom"/>
          </w:tcPr>
          <w:p w14:paraId="60F1D16E" w14:textId="49B22983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2" w:type="dxa"/>
            <w:vAlign w:val="bottom"/>
          </w:tcPr>
          <w:p w14:paraId="37FC5FF3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7F9B1D6" w14:textId="564B4E2C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7128404C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037907B" w14:textId="0C61F434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AE95AC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AB0E343" w14:textId="07C6E78C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053BD5" w:rsidRPr="00AC365B" w14:paraId="03E498B1" w14:textId="4D66D087" w:rsidTr="004E02C2">
        <w:trPr>
          <w:trHeight w:val="270"/>
        </w:trPr>
        <w:tc>
          <w:tcPr>
            <w:tcW w:w="2070" w:type="dxa"/>
          </w:tcPr>
          <w:p w14:paraId="0BE1FADD" w14:textId="2DBAF5BF" w:rsidR="00053BD5" w:rsidRPr="0051170D" w:rsidRDefault="00053BD5" w:rsidP="004E0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คมชัดลึก มีเดีย จำกัด</w:t>
            </w:r>
          </w:p>
        </w:tc>
        <w:tc>
          <w:tcPr>
            <w:tcW w:w="2520" w:type="dxa"/>
          </w:tcPr>
          <w:p w14:paraId="7761996B" w14:textId="78726A0A" w:rsidR="00053BD5" w:rsidRPr="0051170D" w:rsidRDefault="004E02C2" w:rsidP="004E0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80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ให้บริการ</w:t>
            </w:r>
            <w:r w:rsidR="00053BD5" w:rsidRPr="0054161F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  <w:t>ดิจิตอลมีเดียและสื่อโฆษณา</w:t>
            </w:r>
          </w:p>
        </w:tc>
        <w:tc>
          <w:tcPr>
            <w:tcW w:w="752" w:type="dxa"/>
            <w:vAlign w:val="bottom"/>
          </w:tcPr>
          <w:p w14:paraId="7647935B" w14:textId="7172C3BA" w:rsidR="00053BD5" w:rsidRPr="0051170D" w:rsidRDefault="00057DE0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2ED0312" w14:textId="053BB674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99B8A80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D3CD8" w14:textId="141FDA09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4FB41D55" w14:textId="7B0E81EB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BD63140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2C4940" w14:textId="4BAE2DD3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050316C3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8CE9B7" w14:textId="7BF96979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52EEF822" w14:textId="77777777" w:rsidR="00053BD5" w:rsidRPr="0051170D" w:rsidRDefault="00053BD5" w:rsidP="00794D06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4B20459" w14:textId="6BC18C25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C5D9590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D3F76E1" w14:textId="43C48A4F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6C046BE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3966B8EC" w14:textId="52EF6ED0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2" w:type="dxa"/>
            <w:vAlign w:val="bottom"/>
          </w:tcPr>
          <w:p w14:paraId="34D0FDAB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50A04AFB" w14:textId="0CA8F130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3069726D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8578102" w14:textId="24E22DC2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FD1985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BC8DD75" w14:textId="709AA574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053BD5" w:rsidRPr="00AC365B" w14:paraId="3D499B08" w14:textId="4D03396D" w:rsidTr="004E02C2">
        <w:trPr>
          <w:trHeight w:val="270"/>
        </w:trPr>
        <w:tc>
          <w:tcPr>
            <w:tcW w:w="2070" w:type="dxa"/>
          </w:tcPr>
          <w:p w14:paraId="07230E58" w14:textId="7777777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กรุงเทพธุรกิจ มีเดีย </w:t>
            </w:r>
          </w:p>
          <w:p w14:paraId="73C260D7" w14:textId="6470E08F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</w:tcPr>
          <w:p w14:paraId="030A0E32" w14:textId="2310C9E9" w:rsidR="00053BD5" w:rsidRPr="0051170D" w:rsidRDefault="00873734" w:rsidP="0087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170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การลงทุนในการจัดทำแอพพลิเคชั่นเกี่ยวกับการเงินการลงทุน</w:t>
            </w:r>
          </w:p>
        </w:tc>
        <w:tc>
          <w:tcPr>
            <w:tcW w:w="752" w:type="dxa"/>
            <w:vAlign w:val="bottom"/>
          </w:tcPr>
          <w:p w14:paraId="33CF51D5" w14:textId="1081077F" w:rsidR="00053BD5" w:rsidRPr="0051170D" w:rsidRDefault="00057DE0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3831EAA" w14:textId="097B612F" w:rsidR="00053BD5" w:rsidRPr="0051170D" w:rsidRDefault="00057DE0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83C38C6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95AD5AD" w14:textId="36825C60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CC42E35" w14:textId="2A83A573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D2D715C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362A28C" w14:textId="1946AE1C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5A02C3AD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19B67D" w14:textId="4A5B4B10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07AAFCD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DB735DF" w14:textId="4388B64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689A8327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AA65287" w14:textId="7E40D5DE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29B8B2FA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2DB6E18F" w14:textId="72330606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2" w:type="dxa"/>
            <w:vAlign w:val="bottom"/>
          </w:tcPr>
          <w:p w14:paraId="5BF80264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54808F31" w14:textId="4D99130E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630234F9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6B71D0E" w14:textId="14022E2A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E291CF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4005F02" w14:textId="244032EF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053BD5" w:rsidRPr="00AC365B" w14:paraId="0CFEAAF6" w14:textId="77777777" w:rsidTr="004E02C2">
        <w:trPr>
          <w:trHeight w:val="632"/>
        </w:trPr>
        <w:tc>
          <w:tcPr>
            <w:tcW w:w="2070" w:type="dxa"/>
          </w:tcPr>
          <w:p w14:paraId="4BCD4A70" w14:textId="40524BB7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เนชั่น ดิจิทัล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คอนเทนท์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14:paraId="1DAD7DEF" w14:textId="4CB11F0D" w:rsidR="00053BD5" w:rsidRPr="0051170D" w:rsidRDefault="0083526F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79" w:hanging="10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</w:t>
            </w:r>
            <w:r w:rsidR="0065479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และให้บริการเนื้อหาในสื่อรูปแบบใหม่</w:t>
            </w:r>
          </w:p>
        </w:tc>
        <w:tc>
          <w:tcPr>
            <w:tcW w:w="752" w:type="dxa"/>
            <w:vAlign w:val="bottom"/>
          </w:tcPr>
          <w:p w14:paraId="23C50C19" w14:textId="2A8DBE19" w:rsidR="00053BD5" w:rsidRPr="0051170D" w:rsidRDefault="00057DE0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596DDF7E" w14:textId="0A0BE7B0" w:rsidR="00053BD5" w:rsidRPr="0051170D" w:rsidRDefault="00057DE0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053BD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6723B864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65C970" w14:textId="47F465E9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BEDCA38" w14:textId="5D2AEF04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C739BD7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2E443F" w14:textId="61EA5588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BFD071F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6E8C3" w14:textId="74C37021" w:rsidR="00053BD5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="00053BD5"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51C32AA" w14:textId="77777777" w:rsidR="00053BD5" w:rsidRPr="0051170D" w:rsidRDefault="00053BD5" w:rsidP="00794D06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55D09BF1" w14:textId="0DB44F75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EFB53E1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CDA4B9" w14:textId="40192E43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ind w:left="-81" w:right="-31" w:hanging="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4E3519B5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6628200D" w14:textId="7AD9E43F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2" w:type="dxa"/>
            <w:vAlign w:val="bottom"/>
          </w:tcPr>
          <w:p w14:paraId="2C6270C2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578C9ABE" w14:textId="40DB152B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481943D0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C4B65C5" w14:textId="32B1CE0F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38BFCED" w14:textId="77777777" w:rsidR="00053BD5" w:rsidRPr="0051170D" w:rsidRDefault="00053BD5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C72D913" w14:textId="3D587505" w:rsidR="00053BD5" w:rsidRPr="0051170D" w:rsidRDefault="00053BD5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A940A5" w:rsidRPr="00AC365B" w14:paraId="3380D9F5" w14:textId="77777777" w:rsidTr="004E02C2">
        <w:trPr>
          <w:trHeight w:val="270"/>
        </w:trPr>
        <w:tc>
          <w:tcPr>
            <w:tcW w:w="2070" w:type="dxa"/>
          </w:tcPr>
          <w:p w14:paraId="20F158FD" w14:textId="132C891D" w:rsidR="00A940A5" w:rsidRPr="0051170D" w:rsidRDefault="00A940A5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สปริงนิวส์ จำกัด</w:t>
            </w:r>
          </w:p>
        </w:tc>
        <w:tc>
          <w:tcPr>
            <w:tcW w:w="2520" w:type="dxa"/>
          </w:tcPr>
          <w:p w14:paraId="65EFAF89" w14:textId="47411DAD" w:rsidR="00A940A5" w:rsidRPr="0051170D" w:rsidRDefault="00A940A5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ให้บริการด้านโฆษณาผ่านสื่อดิจิตอล</w:t>
            </w:r>
          </w:p>
        </w:tc>
        <w:tc>
          <w:tcPr>
            <w:tcW w:w="752" w:type="dxa"/>
            <w:vAlign w:val="bottom"/>
          </w:tcPr>
          <w:p w14:paraId="372DFB81" w14:textId="730B18A5" w:rsidR="00A940A5" w:rsidRPr="0051170D" w:rsidRDefault="00057DE0" w:rsidP="00A940A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A940A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7A164A71" w14:textId="1A0CA490" w:rsidR="00A940A5" w:rsidRPr="0051170D" w:rsidRDefault="00057DE0" w:rsidP="00A940A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="00A940A5"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432D54D" w14:textId="77777777" w:rsidR="00A940A5" w:rsidRPr="0051170D" w:rsidRDefault="00A940A5" w:rsidP="00A940A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D2DB560" w14:textId="1AEA3DC1" w:rsidR="00A940A5" w:rsidRPr="0051170D" w:rsidRDefault="00057DE0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98" w:type="dxa"/>
            <w:vAlign w:val="bottom"/>
          </w:tcPr>
          <w:p w14:paraId="0D940BE1" w14:textId="3B61B3EF" w:rsidR="00A940A5" w:rsidRPr="0051170D" w:rsidRDefault="00057DE0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03986EB7" w14:textId="77777777" w:rsidR="00A940A5" w:rsidRPr="0051170D" w:rsidRDefault="00A940A5" w:rsidP="00A940A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9DC09E5" w14:textId="001B18E5" w:rsidR="00A940A5" w:rsidRPr="0051170D" w:rsidRDefault="00057DE0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59745E7F" w14:textId="77777777" w:rsidR="00A940A5" w:rsidRPr="0051170D" w:rsidRDefault="00A940A5" w:rsidP="00A940A5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A12D7" w14:textId="7388E106" w:rsidR="00A940A5" w:rsidRPr="0051170D" w:rsidRDefault="00057DE0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7A91A0BD" w14:textId="77777777" w:rsidR="00A940A5" w:rsidRPr="0051170D" w:rsidRDefault="00A940A5" w:rsidP="00A940A5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05C4F" w14:textId="16810B39" w:rsidR="00A940A5" w:rsidRPr="0051170D" w:rsidRDefault="00A940A5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37722109" w14:textId="77777777" w:rsidR="00A940A5" w:rsidRPr="0051170D" w:rsidRDefault="00A940A5" w:rsidP="00A940A5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06A240C" w14:textId="4CCB3E3A" w:rsidR="00A940A5" w:rsidRPr="0051170D" w:rsidRDefault="00A940A5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72F5A8AA" w14:textId="77777777" w:rsidR="00A940A5" w:rsidRPr="0051170D" w:rsidRDefault="00A940A5" w:rsidP="00A940A5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55546676" w14:textId="2329950B" w:rsidR="00A940A5" w:rsidRPr="0051170D" w:rsidRDefault="00057DE0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2" w:type="dxa"/>
            <w:vAlign w:val="bottom"/>
          </w:tcPr>
          <w:p w14:paraId="21EB9B81" w14:textId="77777777" w:rsidR="00A940A5" w:rsidRPr="0051170D" w:rsidRDefault="00A940A5" w:rsidP="00A940A5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6B96726" w14:textId="0BEFD196" w:rsidR="00A940A5" w:rsidRPr="0051170D" w:rsidRDefault="00057DE0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71B6FAFD" w14:textId="77777777" w:rsidR="00A940A5" w:rsidRPr="0051170D" w:rsidRDefault="00A940A5" w:rsidP="00A940A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3C7A21E" w14:textId="01D6348E" w:rsidR="00A940A5" w:rsidRPr="0051170D" w:rsidRDefault="00A940A5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CA30315" w14:textId="77777777" w:rsidR="00A940A5" w:rsidRPr="0051170D" w:rsidRDefault="00A940A5" w:rsidP="00A940A5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4BA2095" w14:textId="38288AA0" w:rsidR="00A940A5" w:rsidRPr="0051170D" w:rsidRDefault="00A940A5" w:rsidP="00A94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794D06" w:rsidRPr="00AC365B" w14:paraId="5EBED1D0" w14:textId="77777777" w:rsidTr="004E02C2">
        <w:trPr>
          <w:trHeight w:val="270"/>
        </w:trPr>
        <w:tc>
          <w:tcPr>
            <w:tcW w:w="2070" w:type="dxa"/>
          </w:tcPr>
          <w:p w14:paraId="697F551F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20" w:type="dxa"/>
          </w:tcPr>
          <w:p w14:paraId="54F1803F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14:paraId="4FD1CE06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D98D8D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B183E1A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C134A28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</w:tcPr>
          <w:p w14:paraId="7B10AAC8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974BB15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E39FB5C" w14:textId="48F430A3" w:rsidR="00794D06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E2639E"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886</w:t>
            </w:r>
            <w:r w:rsidR="00E2639E"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78" w:type="dxa"/>
          </w:tcPr>
          <w:p w14:paraId="316CAD06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36864A" w14:textId="7D622740" w:rsidR="00794D06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E2639E"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886</w:t>
            </w:r>
            <w:r w:rsidR="00E2639E"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78" w:type="dxa"/>
          </w:tcPr>
          <w:p w14:paraId="13CA86D3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BA2FA22" w14:textId="0268C332" w:rsidR="00794D06" w:rsidRPr="0051170D" w:rsidRDefault="00DD784B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662CE02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785EC87" w14:textId="4FD1FC3B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7CFF407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1FD1631F" w14:textId="5F7311AE" w:rsidR="00794D06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542</w:t>
            </w:r>
            <w:r w:rsidR="00DD784B"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82" w:type="dxa"/>
          </w:tcPr>
          <w:p w14:paraId="3ED4670A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581CF1C" w14:textId="67E53960" w:rsidR="00794D06" w:rsidRPr="0051170D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542</w:t>
            </w:r>
            <w:r w:rsidR="00DD784B"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78" w:type="dxa"/>
          </w:tcPr>
          <w:p w14:paraId="0FF35545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AE15B" w14:textId="629861DB" w:rsidR="00794D06" w:rsidRPr="0051170D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4416C1" w14:textId="77777777" w:rsidR="00794D06" w:rsidRPr="0051170D" w:rsidRDefault="00794D06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DAE2" w14:textId="6E744B23" w:rsidR="00794D06" w:rsidRPr="0051170D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794D06" w:rsidRPr="00AC365B" w14:paraId="7A3E15B8" w14:textId="77777777" w:rsidTr="004E02C2">
        <w:trPr>
          <w:trHeight w:val="270"/>
        </w:trPr>
        <w:tc>
          <w:tcPr>
            <w:tcW w:w="2070" w:type="dxa"/>
          </w:tcPr>
          <w:p w14:paraId="3C24B6D2" w14:textId="56D6FE95" w:rsidR="00794D06" w:rsidRPr="00AC365B" w:rsidRDefault="00794D06" w:rsidP="0054161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520" w:type="dxa"/>
          </w:tcPr>
          <w:p w14:paraId="678672C0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2" w:type="dxa"/>
          </w:tcPr>
          <w:p w14:paraId="2BED0F23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06A6DF5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E092B57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0D0928E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</w:tcPr>
          <w:p w14:paraId="6C932547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40A10DF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136336B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75F8C1A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8EA194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5D98653" w14:textId="77777777" w:rsidR="00794D06" w:rsidRPr="00AC365B" w:rsidRDefault="00794D06" w:rsidP="00794D06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</w:tcPr>
          <w:p w14:paraId="35031D02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7C9D22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EA4FF29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DDB19E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</w:tcPr>
          <w:p w14:paraId="35F3DFA1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67D6E62C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14:paraId="3A491926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156A79D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1468FF97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21F742" w14:textId="77777777" w:rsidR="00794D06" w:rsidRPr="00AC365B" w:rsidRDefault="00794D06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011769AF" w14:textId="77777777" w:rsidR="00794D06" w:rsidRPr="00AC365B" w:rsidRDefault="00794D06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7D35FC" w:rsidRPr="00AC365B" w14:paraId="77A4A125" w14:textId="77777777" w:rsidTr="0054161F">
        <w:trPr>
          <w:trHeight w:val="270"/>
        </w:trPr>
        <w:tc>
          <w:tcPr>
            <w:tcW w:w="5342" w:type="dxa"/>
            <w:gridSpan w:val="3"/>
          </w:tcPr>
          <w:p w14:paraId="4E523404" w14:textId="7F4EF117" w:rsidR="007D35FC" w:rsidRPr="00AC365B" w:rsidRDefault="007D35FC" w:rsidP="007D35F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เนชั่น บรอดแคสติ้ง คอร์ปอเรชั่น จำกัด (มหาชน)</w:t>
            </w:r>
          </w:p>
        </w:tc>
        <w:tc>
          <w:tcPr>
            <w:tcW w:w="810" w:type="dxa"/>
            <w:vAlign w:val="bottom"/>
          </w:tcPr>
          <w:p w14:paraId="42A25EA3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6A155D3E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6FF0B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31933BF0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86F3216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CE17645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0830DB5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B1AE06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16DEAC8" w14:textId="77777777" w:rsidR="007D35FC" w:rsidRPr="00AC365B" w:rsidRDefault="007D35FC" w:rsidP="00794D06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40D4C2E3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455C33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EEF349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F7FA6E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514F2FAB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5E48790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0B31945B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8150FE6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B0F9DCF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125CAF8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1E84B7B" w14:textId="77777777" w:rsidR="007D35FC" w:rsidRPr="00AC365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8D58FC" w:rsidRPr="00AC365B" w14:paraId="6C502526" w14:textId="77777777" w:rsidTr="004E02C2">
        <w:trPr>
          <w:trHeight w:val="270"/>
        </w:trPr>
        <w:tc>
          <w:tcPr>
            <w:tcW w:w="2070" w:type="dxa"/>
          </w:tcPr>
          <w:p w14:paraId="2A11A7F3" w14:textId="77777777" w:rsidR="008D58FC" w:rsidRDefault="008D58FC" w:rsidP="00C8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เอ็นบีซี เน็กซ์ วิชั่น </w:t>
            </w:r>
          </w:p>
          <w:p w14:paraId="01C70533" w14:textId="2026BF7F" w:rsidR="008D58FC" w:rsidRPr="00AC365B" w:rsidRDefault="008D58FC" w:rsidP="0069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</w:tcPr>
          <w:p w14:paraId="4DB8BB70" w14:textId="77777777" w:rsidR="008D58FC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</w:t>
            </w:r>
          </w:p>
          <w:p w14:paraId="480614EF" w14:textId="77777777" w:rsidR="008D58FC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8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ให้บริการโฆษณาผ่านสื่อ</w:t>
            </w:r>
          </w:p>
          <w:p w14:paraId="4B1F39A3" w14:textId="2CDC20F0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752" w:type="dxa"/>
            <w:vAlign w:val="bottom"/>
          </w:tcPr>
          <w:p w14:paraId="07F30055" w14:textId="0A23BB7F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0606664" w14:textId="7B08BED5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44D5EE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CFEFDE" w14:textId="5462A6E2" w:rsidR="008D58FC" w:rsidRPr="00AC365B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800</w:t>
            </w:r>
            <w:r w:rsidR="008D58FC"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2831DA69" w14:textId="5CE242DD" w:rsidR="008D58FC" w:rsidRPr="00AC365B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800</w:t>
            </w:r>
            <w:r w:rsidR="008D58FC"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B94C1EB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E00AB2" w14:textId="05F20412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2071C98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E0A319" w14:textId="56F0486D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5DDD28C" w14:textId="77777777" w:rsidR="008D58FC" w:rsidRPr="00AC365B" w:rsidRDefault="008D58FC" w:rsidP="00794D06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29E2FDE2" w14:textId="0A82470F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4328359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0E5A24F" w14:textId="3912E982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4907449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54C9E837" w14:textId="0F65CD07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60DE5BB2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4D70B413" w14:textId="4A77F549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7B912C4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211EF8D" w14:textId="2C09E408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1FC1EC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E5F6270" w14:textId="74FB0F0C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3BEE" w:rsidRPr="00AC365B" w14:paraId="5F91190D" w14:textId="77777777" w:rsidTr="004E02C2">
        <w:trPr>
          <w:trHeight w:val="270"/>
        </w:trPr>
        <w:tc>
          <w:tcPr>
            <w:tcW w:w="2070" w:type="dxa"/>
          </w:tcPr>
          <w:p w14:paraId="71BBDC84" w14:textId="77777777" w:rsidR="00523BEE" w:rsidRDefault="00523BEE" w:rsidP="0069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ไทย นิวส์ แอนด์ </w:t>
            </w:r>
          </w:p>
          <w:p w14:paraId="3712838D" w14:textId="4147E668" w:rsidR="00523BEE" w:rsidRPr="0058672C" w:rsidRDefault="00523BEE" w:rsidP="00C8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</w:pPr>
            <w:r w:rsidRPr="0058672C"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  <w:t xml:space="preserve">   เอ็นเตอร์เทนเมนท์</w:t>
            </w:r>
            <w:r w:rsidR="0058672C" w:rsidRPr="0058672C">
              <w:rPr>
                <w:rFonts w:ascii="Angsana New" w:hAnsi="Angsana New" w:hint="cs"/>
                <w:color w:val="000000"/>
                <w:spacing w:val="-10"/>
                <w:sz w:val="24"/>
                <w:szCs w:val="24"/>
                <w:cs/>
              </w:rPr>
              <w:t xml:space="preserve"> เวิลด์</w:t>
            </w:r>
            <w:r w:rsidRPr="0058672C"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0847A6FB" w14:textId="77777777" w:rsidR="00523BEE" w:rsidRDefault="00523BEE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ให้บริการข่าวสารผ่านระบบ</w:t>
            </w:r>
          </w:p>
          <w:p w14:paraId="5C4D773C" w14:textId="31D7E531" w:rsidR="00523BEE" w:rsidRPr="00AC365B" w:rsidRDefault="00523BEE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ออนไลน์</w:t>
            </w:r>
          </w:p>
        </w:tc>
        <w:tc>
          <w:tcPr>
            <w:tcW w:w="752" w:type="dxa"/>
            <w:vAlign w:val="bottom"/>
          </w:tcPr>
          <w:p w14:paraId="22E42FC9" w14:textId="74CE378C" w:rsidR="00523BEE" w:rsidRDefault="00CE5D38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709F695" w14:textId="2635E5CE" w:rsidR="00523BEE" w:rsidRPr="00AC365B" w:rsidRDefault="00CE5D38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4456D53" w14:textId="77777777" w:rsidR="00523BEE" w:rsidRPr="00AC365B" w:rsidRDefault="00523BEE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67FCFA9" w14:textId="62F28389" w:rsidR="00523BEE" w:rsidRPr="00BE31F2" w:rsidRDefault="00057DE0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19</w:t>
            </w:r>
            <w:r w:rsidR="00CE5D38"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604E5D4F" w14:textId="19228CE8" w:rsidR="00523BEE" w:rsidRPr="00BE31F2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95E9483" w14:textId="77777777" w:rsidR="00523BEE" w:rsidRPr="00AC365B" w:rsidRDefault="00523BEE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C74463E" w14:textId="5D8461D8" w:rsidR="00523BEE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3B7C4DE" w14:textId="77777777" w:rsidR="00523BEE" w:rsidRPr="00AC365B" w:rsidRDefault="00523BE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8345F" w14:textId="3AAA72D6" w:rsidR="00523BEE" w:rsidRPr="00AC365B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1CDCB12" w14:textId="77777777" w:rsidR="00523BEE" w:rsidRPr="00AC365B" w:rsidRDefault="00523BEE" w:rsidP="00794D06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EF451F9" w14:textId="38044DA4" w:rsidR="00523BEE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DF98E88" w14:textId="77777777" w:rsidR="00523BEE" w:rsidRPr="00AC365B" w:rsidRDefault="00523BE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9DDBF6A" w14:textId="18235483" w:rsidR="00523BEE" w:rsidRPr="00AC365B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B050E57" w14:textId="77777777" w:rsidR="00523BEE" w:rsidRPr="00AC365B" w:rsidRDefault="00523BE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4C03E85C" w14:textId="1E6DE774" w:rsidR="00523BEE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4CF5F992" w14:textId="77777777" w:rsidR="00523BEE" w:rsidRPr="00AC365B" w:rsidRDefault="00523BE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13744250" w14:textId="79551A04" w:rsidR="00523BEE" w:rsidRPr="00AC365B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E20BC98" w14:textId="77777777" w:rsidR="00523BEE" w:rsidRPr="00AC365B" w:rsidRDefault="00523BE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8F002A2" w14:textId="50D3F33A" w:rsidR="00523BEE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A204F4" w14:textId="77777777" w:rsidR="00523BEE" w:rsidRPr="00AC365B" w:rsidRDefault="00523BE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4A4C11C" w14:textId="6E26E7F0" w:rsidR="00523BEE" w:rsidRPr="00AC365B" w:rsidRDefault="00CE5D38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58FC" w:rsidRPr="007D35FC" w14:paraId="77A75AF2" w14:textId="77777777" w:rsidTr="004E02C2">
        <w:trPr>
          <w:trHeight w:val="270"/>
        </w:trPr>
        <w:tc>
          <w:tcPr>
            <w:tcW w:w="2070" w:type="dxa"/>
          </w:tcPr>
          <w:p w14:paraId="59AE0110" w14:textId="3FD499AA" w:rsidR="008D58FC" w:rsidRPr="007D35FC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520" w:type="dxa"/>
          </w:tcPr>
          <w:p w14:paraId="5550E2B7" w14:textId="5A17EB11" w:rsidR="008D58FC" w:rsidRPr="007D35FC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52" w:type="dxa"/>
            <w:vAlign w:val="bottom"/>
          </w:tcPr>
          <w:p w14:paraId="1B166292" w14:textId="62A1E2FC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4D03795" w14:textId="778DC864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" w:type="dxa"/>
            <w:vAlign w:val="bottom"/>
          </w:tcPr>
          <w:p w14:paraId="02F11FFB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4" w:type="dxa"/>
            <w:vAlign w:val="bottom"/>
          </w:tcPr>
          <w:p w14:paraId="77649348" w14:textId="154DA548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bottom"/>
          </w:tcPr>
          <w:p w14:paraId="68732CB7" w14:textId="5ECA85DC" w:rsidR="008D58FC" w:rsidRPr="007D35FC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587471E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4" w:type="dxa"/>
            <w:vAlign w:val="bottom"/>
          </w:tcPr>
          <w:p w14:paraId="51C00D2F" w14:textId="1A7E266F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4FC6A242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24BA42F" w14:textId="74953E2C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7AE64941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6F954CEE" w14:textId="1C7F13A0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4DB52C4A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3A70E707" w14:textId="52209B7E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185BD0B6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bottom"/>
          </w:tcPr>
          <w:p w14:paraId="15628F71" w14:textId="47FA1DB8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2" w:type="dxa"/>
            <w:vAlign w:val="bottom"/>
          </w:tcPr>
          <w:p w14:paraId="012593CF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3" w:type="dxa"/>
            <w:vAlign w:val="bottom"/>
          </w:tcPr>
          <w:p w14:paraId="19A410B1" w14:textId="6152F9BA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46211B63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7" w:type="dxa"/>
            <w:vAlign w:val="bottom"/>
          </w:tcPr>
          <w:p w14:paraId="7F247612" w14:textId="47434543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" w:type="dxa"/>
            <w:vAlign w:val="bottom"/>
          </w:tcPr>
          <w:p w14:paraId="34D2959D" w14:textId="77777777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4" w:type="dxa"/>
            <w:vAlign w:val="bottom"/>
          </w:tcPr>
          <w:p w14:paraId="0DC2724B" w14:textId="7AC4FC5E" w:rsidR="008D58FC" w:rsidRPr="007D35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D35FC" w:rsidRPr="00AC365B" w14:paraId="691E9480" w14:textId="77777777" w:rsidTr="0054161F">
        <w:trPr>
          <w:trHeight w:val="270"/>
        </w:trPr>
        <w:tc>
          <w:tcPr>
            <w:tcW w:w="5342" w:type="dxa"/>
            <w:gridSpan w:val="3"/>
          </w:tcPr>
          <w:p w14:paraId="2BF36156" w14:textId="3828BF66" w:rsidR="007D35FC" w:rsidRDefault="007D35FC" w:rsidP="007D35FC">
            <w:pPr>
              <w:tabs>
                <w:tab w:val="clear" w:pos="227"/>
                <w:tab w:val="left" w:pos="190"/>
                <w:tab w:val="left" w:pos="540"/>
              </w:tabs>
              <w:spacing w:line="280" w:lineRule="exact"/>
              <w:ind w:left="190" w:hanging="180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</w:t>
            </w:r>
            <w:r w:rsidRPr="003F7603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หุ้นผ่านทาง</w:t>
            </w:r>
            <w:r w:rsidRPr="003F7603"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810" w:type="dxa"/>
            <w:vAlign w:val="bottom"/>
          </w:tcPr>
          <w:p w14:paraId="32E9DC90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BF3C41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3776F71" w14:textId="77777777" w:rsidR="007D35FC" w:rsidRPr="000C653B" w:rsidRDefault="007D35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7FB161F" w14:textId="77777777" w:rsidR="007D35FC" w:rsidRPr="000C653B" w:rsidRDefault="007D35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8C7575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582ED4F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D6C770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AE086E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86176F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23DF55C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DFAA3CF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36B30C9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3B8122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6FD5E7C4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C293220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5374F36E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8AB9BE7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A88B7B1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9FC0C24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056AB140" w14:textId="77777777" w:rsidR="007D35FC" w:rsidRPr="00AC365B" w:rsidRDefault="007D35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8FC" w:rsidRPr="00AC365B" w14:paraId="51E442AE" w14:textId="77777777" w:rsidTr="004E02C2">
        <w:trPr>
          <w:trHeight w:val="270"/>
        </w:trPr>
        <w:tc>
          <w:tcPr>
            <w:tcW w:w="2070" w:type="dxa"/>
          </w:tcPr>
          <w:p w14:paraId="42B2C262" w14:textId="77777777" w:rsidR="008D58FC" w:rsidRDefault="008D58FC" w:rsidP="0069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แฮปปี้ โปรดักส์ </w:t>
            </w:r>
          </w:p>
          <w:p w14:paraId="5FF514ED" w14:textId="341F324F" w:rsidR="008D58FC" w:rsidRPr="00AC365B" w:rsidRDefault="008D58FC" w:rsidP="00692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แอนด์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2520" w:type="dxa"/>
          </w:tcPr>
          <w:p w14:paraId="5830AC33" w14:textId="7F667253" w:rsidR="008D58FC" w:rsidRPr="00AC365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752" w:type="dxa"/>
            <w:vAlign w:val="bottom"/>
          </w:tcPr>
          <w:p w14:paraId="5E4B1424" w14:textId="17DC9FFA" w:rsidR="008D58FC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1508D56" w14:textId="71806794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4AD112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435530" w14:textId="31864DEC" w:rsidR="008D58FC" w:rsidRPr="000C653B" w:rsidRDefault="008D58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57DE0" w:rsidRPr="00057DE0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7927F9DF" w14:textId="1D3C6A2F" w:rsidR="008D58FC" w:rsidRPr="000C653B" w:rsidRDefault="008D58FC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57DE0" w:rsidRPr="00057DE0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57DE0"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DA9EA1C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A86DEA8" w14:textId="3092CAFE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18AC7F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9E5954" w14:textId="57223554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9D5D982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C0642F0" w14:textId="42ECBEF0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42F4EA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EBA7511" w14:textId="7413B244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22A18FE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340DA004" w14:textId="4F773A71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9C087D5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3A27A9B5" w14:textId="5D1BC4CB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EA6487E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C37C50A" w14:textId="127DDEBA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8F0479" w14:textId="77777777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3AB68E7" w14:textId="3C46E4EA" w:rsidR="008D58FC" w:rsidRPr="00AC365B" w:rsidRDefault="008D58FC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1A3E" w:rsidRPr="00AC365B" w14:paraId="2CCA8DCA" w14:textId="77777777" w:rsidTr="004E02C2">
        <w:trPr>
          <w:trHeight w:val="270"/>
        </w:trPr>
        <w:tc>
          <w:tcPr>
            <w:tcW w:w="2070" w:type="dxa"/>
          </w:tcPr>
          <w:p w14:paraId="6541AE4B" w14:textId="75C958F8" w:rsidR="00441A3E" w:rsidRPr="003F7603" w:rsidRDefault="00441A3E" w:rsidP="00C8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41A3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คอฟฟี่ จำกัด</w:t>
            </w:r>
          </w:p>
        </w:tc>
        <w:tc>
          <w:tcPr>
            <w:tcW w:w="2520" w:type="dxa"/>
          </w:tcPr>
          <w:p w14:paraId="23C86BE2" w14:textId="4B02258C" w:rsidR="00441A3E" w:rsidRPr="003F7603" w:rsidRDefault="00441A3E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40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752" w:type="dxa"/>
            <w:vAlign w:val="bottom"/>
          </w:tcPr>
          <w:p w14:paraId="5ADF8183" w14:textId="597E2B1D" w:rsidR="00441A3E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B785236" w14:textId="5848EA66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1F6B05D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FD8DC51" w14:textId="5987EE04" w:rsidR="00441A3E" w:rsidRDefault="00057DE0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</w:t>
            </w:r>
            <w:r w:rsidR="00441A3E"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798" w:type="dxa"/>
            <w:vAlign w:val="bottom"/>
          </w:tcPr>
          <w:p w14:paraId="4D88E4EB" w14:textId="078B5A9F" w:rsidR="00441A3E" w:rsidRDefault="00441A3E" w:rsidP="0079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C2EEE1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C52E99C" w14:textId="082029E2" w:rsidR="00441A3E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D8BE2C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044FD0" w14:textId="54F36558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76B063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95986ED" w14:textId="1883BB2F" w:rsidR="00441A3E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A9A1E71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58EC812" w14:textId="10B0C83A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19E071F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36840D06" w14:textId="68FE1DDA" w:rsidR="00441A3E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2F47414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7715CF05" w14:textId="77CC2AA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AB3F605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4F1EA52" w14:textId="6E8D4F89" w:rsidR="00441A3E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B710B9" w14:textId="77777777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D09673E" w14:textId="3E31392D" w:rsidR="00441A3E" w:rsidRPr="00AC365B" w:rsidRDefault="00441A3E" w:rsidP="00794D0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666536B7" w14:textId="4BB1B4B3" w:rsidR="00E44A17" w:rsidRDefault="00C80900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0900">
        <w:rPr>
          <w:rFonts w:ascii="Angsana New" w:hAnsi="Angsana New"/>
          <w:sz w:val="6"/>
          <w:szCs w:val="6"/>
          <w:cs/>
        </w:rPr>
        <w:br/>
      </w:r>
      <w:r w:rsidR="00B72EE5" w:rsidRPr="00AC365B">
        <w:rPr>
          <w:rFonts w:ascii="Angsana New" w:hAnsi="Angsana New"/>
          <w:sz w:val="30"/>
          <w:szCs w:val="30"/>
          <w:cs/>
        </w:rPr>
        <w:t>บริษัทย่อย</w:t>
      </w:r>
      <w:r w:rsidR="00AA5540" w:rsidRPr="00AC365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="00B72EE5" w:rsidRPr="00AC365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16A9948D" w14:textId="02B49B40" w:rsidR="007F17BD" w:rsidRPr="007D35FC" w:rsidRDefault="007F17BD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C43A8B3" w14:textId="77777777" w:rsidR="007F17BD" w:rsidRPr="00A66317" w:rsidRDefault="007F17BD" w:rsidP="007D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6317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การลงทุนเพิ่ม</w:t>
      </w:r>
    </w:p>
    <w:p w14:paraId="2AABCCFF" w14:textId="77777777" w:rsidR="007F17BD" w:rsidRPr="007D35FC" w:rsidRDefault="007F17BD" w:rsidP="007F17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14:paraId="1BE410AE" w14:textId="77777777" w:rsidR="007F17BD" w:rsidRPr="002C4421" w:rsidRDefault="007F17BD" w:rsidP="007D35F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ในการประชุมคณะกรรมการบริษัทย่อยแห่งหนึ่ง (“บริษัท เนชั่น บรอดแคสติ้ง คอร์ปอเรชั่น จำกัด (มหาชน)”) เมื่อวันที่ </w:t>
      </w:r>
      <w:r w:rsidRPr="00057DE0"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/>
          <w:sz w:val="30"/>
          <w:szCs w:val="30"/>
          <w:cs/>
        </w:rPr>
        <w:t xml:space="preserve"> มกราคม </w:t>
      </w:r>
      <w:r w:rsidRPr="00057DE0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</w:rPr>
        <w:t xml:space="preserve"> คณะกรรมการของบริษัทย่อยมีมติอนุมัติให้บริษัทย่อยทางอ้อมแห่งหนึ่ง (</w:t>
      </w:r>
      <w:r>
        <w:rPr>
          <w:rFonts w:ascii="Angsana New" w:hAnsi="Angsana New"/>
          <w:sz w:val="30"/>
          <w:szCs w:val="30"/>
        </w:rPr>
        <w:t>“</w:t>
      </w:r>
      <w:r w:rsidRPr="00396EA9">
        <w:rPr>
          <w:rFonts w:ascii="Angsana New" w:hAnsi="Angsana New"/>
          <w:sz w:val="30"/>
          <w:szCs w:val="30"/>
          <w:cs/>
        </w:rPr>
        <w:t xml:space="preserve">บริษัท เอ็นบีซี </w:t>
      </w:r>
      <w:r w:rsidRPr="002C4421">
        <w:rPr>
          <w:rFonts w:ascii="Angsana New" w:hAnsi="Angsana New"/>
          <w:spacing w:val="-4"/>
          <w:sz w:val="30"/>
          <w:szCs w:val="30"/>
          <w:cs/>
        </w:rPr>
        <w:t>เน็กซ์ วิชั่น จำกัด</w:t>
      </w:r>
      <w:r w:rsidRPr="002C4421">
        <w:rPr>
          <w:rFonts w:ascii="Angsana New" w:hAnsi="Angsana New"/>
          <w:spacing w:val="-4"/>
          <w:sz w:val="30"/>
          <w:szCs w:val="30"/>
        </w:rPr>
        <w:t>”</w:t>
      </w:r>
      <w:r w:rsidRPr="002C4421">
        <w:rPr>
          <w:rFonts w:ascii="Angsana New" w:hAnsi="Angsana New"/>
          <w:spacing w:val="-4"/>
          <w:sz w:val="30"/>
          <w:szCs w:val="30"/>
          <w:cs/>
        </w:rPr>
        <w:t xml:space="preserve">) เข้าลงทุนในหุ้นสามัญของบริษัท เนชั่น คอฟฟี่ จำกัด จำนวน </w:t>
      </w:r>
      <w:r w:rsidRPr="00057DE0">
        <w:rPr>
          <w:rFonts w:ascii="Angsana New" w:hAnsi="Angsana New"/>
          <w:spacing w:val="-4"/>
          <w:sz w:val="30"/>
          <w:szCs w:val="30"/>
        </w:rPr>
        <w:t>6</w:t>
      </w:r>
      <w:r w:rsidRPr="002C4421">
        <w:rPr>
          <w:rFonts w:ascii="Angsana New" w:hAnsi="Angsana New"/>
          <w:spacing w:val="-4"/>
          <w:sz w:val="30"/>
          <w:szCs w:val="30"/>
        </w:rPr>
        <w:t xml:space="preserve"> </w:t>
      </w:r>
      <w:r w:rsidRPr="002C4421">
        <w:rPr>
          <w:rFonts w:ascii="Angsana New" w:hAnsi="Angsana New"/>
          <w:spacing w:val="-4"/>
          <w:sz w:val="30"/>
          <w:szCs w:val="30"/>
          <w:cs/>
        </w:rPr>
        <w:t xml:space="preserve">ล้านบาท คิดเป็นสัดส่วนร้อยละ </w:t>
      </w:r>
      <w:r w:rsidRPr="00057DE0">
        <w:rPr>
          <w:rFonts w:ascii="Angsana New" w:hAnsi="Angsana New"/>
          <w:spacing w:val="-4"/>
          <w:sz w:val="30"/>
          <w:szCs w:val="30"/>
        </w:rPr>
        <w:t>60</w:t>
      </w:r>
      <w:r w:rsidRPr="002C4421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C4421">
        <w:rPr>
          <w:rFonts w:ascii="Angsana New" w:hAnsi="Angsana New"/>
          <w:sz w:val="30"/>
          <w:szCs w:val="30"/>
          <w:cs/>
        </w:rPr>
        <w:t xml:space="preserve">บริษัทย่อยทางอ้อมดังกล่าวได้จดทะเบียนกับกระทรวงพาณิชย์เมื่อวันที่ </w:t>
      </w:r>
      <w:r w:rsidRPr="00057DE0">
        <w:rPr>
          <w:rFonts w:ascii="Angsana New" w:hAnsi="Angsana New"/>
          <w:sz w:val="30"/>
          <w:szCs w:val="30"/>
        </w:rPr>
        <w:t>27</w:t>
      </w:r>
      <w:r w:rsidRPr="002C4421">
        <w:rPr>
          <w:rFonts w:ascii="Angsana New" w:hAnsi="Angsana New"/>
          <w:sz w:val="30"/>
          <w:szCs w:val="30"/>
        </w:rPr>
        <w:t xml:space="preserve"> </w:t>
      </w:r>
      <w:r w:rsidRPr="002C4421">
        <w:rPr>
          <w:rFonts w:ascii="Angsana New" w:hAnsi="Angsana New"/>
          <w:sz w:val="30"/>
          <w:szCs w:val="30"/>
          <w:cs/>
        </w:rPr>
        <w:t xml:space="preserve">มกราคม </w:t>
      </w:r>
      <w:r w:rsidRPr="00057DE0">
        <w:rPr>
          <w:rFonts w:ascii="Angsana New" w:hAnsi="Angsana New"/>
          <w:sz w:val="30"/>
          <w:szCs w:val="30"/>
        </w:rPr>
        <w:t>2564</w:t>
      </w:r>
      <w:r w:rsidRPr="002C4421">
        <w:rPr>
          <w:rFonts w:ascii="Angsana New" w:hAnsi="Angsana New"/>
          <w:sz w:val="30"/>
          <w:szCs w:val="30"/>
        </w:rPr>
        <w:t xml:space="preserve"> </w:t>
      </w:r>
    </w:p>
    <w:p w14:paraId="53F0FDF2" w14:textId="77777777" w:rsidR="00845FCE" w:rsidRPr="00AC365B" w:rsidRDefault="00845FCE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5F4B033B" w14:textId="77777777" w:rsidR="00010552" w:rsidRPr="00500FB4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010552" w:rsidRPr="00500FB4" w:rsidSect="00B75C6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BC7D1DD" w14:textId="62B1A4C0" w:rsidR="00010552" w:rsidRPr="00AC365B" w:rsidRDefault="00010552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ซึ่งเป็นบริษัทจดทะเบียนในตลาดหลักทรัพย์ เอ็ม เอ ไอ ณ วันที่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="000D0888" w:rsidRPr="00AC365B">
        <w:rPr>
          <w:rFonts w:ascii="Angsana New" w:hAnsi="Angsana New"/>
          <w:sz w:val="30"/>
          <w:szCs w:val="30"/>
          <w:cs/>
        </w:rPr>
        <w:t xml:space="preserve"> </w:t>
      </w:r>
      <w:r w:rsidR="00F77D97">
        <w:rPr>
          <w:rFonts w:ascii="Angsana New" w:hAnsi="Angsana New"/>
          <w:sz w:val="30"/>
          <w:szCs w:val="30"/>
          <w:cs/>
        </w:rPr>
        <w:t xml:space="preserve">มีนาคม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AC365B">
        <w:rPr>
          <w:rFonts w:ascii="Angsana New" w:hAnsi="Angsana New"/>
          <w:sz w:val="30"/>
          <w:szCs w:val="30"/>
          <w:cs/>
        </w:rPr>
        <w:t xml:space="preserve"> มีราคาปิดอยู่</w:t>
      </w:r>
      <w:r w:rsidRPr="00662142">
        <w:rPr>
          <w:rFonts w:ascii="Angsana New" w:hAnsi="Angsana New"/>
          <w:sz w:val="30"/>
          <w:szCs w:val="30"/>
          <w:cs/>
        </w:rPr>
        <w:t xml:space="preserve">ที่ </w:t>
      </w:r>
      <w:r w:rsidR="00057DE0" w:rsidRPr="00057DE0">
        <w:rPr>
          <w:rFonts w:ascii="Angsana New" w:hAnsi="Angsana New"/>
          <w:sz w:val="30"/>
          <w:szCs w:val="30"/>
        </w:rPr>
        <w:t>0</w:t>
      </w:r>
      <w:r w:rsidR="00662142" w:rsidRPr="00662142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73</w:t>
      </w:r>
      <w:r w:rsidRPr="00662142">
        <w:rPr>
          <w:rFonts w:ascii="Angsana New" w:hAnsi="Angsana New"/>
          <w:sz w:val="30"/>
          <w:szCs w:val="30"/>
          <w:cs/>
        </w:rPr>
        <w:t xml:space="preserve"> บาท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0D0888" w:rsidRPr="00AC365B">
        <w:rPr>
          <w:rFonts w:ascii="Angsana New" w:hAnsi="Angsana New"/>
          <w:i/>
          <w:iCs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="00F77D97">
        <w:rPr>
          <w:rFonts w:ascii="Angsana New" w:hAnsi="Angsana New"/>
          <w:i/>
          <w:iCs/>
          <w:sz w:val="30"/>
          <w:szCs w:val="30"/>
        </w:rPr>
        <w:t xml:space="preserve"> </w:t>
      </w:r>
      <w:r w:rsidR="00F77D9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D02B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0</w:t>
      </w:r>
      <w:r w:rsidR="00483581" w:rsidRPr="00AC365B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60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AC365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มูลค่ายุติธรรมของเงินลงทุนในบริษัทดังกล่าวเท่ากับ </w:t>
      </w:r>
      <w:r w:rsidR="00057DE0" w:rsidRPr="00057DE0">
        <w:rPr>
          <w:rFonts w:ascii="Angsana New" w:hAnsi="Angsana New"/>
          <w:sz w:val="30"/>
          <w:szCs w:val="30"/>
        </w:rPr>
        <w:t>586</w:t>
      </w:r>
      <w:r w:rsidR="00662142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45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F03484" w:rsidRPr="00AC365B">
        <w:rPr>
          <w:rFonts w:ascii="Angsana New" w:hAnsi="Angsana New"/>
          <w:sz w:val="30"/>
          <w:szCs w:val="30"/>
          <w:cs/>
        </w:rPr>
        <w:t>ล้าน</w:t>
      </w:r>
      <w:r w:rsidRPr="00AC365B">
        <w:rPr>
          <w:rFonts w:ascii="Angsana New" w:hAnsi="Angsana New"/>
          <w:sz w:val="30"/>
          <w:szCs w:val="30"/>
          <w:cs/>
        </w:rPr>
        <w:t xml:space="preserve">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="00F77D97">
        <w:rPr>
          <w:rFonts w:ascii="Angsana New" w:hAnsi="Angsana New"/>
          <w:i/>
          <w:iCs/>
          <w:sz w:val="30"/>
          <w:szCs w:val="30"/>
        </w:rPr>
        <w:t xml:space="preserve"> </w:t>
      </w:r>
      <w:r w:rsidR="00F77D9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D02B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482</w:t>
      </w:r>
      <w:r w:rsidR="009A4B75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02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F03484" w:rsidRPr="00AC365B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0D0888" w:rsidRPr="00AC365B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AC365B">
        <w:rPr>
          <w:rFonts w:ascii="Angsana New" w:hAnsi="Angsana New"/>
          <w:i/>
          <w:iCs/>
          <w:sz w:val="30"/>
          <w:szCs w:val="30"/>
          <w:cs/>
        </w:rPr>
        <w:t>)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1BCAE68D" w14:textId="77777777" w:rsidR="00010552" w:rsidRPr="00CC6A0F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B201CE" w14:textId="0B0C0971" w:rsidR="00970E2B" w:rsidRPr="00AC365B" w:rsidRDefault="00970E2B" w:rsidP="00A66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5BFC0DD8" w14:textId="77777777" w:rsidR="00970E2B" w:rsidRPr="00CC6A0F" w:rsidRDefault="00970E2B" w:rsidP="00970E2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6FABFD08" w14:textId="6D83887E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="002710E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มีนาคม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2564</w:t>
      </w:r>
      <w:r w:rsidR="002710E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2563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E47E5" w:rsidRPr="00AC365B">
        <w:rPr>
          <w:rFonts w:ascii="Angsana New" w:hAnsi="Angsana New"/>
          <w:sz w:val="30"/>
          <w:szCs w:val="30"/>
          <w:cs/>
          <w:lang w:eastAsia="x-none"/>
        </w:rPr>
        <w:t>กลุ่ม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ได้นำเงินลงทุนในบริษัทย่อย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เบิกเกินบัญชีและเงิน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กู้ยืมระยะสั้นและ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ระยะยาวกับ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สถาบันการเงิน</w:t>
      </w:r>
      <w:r w:rsidR="009F498B">
        <w:rPr>
          <w:rFonts w:ascii="Angsana New" w:hAnsi="Angsana New"/>
          <w:sz w:val="30"/>
          <w:szCs w:val="30"/>
          <w:cs/>
          <w:lang w:val="en-GB" w:eastAsia="x-none"/>
        </w:rPr>
        <w:t>และเงินกู้ระยะสั้นกับบริษัทแห่งหนึ่ง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69E8DC65" w14:textId="77777777" w:rsidR="00BF4D68" w:rsidRPr="00CC6A0F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080"/>
        <w:gridCol w:w="270"/>
        <w:gridCol w:w="1080"/>
        <w:gridCol w:w="270"/>
        <w:gridCol w:w="1080"/>
      </w:tblGrid>
      <w:tr w:rsidR="00DC7912" w:rsidRPr="00AC365B" w14:paraId="770EB4AC" w14:textId="77777777" w:rsidTr="00472DD0">
        <w:trPr>
          <w:tblHeader/>
        </w:trPr>
        <w:tc>
          <w:tcPr>
            <w:tcW w:w="3942" w:type="dxa"/>
          </w:tcPr>
          <w:p w14:paraId="182B7405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4973B5B5" w14:textId="54A4B915" w:rsidR="00DC7912" w:rsidRPr="00DC7912" w:rsidRDefault="00DC791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7912" w:rsidRPr="00AC365B" w14:paraId="29FE23FB" w14:textId="77777777" w:rsidTr="00472DD0">
        <w:trPr>
          <w:tblHeader/>
        </w:trPr>
        <w:tc>
          <w:tcPr>
            <w:tcW w:w="3942" w:type="dxa"/>
          </w:tcPr>
          <w:p w14:paraId="255C0CB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5760E814" w14:textId="40E36D41" w:rsidR="00DC7912" w:rsidRPr="00AC365B" w:rsidRDefault="00057DE0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2710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10E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BB41D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CBA178" w14:textId="79F1C1DF" w:rsidR="00DC7912" w:rsidRPr="00AC365B" w:rsidRDefault="00057DE0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71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DC7912" w:rsidRPr="00AC365B" w14:paraId="09AE0D68" w14:textId="77777777" w:rsidTr="00472DD0">
        <w:tc>
          <w:tcPr>
            <w:tcW w:w="3942" w:type="dxa"/>
            <w:vAlign w:val="bottom"/>
          </w:tcPr>
          <w:p w14:paraId="15B70E2E" w14:textId="42D62D8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442B78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2AA7C4D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652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BF6AB8B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BFC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A0CF0D3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FA15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5EA7B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5924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12A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C7912" w:rsidRPr="00AC365B" w14:paraId="0E2BFAC2" w14:textId="77777777" w:rsidTr="00472DD0">
        <w:tc>
          <w:tcPr>
            <w:tcW w:w="3942" w:type="dxa"/>
          </w:tcPr>
          <w:p w14:paraId="7544F5B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4653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CF90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64F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307FB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98D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3AE7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06F0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142" w:rsidRPr="00AC365B" w14:paraId="49D5CEB1" w14:textId="77777777" w:rsidTr="00472DD0">
        <w:tc>
          <w:tcPr>
            <w:tcW w:w="3942" w:type="dxa"/>
          </w:tcPr>
          <w:p w14:paraId="483FA896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33609A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5BD6972C" w14:textId="77777777" w:rsidR="00662142" w:rsidRDefault="00662142" w:rsidP="0085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6B6060" w14:textId="6802EE34" w:rsidR="00662142" w:rsidRPr="00797602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536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4A5D4CD1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38DF8C6" w14:textId="77777777" w:rsidR="00662142" w:rsidRDefault="00662142" w:rsidP="0085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44A13D" w14:textId="4E3D29EE" w:rsidR="00662142" w:rsidRPr="0038359E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7AEA4F3D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04899" w14:textId="77777777" w:rsidR="00662142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91CA6CE" w14:textId="6DF9A4EE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536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4B38045A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F1AE6" w14:textId="77777777" w:rsidR="00662142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BB118" w14:textId="7FE729F9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662142" w:rsidRPr="00AC365B" w14:paraId="34AEF4E7" w14:textId="77777777" w:rsidTr="00472DD0">
        <w:tc>
          <w:tcPr>
            <w:tcW w:w="3942" w:type="dxa"/>
          </w:tcPr>
          <w:p w14:paraId="2A674880" w14:textId="717721DC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เอ็นบีซี เน็ก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ซ์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วิชั่น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7551510" w14:textId="275B6EAA" w:rsidR="00662142" w:rsidRPr="00797602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80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15FA59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4322BFB" w14:textId="77279712" w:rsidR="00662142" w:rsidRPr="0038359E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CE1B91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6C49" w14:textId="212D8695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80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BAE17F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988B8" w14:textId="6985430D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142" w:rsidRPr="00AC365B" w14:paraId="18A7B221" w14:textId="77777777" w:rsidTr="00472DD0">
        <w:tc>
          <w:tcPr>
            <w:tcW w:w="3942" w:type="dxa"/>
          </w:tcPr>
          <w:p w14:paraId="36F617A3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9A44" w14:textId="37D834EC" w:rsidR="00662142" w:rsidRPr="00797602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057DE0">
              <w:rPr>
                <w:rFonts w:ascii="Angsana New" w:hAnsi="Angsana New" w:cs="Cordia New"/>
                <w:b/>
                <w:bCs/>
                <w:sz w:val="30"/>
                <w:szCs w:val="30"/>
              </w:rPr>
              <w:t>616</w:t>
            </w:r>
            <w:r w:rsidR="00662142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Cordi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7E2BD234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C1B3C" w14:textId="1E84E36D" w:rsidR="00662142" w:rsidRPr="0038359E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211DC0DD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C9FB3" w14:textId="6651CF72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057DE0">
              <w:rPr>
                <w:rFonts w:ascii="Angsana New" w:hAnsi="Angsana New" w:cs="Cordia New"/>
                <w:b/>
                <w:bCs/>
                <w:sz w:val="30"/>
                <w:szCs w:val="30"/>
              </w:rPr>
              <w:t>616</w:t>
            </w:r>
            <w:r w:rsidR="00662142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Cordi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01075F76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5E5A5" w14:textId="350431E0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</w:tr>
    </w:tbl>
    <w:p w14:paraId="74694A07" w14:textId="3FC381BB" w:rsidR="00BF4D68" w:rsidRPr="00A317BA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080"/>
        <w:gridCol w:w="270"/>
        <w:gridCol w:w="1080"/>
        <w:gridCol w:w="270"/>
        <w:gridCol w:w="1080"/>
      </w:tblGrid>
      <w:tr w:rsidR="00692382" w:rsidRPr="00AC365B" w14:paraId="684733CC" w14:textId="77777777" w:rsidTr="00472DD0">
        <w:trPr>
          <w:tblHeader/>
        </w:trPr>
        <w:tc>
          <w:tcPr>
            <w:tcW w:w="3942" w:type="dxa"/>
          </w:tcPr>
          <w:p w14:paraId="3133BA15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28769537" w14:textId="68E23016" w:rsidR="00692382" w:rsidRPr="00DC7912" w:rsidRDefault="00692382" w:rsidP="008D60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2382" w:rsidRPr="00AC365B" w14:paraId="3301248F" w14:textId="77777777" w:rsidTr="00472DD0">
        <w:trPr>
          <w:tblHeader/>
        </w:trPr>
        <w:tc>
          <w:tcPr>
            <w:tcW w:w="3942" w:type="dxa"/>
          </w:tcPr>
          <w:p w14:paraId="0E9B0AA1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6CF37D14" w14:textId="682E7745" w:rsidR="00692382" w:rsidRPr="00AC365B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="006923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238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4126A1E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17DD27E" w14:textId="477FB00A" w:rsidR="00692382" w:rsidRPr="00AC365B" w:rsidRDefault="00057DE0" w:rsidP="008D60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69238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692382" w:rsidRPr="00AC365B" w14:paraId="284EEA3A" w14:textId="77777777" w:rsidTr="00472DD0">
        <w:tc>
          <w:tcPr>
            <w:tcW w:w="3942" w:type="dxa"/>
            <w:vAlign w:val="bottom"/>
          </w:tcPr>
          <w:p w14:paraId="4DE4544B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B82B2FD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196368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907824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D63B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87245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B0F8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DF7EAB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30B2AAD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136C5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92382" w:rsidRPr="00AC365B" w14:paraId="7BE616E7" w14:textId="77777777" w:rsidTr="00442B78">
        <w:tc>
          <w:tcPr>
            <w:tcW w:w="3942" w:type="dxa"/>
          </w:tcPr>
          <w:p w14:paraId="767C718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D678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193ACC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18A03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D487020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27010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91F9FE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0597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142" w:rsidRPr="00AC365B" w14:paraId="6CF5C40B" w14:textId="77777777" w:rsidTr="00442B78">
        <w:tc>
          <w:tcPr>
            <w:tcW w:w="3942" w:type="dxa"/>
          </w:tcPr>
          <w:p w14:paraId="45099DD8" w14:textId="77777777" w:rsidR="00662142" w:rsidRPr="00AC365B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CF9401D" w14:textId="77777777" w:rsidR="00662142" w:rsidRPr="00AC365B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8DF48C" w14:textId="77777777" w:rsidR="00662142" w:rsidRPr="00442B78" w:rsidRDefault="00662142" w:rsidP="0085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1D4771" w14:textId="1425A1CA" w:rsidR="00662142" w:rsidRPr="00442B78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  <w:r w:rsidR="00662142" w:rsidRPr="00442B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7B4A88A6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FB6091" w14:textId="77777777" w:rsidR="00662142" w:rsidRPr="00442B78" w:rsidRDefault="00662142" w:rsidP="0085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6936E5" w14:textId="11C761AF" w:rsidR="00662142" w:rsidRPr="00442B78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 w:rsidRPr="00442B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606BF34A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6140B7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FC765C" w14:textId="119DDAA2" w:rsidR="00662142" w:rsidRPr="00442B78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  <w:r w:rsidR="00662142" w:rsidRPr="00442B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31558502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DC728C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233002" w14:textId="0CDC54A4" w:rsidR="00662142" w:rsidRPr="00442B78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 w:rsidRPr="00442B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</w:tr>
    </w:tbl>
    <w:p w14:paraId="4A54C5C4" w14:textId="7F137DC1" w:rsidR="00692382" w:rsidRDefault="00692382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7F0E1D4A" w14:textId="6E171F05" w:rsidR="00692382" w:rsidRDefault="00692382" w:rsidP="00CC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2382">
        <w:rPr>
          <w:rFonts w:ascii="Angsana New" w:hAnsi="Angsana New"/>
          <w:sz w:val="30"/>
          <w:szCs w:val="30"/>
          <w:cs/>
          <w:lang w:val="en-GB" w:eastAsia="x-none"/>
        </w:rPr>
        <w:t xml:space="preserve">ณ วันที่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="00CC6A0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C6A0F">
        <w:rPr>
          <w:rFonts w:ascii="Angsana New" w:hAnsi="Angsana New"/>
          <w:sz w:val="30"/>
          <w:szCs w:val="30"/>
          <w:cs/>
          <w:lang w:eastAsia="x-none"/>
        </w:rPr>
        <w:t xml:space="preserve">มีนาคม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2564</w:t>
      </w:r>
      <w:r w:rsidR="00CC6A0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C6A0F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="00CC6A0F"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C6A0F"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2563</w:t>
      </w:r>
      <w:r w:rsidR="00CC6A0F"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92382">
        <w:rPr>
          <w:rFonts w:ascii="Angsana New" w:hAnsi="Angsana New"/>
          <w:sz w:val="30"/>
          <w:szCs w:val="30"/>
          <w:cs/>
          <w:lang w:val="en-GB" w:eastAsia="x-none"/>
        </w:rPr>
        <w:t>วงเงินสินเชื่อจากสถาบันการเงินแห่งหนึ่งของบริษัทค้ำประกันโดยบริษัทย่อยหลายแห่ง (บริษัท สเวน คอร์ปอเรชั่น จำกัด บริษัท คมชัดลึก มีเดีย จำกัด บริษัท กรุงเทพธุรกิจ มีเดีย จำกัด และบริษัท เนชั่น ดิจิทัล คอนเทนท์ จำกัด)</w:t>
      </w: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E369842" w14:textId="0B6D66D1" w:rsidR="00F77D97" w:rsidRPr="00ED235E" w:rsidRDefault="00F77D97" w:rsidP="00FD423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49C0EEB2" w14:textId="77777777" w:rsidR="00F77D97" w:rsidRPr="007E3C34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16"/>
          <w:szCs w:val="16"/>
        </w:rPr>
      </w:pPr>
    </w:p>
    <w:p w14:paraId="63DDD773" w14:textId="1B6BB604" w:rsidR="00F77D97" w:rsidRDefault="00F77D97" w:rsidP="00A317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418C">
        <w:rPr>
          <w:rFonts w:ascii="Angsana New" w:hAnsi="Angsana New"/>
          <w:sz w:val="30"/>
          <w:szCs w:val="30"/>
          <w:cs/>
        </w:rPr>
        <w:t xml:space="preserve">การซื้อ </w:t>
      </w:r>
      <w:r w:rsidRPr="00CF6DB9">
        <w:rPr>
          <w:rFonts w:asciiTheme="majorBidi" w:hAnsiTheme="majorBidi" w:cstheme="majorBidi"/>
          <w:sz w:val="30"/>
          <w:szCs w:val="30"/>
          <w:cs/>
        </w:rPr>
        <w:t>จำหน่าย และโอน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7D97">
        <w:rPr>
          <w:rFonts w:asciiTheme="majorBidi" w:hAnsiTheme="majorBidi"/>
          <w:sz w:val="30"/>
          <w:szCs w:val="30"/>
          <w:cs/>
        </w:rPr>
        <w:t>ที่ดิน</w:t>
      </w:r>
      <w:r w:rsidR="003D02B6">
        <w:rPr>
          <w:rFonts w:asciiTheme="majorBidi" w:hAnsiTheme="majorBidi"/>
          <w:sz w:val="30"/>
          <w:szCs w:val="30"/>
          <w:cs/>
        </w:rPr>
        <w:t xml:space="preserve"> </w:t>
      </w:r>
      <w:r w:rsidRPr="00F77D97">
        <w:rPr>
          <w:rFonts w:asciiTheme="majorBidi" w:hAnsiTheme="majorBidi"/>
          <w:sz w:val="30"/>
          <w:szCs w:val="30"/>
          <w:cs/>
        </w:rPr>
        <w:t>อาคารและอุปกรณ์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ไม่รวมสินทรัพย์สิทธิการใช้ระหว่างงวดสามเดือนสิ้นสุดวันที่ </w:t>
      </w:r>
      <w:r w:rsidR="00057DE0" w:rsidRPr="00057DE0">
        <w:rPr>
          <w:rFonts w:asciiTheme="majorBidi" w:hAnsiTheme="majorBidi" w:cstheme="majorBidi"/>
          <w:sz w:val="30"/>
          <w:szCs w:val="30"/>
        </w:rPr>
        <w:t>31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57DE0" w:rsidRPr="00057DE0">
        <w:rPr>
          <w:rFonts w:asciiTheme="majorBidi" w:hAnsiTheme="majorBidi" w:cstheme="majorBidi"/>
          <w:sz w:val="30"/>
          <w:szCs w:val="30"/>
        </w:rPr>
        <w:t>2564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Pr="00CF6D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4"/>
        <w:gridCol w:w="1176"/>
        <w:gridCol w:w="236"/>
        <w:gridCol w:w="1076"/>
        <w:gridCol w:w="236"/>
        <w:gridCol w:w="1131"/>
        <w:gridCol w:w="236"/>
        <w:gridCol w:w="1027"/>
        <w:gridCol w:w="236"/>
        <w:gridCol w:w="11"/>
        <w:gridCol w:w="1119"/>
        <w:gridCol w:w="6"/>
      </w:tblGrid>
      <w:tr w:rsidR="00F77D97" w:rsidRPr="004120C5" w14:paraId="341B6115" w14:textId="77777777" w:rsidTr="00F46145">
        <w:trPr>
          <w:tblHeader/>
        </w:trPr>
        <w:tc>
          <w:tcPr>
            <w:tcW w:w="1538" w:type="pct"/>
            <w:shd w:val="clear" w:color="auto" w:fill="FFFFFF" w:themeFill="background1"/>
          </w:tcPr>
          <w:p w14:paraId="509F338A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056" w:type="pct"/>
            <w:gridSpan w:val="5"/>
            <w:shd w:val="clear" w:color="auto" w:fill="FFFFFF" w:themeFill="background1"/>
            <w:hideMark/>
          </w:tcPr>
          <w:p w14:paraId="06890A08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FFFFFF" w:themeFill="background1"/>
          </w:tcPr>
          <w:p w14:paraId="525280AA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pct"/>
            <w:gridSpan w:val="5"/>
            <w:shd w:val="clear" w:color="auto" w:fill="FFFFFF" w:themeFill="background1"/>
            <w:hideMark/>
          </w:tcPr>
          <w:p w14:paraId="421ED698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7D97" w:rsidRPr="004120C5" w14:paraId="22AC5DE4" w14:textId="77777777" w:rsidTr="00F46145">
        <w:trPr>
          <w:trHeight w:val="1109"/>
          <w:tblHeader/>
        </w:trPr>
        <w:tc>
          <w:tcPr>
            <w:tcW w:w="1538" w:type="pct"/>
          </w:tcPr>
          <w:p w14:paraId="196830A2" w14:textId="77777777" w:rsidR="00F77D97" w:rsidRPr="004120C5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1E6DB3" w14:textId="77777777" w:rsidR="00F77D97" w:rsidRPr="004120C5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63445F" w14:textId="77777777" w:rsidR="00F77D97" w:rsidRPr="004120C5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" w:type="pct"/>
            <w:vAlign w:val="bottom"/>
            <w:hideMark/>
          </w:tcPr>
          <w:p w14:paraId="3242A9E8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การซื้อและ</w:t>
            </w:r>
          </w:p>
          <w:p w14:paraId="427D085E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การโอนเข้า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" w:type="pct"/>
          </w:tcPr>
          <w:p w14:paraId="51B6C4E1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  <w:hideMark/>
          </w:tcPr>
          <w:p w14:paraId="6BABD78F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6" w:type="pct"/>
          </w:tcPr>
          <w:p w14:paraId="3A797166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3" w:type="pct"/>
            <w:hideMark/>
          </w:tcPr>
          <w:p w14:paraId="600037FC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การจำหน่าย</w:t>
            </w:r>
          </w:p>
          <w:p w14:paraId="0370A7E6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และการโอนออก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13E5E4DF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vAlign w:val="bottom"/>
            <w:hideMark/>
          </w:tcPr>
          <w:p w14:paraId="7589E8F8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การซื้อและ</w:t>
            </w:r>
          </w:p>
          <w:p w14:paraId="46BB6782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การโอนเข้า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1E7EB1FB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hideMark/>
          </w:tcPr>
          <w:p w14:paraId="7D7EB628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การจำหน่าย</w:t>
            </w:r>
          </w:p>
          <w:p w14:paraId="011F23C8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และการโอนออก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ราคาตามบัญชีสุทธิ</w:t>
            </w:r>
          </w:p>
        </w:tc>
      </w:tr>
      <w:tr w:rsidR="00F77D97" w:rsidRPr="004120C5" w14:paraId="18DF0942" w14:textId="77777777" w:rsidTr="00BB4F2B">
        <w:trPr>
          <w:tblHeader/>
        </w:trPr>
        <w:tc>
          <w:tcPr>
            <w:tcW w:w="1538" w:type="pct"/>
          </w:tcPr>
          <w:p w14:paraId="499AAA14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2" w:type="pct"/>
            <w:gridSpan w:val="11"/>
            <w:hideMark/>
          </w:tcPr>
          <w:p w14:paraId="4D7B93B9" w14:textId="77777777" w:rsidR="00F77D97" w:rsidRPr="004120C5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46145" w:rsidRPr="004120C5" w14:paraId="2235D9ED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20DBE95B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627" w:type="pct"/>
          </w:tcPr>
          <w:p w14:paraId="2F9409EC" w14:textId="51E08FF0" w:rsidR="00F46145" w:rsidRPr="004120C5" w:rsidRDefault="00057DE0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305D2" w:rsidRPr="004120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126" w:type="pct"/>
          </w:tcPr>
          <w:p w14:paraId="5D4D6F9C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</w:tcPr>
          <w:p w14:paraId="7EBF9B72" w14:textId="6C4DECDD" w:rsidR="00F46145" w:rsidRPr="004120C5" w:rsidRDefault="00D305D2" w:rsidP="0098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59" w:right="-30" w:firstLine="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14:paraId="17BB5436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</w:tcPr>
          <w:p w14:paraId="089A4F65" w14:textId="7B4CA6C1" w:rsidR="00F46145" w:rsidRPr="004120C5" w:rsidRDefault="00D305D2" w:rsidP="0098089F">
            <w:pPr>
              <w:tabs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57DE0" w:rsidRPr="004120C5">
              <w:rPr>
                <w:rFonts w:asciiTheme="majorBidi" w:hAnsiTheme="majorBidi" w:cstheme="majorBidi"/>
                <w:sz w:val="26"/>
                <w:szCs w:val="26"/>
              </w:rPr>
              <w:t>921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" w:type="pct"/>
          </w:tcPr>
          <w:p w14:paraId="22E49CE0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</w:tcPr>
          <w:p w14:paraId="37630648" w14:textId="590F2AE2" w:rsidR="00F46145" w:rsidRPr="004120C5" w:rsidRDefault="00D305D2" w:rsidP="00BE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59" w:right="-30" w:firstLine="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14:paraId="6CF4C7E1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gridSpan w:val="2"/>
          </w:tcPr>
          <w:p w14:paraId="05A4E6C5" w14:textId="35ED03C2" w:rsidR="00F46145" w:rsidRPr="004120C5" w:rsidRDefault="00D305D2" w:rsidP="00BE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59" w:right="-30" w:firstLine="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305D2" w:rsidRPr="004120C5" w14:paraId="329D2EC9" w14:textId="77777777" w:rsidTr="0085591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06F62215" w14:textId="77777777" w:rsidR="00D305D2" w:rsidRPr="004120C5" w:rsidRDefault="00D305D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7" w:type="pct"/>
            <w:vAlign w:val="bottom"/>
          </w:tcPr>
          <w:p w14:paraId="2B862FF6" w14:textId="0056BF56" w:rsidR="00D305D2" w:rsidRPr="004120C5" w:rsidRDefault="00057DE0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305D2" w:rsidRPr="004120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126" w:type="pct"/>
            <w:vAlign w:val="bottom"/>
          </w:tcPr>
          <w:p w14:paraId="55EAA9E9" w14:textId="77777777" w:rsidR="00D305D2" w:rsidRPr="004120C5" w:rsidRDefault="00D305D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26853CAB" w14:textId="790DB9EF" w:rsidR="00D305D2" w:rsidRPr="004120C5" w:rsidRDefault="00057DE0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26"/>
                <w:tab w:val="left" w:pos="830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305D2" w:rsidRPr="004120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26" w:type="pct"/>
            <w:vAlign w:val="bottom"/>
          </w:tcPr>
          <w:p w14:paraId="60752A9C" w14:textId="77777777" w:rsidR="00D305D2" w:rsidRPr="004120C5" w:rsidRDefault="00D305D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09F08F3F" w14:textId="4BF7AD8E" w:rsidR="00D305D2" w:rsidRPr="004120C5" w:rsidRDefault="00D305D2" w:rsidP="0098089F">
            <w:pPr>
              <w:tabs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57DE0" w:rsidRPr="004120C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4120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" w:type="pct"/>
            <w:vAlign w:val="bottom"/>
          </w:tcPr>
          <w:p w14:paraId="6CB41EEE" w14:textId="77777777" w:rsidR="00D305D2" w:rsidRPr="004120C5" w:rsidRDefault="00D305D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55136F65" w14:textId="70D615A8" w:rsidR="00D305D2" w:rsidRPr="004120C5" w:rsidRDefault="00057DE0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126" w:type="pct"/>
            <w:vAlign w:val="bottom"/>
          </w:tcPr>
          <w:p w14:paraId="65A554EC" w14:textId="77777777" w:rsidR="00D305D2" w:rsidRPr="004120C5" w:rsidRDefault="00D305D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12B7DCC5" w14:textId="7E6C7DCB" w:rsidR="00D305D2" w:rsidRPr="004120C5" w:rsidRDefault="00D305D2" w:rsidP="00BE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59" w:right="-30" w:firstLine="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6145" w:rsidRPr="004120C5" w14:paraId="21B0AB49" w14:textId="77777777" w:rsidTr="00F46145">
        <w:trPr>
          <w:gridAfter w:val="1"/>
          <w:wAfter w:w="3" w:type="pct"/>
          <w:tblHeader/>
        </w:trPr>
        <w:tc>
          <w:tcPr>
            <w:tcW w:w="1538" w:type="pct"/>
            <w:vAlign w:val="bottom"/>
            <w:hideMark/>
          </w:tcPr>
          <w:p w14:paraId="4DA7EE70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สินทรัพย์ระหว่างการก่อสร้าง</w:t>
            </w:r>
          </w:p>
          <w:p w14:paraId="3E73196D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 w:firstLine="178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34329" w14:textId="11974558" w:rsidR="00F46145" w:rsidRPr="004120C5" w:rsidRDefault="00057DE0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26" w:type="pct"/>
          </w:tcPr>
          <w:p w14:paraId="7254708E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EF0AC" w14:textId="0B0802D5" w:rsidR="00F46145" w:rsidRPr="004120C5" w:rsidRDefault="00D305D2" w:rsidP="0098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59" w:right="-30" w:firstLine="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pct"/>
            <w:vAlign w:val="bottom"/>
          </w:tcPr>
          <w:p w14:paraId="3713BE57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9F0DE" w14:textId="4D615B67" w:rsidR="00F46145" w:rsidRPr="004120C5" w:rsidRDefault="00D305D2" w:rsidP="0098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59" w:right="-30" w:firstLine="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pct"/>
            <w:vAlign w:val="bottom"/>
          </w:tcPr>
          <w:p w14:paraId="601A1F48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EF48E" w14:textId="4768A2FF" w:rsidR="00F46145" w:rsidRPr="004120C5" w:rsidRDefault="00057DE0" w:rsidP="00D3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26" w:type="pct"/>
            <w:vAlign w:val="bottom"/>
          </w:tcPr>
          <w:p w14:paraId="5568DEE6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C0C4D" w14:textId="22918C95" w:rsidR="00F46145" w:rsidRPr="004120C5" w:rsidRDefault="00D305D2" w:rsidP="00BE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59" w:right="-30" w:firstLine="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6145" w:rsidRPr="004120C5" w14:paraId="5FDFCD54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11A7C3AC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A6124" w14:textId="1E7EA71C" w:rsidR="00F46145" w:rsidRPr="004120C5" w:rsidRDefault="00057DE0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D305D2"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073</w:t>
            </w:r>
          </w:p>
        </w:tc>
        <w:tc>
          <w:tcPr>
            <w:tcW w:w="126" w:type="pct"/>
          </w:tcPr>
          <w:p w14:paraId="653DA31A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7148F" w14:textId="423B1A3A" w:rsidR="00F46145" w:rsidRPr="004120C5" w:rsidRDefault="00057DE0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4"/>
                <w:tab w:val="left" w:pos="83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305D2"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126" w:type="pct"/>
          </w:tcPr>
          <w:p w14:paraId="0CCC6BF2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5ED05" w14:textId="6EA1FA83" w:rsidR="00F46145" w:rsidRPr="004120C5" w:rsidRDefault="00D305D2" w:rsidP="0098089F">
            <w:pPr>
              <w:tabs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057DE0"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946</w:t>
            </w: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" w:type="pct"/>
          </w:tcPr>
          <w:p w14:paraId="1072A4F2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2EA05F" w14:textId="7DFA625C" w:rsidR="00F46145" w:rsidRPr="004120C5" w:rsidRDefault="00057DE0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305D2"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337</w:t>
            </w:r>
          </w:p>
        </w:tc>
        <w:tc>
          <w:tcPr>
            <w:tcW w:w="126" w:type="pct"/>
          </w:tcPr>
          <w:p w14:paraId="2CCB28CA" w14:textId="77777777" w:rsidR="00F46145" w:rsidRPr="004120C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8A3C7" w14:textId="0DF63572" w:rsidR="00F46145" w:rsidRPr="004120C5" w:rsidRDefault="00D305D2" w:rsidP="00BE6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59" w:right="-30" w:firstLine="2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20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7D4E6A9" w14:textId="77777777" w:rsidR="00F77D97" w:rsidRPr="007E3C34" w:rsidRDefault="00F77D97" w:rsidP="005F29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16"/>
          <w:szCs w:val="16"/>
        </w:rPr>
      </w:pPr>
    </w:p>
    <w:p w14:paraId="5ECF9E29" w14:textId="573778E8" w:rsidR="005F295B" w:rsidRDefault="005F295B" w:rsidP="00A83BF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7" w:name="_Hlk36428100"/>
      <w:r w:rsidRPr="00ED235E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06264F86" w14:textId="77777777" w:rsidR="00A83BFE" w:rsidRPr="007E3C34" w:rsidRDefault="00A83BFE" w:rsidP="00A83B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628"/>
        <w:gridCol w:w="898"/>
        <w:gridCol w:w="236"/>
        <w:gridCol w:w="847"/>
        <w:gridCol w:w="236"/>
        <w:gridCol w:w="690"/>
        <w:gridCol w:w="107"/>
        <w:gridCol w:w="126"/>
        <w:gridCol w:w="110"/>
        <w:gridCol w:w="811"/>
        <w:gridCol w:w="242"/>
        <w:gridCol w:w="838"/>
        <w:gridCol w:w="236"/>
        <w:gridCol w:w="745"/>
        <w:gridCol w:w="9"/>
      </w:tblGrid>
      <w:tr w:rsidR="004120C5" w:rsidRPr="004120C5" w14:paraId="07093ABE" w14:textId="77777777" w:rsidTr="004120C5">
        <w:tc>
          <w:tcPr>
            <w:tcW w:w="2790" w:type="dxa"/>
            <w:shd w:val="clear" w:color="auto" w:fill="auto"/>
          </w:tcPr>
          <w:p w14:paraId="02D8B32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35D27D65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31" w:type="dxa"/>
            <w:gridSpan w:val="14"/>
            <w:shd w:val="clear" w:color="auto" w:fill="auto"/>
          </w:tcPr>
          <w:p w14:paraId="4E5DFEEA" w14:textId="3429774C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4120C5" w:rsidRPr="004120C5" w14:paraId="34D84FD5" w14:textId="77777777" w:rsidTr="004120C5">
        <w:tc>
          <w:tcPr>
            <w:tcW w:w="2790" w:type="dxa"/>
            <w:shd w:val="clear" w:color="auto" w:fill="auto"/>
          </w:tcPr>
          <w:p w14:paraId="081F4C71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05F652F4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4" w:type="dxa"/>
            <w:gridSpan w:val="6"/>
            <w:shd w:val="clear" w:color="auto" w:fill="auto"/>
          </w:tcPr>
          <w:p w14:paraId="33C42E1E" w14:textId="67215CE9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20C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2A0F0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6"/>
            <w:shd w:val="clear" w:color="auto" w:fill="auto"/>
          </w:tcPr>
          <w:p w14:paraId="508FB9D0" w14:textId="77C99A78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20C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120C5" w:rsidRPr="004120C5" w14:paraId="2F763DC1" w14:textId="77777777" w:rsidTr="004120C5">
        <w:tc>
          <w:tcPr>
            <w:tcW w:w="2790" w:type="dxa"/>
            <w:shd w:val="clear" w:color="auto" w:fill="auto"/>
          </w:tcPr>
          <w:p w14:paraId="697B6E1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F1F2408" w14:textId="77777777" w:rsid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4F66FF1" w14:textId="32A6412D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F3BBF7A" w14:textId="55D91B3A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2D719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46C0952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E69AD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7118F859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5FC5AC0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D3271A9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3F282D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8F520A4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1E256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7084BDE7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20C5" w:rsidRPr="004120C5" w14:paraId="7DE381A3" w14:textId="77777777" w:rsidTr="004120C5">
        <w:tc>
          <w:tcPr>
            <w:tcW w:w="2790" w:type="dxa"/>
            <w:shd w:val="clear" w:color="auto" w:fill="auto"/>
          </w:tcPr>
          <w:p w14:paraId="662BF23F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6256C5AB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31" w:type="dxa"/>
            <w:gridSpan w:val="14"/>
            <w:shd w:val="clear" w:color="auto" w:fill="auto"/>
            <w:vAlign w:val="bottom"/>
          </w:tcPr>
          <w:p w14:paraId="3EF9529F" w14:textId="7D312B4B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120C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120C5" w:rsidRPr="004120C5" w14:paraId="1A519289" w14:textId="77777777" w:rsidTr="007E3C34">
        <w:tc>
          <w:tcPr>
            <w:tcW w:w="2790" w:type="dxa"/>
            <w:shd w:val="clear" w:color="auto" w:fill="auto"/>
          </w:tcPr>
          <w:p w14:paraId="1BF14F4A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8" w:type="dxa"/>
          </w:tcPr>
          <w:p w14:paraId="71FAAB46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37B9424" w14:textId="35EA20D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11,000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EDCC8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98A4DF" w14:textId="5172AE2E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46,627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9CC0A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10156AFC" w14:textId="39985888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57,627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B606BD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2D3530" w14:textId="2119905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9,809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B5E3294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C71DD4" w14:textId="2581FF8B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46,854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0121F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555433BC" w14:textId="19F10078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56,663</w:t>
            </w:r>
          </w:p>
        </w:tc>
      </w:tr>
      <w:tr w:rsidR="004120C5" w:rsidRPr="004120C5" w14:paraId="55BC2422" w14:textId="77777777" w:rsidTr="007E3C34">
        <w:tc>
          <w:tcPr>
            <w:tcW w:w="2790" w:type="dxa"/>
            <w:shd w:val="clear" w:color="auto" w:fill="auto"/>
          </w:tcPr>
          <w:p w14:paraId="466F4013" w14:textId="77777777" w:rsidR="004120C5" w:rsidRPr="004120C5" w:rsidRDefault="004120C5" w:rsidP="00A83BFE">
            <w:pPr>
              <w:pStyle w:val="ListParagraph"/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8" w:type="dxa"/>
          </w:tcPr>
          <w:p w14:paraId="101D1DB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9FC7C" w14:textId="38898E19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7E3E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E2FD7" w14:textId="524AAA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E23BF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E2BA7" w14:textId="1F95CEEC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136,800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5D9AA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20114" w14:textId="5C3EABAA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F0605D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DB29E" w14:textId="4450AE4C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A2146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7E60" w14:textId="37E7FBB8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136,800</w:t>
            </w:r>
          </w:p>
        </w:tc>
      </w:tr>
      <w:tr w:rsidR="004120C5" w:rsidRPr="004120C5" w14:paraId="36C28C99" w14:textId="77777777" w:rsidTr="007E3C34">
        <w:tc>
          <w:tcPr>
            <w:tcW w:w="2790" w:type="dxa"/>
            <w:shd w:val="clear" w:color="auto" w:fill="auto"/>
          </w:tcPr>
          <w:p w14:paraId="3B39A45E" w14:textId="025BCD42" w:rsidR="004120C5" w:rsidRPr="004120C5" w:rsidRDefault="004120C5" w:rsidP="00581350">
            <w:pPr>
              <w:pStyle w:val="ListParagraph"/>
              <w:ind w:left="166" w:right="-107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628" w:type="dxa"/>
          </w:tcPr>
          <w:p w14:paraId="2D638530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95083" w14:textId="766B3148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82</w:t>
            </w:r>
            <w:r w:rsidR="00FF057B">
              <w:rPr>
                <w:rFonts w:ascii="Angsana New" w:hAnsi="Angsana New"/>
                <w:sz w:val="24"/>
                <w:szCs w:val="30"/>
              </w:rPr>
              <w:t>,</w:t>
            </w:r>
            <w:r w:rsidRPr="004120C5">
              <w:rPr>
                <w:rFonts w:ascii="Angsana New" w:hAnsi="Angsana New" w:cs="Times New Roman"/>
                <w:sz w:val="24"/>
                <w:szCs w:val="24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295C5" w14:textId="77777777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87AC9" w14:textId="25651E09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112,127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B5127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520BA" w14:textId="4D08852F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194,427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857E6C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E300" w14:textId="487D657E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81,109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C47B2C" w14:textId="52FC7125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630B6" w14:textId="28D6CBD8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774FC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FAA3C" w14:textId="5AFD334F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193,463</w:t>
            </w:r>
          </w:p>
        </w:tc>
      </w:tr>
      <w:tr w:rsidR="004120C5" w:rsidRPr="004120C5" w14:paraId="54CC4FA9" w14:textId="77777777" w:rsidTr="004120C5">
        <w:trPr>
          <w:trHeight w:val="60"/>
        </w:trPr>
        <w:tc>
          <w:tcPr>
            <w:tcW w:w="2790" w:type="dxa"/>
            <w:shd w:val="clear" w:color="auto" w:fill="auto"/>
          </w:tcPr>
          <w:p w14:paraId="61ED745D" w14:textId="77777777" w:rsidR="004120C5" w:rsidRPr="004120C5" w:rsidRDefault="004120C5" w:rsidP="00581350">
            <w:pPr>
              <w:pStyle w:val="ListParagraph"/>
              <w:ind w:left="166" w:right="-107" w:hanging="180"/>
              <w:rPr>
                <w:rFonts w:ascii="Angsana New" w:hAnsi="Angsana New"/>
                <w:spacing w:val="-4"/>
                <w:szCs w:val="18"/>
                <w:cs/>
              </w:rPr>
            </w:pPr>
          </w:p>
        </w:tc>
        <w:tc>
          <w:tcPr>
            <w:tcW w:w="628" w:type="dxa"/>
          </w:tcPr>
          <w:p w14:paraId="6D96000E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E8D04FC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50099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1F4F19C" w14:textId="77777777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E5A33F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20B47CDC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726B6A6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339D705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CFAB70D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94D5E90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1A948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438095E" w14:textId="77777777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0F26F5" w:rsidRPr="004120C5" w14:paraId="1A3D476C" w14:textId="77777777" w:rsidTr="007E3C34">
        <w:tc>
          <w:tcPr>
            <w:tcW w:w="2790" w:type="dxa"/>
            <w:shd w:val="clear" w:color="auto" w:fill="auto"/>
          </w:tcPr>
          <w:p w14:paraId="2DC2FE8D" w14:textId="77777777" w:rsidR="000F26F5" w:rsidRPr="004120C5" w:rsidRDefault="000F26F5" w:rsidP="000F26F5">
            <w:pPr>
              <w:pStyle w:val="ListParagraph"/>
              <w:ind w:left="166" w:right="-107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  <w:r w:rsidRPr="004120C5">
              <w:rPr>
                <w:rFonts w:ascii="Angsana New" w:hAnsi="Angsana New" w:cs="Times New Roman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8" w:type="dxa"/>
          </w:tcPr>
          <w:p w14:paraId="13337D52" w14:textId="21973616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E3C34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CAC24AA" w14:textId="4808C327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7657F" w14:textId="77777777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DCDADE0" w14:textId="0692A9BC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44410" w14:textId="77777777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10403E9" w14:textId="5CA8D922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16E346" w14:textId="77777777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319E845" w14:textId="4C43408C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F071DD" w14:textId="77777777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A4CFA1C" w14:textId="768D846A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3E14F" w14:textId="77777777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9876512" w14:textId="497DD8F8" w:rsidR="000F26F5" w:rsidRPr="004120C5" w:rsidRDefault="000F26F5" w:rsidP="000F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45,000</w:t>
            </w:r>
          </w:p>
        </w:tc>
      </w:tr>
      <w:tr w:rsidR="004120C5" w:rsidRPr="004120C5" w14:paraId="204FE048" w14:textId="77777777" w:rsidTr="007E3C34">
        <w:tc>
          <w:tcPr>
            <w:tcW w:w="2790" w:type="dxa"/>
            <w:shd w:val="clear" w:color="auto" w:fill="auto"/>
          </w:tcPr>
          <w:p w14:paraId="3BE9B295" w14:textId="5D095019" w:rsidR="004120C5" w:rsidRPr="004120C5" w:rsidRDefault="004120C5" w:rsidP="000608D4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ระยะสั้นจากบริษัทและบุคคล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05071281" w14:textId="77777777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C863" w14:textId="395B7793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32,170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3831AB" w14:textId="77777777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62D56" w14:textId="44092580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960944" w14:textId="77777777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E6B6B" w14:textId="31DDC6E5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32,170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A9BA90E" w14:textId="77777777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17F56" w14:textId="0A0496F2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46EECBE" w14:textId="77777777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D2173" w14:textId="485553D0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8E5E2" w14:textId="77777777" w:rsidR="004120C5" w:rsidRPr="004120C5" w:rsidRDefault="004120C5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F647" w14:textId="2BA1822E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253,000</w:t>
            </w:r>
          </w:p>
        </w:tc>
      </w:tr>
      <w:tr w:rsidR="007E3C34" w:rsidRPr="004120C5" w14:paraId="1F5DC8ED" w14:textId="77777777" w:rsidTr="007E3C34">
        <w:tc>
          <w:tcPr>
            <w:tcW w:w="2790" w:type="dxa"/>
            <w:shd w:val="clear" w:color="auto" w:fill="auto"/>
          </w:tcPr>
          <w:p w14:paraId="14A3D413" w14:textId="548E09A3" w:rsidR="007E3C34" w:rsidRPr="004120C5" w:rsidRDefault="007E3C34" w:rsidP="007E3C34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รวมเงินกู้ยืมระยะสั้น</w:t>
            </w:r>
            <w:r w:rsidR="00A33D4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จากบริษัทและบุคคล</w:t>
            </w:r>
          </w:p>
        </w:tc>
        <w:tc>
          <w:tcPr>
            <w:tcW w:w="628" w:type="dxa"/>
          </w:tcPr>
          <w:p w14:paraId="6C0BA7C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F8290" w14:textId="4E29B4C2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32,170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0941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D5481" w14:textId="31084E85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F83C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00605" w14:textId="26B90834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32,170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33D0A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83A30" w14:textId="237C7C19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B3CFAC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EB9F5" w14:textId="3DC9647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sz w:val="24"/>
                <w:szCs w:val="24"/>
              </w:rPr>
              <w:t>65</w:t>
            </w:r>
            <w:r w:rsidRPr="004120C5">
              <w:rPr>
                <w:rFonts w:ascii="Angsana New" w:hAnsi="Angsana New" w:cs="Times New Roman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0AEEB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328B7" w14:textId="36CC29BE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98</w:t>
            </w: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,000</w:t>
            </w:r>
          </w:p>
        </w:tc>
      </w:tr>
      <w:tr w:rsidR="007E3C34" w:rsidRPr="007E3C34" w14:paraId="305D10A3" w14:textId="77777777" w:rsidTr="004120C5">
        <w:tc>
          <w:tcPr>
            <w:tcW w:w="2790" w:type="dxa"/>
            <w:shd w:val="clear" w:color="auto" w:fill="auto"/>
          </w:tcPr>
          <w:p w14:paraId="2475106C" w14:textId="77777777" w:rsidR="007E3C34" w:rsidRPr="007E3C34" w:rsidRDefault="007E3C34" w:rsidP="000608D4">
            <w:pPr>
              <w:pStyle w:val="ListParagraph"/>
              <w:ind w:left="166" w:right="-22" w:hanging="180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628" w:type="dxa"/>
          </w:tcPr>
          <w:p w14:paraId="3A03C24C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D41A6E4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AC4508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DE11354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AF6C0A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AD06C09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CD7C26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E208057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FE86ED4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2F0CA6E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92AAEA" w14:textId="77777777" w:rsidR="007E3C34" w:rsidRPr="007E3C34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27B39B64" w14:textId="77777777" w:rsidR="007E3C34" w:rsidRPr="007E3C34" w:rsidRDefault="007E3C34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</w:rPr>
            </w:pPr>
          </w:p>
        </w:tc>
      </w:tr>
      <w:tr w:rsidR="00FF057B" w:rsidRPr="004120C5" w14:paraId="34DD1CC5" w14:textId="77777777" w:rsidTr="007E3C34">
        <w:tc>
          <w:tcPr>
            <w:tcW w:w="2790" w:type="dxa"/>
            <w:shd w:val="clear" w:color="auto" w:fill="auto"/>
          </w:tcPr>
          <w:p w14:paraId="1893CACE" w14:textId="68362C25" w:rsidR="00FF057B" w:rsidRPr="007E3C34" w:rsidRDefault="00FF057B" w:rsidP="00FF057B">
            <w:pPr>
              <w:pStyle w:val="ListParagraph"/>
              <w:ind w:left="166" w:right="-22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7E3C34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เงินกู้ยืมระยะยาวจากบุคคล</w:t>
            </w:r>
            <w:r w:rsidRPr="007E3C34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28" w:type="dxa"/>
          </w:tcPr>
          <w:p w14:paraId="3094D138" w14:textId="6764D64B" w:rsidR="00FF057B" w:rsidRPr="004120C5" w:rsidRDefault="000F26F5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C34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78D8053E" w14:textId="7FBA7E86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4E1583" w14:textId="77777777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89BEAFA" w14:textId="79CFECCC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27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4120C5">
              <w:rPr>
                <w:rFonts w:ascii="Angsana New" w:hAnsi="Angsana New"/>
                <w:sz w:val="24"/>
                <w:szCs w:val="24"/>
              </w:rPr>
              <w:t>,</w:t>
            </w:r>
            <w:r w:rsidR="0058672C">
              <w:rPr>
                <w:rFonts w:ascii="Angsana New" w:hAnsi="Angsana New"/>
                <w:sz w:val="24"/>
                <w:szCs w:val="24"/>
              </w:rPr>
              <w:t>5</w:t>
            </w:r>
            <w:r w:rsidRPr="004120C5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24EFC" w14:textId="77777777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7ED1567" w14:textId="2F0F4E9E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27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5AF400" w14:textId="77777777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4F66D6" w14:textId="14EF438C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28FA7C" w14:textId="77777777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91E1940" w14:textId="39FF0BB4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B7A8D" w14:textId="77777777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D5945F2" w14:textId="1C5D5D18" w:rsidR="00FF057B" w:rsidRPr="004120C5" w:rsidRDefault="00FF057B" w:rsidP="00FF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4120C5" w:rsidRPr="004120C5" w14:paraId="58B280DE" w14:textId="77777777" w:rsidTr="007E3C34">
        <w:tc>
          <w:tcPr>
            <w:tcW w:w="2790" w:type="dxa"/>
            <w:shd w:val="clear" w:color="auto" w:fill="auto"/>
          </w:tcPr>
          <w:p w14:paraId="39DF5306" w14:textId="77E8784F" w:rsidR="004120C5" w:rsidRPr="004120C5" w:rsidRDefault="004120C5" w:rsidP="00B53E53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เงินกู้ยืมระยะยาวจากบุคคลที่</w:t>
            </w:r>
            <w:r w:rsidR="00FF057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628" w:type="dxa"/>
          </w:tcPr>
          <w:p w14:paraId="0775A62B" w14:textId="0BBA36F6" w:rsidR="004120C5" w:rsidRPr="007E3C34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0D9FB" w14:textId="582B129B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752FE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7A7D3" w14:textId="03A0E061" w:rsidR="004120C5" w:rsidRPr="004120C5" w:rsidRDefault="00FF057B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  <w:r w:rsidR="004120C5" w:rsidRPr="004120C5">
              <w:rPr>
                <w:rFonts w:ascii="Angsana New" w:hAnsi="Angsana New"/>
                <w:sz w:val="24"/>
                <w:szCs w:val="24"/>
              </w:rPr>
              <w:t>,00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E236A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18A93" w14:textId="312EE857" w:rsidR="004120C5" w:rsidRPr="004120C5" w:rsidRDefault="00FF057B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  <w:r w:rsidR="004120C5" w:rsidRPr="004120C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4120C5" w:rsidRPr="004120C5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3E06EA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C0CDC" w14:textId="1E6DA618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9A62332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15C0" w14:textId="6F899625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C1F66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4BD2" w14:textId="44C91292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4120C5" w14:paraId="2C51E551" w14:textId="77777777" w:rsidTr="007E3C34">
        <w:tc>
          <w:tcPr>
            <w:tcW w:w="2790" w:type="dxa"/>
            <w:shd w:val="clear" w:color="auto" w:fill="auto"/>
          </w:tcPr>
          <w:p w14:paraId="2B9A06D0" w14:textId="6CF8ADF9" w:rsidR="007E3C34" w:rsidRPr="004120C5" w:rsidRDefault="007E3C34" w:rsidP="007E3C34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28" w:type="dxa"/>
          </w:tcPr>
          <w:p w14:paraId="4F0422D7" w14:textId="77777777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984AB" w14:textId="4CBD1639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389E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E77CE" w14:textId="15C7245E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6CA3D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96D0A" w14:textId="79799E33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337,500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98F22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5E26" w14:textId="41962CCC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1B9B5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23F26" w14:textId="39416986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D9503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A3F79" w14:textId="1D7A043C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7E3C34" w14:paraId="3B5BE8A5" w14:textId="77777777" w:rsidTr="007E3C34">
        <w:trPr>
          <w:trHeight w:val="60"/>
        </w:trPr>
        <w:tc>
          <w:tcPr>
            <w:tcW w:w="2790" w:type="dxa"/>
            <w:shd w:val="clear" w:color="auto" w:fill="auto"/>
          </w:tcPr>
          <w:p w14:paraId="42700D3E" w14:textId="77777777" w:rsidR="007E3C34" w:rsidRPr="007E3C34" w:rsidRDefault="007E3C34" w:rsidP="00B53E53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Cs w:val="18"/>
                <w:cs/>
              </w:rPr>
            </w:pPr>
          </w:p>
        </w:tc>
        <w:tc>
          <w:tcPr>
            <w:tcW w:w="628" w:type="dxa"/>
          </w:tcPr>
          <w:p w14:paraId="5FB8DC9D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1F45737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C2AD34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7B5DA9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4F7F4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72694A7E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5BB18B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4B6FF61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B701CEF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12B77F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163F3A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148487D6" w14:textId="77777777" w:rsidR="007E3C34" w:rsidRPr="007E3C34" w:rsidRDefault="007E3C34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4120C5" w:rsidRPr="004120C5" w14:paraId="42FDC4F0" w14:textId="77777777" w:rsidTr="004120C5">
        <w:tc>
          <w:tcPr>
            <w:tcW w:w="2790" w:type="dxa"/>
            <w:shd w:val="clear" w:color="auto" w:fill="auto"/>
          </w:tcPr>
          <w:p w14:paraId="335BDF82" w14:textId="77777777" w:rsidR="004120C5" w:rsidRPr="004120C5" w:rsidRDefault="004120C5" w:rsidP="00B53E53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8" w:type="dxa"/>
          </w:tcPr>
          <w:p w14:paraId="5AB80902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69A3E4A" w14:textId="4B2F0147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60,650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48256" w14:textId="77777777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318F4D6" w14:textId="0EAD4EB8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75762E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843A4A5" w14:textId="2DE1DEED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60,650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1010EE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1663CC7" w14:textId="2DD38F54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60,650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364841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F7EB4AB" w14:textId="7706388D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5B4E6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959BEE9" w14:textId="4661C1DA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60,650</w:t>
            </w:r>
          </w:p>
        </w:tc>
      </w:tr>
      <w:tr w:rsidR="004120C5" w:rsidRPr="004120C5" w14:paraId="0253EA0C" w14:textId="77777777" w:rsidTr="004120C5">
        <w:tc>
          <w:tcPr>
            <w:tcW w:w="2790" w:type="dxa"/>
            <w:shd w:val="clear" w:color="auto" w:fill="auto"/>
          </w:tcPr>
          <w:p w14:paraId="1C79124B" w14:textId="5A199CE7" w:rsidR="004120C5" w:rsidRPr="004120C5" w:rsidRDefault="004120C5" w:rsidP="00B53E53">
            <w:pPr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bookmarkStart w:id="8" w:name="OLE_LINK1"/>
            <w:r w:rsidRPr="004120C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4120C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bookmarkEnd w:id="8"/>
          </w:p>
        </w:tc>
        <w:tc>
          <w:tcPr>
            <w:tcW w:w="628" w:type="dxa"/>
          </w:tcPr>
          <w:p w14:paraId="36F5BA34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BBF7852" w14:textId="613E8809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7E105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10040C7" w14:textId="7AD2559E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36,737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1E277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619D6B5" w14:textId="049F8DE3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36,737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4EB1C0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E05DDFB" w14:textId="663BE6E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221A7BE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02D21C1" w14:textId="5F41E166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40,22</w:t>
            </w:r>
            <w:r w:rsidR="007D35F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4BB03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7F372A04" w14:textId="66BA3C79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40,22</w:t>
            </w:r>
            <w:r w:rsidR="007D35FC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4120C5" w:rsidRPr="004120C5" w14:paraId="53ADB3A6" w14:textId="77777777" w:rsidTr="004120C5">
        <w:tc>
          <w:tcPr>
            <w:tcW w:w="2790" w:type="dxa"/>
            <w:shd w:val="clear" w:color="auto" w:fill="auto"/>
          </w:tcPr>
          <w:p w14:paraId="684674F2" w14:textId="77777777" w:rsidR="004120C5" w:rsidRPr="004120C5" w:rsidRDefault="004120C5" w:rsidP="00B53E53">
            <w:pPr>
              <w:pStyle w:val="ListParagraph"/>
              <w:ind w:left="166" w:right="-22" w:hanging="180"/>
              <w:rPr>
                <w:rFonts w:ascii="Angsana New" w:hAnsi="Angsana New" w:cs="Times New Roman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8" w:type="dxa"/>
          </w:tcPr>
          <w:p w14:paraId="5A38AA7B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156A8" w14:textId="0BF53D2D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175,120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66DB5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B8A33" w14:textId="41DA263A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486,364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41B161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E8A77" w14:textId="3EBE0C5F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661,484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52C1DB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3EB77" w14:textId="12C565B3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174,759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CD0634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3C7C9" w14:textId="717A8122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417,58</w:t>
            </w:r>
            <w:r w:rsidR="007D35F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4747E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5ACAA" w14:textId="7C3EABBB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592,34</w:t>
            </w:r>
            <w:r w:rsidR="007D35FC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  <w:tr w:rsidR="004120C5" w:rsidRPr="004120C5" w14:paraId="3CCFB6F2" w14:textId="77777777" w:rsidTr="007E3C34">
        <w:trPr>
          <w:gridAfter w:val="1"/>
          <w:wAfter w:w="9" w:type="dxa"/>
        </w:trPr>
        <w:tc>
          <w:tcPr>
            <w:tcW w:w="2790" w:type="dxa"/>
            <w:shd w:val="clear" w:color="auto" w:fill="auto"/>
          </w:tcPr>
          <w:p w14:paraId="06C58919" w14:textId="77777777" w:rsidR="004120C5" w:rsidRPr="004120C5" w:rsidRDefault="004120C5" w:rsidP="004120C5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07D56B1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2" w:type="dxa"/>
            <w:gridSpan w:val="13"/>
            <w:shd w:val="clear" w:color="auto" w:fill="auto"/>
          </w:tcPr>
          <w:p w14:paraId="63292726" w14:textId="4AF1274B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0C5" w:rsidRPr="004120C5" w14:paraId="5E884362" w14:textId="77777777" w:rsidTr="007E3C34">
        <w:trPr>
          <w:gridAfter w:val="1"/>
          <w:wAfter w:w="9" w:type="dxa"/>
        </w:trPr>
        <w:tc>
          <w:tcPr>
            <w:tcW w:w="2790" w:type="dxa"/>
            <w:shd w:val="clear" w:color="auto" w:fill="auto"/>
          </w:tcPr>
          <w:p w14:paraId="07AA291A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04056E15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7" w:type="dxa"/>
            <w:gridSpan w:val="5"/>
            <w:shd w:val="clear" w:color="auto" w:fill="auto"/>
          </w:tcPr>
          <w:p w14:paraId="25F76CFD" w14:textId="0373941A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120C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01CF5A3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82" w:type="dxa"/>
            <w:gridSpan w:val="6"/>
            <w:shd w:val="clear" w:color="auto" w:fill="auto"/>
          </w:tcPr>
          <w:p w14:paraId="12082BE2" w14:textId="6907DF66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20C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E3C34" w:rsidRPr="004120C5" w14:paraId="4203361B" w14:textId="77777777" w:rsidTr="004120C5">
        <w:tc>
          <w:tcPr>
            <w:tcW w:w="2790" w:type="dxa"/>
            <w:shd w:val="clear" w:color="auto" w:fill="auto"/>
          </w:tcPr>
          <w:p w14:paraId="2C8DEEFA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662D903D" w14:textId="77777777" w:rsid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8B57723" w14:textId="7D036EF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C15C7A2" w14:textId="5F5CDDCA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987163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542AD2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9378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8D46D7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878613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D3780C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553684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D3F82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3EF40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7C5E201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E3C34" w:rsidRPr="004120C5" w14:paraId="3C082924" w14:textId="77777777" w:rsidTr="007E3C34">
        <w:trPr>
          <w:gridAfter w:val="1"/>
          <w:wAfter w:w="9" w:type="dxa"/>
        </w:trPr>
        <w:tc>
          <w:tcPr>
            <w:tcW w:w="2790" w:type="dxa"/>
            <w:shd w:val="clear" w:color="auto" w:fill="auto"/>
          </w:tcPr>
          <w:p w14:paraId="103F729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3278C6D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22" w:type="dxa"/>
            <w:gridSpan w:val="13"/>
            <w:shd w:val="clear" w:color="auto" w:fill="auto"/>
            <w:vAlign w:val="bottom"/>
          </w:tcPr>
          <w:p w14:paraId="6D1AE676" w14:textId="34A82AA5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120C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E3C34" w:rsidRPr="004120C5" w14:paraId="77AC11E0" w14:textId="77777777" w:rsidTr="007E3C34">
        <w:tc>
          <w:tcPr>
            <w:tcW w:w="2790" w:type="dxa"/>
            <w:shd w:val="clear" w:color="auto" w:fill="auto"/>
          </w:tcPr>
          <w:p w14:paraId="201F0FB0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8" w:type="dxa"/>
          </w:tcPr>
          <w:p w14:paraId="5C04BEA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2A9A2F6" w14:textId="5E722510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11,000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DD90E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F0CF071" w14:textId="6709683E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46,627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108E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17038E6" w14:textId="6FEE193B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57,627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43B05D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4D1AD55" w14:textId="697F1ED2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9,809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F3960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DCE9594" w14:textId="133725B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46,854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D3A36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2BF1598" w14:textId="0F0F8A4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56,663</w:t>
            </w:r>
          </w:p>
        </w:tc>
      </w:tr>
      <w:tr w:rsidR="007E3C34" w:rsidRPr="004120C5" w14:paraId="6C20B700" w14:textId="77777777" w:rsidTr="007E3C34">
        <w:tc>
          <w:tcPr>
            <w:tcW w:w="2790" w:type="dxa"/>
            <w:shd w:val="clear" w:color="auto" w:fill="auto"/>
          </w:tcPr>
          <w:p w14:paraId="1F36BE48" w14:textId="77777777" w:rsidR="007E3C34" w:rsidRPr="004120C5" w:rsidRDefault="007E3C34" w:rsidP="007E3C34">
            <w:pPr>
              <w:pStyle w:val="ListParagraph"/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8" w:type="dxa"/>
          </w:tcPr>
          <w:p w14:paraId="28F6E48D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9CF6" w14:textId="3D135028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843D0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E501C" w14:textId="595B4E59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4424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04ED3" w14:textId="575D3D42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136,800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3CE02E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EAED" w14:textId="59E102A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F1520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3A3EA" w14:textId="0396B25A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420A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55592" w14:textId="44F6E35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136,800</w:t>
            </w:r>
          </w:p>
        </w:tc>
      </w:tr>
      <w:tr w:rsidR="007E3C34" w:rsidRPr="004120C5" w14:paraId="145E94E4" w14:textId="77777777" w:rsidTr="007E3C34">
        <w:tc>
          <w:tcPr>
            <w:tcW w:w="2790" w:type="dxa"/>
            <w:shd w:val="clear" w:color="auto" w:fill="auto"/>
          </w:tcPr>
          <w:p w14:paraId="5636ED39" w14:textId="65489DE3" w:rsidR="007E3C34" w:rsidRPr="004120C5" w:rsidRDefault="007E3C34" w:rsidP="007E3C34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628" w:type="dxa"/>
          </w:tcPr>
          <w:p w14:paraId="14378976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140F8" w14:textId="1976F571" w:rsidR="007E3C34" w:rsidRPr="004120C5" w:rsidRDefault="007E3C34" w:rsidP="00A3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82</w:t>
            </w:r>
            <w:r w:rsidR="00504A22">
              <w:rPr>
                <w:rFonts w:ascii="Angsana New" w:hAnsi="Angsana New" w:cs="Times New Roman"/>
                <w:sz w:val="24"/>
                <w:szCs w:val="24"/>
              </w:rPr>
              <w:t>,</w:t>
            </w:r>
            <w:r w:rsidRPr="004120C5">
              <w:rPr>
                <w:rFonts w:ascii="Angsana New" w:hAnsi="Angsana New" w:cs="Times New Roman"/>
                <w:sz w:val="24"/>
                <w:szCs w:val="24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46406A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1DF93" w14:textId="04BAF0AD" w:rsidR="007E3C34" w:rsidRPr="004120C5" w:rsidRDefault="007E3C34" w:rsidP="00A3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112,127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AE5AB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98DBD" w14:textId="12AFC6BC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194,427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DF637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14A9" w14:textId="7C67E260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81,109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3D9367" w14:textId="77777777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CA191" w14:textId="3864730A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7E3C34">
              <w:rPr>
                <w:rFonts w:ascii="Angsana New" w:hAnsi="Angsana New" w:cs="Times New Roman"/>
                <w:sz w:val="24"/>
                <w:szCs w:val="24"/>
              </w:rPr>
              <w:t>112,354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F3EF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9846" w14:textId="009E0B59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193,463</w:t>
            </w:r>
          </w:p>
        </w:tc>
      </w:tr>
      <w:tr w:rsidR="007E3C34" w:rsidRPr="00C61AA8" w14:paraId="728A2BB8" w14:textId="77777777" w:rsidTr="004120C5">
        <w:tc>
          <w:tcPr>
            <w:tcW w:w="2790" w:type="dxa"/>
            <w:shd w:val="clear" w:color="auto" w:fill="auto"/>
          </w:tcPr>
          <w:p w14:paraId="27FBD266" w14:textId="77777777" w:rsidR="007E3C34" w:rsidRPr="00C61AA8" w:rsidRDefault="007E3C34" w:rsidP="007E3C34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628" w:type="dxa"/>
          </w:tcPr>
          <w:p w14:paraId="02C353DF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A754A10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6F633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03FB75A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69D3B5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1EBA2B0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CD3545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6817129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EDEE43F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7E72120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EE931B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38E3B6A" w14:textId="77777777" w:rsidR="007E3C34" w:rsidRPr="00C61AA8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E3C34" w:rsidRPr="004120C5" w14:paraId="168A8F3B" w14:textId="77777777" w:rsidTr="007E3C34">
        <w:tc>
          <w:tcPr>
            <w:tcW w:w="2790" w:type="dxa"/>
            <w:shd w:val="clear" w:color="auto" w:fill="auto"/>
          </w:tcPr>
          <w:p w14:paraId="3E1969AB" w14:textId="77777777" w:rsidR="007E3C34" w:rsidRPr="004120C5" w:rsidRDefault="007E3C34" w:rsidP="007E3C34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  <w:r w:rsidRPr="004120C5">
              <w:rPr>
                <w:rFonts w:ascii="Angsana New" w:hAnsi="Angsana New" w:cs="Times New Roman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8" w:type="dxa"/>
          </w:tcPr>
          <w:p w14:paraId="0B190A0B" w14:textId="07C4EEC6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FF7A9E6" w14:textId="22AABCC8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DC22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B4E5E0F" w14:textId="68690603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7B440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5BECE368" w14:textId="69F3C2CE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DCEF1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BCD04D3" w14:textId="5AF1BB0C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3EC05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9665B9E" w14:textId="1ECBC4A6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7E3C34">
              <w:rPr>
                <w:rFonts w:ascii="Angsana New" w:hAnsi="Angsana New" w:cs="Times New Roman"/>
                <w:sz w:val="24"/>
                <w:szCs w:val="24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5A034" w14:textId="77777777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C6FC2A1" w14:textId="68A6EF0C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45,000</w:t>
            </w:r>
          </w:p>
        </w:tc>
      </w:tr>
      <w:tr w:rsidR="007E3C34" w:rsidRPr="004120C5" w14:paraId="30B6FAB1" w14:textId="77777777" w:rsidTr="007E3C34">
        <w:tc>
          <w:tcPr>
            <w:tcW w:w="2790" w:type="dxa"/>
            <w:shd w:val="clear" w:color="auto" w:fill="auto"/>
          </w:tcPr>
          <w:p w14:paraId="5CA57DE8" w14:textId="35460692" w:rsidR="007E3C34" w:rsidRPr="004120C5" w:rsidRDefault="007E3C34" w:rsidP="007E3C34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ระยะสั้นจากบริษัทและบุคคล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2908CAEB" w14:textId="77777777" w:rsid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3ABB5570" w14:textId="455F1391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C2551" w14:textId="5AA3031D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32,170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06DD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1B927" w14:textId="095F63B6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B8D8EB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6A1B6" w14:textId="572D73EC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32,170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56A400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E6885" w14:textId="7A6B02D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 w:cs="Cordia New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5C8BF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22771" w14:textId="75D841E2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601A6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C107" w14:textId="57A91E86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253,000</w:t>
            </w:r>
          </w:p>
        </w:tc>
      </w:tr>
      <w:tr w:rsidR="007E3C34" w:rsidRPr="004120C5" w14:paraId="610479AC" w14:textId="77777777" w:rsidTr="007E3C34">
        <w:tc>
          <w:tcPr>
            <w:tcW w:w="2790" w:type="dxa"/>
            <w:shd w:val="clear" w:color="auto" w:fill="auto"/>
          </w:tcPr>
          <w:p w14:paraId="53A02AE1" w14:textId="677A20FF" w:rsidR="007E3C34" w:rsidRPr="004120C5" w:rsidRDefault="007E3C34" w:rsidP="007E3C34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รวมเงินกู้ยืมระยะสั้น</w:t>
            </w:r>
            <w:r w:rsidR="00A33D4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จากบริษัทและบุคคล</w:t>
            </w:r>
          </w:p>
        </w:tc>
        <w:tc>
          <w:tcPr>
            <w:tcW w:w="628" w:type="dxa"/>
          </w:tcPr>
          <w:p w14:paraId="4299E5E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6E6C1" w14:textId="33744EAD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32,170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9F4749" w14:textId="77777777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EBF2B" w14:textId="59CE34DA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8B40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E6CF8" w14:textId="2EF2E456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32,170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C7416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602E9" w14:textId="372E80BF" w:rsidR="007E3C34" w:rsidRPr="00A33D4A" w:rsidRDefault="007E3C34" w:rsidP="00A3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A33D4A">
              <w:rPr>
                <w:rFonts w:ascii="Angsana New" w:hAnsi="Angsana New" w:cs="Cordia New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4A7856" w14:textId="77777777" w:rsidR="007E3C34" w:rsidRPr="00A33D4A" w:rsidRDefault="007E3C34" w:rsidP="00A3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77752" w14:textId="0E0E007F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sz w:val="24"/>
                <w:szCs w:val="24"/>
              </w:rPr>
              <w:t>65</w:t>
            </w:r>
            <w:r w:rsidRPr="004120C5">
              <w:rPr>
                <w:rFonts w:ascii="Angsana New" w:hAnsi="Angsana New" w:cs="Times New Roman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97D34" w14:textId="77777777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4E366" w14:textId="4A35CB32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98</w:t>
            </w: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,000</w:t>
            </w:r>
          </w:p>
        </w:tc>
      </w:tr>
      <w:tr w:rsidR="007E3C34" w:rsidRPr="00C61AA8" w14:paraId="1396B446" w14:textId="77777777" w:rsidTr="0058672C">
        <w:tc>
          <w:tcPr>
            <w:tcW w:w="2790" w:type="dxa"/>
            <w:shd w:val="clear" w:color="auto" w:fill="auto"/>
          </w:tcPr>
          <w:p w14:paraId="7B5C8E63" w14:textId="77777777" w:rsidR="007E3C34" w:rsidRPr="00C61AA8" w:rsidRDefault="007E3C34" w:rsidP="00695A66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8" w:type="dxa"/>
          </w:tcPr>
          <w:p w14:paraId="28CF70F7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92D7717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3E9283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B87674F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93129F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093E3E33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E4D53D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D54D2A" w14:textId="77777777" w:rsidR="007E3C34" w:rsidRPr="00C61AA8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DFE3373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C08B1E6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9D8657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A37A3E1" w14:textId="77777777" w:rsidR="007E3C34" w:rsidRPr="00C61AA8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8672C" w:rsidRPr="004120C5" w14:paraId="6412C625" w14:textId="77777777" w:rsidTr="0058672C">
        <w:tc>
          <w:tcPr>
            <w:tcW w:w="2790" w:type="dxa"/>
            <w:shd w:val="clear" w:color="auto" w:fill="auto"/>
          </w:tcPr>
          <w:p w14:paraId="7DEA2913" w14:textId="77777777" w:rsidR="0058672C" w:rsidRPr="004120C5" w:rsidRDefault="0058672C" w:rsidP="001E3F02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628" w:type="dxa"/>
          </w:tcPr>
          <w:p w14:paraId="1B36BF75" w14:textId="77777777" w:rsidR="0058672C" w:rsidRPr="007E3C34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E3C34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E5BA13B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510FA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0A917AB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215,000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DD496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71D153AF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215,000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844E93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CC70365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D9F0B1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8F37637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AF380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22C2EF9" w14:textId="77777777" w:rsidR="0058672C" w:rsidRPr="004120C5" w:rsidRDefault="0058672C" w:rsidP="001E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4120C5" w14:paraId="2E5510AD" w14:textId="77777777" w:rsidTr="0058672C">
        <w:tc>
          <w:tcPr>
            <w:tcW w:w="2790" w:type="dxa"/>
            <w:shd w:val="clear" w:color="auto" w:fill="auto"/>
          </w:tcPr>
          <w:p w14:paraId="22EBF83D" w14:textId="6630E32E" w:rsidR="007E3C34" w:rsidRPr="004120C5" w:rsidRDefault="007E3C34" w:rsidP="007E3C34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E3C34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เงินกู้ยืมระยะยาวจากบุคคล</w:t>
            </w:r>
            <w:r w:rsidRPr="007E3C34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30F5A1A6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19F1254" w14:textId="3FC984BA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8EF60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D808E3C" w14:textId="69BCBE1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D4FAA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0460B9E" w14:textId="7C8B0524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388496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4366AD" w14:textId="41F0BA66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C6E22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9DF9E54" w14:textId="220FF652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C9EF6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7F1479C" w14:textId="1A9DA623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4120C5" w14:paraId="02F7A3E3" w14:textId="77777777" w:rsidTr="007E3C34">
        <w:tc>
          <w:tcPr>
            <w:tcW w:w="2790" w:type="dxa"/>
            <w:shd w:val="clear" w:color="auto" w:fill="auto"/>
          </w:tcPr>
          <w:p w14:paraId="49E467F2" w14:textId="7C4247A7" w:rsidR="007E3C34" w:rsidRPr="004120C5" w:rsidRDefault="007E3C34" w:rsidP="007E3C34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28" w:type="dxa"/>
          </w:tcPr>
          <w:p w14:paraId="5A74860E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AA71" w14:textId="4AA0D4F5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62855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26811" w14:textId="03F6FC85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7E3C34">
              <w:rPr>
                <w:rFonts w:ascii="Angsana New" w:hAnsi="Angsana New" w:cs="Times New Roman"/>
                <w:sz w:val="24"/>
                <w:szCs w:val="24"/>
              </w:rPr>
              <w:t>275,000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51FA" w14:textId="77777777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8E31F" w14:textId="4466FE7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275,000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AE0D7B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7ECD7" w14:textId="039F4E7C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55E70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8343" w14:textId="1192AA5D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17B4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24541" w14:textId="429E77EB" w:rsidR="007E3C34" w:rsidRP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C3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C61AA8" w14:paraId="653C53E6" w14:textId="77777777" w:rsidTr="004120C5">
        <w:tc>
          <w:tcPr>
            <w:tcW w:w="2790" w:type="dxa"/>
            <w:shd w:val="clear" w:color="auto" w:fill="auto"/>
          </w:tcPr>
          <w:p w14:paraId="27ABDE61" w14:textId="77777777" w:rsidR="007E3C34" w:rsidRPr="00C61AA8" w:rsidRDefault="007E3C34" w:rsidP="00695A66">
            <w:pPr>
              <w:pStyle w:val="ListParagraph"/>
              <w:ind w:left="166" w:right="-2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8" w:type="dxa"/>
          </w:tcPr>
          <w:p w14:paraId="077F05C9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F0D9BA1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83E63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51E4012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CBFCA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6A68CA3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6E2468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775F6F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894DAE6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19E7E87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8CAC5" w14:textId="77777777" w:rsidR="007E3C34" w:rsidRPr="00C61AA8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737DD94" w14:textId="77777777" w:rsidR="007E3C34" w:rsidRPr="00C61AA8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120C5" w:rsidRPr="004120C5" w14:paraId="19D95E4E" w14:textId="77777777" w:rsidTr="004120C5">
        <w:tc>
          <w:tcPr>
            <w:tcW w:w="2790" w:type="dxa"/>
            <w:shd w:val="clear" w:color="auto" w:fill="auto"/>
          </w:tcPr>
          <w:p w14:paraId="76BC2746" w14:textId="77777777" w:rsidR="004120C5" w:rsidRPr="004120C5" w:rsidRDefault="004120C5" w:rsidP="00695A66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8" w:type="dxa"/>
          </w:tcPr>
          <w:p w14:paraId="1AA80B91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B3B9381" w14:textId="0E3176D2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968512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47BC8C6" w14:textId="1778AE55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D2277A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8413B1A" w14:textId="4B7CF691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852EBC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5EB76A" w14:textId="2766BA84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AF4488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7E50C3F" w14:textId="54B5C804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38383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1CA8FC07" w14:textId="5AE8A44A" w:rsidR="004120C5" w:rsidRPr="004120C5" w:rsidRDefault="004120C5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</w:tr>
      <w:tr w:rsidR="004120C5" w:rsidRPr="004120C5" w14:paraId="06D3F6FF" w14:textId="77777777" w:rsidTr="004120C5">
        <w:tc>
          <w:tcPr>
            <w:tcW w:w="2790" w:type="dxa"/>
            <w:shd w:val="clear" w:color="auto" w:fill="auto"/>
          </w:tcPr>
          <w:p w14:paraId="65F48CEA" w14:textId="77777777" w:rsidR="004120C5" w:rsidRPr="004120C5" w:rsidRDefault="004120C5" w:rsidP="00695A66">
            <w:pPr>
              <w:pStyle w:val="ListParagraph"/>
              <w:ind w:left="166" w:right="-22" w:hanging="180"/>
              <w:rPr>
                <w:rFonts w:ascii="Angsana New" w:hAnsi="Angsana New" w:cs="Times New Roman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8" w:type="dxa"/>
          </w:tcPr>
          <w:p w14:paraId="46CFD924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CECF3C" w14:textId="3BD072C6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134,470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13605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23628" w14:textId="42A17BFD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387,127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47C4B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101F8" w14:textId="222EAEEA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521,597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A54DD4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8379" w14:textId="3665826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134,109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6BA169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BF4B7" w14:textId="2E138E9E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377,354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7D377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864E8" w14:textId="51770718" w:rsidR="004120C5" w:rsidRPr="004120C5" w:rsidRDefault="004120C5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511,463</w:t>
            </w:r>
          </w:p>
        </w:tc>
      </w:tr>
    </w:tbl>
    <w:p w14:paraId="70F35022" w14:textId="51A8F5C0" w:rsidR="005F295B" w:rsidRDefault="005F295B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C3EBEE9" w14:textId="7F55F33D" w:rsidR="003308DF" w:rsidRPr="003308DF" w:rsidRDefault="003308DF" w:rsidP="00330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9"/>
        <w:jc w:val="thaiDistribute"/>
        <w:rPr>
          <w:rFonts w:ascii="Angsana New" w:hAnsi="Angsana New"/>
          <w:sz w:val="30"/>
          <w:szCs w:val="30"/>
        </w:rPr>
      </w:pPr>
      <w:r w:rsidRPr="003308DF">
        <w:rPr>
          <w:rFonts w:ascii="Angsana New" w:hAnsi="Angsana New"/>
          <w:sz w:val="30"/>
          <w:szCs w:val="30"/>
          <w:cs/>
        </w:rPr>
        <w:t>หนี้สินที่มีภาระดอกเบี้ย ณ วันที่</w:t>
      </w:r>
      <w:r w:rsidR="006927E5">
        <w:rPr>
          <w:rFonts w:ascii="Angsana New" w:hAnsi="Angsana New"/>
          <w:sz w:val="30"/>
          <w:szCs w:val="30"/>
          <w:cs/>
        </w:rPr>
        <w:t xml:space="preserve"> </w:t>
      </w:r>
      <w:r w:rsidR="00C61AA8">
        <w:rPr>
          <w:rFonts w:ascii="Angsana New" w:hAnsi="Angsana New"/>
          <w:sz w:val="30"/>
          <w:szCs w:val="30"/>
        </w:rPr>
        <w:t>31</w:t>
      </w:r>
      <w:r w:rsidRPr="003308DF">
        <w:rPr>
          <w:rFonts w:ascii="Angsana New" w:hAnsi="Angsana New"/>
          <w:sz w:val="30"/>
          <w:szCs w:val="30"/>
          <w:cs/>
        </w:rPr>
        <w:t xml:space="preserve"> มีนาคม</w:t>
      </w:r>
      <w:r w:rsidR="006927E5">
        <w:rPr>
          <w:rFonts w:ascii="Angsana New" w:hAnsi="Angsana New"/>
          <w:sz w:val="30"/>
          <w:szCs w:val="30"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3308DF">
        <w:rPr>
          <w:rFonts w:ascii="Angsana New" w:hAnsi="Angsana New"/>
          <w:sz w:val="30"/>
          <w:szCs w:val="30"/>
          <w:cs/>
        </w:rPr>
        <w:t xml:space="preserve"> และ</w:t>
      </w:r>
      <w:r w:rsidR="006927E5">
        <w:rPr>
          <w:rFonts w:ascii="Angsana New" w:hAnsi="Angsana New"/>
          <w:sz w:val="30"/>
          <w:szCs w:val="30"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="006927E5">
        <w:rPr>
          <w:rFonts w:ascii="Angsana New" w:hAnsi="Angsana New"/>
          <w:sz w:val="30"/>
          <w:szCs w:val="30"/>
        </w:rPr>
        <w:t xml:space="preserve"> </w:t>
      </w:r>
      <w:r w:rsidRPr="003308DF">
        <w:rPr>
          <w:rFonts w:ascii="Angsana New" w:hAnsi="Angsana New"/>
          <w:sz w:val="30"/>
          <w:szCs w:val="30"/>
          <w:cs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</w:rPr>
        <w:t>2563</w:t>
      </w:r>
      <w:r w:rsidRPr="003308DF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811"/>
        <w:gridCol w:w="1019"/>
        <w:gridCol w:w="265"/>
        <w:gridCol w:w="1060"/>
        <w:gridCol w:w="265"/>
        <w:gridCol w:w="993"/>
        <w:gridCol w:w="265"/>
        <w:gridCol w:w="1073"/>
      </w:tblGrid>
      <w:tr w:rsidR="003308DF" w:rsidRPr="00FD2F11" w14:paraId="31561024" w14:textId="77777777" w:rsidTr="003308DF">
        <w:tc>
          <w:tcPr>
            <w:tcW w:w="2338" w:type="pct"/>
            <w:gridSpan w:val="2"/>
          </w:tcPr>
          <w:p w14:paraId="75991784" w14:textId="77777777" w:rsidR="003308DF" w:rsidRPr="00FD2F11" w:rsidRDefault="003308DF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3" w:type="pct"/>
            <w:gridSpan w:val="3"/>
          </w:tcPr>
          <w:p w14:paraId="0D2817B2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621BB24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pct"/>
            <w:gridSpan w:val="3"/>
          </w:tcPr>
          <w:p w14:paraId="671525BF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1AA5" w:rsidRPr="00FD2F11" w14:paraId="7318253A" w14:textId="77777777" w:rsidTr="003308DF">
        <w:tc>
          <w:tcPr>
            <w:tcW w:w="1901" w:type="pct"/>
          </w:tcPr>
          <w:p w14:paraId="57C8FA5F" w14:textId="77777777" w:rsidR="00881AA5" w:rsidRPr="00FD2F11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7" w:type="pct"/>
          </w:tcPr>
          <w:p w14:paraId="5439E85A" w14:textId="77777777" w:rsidR="00881AA5" w:rsidRPr="00FD2F11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9" w:type="pct"/>
          </w:tcPr>
          <w:p w14:paraId="4C93965E" w14:textId="4BF685F8" w:rsidR="00881AA5" w:rsidRPr="00FD2F11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881AA5" w:rsidRPr="00FD2F11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54FC6D89" w14:textId="77777777" w:rsidR="00881AA5" w:rsidRPr="00FD2F11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7303155B" w14:textId="487067CA" w:rsidR="00881AA5" w:rsidRPr="00FD2F11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57DE0"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3" w:type="pct"/>
          </w:tcPr>
          <w:p w14:paraId="5857362C" w14:textId="77777777" w:rsidR="00881AA5" w:rsidRPr="00FD2F11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5" w:type="pct"/>
          </w:tcPr>
          <w:p w14:paraId="24C62867" w14:textId="16017A3E" w:rsidR="00881AA5" w:rsidRPr="00FD2F11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881AA5" w:rsidRPr="00FD2F11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6108B8E7" w14:textId="77777777" w:rsidR="00881AA5" w:rsidRPr="00FD2F11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" w:type="pct"/>
          </w:tcPr>
          <w:p w14:paraId="26AA6CAE" w14:textId="1D237D34" w:rsidR="00881AA5" w:rsidRPr="00FD2F11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57DE0"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881AA5" w:rsidRPr="00FD2F11" w14:paraId="06B02B85" w14:textId="77777777" w:rsidTr="003308DF">
        <w:tc>
          <w:tcPr>
            <w:tcW w:w="1901" w:type="pct"/>
          </w:tcPr>
          <w:p w14:paraId="4DB6034E" w14:textId="77777777" w:rsidR="00881AA5" w:rsidRPr="00FD2F11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7" w:type="pct"/>
          </w:tcPr>
          <w:p w14:paraId="5AA99316" w14:textId="77777777" w:rsidR="00881AA5" w:rsidRPr="00FD2F11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549" w:type="pct"/>
          </w:tcPr>
          <w:p w14:paraId="367CA555" w14:textId="11DC6043" w:rsidR="00881AA5" w:rsidRPr="00FD2F11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3" w:type="pct"/>
          </w:tcPr>
          <w:p w14:paraId="66DF8EC2" w14:textId="77777777" w:rsidR="00881AA5" w:rsidRPr="00FD2F11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2974A35C" w14:textId="2A1F5B37" w:rsidR="00881AA5" w:rsidRPr="00FD2F11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3" w:type="pct"/>
          </w:tcPr>
          <w:p w14:paraId="7AABD610" w14:textId="77777777" w:rsidR="00881AA5" w:rsidRPr="00FD2F11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5" w:type="pct"/>
          </w:tcPr>
          <w:p w14:paraId="2D401541" w14:textId="2C0831C5" w:rsidR="00881AA5" w:rsidRPr="00FD2F11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3" w:type="pct"/>
          </w:tcPr>
          <w:p w14:paraId="0E7C38C1" w14:textId="77777777" w:rsidR="00881AA5" w:rsidRPr="00FD2F11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" w:type="pct"/>
          </w:tcPr>
          <w:p w14:paraId="4E9A0B4B" w14:textId="713F0310" w:rsidR="00881AA5" w:rsidRPr="00FD2F11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3308DF" w:rsidRPr="00FD2F11" w14:paraId="74427405" w14:textId="77777777" w:rsidTr="00E666A2">
        <w:tc>
          <w:tcPr>
            <w:tcW w:w="2338" w:type="pct"/>
            <w:gridSpan w:val="2"/>
          </w:tcPr>
          <w:p w14:paraId="2F8236AE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2" w:type="pct"/>
            <w:gridSpan w:val="7"/>
          </w:tcPr>
          <w:p w14:paraId="31786EE1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308DF" w:rsidRPr="00FD2F11" w14:paraId="256E9CC9" w14:textId="77777777" w:rsidTr="003308DF">
        <w:tc>
          <w:tcPr>
            <w:tcW w:w="2338" w:type="pct"/>
            <w:gridSpan w:val="2"/>
          </w:tcPr>
          <w:p w14:paraId="3469CC31" w14:textId="77777777" w:rsidR="003308DF" w:rsidRPr="00FD2F11" w:rsidRDefault="003308DF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549" w:type="pct"/>
            <w:shd w:val="clear" w:color="auto" w:fill="auto"/>
          </w:tcPr>
          <w:p w14:paraId="59CB4EB0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67969C70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</w:tcPr>
          <w:p w14:paraId="17FC611D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482642A4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7ED774C0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2AA6EE86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" w:type="pct"/>
          </w:tcPr>
          <w:p w14:paraId="61195F6C" w14:textId="77777777" w:rsidR="003308DF" w:rsidRPr="00FD2F11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5380" w:rsidRPr="00FD2F11" w14:paraId="488C34E3" w14:textId="77777777" w:rsidTr="003308DF">
        <w:tc>
          <w:tcPr>
            <w:tcW w:w="1901" w:type="pct"/>
          </w:tcPr>
          <w:p w14:paraId="1F8189BD" w14:textId="77777777" w:rsidR="006F5380" w:rsidRPr="00FD2F11" w:rsidRDefault="006F5380" w:rsidP="006F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ที่ดินพร้อมสิ่งปลูกสร้าง เครื่องจักร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37" w:type="pct"/>
          </w:tcPr>
          <w:p w14:paraId="478DCC69" w14:textId="77777777" w:rsidR="006F5380" w:rsidRPr="00FD2F11" w:rsidRDefault="006F5380" w:rsidP="006F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5E7AD31" w14:textId="45631D05" w:rsidR="006F5380" w:rsidRPr="00FD2F11" w:rsidRDefault="006F5380" w:rsidP="006F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74A4CD75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  <w:p w14:paraId="4C8FDEBB" w14:textId="5078E033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53</w:t>
            </w:r>
            <w:r w:rsidR="006F5380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143" w:type="pct"/>
            <w:shd w:val="clear" w:color="auto" w:fill="auto"/>
          </w:tcPr>
          <w:p w14:paraId="4660888B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</w:tcPr>
          <w:p w14:paraId="05A4783B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  <w:p w14:paraId="77481149" w14:textId="0BB8E918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53</w:t>
            </w:r>
            <w:r w:rsidR="006F5380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143" w:type="pct"/>
            <w:shd w:val="clear" w:color="auto" w:fill="auto"/>
          </w:tcPr>
          <w:p w14:paraId="22CC1FF9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5EAA8A83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  <w:p w14:paraId="127BA7E4" w14:textId="6D3EFD05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53</w:t>
            </w:r>
            <w:r w:rsidR="006F5380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143" w:type="pct"/>
          </w:tcPr>
          <w:p w14:paraId="2CE49332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" w:type="pct"/>
          </w:tcPr>
          <w:p w14:paraId="19658CFC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  <w:p w14:paraId="22238AB0" w14:textId="01461389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53</w:t>
            </w:r>
            <w:r w:rsidR="006F5380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480</w:t>
            </w:r>
          </w:p>
        </w:tc>
      </w:tr>
      <w:tr w:rsidR="006F5380" w:rsidRPr="00FD2F11" w14:paraId="7B8E8F68" w14:textId="77777777" w:rsidTr="00C61AA8">
        <w:tc>
          <w:tcPr>
            <w:tcW w:w="1901" w:type="pct"/>
          </w:tcPr>
          <w:p w14:paraId="45D5D616" w14:textId="77777777" w:rsidR="006F5380" w:rsidRPr="00FD2F11" w:rsidRDefault="006F5380" w:rsidP="006F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เงินลงทุนในบริษัทย่อยและบริษัทย่อย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437" w:type="pct"/>
            <w:vAlign w:val="bottom"/>
          </w:tcPr>
          <w:p w14:paraId="31ECE541" w14:textId="75D7A490" w:rsidR="006F5380" w:rsidRPr="00FD2F11" w:rsidRDefault="00C61AA8" w:rsidP="00C6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235C29B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  <w:p w14:paraId="3BA36BCB" w14:textId="2119ED4D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345</w:t>
            </w:r>
            <w:r w:rsidR="006F5380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143" w:type="pct"/>
            <w:shd w:val="clear" w:color="auto" w:fill="auto"/>
          </w:tcPr>
          <w:p w14:paraId="076B1E85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0797F20D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  <w:p w14:paraId="18998382" w14:textId="0128C1A0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345</w:t>
            </w:r>
            <w:r w:rsidR="006F5380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143" w:type="pct"/>
            <w:shd w:val="clear" w:color="auto" w:fill="auto"/>
          </w:tcPr>
          <w:p w14:paraId="5456C21B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  <w:tab w:val="decimal" w:pos="886"/>
              </w:tabs>
              <w:spacing w:after="0" w:line="240" w:lineRule="auto"/>
              <w:ind w:left="-107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A5BD1F9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  <w:p w14:paraId="7603D072" w14:textId="66A452FF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345</w:t>
            </w:r>
            <w:r w:rsidR="006F5380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143" w:type="pct"/>
          </w:tcPr>
          <w:p w14:paraId="0B60AE63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7887A53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  <w:p w14:paraId="2C0CA123" w14:textId="2ADD2AF4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345</w:t>
            </w:r>
            <w:r w:rsidR="006F5380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413</w:t>
            </w:r>
          </w:p>
        </w:tc>
      </w:tr>
      <w:tr w:rsidR="006F5380" w:rsidRPr="00FD2F11" w14:paraId="3C093C7A" w14:textId="77777777" w:rsidTr="003308DF">
        <w:tc>
          <w:tcPr>
            <w:tcW w:w="2338" w:type="pct"/>
            <w:gridSpan w:val="2"/>
          </w:tcPr>
          <w:p w14:paraId="272084DD" w14:textId="77777777" w:rsidR="006F5380" w:rsidRPr="00FD2F11" w:rsidRDefault="006F5380" w:rsidP="006F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5E455" w14:textId="09C5D781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398</w:t>
            </w:r>
            <w:r w:rsidR="006F5380" w:rsidRPr="00FD2F1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43" w:type="pct"/>
            <w:shd w:val="clear" w:color="auto" w:fill="auto"/>
          </w:tcPr>
          <w:p w14:paraId="026566C0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38D60" w14:textId="78F7D752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398</w:t>
            </w:r>
            <w:r w:rsidR="006F5380" w:rsidRPr="00FD2F1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43" w:type="pct"/>
            <w:shd w:val="clear" w:color="auto" w:fill="auto"/>
          </w:tcPr>
          <w:p w14:paraId="79F34323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38D72" w14:textId="0CD31B5C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398</w:t>
            </w:r>
            <w:r w:rsidR="006F5380" w:rsidRPr="00FD2F1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43" w:type="pct"/>
          </w:tcPr>
          <w:p w14:paraId="7A35FCCB" w14:textId="77777777" w:rsidR="006F5380" w:rsidRPr="00FD2F11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42FE24C" w14:textId="15C55FED" w:rsidR="006F5380" w:rsidRPr="00FD2F11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398</w:t>
            </w:r>
            <w:r w:rsidR="006F5380" w:rsidRPr="00FD2F1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</w:tr>
    </w:tbl>
    <w:p w14:paraId="4961D702" w14:textId="77777777" w:rsidR="003308DF" w:rsidRPr="008E0CE4" w:rsidRDefault="003308DF" w:rsidP="003308DF">
      <w:pPr>
        <w:pStyle w:val="block"/>
        <w:spacing w:after="0" w:line="240" w:lineRule="auto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24FEFDDF" w14:textId="1489D275" w:rsidR="00A83BFE" w:rsidRDefault="00A83BFE" w:rsidP="00A83BF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ระยะสั้นจ</w:t>
      </w: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าก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สถาบันการเงิน</w:t>
      </w:r>
    </w:p>
    <w:p w14:paraId="4619DF66" w14:textId="77777777" w:rsidR="00EA28BC" w:rsidRPr="009420D3" w:rsidRDefault="00EA28BC" w:rsidP="00A83BF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B1D6B45" w14:textId="5BDF7C5F" w:rsidR="00EA28BC" w:rsidRDefault="00EA28BC" w:rsidP="00EA28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5A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Pr="00A85AA7">
        <w:rPr>
          <w:rFonts w:ascii="Angsana New" w:hAnsi="Angsana New"/>
          <w:sz w:val="30"/>
          <w:szCs w:val="30"/>
          <w:cs/>
        </w:rPr>
        <w:t xml:space="preserve"> มีนาคม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A85AA7">
        <w:rPr>
          <w:rFonts w:ascii="Angsana New" w:hAnsi="Angsana New"/>
          <w:sz w:val="30"/>
          <w:szCs w:val="30"/>
          <w:cs/>
        </w:rPr>
        <w:t>มีสัญญากู้ยืมเงินระยะ</w:t>
      </w:r>
      <w:r w:rsidRPr="00C078A8">
        <w:rPr>
          <w:rFonts w:ascii="Angsana New" w:hAnsi="Angsana New"/>
          <w:sz w:val="30"/>
          <w:szCs w:val="30"/>
          <w:cs/>
        </w:rPr>
        <w:t>สั้น</w:t>
      </w:r>
      <w:r>
        <w:rPr>
          <w:rFonts w:ascii="Angsana New" w:hAnsi="Angsana New"/>
          <w:sz w:val="30"/>
          <w:szCs w:val="30"/>
          <w:cs/>
        </w:rPr>
        <w:t>จากสถาบันก</w:t>
      </w:r>
      <w:r w:rsidR="009018C9">
        <w:rPr>
          <w:rFonts w:ascii="Angsana New" w:hAnsi="Angsana New"/>
          <w:sz w:val="30"/>
          <w:szCs w:val="30"/>
          <w:cs/>
        </w:rPr>
        <w:t>าร</w:t>
      </w:r>
      <w:r>
        <w:rPr>
          <w:rFonts w:ascii="Angsana New" w:hAnsi="Angsana New"/>
          <w:sz w:val="30"/>
          <w:szCs w:val="30"/>
          <w:cs/>
        </w:rPr>
        <w:t>เงิน</w:t>
      </w:r>
      <w:r w:rsidRPr="00A85AA7">
        <w:rPr>
          <w:rFonts w:ascii="Angsana New" w:hAnsi="Angsana New"/>
          <w:sz w:val="30"/>
          <w:szCs w:val="30"/>
          <w:cs/>
        </w:rPr>
        <w:t xml:space="preserve">เป็นจำนวนรวม </w:t>
      </w:r>
      <w:r w:rsidR="00057DE0" w:rsidRPr="00057DE0">
        <w:rPr>
          <w:rFonts w:ascii="Angsana New" w:hAnsi="Angsana New"/>
          <w:sz w:val="30"/>
          <w:szCs w:val="30"/>
        </w:rPr>
        <w:t>136</w:t>
      </w:r>
      <w:r w:rsidRPr="00A85AA7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80</w:t>
      </w:r>
      <w:r w:rsidRPr="00A85AA7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018C9">
        <w:rPr>
          <w:rFonts w:ascii="Angsana New" w:hAnsi="Angsana New"/>
          <w:sz w:val="30"/>
          <w:szCs w:val="30"/>
          <w:cs/>
        </w:rPr>
        <w:br/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>: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จำนวน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136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80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 w:rsidR="009018C9">
        <w:rPr>
          <w:rFonts w:ascii="Angsana New" w:hAnsi="Angsana New"/>
          <w:sz w:val="30"/>
          <w:szCs w:val="30"/>
          <w:cs/>
        </w:rPr>
        <w:t xml:space="preserve">เงินกู้ยืมดังกล่าวมีหลักประกันและไม่มีหลักประกัน </w:t>
      </w:r>
      <w:r w:rsidRPr="00A85AA7">
        <w:rPr>
          <w:rFonts w:ascii="Angsana New" w:hAnsi="Angsana New"/>
          <w:sz w:val="30"/>
          <w:szCs w:val="30"/>
          <w:cs/>
        </w:rPr>
        <w:t>มีอัตราดอกเบี้ยร้อย</w:t>
      </w:r>
      <w:r w:rsidRPr="00C41D80">
        <w:rPr>
          <w:rFonts w:ascii="Angsana New" w:hAnsi="Angsana New"/>
          <w:sz w:val="30"/>
          <w:szCs w:val="30"/>
          <w:cs/>
        </w:rPr>
        <w:t xml:space="preserve">ละ </w:t>
      </w:r>
      <w:r w:rsidR="00057DE0" w:rsidRPr="00057DE0">
        <w:rPr>
          <w:rFonts w:ascii="Angsana New" w:hAnsi="Angsana New"/>
          <w:sz w:val="30"/>
          <w:szCs w:val="30"/>
        </w:rPr>
        <w:t>4</w:t>
      </w:r>
      <w:r w:rsidR="00C41D80" w:rsidRPr="00C41D80">
        <w:rPr>
          <w:rFonts w:ascii="Angsana New" w:hAnsi="Angsana New"/>
          <w:sz w:val="30"/>
          <w:szCs w:val="30"/>
          <w:cs/>
        </w:rPr>
        <w:t>.</w:t>
      </w:r>
      <w:r w:rsidR="00057DE0" w:rsidRPr="00057DE0">
        <w:rPr>
          <w:rFonts w:ascii="Angsana New" w:hAnsi="Angsana New"/>
          <w:sz w:val="30"/>
          <w:szCs w:val="30"/>
        </w:rPr>
        <w:t>15</w:t>
      </w:r>
      <w:r w:rsidR="00C41D80" w:rsidRPr="00C41D80">
        <w:rPr>
          <w:rFonts w:ascii="Angsana New" w:hAnsi="Angsana New"/>
          <w:sz w:val="30"/>
          <w:szCs w:val="30"/>
          <w:cs/>
        </w:rPr>
        <w:t xml:space="preserve"> </w:t>
      </w:r>
      <w:r w:rsidR="00206EC9">
        <w:rPr>
          <w:rFonts w:ascii="Angsana New" w:hAnsi="Angsana New"/>
          <w:sz w:val="30"/>
          <w:szCs w:val="30"/>
        </w:rPr>
        <w:t>-</w:t>
      </w:r>
      <w:r w:rsidR="00C41D80" w:rsidRPr="00C41D80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7</w:t>
      </w:r>
      <w:r w:rsidR="00C41D80" w:rsidRPr="00C41D80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58</w:t>
      </w:r>
      <w:r w:rsidR="00C41D80"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85AA7">
        <w:rPr>
          <w:rFonts w:ascii="Angsana New" w:hAnsi="Angsana New"/>
          <w:sz w:val="30"/>
          <w:szCs w:val="30"/>
          <w:cs/>
        </w:rPr>
        <w:t xml:space="preserve">ต่อปี </w:t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: อัตราดอกเบี้ยร้อยละ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4</w:t>
      </w:r>
      <w:r w:rsidRPr="00A85AA7">
        <w:rPr>
          <w:rFonts w:ascii="Angsana New" w:hAnsi="Angsana New"/>
          <w:i/>
          <w:iCs/>
          <w:sz w:val="30"/>
          <w:szCs w:val="30"/>
          <w:cs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15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06EC9">
        <w:rPr>
          <w:rFonts w:ascii="Angsana New" w:hAnsi="Angsana New"/>
          <w:i/>
          <w:iCs/>
          <w:sz w:val="30"/>
          <w:szCs w:val="30"/>
        </w:rPr>
        <w:t>-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7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58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</w:p>
    <w:p w14:paraId="60DBF299" w14:textId="272598F3" w:rsidR="00FD4238" w:rsidRPr="00FD4238" w:rsidRDefault="00FD4238" w:rsidP="001C6984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</w:t>
      </w:r>
      <w:r w:rsidR="00046D99">
        <w:rPr>
          <w:rFonts w:ascii="Angsana New" w:hAnsi="Angsana New"/>
          <w:b/>
          <w:bCs/>
          <w:i/>
          <w:iCs/>
          <w:sz w:val="30"/>
          <w:szCs w:val="30"/>
          <w:cs/>
        </w:rPr>
        <w:t>จ</w:t>
      </w: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ากบริษัทและบุคคล</w:t>
      </w:r>
    </w:p>
    <w:p w14:paraId="2461BCE9" w14:textId="77777777" w:rsidR="00FD4238" w:rsidRPr="009420D3" w:rsidRDefault="00FD4238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2876070E" w14:textId="2D8DC583" w:rsidR="00CC6A0F" w:rsidRDefault="00BE67B4" w:rsidP="00FD42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5A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Pr="00A85AA7">
        <w:rPr>
          <w:rFonts w:ascii="Angsana New" w:hAnsi="Angsana New"/>
          <w:sz w:val="30"/>
          <w:szCs w:val="30"/>
          <w:cs/>
        </w:rPr>
        <w:t xml:space="preserve"> มีนาคม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 w:rsidR="00B0165D" w:rsidRPr="00A85AA7">
        <w:rPr>
          <w:rFonts w:ascii="Angsana New" w:hAnsi="Angsana New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>บริษัท</w:t>
      </w:r>
      <w:r w:rsidR="00334EB2">
        <w:rPr>
          <w:rFonts w:ascii="Angsana New" w:hAnsi="Angsana New"/>
          <w:sz w:val="30"/>
          <w:szCs w:val="30"/>
          <w:cs/>
        </w:rPr>
        <w:t>และบริษัท</w:t>
      </w:r>
      <w:r w:rsidRPr="00A85AA7">
        <w:rPr>
          <w:rFonts w:ascii="Angsana New" w:hAnsi="Angsana New"/>
          <w:sz w:val="30"/>
          <w:szCs w:val="30"/>
          <w:cs/>
        </w:rPr>
        <w:t>มีสัญญากู้ยืมเงินระยะ</w:t>
      </w:r>
      <w:r w:rsidR="00C078A8" w:rsidRPr="00C078A8">
        <w:rPr>
          <w:rFonts w:ascii="Angsana New" w:hAnsi="Angsana New"/>
          <w:sz w:val="30"/>
          <w:szCs w:val="30"/>
          <w:cs/>
        </w:rPr>
        <w:t>สั้น</w:t>
      </w:r>
      <w:r w:rsidRPr="00A85AA7">
        <w:rPr>
          <w:rFonts w:ascii="Angsana New" w:hAnsi="Angsana New"/>
          <w:sz w:val="30"/>
          <w:szCs w:val="30"/>
          <w:cs/>
        </w:rPr>
        <w:t>กับบริษัทแห่งหนึ่งและ</w:t>
      </w:r>
      <w:r w:rsidR="00F64714" w:rsidRPr="00A85AA7">
        <w:rPr>
          <w:rFonts w:ascii="Angsana New" w:hAnsi="Angsana New"/>
          <w:sz w:val="30"/>
          <w:szCs w:val="30"/>
          <w:cs/>
        </w:rPr>
        <w:t>สัญญากู้ยืมเงินระยะยาวกับ</w:t>
      </w:r>
      <w:r w:rsidRPr="00A85AA7">
        <w:rPr>
          <w:rFonts w:ascii="Angsana New" w:hAnsi="Angsana New"/>
          <w:sz w:val="30"/>
          <w:szCs w:val="30"/>
          <w:cs/>
        </w:rPr>
        <w:t xml:space="preserve">บุคคลหลายสัญญาเป็นจำนวนรวม </w:t>
      </w:r>
      <w:r w:rsidR="00C61AA8">
        <w:rPr>
          <w:rFonts w:ascii="Angsana New" w:hAnsi="Angsana New"/>
          <w:sz w:val="30"/>
          <w:szCs w:val="30"/>
        </w:rPr>
        <w:t>3</w:t>
      </w:r>
      <w:r w:rsidR="00057DE0" w:rsidRPr="00057DE0">
        <w:rPr>
          <w:rFonts w:ascii="Angsana New" w:hAnsi="Angsana New"/>
          <w:sz w:val="30"/>
          <w:szCs w:val="30"/>
        </w:rPr>
        <w:t>69</w:t>
      </w:r>
      <w:r w:rsidR="00B0165D" w:rsidRPr="00A85AA7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67</w:t>
      </w:r>
      <w:r w:rsidRPr="00A85AA7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078A8">
        <w:rPr>
          <w:rFonts w:ascii="Angsana New" w:hAnsi="Angsana New"/>
          <w:sz w:val="30"/>
          <w:szCs w:val="30"/>
          <w:cs/>
        </w:rPr>
        <w:t xml:space="preserve">และ </w:t>
      </w:r>
      <w:r w:rsidR="00057DE0" w:rsidRPr="00057DE0">
        <w:rPr>
          <w:rFonts w:ascii="Angsana New" w:hAnsi="Angsana New"/>
          <w:sz w:val="30"/>
          <w:szCs w:val="30"/>
        </w:rPr>
        <w:t>307</w:t>
      </w:r>
      <w:r w:rsidR="00C078A8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17</w:t>
      </w:r>
      <w:r w:rsidR="00C078A8">
        <w:rPr>
          <w:rFonts w:ascii="Angsana New" w:hAnsi="Angsana New"/>
          <w:sz w:val="30"/>
          <w:szCs w:val="30"/>
        </w:rPr>
        <w:t xml:space="preserve"> </w:t>
      </w:r>
      <w:r w:rsidR="00C078A8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>:</w:t>
      </w:r>
      <w:r w:rsidR="00C078A8">
        <w:rPr>
          <w:rFonts w:ascii="Angsana New" w:hAnsi="Angsana New"/>
          <w:i/>
          <w:iCs/>
          <w:sz w:val="30"/>
          <w:szCs w:val="30"/>
          <w:cs/>
        </w:rPr>
        <w:t xml:space="preserve"> เงินกู้ระยะสั้นจำนวน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298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A85AA7">
        <w:rPr>
          <w:rFonts w:ascii="Angsana New" w:hAnsi="Angsana New"/>
          <w:sz w:val="30"/>
          <w:szCs w:val="30"/>
          <w:cs/>
        </w:rPr>
        <w:t xml:space="preserve"> โดยเงินกู้ยืมดังกล่าวมีอัตราดอกเบี้ยร้อยละ </w:t>
      </w:r>
      <w:r w:rsidR="00057DE0" w:rsidRPr="00057DE0">
        <w:rPr>
          <w:rFonts w:ascii="Angsana New" w:hAnsi="Angsana New"/>
          <w:sz w:val="30"/>
          <w:szCs w:val="30"/>
        </w:rPr>
        <w:t>6</w:t>
      </w:r>
      <w:r w:rsidR="009018C9">
        <w:rPr>
          <w:rFonts w:ascii="Angsana New" w:hAnsi="Angsana New"/>
          <w:sz w:val="30"/>
          <w:szCs w:val="30"/>
        </w:rPr>
        <w:t>.</w:t>
      </w:r>
      <w:r w:rsidR="00057DE0" w:rsidRPr="00057DE0">
        <w:rPr>
          <w:rFonts w:ascii="Angsana New" w:hAnsi="Angsana New"/>
          <w:sz w:val="30"/>
          <w:szCs w:val="30"/>
        </w:rPr>
        <w:t>00</w:t>
      </w:r>
      <w:r w:rsidRPr="00A85AA7">
        <w:rPr>
          <w:rFonts w:ascii="Angsana New" w:hAnsi="Angsana New"/>
          <w:sz w:val="30"/>
          <w:szCs w:val="30"/>
          <w:cs/>
        </w:rPr>
        <w:t xml:space="preserve"> ต่อปี </w:t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: อัตราดอกเบี้ยร้อยละ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6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00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44FC0">
        <w:rPr>
          <w:rFonts w:ascii="Angsana New" w:hAnsi="Angsana New"/>
          <w:i/>
          <w:iCs/>
          <w:sz w:val="30"/>
          <w:szCs w:val="30"/>
        </w:rPr>
        <w:t>-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12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00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A85AA7">
        <w:rPr>
          <w:rFonts w:ascii="Angsana New" w:hAnsi="Angsana New"/>
          <w:sz w:val="30"/>
          <w:szCs w:val="30"/>
          <w:cs/>
        </w:rPr>
        <w:t xml:space="preserve"> ซึ่งมีกำหนดชำระดอกเบี้ยเป็นรายเดือน ทั้งนี้ในกรณีที่</w:t>
      </w:r>
      <w:r w:rsidR="006E048A">
        <w:rPr>
          <w:rFonts w:ascii="Angsana New" w:hAnsi="Angsana New" w:hint="cs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>บริษัทประสงค์จะเลื่อนกำหนดวันชำระคืนเงินกู้ออกไป ให้</w:t>
      </w:r>
      <w:r w:rsidR="007D35FC">
        <w:rPr>
          <w:rFonts w:ascii="Angsana New" w:hAnsi="Angsana New" w:hint="cs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 xml:space="preserve">บริษัทส่งคำบอกกล่าวเป็นลายลักษณ์อักษรไปยังผู้ให้กู้ล่วงหน้าภายใน </w:t>
      </w:r>
      <w:r w:rsidR="00057DE0" w:rsidRPr="00057DE0">
        <w:rPr>
          <w:rFonts w:ascii="Angsana New" w:hAnsi="Angsana New"/>
          <w:sz w:val="30"/>
          <w:szCs w:val="30"/>
        </w:rPr>
        <w:t>15</w:t>
      </w:r>
      <w:r w:rsidRPr="00A85AA7">
        <w:rPr>
          <w:rFonts w:ascii="Angsana New" w:hAnsi="Angsana New"/>
          <w:sz w:val="30"/>
          <w:szCs w:val="30"/>
          <w:cs/>
        </w:rPr>
        <w:t xml:space="preserve"> วัน ก่อนครบกำหนดวันชำระคืนเงินกู้ 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3FE5439E" w14:textId="77777777" w:rsidR="00CD15DE" w:rsidRPr="009420D3" w:rsidRDefault="00CD15DE" w:rsidP="00FD42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FF8DFC4" w14:textId="3E022EEF" w:rsidR="00F35D3A" w:rsidRDefault="00F35D3A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รายละเอียดของ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สัญญา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เงิน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กู้ยื</w:t>
      </w:r>
      <w:r w:rsidR="00CB0E0C">
        <w:rPr>
          <w:rFonts w:ascii="Angsana New" w:hAnsi="Angsana New" w:cs="Angsana New"/>
          <w:sz w:val="30"/>
          <w:szCs w:val="30"/>
          <w:cs/>
          <w:lang w:val="en-US" w:bidi="th-TH"/>
        </w:rPr>
        <w:t>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จาก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บริษัทและบุคคล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15925276" w14:textId="77777777" w:rsidR="00FF443B" w:rsidRPr="009420D3" w:rsidRDefault="00FF443B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630"/>
        <w:gridCol w:w="990"/>
        <w:gridCol w:w="270"/>
        <w:gridCol w:w="3240"/>
        <w:gridCol w:w="1080"/>
      </w:tblGrid>
      <w:tr w:rsidR="00FF443B" w:rsidRPr="00FD2F11" w14:paraId="6AB72F5B" w14:textId="77777777" w:rsidTr="00FD2F11">
        <w:trPr>
          <w:tblHeader/>
        </w:trPr>
        <w:tc>
          <w:tcPr>
            <w:tcW w:w="3762" w:type="dxa"/>
            <w:gridSpan w:val="2"/>
            <w:shd w:val="clear" w:color="auto" w:fill="auto"/>
          </w:tcPr>
          <w:p w14:paraId="710A3E9A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1A0FC9A3" w14:textId="66859DA0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443B" w:rsidRPr="00FD2F11" w14:paraId="2B0EC6DF" w14:textId="77777777" w:rsidTr="00FD2F11">
        <w:trPr>
          <w:tblHeader/>
        </w:trPr>
        <w:tc>
          <w:tcPr>
            <w:tcW w:w="3762" w:type="dxa"/>
            <w:gridSpan w:val="2"/>
            <w:shd w:val="clear" w:color="auto" w:fill="auto"/>
          </w:tcPr>
          <w:p w14:paraId="0B4703D3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6A64B5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6504B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1630D3D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F9549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F443B" w:rsidRPr="00FD2F11" w14:paraId="293A9924" w14:textId="77777777" w:rsidTr="00FD2F11">
        <w:trPr>
          <w:tblHeader/>
        </w:trPr>
        <w:tc>
          <w:tcPr>
            <w:tcW w:w="3132" w:type="dxa"/>
            <w:shd w:val="clear" w:color="auto" w:fill="auto"/>
          </w:tcPr>
          <w:p w14:paraId="70F01913" w14:textId="77777777" w:rsidR="00FF443B" w:rsidRPr="00FD2F11" w:rsidRDefault="00FF443B" w:rsidP="00FF443B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5FED35B" w14:textId="77777777" w:rsidR="00FF443B" w:rsidRPr="00FD2F11" w:rsidRDefault="00FF443B" w:rsidP="00FF443B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FF21CC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083D8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258EF586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DD969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FF443B" w:rsidRPr="00FD2F11" w14:paraId="6EFB46CC" w14:textId="77777777" w:rsidTr="00FD2F11">
        <w:tc>
          <w:tcPr>
            <w:tcW w:w="3762" w:type="dxa"/>
            <w:gridSpan w:val="2"/>
            <w:shd w:val="clear" w:color="auto" w:fill="auto"/>
          </w:tcPr>
          <w:p w14:paraId="4811C7A1" w14:textId="77777777" w:rsidR="00FF443B" w:rsidRPr="00FD2F11" w:rsidRDefault="00FF443B" w:rsidP="00FF443B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244540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819952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3DE39603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EC5E8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F443B" w:rsidRPr="00FD2F11" w14:paraId="429DB1D2" w14:textId="77777777" w:rsidTr="00FD2F11">
        <w:tc>
          <w:tcPr>
            <w:tcW w:w="3762" w:type="dxa"/>
            <w:gridSpan w:val="2"/>
            <w:shd w:val="clear" w:color="auto" w:fill="auto"/>
          </w:tcPr>
          <w:p w14:paraId="38D7E111" w14:textId="77777777" w:rsidR="00FF443B" w:rsidRPr="00FD2F11" w:rsidRDefault="00FF443B" w:rsidP="00FF443B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E224D0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AB1F06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31D1EC64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68F8B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F443B" w:rsidRPr="00FD2F11" w14:paraId="5FD0CB9F" w14:textId="77777777" w:rsidTr="00FD2F11">
        <w:tc>
          <w:tcPr>
            <w:tcW w:w="3762" w:type="dxa"/>
            <w:gridSpan w:val="2"/>
            <w:shd w:val="clear" w:color="auto" w:fill="auto"/>
          </w:tcPr>
          <w:p w14:paraId="36BB9577" w14:textId="0746F574" w:rsidR="00FF443B" w:rsidRPr="00FD2F11" w:rsidRDefault="00C61AA8" w:rsidP="00FF443B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>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61B758" w14:textId="57091CBB" w:rsidR="00FF443B" w:rsidRPr="00504A22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4A22">
              <w:rPr>
                <w:rFonts w:ascii="Angsana New" w:hAnsi="Angsana New"/>
                <w:b/>
                <w:bCs/>
                <w:sz w:val="24"/>
                <w:szCs w:val="24"/>
              </w:rPr>
              <w:t>32</w:t>
            </w:r>
            <w:r w:rsidR="00FF443B" w:rsidRPr="00504A2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04A22">
              <w:rPr>
                <w:rFonts w:ascii="Angsana New" w:hAnsi="Angsana New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37EE4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06E7B517" w14:textId="74CFEAED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</w:t>
            </w:r>
            <w:r w:rsidR="00785890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FD2F11">
              <w:rPr>
                <w:rFonts w:ascii="Angsana New" w:hAnsi="Angsana New"/>
                <w:sz w:val="24"/>
                <w:szCs w:val="24"/>
              </w:rPr>
              <w:t>256</w:t>
            </w:r>
            <w:r w:rsidR="00785890">
              <w:rPr>
                <w:rFonts w:ascii="Angsana New" w:hAnsi="Angsana New"/>
                <w:sz w:val="24"/>
                <w:szCs w:val="24"/>
              </w:rPr>
              <w:t>4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– </w:t>
            </w:r>
            <w:r w:rsidR="0079186C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9186C">
              <w:rPr>
                <w:rFonts w:ascii="Angsana New" w:hAnsi="Angsana New" w:hint="cs"/>
                <w:sz w:val="24"/>
                <w:szCs w:val="24"/>
                <w:cs/>
              </w:rPr>
              <w:t>สิงหาคม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256</w:t>
            </w:r>
            <w:r w:rsidR="0079186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AF90B" w14:textId="0B4CCCA5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F443B" w:rsidRPr="00FD2F11" w14:paraId="0DA4427B" w14:textId="77777777" w:rsidTr="00FD2F11">
        <w:trPr>
          <w:trHeight w:val="74"/>
        </w:trPr>
        <w:tc>
          <w:tcPr>
            <w:tcW w:w="3762" w:type="dxa"/>
            <w:gridSpan w:val="2"/>
            <w:shd w:val="clear" w:color="auto" w:fill="auto"/>
          </w:tcPr>
          <w:p w14:paraId="68208E8B" w14:textId="77777777" w:rsidR="00FF443B" w:rsidRPr="00FD2F11" w:rsidRDefault="00FF443B" w:rsidP="00FF443B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95E09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695C8E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031092E6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036D5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443B" w:rsidRPr="00FD2F11" w14:paraId="7918C1B2" w14:textId="77777777" w:rsidTr="00FD2F11">
        <w:tc>
          <w:tcPr>
            <w:tcW w:w="3762" w:type="dxa"/>
            <w:gridSpan w:val="2"/>
            <w:shd w:val="clear" w:color="auto" w:fill="auto"/>
          </w:tcPr>
          <w:p w14:paraId="71971C88" w14:textId="77777777" w:rsidR="00FF443B" w:rsidRPr="00FD2F11" w:rsidRDefault="00FF443B" w:rsidP="00FF443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2E81EB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3AFF99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4E6C4149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1169E8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443B" w:rsidRPr="00FD2F11" w14:paraId="14F8DAB6" w14:textId="77777777" w:rsidTr="00FD2F11">
        <w:tc>
          <w:tcPr>
            <w:tcW w:w="3762" w:type="dxa"/>
            <w:gridSpan w:val="2"/>
            <w:shd w:val="clear" w:color="auto" w:fill="auto"/>
          </w:tcPr>
          <w:p w14:paraId="45CBB064" w14:textId="77777777" w:rsidR="00FF443B" w:rsidRPr="00FD2F11" w:rsidRDefault="00FF443B" w:rsidP="00FF443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3AC75E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F2F3A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3FC381E3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AB5AF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1AA8" w:rsidRPr="00FD2F11" w14:paraId="2F82BA3E" w14:textId="77777777" w:rsidTr="00FD2F11">
        <w:tc>
          <w:tcPr>
            <w:tcW w:w="3132" w:type="dxa"/>
            <w:shd w:val="clear" w:color="auto" w:fill="auto"/>
          </w:tcPr>
          <w:p w14:paraId="0A14E5FF" w14:textId="7CB40C35" w:rsidR="00C61AA8" w:rsidRPr="00FD2F11" w:rsidRDefault="00C61AA8" w:rsidP="00FF443B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</w:p>
        </w:tc>
        <w:tc>
          <w:tcPr>
            <w:tcW w:w="630" w:type="dxa"/>
            <w:shd w:val="clear" w:color="auto" w:fill="auto"/>
          </w:tcPr>
          <w:p w14:paraId="5EC82C6B" w14:textId="77777777" w:rsidR="00C61AA8" w:rsidRPr="00FD2F11" w:rsidRDefault="00C61AA8" w:rsidP="00FF443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CFB55" w14:textId="77777777" w:rsidR="00C61AA8" w:rsidRPr="00FD2F11" w:rsidRDefault="00C61AA8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22CC63" w14:textId="77777777" w:rsidR="00C61AA8" w:rsidRPr="00FD2F11" w:rsidRDefault="00C61AA8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3407CA02" w14:textId="77777777" w:rsidR="00C61AA8" w:rsidRPr="00FD2F11" w:rsidRDefault="00C61AA8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D729D" w14:textId="77777777" w:rsidR="00C61AA8" w:rsidRPr="00FD2F11" w:rsidRDefault="00C61AA8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443B" w:rsidRPr="00FD2F11" w14:paraId="3F17321B" w14:textId="77777777" w:rsidTr="00FD2F11">
        <w:tc>
          <w:tcPr>
            <w:tcW w:w="3132" w:type="dxa"/>
            <w:shd w:val="clear" w:color="auto" w:fill="auto"/>
          </w:tcPr>
          <w:p w14:paraId="29EB2D51" w14:textId="4F5D6305" w:rsidR="00FF443B" w:rsidRPr="00FD2F11" w:rsidRDefault="00FF443B" w:rsidP="00FF443B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="00057DE0"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456482B4" w14:textId="79B9A8F9" w:rsidR="00FF443B" w:rsidRPr="00FD2F11" w:rsidRDefault="00FF443B" w:rsidP="00FF443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70A3C" w14:textId="6DB08476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45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06748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A96F393" w14:textId="38052288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18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2563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B0DA5" w14:textId="46E8DE03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F443B" w:rsidRPr="00FD2F11" w14:paraId="485F908E" w14:textId="77777777" w:rsidTr="00FD2F11">
        <w:tc>
          <w:tcPr>
            <w:tcW w:w="3132" w:type="dxa"/>
            <w:shd w:val="clear" w:color="auto" w:fill="auto"/>
          </w:tcPr>
          <w:p w14:paraId="77EA145D" w14:textId="77777777" w:rsidR="00FF443B" w:rsidRPr="00FD2F11" w:rsidRDefault="00FF443B" w:rsidP="00FF443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A1C3CD4" w14:textId="77777777" w:rsidR="00FF443B" w:rsidRPr="00FD2F11" w:rsidRDefault="00FF443B" w:rsidP="00FF443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67365" w14:textId="27D696B5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62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5D67E" w14:textId="77777777" w:rsidR="00FF443B" w:rsidRPr="00FD2F11" w:rsidRDefault="00FF443B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A52495C" w14:textId="6C3E798F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29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2563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520FE" w14:textId="08FC3795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61AA8" w:rsidRPr="00FD2F11" w14:paraId="46FA3311" w14:textId="77777777" w:rsidTr="00FD2F11">
        <w:tc>
          <w:tcPr>
            <w:tcW w:w="3132" w:type="dxa"/>
            <w:shd w:val="clear" w:color="auto" w:fill="auto"/>
          </w:tcPr>
          <w:p w14:paraId="2015FF5A" w14:textId="77777777" w:rsidR="00C61AA8" w:rsidRPr="00FD2F11" w:rsidRDefault="00C61AA8" w:rsidP="00FF443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F1D952" w14:textId="77777777" w:rsidR="00C61AA8" w:rsidRPr="00FD2F11" w:rsidRDefault="00C61AA8" w:rsidP="00FF443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AC60E" w14:textId="2E7D4067" w:rsidR="00C61AA8" w:rsidRPr="006E048A" w:rsidRDefault="00C61AA8" w:rsidP="003B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6E048A">
              <w:rPr>
                <w:rFonts w:ascii="Angsana New" w:hAnsi="Angsana New"/>
                <w:sz w:val="24"/>
                <w:szCs w:val="24"/>
              </w:rPr>
              <w:t>107,500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CC175" w14:textId="77777777" w:rsidR="00C61AA8" w:rsidRPr="00FD2F11" w:rsidRDefault="00C61AA8" w:rsidP="00C61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1966C17" w14:textId="77777777" w:rsidR="00C61AA8" w:rsidRPr="00FD2F11" w:rsidRDefault="00C61AA8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D65E0" w14:textId="77777777" w:rsidR="00C61AA8" w:rsidRPr="00FD2F11" w:rsidRDefault="00C61AA8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1AA8" w:rsidRPr="00FD2F11" w14:paraId="245A6C4C" w14:textId="77777777" w:rsidTr="00FD2F11">
        <w:tc>
          <w:tcPr>
            <w:tcW w:w="3132" w:type="dxa"/>
            <w:shd w:val="clear" w:color="auto" w:fill="auto"/>
          </w:tcPr>
          <w:p w14:paraId="6A0DEE86" w14:textId="77777777" w:rsidR="00C61AA8" w:rsidRPr="00FD2F11" w:rsidRDefault="00C61AA8" w:rsidP="00FF443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3847ED2" w14:textId="77777777" w:rsidR="00C61AA8" w:rsidRPr="00FD2F11" w:rsidRDefault="00C61AA8" w:rsidP="00FF443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20697" w14:textId="77777777" w:rsidR="00C61AA8" w:rsidRPr="00FD2F11" w:rsidRDefault="00C61AA8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3D9EC" w14:textId="77777777" w:rsidR="00C61AA8" w:rsidRPr="00FD2F11" w:rsidRDefault="00C61AA8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618C115E" w14:textId="77777777" w:rsidR="00C61AA8" w:rsidRPr="00FD2F11" w:rsidRDefault="00C61AA8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32CCC" w14:textId="77777777" w:rsidR="00C61AA8" w:rsidRPr="00FD2F11" w:rsidRDefault="00C61AA8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443B" w:rsidRPr="00FD2F11" w14:paraId="30298C2C" w14:textId="77777777" w:rsidTr="00FD2F11">
        <w:tc>
          <w:tcPr>
            <w:tcW w:w="3132" w:type="dxa"/>
            <w:shd w:val="clear" w:color="auto" w:fill="auto"/>
          </w:tcPr>
          <w:p w14:paraId="15398117" w14:textId="7713124A" w:rsidR="00FF443B" w:rsidRPr="00FD2F11" w:rsidRDefault="00FF443B" w:rsidP="00FF443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  - ที่ </w:t>
            </w:r>
            <w:r w:rsidR="00057DE0" w:rsidRPr="00FD2F11">
              <w:rPr>
                <w:rFonts w:ascii="Angsana New" w:hAnsi="Angsana New"/>
                <w:sz w:val="24"/>
                <w:szCs w:val="24"/>
              </w:rPr>
              <w:t>2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5A19F93D" w14:textId="2313E0C6" w:rsidR="00FF443B" w:rsidRPr="00FD2F11" w:rsidRDefault="00FF443B" w:rsidP="00FF443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B879B" w14:textId="6E6070B2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47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E151B" w14:textId="77777777" w:rsidR="00FF443B" w:rsidRPr="00FD2F11" w:rsidRDefault="00FF443B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64C97CF" w14:textId="09D2BAA4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28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FD2F11">
              <w:rPr>
                <w:rFonts w:ascii="Angsana New" w:hAnsi="Angsana New"/>
                <w:sz w:val="24"/>
                <w:szCs w:val="24"/>
              </w:rPr>
              <w:t>2563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8A25D" w14:textId="63546243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F443B" w:rsidRPr="00FD2F11" w14:paraId="50AE8C99" w14:textId="77777777" w:rsidTr="00FD2F11">
        <w:tc>
          <w:tcPr>
            <w:tcW w:w="3132" w:type="dxa"/>
            <w:shd w:val="clear" w:color="auto" w:fill="auto"/>
          </w:tcPr>
          <w:p w14:paraId="44F34B47" w14:textId="77777777" w:rsidR="00FF443B" w:rsidRPr="00FD2F11" w:rsidRDefault="00FF443B" w:rsidP="00FF443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49BADB9" w14:textId="77777777" w:rsidR="00FF443B" w:rsidRPr="00FD2F11" w:rsidRDefault="00FF443B" w:rsidP="00FF443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645E43" w14:textId="04D05FCB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25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0F1D3" w14:textId="77777777" w:rsidR="00FF443B" w:rsidRPr="00FD2F11" w:rsidRDefault="00FF443B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59CA226A" w14:textId="17979035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2563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71287" w14:textId="60C8B3A4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F443B" w:rsidRPr="00FD2F11" w14:paraId="735FE272" w14:textId="77777777" w:rsidTr="00FD2F11">
        <w:tc>
          <w:tcPr>
            <w:tcW w:w="3132" w:type="dxa"/>
            <w:shd w:val="clear" w:color="auto" w:fill="auto"/>
          </w:tcPr>
          <w:p w14:paraId="5354B554" w14:textId="77777777" w:rsidR="00FF443B" w:rsidRPr="00FD2F11" w:rsidRDefault="00FF443B" w:rsidP="00FF443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3BD38FF" w14:textId="77777777" w:rsidR="00FF443B" w:rsidRPr="00FD2F11" w:rsidRDefault="00FF443B" w:rsidP="00FF443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40748A" w14:textId="48F79D6D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8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3AD2B" w14:textId="77777777" w:rsidR="00FF443B" w:rsidRPr="00FD2F11" w:rsidRDefault="00FF443B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29D73F10" w14:textId="23B4AEFD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สิงหาคม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2563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9B06C7" w14:textId="3F758AC2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F443B" w:rsidRPr="00FD2F11" w14:paraId="21B51E15" w14:textId="77777777" w:rsidTr="00FD2F11">
        <w:tc>
          <w:tcPr>
            <w:tcW w:w="3762" w:type="dxa"/>
            <w:gridSpan w:val="2"/>
            <w:shd w:val="clear" w:color="auto" w:fill="auto"/>
          </w:tcPr>
          <w:p w14:paraId="407F2DAB" w14:textId="77777777" w:rsidR="00FF443B" w:rsidRPr="00FD2F11" w:rsidRDefault="00FF443B" w:rsidP="00FF443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07D581" w14:textId="5E5F3EA7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60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6B4A4" w14:textId="77777777" w:rsidR="00FF443B" w:rsidRPr="00FD2F11" w:rsidRDefault="00FF443B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359CDE4E" w14:textId="7170554B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14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2563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09314C" w14:textId="7416B451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F443B" w:rsidRPr="00FD2F11" w14:paraId="17FA25F2" w14:textId="77777777" w:rsidTr="00FD2F11">
        <w:tc>
          <w:tcPr>
            <w:tcW w:w="3762" w:type="dxa"/>
            <w:gridSpan w:val="2"/>
            <w:shd w:val="clear" w:color="auto" w:fill="auto"/>
          </w:tcPr>
          <w:p w14:paraId="3C4FCD91" w14:textId="77777777" w:rsidR="00FF443B" w:rsidRPr="00FD2F11" w:rsidRDefault="00FF443B" w:rsidP="00FF443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8E0785" w14:textId="06F387A1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15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35CF8" w14:textId="77777777" w:rsidR="00FF443B" w:rsidRPr="00FD2F11" w:rsidRDefault="00FF443B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4D28644" w14:textId="78274CBE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8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FD2F11">
              <w:rPr>
                <w:rFonts w:ascii="Angsana New" w:hAnsi="Angsana New"/>
                <w:sz w:val="24"/>
                <w:szCs w:val="24"/>
              </w:rPr>
              <w:t>2564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758EF4" w14:textId="7573DEE0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F443B" w:rsidRPr="00FD2F11" w14:paraId="1B0E34CD" w14:textId="77777777" w:rsidTr="00FD2F11">
        <w:tc>
          <w:tcPr>
            <w:tcW w:w="3762" w:type="dxa"/>
            <w:gridSpan w:val="2"/>
            <w:shd w:val="clear" w:color="auto" w:fill="auto"/>
          </w:tcPr>
          <w:p w14:paraId="728E7FC4" w14:textId="77777777" w:rsidR="00FF443B" w:rsidRPr="00FD2F11" w:rsidRDefault="00FF443B" w:rsidP="00FF443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6DA6" w14:textId="47A6E1BC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15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3656E" w14:textId="77777777" w:rsidR="00FF443B" w:rsidRPr="00FD2F11" w:rsidRDefault="00FF443B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3F6E490" w14:textId="76BABBF1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19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FD2F11">
              <w:rPr>
                <w:rFonts w:ascii="Angsana New" w:hAnsi="Angsana New"/>
                <w:sz w:val="24"/>
                <w:szCs w:val="24"/>
              </w:rPr>
              <w:t>2564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B1340" w14:textId="4D762C2A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3C1563" w:rsidRPr="00FD2F11" w14:paraId="08C2823D" w14:textId="77777777" w:rsidTr="00FD2F11">
        <w:tc>
          <w:tcPr>
            <w:tcW w:w="3762" w:type="dxa"/>
            <w:gridSpan w:val="2"/>
            <w:shd w:val="clear" w:color="auto" w:fill="auto"/>
          </w:tcPr>
          <w:p w14:paraId="5387B619" w14:textId="61F471AB" w:rsidR="003C1563" w:rsidRPr="00FD2F11" w:rsidRDefault="003C1563" w:rsidP="003C1563">
            <w:pPr>
              <w:ind w:right="25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1C04A" w14:textId="484D9B7F" w:rsidR="003C1563" w:rsidRPr="003B31C3" w:rsidRDefault="003C1563" w:rsidP="003B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3B31C3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A9D3D" w14:textId="77777777" w:rsidR="003C1563" w:rsidRPr="003B31C3" w:rsidRDefault="003C1563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0D0F1C82" w14:textId="77777777" w:rsidR="003C1563" w:rsidRPr="00FD2F11" w:rsidRDefault="003C1563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557B5" w14:textId="77777777" w:rsidR="003C1563" w:rsidRPr="00FD2F11" w:rsidRDefault="003C1563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F11" w:rsidRPr="00FD2F11" w14:paraId="6B4A1EB5" w14:textId="77777777" w:rsidTr="00FD2F11">
        <w:tc>
          <w:tcPr>
            <w:tcW w:w="3762" w:type="dxa"/>
            <w:gridSpan w:val="2"/>
            <w:shd w:val="clear" w:color="auto" w:fill="auto"/>
          </w:tcPr>
          <w:p w14:paraId="720C4D06" w14:textId="45CB5F9E" w:rsidR="00FD2F11" w:rsidRPr="006E048A" w:rsidRDefault="00FD2F11" w:rsidP="004A66F9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รวมเงินกู้ยืมระยะยาวจากบุคคลที่เกี่ยวข้องกัน</w:t>
            </w:r>
            <w:r w:rsidR="004A66F9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4A66F9" w:rsidRPr="004A66F9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3CB13" w14:textId="2E2E837C" w:rsidR="00FD2F11" w:rsidRPr="006E048A" w:rsidRDefault="00FD2F11" w:rsidP="003B3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6E048A">
              <w:rPr>
                <w:rFonts w:ascii="Angsana New" w:hAnsi="Angsana New"/>
                <w:sz w:val="24"/>
                <w:szCs w:val="24"/>
              </w:rPr>
              <w:t>277,500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28753" w14:textId="77777777" w:rsidR="00FD2F11" w:rsidRPr="00FD2F11" w:rsidRDefault="00FD2F11" w:rsidP="0076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34CE3273" w14:textId="77777777" w:rsidR="00FD2F11" w:rsidRPr="00FD2F11" w:rsidRDefault="00FD2F11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724190" w14:textId="77777777" w:rsidR="00FD2F11" w:rsidRPr="00FD2F11" w:rsidRDefault="00FD2F11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443B" w:rsidRPr="00FD2F11" w14:paraId="729795C9" w14:textId="77777777" w:rsidTr="004A66F9">
        <w:tc>
          <w:tcPr>
            <w:tcW w:w="3132" w:type="dxa"/>
            <w:shd w:val="clear" w:color="auto" w:fill="auto"/>
          </w:tcPr>
          <w:p w14:paraId="0B0C58F2" w14:textId="5276B2F6" w:rsidR="00FF443B" w:rsidRPr="00FD2F11" w:rsidRDefault="00FF443B" w:rsidP="00FF443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  - ที่ </w:t>
            </w:r>
            <w:r w:rsidR="00057DE0" w:rsidRPr="00FD2F11">
              <w:rPr>
                <w:rFonts w:ascii="Angsana New" w:hAnsi="Angsana New"/>
                <w:sz w:val="24"/>
                <w:szCs w:val="24"/>
              </w:rPr>
              <w:t>3</w:t>
            </w:r>
            <w:r w:rsidR="006E048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E048A">
              <w:rPr>
                <w:rFonts w:ascii="Angsana New" w:hAnsi="Angsana New"/>
                <w:sz w:val="24"/>
                <w:szCs w:val="24"/>
              </w:rPr>
              <w:t xml:space="preserve">– </w:t>
            </w:r>
            <w:r w:rsidR="006E048A">
              <w:rPr>
                <w:rFonts w:ascii="Angsana New" w:hAnsi="Angsana New" w:hint="cs"/>
                <w:sz w:val="24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73BCF66E" w14:textId="77777777" w:rsidR="00FF443B" w:rsidRPr="00FD2F11" w:rsidRDefault="00FF443B" w:rsidP="00FF443B">
            <w:pPr>
              <w:pageBreakBefore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6D4D8" w14:textId="682ED69D" w:rsidR="00FF443B" w:rsidRPr="00FD2F11" w:rsidRDefault="00057DE0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6E048A">
              <w:rPr>
                <w:rFonts w:ascii="Angsana New" w:hAnsi="Angsana New"/>
                <w:sz w:val="24"/>
                <w:szCs w:val="24"/>
              </w:rPr>
              <w:t>60</w:t>
            </w:r>
            <w:r w:rsidR="00FF443B" w:rsidRPr="006E048A">
              <w:rPr>
                <w:rFonts w:ascii="Angsana New" w:hAnsi="Angsana New"/>
                <w:sz w:val="24"/>
                <w:szCs w:val="24"/>
              </w:rPr>
              <w:t>,</w:t>
            </w:r>
            <w:r w:rsidRPr="006E048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0381D" w14:textId="77777777" w:rsidR="00FF443B" w:rsidRPr="00FD2F11" w:rsidRDefault="00FF443B" w:rsidP="00D95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69557B9C" w14:textId="6CCF6F55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15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2564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D2F11">
              <w:rPr>
                <w:rFonts w:ascii="Angsana New" w:hAnsi="Angsana New"/>
                <w:sz w:val="24"/>
                <w:szCs w:val="24"/>
              </w:rPr>
              <w:t>31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443B"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741007" w14:textId="2AC741B0" w:rsidR="00FF443B" w:rsidRPr="00FD2F11" w:rsidRDefault="00057DE0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</w:t>
            </w:r>
            <w:r w:rsidR="00FF443B" w:rsidRPr="00FD2F11">
              <w:rPr>
                <w:rFonts w:ascii="Angsana New" w:hAnsi="Angsana New"/>
                <w:sz w:val="24"/>
                <w:szCs w:val="24"/>
              </w:rPr>
              <w:t>.</w:t>
            </w:r>
            <w:r w:rsidRPr="00FD2F1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6E048A" w:rsidRPr="00FD2F11" w14:paraId="40D8493A" w14:textId="77777777" w:rsidTr="004A66F9">
        <w:tc>
          <w:tcPr>
            <w:tcW w:w="3762" w:type="dxa"/>
            <w:gridSpan w:val="2"/>
            <w:shd w:val="clear" w:color="auto" w:fill="auto"/>
          </w:tcPr>
          <w:p w14:paraId="1CCA3C52" w14:textId="464CBEB9" w:rsidR="006E048A" w:rsidRPr="00FD2F11" w:rsidRDefault="006E048A" w:rsidP="00FF443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8D8B4" w14:textId="7CDA9031" w:rsidR="006E048A" w:rsidRPr="00FD2F11" w:rsidRDefault="006E048A" w:rsidP="003B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E2CBC" w14:textId="77777777" w:rsidR="006E048A" w:rsidRPr="00FD2F11" w:rsidRDefault="006E048A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8A6FCBE" w14:textId="77777777" w:rsidR="006E048A" w:rsidRPr="00FD2F11" w:rsidRDefault="006E048A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AD3B2" w14:textId="77777777" w:rsidR="006E048A" w:rsidRPr="00FD2F11" w:rsidRDefault="006E048A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E048A" w:rsidRPr="006E048A" w14:paraId="41C332E3" w14:textId="77777777" w:rsidTr="004A66F9">
        <w:tc>
          <w:tcPr>
            <w:tcW w:w="3762" w:type="dxa"/>
            <w:gridSpan w:val="2"/>
            <w:shd w:val="clear" w:color="auto" w:fill="auto"/>
          </w:tcPr>
          <w:p w14:paraId="47C7B821" w14:textId="77777777" w:rsidR="006E048A" w:rsidRPr="006E048A" w:rsidRDefault="006E048A" w:rsidP="00FF443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EFB210" w14:textId="77777777" w:rsidR="006E048A" w:rsidRPr="006E048A" w:rsidRDefault="006E048A" w:rsidP="003B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EF51E" w14:textId="77777777" w:rsidR="006E048A" w:rsidRPr="006E048A" w:rsidRDefault="006E048A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605E498D" w14:textId="77777777" w:rsidR="006E048A" w:rsidRPr="006E048A" w:rsidRDefault="006E048A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389545" w14:textId="77777777" w:rsidR="006E048A" w:rsidRPr="006E048A" w:rsidRDefault="006E048A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F443B" w:rsidRPr="00FD2F11" w14:paraId="38A89FC7" w14:textId="77777777" w:rsidTr="006E048A">
        <w:tc>
          <w:tcPr>
            <w:tcW w:w="3762" w:type="dxa"/>
            <w:gridSpan w:val="2"/>
            <w:shd w:val="clear" w:color="auto" w:fill="auto"/>
          </w:tcPr>
          <w:p w14:paraId="3C5A3788" w14:textId="183C909B" w:rsidR="00FF443B" w:rsidRPr="00FD2F11" w:rsidRDefault="00FF443B" w:rsidP="00FF443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="006E048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ทั้งสิ้น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112B74" w14:textId="60E9AF33" w:rsidR="00FF443B" w:rsidRPr="00FD2F11" w:rsidRDefault="00057DE0" w:rsidP="003B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369</w:t>
            </w:r>
            <w:r w:rsidR="00FF443B" w:rsidRPr="00FD2F1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670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CF32E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0CA173C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EA2560" w14:textId="77777777" w:rsidR="00FF443B" w:rsidRPr="00FD2F11" w:rsidRDefault="00FF443B" w:rsidP="00FF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8066F35" w14:textId="77777777" w:rsidR="00FF443B" w:rsidRPr="00C61AA8" w:rsidRDefault="00FF443B">
      <w:pPr>
        <w:rPr>
          <w:sz w:val="6"/>
          <w:szCs w:val="6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720"/>
        <w:gridCol w:w="990"/>
        <w:gridCol w:w="270"/>
        <w:gridCol w:w="3240"/>
        <w:gridCol w:w="1080"/>
      </w:tblGrid>
      <w:tr w:rsidR="00FF443B" w:rsidRPr="00FD2F11" w14:paraId="10FF93A9" w14:textId="77777777" w:rsidTr="00FD2F11">
        <w:trPr>
          <w:tblHeader/>
        </w:trPr>
        <w:tc>
          <w:tcPr>
            <w:tcW w:w="3762" w:type="dxa"/>
            <w:gridSpan w:val="2"/>
            <w:shd w:val="clear" w:color="auto" w:fill="auto"/>
          </w:tcPr>
          <w:p w14:paraId="0325A476" w14:textId="77777777" w:rsidR="00FF443B" w:rsidRPr="00FD2F11" w:rsidRDefault="00FF443B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509220C2" w14:textId="06D01B4C" w:rsidR="00FF443B" w:rsidRPr="00FD2F11" w:rsidRDefault="00FF443B" w:rsidP="0039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5D3A" w:rsidRPr="00FD2F11" w14:paraId="6A7810F3" w14:textId="77777777" w:rsidTr="00FD2F11">
        <w:trPr>
          <w:tblHeader/>
        </w:trPr>
        <w:tc>
          <w:tcPr>
            <w:tcW w:w="3762" w:type="dxa"/>
            <w:gridSpan w:val="2"/>
            <w:shd w:val="clear" w:color="auto" w:fill="auto"/>
          </w:tcPr>
          <w:p w14:paraId="718CD5B7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EFBCD3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BC180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63AAEC9E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44E2E" w14:textId="77777777" w:rsidR="00F35D3A" w:rsidRPr="00FD2F11" w:rsidRDefault="00F35D3A" w:rsidP="0039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35D3A" w:rsidRPr="00FD2F11" w14:paraId="6CB0F3A9" w14:textId="77777777" w:rsidTr="00FD2F11">
        <w:trPr>
          <w:tblHeader/>
        </w:trPr>
        <w:tc>
          <w:tcPr>
            <w:tcW w:w="3042" w:type="dxa"/>
            <w:shd w:val="clear" w:color="auto" w:fill="auto"/>
          </w:tcPr>
          <w:p w14:paraId="1B2F3D1B" w14:textId="77777777" w:rsidR="00F35D3A" w:rsidRPr="00FD2F11" w:rsidRDefault="00F35D3A" w:rsidP="008D609A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47EDD3" w14:textId="77777777" w:rsidR="00F35D3A" w:rsidRPr="00FD2F11" w:rsidRDefault="00F35D3A" w:rsidP="00FD2F11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7BC09F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96F1A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4F47FC08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9C929B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396E51" w:rsidRPr="00FD2F11" w14:paraId="7002FA95" w14:textId="77777777" w:rsidTr="00FD2F11">
        <w:tc>
          <w:tcPr>
            <w:tcW w:w="3762" w:type="dxa"/>
            <w:gridSpan w:val="2"/>
            <w:shd w:val="clear" w:color="auto" w:fill="auto"/>
          </w:tcPr>
          <w:p w14:paraId="696231A2" w14:textId="28F71E38" w:rsidR="00396E51" w:rsidRPr="00FD2F11" w:rsidRDefault="00396E51" w:rsidP="008D609A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170B6F" w14:textId="77777777" w:rsidR="00396E51" w:rsidRPr="00FD2F11" w:rsidRDefault="00396E51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1E9DA1" w14:textId="77777777" w:rsidR="00396E51" w:rsidRPr="00FD2F11" w:rsidRDefault="00396E51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3921085" w14:textId="77777777" w:rsidR="00396E51" w:rsidRPr="00FD2F11" w:rsidRDefault="00396E51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90686D" w14:textId="77777777" w:rsidR="00396E51" w:rsidRPr="00FD2F11" w:rsidRDefault="00396E51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35D3A" w:rsidRPr="00FD2F11" w14:paraId="6B93ED87" w14:textId="77777777" w:rsidTr="00FD2F11">
        <w:tc>
          <w:tcPr>
            <w:tcW w:w="3762" w:type="dxa"/>
            <w:gridSpan w:val="2"/>
            <w:shd w:val="clear" w:color="auto" w:fill="auto"/>
          </w:tcPr>
          <w:p w14:paraId="5B8092CE" w14:textId="77777777" w:rsidR="00F35D3A" w:rsidRPr="00FD2F11" w:rsidRDefault="00F35D3A" w:rsidP="008D609A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8CBEC7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7FBF3F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47D89D8B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0A62D" w14:textId="77777777" w:rsidR="00F35D3A" w:rsidRPr="00FD2F11" w:rsidRDefault="00F35D3A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9449F" w:rsidRPr="00FD2F11" w14:paraId="4D2D1212" w14:textId="77777777" w:rsidTr="00FD2F11">
        <w:tc>
          <w:tcPr>
            <w:tcW w:w="3762" w:type="dxa"/>
            <w:gridSpan w:val="2"/>
            <w:shd w:val="clear" w:color="auto" w:fill="auto"/>
          </w:tcPr>
          <w:p w14:paraId="250C4470" w14:textId="109459B9" w:rsidR="00E9449F" w:rsidRPr="00FD2F11" w:rsidRDefault="00E9449F" w:rsidP="00E9449F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AA41D8" w14:textId="46499FC0" w:rsidR="00E9449F" w:rsidRPr="00504A22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4A22">
              <w:rPr>
                <w:rFonts w:ascii="Angsana New" w:hAnsi="Angsana New"/>
                <w:b/>
                <w:bCs/>
                <w:sz w:val="24"/>
                <w:szCs w:val="24"/>
              </w:rPr>
              <w:t>32,170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ACEE69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5D42FE0C" w14:textId="07269401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</w:t>
            </w:r>
            <w:r w:rsidR="00785890">
              <w:rPr>
                <w:rFonts w:ascii="Angsana New" w:hAnsi="Angsana New"/>
                <w:sz w:val="24"/>
                <w:szCs w:val="24"/>
              </w:rPr>
              <w:t>4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FD2F11">
              <w:rPr>
                <w:rFonts w:ascii="Angsana New" w:hAnsi="Angsana New"/>
                <w:sz w:val="24"/>
                <w:szCs w:val="24"/>
              </w:rPr>
              <w:t>256</w:t>
            </w:r>
            <w:r w:rsidR="00785890">
              <w:rPr>
                <w:rFonts w:ascii="Angsana New" w:hAnsi="Angsana New"/>
                <w:sz w:val="24"/>
                <w:szCs w:val="24"/>
              </w:rPr>
              <w:t>4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– </w:t>
            </w:r>
            <w:r w:rsidR="0079186C">
              <w:rPr>
                <w:rFonts w:ascii="Angsana New" w:hAnsi="Angsana New"/>
                <w:sz w:val="24"/>
                <w:szCs w:val="24"/>
              </w:rPr>
              <w:t>31</w:t>
            </w:r>
            <w:r w:rsidR="0079186C"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9186C">
              <w:rPr>
                <w:rFonts w:ascii="Angsana New" w:hAnsi="Angsana New" w:hint="cs"/>
                <w:sz w:val="24"/>
                <w:szCs w:val="24"/>
                <w:cs/>
              </w:rPr>
              <w:t>สิงหาคม</w:t>
            </w:r>
            <w:r w:rsidR="0079186C"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186C" w:rsidRPr="00FD2F11">
              <w:rPr>
                <w:rFonts w:ascii="Angsana New" w:hAnsi="Angsana New"/>
                <w:sz w:val="24"/>
                <w:szCs w:val="24"/>
              </w:rPr>
              <w:t>256</w:t>
            </w:r>
            <w:r w:rsidR="0079186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18EC45" w14:textId="540B44FB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7769E498" w14:textId="77777777" w:rsidTr="00FD2F11">
        <w:trPr>
          <w:trHeight w:val="74"/>
        </w:trPr>
        <w:tc>
          <w:tcPr>
            <w:tcW w:w="3762" w:type="dxa"/>
            <w:gridSpan w:val="2"/>
            <w:shd w:val="clear" w:color="auto" w:fill="auto"/>
          </w:tcPr>
          <w:p w14:paraId="1E471D13" w14:textId="77777777" w:rsidR="00E9449F" w:rsidRPr="00FD2F11" w:rsidRDefault="00E9449F" w:rsidP="00E9449F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331A4A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844371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751C0ADF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9F3C6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49F" w:rsidRPr="00FD2F11" w14:paraId="7A96F639" w14:textId="77777777" w:rsidTr="00FD2F11">
        <w:tc>
          <w:tcPr>
            <w:tcW w:w="3762" w:type="dxa"/>
            <w:gridSpan w:val="2"/>
            <w:shd w:val="clear" w:color="auto" w:fill="auto"/>
          </w:tcPr>
          <w:p w14:paraId="447E9395" w14:textId="00040778" w:rsidR="00E9449F" w:rsidRPr="00FD2F11" w:rsidRDefault="00E9449F" w:rsidP="00E9449F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F095CB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F5E59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60C32863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156AD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449F" w:rsidRPr="00FD2F11" w14:paraId="6AD53A6B" w14:textId="77777777" w:rsidTr="00FD2F11">
        <w:tc>
          <w:tcPr>
            <w:tcW w:w="3762" w:type="dxa"/>
            <w:gridSpan w:val="2"/>
            <w:shd w:val="clear" w:color="auto" w:fill="auto"/>
          </w:tcPr>
          <w:p w14:paraId="551B11E2" w14:textId="77777777" w:rsidR="00E9449F" w:rsidRPr="00FD2F11" w:rsidRDefault="00E9449F" w:rsidP="00E9449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89E0AC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7CEA98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6140A754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6020C1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449F" w:rsidRPr="00FD2F11" w14:paraId="684FD86F" w14:textId="77777777" w:rsidTr="00FD2F11">
        <w:tc>
          <w:tcPr>
            <w:tcW w:w="3042" w:type="dxa"/>
            <w:shd w:val="clear" w:color="auto" w:fill="auto"/>
          </w:tcPr>
          <w:p w14:paraId="2345AC1B" w14:textId="5A2F1AC0" w:rsidR="00E9449F" w:rsidRPr="00FD2F11" w:rsidRDefault="00E9449F" w:rsidP="00E9449F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</w:p>
        </w:tc>
        <w:tc>
          <w:tcPr>
            <w:tcW w:w="720" w:type="dxa"/>
            <w:shd w:val="clear" w:color="auto" w:fill="auto"/>
          </w:tcPr>
          <w:p w14:paraId="42E856A2" w14:textId="77777777" w:rsidR="00E9449F" w:rsidRPr="00FD2F11" w:rsidRDefault="00E9449F" w:rsidP="00E9449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5061FC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BF849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000C60A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A25FC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449F" w:rsidRPr="00FD2F11" w14:paraId="5A5BDA5D" w14:textId="77777777" w:rsidTr="00FD2F11">
        <w:tc>
          <w:tcPr>
            <w:tcW w:w="3042" w:type="dxa"/>
            <w:shd w:val="clear" w:color="auto" w:fill="auto"/>
          </w:tcPr>
          <w:p w14:paraId="112EFE74" w14:textId="23F2498B" w:rsidR="00E9449F" w:rsidRPr="00FD2F11" w:rsidRDefault="00E9449F" w:rsidP="00E9449F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1FEBB36E" w14:textId="4BED0E86" w:rsidR="00E9449F" w:rsidRPr="00FD2F11" w:rsidRDefault="00E9449F" w:rsidP="00E9449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F5768" w14:textId="67EC45C3" w:rsidR="00E9449F" w:rsidRPr="00FD2F11" w:rsidRDefault="00E9449F" w:rsidP="00CD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8FF74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5CCFAB5" w14:textId="2BE2C88C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AA514" w14:textId="0CD4B410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179FAAF0" w14:textId="77777777" w:rsidTr="00FD2F11">
        <w:tc>
          <w:tcPr>
            <w:tcW w:w="3042" w:type="dxa"/>
            <w:shd w:val="clear" w:color="auto" w:fill="auto"/>
          </w:tcPr>
          <w:p w14:paraId="10D5036C" w14:textId="3766F856" w:rsidR="00E9449F" w:rsidRPr="00FD2F11" w:rsidRDefault="00E9449F" w:rsidP="00E9449F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  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56F0ED59" w14:textId="5A1327A5" w:rsidR="00E9449F" w:rsidRPr="00FD2F11" w:rsidRDefault="00E9449F" w:rsidP="00E9449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E4220" w14:textId="6E3D25ED" w:rsidR="00E9449F" w:rsidRPr="00FD2F11" w:rsidRDefault="00E9449F" w:rsidP="00CD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CBBAD0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04CA9AB4" w14:textId="14C6660A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9D9666" w14:textId="277F1965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6E092EAD" w14:textId="77777777" w:rsidTr="00FD2F11">
        <w:tc>
          <w:tcPr>
            <w:tcW w:w="3042" w:type="dxa"/>
            <w:shd w:val="clear" w:color="auto" w:fill="auto"/>
          </w:tcPr>
          <w:p w14:paraId="622EC7D1" w14:textId="77777777" w:rsidR="00E9449F" w:rsidRPr="00FD2F11" w:rsidRDefault="00E9449F" w:rsidP="00E9449F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7B496AF" w14:textId="77777777" w:rsidR="00E9449F" w:rsidRPr="00FD2F11" w:rsidRDefault="00E9449F" w:rsidP="00E9449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0597C9" w14:textId="3AE4D801" w:rsidR="00E9449F" w:rsidRPr="00FD2F11" w:rsidRDefault="00E9449F" w:rsidP="00CD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CB630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7A0623CE" w14:textId="4149B5C1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9883E8" w14:textId="63A38141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75E7EF56" w14:textId="77777777" w:rsidTr="00FD2F11">
        <w:tc>
          <w:tcPr>
            <w:tcW w:w="3042" w:type="dxa"/>
            <w:shd w:val="clear" w:color="auto" w:fill="auto"/>
          </w:tcPr>
          <w:p w14:paraId="0B68EB5E" w14:textId="77777777" w:rsidR="00E9449F" w:rsidRPr="00FD2F11" w:rsidRDefault="00E9449F" w:rsidP="00E9449F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31A1CD2" w14:textId="77777777" w:rsidR="00E9449F" w:rsidRPr="00FD2F11" w:rsidRDefault="00E9449F" w:rsidP="00E9449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0982B" w14:textId="783F6F35" w:rsidR="00E9449F" w:rsidRPr="00FD2F11" w:rsidRDefault="00E9449F" w:rsidP="00CD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A6CC1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9DB1EBA" w14:textId="4A810EA5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สิงหาคม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68DBB" w14:textId="44A64B52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63A6271B" w14:textId="77777777" w:rsidTr="00FD2F11">
        <w:tc>
          <w:tcPr>
            <w:tcW w:w="3762" w:type="dxa"/>
            <w:gridSpan w:val="2"/>
            <w:shd w:val="clear" w:color="auto" w:fill="auto"/>
          </w:tcPr>
          <w:p w14:paraId="636D719B" w14:textId="77777777" w:rsidR="00E9449F" w:rsidRPr="00FD2F11" w:rsidRDefault="00E9449F" w:rsidP="00E9449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AC3EE4" w14:textId="349A4415" w:rsidR="00E9449F" w:rsidRPr="00FD2F11" w:rsidRDefault="00E9449F" w:rsidP="00CD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F5AD23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25FFD861" w14:textId="4C7FC36E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CD1B6" w14:textId="2DA4BE12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09035C60" w14:textId="77777777" w:rsidTr="00FD2F11">
        <w:tc>
          <w:tcPr>
            <w:tcW w:w="3762" w:type="dxa"/>
            <w:gridSpan w:val="2"/>
            <w:shd w:val="clear" w:color="auto" w:fill="auto"/>
          </w:tcPr>
          <w:p w14:paraId="7837178A" w14:textId="77777777" w:rsidR="00E9449F" w:rsidRPr="00FD2F11" w:rsidRDefault="00E9449F" w:rsidP="00E9449F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8EF613" w14:textId="1D32AEFA" w:rsidR="00E9449F" w:rsidRPr="00FD2F11" w:rsidRDefault="00E9449F" w:rsidP="00CD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833B4D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6486D150" w14:textId="2247BB4F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18C9D3" w14:textId="2E6CFA3B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7BC2E547" w14:textId="77777777" w:rsidTr="00FD2F11">
        <w:tc>
          <w:tcPr>
            <w:tcW w:w="3762" w:type="dxa"/>
            <w:gridSpan w:val="2"/>
            <w:shd w:val="clear" w:color="auto" w:fill="auto"/>
          </w:tcPr>
          <w:p w14:paraId="60FB959B" w14:textId="77777777" w:rsidR="00E9449F" w:rsidRPr="00FD2F11" w:rsidRDefault="00E9449F" w:rsidP="00E9449F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74722" w14:textId="3C6F5C07" w:rsidR="00E9449F" w:rsidRPr="00FD2F11" w:rsidRDefault="00E9449F" w:rsidP="00CD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0A570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30B79B78" w14:textId="2D71F7DA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42602" w14:textId="6A0B9C70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67FDA97B" w14:textId="77777777" w:rsidTr="00FD2F11">
        <w:tc>
          <w:tcPr>
            <w:tcW w:w="3762" w:type="dxa"/>
            <w:gridSpan w:val="2"/>
            <w:shd w:val="clear" w:color="auto" w:fill="auto"/>
          </w:tcPr>
          <w:p w14:paraId="124B9A58" w14:textId="60530B09" w:rsidR="00E9449F" w:rsidRPr="00FD2F11" w:rsidRDefault="00E9449F" w:rsidP="00E9449F">
            <w:pPr>
              <w:tabs>
                <w:tab w:val="clear" w:pos="3515"/>
                <w:tab w:val="left" w:pos="3295"/>
              </w:tabs>
              <w:ind w:right="-30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CEF37" w14:textId="3481A113" w:rsidR="00E9449F" w:rsidRPr="00FD2F11" w:rsidRDefault="00E9449F" w:rsidP="00E9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21B99" w14:textId="77777777" w:rsidR="00E9449F" w:rsidRPr="00FD2F11" w:rsidRDefault="00E9449F" w:rsidP="00E9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2E8997EC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5FC51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449F" w:rsidRPr="00FD2F11" w14:paraId="71AB7DE6" w14:textId="77777777" w:rsidTr="00FD2F11">
        <w:tc>
          <w:tcPr>
            <w:tcW w:w="3762" w:type="dxa"/>
            <w:gridSpan w:val="2"/>
            <w:shd w:val="clear" w:color="auto" w:fill="auto"/>
          </w:tcPr>
          <w:p w14:paraId="1F7AA60E" w14:textId="264C400D" w:rsidR="00E9449F" w:rsidRPr="006E048A" w:rsidRDefault="00E9449F" w:rsidP="00E9449F">
            <w:pPr>
              <w:tabs>
                <w:tab w:val="clear" w:pos="3515"/>
                <w:tab w:val="left" w:pos="3297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รวมเงินกู้ยืมระยะยาวจากบุคคลที่เกี่ยวข้องกัน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4A66F9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13443" w14:textId="51C0497B" w:rsidR="00E9449F" w:rsidRPr="006E048A" w:rsidRDefault="00E9449F" w:rsidP="00E9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6E048A">
              <w:rPr>
                <w:rFonts w:ascii="Angsana New" w:hAnsi="Angsana New"/>
                <w:sz w:val="24"/>
                <w:szCs w:val="24"/>
              </w:rPr>
              <w:t>215,000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ECBA0" w14:textId="77777777" w:rsidR="00E9449F" w:rsidRPr="00FD2F11" w:rsidRDefault="00E9449F" w:rsidP="00E9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7256986E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2B5F5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449F" w:rsidRPr="00FD2F11" w14:paraId="71CCB598" w14:textId="77777777" w:rsidTr="004A66F9">
        <w:tc>
          <w:tcPr>
            <w:tcW w:w="3042" w:type="dxa"/>
            <w:shd w:val="clear" w:color="auto" w:fill="auto"/>
          </w:tcPr>
          <w:p w14:paraId="2BF29013" w14:textId="25C80B0E" w:rsidR="00E9449F" w:rsidRPr="00FD2F11" w:rsidRDefault="00E9449F" w:rsidP="00E9449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  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 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138E00A5" w14:textId="3F66522C" w:rsidR="00E9449F" w:rsidRPr="00FD2F11" w:rsidRDefault="00E9449F" w:rsidP="00E9449F">
            <w:pPr>
              <w:pageBreakBefore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B8851" w14:textId="172A3CA8" w:rsidR="00E9449F" w:rsidRPr="006E048A" w:rsidRDefault="00E9449F" w:rsidP="00CD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6E048A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9651E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7858F3A1" w14:textId="00D3FCCA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FD2F1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876F7D" w14:textId="0810A6D6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E9449F" w:rsidRPr="00FD2F11" w14:paraId="4A5E24AD" w14:textId="77777777" w:rsidTr="004A66F9">
        <w:tc>
          <w:tcPr>
            <w:tcW w:w="3762" w:type="dxa"/>
            <w:gridSpan w:val="2"/>
            <w:shd w:val="clear" w:color="auto" w:fill="auto"/>
          </w:tcPr>
          <w:p w14:paraId="4C87DB30" w14:textId="6DE9B204" w:rsidR="00E9449F" w:rsidRPr="00FD2F11" w:rsidRDefault="00E9449F" w:rsidP="00E9449F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09569" w14:textId="1234DD9F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08FDF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54BC36BA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C59CE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449F" w:rsidRPr="00FD2F11" w14:paraId="6113C23D" w14:textId="77777777" w:rsidTr="004A66F9">
        <w:tc>
          <w:tcPr>
            <w:tcW w:w="3762" w:type="dxa"/>
            <w:gridSpan w:val="2"/>
            <w:shd w:val="clear" w:color="auto" w:fill="auto"/>
          </w:tcPr>
          <w:p w14:paraId="5B0B3896" w14:textId="77777777" w:rsidR="00E9449F" w:rsidRPr="00FD2F11" w:rsidRDefault="00E9449F" w:rsidP="00E9449F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6BC97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DCE7D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7AE75EE2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2FFD43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449F" w:rsidRPr="00FD2F11" w14:paraId="793FFCD1" w14:textId="77777777" w:rsidTr="006E048A">
        <w:tc>
          <w:tcPr>
            <w:tcW w:w="3762" w:type="dxa"/>
            <w:gridSpan w:val="2"/>
            <w:shd w:val="clear" w:color="auto" w:fill="auto"/>
          </w:tcPr>
          <w:p w14:paraId="555F8858" w14:textId="470CBE9F" w:rsidR="00E9449F" w:rsidRPr="00FD2F11" w:rsidRDefault="00E9449F" w:rsidP="00E9449F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มทั้งสิ้น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FE892F" w14:textId="0BC8D580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</w:rPr>
              <w:t>307,170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E1BB85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7DE3C949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ADEBE8" w14:textId="77777777" w:rsidR="00E9449F" w:rsidRPr="00FD2F11" w:rsidRDefault="00E9449F" w:rsidP="00E9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52811ACB" w14:textId="39DE59E1" w:rsidR="00CC6A0F" w:rsidRDefault="00CC6A0F" w:rsidP="00A700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3F62A8B" w14:textId="792F4EE5" w:rsidR="00DC4318" w:rsidRDefault="00DC4318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</w:t>
      </w:r>
      <w:r w:rsidR="00B754F3">
        <w:rPr>
          <w:rFonts w:ascii="Angsana New" w:hAnsi="Angsana New" w:cs="Angsana New"/>
          <w:sz w:val="30"/>
          <w:szCs w:val="30"/>
          <w:cs/>
          <w:lang w:val="en-US" w:bidi="th-TH"/>
        </w:rPr>
        <w:t>์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ัญญาเงินกู้ยืมระยะสั้นกับบุคคลดังกล่าวเหล่านี้ได้รับการขยายเวลาครบกำหนดชำระหนี้จากผู้ให้กู้ยืมเป็นวันที่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พฤษภาคม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="001E3F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B1366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310C57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ต่อมา</w:t>
      </w:r>
      <w:r w:rsidR="00AB13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AB1366">
        <w:rPr>
          <w:rFonts w:ascii="Angsana New" w:hAnsi="Angsana New" w:cs="Angsana New"/>
          <w:sz w:val="30"/>
          <w:szCs w:val="30"/>
          <w:lang w:val="en-US" w:bidi="th-TH"/>
        </w:rPr>
        <w:t xml:space="preserve">11 </w:t>
      </w:r>
      <w:r w:rsidR="00AB13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="00AB1366"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 w:rsidR="00AB1366"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สัญญากู้ยืมเงินระยะสั้นกับบริษัท</w:t>
      </w:r>
      <w:r w:rsidR="00AB136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10C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 w:rsidR="00310C57">
        <w:rPr>
          <w:rFonts w:ascii="Angsana New" w:hAnsi="Angsana New" w:cs="Angsana New"/>
          <w:sz w:val="30"/>
          <w:szCs w:val="30"/>
          <w:lang w:val="en-US" w:bidi="th-TH"/>
        </w:rPr>
        <w:t xml:space="preserve">32.17 </w:t>
      </w:r>
      <w:r w:rsidR="00310C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="00AB1366">
        <w:rPr>
          <w:rFonts w:ascii="Angsana New" w:hAnsi="Angsana New" w:cs="Angsana New"/>
          <w:sz w:val="30"/>
          <w:szCs w:val="30"/>
          <w:cs/>
          <w:lang w:val="en-US" w:bidi="th-TH"/>
        </w:rPr>
        <w:t>ได้รับการขยายเวลาครบกำหนดชำระหนี้จากผู้ให้กู้ยืมเป็น</w:t>
      </w:r>
      <w:r w:rsidR="001E3F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วันที่ </w:t>
      </w:r>
      <w:r w:rsidR="001E3F02">
        <w:rPr>
          <w:rFonts w:ascii="Angsana New" w:hAnsi="Angsana New" w:cs="Angsana New"/>
          <w:sz w:val="30"/>
          <w:szCs w:val="30"/>
          <w:lang w:val="en-US" w:bidi="th-TH"/>
        </w:rPr>
        <w:t xml:space="preserve">28 </w:t>
      </w:r>
      <w:r w:rsidR="001E3F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กุมภาพันธ์ </w:t>
      </w:r>
      <w:r w:rsidR="001E3F02">
        <w:rPr>
          <w:rFonts w:ascii="Angsana New" w:hAnsi="Angsana New" w:cs="Angsana New"/>
          <w:sz w:val="30"/>
          <w:szCs w:val="30"/>
          <w:lang w:val="en-US" w:bidi="th-TH"/>
        </w:rPr>
        <w:t xml:space="preserve">2565 </w:t>
      </w:r>
      <w:r w:rsidR="00310C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ตามที่กล่าวไว้ในหมายเหตุประกอบงบการเงินข้อ </w:t>
      </w:r>
      <w:r w:rsidR="00310C57">
        <w:rPr>
          <w:rFonts w:ascii="Angsana New" w:hAnsi="Angsana New" w:cs="Angsana New"/>
          <w:sz w:val="30"/>
          <w:szCs w:val="30"/>
          <w:lang w:val="en-US" w:bidi="th-TH"/>
        </w:rPr>
        <w:t>14</w:t>
      </w:r>
    </w:p>
    <w:p w14:paraId="1B15E412" w14:textId="77777777" w:rsidR="00DC4318" w:rsidRDefault="00DC4318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6685D7" w14:textId="4D17AEBC" w:rsidR="00F35D3A" w:rsidRDefault="00F35D3A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37820">
        <w:rPr>
          <w:rFonts w:ascii="Angsana New" w:hAnsi="Angsana New" w:cs="Angsana New"/>
          <w:sz w:val="30"/>
          <w:szCs w:val="30"/>
          <w:cs/>
          <w:lang w:val="en-US" w:bidi="th-TH"/>
        </w:rPr>
        <w:t>สัญญา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เงินกู้ยืมระยะสั้นกับ</w:t>
      </w:r>
      <w:r w:rsidRPr="00137820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ข้างต้น</w:t>
      </w:r>
      <w:r w:rsidRPr="00137820">
        <w:rPr>
          <w:rFonts w:ascii="Angsana New" w:hAnsi="Angsana New" w:cs="Angsana New"/>
          <w:sz w:val="30"/>
          <w:szCs w:val="30"/>
          <w:cs/>
          <w:lang w:val="en-US" w:bidi="th-TH"/>
        </w:rPr>
        <w:t>ค้ำประกันโด</w:t>
      </w:r>
      <w:r w:rsidR="00EB2D1A">
        <w:rPr>
          <w:rFonts w:ascii="Angsana New" w:hAnsi="Angsana New" w:cs="Angsana New"/>
          <w:sz w:val="30"/>
          <w:szCs w:val="30"/>
          <w:cs/>
          <w:lang w:val="en-US" w:bidi="th-TH"/>
        </w:rPr>
        <w:t>ยเงินลงทุนของในบริษัทย่อย (บริษัท เนชั่น</w:t>
      </w:r>
      <w:r w:rsidR="00EB2D1A" w:rsidRPr="00437B1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37B14">
        <w:rPr>
          <w:rFonts w:ascii="Angsana New" w:hAnsi="Angsana New" w:cs="Angsana New"/>
          <w:sz w:val="30"/>
          <w:szCs w:val="30"/>
          <w:cs/>
          <w:lang w:val="en-US" w:bidi="th-TH"/>
        </w:rPr>
        <w:t>บรอดแคสติ้ง คอร์ปอเรชั่น จำกัด</w:t>
      </w:r>
      <w:r w:rsidR="00EB2D1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(มหาชน)) ของบริษัท</w:t>
      </w:r>
    </w:p>
    <w:p w14:paraId="20975264" w14:textId="684095FA" w:rsidR="00C61AA8" w:rsidRDefault="00C61AA8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0C674E2" w14:textId="6D534CC5" w:rsidR="00C61AA8" w:rsidRDefault="00C61AA8" w:rsidP="00C61AA8">
      <w:pPr>
        <w:pStyle w:val="block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D7145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D714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>30.</w:t>
      </w:r>
      <w:r w:rsidR="00ED7145">
        <w:rPr>
          <w:rFonts w:ascii="Angsana New" w:hAnsi="Angsana New" w:cs="Angsana New"/>
          <w:sz w:val="30"/>
          <w:szCs w:val="30"/>
          <w:lang w:val="en-US" w:bidi="th-TH"/>
        </w:rPr>
        <w:t>56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และ 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>29.</w:t>
      </w:r>
      <w:r w:rsidR="00ED7145">
        <w:rPr>
          <w:rFonts w:ascii="Angsana New" w:hAnsi="Angsana New" w:cs="Angsana New"/>
          <w:sz w:val="30"/>
          <w:szCs w:val="30"/>
          <w:lang w:val="en-US" w:bidi="th-TH"/>
        </w:rPr>
        <w:t>07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ตามลำดับ </w:t>
      </w:r>
      <w:r w:rsidRPr="00ED7145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ED7145" w:rsidRPr="00ED71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="00ED7145" w:rsidRPr="00ED7145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ED7145" w:rsidRPr="00ED71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2563</w:t>
      </w:r>
      <w:r w:rsidRPr="00ED71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ED7145" w:rsidRPr="00ED71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30.85</w:t>
      </w:r>
      <w:r w:rsidRPr="00ED71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ED7145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ED7145" w:rsidRPr="00ED71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29.34</w:t>
      </w:r>
      <w:r w:rsidRPr="00ED7145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ED7145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 ตามลำดับ)</w:t>
      </w:r>
    </w:p>
    <w:p w14:paraId="00DFBD6D" w14:textId="6E18706F" w:rsidR="0016467B" w:rsidRPr="00D24C0E" w:rsidRDefault="00D24C0E" w:rsidP="00D24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bookmarkEnd w:id="7"/>
    </w:p>
    <w:p w14:paraId="62722705" w14:textId="77777777" w:rsidR="0016467B" w:rsidRPr="00AC365B" w:rsidRDefault="0016467B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  <w:sz w:val="30"/>
          <w:szCs w:val="30"/>
          <w:cs/>
        </w:rPr>
        <w:sectPr w:rsidR="0016467B" w:rsidRPr="00AC365B" w:rsidSect="00B75C63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A43B25F" w14:textId="77777777" w:rsidR="00D24C0E" w:rsidRPr="00ED235E" w:rsidRDefault="00D24C0E" w:rsidP="00692382">
      <w:pPr>
        <w:pStyle w:val="ListParagraph"/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2FD895" w14:textId="77777777" w:rsidR="007D450A" w:rsidRPr="00AB45EC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p w14:paraId="1194A5AC" w14:textId="77777777" w:rsidR="007D450A" w:rsidRPr="005E797A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049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38"/>
        <w:gridCol w:w="977"/>
        <w:gridCol w:w="195"/>
        <w:gridCol w:w="879"/>
        <w:gridCol w:w="65"/>
        <w:gridCol w:w="130"/>
        <w:gridCol w:w="10"/>
        <w:gridCol w:w="968"/>
        <w:gridCol w:w="182"/>
        <w:gridCol w:w="991"/>
        <w:gridCol w:w="182"/>
        <w:gridCol w:w="16"/>
        <w:gridCol w:w="898"/>
        <w:gridCol w:w="16"/>
        <w:gridCol w:w="109"/>
        <w:gridCol w:w="990"/>
        <w:gridCol w:w="180"/>
        <w:gridCol w:w="837"/>
        <w:gridCol w:w="149"/>
        <w:gridCol w:w="33"/>
        <w:gridCol w:w="937"/>
        <w:gridCol w:w="24"/>
        <w:gridCol w:w="158"/>
        <w:gridCol w:w="914"/>
        <w:gridCol w:w="9"/>
        <w:gridCol w:w="156"/>
        <w:gridCol w:w="17"/>
        <w:gridCol w:w="1060"/>
        <w:gridCol w:w="6"/>
        <w:gridCol w:w="23"/>
      </w:tblGrid>
      <w:tr w:rsidR="0063597E" w:rsidRPr="00A1149E" w14:paraId="21A2DE05" w14:textId="77777777" w:rsidTr="002504C7">
        <w:trPr>
          <w:trHeight w:val="285"/>
          <w:tblHeader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4ED6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111" w:type="dxa"/>
            <w:gridSpan w:val="29"/>
            <w:tcBorders>
              <w:top w:val="nil"/>
              <w:left w:val="nil"/>
              <w:right w:val="nil"/>
            </w:tcBorders>
            <w:vAlign w:val="bottom"/>
          </w:tcPr>
          <w:p w14:paraId="483B2FBA" w14:textId="0B8FC3CB" w:rsidR="0063597E" w:rsidRPr="0063597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63597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3597E" w:rsidRPr="00A1149E" w14:paraId="69BD5D88" w14:textId="77777777" w:rsidTr="002504C7">
        <w:trPr>
          <w:trHeight w:val="285"/>
          <w:tblHeader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38B1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211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3939F1F" w14:textId="77777777" w:rsidR="002F33FC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สิ่งพิมพ์และโฆษณา</w:t>
            </w:r>
            <w:r w:rsidR="002F33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</w:p>
          <w:p w14:paraId="72D2AFF8" w14:textId="25818888" w:rsidR="0063597E" w:rsidRPr="00A1149E" w:rsidRDefault="002F33FC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สื่อสมัยใหม่ที่เกี่ยวข้อง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vAlign w:val="bottom"/>
          </w:tcPr>
          <w:p w14:paraId="17B5BCD9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853D160" w14:textId="77777777" w:rsidR="0063597E" w:rsidRDefault="0063597E" w:rsidP="006E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สื่อกระจายภาพและเสียง</w:t>
            </w:r>
          </w:p>
          <w:p w14:paraId="4257AE13" w14:textId="609FD265" w:rsidR="002F33FC" w:rsidRPr="006E1681" w:rsidRDefault="002F33FC" w:rsidP="006E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และสื่อสมัยใหม่</w:t>
            </w:r>
          </w:p>
        </w:tc>
        <w:tc>
          <w:tcPr>
            <w:tcW w:w="1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606A5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3" w:type="dxa"/>
            <w:gridSpan w:val="4"/>
            <w:tcBorders>
              <w:top w:val="nil"/>
              <w:left w:val="nil"/>
              <w:right w:val="nil"/>
            </w:tcBorders>
          </w:tcPr>
          <w:p w14:paraId="2D056843" w14:textId="77777777" w:rsidR="00306A64" w:rsidRDefault="00306A64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220E13C4" w14:textId="48778A6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1917BA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5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B5D3B6E" w14:textId="142E52FB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BDDDAC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8EE1348" w14:textId="449B17D0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3597E" w:rsidRPr="00A1149E" w14:paraId="5E82C0B9" w14:textId="77777777" w:rsidTr="002504C7">
        <w:trPr>
          <w:gridAfter w:val="2"/>
          <w:wAfter w:w="29" w:type="dxa"/>
          <w:trHeight w:val="285"/>
          <w:tblHeader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0931" w14:textId="7950CF96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  วันที่ </w:t>
            </w:r>
            <w:r w:rsidRPr="00057DE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bottom"/>
          </w:tcPr>
          <w:p w14:paraId="1BFF6E07" w14:textId="4E258F50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vAlign w:val="bottom"/>
          </w:tcPr>
          <w:p w14:paraId="312CB220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BA3637" w14:textId="6B11E8B1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vAlign w:val="bottom"/>
          </w:tcPr>
          <w:p w14:paraId="74BEA57B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DF6727" w14:textId="329277D8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25852C98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010C8C81" w14:textId="4D0FF925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5FE6D8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243E8E" w14:textId="6790318A" w:rsidR="0063597E" w:rsidRPr="00BE31F2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4680AF71" w14:textId="77777777" w:rsidR="0063597E" w:rsidRPr="00BE31F2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DE3EAA6" w14:textId="4603ECA7" w:rsidR="0063597E" w:rsidRPr="00BE31F2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BADAD4F" w14:textId="77777777" w:rsidR="0063597E" w:rsidRPr="00BE31F2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4A279B99" w14:textId="0873246A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892016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vAlign w:val="bottom"/>
          </w:tcPr>
          <w:p w14:paraId="63A0CE39" w14:textId="3015F818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143FA5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42DA55BD" w14:textId="613D0EAE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D18015C" w14:textId="77777777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2CF90E20" w14:textId="227803EA" w:rsidR="0063597E" w:rsidRPr="00A1149E" w:rsidRDefault="0063597E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63597E" w:rsidRPr="00A1149E" w14:paraId="53A61DD7" w14:textId="77777777" w:rsidTr="002504C7">
        <w:trPr>
          <w:gridAfter w:val="1"/>
          <w:wAfter w:w="23" w:type="dxa"/>
          <w:trHeight w:val="285"/>
          <w:tblHeader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3704" w14:textId="77777777" w:rsidR="0063597E" w:rsidRPr="0063597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88" w:type="dxa"/>
            <w:gridSpan w:val="28"/>
            <w:tcBorders>
              <w:top w:val="nil"/>
              <w:left w:val="nil"/>
              <w:right w:val="nil"/>
            </w:tcBorders>
            <w:vAlign w:val="bottom"/>
          </w:tcPr>
          <w:p w14:paraId="05CAE454" w14:textId="1CDBB4B1" w:rsidR="0063597E" w:rsidRPr="0063597E" w:rsidRDefault="0063597E" w:rsidP="0063597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3597E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63597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3597E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63597E" w:rsidRPr="00A1149E" w14:paraId="7252F77E" w14:textId="77777777" w:rsidTr="0063597E">
        <w:trPr>
          <w:gridAfter w:val="2"/>
          <w:wAfter w:w="29" w:type="dxa"/>
          <w:trHeight w:val="28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0158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bottom"/>
          </w:tcPr>
          <w:p w14:paraId="0AE75175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vAlign w:val="bottom"/>
          </w:tcPr>
          <w:p w14:paraId="672CA9BA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37783590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ABABDB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ECC287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3AEFAA4E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17655671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6454D9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right w:val="nil"/>
            </w:tcBorders>
          </w:tcPr>
          <w:p w14:paraId="593EF7E7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FB9426A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A6C8FC8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1D4D947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1017DDCE" w14:textId="3E9738D8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7EA4DA8F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619F08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1EABC7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7CB0E222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E02152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396B2114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597E" w:rsidRPr="00A1149E" w14:paraId="411B8FD6" w14:textId="77777777" w:rsidTr="0063597E">
        <w:trPr>
          <w:gridAfter w:val="2"/>
          <w:wAfter w:w="29" w:type="dxa"/>
          <w:trHeight w:val="28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88E4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bottom"/>
          </w:tcPr>
          <w:p w14:paraId="7AA99739" w14:textId="395782EC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vAlign w:val="bottom"/>
          </w:tcPr>
          <w:p w14:paraId="571B6469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0E7EFFA" w14:textId="052EF03C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</w:t>
            </w: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1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E2FDF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AF66FD" w14:textId="54251CD4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74,955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4C0EBDD1" w14:textId="77777777" w:rsidR="0063597E" w:rsidRPr="0063597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6C94E6D2" w14:textId="7740E739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139,478</w:t>
            </w:r>
          </w:p>
        </w:tc>
        <w:tc>
          <w:tcPr>
            <w:tcW w:w="1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2E2B1D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F11457" w14:textId="5F04D08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03A643C5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1093BA" w14:textId="1049515E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00049C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5238CBFB" w14:textId="5D9E64F6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67F62ADB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D7091E" w14:textId="4613954F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85C3DF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1BB84B82" w14:textId="40026AAE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3579B2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068A4F60" w14:textId="23E2972B" w:rsidR="0063597E" w:rsidRPr="00A1149E" w:rsidRDefault="0063597E" w:rsidP="0063597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330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826</w:t>
            </w:r>
          </w:p>
        </w:tc>
      </w:tr>
      <w:tr w:rsidR="0063597E" w:rsidRPr="00A1149E" w14:paraId="55CE3AF2" w14:textId="77777777" w:rsidTr="0063597E">
        <w:trPr>
          <w:gridAfter w:val="2"/>
          <w:wAfter w:w="29" w:type="dxa"/>
          <w:trHeight w:val="28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C94D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bottom"/>
          </w:tcPr>
          <w:p w14:paraId="4A5C7087" w14:textId="5A63D3B0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vAlign w:val="bottom"/>
          </w:tcPr>
          <w:p w14:paraId="5755D7EA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134902ED" w14:textId="5E68A453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020C8B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83785" w14:textId="0A60F8FF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30,542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4066A915" w14:textId="77777777" w:rsidR="0063597E" w:rsidRPr="0063597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D715435" w14:textId="5380A1EF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29,357</w:t>
            </w:r>
          </w:p>
        </w:tc>
        <w:tc>
          <w:tcPr>
            <w:tcW w:w="1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FF6166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6F0A0D" w14:textId="3285DFC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70E17D78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5270EF5" w14:textId="3A61C84A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6758A4C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4B487672" w14:textId="20942522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35F4DEF0" w14:textId="77777777" w:rsidR="0063597E" w:rsidRPr="00586B2F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969C5" w14:textId="47D3CE46" w:rsidR="0063597E" w:rsidRPr="00A1149E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FB501A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673CF5B8" w14:textId="3B091BEE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AB92D9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592D6419" w14:textId="31092636" w:rsidR="0063597E" w:rsidRPr="00A1149E" w:rsidRDefault="0063597E" w:rsidP="0063597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</w:p>
        </w:tc>
      </w:tr>
      <w:tr w:rsidR="0063597E" w:rsidRPr="00A1149E" w14:paraId="3AE81CCC" w14:textId="77777777" w:rsidTr="0063597E">
        <w:trPr>
          <w:gridAfter w:val="2"/>
          <w:wAfter w:w="29" w:type="dxa"/>
          <w:trHeight w:val="28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379E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A335" w14:textId="19927A88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95" w:type="dxa"/>
            <w:tcBorders>
              <w:left w:val="nil"/>
              <w:bottom w:val="nil"/>
              <w:right w:val="nil"/>
            </w:tcBorders>
            <w:vAlign w:val="bottom"/>
          </w:tcPr>
          <w:p w14:paraId="3D93F6EE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4D7A8" w14:textId="217D4CE4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1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824802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157DC" w14:textId="5DEAF3E6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12,675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26645250" w14:textId="77777777" w:rsidR="0063597E" w:rsidRPr="0063597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9429" w14:textId="02F57810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8,625</w:t>
            </w:r>
          </w:p>
        </w:tc>
        <w:tc>
          <w:tcPr>
            <w:tcW w:w="1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B220D7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0FC40" w14:textId="5F17CCCF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09" w:type="dxa"/>
            <w:tcBorders>
              <w:left w:val="nil"/>
              <w:right w:val="nil"/>
            </w:tcBorders>
            <w:vAlign w:val="bottom"/>
          </w:tcPr>
          <w:p w14:paraId="19FA1CA3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BE6C21" w14:textId="0273FCF3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46E092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2B46B" w14:textId="6E61552D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left w:val="nil"/>
              <w:bottom w:val="nil"/>
              <w:right w:val="nil"/>
            </w:tcBorders>
            <w:vAlign w:val="bottom"/>
          </w:tcPr>
          <w:p w14:paraId="11F03E52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39446" w14:textId="285B9535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0AC1C04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BB672" w14:textId="589D0096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18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D5309F5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1CDFB" w14:textId="360D201D" w:rsidR="0063597E" w:rsidRPr="00A1149E" w:rsidRDefault="0063597E" w:rsidP="0063597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229</w:t>
            </w:r>
          </w:p>
        </w:tc>
      </w:tr>
      <w:tr w:rsidR="0063597E" w:rsidRPr="00A1149E" w14:paraId="2BF91F65" w14:textId="77777777" w:rsidTr="0063597E">
        <w:trPr>
          <w:gridAfter w:val="2"/>
          <w:wAfter w:w="29" w:type="dxa"/>
          <w:trHeight w:val="28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9A1F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68A33" w14:textId="6EE76355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B8F2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3DD7A" w14:textId="7F3E7856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8B0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C0F9D5" w14:textId="42524D69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118,172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4EAD" w14:textId="77777777" w:rsidR="0063597E" w:rsidRPr="0063597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004B6" w14:textId="7A21B71D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177,460</w:t>
            </w: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21E1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B62E6" w14:textId="7DC86A2A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09" w:type="dxa"/>
            <w:tcBorders>
              <w:left w:val="nil"/>
              <w:right w:val="nil"/>
            </w:tcBorders>
            <w:vAlign w:val="bottom"/>
          </w:tcPr>
          <w:p w14:paraId="403E0A6A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6C779F" w14:textId="3D412D48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35D87E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4A401" w14:textId="270D98A9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B087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4EFAE" w14:textId="6113DC0A" w:rsidR="0063597E" w:rsidRPr="003E0878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Pr="003E087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A860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72D42" w14:textId="03DCFF08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3AA2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623DA" w14:textId="00808EA8" w:rsidR="0063597E" w:rsidRPr="00A1149E" w:rsidRDefault="0063597E" w:rsidP="0063597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,3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</w:tr>
      <w:tr w:rsidR="0063597E" w:rsidRPr="00A1149E" w14:paraId="5504C607" w14:textId="77777777" w:rsidTr="0063597E">
        <w:trPr>
          <w:gridAfter w:val="2"/>
          <w:wAfter w:w="29" w:type="dxa"/>
          <w:trHeight w:val="50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2CF4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673627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41C6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906F9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4137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9BD51D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9638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CED6A2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F27D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790EC7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B38DA68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9A4F14B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C9BB2A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18F5B" w14:textId="6DBF296B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01E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46A49E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1371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C4D247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F44A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7F9685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3597E" w:rsidRPr="00A1149E" w14:paraId="2A44BF92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531CC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EF44B62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6CFCB435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359A4BA4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7B54AC1D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7A5BD70F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0564479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788DB0B1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7F3B230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</w:tcPr>
          <w:p w14:paraId="0F36F818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</w:tcPr>
          <w:p w14:paraId="4AD861B9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6C0678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411E7B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4B07B3B4" w14:textId="011E09D6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0185D92F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06E99CEB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4B35A9BB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64BD3F6A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4B36AACF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0B43B738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597E" w:rsidRPr="00A1149E" w14:paraId="5A842491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760FF1" w14:textId="77777777" w:rsidR="0063597E" w:rsidRPr="00253B31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53B3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E4E6A78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71572FDE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38D45348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448BBFE8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404DFD73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B00FA46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F8E0C92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B2EBCB7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</w:tcPr>
          <w:p w14:paraId="5FEE7BBD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</w:tcPr>
          <w:p w14:paraId="5B0DE9E2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14030A5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96D122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2B0AA4D4" w14:textId="543B47D9" w:rsidR="0063597E" w:rsidRPr="00A1149E" w:rsidRDefault="0063597E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52622584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1A462441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0FE9894A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0D448DCA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1A0030D0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145D5868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597E" w:rsidRPr="00A1149E" w14:paraId="788E604C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BB388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6A32E9E" w14:textId="429A2486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0D401E72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6FDCB3FB" w14:textId="178ED91F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00F1A9B6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5208529B" w14:textId="62782649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74,313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455D396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0BA2E72E" w14:textId="5A554520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139,185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922C0DD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  <w:vAlign w:val="bottom"/>
          </w:tcPr>
          <w:p w14:paraId="0812CF63" w14:textId="11E0438F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54AAAC08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799A52" w14:textId="1D511227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220197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354DBA00" w14:textId="2466EC83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01E55211" w14:textId="77777777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558A1544" w14:textId="190A6FB6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2D5EA94C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2391A00E" w14:textId="28B48335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24B5EB97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721BC3AA" w14:textId="3A163ECC" w:rsidR="0063597E" w:rsidRPr="003E0878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449</w:t>
            </w:r>
          </w:p>
        </w:tc>
      </w:tr>
      <w:tr w:rsidR="0063597E" w:rsidRPr="00A1149E" w14:paraId="52C29906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13D39" w14:textId="7C95EEC5" w:rsidR="0063597E" w:rsidRPr="00A1149E" w:rsidRDefault="0063597E" w:rsidP="00F4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ขายหนังสือ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พิมพ์และสิ่งพิมพ์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75665FB0" w14:textId="3521486F" w:rsidR="0063597E" w:rsidRPr="00A1149E" w:rsidRDefault="0063597E" w:rsidP="00F4089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7371D4AD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70F8E6DB" w14:textId="00CA557E" w:rsidR="0063597E" w:rsidRPr="00A1149E" w:rsidRDefault="0063597E" w:rsidP="00F4089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17BD630F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578E07E5" w14:textId="798FC936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ED1C709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50CDA538" w14:textId="6617EDA8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E666955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  <w:vAlign w:val="bottom"/>
          </w:tcPr>
          <w:p w14:paraId="5414588A" w14:textId="02520021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2B959567" w14:textId="77777777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1ABF89" w14:textId="6B9B5593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32A181" w14:textId="77777777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09E39668" w14:textId="1B8C1C02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7B0DD3EB" w14:textId="77777777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5C87CACA" w14:textId="1775415D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607BA14A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01E78208" w14:textId="53F12529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297420D5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671C607F" w14:textId="6D7D5A07" w:rsidR="0063597E" w:rsidRPr="003E0878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Pr="003E087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571</w:t>
            </w:r>
          </w:p>
        </w:tc>
      </w:tr>
      <w:tr w:rsidR="0063597E" w:rsidRPr="00A1149E" w14:paraId="439D922B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BF819" w14:textId="0EFD49ED" w:rsidR="0063597E" w:rsidRPr="00A1149E" w:rsidRDefault="0063597E" w:rsidP="00F4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A7998F2" w14:textId="06441CA2" w:rsidR="0063597E" w:rsidRPr="00A1149E" w:rsidRDefault="0063597E" w:rsidP="00F4089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35ED48CB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6B0E5528" w14:textId="7B296736" w:rsidR="0063597E" w:rsidRPr="00A1149E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1FE5CF54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4E4F7D4A" w14:textId="1C270957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A866D6D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7220DDDD" w14:textId="4644F5E9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58CEDD4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  <w:vAlign w:val="bottom"/>
          </w:tcPr>
          <w:p w14:paraId="7822291B" w14:textId="2C9086A7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518FDD74" w14:textId="77777777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5F4D8C" w14:textId="7C3846A9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2EBBB6" w14:textId="77777777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5A8C978F" w14:textId="691B37F7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5E9F35F8" w14:textId="77777777" w:rsidR="0063597E" w:rsidRPr="00F4089B" w:rsidRDefault="0063597E" w:rsidP="00F408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1CE64FF3" w14:textId="676CC92F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4A95E37C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7344ED73" w14:textId="49E79AA1" w:rsidR="0063597E" w:rsidRPr="00A1149E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36565A13" w14:textId="77777777" w:rsidR="0063597E" w:rsidRPr="00A1149E" w:rsidRDefault="0063597E" w:rsidP="00F4089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29CA6A23" w14:textId="731CE055" w:rsidR="0063597E" w:rsidRPr="003E0878" w:rsidRDefault="0063597E" w:rsidP="00F4089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  <w:r w:rsidRPr="003E087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673</w:t>
            </w:r>
          </w:p>
        </w:tc>
      </w:tr>
      <w:tr w:rsidR="0063597E" w:rsidRPr="00A1149E" w14:paraId="4310B122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55D44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7A443" w14:textId="34034F66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39B57EC6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D4302" w14:textId="4E956F0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1790455F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21659" w14:textId="26CB1F5C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4E00DB9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B77A7" w14:textId="7080361C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09F1F2F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40C983" w14:textId="6DE67DAC" w:rsidR="0063597E" w:rsidRPr="00F4089B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962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2B7F5785" w14:textId="77777777" w:rsidR="0063597E" w:rsidRPr="00416482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AEFCF" w14:textId="07518537" w:rsidR="0063597E" w:rsidRPr="00F4089B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 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CEA72D" w14:textId="77777777" w:rsidR="0063597E" w:rsidRPr="00416482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C11F6" w14:textId="543EE442" w:rsidR="0063597E" w:rsidRPr="00416482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19C9D393" w14:textId="77777777" w:rsidR="0063597E" w:rsidRPr="00416482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673A2" w14:textId="39615545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Pr="003E087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4E4F07C2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98BB2" w14:textId="7DB27488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42A10CEC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98ABC" w14:textId="3195AC51" w:rsidR="0063597E" w:rsidRPr="003E0878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</w:tr>
      <w:tr w:rsidR="0063597E" w:rsidRPr="00A1149E" w14:paraId="28BBD792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84F5F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9F08A" w14:textId="76ADBFB5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464DAFE1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612B19" w14:textId="65045F18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03BF2831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58590" w14:textId="421E3DC4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74,955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291D421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3E8A1" w14:textId="7D434165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139,478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9538E4E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5C0F0" w14:textId="78657EAA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45E79F0A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23BE94" w14:textId="4715DDF6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531865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70714" w14:textId="0BC7968A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4089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28273B58" w14:textId="77777777" w:rsidR="0063597E" w:rsidRPr="00F4089B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C77D6" w14:textId="33CA2CA0" w:rsidR="0063597E" w:rsidRPr="00670250" w:rsidRDefault="0063597E" w:rsidP="0067025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7025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</w:t>
            </w:r>
            <w:r w:rsidRPr="0067025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11,159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532E108D" w14:textId="77777777" w:rsidR="0063597E" w:rsidRPr="00670250" w:rsidRDefault="0063597E" w:rsidP="00670250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DD9D3" w14:textId="2F5F256E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44DA3D02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348E7" w14:textId="7CCEFFAF" w:rsidR="0063597E" w:rsidRPr="003E0878" w:rsidRDefault="0063597E" w:rsidP="0063597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330</w:t>
            </w:r>
            <w:r w:rsidRPr="003E087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826</w:t>
            </w:r>
          </w:p>
        </w:tc>
      </w:tr>
      <w:tr w:rsidR="0063597E" w:rsidRPr="00A1149E" w14:paraId="4E762B4F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9CFA9" w14:textId="77777777" w:rsidR="0063597E" w:rsidRPr="00A1149E" w:rsidRDefault="0063597E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B05525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1ABF429D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B302A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49239EC3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8E8111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3FA6E66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A1765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785F2E2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35FEFED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</w:tcPr>
          <w:p w14:paraId="62841EA7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1563AD3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BB4E7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38385" w14:textId="72DBB25B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5F9960BA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20B07D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731F7AFB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BDEBA4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2605C12E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D0C9F1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597E" w:rsidRPr="00A1149E" w14:paraId="3D884FFC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84521" w14:textId="77777777" w:rsidR="0063597E" w:rsidRPr="00A1149E" w:rsidRDefault="0063597E" w:rsidP="003E087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930BBCA" w14:textId="77777777" w:rsidR="0063597E" w:rsidRPr="00D85763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2DA0DBB9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0F1A098C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74ED0251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437EE20D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5B2D3AD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686F9493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347F3FE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</w:tcPr>
          <w:p w14:paraId="5FB33BFD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</w:tcPr>
          <w:p w14:paraId="7A113ED0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664DCB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C31CB9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2A683E4D" w14:textId="05F7CC53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7C2AE084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13F43246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1A3966E6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272D3343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0C14638A" w14:textId="77777777" w:rsidR="0063597E" w:rsidRPr="00A1149E" w:rsidRDefault="0063597E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053B6294" w14:textId="77777777" w:rsidR="0063597E" w:rsidRPr="00A1149E" w:rsidRDefault="0063597E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597E" w:rsidRPr="00A1149E" w14:paraId="2774E18E" w14:textId="77777777" w:rsidTr="00676371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14406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14B6CF9" w14:textId="5D2DCA1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25A081A6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199A7414" w14:textId="09ADD6B5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5563F4A3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76ACF517" w14:textId="47422BD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57,888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443786D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0B6FDE38" w14:textId="0AA3FE4A" w:rsidR="0063597E" w:rsidRPr="00A82861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79,752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1DD4B54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  <w:vAlign w:val="bottom"/>
          </w:tcPr>
          <w:p w14:paraId="590D8A3C" w14:textId="0E61C19E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777CF344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EC7811" w14:textId="2A50943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C708E1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219F9116" w14:textId="31DA3713" w:rsidR="0063597E" w:rsidRPr="00A1149E" w:rsidRDefault="0063597E" w:rsidP="0063597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018DBBFC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35716580" w14:textId="35BB654B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C323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   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5A4FA6C2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3CBD3BD1" w14:textId="6AC2A79A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42AC8483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6F646948" w14:textId="70FB80DB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250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860</w:t>
            </w:r>
          </w:p>
        </w:tc>
      </w:tr>
      <w:tr w:rsidR="0063597E" w:rsidRPr="00A1149E" w14:paraId="55BDC5DC" w14:textId="77777777" w:rsidTr="00676371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FDCD44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88AE3" w14:textId="34270BB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4AB4F07E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FD4C" w14:textId="6B67092B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7B54192F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71257" w14:textId="6CEBE999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17,067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B676D97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43FD4" w14:textId="4ED991EA" w:rsidR="0063597E" w:rsidRPr="00A82861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59,726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C3CD8AF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F03472" w14:textId="7E9AD980" w:rsidR="0063597E" w:rsidRPr="00A1149E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5A18CEFB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8EC29" w14:textId="1FB1C81A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08BF15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</w:tcPr>
          <w:p w14:paraId="7551AFAD" w14:textId="08ACCC91" w:rsidR="0063597E" w:rsidRPr="00A1149E" w:rsidRDefault="0063597E" w:rsidP="0063597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59CD74A9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15821" w14:textId="7DFBC6A8" w:rsidR="0063597E" w:rsidRPr="00A1149E" w:rsidRDefault="0063597E" w:rsidP="0063597E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C323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Pr="002C323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609EB092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8AEED" w14:textId="68E0CC08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738B846C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42AA1" w14:textId="3E62C7AB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966</w:t>
            </w:r>
          </w:p>
        </w:tc>
      </w:tr>
      <w:tr w:rsidR="0063597E" w:rsidRPr="00A1149E" w14:paraId="08C87E03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C7052" w14:textId="77777777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DED1B" w14:textId="6FC2193E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158DED44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415FC" w14:textId="08DFF0C9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635C1493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E35CD" w14:textId="4F5F5AF2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74,955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0B2DC15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1C69B" w14:textId="22A4DC0A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139,478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2067D21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AD424" w14:textId="0101FDF4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6C49484F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3F425" w14:textId="7FFF6CD8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 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79ED09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B3AF9" w14:textId="28CF103D" w:rsidR="0063597E" w:rsidRPr="00A1149E" w:rsidRDefault="0063597E" w:rsidP="0063597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1A123016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B765C" w14:textId="5BA15875" w:rsidR="0063597E" w:rsidRPr="00A63C4A" w:rsidRDefault="0063597E" w:rsidP="0063597E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3C4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Pr="00A63C4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0688945F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0B809" w14:textId="2F41948C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5690FB99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0FD9E" w14:textId="5CD0ABD7" w:rsidR="0063597E" w:rsidRPr="00A1149E" w:rsidRDefault="0063597E" w:rsidP="0063597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330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826</w:t>
            </w:r>
          </w:p>
        </w:tc>
      </w:tr>
      <w:tr w:rsidR="0063597E" w:rsidRPr="00AD1594" w14:paraId="2ECFE557" w14:textId="77777777" w:rsidTr="0063597E">
        <w:trPr>
          <w:gridAfter w:val="2"/>
          <w:wAfter w:w="29" w:type="dxa"/>
          <w:trHeight w:val="50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F43F8E" w14:textId="77777777" w:rsidR="0063597E" w:rsidRPr="00AD1594" w:rsidRDefault="0063597E" w:rsidP="00AD1594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6F55E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0F6FD544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55B6F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75A180F8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DDAD84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65691E0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6E796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27825A5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E45EA9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49107088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860D9F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C58D91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</w:tcPr>
          <w:p w14:paraId="4648F160" w14:textId="3A873196" w:rsidR="0063597E" w:rsidRPr="00AD1594" w:rsidRDefault="0063597E" w:rsidP="00AD1594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7760BFD2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BD439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37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3BF96F24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98926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337F652D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93841" w14:textId="77777777" w:rsidR="0063597E" w:rsidRPr="00AD1594" w:rsidRDefault="0063597E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</w:tr>
      <w:tr w:rsidR="0063597E" w:rsidRPr="00A1149E" w14:paraId="360FCC9B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B1371" w14:textId="4A7B1D2D" w:rsidR="0063597E" w:rsidRPr="00EC5C25" w:rsidRDefault="0063597E" w:rsidP="0090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AC596B7" w14:textId="77777777" w:rsidR="0063597E" w:rsidRDefault="0063597E" w:rsidP="009006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1933BAF5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7097FFA0" w14:textId="77777777" w:rsidR="0063597E" w:rsidRPr="00EC5C25" w:rsidRDefault="0063597E" w:rsidP="009006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123686ED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50E2F7DB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E4B6A85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1E42419E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F1C9A97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</w:tcPr>
          <w:p w14:paraId="176384C0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5FE870D2" w14:textId="77777777" w:rsidR="0063597E" w:rsidRPr="00EC5C25" w:rsidRDefault="0063597E" w:rsidP="0090065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3D1588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096FFC2B" w14:textId="77777777" w:rsidR="0063597E" w:rsidRPr="00EC5C25" w:rsidRDefault="0063597E" w:rsidP="0090065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2829B78B" w14:textId="77777777" w:rsidR="0063597E" w:rsidRPr="00EC5C25" w:rsidRDefault="0063597E" w:rsidP="0090065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637312A1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509EA119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70972A86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72474CD7" w14:textId="77777777" w:rsidR="0063597E" w:rsidRPr="00EC5C25" w:rsidRDefault="0063597E" w:rsidP="0090065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345BBF2E" w14:textId="77777777" w:rsidR="0063597E" w:rsidRPr="00EC5C25" w:rsidRDefault="0063597E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3EC210EB" w14:textId="77777777" w:rsidR="0063597E" w:rsidRPr="00EC5C25" w:rsidRDefault="0063597E" w:rsidP="0090065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3597E" w:rsidRPr="00A1149E" w14:paraId="15CB8542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BDBE9" w14:textId="5DFCE747" w:rsidR="0063597E" w:rsidRPr="00EC5C25" w:rsidRDefault="0063597E" w:rsidP="00D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005463" w14:textId="6161F379" w:rsidR="0063597E" w:rsidRPr="00EC5C25" w:rsidRDefault="0063597E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191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25B20C2B" w14:textId="77777777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899BEC" w14:textId="792129FD" w:rsidR="0063597E" w:rsidRPr="00EC5C25" w:rsidRDefault="0063597E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738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4C2F7F74" w14:textId="77777777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39735C" w14:textId="3643B05D" w:rsidR="0063597E" w:rsidRPr="00EC5C25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50,560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80B71AE" w14:textId="77777777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14F136" w14:textId="4514F76E" w:rsidR="0063597E" w:rsidRPr="00EC5C25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30,206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D1C2814" w14:textId="77777777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C3A714A" w14:textId="55E437E8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762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2918FE9F" w14:textId="77777777" w:rsidR="0063597E" w:rsidRPr="00EC5C25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EECF254" w14:textId="6F165E9C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184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3194ED1" w14:textId="77777777" w:rsidR="0063597E" w:rsidRPr="00EC5C25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F17AA6" w14:textId="30E1B50E" w:rsidR="0063597E" w:rsidRPr="00EC5C25" w:rsidRDefault="0063597E" w:rsidP="00D64267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76FAFA28" w14:textId="77777777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5BD828" w14:textId="759C76DE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     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110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7F802150" w14:textId="77777777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8AEF66" w14:textId="6ED9B1D9" w:rsidR="0063597E" w:rsidRPr="00EC5C25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513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7A0F0746" w14:textId="77777777" w:rsidR="0063597E" w:rsidRPr="00EC5C25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9705F0" w14:textId="57E39474" w:rsidR="0063597E" w:rsidRPr="00EC5C25" w:rsidRDefault="0063597E" w:rsidP="00D6426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238</w:t>
            </w:r>
            <w:r w:rsidRPr="00EC5C2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63597E" w:rsidRPr="00A1149E" w14:paraId="0CC14CA6" w14:textId="77777777" w:rsidTr="0063597E">
        <w:trPr>
          <w:gridAfter w:val="2"/>
          <w:wAfter w:w="29" w:type="dxa"/>
          <w:trHeight w:val="119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3E9E0" w14:textId="77777777" w:rsidR="0063597E" w:rsidRPr="008D0B1A" w:rsidRDefault="0063597E" w:rsidP="00D64267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F0195A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47098FE0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E159B8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643BBD69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DE4F9E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5A13E83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7E077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B798888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77C0B2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7D2826BB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62CB5F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20C3AB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right w:val="nil"/>
            </w:tcBorders>
          </w:tcPr>
          <w:p w14:paraId="70FF4DE3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0D5BE458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53C695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37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3DF607F6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9C4D4C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614E29C9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A5E14F" w14:textId="77777777" w:rsidR="0063597E" w:rsidRPr="008D0B1A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</w:tr>
      <w:tr w:rsidR="0063597E" w:rsidRPr="00F81EC1" w14:paraId="347B780B" w14:textId="77777777" w:rsidTr="004D1D29">
        <w:trPr>
          <w:gridAfter w:val="2"/>
          <w:wAfter w:w="29" w:type="dxa"/>
          <w:trHeight w:val="578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C125D" w14:textId="01D85FB3" w:rsidR="0063597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AD15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  <w:p w14:paraId="0250914E" w14:textId="29FEC8ED" w:rsidR="0063597E" w:rsidRPr="001A3BDA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ณ วันที่ </w:t>
            </w:r>
            <w:r w:rsidRPr="00F81EC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31 </w:t>
            </w:r>
            <w:r w:rsidRPr="00F81EC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Pr="00F81EC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/</w:t>
            </w:r>
            <w:r w:rsidRPr="00F81EC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F81EC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31 </w:t>
            </w:r>
            <w:r w:rsidRPr="00F81EC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7E31561" w14:textId="58FD5245" w:rsidR="0063597E" w:rsidRPr="00F81EC1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81E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0DB8255A" w14:textId="77777777" w:rsidR="0063597E" w:rsidRPr="00F81EC1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6C7DA284" w14:textId="114DCE0B" w:rsidR="0063597E" w:rsidRPr="00D95E6F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5E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2AD0A454" w14:textId="23A504F4" w:rsidR="0063597E" w:rsidRPr="00AD1594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505711ED" w14:textId="77777777" w:rsid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13D0674" w14:textId="07D34DA9" w:rsidR="0063597E" w:rsidRPr="007202E3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210,697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D2D651C" w14:textId="77777777" w:rsidR="0063597E" w:rsidRPr="007202E3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57569A57" w14:textId="77777777" w:rsid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18CBC44" w14:textId="2CB92F41" w:rsidR="0063597E" w:rsidRPr="00F81EC1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13,325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E8087CA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  <w:vAlign w:val="bottom"/>
          </w:tcPr>
          <w:p w14:paraId="03E64BDE" w14:textId="508FEA63" w:rsidR="0063597E" w:rsidRPr="00F81EC1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81E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8,365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34F94450" w14:textId="77777777" w:rsidR="0063597E" w:rsidRPr="00F81EC1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BE8189" w14:textId="302CDC09" w:rsidR="0063597E" w:rsidRPr="00F81EC1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81E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8,365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7C41C1" w14:textId="77777777" w:rsidR="0063597E" w:rsidRPr="00AD1594" w:rsidRDefault="0063597E" w:rsidP="0063597E">
            <w:pPr>
              <w:pStyle w:val="acctfourfigures"/>
              <w:tabs>
                <w:tab w:val="clear" w:pos="765"/>
                <w:tab w:val="decimal" w:pos="280"/>
                <w:tab w:val="decimal" w:pos="527"/>
                <w:tab w:val="decimal" w:pos="62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4B0170EA" w14:textId="77777777" w:rsidR="0063597E" w:rsidRDefault="0063597E" w:rsidP="0063597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372E9" w14:textId="304465C8" w:rsidR="0063597E" w:rsidRPr="00F81EC1" w:rsidRDefault="0063597E" w:rsidP="0063597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81EC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278C40C5" w14:textId="77777777" w:rsidR="0063597E" w:rsidRPr="00F81EC1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4A9D7D2A" w14:textId="6B45EFA1" w:rsidR="0063597E" w:rsidRPr="00F81EC1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81E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16D7858F" w14:textId="77777777" w:rsidR="0063597E" w:rsidRPr="00F81EC1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652B757F" w14:textId="67D940BC" w:rsidR="0063597E" w:rsidRPr="00F81EC1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81E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219,062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4F476BF7" w14:textId="77777777" w:rsidR="0063597E" w:rsidRPr="00F81EC1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0205D2FA" w14:textId="0C739C13" w:rsidR="0063597E" w:rsidRPr="00F81EC1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81E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21,690</w:t>
            </w:r>
          </w:p>
        </w:tc>
      </w:tr>
      <w:tr w:rsidR="0063597E" w:rsidRPr="00AD1594" w14:paraId="06A64FDB" w14:textId="77777777" w:rsidTr="0063597E">
        <w:trPr>
          <w:gridAfter w:val="2"/>
          <w:wAfter w:w="29" w:type="dxa"/>
          <w:trHeight w:val="80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4C487" w14:textId="77777777" w:rsidR="0063597E" w:rsidRPr="00AD1594" w:rsidRDefault="0063597E" w:rsidP="00D64267">
            <w:pPr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D945F36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3015713C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41A5E3BD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141E9471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7431712A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7CF485A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56177458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5D32A90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  <w:vAlign w:val="bottom"/>
          </w:tcPr>
          <w:p w14:paraId="31149E9F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7F15F819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DBDC15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6D4FD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3675D310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612EEF0B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609557DB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5C5844BF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41524B92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0D2A075E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20696722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</w:tr>
      <w:tr w:rsidR="0063597E" w:rsidRPr="00A1149E" w14:paraId="0A9B2B96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06D0" w14:textId="1A27E7E3" w:rsidR="0063597E" w:rsidRPr="00A1149E" w:rsidRDefault="0063597E" w:rsidP="00D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37F2218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5F4BC5F6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78F66700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1FDA55C6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161960A1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69CAFD7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2412C384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3804CA2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  <w:vAlign w:val="bottom"/>
          </w:tcPr>
          <w:p w14:paraId="7E08B860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2F963AB4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F33E80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B194A2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7C08BCFD" w14:textId="7E37FD09" w:rsidR="0063597E" w:rsidRPr="00A1149E" w:rsidRDefault="0063597E" w:rsidP="00D64267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76472374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22280890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74DD33AE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6514A354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63CAB6F0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72D904D4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3597E" w:rsidRPr="00A1149E" w14:paraId="1C24E36B" w14:textId="77777777" w:rsidTr="00EE4DFA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AAB34" w14:textId="1DBD085F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 /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16D3EA" w14:textId="4CC6DCAB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3ACC92AC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23A215" w14:textId="203D1E08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530DD20D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double" w:sz="4" w:space="0" w:color="auto"/>
              <w:right w:val="nil"/>
            </w:tcBorders>
          </w:tcPr>
          <w:p w14:paraId="54400F11" w14:textId="1587C7F5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1,168,274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88EF0EB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</w:tcPr>
          <w:p w14:paraId="5EBD36DE" w14:textId="7479B1A2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1,173,464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008EAE9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F861DD" w14:textId="2DF88673" w:rsidR="0063597E" w:rsidRPr="00D45989" w:rsidRDefault="0063597E" w:rsidP="0063597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Pr="00344E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0FCF45C3" w14:textId="77777777" w:rsidR="0063597E" w:rsidRPr="00D45989" w:rsidRDefault="0063597E" w:rsidP="0063597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5748FF" w14:textId="434600D7" w:rsidR="0063597E" w:rsidRPr="00D45989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984C55" w14:textId="77777777" w:rsidR="0063597E" w:rsidRPr="00D45989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left w:val="nil"/>
              <w:bottom w:val="double" w:sz="4" w:space="0" w:color="auto"/>
              <w:right w:val="nil"/>
            </w:tcBorders>
          </w:tcPr>
          <w:p w14:paraId="4128B134" w14:textId="27AD9C4B" w:rsidR="0063597E" w:rsidRPr="00D45989" w:rsidRDefault="0063597E" w:rsidP="0063597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5122F972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C87749" w14:textId="01853314" w:rsidR="0063597E" w:rsidRPr="00B16814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A3B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36950270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8B5124" w14:textId="2D175A6E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34B48C60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79FE7E" w14:textId="17E3300C" w:rsidR="0063597E" w:rsidRPr="00A1149E" w:rsidRDefault="0063597E" w:rsidP="0063597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409</w:t>
            </w:r>
          </w:p>
        </w:tc>
      </w:tr>
      <w:tr w:rsidR="0063597E" w:rsidRPr="00AD1594" w14:paraId="1B5649A0" w14:textId="77777777" w:rsidTr="0063597E">
        <w:trPr>
          <w:gridAfter w:val="2"/>
          <w:wAfter w:w="29" w:type="dxa"/>
          <w:trHeight w:val="50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C8396" w14:textId="77777777" w:rsidR="0063597E" w:rsidRPr="00AD1594" w:rsidRDefault="0063597E" w:rsidP="00D64267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04A9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46FC81D7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DE2A8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0FBD20CC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FFCD0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5B29513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DC7C0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2C1D42C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B09699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1A8E3C22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F493B1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D2ABB8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</w:tcPr>
          <w:p w14:paraId="50F57453" w14:textId="4EB52FB8" w:rsidR="0063597E" w:rsidRPr="00AD1594" w:rsidRDefault="0063597E" w:rsidP="00D64267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737C73E8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790BB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6DF81CBD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37173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01D42D1C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346F7" w14:textId="77777777" w:rsidR="0063597E" w:rsidRPr="00AD1594" w:rsidRDefault="0063597E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</w:tr>
      <w:tr w:rsidR="0063597E" w:rsidRPr="00A1149E" w14:paraId="1A4C0929" w14:textId="77777777" w:rsidTr="0063597E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5A8A4" w14:textId="4FCE6BB6" w:rsidR="0063597E" w:rsidRPr="00A1149E" w:rsidRDefault="0063597E" w:rsidP="00D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5438168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49C846DA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2352EB65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3F1D3F22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600BD317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0AE0E18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705F8868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D7BDF95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right w:val="nil"/>
            </w:tcBorders>
            <w:vAlign w:val="bottom"/>
          </w:tcPr>
          <w:p w14:paraId="3642803B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303E1D91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891828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D709518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343D0DE8" w14:textId="59127115" w:rsidR="0063597E" w:rsidRPr="00A1149E" w:rsidRDefault="0063597E" w:rsidP="00D64267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254B3F4C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  <w:vAlign w:val="bottom"/>
          </w:tcPr>
          <w:p w14:paraId="52C7FB0F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5CF74DFB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167786BB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027860AB" w14:textId="77777777" w:rsidR="0063597E" w:rsidRPr="00A1149E" w:rsidRDefault="0063597E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5F214474" w14:textId="77777777" w:rsidR="0063597E" w:rsidRPr="00A1149E" w:rsidRDefault="0063597E" w:rsidP="00D6426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3597E" w:rsidRPr="00A1149E" w14:paraId="529F6C7D" w14:textId="77777777" w:rsidTr="006A22C4">
        <w:trPr>
          <w:gridAfter w:val="2"/>
          <w:wAfter w:w="29" w:type="dxa"/>
          <w:trHeight w:val="307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161C8" w14:textId="75789E61" w:rsidR="0063597E" w:rsidRPr="00A1149E" w:rsidRDefault="0063597E" w:rsidP="0063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 /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0FF29" w14:textId="640A202B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95" w:type="dxa"/>
            <w:tcBorders>
              <w:left w:val="nil"/>
              <w:right w:val="nil"/>
            </w:tcBorders>
            <w:vAlign w:val="bottom"/>
          </w:tcPr>
          <w:p w14:paraId="0249A901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E54E6C" w14:textId="0875F656" w:rsidR="0063597E" w:rsidRPr="00A1149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05" w:type="dxa"/>
            <w:gridSpan w:val="3"/>
            <w:tcBorders>
              <w:left w:val="nil"/>
              <w:right w:val="nil"/>
            </w:tcBorders>
            <w:vAlign w:val="bottom"/>
          </w:tcPr>
          <w:p w14:paraId="1DFE74E2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8" w:type="dxa"/>
            <w:tcBorders>
              <w:left w:val="nil"/>
              <w:bottom w:val="double" w:sz="4" w:space="0" w:color="auto"/>
              <w:right w:val="nil"/>
            </w:tcBorders>
          </w:tcPr>
          <w:p w14:paraId="45D6BEF1" w14:textId="1DD02C38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314,179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A681045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</w:tcPr>
          <w:p w14:paraId="65451668" w14:textId="7F8D3833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359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261,487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B3D2DEE" w14:textId="77777777" w:rsidR="0063597E" w:rsidRPr="0063597E" w:rsidRDefault="0063597E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ED2196" w14:textId="0F66C9A8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125" w:type="dxa"/>
            <w:gridSpan w:val="2"/>
            <w:tcBorders>
              <w:left w:val="nil"/>
              <w:right w:val="nil"/>
            </w:tcBorders>
            <w:vAlign w:val="bottom"/>
          </w:tcPr>
          <w:p w14:paraId="5F2E7CA3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11993" w14:textId="0024AD6F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3F023A" w14:textId="77777777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tcBorders>
              <w:left w:val="nil"/>
              <w:bottom w:val="double" w:sz="4" w:space="0" w:color="auto"/>
              <w:right w:val="nil"/>
            </w:tcBorders>
          </w:tcPr>
          <w:p w14:paraId="75180B3A" w14:textId="3AF89438" w:rsidR="0063597E" w:rsidRPr="00A1149E" w:rsidRDefault="0063597E" w:rsidP="0063597E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dxa"/>
            <w:tcBorders>
              <w:left w:val="nil"/>
              <w:right w:val="nil"/>
            </w:tcBorders>
            <w:vAlign w:val="bottom"/>
          </w:tcPr>
          <w:p w14:paraId="3673B55E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1B663" w14:textId="571A11BA" w:rsidR="0063597E" w:rsidRPr="00AC719D" w:rsidRDefault="0063597E" w:rsidP="0063597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A3BD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8" w:type="dxa"/>
            <w:tcBorders>
              <w:left w:val="nil"/>
              <w:right w:val="nil"/>
            </w:tcBorders>
            <w:vAlign w:val="bottom"/>
          </w:tcPr>
          <w:p w14:paraId="2CBEA246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414A6" w14:textId="079A8525" w:rsidR="0063597E" w:rsidRPr="00A1149E" w:rsidRDefault="0063597E" w:rsidP="0063597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156" w:type="dxa"/>
            <w:tcBorders>
              <w:left w:val="nil"/>
              <w:right w:val="nil"/>
            </w:tcBorders>
            <w:vAlign w:val="bottom"/>
          </w:tcPr>
          <w:p w14:paraId="2278E725" w14:textId="77777777" w:rsidR="0063597E" w:rsidRPr="00A1149E" w:rsidRDefault="0063597E" w:rsidP="0063597E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482AD2" w14:textId="74136555" w:rsidR="0063597E" w:rsidRPr="00763A5A" w:rsidRDefault="0063597E" w:rsidP="0063597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54B0ED00" w14:textId="77777777" w:rsidR="00CF1A4A" w:rsidRPr="00AC365B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AC365B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C94D56" w:rsidRPr="00F10A7B" w14:paraId="098D12B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3B866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0FAF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8706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D56" w:rsidRPr="00F10A7B" w14:paraId="6B936509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4147EA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C9E8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A2ED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C94D56" w:rsidRPr="00F10A7B" w14:paraId="62B311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0980B4D" w14:textId="0F8C1E9F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57DE0" w:rsidRPr="00057D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F6345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3676C" w14:textId="7C1D5C67" w:rsidR="00C94D56" w:rsidRPr="00F10A7B" w:rsidRDefault="00057DE0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33DFA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6BF3" w14:textId="70035F0E" w:rsidR="00C94D56" w:rsidRPr="00F10A7B" w:rsidRDefault="00057DE0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94D56" w:rsidRPr="00F10A7B" w14:paraId="08B1DE96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ABC2594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A4EC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DAC2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F10A7B" w14:paraId="27B982B8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AB4DD7C" w14:textId="77777777" w:rsidR="00C94D56" w:rsidRPr="008F67C9" w:rsidRDefault="00C94D56" w:rsidP="00821C11">
            <w:pPr>
              <w:rPr>
                <w:b/>
                <w:bCs/>
                <w:i/>
                <w:iCs/>
                <w:sz w:val="30"/>
                <w:szCs w:val="30"/>
              </w:rPr>
            </w:pPr>
            <w:r w:rsidRPr="008F67C9">
              <w:rPr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1B25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439AB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2E931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8FC0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D56" w:rsidRPr="00F10A7B" w14:paraId="0E74757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2D88F15" w14:textId="77777777" w:rsidR="00C94D56" w:rsidRPr="00F10A7B" w:rsidRDefault="00C94D56" w:rsidP="00821C11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F5E1FD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B53B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7852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BCB5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1B2" w:rsidRPr="00F10A7B" w14:paraId="1DCB28B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4CC0EAF" w14:textId="77777777" w:rsidR="002941B2" w:rsidRPr="00F10A7B" w:rsidRDefault="002941B2" w:rsidP="002941B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5C13FC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77E2B" w14:textId="774752F8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 w:rsidR="000C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00660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140AF" w14:textId="6D937B86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="002941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</w:tr>
      <w:tr w:rsidR="002941B2" w:rsidRPr="00F10A7B" w14:paraId="0A52758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5E564E6" w14:textId="77777777" w:rsidR="002941B2" w:rsidRPr="00F10A7B" w:rsidRDefault="002941B2" w:rsidP="002941B2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C876D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41918" w14:textId="51EED915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0C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385EA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350D78" w14:textId="5CCB6273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  <w:r w:rsidR="002941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436</w:t>
            </w:r>
          </w:p>
        </w:tc>
      </w:tr>
      <w:tr w:rsidR="002941B2" w:rsidRPr="00F10A7B" w14:paraId="165EEDC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874B4EF" w14:textId="26249E21" w:rsidR="002941B2" w:rsidRPr="00F10A7B" w:rsidRDefault="002941B2" w:rsidP="002941B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  <w:r>
              <w:rPr>
                <w:sz w:val="30"/>
                <w:szCs w:val="30"/>
                <w:cs/>
              </w:rPr>
              <w:t>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4E0153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5B873" w14:textId="19272A4D" w:rsidR="002941B2" w:rsidRPr="00F10A7B" w:rsidRDefault="00877D76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0C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30"/>
                <w:szCs w:val="30"/>
              </w:rPr>
              <w:t>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F1D1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3690D4" w14:textId="003E881B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2941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877</w:t>
            </w:r>
          </w:p>
        </w:tc>
      </w:tr>
      <w:tr w:rsidR="002941B2" w:rsidRPr="00F10A7B" w14:paraId="3B0AE89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7AC85DA" w14:textId="77777777" w:rsidR="002941B2" w:rsidRPr="00F10A7B" w:rsidRDefault="002941B2" w:rsidP="002941B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7E1B9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B54C4" w14:textId="35353B15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FC5E2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169" w14:textId="64A1EB9D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057DE0" w:rsidRPr="00057DE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</w:tr>
      <w:tr w:rsidR="002941B2" w:rsidRPr="00F10A7B" w14:paraId="02B6DC7D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C8A7CBE" w14:textId="77777777" w:rsidR="002941B2" w:rsidRPr="00F10A7B" w:rsidRDefault="002941B2" w:rsidP="002941B2">
            <w:pPr>
              <w:rPr>
                <w:b/>
                <w:bCs/>
                <w:sz w:val="30"/>
                <w:szCs w:val="30"/>
                <w:cs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05738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EE326" w14:textId="0E0D4F06" w:rsidR="002941B2" w:rsidRPr="00955D99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F97C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="00794C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D008C" w14:textId="77777777" w:rsidR="002941B2" w:rsidRPr="00955D99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AC93D" w14:textId="22D8CF4A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</w:t>
            </w:r>
            <w:r w:rsidR="002941B2" w:rsidRPr="00955D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410</w:t>
            </w:r>
          </w:p>
        </w:tc>
      </w:tr>
      <w:tr w:rsidR="00C94D56" w:rsidRPr="00F10A7B" w14:paraId="05FCB21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C356B25" w14:textId="77777777" w:rsidR="00C94D56" w:rsidRPr="00F10A7B" w:rsidRDefault="00C94D56" w:rsidP="00C94D56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C4C1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DF5962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4CE56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C6287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94D56" w:rsidRPr="00F10A7B" w14:paraId="31373F2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A498036" w14:textId="77777777" w:rsidR="00C94D56" w:rsidRPr="00F10A7B" w:rsidRDefault="00C94D56" w:rsidP="00C94D56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C87F9F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AEBC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0301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1CB5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1B2" w:rsidRPr="00F10A7B" w14:paraId="635D28C2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F7E3DCB" w14:textId="77777777" w:rsidR="002941B2" w:rsidRPr="00F10A7B" w:rsidRDefault="002941B2" w:rsidP="002941B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1555F0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8CB6" w14:textId="7EE83B69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0C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9089F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81D3" w14:textId="5E4344FB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="002941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307</w:t>
            </w:r>
          </w:p>
        </w:tc>
      </w:tr>
      <w:tr w:rsidR="002941B2" w:rsidRPr="00F10A7B" w14:paraId="735AEB9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7F181A9" w14:textId="77777777" w:rsidR="002941B2" w:rsidRPr="00F10A7B" w:rsidRDefault="002941B2" w:rsidP="002941B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07D914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FC64E" w14:textId="502D1EB4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0C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89B5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AC9C2" w14:textId="2DEECAC5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2941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color w:val="000000"/>
                <w:sz w:val="30"/>
                <w:szCs w:val="30"/>
              </w:rPr>
              <w:t>103</w:t>
            </w:r>
          </w:p>
        </w:tc>
      </w:tr>
      <w:tr w:rsidR="002941B2" w:rsidRPr="00F10A7B" w14:paraId="6EAB727A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20E0BEE" w14:textId="77777777" w:rsidR="002941B2" w:rsidRPr="00F10A7B" w:rsidRDefault="002941B2" w:rsidP="002941B2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C62EE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C2A84" w14:textId="74151897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</w:t>
            </w:r>
            <w:r w:rsidR="000C60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7E3A5" w14:textId="77777777" w:rsidR="002941B2" w:rsidRPr="00F10A7B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4F4AE" w14:textId="756A3DEC" w:rsidR="002941B2" w:rsidRPr="00F10A7B" w:rsidRDefault="00057DE0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</w:t>
            </w:r>
            <w:r w:rsidR="002941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410</w:t>
            </w:r>
          </w:p>
        </w:tc>
      </w:tr>
    </w:tbl>
    <w:p w14:paraId="4253A629" w14:textId="77777777" w:rsidR="00C94D56" w:rsidRPr="00F10A7B" w:rsidRDefault="00C94D56" w:rsidP="00C94D56">
      <w:pPr>
        <w:ind w:left="540"/>
        <w:jc w:val="thaiDistribute"/>
        <w:rPr>
          <w:rFonts w:ascii="Angsana New" w:hAnsi="Angsana New"/>
          <w:sz w:val="20"/>
          <w:szCs w:val="20"/>
          <w:lang w:val="en-AU"/>
        </w:rPr>
      </w:pPr>
    </w:p>
    <w:p w14:paraId="4AB57995" w14:textId="77777777" w:rsidR="00060CF9" w:rsidRPr="00AC365B" w:rsidRDefault="00060CF9" w:rsidP="005D0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AC365B">
        <w:rPr>
          <w:rFonts w:ascii="Angsana New" w:hAnsi="Angsana New"/>
          <w:sz w:val="30"/>
          <w:szCs w:val="30"/>
          <w:cs/>
          <w:lang w:val="en-AU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62A9D" w14:textId="77777777" w:rsidR="00060CF9" w:rsidRPr="00BC2E5C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9D8894" w14:textId="64EC7125" w:rsidR="00060CF9" w:rsidRPr="00AC365B" w:rsidRDefault="00060CF9" w:rsidP="005D0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กระทบยอดขาดทุนของส่วนงานที่รายงาน</w:t>
      </w:r>
    </w:p>
    <w:p w14:paraId="7672EDB7" w14:textId="77777777" w:rsidR="00C94D56" w:rsidRPr="008741A3" w:rsidRDefault="00C94D56" w:rsidP="00C9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416482" w:rsidRPr="0068584C" w14:paraId="6BF86538" w14:textId="77777777" w:rsidTr="00316E4D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9886821" w14:textId="77777777" w:rsidR="00416482" w:rsidRPr="0068584C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F6D8B" w14:textId="77777777" w:rsidR="00416482" w:rsidRPr="0068584C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0A720" w14:textId="58021D16" w:rsidR="00416482" w:rsidRPr="00416482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4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4D56" w:rsidRPr="0068584C" w14:paraId="262145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21669E3" w14:textId="533D2590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57DE0" w:rsidRPr="00057D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8EC3A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B40D8" w14:textId="0A34D2C9" w:rsidR="00C94D56" w:rsidRPr="0068584C" w:rsidRDefault="00057DE0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54CC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C8BDAB" w14:textId="0562C58E" w:rsidR="00C94D56" w:rsidRPr="0068584C" w:rsidRDefault="00057DE0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94D56" w:rsidRPr="0068584C" w14:paraId="07057F07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57CCD1B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D56B28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CE261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68584C" w14:paraId="3FC8536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8E6F692" w14:textId="5DBD89CE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8E46BC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C7257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B377D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8CA5FA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1B2" w:rsidRPr="0068584C" w14:paraId="152EA2C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335036C" w14:textId="77777777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รวมขาดทุนก่อนภาษีเงินได้จากส่วนงานที่รายงาน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0E7A8" w14:textId="77777777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3CBF6" w14:textId="3FABF155" w:rsidR="002941B2" w:rsidRPr="0068584C" w:rsidRDefault="000C60FD" w:rsidP="00A9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30"/>
                <w:szCs w:val="30"/>
              </w:rPr>
              <w:t>513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46220" w14:textId="77777777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F54397" w14:textId="4B068251" w:rsidR="002941B2" w:rsidRPr="0068584C" w:rsidRDefault="002941B2" w:rsidP="00A9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41B2" w:rsidRPr="0068584C" w14:paraId="188521D0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27FC4B" w14:textId="21B1D500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  <w:r w:rsidR="004D722B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06AC13" w14:textId="77777777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44524" w14:textId="2159A27D" w:rsidR="002941B2" w:rsidRPr="0068584C" w:rsidRDefault="000C60FD" w:rsidP="00A9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color w:val="000000"/>
                <w:sz w:val="30"/>
                <w:szCs w:val="30"/>
              </w:rPr>
              <w:t>456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D7A07" w14:textId="77777777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F3371" w14:textId="6402EEC9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941B2" w:rsidRPr="0068584C" w14:paraId="645B768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66EDF09" w14:textId="77777777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6F3822" w14:textId="77777777" w:rsidR="002941B2" w:rsidRPr="0068584C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93E5B" w14:textId="74A8F8CB" w:rsidR="002941B2" w:rsidRPr="00B06015" w:rsidRDefault="000C60FD" w:rsidP="00A9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9DFE8" w14:textId="77777777" w:rsidR="002941B2" w:rsidRPr="00B06015" w:rsidRDefault="002941B2" w:rsidP="0029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F9F9F" w14:textId="47DE9E2A" w:rsidR="002941B2" w:rsidRPr="0068584C" w:rsidRDefault="002941B2" w:rsidP="00A9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0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</w:t>
            </w:r>
            <w:r w:rsidRPr="00B060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238</w:t>
            </w:r>
            <w:r w:rsidRPr="00B060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43B10C04" w14:textId="77777777" w:rsidR="00060CF9" w:rsidRPr="00AC365B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444F68" w14:textId="13E78F3E" w:rsidR="00A46EAE" w:rsidRPr="00AC365B" w:rsidRDefault="00A4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0A98D12" w14:textId="15BD85E0" w:rsidR="0073416E" w:rsidRPr="00ED235E" w:rsidRDefault="0073416E" w:rsidP="00014D3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2C599E6" w14:textId="7C72F4AF" w:rsidR="00607B29" w:rsidRDefault="00607B29" w:rsidP="00607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6121CFFE" w14:textId="714FFDE3" w:rsidR="00B66794" w:rsidRPr="00B66794" w:rsidRDefault="00B66794" w:rsidP="00607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67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576F589" w14:textId="77777777" w:rsidR="00B66794" w:rsidRDefault="00B66794" w:rsidP="00607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05A62A2D" w14:textId="3AEC8D11" w:rsidR="004A66F9" w:rsidRPr="004A66F9" w:rsidRDefault="004A66F9" w:rsidP="00607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4A66F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A66F9">
        <w:rPr>
          <w:rFonts w:ascii="Angsana New" w:hAnsi="Angsana New"/>
          <w:sz w:val="30"/>
          <w:szCs w:val="30"/>
        </w:rPr>
        <w:t xml:space="preserve">31 </w:t>
      </w:r>
      <w:r w:rsidRPr="004A66F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A66F9">
        <w:rPr>
          <w:rFonts w:ascii="Angsana New" w:hAnsi="Angsana New"/>
          <w:sz w:val="30"/>
          <w:szCs w:val="30"/>
        </w:rPr>
        <w:t xml:space="preserve">2564 </w:t>
      </w:r>
      <w:r w:rsidRPr="004A66F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A66F9">
        <w:rPr>
          <w:rFonts w:ascii="Angsana New" w:hAnsi="Angsana New"/>
          <w:sz w:val="30"/>
          <w:szCs w:val="30"/>
        </w:rPr>
        <w:t xml:space="preserve">31 </w:t>
      </w:r>
      <w:r w:rsidRPr="004A66F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A66F9">
        <w:rPr>
          <w:rFonts w:ascii="Angsana New" w:hAnsi="Angsana New"/>
          <w:sz w:val="30"/>
          <w:szCs w:val="30"/>
        </w:rPr>
        <w:t xml:space="preserve">2563 </w:t>
      </w:r>
      <w:r w:rsidRPr="004A66F9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3199BBFF" w14:textId="168A78CB" w:rsidR="00C41D80" w:rsidRPr="004A66F9" w:rsidRDefault="00C41D80" w:rsidP="004A66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  <w:cs/>
        </w:rPr>
      </w:pPr>
    </w:p>
    <w:p w14:paraId="380EC221" w14:textId="11ACEA00" w:rsidR="007C36CD" w:rsidRPr="00ED235E" w:rsidRDefault="007C36CD" w:rsidP="0023679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293A4B60" w14:textId="77777777" w:rsidR="007C36CD" w:rsidRPr="004A66F9" w:rsidRDefault="007C36CD" w:rsidP="004A66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77"/>
        <w:gridCol w:w="1433"/>
      </w:tblGrid>
      <w:tr w:rsidR="000C48F7" w:rsidRPr="00466A94" w14:paraId="1C1D5FA1" w14:textId="77777777" w:rsidTr="006A29F5">
        <w:trPr>
          <w:trHeight w:val="407"/>
          <w:tblHeader/>
        </w:trPr>
        <w:tc>
          <w:tcPr>
            <w:tcW w:w="6210" w:type="dxa"/>
            <w:hideMark/>
          </w:tcPr>
          <w:p w14:paraId="5AFA6F32" w14:textId="21C30B7D" w:rsidR="000C48F7" w:rsidRPr="00466A94" w:rsidRDefault="000C48F7" w:rsidP="00236790">
            <w:pPr>
              <w:tabs>
                <w:tab w:val="left" w:pos="162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488B890" w14:textId="77777777" w:rsidR="000C48F7" w:rsidRPr="00466A94" w:rsidRDefault="000C48F7" w:rsidP="0023679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48F7" w:rsidRPr="00466A94" w14:paraId="214D674D" w14:textId="77777777" w:rsidTr="00D976C6">
        <w:trPr>
          <w:trHeight w:val="450"/>
        </w:trPr>
        <w:tc>
          <w:tcPr>
            <w:tcW w:w="6210" w:type="dxa"/>
          </w:tcPr>
          <w:p w14:paraId="5A74C97E" w14:textId="77777777" w:rsidR="000C48F7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DEA6BDF" w14:textId="3A3552C4" w:rsidR="00D57626" w:rsidRPr="00466A94" w:rsidRDefault="00D57626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7DE0" w:rsidRPr="00057D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7DE0" w:rsidRPr="00057D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25396F69" w14:textId="77777777" w:rsidR="00D976C6" w:rsidRDefault="00D976C6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390F53" w14:textId="0F0DF33F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490D974D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hideMark/>
          </w:tcPr>
          <w:p w14:paraId="29724EFF" w14:textId="1436A2BD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D976C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48F7" w:rsidRPr="00466A94" w14:paraId="4794FE37" w14:textId="77777777" w:rsidTr="00D976C6">
        <w:trPr>
          <w:trHeight w:val="450"/>
        </w:trPr>
        <w:tc>
          <w:tcPr>
            <w:tcW w:w="6210" w:type="dxa"/>
          </w:tcPr>
          <w:p w14:paraId="3180C692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344EA176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66A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8F7" w:rsidRPr="00466A94" w14:paraId="209706EE" w14:textId="77777777" w:rsidTr="00D976C6">
        <w:trPr>
          <w:trHeight w:val="450"/>
        </w:trPr>
        <w:tc>
          <w:tcPr>
            <w:tcW w:w="6210" w:type="dxa"/>
            <w:hideMark/>
          </w:tcPr>
          <w:p w14:paraId="39E94F5C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46964BEC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EEB6BDD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7895A991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8F7" w:rsidRPr="00466A94" w14:paraId="30D85B33" w14:textId="77777777" w:rsidTr="00D976C6">
        <w:trPr>
          <w:trHeight w:val="419"/>
        </w:trPr>
        <w:tc>
          <w:tcPr>
            <w:tcW w:w="6210" w:type="dxa"/>
            <w:hideMark/>
          </w:tcPr>
          <w:p w14:paraId="5CF197A0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hideMark/>
          </w:tcPr>
          <w:p w14:paraId="3B52B3AF" w14:textId="73A8279A" w:rsidR="000C48F7" w:rsidRPr="00466A94" w:rsidRDefault="00057DE0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0C48F7" w:rsidRPr="00466A9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277" w:type="dxa"/>
          </w:tcPr>
          <w:p w14:paraId="6EC42341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hideMark/>
          </w:tcPr>
          <w:p w14:paraId="758956EB" w14:textId="77777777" w:rsidR="000C48F7" w:rsidRPr="00466A94" w:rsidRDefault="000C48F7" w:rsidP="00BE0C7F">
            <w:pPr>
              <w:pStyle w:val="acctfourfigures"/>
              <w:tabs>
                <w:tab w:val="clear" w:pos="765"/>
                <w:tab w:val="left" w:pos="600"/>
                <w:tab w:val="decimal" w:pos="690"/>
              </w:tabs>
              <w:spacing w:line="240" w:lineRule="auto"/>
              <w:ind w:left="-83" w:right="-560" w:firstLine="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6A9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48F7" w:rsidRPr="00466A94" w14:paraId="1F974E0D" w14:textId="77777777" w:rsidTr="00D976C6">
        <w:trPr>
          <w:trHeight w:val="419"/>
        </w:trPr>
        <w:tc>
          <w:tcPr>
            <w:tcW w:w="6210" w:type="dxa"/>
            <w:hideMark/>
          </w:tcPr>
          <w:p w14:paraId="772F87AB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440" w:type="dxa"/>
            <w:hideMark/>
          </w:tcPr>
          <w:p w14:paraId="7574AAA5" w14:textId="603C37DC" w:rsidR="000C48F7" w:rsidRPr="00466A94" w:rsidRDefault="00057DE0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C48F7" w:rsidRPr="00466A9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7" w:type="dxa"/>
          </w:tcPr>
          <w:p w14:paraId="17C38224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hideMark/>
          </w:tcPr>
          <w:p w14:paraId="42645ED8" w14:textId="78B3AAB5" w:rsidR="000C48F7" w:rsidRPr="00466A94" w:rsidRDefault="00057DE0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C48F7" w:rsidRPr="00466A9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</w:p>
        </w:tc>
      </w:tr>
      <w:tr w:rsidR="000C48F7" w:rsidRPr="00BE0C7F" w14:paraId="0FC39172" w14:textId="77777777" w:rsidTr="00D976C6">
        <w:trPr>
          <w:trHeight w:val="419"/>
        </w:trPr>
        <w:tc>
          <w:tcPr>
            <w:tcW w:w="6210" w:type="dxa"/>
            <w:hideMark/>
          </w:tcPr>
          <w:p w14:paraId="0A9A0A70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  <w:hideMark/>
          </w:tcPr>
          <w:p w14:paraId="528F29A0" w14:textId="77A1E713" w:rsidR="000C48F7" w:rsidRPr="00466A94" w:rsidRDefault="00057DE0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0C48F7" w:rsidRPr="00466A9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77" w:type="dxa"/>
          </w:tcPr>
          <w:p w14:paraId="593CCF24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hideMark/>
          </w:tcPr>
          <w:p w14:paraId="0CE38720" w14:textId="77777777" w:rsidR="000C48F7" w:rsidRPr="00466A94" w:rsidRDefault="000C48F7" w:rsidP="00BE0C7F">
            <w:pPr>
              <w:pStyle w:val="acctfourfigures"/>
              <w:tabs>
                <w:tab w:val="clear" w:pos="765"/>
                <w:tab w:val="left" w:pos="600"/>
                <w:tab w:val="decimal" w:pos="690"/>
              </w:tabs>
              <w:spacing w:line="240" w:lineRule="auto"/>
              <w:ind w:left="-83" w:right="-560" w:firstLine="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6A9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48F7" w:rsidRPr="00466A94" w14:paraId="3D9F83E8" w14:textId="77777777" w:rsidTr="00D976C6">
        <w:trPr>
          <w:trHeight w:val="419"/>
        </w:trPr>
        <w:tc>
          <w:tcPr>
            <w:tcW w:w="6210" w:type="dxa"/>
            <w:hideMark/>
          </w:tcPr>
          <w:p w14:paraId="5CAF8C71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hideMark/>
          </w:tcPr>
          <w:p w14:paraId="55ABB692" w14:textId="33CC4D2F" w:rsidR="000C48F7" w:rsidRPr="00466A94" w:rsidRDefault="00057DE0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  <w:r w:rsidR="000C48F7" w:rsidRPr="00466A9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77" w:type="dxa"/>
          </w:tcPr>
          <w:p w14:paraId="3787F1FB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hideMark/>
          </w:tcPr>
          <w:p w14:paraId="755AF615" w14:textId="565E2461" w:rsidR="000C48F7" w:rsidRPr="00466A94" w:rsidRDefault="00057DE0" w:rsidP="00236790">
            <w:pPr>
              <w:pStyle w:val="block"/>
              <w:tabs>
                <w:tab w:val="left" w:pos="540"/>
                <w:tab w:val="decimal" w:pos="730"/>
                <w:tab w:val="decimal" w:pos="1154"/>
              </w:tabs>
              <w:spacing w:after="0" w:line="240" w:lineRule="atLeast"/>
              <w:ind w:left="0"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0C48F7" w:rsidRPr="00466A9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</w:p>
        </w:tc>
      </w:tr>
      <w:tr w:rsidR="000C48F7" w:rsidRPr="00466A94" w14:paraId="07088FFA" w14:textId="77777777" w:rsidTr="00D976C6">
        <w:trPr>
          <w:trHeight w:val="419"/>
        </w:trPr>
        <w:tc>
          <w:tcPr>
            <w:tcW w:w="6210" w:type="dxa"/>
            <w:hideMark/>
          </w:tcPr>
          <w:p w14:paraId="2B9433EC" w14:textId="77777777" w:rsidR="000C48F7" w:rsidRPr="00466A94" w:rsidRDefault="000C48F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98BA00" w14:textId="15C6B32F" w:rsidR="000C48F7" w:rsidRPr="00466A94" w:rsidRDefault="00057DE0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111</w:t>
            </w:r>
            <w:r w:rsidR="000C48F7" w:rsidRPr="00466A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984</w:t>
            </w:r>
          </w:p>
        </w:tc>
        <w:tc>
          <w:tcPr>
            <w:tcW w:w="277" w:type="dxa"/>
          </w:tcPr>
          <w:p w14:paraId="512486F6" w14:textId="77777777" w:rsidR="000C48F7" w:rsidRPr="00466A94" w:rsidRDefault="000C48F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5A7A0A" w14:textId="16293361" w:rsidR="000C48F7" w:rsidRPr="00466A94" w:rsidRDefault="00057DE0">
            <w:pPr>
              <w:pStyle w:val="block"/>
              <w:tabs>
                <w:tab w:val="decimal" w:pos="730"/>
                <w:tab w:val="decimal" w:pos="1154"/>
              </w:tabs>
              <w:spacing w:after="0" w:line="240" w:lineRule="atLeast"/>
              <w:ind w:left="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0C48F7" w:rsidRPr="00466A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684</w:t>
            </w:r>
          </w:p>
        </w:tc>
      </w:tr>
    </w:tbl>
    <w:p w14:paraId="60F4070D" w14:textId="6BF95C9D" w:rsidR="00472DD0" w:rsidRDefault="00472DD0" w:rsidP="000C4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6198DAEA" w14:textId="55BD377C" w:rsidR="00464B58" w:rsidRDefault="00464B58" w:rsidP="000652E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64B5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552B336" w14:textId="77777777" w:rsidR="007A38F6" w:rsidRDefault="007A38F6" w:rsidP="007A38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D2F091C" w14:textId="566C2C33" w:rsidR="007A38F6" w:rsidRDefault="007A38F6" w:rsidP="007A38F6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7A38F6">
        <w:rPr>
          <w:rFonts w:ascii="Angsana New" w:hAnsi="Angsana New" w:hint="cs"/>
          <w:i/>
          <w:iCs/>
          <w:sz w:val="30"/>
          <w:szCs w:val="30"/>
          <w:cs/>
        </w:rPr>
        <w:t>การขยายระยะเวลาครบกำหนดการชำระหนี้</w:t>
      </w:r>
      <w:r w:rsidR="004B40EC">
        <w:rPr>
          <w:rFonts w:ascii="Angsana New" w:hAnsi="Angsana New" w:hint="cs"/>
          <w:i/>
          <w:iCs/>
          <w:sz w:val="30"/>
          <w:szCs w:val="30"/>
          <w:cs/>
        </w:rPr>
        <w:t>ของเงินกู้ยืม</w:t>
      </w:r>
    </w:p>
    <w:p w14:paraId="6BC118A8" w14:textId="5DA863AD" w:rsidR="007A38F6" w:rsidRDefault="007A38F6" w:rsidP="007A38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90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67EFD1AB" w14:textId="339284BA" w:rsidR="007A38F6" w:rsidRDefault="007A38F6" w:rsidP="007A38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90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EC2F3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EC2F30">
        <w:rPr>
          <w:rFonts w:ascii="Angsana New" w:hAnsi="Angsana New"/>
          <w:spacing w:val="-4"/>
          <w:sz w:val="30"/>
          <w:szCs w:val="30"/>
        </w:rPr>
        <w:t>11</w:t>
      </w:r>
      <w:r w:rsidRPr="00EC2F30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Pr="00EC2F30">
        <w:rPr>
          <w:rFonts w:ascii="Angsana New" w:hAnsi="Angsana New"/>
          <w:spacing w:val="-4"/>
          <w:sz w:val="30"/>
          <w:szCs w:val="30"/>
        </w:rPr>
        <w:t>2564</w:t>
      </w:r>
      <w:r w:rsidRPr="00EC2F30">
        <w:rPr>
          <w:rFonts w:ascii="Angsana New" w:hAnsi="Angsana New"/>
          <w:spacing w:val="-4"/>
          <w:sz w:val="30"/>
          <w:szCs w:val="30"/>
          <w:cs/>
        </w:rPr>
        <w:t xml:space="preserve"> สัญญากู้ยืมเงินระยะสั้นกับบริษัท</w:t>
      </w:r>
      <w:r w:rsidRPr="00EC2F30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EC2F30">
        <w:rPr>
          <w:rFonts w:ascii="Angsana New" w:hAnsi="Angsana New"/>
          <w:spacing w:val="-4"/>
          <w:sz w:val="30"/>
          <w:szCs w:val="30"/>
        </w:rPr>
        <w:t xml:space="preserve">32.17 </w:t>
      </w:r>
      <w:r w:rsidRPr="00EC2F3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โดยมีอัตราดอกเบี้ยร้อยละ </w:t>
      </w:r>
      <w:r>
        <w:rPr>
          <w:rFonts w:ascii="Angsana New" w:hAnsi="Angsana New"/>
          <w:sz w:val="30"/>
          <w:szCs w:val="30"/>
        </w:rPr>
        <w:t xml:space="preserve">6.00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7A38F6">
        <w:rPr>
          <w:rFonts w:ascii="Angsana New" w:hAnsi="Angsana New"/>
          <w:sz w:val="30"/>
          <w:szCs w:val="30"/>
          <w:cs/>
        </w:rPr>
        <w:t xml:space="preserve">ได้รับการขยายเวลาครบกำหนดชำระหนี้จากผู้ให้กู้ยืมเป็นวันที่ </w:t>
      </w:r>
      <w:r>
        <w:rPr>
          <w:rFonts w:ascii="Angsana New" w:hAnsi="Angsana New"/>
          <w:sz w:val="30"/>
          <w:szCs w:val="30"/>
        </w:rPr>
        <w:t>28</w:t>
      </w:r>
      <w:r w:rsidRPr="007A38F6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2565</w:t>
      </w:r>
    </w:p>
    <w:p w14:paraId="4632779B" w14:textId="77777777" w:rsidR="007A38F6" w:rsidRDefault="007A38F6" w:rsidP="007A38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FEC507E" w14:textId="0082639E" w:rsidR="002B50D9" w:rsidRDefault="002B50D9" w:rsidP="002B50D9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2B50D9">
        <w:rPr>
          <w:rFonts w:ascii="Angsana New" w:hAnsi="Angsana New"/>
          <w:i/>
          <w:iCs/>
          <w:sz w:val="30"/>
          <w:szCs w:val="30"/>
          <w:cs/>
        </w:rPr>
        <w:t>การปรับโครงสร้างทุนของบริษัทย่อยและหนี้สินระหว่างกันภายในกลุ่มบริษัท</w:t>
      </w:r>
    </w:p>
    <w:p w14:paraId="253460A5" w14:textId="77777777" w:rsidR="002B50D9" w:rsidRPr="002B50D9" w:rsidRDefault="002B50D9" w:rsidP="002B50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90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7BFCE04D" w14:textId="390E941F" w:rsidR="001844A3" w:rsidRPr="002B50D9" w:rsidRDefault="002B50D9" w:rsidP="002B50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900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  <w:r w:rsidRPr="002B50D9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CB27B2">
        <w:rPr>
          <w:rFonts w:ascii="Angsana New" w:hAnsi="Angsana New"/>
          <w:sz w:val="30"/>
          <w:szCs w:val="30"/>
        </w:rPr>
        <w:t>14</w:t>
      </w:r>
      <w:r w:rsidRPr="002B50D9">
        <w:rPr>
          <w:rFonts w:ascii="Angsana New" w:hAnsi="Angsana New"/>
          <w:sz w:val="30"/>
          <w:szCs w:val="30"/>
          <w:cs/>
        </w:rPr>
        <w:t xml:space="preserve"> พฤษภาคม </w:t>
      </w:r>
      <w:r w:rsidR="00CB27B2">
        <w:rPr>
          <w:rFonts w:ascii="Angsana New" w:hAnsi="Angsana New"/>
          <w:sz w:val="30"/>
          <w:szCs w:val="30"/>
        </w:rPr>
        <w:t>2564</w:t>
      </w:r>
      <w:r w:rsidRPr="002B50D9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การปรับโครงสร้างทุนของบริษัทย่อยและหนี้สินระหว่างกันภายในกลุ่มบริษัท</w:t>
      </w:r>
    </w:p>
    <w:sectPr w:rsidR="001844A3" w:rsidRPr="002B50D9" w:rsidSect="00B75C63">
      <w:headerReference w:type="default" r:id="rId13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77ED0" w14:textId="77777777" w:rsidR="00A072FE" w:rsidRDefault="00A072FE">
      <w:r>
        <w:separator/>
      </w:r>
    </w:p>
  </w:endnote>
  <w:endnote w:type="continuationSeparator" w:id="0">
    <w:p w14:paraId="01D83E49" w14:textId="77777777" w:rsidR="00A072FE" w:rsidRDefault="00A0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C957E" w14:textId="77777777" w:rsidR="007A38F6" w:rsidRPr="00753031" w:rsidRDefault="007A38F6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0F5E9" w14:textId="77777777" w:rsidR="007A38F6" w:rsidRPr="007916B1" w:rsidRDefault="007A38F6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26A9AF" w14:textId="77777777" w:rsidR="007A38F6" w:rsidRPr="002F7024" w:rsidRDefault="007A38F6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13344" w14:textId="77777777" w:rsidR="007A38F6" w:rsidRPr="00CE24D0" w:rsidRDefault="007A38F6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32899DC" w14:textId="77777777" w:rsidR="007A38F6" w:rsidRPr="00AC7B7C" w:rsidRDefault="007A38F6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A11AF" w14:textId="77777777" w:rsidR="00A072FE" w:rsidRDefault="00A072FE">
      <w:r>
        <w:separator/>
      </w:r>
    </w:p>
  </w:footnote>
  <w:footnote w:type="continuationSeparator" w:id="0">
    <w:p w14:paraId="5125FD7E" w14:textId="77777777" w:rsidR="00A072FE" w:rsidRDefault="00A07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CDFEB" w14:textId="77777777" w:rsidR="007A38F6" w:rsidRPr="00071CA3" w:rsidRDefault="007A38F6" w:rsidP="002F6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F171E1A" w14:textId="4E807652" w:rsidR="007A38F6" w:rsidRPr="00071CA3" w:rsidRDefault="007A38F6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E021FF" w14:textId="19B683FD" w:rsidR="007A38F6" w:rsidRPr="003F3092" w:rsidRDefault="007A38F6" w:rsidP="004849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57DE0">
      <w:rPr>
        <w:rFonts w:ascii="Angsana New" w:hAnsi="Angsana New"/>
        <w:b/>
        <w:bCs/>
        <w:sz w:val="32"/>
        <w:szCs w:val="32"/>
      </w:rPr>
      <w:t>31</w:t>
    </w:r>
    <w:r w:rsidRPr="0022767D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057DE0"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/>
        <w:bCs/>
        <w:sz w:val="30"/>
        <w:szCs w:val="30"/>
        <w:cs/>
      </w:rPr>
      <w:t>)</w:t>
    </w:r>
  </w:p>
  <w:p w14:paraId="7777E2D6" w14:textId="77777777" w:rsidR="007A38F6" w:rsidRPr="00855915" w:rsidRDefault="007A38F6">
    <w:pPr>
      <w:rPr>
        <w:sz w:val="24"/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0BEC5" w14:textId="77777777" w:rsidR="007A38F6" w:rsidRPr="00071CA3" w:rsidRDefault="007A38F6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57634868" w14:textId="64AA5C3F" w:rsidR="007A38F6" w:rsidRPr="00071CA3" w:rsidRDefault="007A38F6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DADEFDE" w14:textId="73DD5F6D" w:rsidR="007A38F6" w:rsidRPr="003F3092" w:rsidRDefault="007A38F6" w:rsidP="00821C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14:paraId="7A93F040" w14:textId="77777777" w:rsidR="007A38F6" w:rsidRPr="000D0888" w:rsidRDefault="007A38F6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54EEA" w14:textId="77777777" w:rsidR="007A38F6" w:rsidRPr="00E66B73" w:rsidRDefault="007A38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3E151EE" w14:textId="0245557D" w:rsidR="007A38F6" w:rsidRPr="00A266E1" w:rsidRDefault="007A38F6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ระหว่างกาลแบบย่อ</w:t>
    </w:r>
  </w:p>
  <w:p w14:paraId="591933F2" w14:textId="18896077" w:rsidR="007A38F6" w:rsidRPr="003F3092" w:rsidRDefault="007A38F6" w:rsidP="00821C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14:paraId="342DFB53" w14:textId="77777777" w:rsidR="007A38F6" w:rsidRDefault="007A38F6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CB9490A"/>
    <w:multiLevelType w:val="hybridMultilevel"/>
    <w:tmpl w:val="99443318"/>
    <w:lvl w:ilvl="0" w:tplc="EB1414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4" w15:restartNumberingAfterBreak="0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1CF65100"/>
    <w:multiLevelType w:val="hybridMultilevel"/>
    <w:tmpl w:val="EA8A6BE2"/>
    <w:lvl w:ilvl="0" w:tplc="E140D0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B0CBB"/>
    <w:multiLevelType w:val="hybridMultilevel"/>
    <w:tmpl w:val="822AFA5A"/>
    <w:lvl w:ilvl="0" w:tplc="9028FBD6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1AD49FF2">
      <w:start w:val="1"/>
      <w:numFmt w:val="thaiLetters"/>
      <w:lvlText w:val="%3)"/>
      <w:lvlJc w:val="left"/>
      <w:pPr>
        <w:ind w:left="2727" w:hanging="180"/>
      </w:pPr>
      <w:rPr>
        <w:rFonts w:hint="default"/>
        <w:b w:val="0"/>
        <w:bCs w:val="0"/>
        <w:sz w:val="30"/>
        <w:szCs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3035FD0"/>
    <w:multiLevelType w:val="hybridMultilevel"/>
    <w:tmpl w:val="2DCE8078"/>
    <w:lvl w:ilvl="0" w:tplc="296A3776"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23D678CB"/>
    <w:multiLevelType w:val="hybridMultilevel"/>
    <w:tmpl w:val="821E43D8"/>
    <w:lvl w:ilvl="0" w:tplc="63EA6C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CE20473"/>
    <w:multiLevelType w:val="hybridMultilevel"/>
    <w:tmpl w:val="EC783846"/>
    <w:lvl w:ilvl="0" w:tplc="0332148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CB35F50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7BF20C9"/>
    <w:multiLevelType w:val="hybridMultilevel"/>
    <w:tmpl w:val="998C31E8"/>
    <w:lvl w:ilvl="0" w:tplc="96386B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46537"/>
    <w:multiLevelType w:val="multilevel"/>
    <w:tmpl w:val="BC92B3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F2D0F"/>
    <w:multiLevelType w:val="hybridMultilevel"/>
    <w:tmpl w:val="CA281560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4F10339"/>
    <w:multiLevelType w:val="hybridMultilevel"/>
    <w:tmpl w:val="42A650FE"/>
    <w:lvl w:ilvl="0" w:tplc="0B98164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DC2751"/>
    <w:multiLevelType w:val="hybridMultilevel"/>
    <w:tmpl w:val="1F06974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3"/>
  </w:num>
  <w:num w:numId="14">
    <w:abstractNumId w:val="23"/>
  </w:num>
  <w:num w:numId="15">
    <w:abstractNumId w:val="26"/>
  </w:num>
  <w:num w:numId="16">
    <w:abstractNumId w:val="10"/>
  </w:num>
  <w:num w:numId="17">
    <w:abstractNumId w:val="34"/>
  </w:num>
  <w:num w:numId="18">
    <w:abstractNumId w:val="12"/>
  </w:num>
  <w:num w:numId="19">
    <w:abstractNumId w:val="14"/>
  </w:num>
  <w:num w:numId="20">
    <w:abstractNumId w:val="32"/>
  </w:num>
  <w:num w:numId="21">
    <w:abstractNumId w:val="22"/>
  </w:num>
  <w:num w:numId="22">
    <w:abstractNumId w:val="30"/>
  </w:num>
  <w:num w:numId="23">
    <w:abstractNumId w:val="15"/>
  </w:num>
  <w:num w:numId="24">
    <w:abstractNumId w:val="29"/>
  </w:num>
  <w:num w:numId="25">
    <w:abstractNumId w:val="13"/>
  </w:num>
  <w:num w:numId="26">
    <w:abstractNumId w:val="17"/>
  </w:num>
  <w:num w:numId="27">
    <w:abstractNumId w:val="28"/>
  </w:num>
  <w:num w:numId="28">
    <w:abstractNumId w:val="31"/>
  </w:num>
  <w:num w:numId="29">
    <w:abstractNumId w:val="37"/>
  </w:num>
  <w:num w:numId="30">
    <w:abstractNumId w:val="25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1"/>
  </w:num>
  <w:num w:numId="34">
    <w:abstractNumId w:val="11"/>
  </w:num>
  <w:num w:numId="35">
    <w:abstractNumId w:val="16"/>
  </w:num>
  <w:num w:numId="36">
    <w:abstractNumId w:val="27"/>
  </w:num>
  <w:num w:numId="37">
    <w:abstractNumId w:val="35"/>
  </w:num>
  <w:num w:numId="38">
    <w:abstractNumId w:val="36"/>
  </w:num>
  <w:num w:numId="39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AEB"/>
    <w:rsid w:val="00000DF2"/>
    <w:rsid w:val="00001062"/>
    <w:rsid w:val="00001091"/>
    <w:rsid w:val="000012A2"/>
    <w:rsid w:val="00001385"/>
    <w:rsid w:val="0000142E"/>
    <w:rsid w:val="000019AF"/>
    <w:rsid w:val="00001A27"/>
    <w:rsid w:val="00001A46"/>
    <w:rsid w:val="00001A62"/>
    <w:rsid w:val="00001B39"/>
    <w:rsid w:val="000022D5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4071"/>
    <w:rsid w:val="000048A5"/>
    <w:rsid w:val="000052FE"/>
    <w:rsid w:val="00005449"/>
    <w:rsid w:val="00005628"/>
    <w:rsid w:val="0000562A"/>
    <w:rsid w:val="00005682"/>
    <w:rsid w:val="000058F6"/>
    <w:rsid w:val="0000596E"/>
    <w:rsid w:val="00005A16"/>
    <w:rsid w:val="00005B3B"/>
    <w:rsid w:val="00005D92"/>
    <w:rsid w:val="000062F0"/>
    <w:rsid w:val="000063D9"/>
    <w:rsid w:val="00006422"/>
    <w:rsid w:val="00006488"/>
    <w:rsid w:val="00006499"/>
    <w:rsid w:val="00006C56"/>
    <w:rsid w:val="00007083"/>
    <w:rsid w:val="000076F5"/>
    <w:rsid w:val="00007780"/>
    <w:rsid w:val="00007C5B"/>
    <w:rsid w:val="00007CF9"/>
    <w:rsid w:val="00007F68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291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6BA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B2A"/>
    <w:rsid w:val="00014D3C"/>
    <w:rsid w:val="00014D93"/>
    <w:rsid w:val="00015241"/>
    <w:rsid w:val="000154F9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4D"/>
    <w:rsid w:val="00016AFB"/>
    <w:rsid w:val="00016B39"/>
    <w:rsid w:val="00016B98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78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0B8"/>
    <w:rsid w:val="00021589"/>
    <w:rsid w:val="00021BA2"/>
    <w:rsid w:val="00021CD4"/>
    <w:rsid w:val="00021D0E"/>
    <w:rsid w:val="00021F12"/>
    <w:rsid w:val="000221BA"/>
    <w:rsid w:val="0002244C"/>
    <w:rsid w:val="0002255F"/>
    <w:rsid w:val="0002284C"/>
    <w:rsid w:val="0002290B"/>
    <w:rsid w:val="00022B08"/>
    <w:rsid w:val="00022CF4"/>
    <w:rsid w:val="00022DFC"/>
    <w:rsid w:val="00022E4A"/>
    <w:rsid w:val="0002311B"/>
    <w:rsid w:val="00023338"/>
    <w:rsid w:val="00023527"/>
    <w:rsid w:val="00023970"/>
    <w:rsid w:val="000239D0"/>
    <w:rsid w:val="000242C3"/>
    <w:rsid w:val="00024601"/>
    <w:rsid w:val="000246AF"/>
    <w:rsid w:val="00024976"/>
    <w:rsid w:val="00024CEE"/>
    <w:rsid w:val="00024F50"/>
    <w:rsid w:val="000252A9"/>
    <w:rsid w:val="000252BF"/>
    <w:rsid w:val="00025310"/>
    <w:rsid w:val="00025352"/>
    <w:rsid w:val="0002539B"/>
    <w:rsid w:val="000254DB"/>
    <w:rsid w:val="000256A5"/>
    <w:rsid w:val="00025941"/>
    <w:rsid w:val="00025CF5"/>
    <w:rsid w:val="00025D4C"/>
    <w:rsid w:val="00026169"/>
    <w:rsid w:val="0002656A"/>
    <w:rsid w:val="0002674C"/>
    <w:rsid w:val="00026BE1"/>
    <w:rsid w:val="0002700E"/>
    <w:rsid w:val="000272E6"/>
    <w:rsid w:val="00027494"/>
    <w:rsid w:val="0002797C"/>
    <w:rsid w:val="00027ABE"/>
    <w:rsid w:val="00027E5C"/>
    <w:rsid w:val="00027E8D"/>
    <w:rsid w:val="00030466"/>
    <w:rsid w:val="0003047C"/>
    <w:rsid w:val="00030845"/>
    <w:rsid w:val="00030BBF"/>
    <w:rsid w:val="00030ED3"/>
    <w:rsid w:val="00030F19"/>
    <w:rsid w:val="00030FE7"/>
    <w:rsid w:val="000310D3"/>
    <w:rsid w:val="0003114D"/>
    <w:rsid w:val="000313AF"/>
    <w:rsid w:val="00031619"/>
    <w:rsid w:val="0003176E"/>
    <w:rsid w:val="00031A08"/>
    <w:rsid w:val="00031A1A"/>
    <w:rsid w:val="00031C37"/>
    <w:rsid w:val="00031DBF"/>
    <w:rsid w:val="00031F8D"/>
    <w:rsid w:val="000320A2"/>
    <w:rsid w:val="000322D6"/>
    <w:rsid w:val="00032346"/>
    <w:rsid w:val="000324DF"/>
    <w:rsid w:val="000327E5"/>
    <w:rsid w:val="00032918"/>
    <w:rsid w:val="00032C58"/>
    <w:rsid w:val="00032DD3"/>
    <w:rsid w:val="000333D8"/>
    <w:rsid w:val="0003354B"/>
    <w:rsid w:val="000336BA"/>
    <w:rsid w:val="0003374D"/>
    <w:rsid w:val="0003375F"/>
    <w:rsid w:val="00033819"/>
    <w:rsid w:val="000339FD"/>
    <w:rsid w:val="00033C92"/>
    <w:rsid w:val="000342DC"/>
    <w:rsid w:val="00034301"/>
    <w:rsid w:val="000343E7"/>
    <w:rsid w:val="000348C2"/>
    <w:rsid w:val="00034954"/>
    <w:rsid w:val="00034A07"/>
    <w:rsid w:val="00034BB8"/>
    <w:rsid w:val="00034C10"/>
    <w:rsid w:val="00034CEA"/>
    <w:rsid w:val="00034E18"/>
    <w:rsid w:val="00034F33"/>
    <w:rsid w:val="00034FD6"/>
    <w:rsid w:val="000352CE"/>
    <w:rsid w:val="0003532E"/>
    <w:rsid w:val="0003554B"/>
    <w:rsid w:val="0003564F"/>
    <w:rsid w:val="000359BE"/>
    <w:rsid w:val="000359C7"/>
    <w:rsid w:val="000359DC"/>
    <w:rsid w:val="00035AB8"/>
    <w:rsid w:val="00035EFE"/>
    <w:rsid w:val="00035F3B"/>
    <w:rsid w:val="00035F6D"/>
    <w:rsid w:val="00036130"/>
    <w:rsid w:val="000361D8"/>
    <w:rsid w:val="0003629D"/>
    <w:rsid w:val="000362B1"/>
    <w:rsid w:val="000364B9"/>
    <w:rsid w:val="000364E2"/>
    <w:rsid w:val="00036929"/>
    <w:rsid w:val="00036BEC"/>
    <w:rsid w:val="00036E17"/>
    <w:rsid w:val="00036F95"/>
    <w:rsid w:val="0003704C"/>
    <w:rsid w:val="000374FD"/>
    <w:rsid w:val="0003764C"/>
    <w:rsid w:val="00037A19"/>
    <w:rsid w:val="00037B8C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1233"/>
    <w:rsid w:val="000413F1"/>
    <w:rsid w:val="00041565"/>
    <w:rsid w:val="0004164F"/>
    <w:rsid w:val="0004184D"/>
    <w:rsid w:val="00041A52"/>
    <w:rsid w:val="00041B29"/>
    <w:rsid w:val="00041E6E"/>
    <w:rsid w:val="00041EB5"/>
    <w:rsid w:val="0004206D"/>
    <w:rsid w:val="00042209"/>
    <w:rsid w:val="00042286"/>
    <w:rsid w:val="0004274A"/>
    <w:rsid w:val="00042842"/>
    <w:rsid w:val="000429D6"/>
    <w:rsid w:val="00042AD7"/>
    <w:rsid w:val="00042B40"/>
    <w:rsid w:val="00042CCB"/>
    <w:rsid w:val="00042D6A"/>
    <w:rsid w:val="00042EE6"/>
    <w:rsid w:val="00042EE8"/>
    <w:rsid w:val="00043054"/>
    <w:rsid w:val="000434EE"/>
    <w:rsid w:val="000435BC"/>
    <w:rsid w:val="000435D3"/>
    <w:rsid w:val="000436A4"/>
    <w:rsid w:val="00043770"/>
    <w:rsid w:val="00043A5B"/>
    <w:rsid w:val="00043C06"/>
    <w:rsid w:val="00043E05"/>
    <w:rsid w:val="00043E2A"/>
    <w:rsid w:val="000442B3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612"/>
    <w:rsid w:val="0004591E"/>
    <w:rsid w:val="000459E9"/>
    <w:rsid w:val="00045A57"/>
    <w:rsid w:val="00045A92"/>
    <w:rsid w:val="00045D7E"/>
    <w:rsid w:val="00045ECF"/>
    <w:rsid w:val="0004629C"/>
    <w:rsid w:val="000465D1"/>
    <w:rsid w:val="000465F4"/>
    <w:rsid w:val="00046696"/>
    <w:rsid w:val="00046C8D"/>
    <w:rsid w:val="00046D99"/>
    <w:rsid w:val="00046E53"/>
    <w:rsid w:val="00046F76"/>
    <w:rsid w:val="00046FE8"/>
    <w:rsid w:val="00047125"/>
    <w:rsid w:val="00047256"/>
    <w:rsid w:val="00047389"/>
    <w:rsid w:val="000474B6"/>
    <w:rsid w:val="00047622"/>
    <w:rsid w:val="00047C73"/>
    <w:rsid w:val="00047D70"/>
    <w:rsid w:val="00047D8B"/>
    <w:rsid w:val="00047ED2"/>
    <w:rsid w:val="00047F6C"/>
    <w:rsid w:val="00050583"/>
    <w:rsid w:val="00050828"/>
    <w:rsid w:val="00050A99"/>
    <w:rsid w:val="00050C53"/>
    <w:rsid w:val="00050E8E"/>
    <w:rsid w:val="00051083"/>
    <w:rsid w:val="00051158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2A91"/>
    <w:rsid w:val="00053015"/>
    <w:rsid w:val="00053733"/>
    <w:rsid w:val="00053B60"/>
    <w:rsid w:val="00053BD5"/>
    <w:rsid w:val="00053D00"/>
    <w:rsid w:val="00053D6E"/>
    <w:rsid w:val="00053DAB"/>
    <w:rsid w:val="00053DDD"/>
    <w:rsid w:val="00053E50"/>
    <w:rsid w:val="00053EA2"/>
    <w:rsid w:val="0005425D"/>
    <w:rsid w:val="00054312"/>
    <w:rsid w:val="00054588"/>
    <w:rsid w:val="0005460B"/>
    <w:rsid w:val="00054745"/>
    <w:rsid w:val="00055437"/>
    <w:rsid w:val="000554B8"/>
    <w:rsid w:val="00055882"/>
    <w:rsid w:val="00055E52"/>
    <w:rsid w:val="000560C8"/>
    <w:rsid w:val="00056175"/>
    <w:rsid w:val="000561AA"/>
    <w:rsid w:val="00056274"/>
    <w:rsid w:val="00056335"/>
    <w:rsid w:val="000566A5"/>
    <w:rsid w:val="00056DD7"/>
    <w:rsid w:val="00056FB9"/>
    <w:rsid w:val="00057122"/>
    <w:rsid w:val="00057135"/>
    <w:rsid w:val="0005749E"/>
    <w:rsid w:val="000578E0"/>
    <w:rsid w:val="00057A15"/>
    <w:rsid w:val="00057ADA"/>
    <w:rsid w:val="00057DE0"/>
    <w:rsid w:val="00057E88"/>
    <w:rsid w:val="000602DB"/>
    <w:rsid w:val="00060383"/>
    <w:rsid w:val="000604F7"/>
    <w:rsid w:val="000608D4"/>
    <w:rsid w:val="000608F3"/>
    <w:rsid w:val="00060918"/>
    <w:rsid w:val="00060CF9"/>
    <w:rsid w:val="000612BE"/>
    <w:rsid w:val="00061367"/>
    <w:rsid w:val="00061780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6FF"/>
    <w:rsid w:val="0006274E"/>
    <w:rsid w:val="0006279B"/>
    <w:rsid w:val="0006284F"/>
    <w:rsid w:val="00062888"/>
    <w:rsid w:val="00062A42"/>
    <w:rsid w:val="000632AF"/>
    <w:rsid w:val="000634DB"/>
    <w:rsid w:val="00063E9C"/>
    <w:rsid w:val="00063FFB"/>
    <w:rsid w:val="000640D5"/>
    <w:rsid w:val="0006460E"/>
    <w:rsid w:val="000647B3"/>
    <w:rsid w:val="000647F8"/>
    <w:rsid w:val="000648C8"/>
    <w:rsid w:val="000648D5"/>
    <w:rsid w:val="00064996"/>
    <w:rsid w:val="000649E3"/>
    <w:rsid w:val="00064B02"/>
    <w:rsid w:val="00064D98"/>
    <w:rsid w:val="00064E91"/>
    <w:rsid w:val="000651A1"/>
    <w:rsid w:val="000651F3"/>
    <w:rsid w:val="000652ED"/>
    <w:rsid w:val="000654B6"/>
    <w:rsid w:val="000654D3"/>
    <w:rsid w:val="0006559E"/>
    <w:rsid w:val="00065947"/>
    <w:rsid w:val="00065A5B"/>
    <w:rsid w:val="00065B6B"/>
    <w:rsid w:val="000661E2"/>
    <w:rsid w:val="00066212"/>
    <w:rsid w:val="000662C9"/>
    <w:rsid w:val="00066370"/>
    <w:rsid w:val="00066625"/>
    <w:rsid w:val="00066852"/>
    <w:rsid w:val="000668A7"/>
    <w:rsid w:val="00066A80"/>
    <w:rsid w:val="00066DA8"/>
    <w:rsid w:val="00067056"/>
    <w:rsid w:val="00067062"/>
    <w:rsid w:val="0006716F"/>
    <w:rsid w:val="000674A8"/>
    <w:rsid w:val="0006761C"/>
    <w:rsid w:val="0006764D"/>
    <w:rsid w:val="00067658"/>
    <w:rsid w:val="000677DF"/>
    <w:rsid w:val="0006791F"/>
    <w:rsid w:val="0006799D"/>
    <w:rsid w:val="00067B5B"/>
    <w:rsid w:val="00067DBE"/>
    <w:rsid w:val="00067F44"/>
    <w:rsid w:val="00070054"/>
    <w:rsid w:val="0007031D"/>
    <w:rsid w:val="0007047B"/>
    <w:rsid w:val="000706C7"/>
    <w:rsid w:val="0007075F"/>
    <w:rsid w:val="000707C2"/>
    <w:rsid w:val="000707D9"/>
    <w:rsid w:val="00070898"/>
    <w:rsid w:val="000709CB"/>
    <w:rsid w:val="00070BC6"/>
    <w:rsid w:val="00070CA0"/>
    <w:rsid w:val="00070D5A"/>
    <w:rsid w:val="00071605"/>
    <w:rsid w:val="00071ADA"/>
    <w:rsid w:val="00071B7B"/>
    <w:rsid w:val="00071B82"/>
    <w:rsid w:val="00071CA3"/>
    <w:rsid w:val="00071E45"/>
    <w:rsid w:val="00071E61"/>
    <w:rsid w:val="00071E72"/>
    <w:rsid w:val="0007213A"/>
    <w:rsid w:val="00072290"/>
    <w:rsid w:val="00072357"/>
    <w:rsid w:val="00072C13"/>
    <w:rsid w:val="00072CDE"/>
    <w:rsid w:val="000730A5"/>
    <w:rsid w:val="000737E9"/>
    <w:rsid w:val="00073898"/>
    <w:rsid w:val="00073A39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B3F"/>
    <w:rsid w:val="000750F7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B1"/>
    <w:rsid w:val="000771EA"/>
    <w:rsid w:val="000776A9"/>
    <w:rsid w:val="000777BB"/>
    <w:rsid w:val="000777C2"/>
    <w:rsid w:val="000779B1"/>
    <w:rsid w:val="00077C97"/>
    <w:rsid w:val="00077CAF"/>
    <w:rsid w:val="00077CB6"/>
    <w:rsid w:val="00077E06"/>
    <w:rsid w:val="00077E5C"/>
    <w:rsid w:val="00077F3F"/>
    <w:rsid w:val="00077FF5"/>
    <w:rsid w:val="00080105"/>
    <w:rsid w:val="00080546"/>
    <w:rsid w:val="00080553"/>
    <w:rsid w:val="00080588"/>
    <w:rsid w:val="000806C2"/>
    <w:rsid w:val="00080787"/>
    <w:rsid w:val="00080900"/>
    <w:rsid w:val="0008095B"/>
    <w:rsid w:val="000809AF"/>
    <w:rsid w:val="00080F97"/>
    <w:rsid w:val="0008116B"/>
    <w:rsid w:val="00081568"/>
    <w:rsid w:val="000818F4"/>
    <w:rsid w:val="00081954"/>
    <w:rsid w:val="0008199E"/>
    <w:rsid w:val="00081BFB"/>
    <w:rsid w:val="00081FC8"/>
    <w:rsid w:val="00082093"/>
    <w:rsid w:val="000820EA"/>
    <w:rsid w:val="000821A2"/>
    <w:rsid w:val="00082352"/>
    <w:rsid w:val="000823A8"/>
    <w:rsid w:val="00082455"/>
    <w:rsid w:val="00082806"/>
    <w:rsid w:val="0008293E"/>
    <w:rsid w:val="00082C3E"/>
    <w:rsid w:val="00082F9E"/>
    <w:rsid w:val="000830D0"/>
    <w:rsid w:val="000832C3"/>
    <w:rsid w:val="000837A5"/>
    <w:rsid w:val="00083970"/>
    <w:rsid w:val="00083A91"/>
    <w:rsid w:val="00083BD3"/>
    <w:rsid w:val="00083CA4"/>
    <w:rsid w:val="00083DBA"/>
    <w:rsid w:val="00083DDB"/>
    <w:rsid w:val="00083EDC"/>
    <w:rsid w:val="00084149"/>
    <w:rsid w:val="000841E8"/>
    <w:rsid w:val="000843FA"/>
    <w:rsid w:val="000845C7"/>
    <w:rsid w:val="000847B5"/>
    <w:rsid w:val="00084A02"/>
    <w:rsid w:val="00084BB1"/>
    <w:rsid w:val="00084E30"/>
    <w:rsid w:val="00084FCA"/>
    <w:rsid w:val="0008523A"/>
    <w:rsid w:val="00085638"/>
    <w:rsid w:val="00085B20"/>
    <w:rsid w:val="00085CD9"/>
    <w:rsid w:val="00085E24"/>
    <w:rsid w:val="0008628C"/>
    <w:rsid w:val="0008635C"/>
    <w:rsid w:val="00086418"/>
    <w:rsid w:val="00086531"/>
    <w:rsid w:val="000867AA"/>
    <w:rsid w:val="000868C2"/>
    <w:rsid w:val="00086984"/>
    <w:rsid w:val="00086A2D"/>
    <w:rsid w:val="00086D70"/>
    <w:rsid w:val="00086DC1"/>
    <w:rsid w:val="00086E2A"/>
    <w:rsid w:val="00086F78"/>
    <w:rsid w:val="000870FE"/>
    <w:rsid w:val="00087462"/>
    <w:rsid w:val="000875AC"/>
    <w:rsid w:val="00087836"/>
    <w:rsid w:val="00087963"/>
    <w:rsid w:val="000879E9"/>
    <w:rsid w:val="000879FE"/>
    <w:rsid w:val="00087D22"/>
    <w:rsid w:val="00087EF4"/>
    <w:rsid w:val="00090095"/>
    <w:rsid w:val="000907C3"/>
    <w:rsid w:val="00091066"/>
    <w:rsid w:val="00091347"/>
    <w:rsid w:val="000917D6"/>
    <w:rsid w:val="00091C47"/>
    <w:rsid w:val="00091E36"/>
    <w:rsid w:val="00091F4C"/>
    <w:rsid w:val="00092105"/>
    <w:rsid w:val="00092193"/>
    <w:rsid w:val="0009285A"/>
    <w:rsid w:val="000928A3"/>
    <w:rsid w:val="00092944"/>
    <w:rsid w:val="0009297E"/>
    <w:rsid w:val="00092D67"/>
    <w:rsid w:val="0009333E"/>
    <w:rsid w:val="00093389"/>
    <w:rsid w:val="00093646"/>
    <w:rsid w:val="00093736"/>
    <w:rsid w:val="000938A9"/>
    <w:rsid w:val="00093AD9"/>
    <w:rsid w:val="00093B27"/>
    <w:rsid w:val="00093E33"/>
    <w:rsid w:val="00093F6B"/>
    <w:rsid w:val="0009417A"/>
    <w:rsid w:val="0009419B"/>
    <w:rsid w:val="00094447"/>
    <w:rsid w:val="00094503"/>
    <w:rsid w:val="000945CD"/>
    <w:rsid w:val="000946A9"/>
    <w:rsid w:val="00094894"/>
    <w:rsid w:val="00094BD7"/>
    <w:rsid w:val="00094F18"/>
    <w:rsid w:val="000950D5"/>
    <w:rsid w:val="0009518B"/>
    <w:rsid w:val="000951B7"/>
    <w:rsid w:val="00095223"/>
    <w:rsid w:val="00095454"/>
    <w:rsid w:val="00095820"/>
    <w:rsid w:val="00095A5B"/>
    <w:rsid w:val="00095B84"/>
    <w:rsid w:val="00095D82"/>
    <w:rsid w:val="00095EBE"/>
    <w:rsid w:val="00095F51"/>
    <w:rsid w:val="0009623F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6EC5"/>
    <w:rsid w:val="0009702F"/>
    <w:rsid w:val="0009727C"/>
    <w:rsid w:val="0009745D"/>
    <w:rsid w:val="000975DE"/>
    <w:rsid w:val="0009782D"/>
    <w:rsid w:val="00097C53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11F4"/>
    <w:rsid w:val="000A12A9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7D4"/>
    <w:rsid w:val="000A2861"/>
    <w:rsid w:val="000A2FB5"/>
    <w:rsid w:val="000A3088"/>
    <w:rsid w:val="000A30FC"/>
    <w:rsid w:val="000A32AC"/>
    <w:rsid w:val="000A32B0"/>
    <w:rsid w:val="000A3329"/>
    <w:rsid w:val="000A348F"/>
    <w:rsid w:val="000A391E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E6D"/>
    <w:rsid w:val="000A50D3"/>
    <w:rsid w:val="000A52D8"/>
    <w:rsid w:val="000A544F"/>
    <w:rsid w:val="000A56DE"/>
    <w:rsid w:val="000A57D2"/>
    <w:rsid w:val="000A598F"/>
    <w:rsid w:val="000A62A0"/>
    <w:rsid w:val="000A630F"/>
    <w:rsid w:val="000A65F1"/>
    <w:rsid w:val="000A683F"/>
    <w:rsid w:val="000A6A51"/>
    <w:rsid w:val="000A6C7A"/>
    <w:rsid w:val="000A71D8"/>
    <w:rsid w:val="000A7646"/>
    <w:rsid w:val="000A76C9"/>
    <w:rsid w:val="000A7D4E"/>
    <w:rsid w:val="000A7D9F"/>
    <w:rsid w:val="000A7E06"/>
    <w:rsid w:val="000A7FA6"/>
    <w:rsid w:val="000B0173"/>
    <w:rsid w:val="000B02BF"/>
    <w:rsid w:val="000B035A"/>
    <w:rsid w:val="000B0CC4"/>
    <w:rsid w:val="000B0D4B"/>
    <w:rsid w:val="000B0DD5"/>
    <w:rsid w:val="000B0EF3"/>
    <w:rsid w:val="000B1068"/>
    <w:rsid w:val="000B1184"/>
    <w:rsid w:val="000B13F1"/>
    <w:rsid w:val="000B15D4"/>
    <w:rsid w:val="000B1748"/>
    <w:rsid w:val="000B18C6"/>
    <w:rsid w:val="000B1A80"/>
    <w:rsid w:val="000B1A8E"/>
    <w:rsid w:val="000B1ACE"/>
    <w:rsid w:val="000B1FF0"/>
    <w:rsid w:val="000B2030"/>
    <w:rsid w:val="000B2041"/>
    <w:rsid w:val="000B2188"/>
    <w:rsid w:val="000B22AD"/>
    <w:rsid w:val="000B232C"/>
    <w:rsid w:val="000B23BA"/>
    <w:rsid w:val="000B243C"/>
    <w:rsid w:val="000B255A"/>
    <w:rsid w:val="000B287E"/>
    <w:rsid w:val="000B2B32"/>
    <w:rsid w:val="000B2BE0"/>
    <w:rsid w:val="000B2F10"/>
    <w:rsid w:val="000B32FF"/>
    <w:rsid w:val="000B35A7"/>
    <w:rsid w:val="000B3872"/>
    <w:rsid w:val="000B3A48"/>
    <w:rsid w:val="000B3B8A"/>
    <w:rsid w:val="000B3C44"/>
    <w:rsid w:val="000B3C4B"/>
    <w:rsid w:val="000B4069"/>
    <w:rsid w:val="000B409C"/>
    <w:rsid w:val="000B41D2"/>
    <w:rsid w:val="000B41EB"/>
    <w:rsid w:val="000B4214"/>
    <w:rsid w:val="000B4285"/>
    <w:rsid w:val="000B431C"/>
    <w:rsid w:val="000B4468"/>
    <w:rsid w:val="000B4481"/>
    <w:rsid w:val="000B4621"/>
    <w:rsid w:val="000B4847"/>
    <w:rsid w:val="000B4A2D"/>
    <w:rsid w:val="000B4A7F"/>
    <w:rsid w:val="000B4B08"/>
    <w:rsid w:val="000B4BBD"/>
    <w:rsid w:val="000B4BCE"/>
    <w:rsid w:val="000B4BF4"/>
    <w:rsid w:val="000B4BFD"/>
    <w:rsid w:val="000B4C84"/>
    <w:rsid w:val="000B4EC0"/>
    <w:rsid w:val="000B4FCA"/>
    <w:rsid w:val="000B5075"/>
    <w:rsid w:val="000B50DF"/>
    <w:rsid w:val="000B50E2"/>
    <w:rsid w:val="000B5376"/>
    <w:rsid w:val="000B598F"/>
    <w:rsid w:val="000B5A4A"/>
    <w:rsid w:val="000B5F36"/>
    <w:rsid w:val="000B63EA"/>
    <w:rsid w:val="000B64D8"/>
    <w:rsid w:val="000B65A0"/>
    <w:rsid w:val="000B687F"/>
    <w:rsid w:val="000B69EE"/>
    <w:rsid w:val="000B6A63"/>
    <w:rsid w:val="000B6D8D"/>
    <w:rsid w:val="000B6DDD"/>
    <w:rsid w:val="000B6DE0"/>
    <w:rsid w:val="000B700C"/>
    <w:rsid w:val="000B726B"/>
    <w:rsid w:val="000B7577"/>
    <w:rsid w:val="000B7753"/>
    <w:rsid w:val="000B77E7"/>
    <w:rsid w:val="000B7FA8"/>
    <w:rsid w:val="000C021F"/>
    <w:rsid w:val="000C0333"/>
    <w:rsid w:val="000C054A"/>
    <w:rsid w:val="000C05D8"/>
    <w:rsid w:val="000C08C9"/>
    <w:rsid w:val="000C08E1"/>
    <w:rsid w:val="000C095E"/>
    <w:rsid w:val="000C0AC3"/>
    <w:rsid w:val="000C0E6A"/>
    <w:rsid w:val="000C0EE1"/>
    <w:rsid w:val="000C1472"/>
    <w:rsid w:val="000C14E1"/>
    <w:rsid w:val="000C1BC9"/>
    <w:rsid w:val="000C1D71"/>
    <w:rsid w:val="000C23CF"/>
    <w:rsid w:val="000C23D4"/>
    <w:rsid w:val="000C2531"/>
    <w:rsid w:val="000C2568"/>
    <w:rsid w:val="000C27DC"/>
    <w:rsid w:val="000C27E3"/>
    <w:rsid w:val="000C2819"/>
    <w:rsid w:val="000C29E5"/>
    <w:rsid w:val="000C2B17"/>
    <w:rsid w:val="000C2B90"/>
    <w:rsid w:val="000C320E"/>
    <w:rsid w:val="000C342C"/>
    <w:rsid w:val="000C3562"/>
    <w:rsid w:val="000C39F0"/>
    <w:rsid w:val="000C3DB4"/>
    <w:rsid w:val="000C401E"/>
    <w:rsid w:val="000C4086"/>
    <w:rsid w:val="000C423A"/>
    <w:rsid w:val="000C48F7"/>
    <w:rsid w:val="000C4BD0"/>
    <w:rsid w:val="000C4DC3"/>
    <w:rsid w:val="000C4EA9"/>
    <w:rsid w:val="000C4F1F"/>
    <w:rsid w:val="000C5124"/>
    <w:rsid w:val="000C5180"/>
    <w:rsid w:val="000C53CA"/>
    <w:rsid w:val="000C598E"/>
    <w:rsid w:val="000C59AC"/>
    <w:rsid w:val="000C59E1"/>
    <w:rsid w:val="000C60FD"/>
    <w:rsid w:val="000C6132"/>
    <w:rsid w:val="000C6217"/>
    <w:rsid w:val="000C653B"/>
    <w:rsid w:val="000C662B"/>
    <w:rsid w:val="000C6746"/>
    <w:rsid w:val="000C6D28"/>
    <w:rsid w:val="000C6F34"/>
    <w:rsid w:val="000C6F9E"/>
    <w:rsid w:val="000C70E2"/>
    <w:rsid w:val="000C7432"/>
    <w:rsid w:val="000C7701"/>
    <w:rsid w:val="000C775E"/>
    <w:rsid w:val="000C799A"/>
    <w:rsid w:val="000C79C7"/>
    <w:rsid w:val="000C7A0C"/>
    <w:rsid w:val="000C7EC5"/>
    <w:rsid w:val="000D03D8"/>
    <w:rsid w:val="000D043D"/>
    <w:rsid w:val="000D0486"/>
    <w:rsid w:val="000D04BD"/>
    <w:rsid w:val="000D04D1"/>
    <w:rsid w:val="000D062E"/>
    <w:rsid w:val="000D067A"/>
    <w:rsid w:val="000D0888"/>
    <w:rsid w:val="000D097D"/>
    <w:rsid w:val="000D09AD"/>
    <w:rsid w:val="000D0A35"/>
    <w:rsid w:val="000D0B16"/>
    <w:rsid w:val="000D0C8F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516"/>
    <w:rsid w:val="000D37E6"/>
    <w:rsid w:val="000D38D0"/>
    <w:rsid w:val="000D3AE0"/>
    <w:rsid w:val="000D3F14"/>
    <w:rsid w:val="000D3F52"/>
    <w:rsid w:val="000D415C"/>
    <w:rsid w:val="000D438B"/>
    <w:rsid w:val="000D43F1"/>
    <w:rsid w:val="000D4705"/>
    <w:rsid w:val="000D4852"/>
    <w:rsid w:val="000D4897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B07"/>
    <w:rsid w:val="000D6BE9"/>
    <w:rsid w:val="000D6CE4"/>
    <w:rsid w:val="000D6D29"/>
    <w:rsid w:val="000D6FEF"/>
    <w:rsid w:val="000D7461"/>
    <w:rsid w:val="000D748A"/>
    <w:rsid w:val="000D7843"/>
    <w:rsid w:val="000D795B"/>
    <w:rsid w:val="000D7D8E"/>
    <w:rsid w:val="000D7E3D"/>
    <w:rsid w:val="000E07A4"/>
    <w:rsid w:val="000E093B"/>
    <w:rsid w:val="000E098F"/>
    <w:rsid w:val="000E0A01"/>
    <w:rsid w:val="000E0AD5"/>
    <w:rsid w:val="000E0B05"/>
    <w:rsid w:val="000E0E9F"/>
    <w:rsid w:val="000E0EEB"/>
    <w:rsid w:val="000E0FD1"/>
    <w:rsid w:val="000E2561"/>
    <w:rsid w:val="000E27A8"/>
    <w:rsid w:val="000E28BB"/>
    <w:rsid w:val="000E2AA7"/>
    <w:rsid w:val="000E2D0A"/>
    <w:rsid w:val="000E2ED3"/>
    <w:rsid w:val="000E2EE8"/>
    <w:rsid w:val="000E3212"/>
    <w:rsid w:val="000E363D"/>
    <w:rsid w:val="000E38AD"/>
    <w:rsid w:val="000E3937"/>
    <w:rsid w:val="000E3998"/>
    <w:rsid w:val="000E39CD"/>
    <w:rsid w:val="000E44CA"/>
    <w:rsid w:val="000E458A"/>
    <w:rsid w:val="000E4904"/>
    <w:rsid w:val="000E4913"/>
    <w:rsid w:val="000E4B37"/>
    <w:rsid w:val="000E4B8A"/>
    <w:rsid w:val="000E4C8C"/>
    <w:rsid w:val="000E4D09"/>
    <w:rsid w:val="000E542C"/>
    <w:rsid w:val="000E5939"/>
    <w:rsid w:val="000E598F"/>
    <w:rsid w:val="000E643F"/>
    <w:rsid w:val="000E6441"/>
    <w:rsid w:val="000E64F9"/>
    <w:rsid w:val="000E6DFA"/>
    <w:rsid w:val="000E71A5"/>
    <w:rsid w:val="000E71ED"/>
    <w:rsid w:val="000E721F"/>
    <w:rsid w:val="000E77E0"/>
    <w:rsid w:val="000E78F9"/>
    <w:rsid w:val="000E7980"/>
    <w:rsid w:val="000E799F"/>
    <w:rsid w:val="000E79B9"/>
    <w:rsid w:val="000E7F6C"/>
    <w:rsid w:val="000F07DF"/>
    <w:rsid w:val="000F080B"/>
    <w:rsid w:val="000F0AC3"/>
    <w:rsid w:val="000F0B5E"/>
    <w:rsid w:val="000F0B7D"/>
    <w:rsid w:val="000F1056"/>
    <w:rsid w:val="000F13CE"/>
    <w:rsid w:val="000F1742"/>
    <w:rsid w:val="000F17EB"/>
    <w:rsid w:val="000F1EE8"/>
    <w:rsid w:val="000F1FC1"/>
    <w:rsid w:val="000F200D"/>
    <w:rsid w:val="000F2063"/>
    <w:rsid w:val="000F2288"/>
    <w:rsid w:val="000F2349"/>
    <w:rsid w:val="000F2415"/>
    <w:rsid w:val="000F2423"/>
    <w:rsid w:val="000F26F5"/>
    <w:rsid w:val="000F273A"/>
    <w:rsid w:val="000F2ED0"/>
    <w:rsid w:val="000F32DB"/>
    <w:rsid w:val="000F34E0"/>
    <w:rsid w:val="000F3725"/>
    <w:rsid w:val="000F38E3"/>
    <w:rsid w:val="000F3A0E"/>
    <w:rsid w:val="000F3A17"/>
    <w:rsid w:val="000F3BB5"/>
    <w:rsid w:val="000F3EB2"/>
    <w:rsid w:val="000F460B"/>
    <w:rsid w:val="000F47F1"/>
    <w:rsid w:val="000F4962"/>
    <w:rsid w:val="000F4D78"/>
    <w:rsid w:val="000F4E10"/>
    <w:rsid w:val="000F4F1B"/>
    <w:rsid w:val="000F50F4"/>
    <w:rsid w:val="000F5801"/>
    <w:rsid w:val="000F58BC"/>
    <w:rsid w:val="000F5A1E"/>
    <w:rsid w:val="000F5A99"/>
    <w:rsid w:val="000F5BC7"/>
    <w:rsid w:val="000F5C53"/>
    <w:rsid w:val="000F5D03"/>
    <w:rsid w:val="000F5D6B"/>
    <w:rsid w:val="000F5E9B"/>
    <w:rsid w:val="000F6195"/>
    <w:rsid w:val="000F63E8"/>
    <w:rsid w:val="000F6774"/>
    <w:rsid w:val="000F6AEF"/>
    <w:rsid w:val="000F6C0A"/>
    <w:rsid w:val="000F72C2"/>
    <w:rsid w:val="000F7423"/>
    <w:rsid w:val="000F760B"/>
    <w:rsid w:val="000F7BF6"/>
    <w:rsid w:val="000F7F3F"/>
    <w:rsid w:val="001001BD"/>
    <w:rsid w:val="00100402"/>
    <w:rsid w:val="00100F9C"/>
    <w:rsid w:val="00101020"/>
    <w:rsid w:val="00101FB2"/>
    <w:rsid w:val="00102069"/>
    <w:rsid w:val="001020A3"/>
    <w:rsid w:val="0010227C"/>
    <w:rsid w:val="00102714"/>
    <w:rsid w:val="0010277B"/>
    <w:rsid w:val="00102FDF"/>
    <w:rsid w:val="00103216"/>
    <w:rsid w:val="001032B4"/>
    <w:rsid w:val="00103576"/>
    <w:rsid w:val="00103690"/>
    <w:rsid w:val="0010391D"/>
    <w:rsid w:val="001039EA"/>
    <w:rsid w:val="00103A1E"/>
    <w:rsid w:val="00103BFC"/>
    <w:rsid w:val="00104295"/>
    <w:rsid w:val="001043E9"/>
    <w:rsid w:val="00104450"/>
    <w:rsid w:val="0010456D"/>
    <w:rsid w:val="00104781"/>
    <w:rsid w:val="00104AA8"/>
    <w:rsid w:val="00104B7D"/>
    <w:rsid w:val="00104FAB"/>
    <w:rsid w:val="001051BB"/>
    <w:rsid w:val="0010537A"/>
    <w:rsid w:val="001053B9"/>
    <w:rsid w:val="00105BC9"/>
    <w:rsid w:val="00105DC2"/>
    <w:rsid w:val="00105EB5"/>
    <w:rsid w:val="00106162"/>
    <w:rsid w:val="001062CC"/>
    <w:rsid w:val="001064C3"/>
    <w:rsid w:val="00106579"/>
    <w:rsid w:val="00106595"/>
    <w:rsid w:val="00106712"/>
    <w:rsid w:val="0010674E"/>
    <w:rsid w:val="001068B6"/>
    <w:rsid w:val="00106901"/>
    <w:rsid w:val="00106A7D"/>
    <w:rsid w:val="00106B89"/>
    <w:rsid w:val="00106BD3"/>
    <w:rsid w:val="00107460"/>
    <w:rsid w:val="0010751B"/>
    <w:rsid w:val="00107C13"/>
    <w:rsid w:val="00107C56"/>
    <w:rsid w:val="00107C70"/>
    <w:rsid w:val="00110065"/>
    <w:rsid w:val="00110463"/>
    <w:rsid w:val="00110485"/>
    <w:rsid w:val="0011184D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6E1"/>
    <w:rsid w:val="001138EF"/>
    <w:rsid w:val="00113B22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E63"/>
    <w:rsid w:val="00115387"/>
    <w:rsid w:val="00115470"/>
    <w:rsid w:val="001154BD"/>
    <w:rsid w:val="001155B1"/>
    <w:rsid w:val="001155C7"/>
    <w:rsid w:val="0011566A"/>
    <w:rsid w:val="00115745"/>
    <w:rsid w:val="001157C0"/>
    <w:rsid w:val="0011591C"/>
    <w:rsid w:val="00115F70"/>
    <w:rsid w:val="001160FC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241"/>
    <w:rsid w:val="0011759E"/>
    <w:rsid w:val="001175B4"/>
    <w:rsid w:val="00117CD8"/>
    <w:rsid w:val="001205DF"/>
    <w:rsid w:val="0012064C"/>
    <w:rsid w:val="00120A9F"/>
    <w:rsid w:val="00120AAC"/>
    <w:rsid w:val="00120D94"/>
    <w:rsid w:val="00120E9F"/>
    <w:rsid w:val="00121427"/>
    <w:rsid w:val="00121B28"/>
    <w:rsid w:val="00121B8F"/>
    <w:rsid w:val="00121EB6"/>
    <w:rsid w:val="0012209B"/>
    <w:rsid w:val="001220DA"/>
    <w:rsid w:val="001225E0"/>
    <w:rsid w:val="00122A21"/>
    <w:rsid w:val="00122ACE"/>
    <w:rsid w:val="00122B1A"/>
    <w:rsid w:val="00122B28"/>
    <w:rsid w:val="00122C37"/>
    <w:rsid w:val="00122E2F"/>
    <w:rsid w:val="001230D4"/>
    <w:rsid w:val="00123228"/>
    <w:rsid w:val="0012337D"/>
    <w:rsid w:val="00123789"/>
    <w:rsid w:val="00123935"/>
    <w:rsid w:val="00123A1E"/>
    <w:rsid w:val="00123A2C"/>
    <w:rsid w:val="00123EA6"/>
    <w:rsid w:val="00124116"/>
    <w:rsid w:val="0012444E"/>
    <w:rsid w:val="00124638"/>
    <w:rsid w:val="001248D0"/>
    <w:rsid w:val="00124A32"/>
    <w:rsid w:val="00124AEF"/>
    <w:rsid w:val="00124FD7"/>
    <w:rsid w:val="0012523B"/>
    <w:rsid w:val="001254C6"/>
    <w:rsid w:val="001256A9"/>
    <w:rsid w:val="00125B23"/>
    <w:rsid w:val="00125F53"/>
    <w:rsid w:val="00125F62"/>
    <w:rsid w:val="0012602A"/>
    <w:rsid w:val="001261B7"/>
    <w:rsid w:val="0012691E"/>
    <w:rsid w:val="00126B46"/>
    <w:rsid w:val="00126E37"/>
    <w:rsid w:val="00126E57"/>
    <w:rsid w:val="001272F4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A1B"/>
    <w:rsid w:val="00130B4C"/>
    <w:rsid w:val="00130BB0"/>
    <w:rsid w:val="00130C1D"/>
    <w:rsid w:val="00130C49"/>
    <w:rsid w:val="00130D2B"/>
    <w:rsid w:val="00130D37"/>
    <w:rsid w:val="001316DD"/>
    <w:rsid w:val="001316F3"/>
    <w:rsid w:val="00131876"/>
    <w:rsid w:val="001318C4"/>
    <w:rsid w:val="00131E72"/>
    <w:rsid w:val="00131E8A"/>
    <w:rsid w:val="001320D5"/>
    <w:rsid w:val="00132257"/>
    <w:rsid w:val="001324E1"/>
    <w:rsid w:val="001324E7"/>
    <w:rsid w:val="00132874"/>
    <w:rsid w:val="001328DF"/>
    <w:rsid w:val="00132EB4"/>
    <w:rsid w:val="00132F17"/>
    <w:rsid w:val="001330B6"/>
    <w:rsid w:val="001330C2"/>
    <w:rsid w:val="00133286"/>
    <w:rsid w:val="00133439"/>
    <w:rsid w:val="001334B5"/>
    <w:rsid w:val="001336BE"/>
    <w:rsid w:val="00133846"/>
    <w:rsid w:val="00133C4A"/>
    <w:rsid w:val="00133CE5"/>
    <w:rsid w:val="00133DA1"/>
    <w:rsid w:val="00133EDC"/>
    <w:rsid w:val="0013495E"/>
    <w:rsid w:val="00134B29"/>
    <w:rsid w:val="00134CF7"/>
    <w:rsid w:val="00134F0B"/>
    <w:rsid w:val="00134F6E"/>
    <w:rsid w:val="001353DF"/>
    <w:rsid w:val="0013552F"/>
    <w:rsid w:val="00135570"/>
    <w:rsid w:val="001355AF"/>
    <w:rsid w:val="001356CD"/>
    <w:rsid w:val="001358A8"/>
    <w:rsid w:val="00135A0B"/>
    <w:rsid w:val="00135F0C"/>
    <w:rsid w:val="00136098"/>
    <w:rsid w:val="00136217"/>
    <w:rsid w:val="001362D6"/>
    <w:rsid w:val="00136628"/>
    <w:rsid w:val="00136941"/>
    <w:rsid w:val="001369F8"/>
    <w:rsid w:val="00136DB5"/>
    <w:rsid w:val="00136F01"/>
    <w:rsid w:val="001378C0"/>
    <w:rsid w:val="001379FE"/>
    <w:rsid w:val="00137F72"/>
    <w:rsid w:val="00140107"/>
    <w:rsid w:val="001406C5"/>
    <w:rsid w:val="001408D3"/>
    <w:rsid w:val="00140A87"/>
    <w:rsid w:val="00140D40"/>
    <w:rsid w:val="0014100A"/>
    <w:rsid w:val="0014115A"/>
    <w:rsid w:val="001414F5"/>
    <w:rsid w:val="00141551"/>
    <w:rsid w:val="00141A17"/>
    <w:rsid w:val="00141C2A"/>
    <w:rsid w:val="00141CB0"/>
    <w:rsid w:val="00141E5F"/>
    <w:rsid w:val="00141FBD"/>
    <w:rsid w:val="001428A7"/>
    <w:rsid w:val="0014290E"/>
    <w:rsid w:val="00142A5B"/>
    <w:rsid w:val="00142B42"/>
    <w:rsid w:val="00142BAD"/>
    <w:rsid w:val="00142C1E"/>
    <w:rsid w:val="00142F02"/>
    <w:rsid w:val="0014311F"/>
    <w:rsid w:val="001433EC"/>
    <w:rsid w:val="0014350C"/>
    <w:rsid w:val="0014358D"/>
    <w:rsid w:val="00143694"/>
    <w:rsid w:val="001436FF"/>
    <w:rsid w:val="001437BD"/>
    <w:rsid w:val="00143987"/>
    <w:rsid w:val="00143A87"/>
    <w:rsid w:val="00143CDA"/>
    <w:rsid w:val="001441DA"/>
    <w:rsid w:val="00144404"/>
    <w:rsid w:val="00144410"/>
    <w:rsid w:val="0014441B"/>
    <w:rsid w:val="001446EE"/>
    <w:rsid w:val="00144749"/>
    <w:rsid w:val="00144E1B"/>
    <w:rsid w:val="00145122"/>
    <w:rsid w:val="001451A2"/>
    <w:rsid w:val="001451AA"/>
    <w:rsid w:val="00145601"/>
    <w:rsid w:val="0014579B"/>
    <w:rsid w:val="00145911"/>
    <w:rsid w:val="00145A16"/>
    <w:rsid w:val="0014607A"/>
    <w:rsid w:val="00146144"/>
    <w:rsid w:val="001461A3"/>
    <w:rsid w:val="001463F2"/>
    <w:rsid w:val="00146507"/>
    <w:rsid w:val="001468FE"/>
    <w:rsid w:val="00146D9D"/>
    <w:rsid w:val="00146FC4"/>
    <w:rsid w:val="00147013"/>
    <w:rsid w:val="0014714A"/>
    <w:rsid w:val="00147251"/>
    <w:rsid w:val="001474A4"/>
    <w:rsid w:val="001477E9"/>
    <w:rsid w:val="001478A4"/>
    <w:rsid w:val="0014796C"/>
    <w:rsid w:val="00147CAA"/>
    <w:rsid w:val="00147FC3"/>
    <w:rsid w:val="00150189"/>
    <w:rsid w:val="0015019B"/>
    <w:rsid w:val="0015028B"/>
    <w:rsid w:val="0015043B"/>
    <w:rsid w:val="0015048A"/>
    <w:rsid w:val="001504F7"/>
    <w:rsid w:val="00150507"/>
    <w:rsid w:val="001509F3"/>
    <w:rsid w:val="00150A4A"/>
    <w:rsid w:val="00150B55"/>
    <w:rsid w:val="00151379"/>
    <w:rsid w:val="00151779"/>
    <w:rsid w:val="001519D1"/>
    <w:rsid w:val="00151BD4"/>
    <w:rsid w:val="00151D07"/>
    <w:rsid w:val="00151F34"/>
    <w:rsid w:val="00152036"/>
    <w:rsid w:val="001520F7"/>
    <w:rsid w:val="00152182"/>
    <w:rsid w:val="001521BA"/>
    <w:rsid w:val="00152944"/>
    <w:rsid w:val="001529B0"/>
    <w:rsid w:val="00152F00"/>
    <w:rsid w:val="00152FB9"/>
    <w:rsid w:val="00153477"/>
    <w:rsid w:val="001534B2"/>
    <w:rsid w:val="0015383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086"/>
    <w:rsid w:val="00155269"/>
    <w:rsid w:val="0015532F"/>
    <w:rsid w:val="001555BC"/>
    <w:rsid w:val="0015567B"/>
    <w:rsid w:val="0015576A"/>
    <w:rsid w:val="0015577D"/>
    <w:rsid w:val="0015580B"/>
    <w:rsid w:val="00155860"/>
    <w:rsid w:val="00155DAF"/>
    <w:rsid w:val="00155FD5"/>
    <w:rsid w:val="00156A11"/>
    <w:rsid w:val="00156F7E"/>
    <w:rsid w:val="001570FC"/>
    <w:rsid w:val="0015722F"/>
    <w:rsid w:val="001572E9"/>
    <w:rsid w:val="0015743D"/>
    <w:rsid w:val="0015767F"/>
    <w:rsid w:val="001577E9"/>
    <w:rsid w:val="00157977"/>
    <w:rsid w:val="00157D5C"/>
    <w:rsid w:val="00157EDE"/>
    <w:rsid w:val="00157F86"/>
    <w:rsid w:val="00160059"/>
    <w:rsid w:val="00160451"/>
    <w:rsid w:val="0016081D"/>
    <w:rsid w:val="001608D3"/>
    <w:rsid w:val="00160AF2"/>
    <w:rsid w:val="00160D28"/>
    <w:rsid w:val="00160E6C"/>
    <w:rsid w:val="00161101"/>
    <w:rsid w:val="00161467"/>
    <w:rsid w:val="00161791"/>
    <w:rsid w:val="00161910"/>
    <w:rsid w:val="00161A3F"/>
    <w:rsid w:val="00161C88"/>
    <w:rsid w:val="00161DDA"/>
    <w:rsid w:val="00161EFD"/>
    <w:rsid w:val="00162094"/>
    <w:rsid w:val="0016219B"/>
    <w:rsid w:val="0016229B"/>
    <w:rsid w:val="001622BB"/>
    <w:rsid w:val="00162440"/>
    <w:rsid w:val="00162470"/>
    <w:rsid w:val="001626C8"/>
    <w:rsid w:val="001627C9"/>
    <w:rsid w:val="001627FC"/>
    <w:rsid w:val="0016298D"/>
    <w:rsid w:val="00162C42"/>
    <w:rsid w:val="00162DD0"/>
    <w:rsid w:val="00162DF3"/>
    <w:rsid w:val="00163377"/>
    <w:rsid w:val="001634BF"/>
    <w:rsid w:val="00163D8D"/>
    <w:rsid w:val="00164358"/>
    <w:rsid w:val="00164413"/>
    <w:rsid w:val="0016467B"/>
    <w:rsid w:val="001649C5"/>
    <w:rsid w:val="00164D08"/>
    <w:rsid w:val="00164F8E"/>
    <w:rsid w:val="0016517C"/>
    <w:rsid w:val="001652DE"/>
    <w:rsid w:val="001656D2"/>
    <w:rsid w:val="00165703"/>
    <w:rsid w:val="0016575D"/>
    <w:rsid w:val="00165787"/>
    <w:rsid w:val="00165868"/>
    <w:rsid w:val="00165AA9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A34"/>
    <w:rsid w:val="00166EB3"/>
    <w:rsid w:val="00166EEE"/>
    <w:rsid w:val="00167005"/>
    <w:rsid w:val="001671AB"/>
    <w:rsid w:val="0016747E"/>
    <w:rsid w:val="001676C2"/>
    <w:rsid w:val="00167886"/>
    <w:rsid w:val="001679F1"/>
    <w:rsid w:val="00167BAE"/>
    <w:rsid w:val="00167BE5"/>
    <w:rsid w:val="00167C9A"/>
    <w:rsid w:val="00167D52"/>
    <w:rsid w:val="00167D9A"/>
    <w:rsid w:val="001700CC"/>
    <w:rsid w:val="001704AF"/>
    <w:rsid w:val="00170766"/>
    <w:rsid w:val="00170F0E"/>
    <w:rsid w:val="001710DB"/>
    <w:rsid w:val="0017118E"/>
    <w:rsid w:val="00171563"/>
    <w:rsid w:val="001715E5"/>
    <w:rsid w:val="001717AB"/>
    <w:rsid w:val="00171809"/>
    <w:rsid w:val="001719CD"/>
    <w:rsid w:val="00171A98"/>
    <w:rsid w:val="0017209C"/>
    <w:rsid w:val="00172749"/>
    <w:rsid w:val="00172FA8"/>
    <w:rsid w:val="001730A8"/>
    <w:rsid w:val="00173167"/>
    <w:rsid w:val="0017317D"/>
    <w:rsid w:val="001731E5"/>
    <w:rsid w:val="00173641"/>
    <w:rsid w:val="0017398D"/>
    <w:rsid w:val="001739A9"/>
    <w:rsid w:val="00173C08"/>
    <w:rsid w:val="00173D53"/>
    <w:rsid w:val="00173D5A"/>
    <w:rsid w:val="00173E01"/>
    <w:rsid w:val="0017421C"/>
    <w:rsid w:val="00174626"/>
    <w:rsid w:val="001749F8"/>
    <w:rsid w:val="0017539E"/>
    <w:rsid w:val="00175610"/>
    <w:rsid w:val="001756E4"/>
    <w:rsid w:val="00175892"/>
    <w:rsid w:val="00175A00"/>
    <w:rsid w:val="00175D33"/>
    <w:rsid w:val="00175E2F"/>
    <w:rsid w:val="00175FC0"/>
    <w:rsid w:val="001762E3"/>
    <w:rsid w:val="00176325"/>
    <w:rsid w:val="001763EB"/>
    <w:rsid w:val="00176607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2A8"/>
    <w:rsid w:val="00177550"/>
    <w:rsid w:val="0017758E"/>
    <w:rsid w:val="0017767E"/>
    <w:rsid w:val="00177810"/>
    <w:rsid w:val="001800B2"/>
    <w:rsid w:val="001800F5"/>
    <w:rsid w:val="0018037C"/>
    <w:rsid w:val="001803E0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B37"/>
    <w:rsid w:val="00181FF8"/>
    <w:rsid w:val="0018212D"/>
    <w:rsid w:val="00182177"/>
    <w:rsid w:val="0018235F"/>
    <w:rsid w:val="0018240F"/>
    <w:rsid w:val="001825DF"/>
    <w:rsid w:val="00182681"/>
    <w:rsid w:val="001826BF"/>
    <w:rsid w:val="001831A2"/>
    <w:rsid w:val="00183221"/>
    <w:rsid w:val="00183345"/>
    <w:rsid w:val="001835B6"/>
    <w:rsid w:val="00183744"/>
    <w:rsid w:val="00183B14"/>
    <w:rsid w:val="001841C9"/>
    <w:rsid w:val="001843AC"/>
    <w:rsid w:val="001844A3"/>
    <w:rsid w:val="001849FF"/>
    <w:rsid w:val="00184ABE"/>
    <w:rsid w:val="00184C3F"/>
    <w:rsid w:val="00184C70"/>
    <w:rsid w:val="001859A0"/>
    <w:rsid w:val="00185B32"/>
    <w:rsid w:val="00185DFA"/>
    <w:rsid w:val="00185E75"/>
    <w:rsid w:val="001863E7"/>
    <w:rsid w:val="00186AD7"/>
    <w:rsid w:val="00186B07"/>
    <w:rsid w:val="00186C3B"/>
    <w:rsid w:val="00186FB6"/>
    <w:rsid w:val="00187577"/>
    <w:rsid w:val="00187954"/>
    <w:rsid w:val="00187982"/>
    <w:rsid w:val="001905AF"/>
    <w:rsid w:val="001907FA"/>
    <w:rsid w:val="00190AEE"/>
    <w:rsid w:val="00190CE0"/>
    <w:rsid w:val="00190F28"/>
    <w:rsid w:val="001916A2"/>
    <w:rsid w:val="00191E06"/>
    <w:rsid w:val="001920F0"/>
    <w:rsid w:val="00192166"/>
    <w:rsid w:val="001923D6"/>
    <w:rsid w:val="001924F0"/>
    <w:rsid w:val="00192527"/>
    <w:rsid w:val="00192611"/>
    <w:rsid w:val="00192AC2"/>
    <w:rsid w:val="00192DBF"/>
    <w:rsid w:val="00192EAF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5B4"/>
    <w:rsid w:val="001947E7"/>
    <w:rsid w:val="00194D51"/>
    <w:rsid w:val="00194DA0"/>
    <w:rsid w:val="00195071"/>
    <w:rsid w:val="001950A9"/>
    <w:rsid w:val="00195101"/>
    <w:rsid w:val="00195338"/>
    <w:rsid w:val="00195561"/>
    <w:rsid w:val="001956BC"/>
    <w:rsid w:val="00195857"/>
    <w:rsid w:val="001958E5"/>
    <w:rsid w:val="00195BC3"/>
    <w:rsid w:val="00195C2B"/>
    <w:rsid w:val="00195D17"/>
    <w:rsid w:val="001962EA"/>
    <w:rsid w:val="0019633F"/>
    <w:rsid w:val="001964F6"/>
    <w:rsid w:val="001965A7"/>
    <w:rsid w:val="00196649"/>
    <w:rsid w:val="0019671F"/>
    <w:rsid w:val="00196740"/>
    <w:rsid w:val="00196974"/>
    <w:rsid w:val="001969BA"/>
    <w:rsid w:val="001969FD"/>
    <w:rsid w:val="00197151"/>
    <w:rsid w:val="001974C8"/>
    <w:rsid w:val="00197514"/>
    <w:rsid w:val="00197B5D"/>
    <w:rsid w:val="00197B7A"/>
    <w:rsid w:val="00197D2B"/>
    <w:rsid w:val="00197D49"/>
    <w:rsid w:val="001A022A"/>
    <w:rsid w:val="001A05F1"/>
    <w:rsid w:val="001A0A18"/>
    <w:rsid w:val="001A0A9F"/>
    <w:rsid w:val="001A0D4C"/>
    <w:rsid w:val="001A10EB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A94"/>
    <w:rsid w:val="001A3AEE"/>
    <w:rsid w:val="001A3B8C"/>
    <w:rsid w:val="001A3BDA"/>
    <w:rsid w:val="001A3EF9"/>
    <w:rsid w:val="001A3F0F"/>
    <w:rsid w:val="001A3F1E"/>
    <w:rsid w:val="001A4350"/>
    <w:rsid w:val="001A47A9"/>
    <w:rsid w:val="001A4952"/>
    <w:rsid w:val="001A4A11"/>
    <w:rsid w:val="001A4BB9"/>
    <w:rsid w:val="001A5213"/>
    <w:rsid w:val="001A5232"/>
    <w:rsid w:val="001A5310"/>
    <w:rsid w:val="001A5320"/>
    <w:rsid w:val="001A53CE"/>
    <w:rsid w:val="001A54A1"/>
    <w:rsid w:val="001A5548"/>
    <w:rsid w:val="001A5A41"/>
    <w:rsid w:val="001A5C5B"/>
    <w:rsid w:val="001A5CEF"/>
    <w:rsid w:val="001A5E70"/>
    <w:rsid w:val="001A6020"/>
    <w:rsid w:val="001A62E6"/>
    <w:rsid w:val="001A64EC"/>
    <w:rsid w:val="001A6B16"/>
    <w:rsid w:val="001A6F28"/>
    <w:rsid w:val="001A7139"/>
    <w:rsid w:val="001A737D"/>
    <w:rsid w:val="001A761D"/>
    <w:rsid w:val="001A776C"/>
    <w:rsid w:val="001A7A8A"/>
    <w:rsid w:val="001B016A"/>
    <w:rsid w:val="001B0261"/>
    <w:rsid w:val="001B048B"/>
    <w:rsid w:val="001B04FF"/>
    <w:rsid w:val="001B055A"/>
    <w:rsid w:val="001B08B0"/>
    <w:rsid w:val="001B0B51"/>
    <w:rsid w:val="001B0E99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22B4"/>
    <w:rsid w:val="001B2310"/>
    <w:rsid w:val="001B23B4"/>
    <w:rsid w:val="001B26B9"/>
    <w:rsid w:val="001B277B"/>
    <w:rsid w:val="001B2B33"/>
    <w:rsid w:val="001B2C46"/>
    <w:rsid w:val="001B2EE2"/>
    <w:rsid w:val="001B2FFA"/>
    <w:rsid w:val="001B3190"/>
    <w:rsid w:val="001B3201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BD3"/>
    <w:rsid w:val="001B4D09"/>
    <w:rsid w:val="001B4DA9"/>
    <w:rsid w:val="001B4E18"/>
    <w:rsid w:val="001B4F07"/>
    <w:rsid w:val="001B505C"/>
    <w:rsid w:val="001B5259"/>
    <w:rsid w:val="001B532D"/>
    <w:rsid w:val="001B5412"/>
    <w:rsid w:val="001B59AF"/>
    <w:rsid w:val="001B5ADD"/>
    <w:rsid w:val="001B5E83"/>
    <w:rsid w:val="001B5F07"/>
    <w:rsid w:val="001B6069"/>
    <w:rsid w:val="001B607A"/>
    <w:rsid w:val="001B630F"/>
    <w:rsid w:val="001B6B19"/>
    <w:rsid w:val="001B6C6F"/>
    <w:rsid w:val="001B7057"/>
    <w:rsid w:val="001B7159"/>
    <w:rsid w:val="001B71F7"/>
    <w:rsid w:val="001B7360"/>
    <w:rsid w:val="001B7556"/>
    <w:rsid w:val="001B7BC0"/>
    <w:rsid w:val="001B7CAB"/>
    <w:rsid w:val="001C02E1"/>
    <w:rsid w:val="001C044E"/>
    <w:rsid w:val="001C053A"/>
    <w:rsid w:val="001C0792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A5C"/>
    <w:rsid w:val="001C1C6E"/>
    <w:rsid w:val="001C2151"/>
    <w:rsid w:val="001C22CB"/>
    <w:rsid w:val="001C244D"/>
    <w:rsid w:val="001C28C7"/>
    <w:rsid w:val="001C2962"/>
    <w:rsid w:val="001C2993"/>
    <w:rsid w:val="001C2A06"/>
    <w:rsid w:val="001C2BD9"/>
    <w:rsid w:val="001C2C55"/>
    <w:rsid w:val="001C30E5"/>
    <w:rsid w:val="001C3207"/>
    <w:rsid w:val="001C3259"/>
    <w:rsid w:val="001C340C"/>
    <w:rsid w:val="001C3590"/>
    <w:rsid w:val="001C375D"/>
    <w:rsid w:val="001C3A10"/>
    <w:rsid w:val="001C4119"/>
    <w:rsid w:val="001C42E0"/>
    <w:rsid w:val="001C43CE"/>
    <w:rsid w:val="001C4763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678"/>
    <w:rsid w:val="001C595E"/>
    <w:rsid w:val="001C5A49"/>
    <w:rsid w:val="001C5CA7"/>
    <w:rsid w:val="001C5DAA"/>
    <w:rsid w:val="001C5E91"/>
    <w:rsid w:val="001C5F5B"/>
    <w:rsid w:val="001C63CA"/>
    <w:rsid w:val="001C650C"/>
    <w:rsid w:val="001C657D"/>
    <w:rsid w:val="001C6817"/>
    <w:rsid w:val="001C6984"/>
    <w:rsid w:val="001C69BD"/>
    <w:rsid w:val="001C6BD7"/>
    <w:rsid w:val="001C73EB"/>
    <w:rsid w:val="001C7523"/>
    <w:rsid w:val="001C7585"/>
    <w:rsid w:val="001C784A"/>
    <w:rsid w:val="001C7901"/>
    <w:rsid w:val="001C7B17"/>
    <w:rsid w:val="001C7B2D"/>
    <w:rsid w:val="001C7B5F"/>
    <w:rsid w:val="001C7EA1"/>
    <w:rsid w:val="001D02B8"/>
    <w:rsid w:val="001D0363"/>
    <w:rsid w:val="001D0741"/>
    <w:rsid w:val="001D0747"/>
    <w:rsid w:val="001D0880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FE1"/>
    <w:rsid w:val="001D3012"/>
    <w:rsid w:val="001D309A"/>
    <w:rsid w:val="001D32DC"/>
    <w:rsid w:val="001D362E"/>
    <w:rsid w:val="001D3772"/>
    <w:rsid w:val="001D3953"/>
    <w:rsid w:val="001D3CD5"/>
    <w:rsid w:val="001D3ED1"/>
    <w:rsid w:val="001D4A05"/>
    <w:rsid w:val="001D4F1D"/>
    <w:rsid w:val="001D4F2A"/>
    <w:rsid w:val="001D4FB7"/>
    <w:rsid w:val="001D5250"/>
    <w:rsid w:val="001D530E"/>
    <w:rsid w:val="001D555F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5E2"/>
    <w:rsid w:val="001D663D"/>
    <w:rsid w:val="001D665A"/>
    <w:rsid w:val="001D673C"/>
    <w:rsid w:val="001D693E"/>
    <w:rsid w:val="001D6DF9"/>
    <w:rsid w:val="001D790D"/>
    <w:rsid w:val="001D7943"/>
    <w:rsid w:val="001D7D86"/>
    <w:rsid w:val="001D7F6E"/>
    <w:rsid w:val="001E0473"/>
    <w:rsid w:val="001E066E"/>
    <w:rsid w:val="001E0995"/>
    <w:rsid w:val="001E0B57"/>
    <w:rsid w:val="001E0BB5"/>
    <w:rsid w:val="001E0DEC"/>
    <w:rsid w:val="001E0EEA"/>
    <w:rsid w:val="001E1052"/>
    <w:rsid w:val="001E1078"/>
    <w:rsid w:val="001E10FF"/>
    <w:rsid w:val="001E14A6"/>
    <w:rsid w:val="001E157A"/>
    <w:rsid w:val="001E178A"/>
    <w:rsid w:val="001E17E3"/>
    <w:rsid w:val="001E18DB"/>
    <w:rsid w:val="001E1B42"/>
    <w:rsid w:val="001E1E85"/>
    <w:rsid w:val="001E1F34"/>
    <w:rsid w:val="001E2007"/>
    <w:rsid w:val="001E213B"/>
    <w:rsid w:val="001E2147"/>
    <w:rsid w:val="001E2483"/>
    <w:rsid w:val="001E24AC"/>
    <w:rsid w:val="001E26BA"/>
    <w:rsid w:val="001E26D0"/>
    <w:rsid w:val="001E2C96"/>
    <w:rsid w:val="001E2F3C"/>
    <w:rsid w:val="001E2F41"/>
    <w:rsid w:val="001E34CF"/>
    <w:rsid w:val="001E3562"/>
    <w:rsid w:val="001E3809"/>
    <w:rsid w:val="001E38B9"/>
    <w:rsid w:val="001E38E4"/>
    <w:rsid w:val="001E3A26"/>
    <w:rsid w:val="001E3B29"/>
    <w:rsid w:val="001E3C05"/>
    <w:rsid w:val="001E3DC3"/>
    <w:rsid w:val="001E3F02"/>
    <w:rsid w:val="001E443B"/>
    <w:rsid w:val="001E4B97"/>
    <w:rsid w:val="001E4DA8"/>
    <w:rsid w:val="001E4F61"/>
    <w:rsid w:val="001E53F9"/>
    <w:rsid w:val="001E59FD"/>
    <w:rsid w:val="001E5B36"/>
    <w:rsid w:val="001E5B61"/>
    <w:rsid w:val="001E5D15"/>
    <w:rsid w:val="001E5EB4"/>
    <w:rsid w:val="001E613C"/>
    <w:rsid w:val="001E6350"/>
    <w:rsid w:val="001E67F3"/>
    <w:rsid w:val="001E67F9"/>
    <w:rsid w:val="001E6AA1"/>
    <w:rsid w:val="001E6D27"/>
    <w:rsid w:val="001E6D4A"/>
    <w:rsid w:val="001E6FBD"/>
    <w:rsid w:val="001E746B"/>
    <w:rsid w:val="001E749B"/>
    <w:rsid w:val="001E76A7"/>
    <w:rsid w:val="001E78F9"/>
    <w:rsid w:val="001E79F5"/>
    <w:rsid w:val="001E7B71"/>
    <w:rsid w:val="001E7E44"/>
    <w:rsid w:val="001E7F4F"/>
    <w:rsid w:val="001E7F9F"/>
    <w:rsid w:val="001F0002"/>
    <w:rsid w:val="001F007E"/>
    <w:rsid w:val="001F026A"/>
    <w:rsid w:val="001F0555"/>
    <w:rsid w:val="001F08A0"/>
    <w:rsid w:val="001F08ED"/>
    <w:rsid w:val="001F0A42"/>
    <w:rsid w:val="001F0B6E"/>
    <w:rsid w:val="001F0BFA"/>
    <w:rsid w:val="001F1170"/>
    <w:rsid w:val="001F1272"/>
    <w:rsid w:val="001F13F4"/>
    <w:rsid w:val="001F1494"/>
    <w:rsid w:val="001F19CC"/>
    <w:rsid w:val="001F19D6"/>
    <w:rsid w:val="001F19DD"/>
    <w:rsid w:val="001F1A4F"/>
    <w:rsid w:val="001F1BD2"/>
    <w:rsid w:val="001F1D81"/>
    <w:rsid w:val="001F20CA"/>
    <w:rsid w:val="001F2748"/>
    <w:rsid w:val="001F2ADC"/>
    <w:rsid w:val="001F328F"/>
    <w:rsid w:val="001F349D"/>
    <w:rsid w:val="001F353A"/>
    <w:rsid w:val="001F3693"/>
    <w:rsid w:val="001F36EC"/>
    <w:rsid w:val="001F3CB3"/>
    <w:rsid w:val="001F3D97"/>
    <w:rsid w:val="001F3E22"/>
    <w:rsid w:val="001F3EFC"/>
    <w:rsid w:val="001F3F81"/>
    <w:rsid w:val="001F3F8F"/>
    <w:rsid w:val="001F40D7"/>
    <w:rsid w:val="001F4130"/>
    <w:rsid w:val="001F41DF"/>
    <w:rsid w:val="001F4461"/>
    <w:rsid w:val="001F46A2"/>
    <w:rsid w:val="001F4AFF"/>
    <w:rsid w:val="001F5057"/>
    <w:rsid w:val="001F517B"/>
    <w:rsid w:val="001F525F"/>
    <w:rsid w:val="001F5644"/>
    <w:rsid w:val="001F58EB"/>
    <w:rsid w:val="001F59ED"/>
    <w:rsid w:val="001F5D6E"/>
    <w:rsid w:val="001F64C2"/>
    <w:rsid w:val="001F66C7"/>
    <w:rsid w:val="001F6767"/>
    <w:rsid w:val="001F68D0"/>
    <w:rsid w:val="001F698B"/>
    <w:rsid w:val="001F69B7"/>
    <w:rsid w:val="001F6A25"/>
    <w:rsid w:val="001F6A6A"/>
    <w:rsid w:val="001F6DAA"/>
    <w:rsid w:val="001F6E97"/>
    <w:rsid w:val="001F7017"/>
    <w:rsid w:val="001F703F"/>
    <w:rsid w:val="001F70E0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A3"/>
    <w:rsid w:val="001F7E68"/>
    <w:rsid w:val="001F7F68"/>
    <w:rsid w:val="002000AC"/>
    <w:rsid w:val="00200200"/>
    <w:rsid w:val="0020070A"/>
    <w:rsid w:val="00200B07"/>
    <w:rsid w:val="00200DEA"/>
    <w:rsid w:val="00200EB6"/>
    <w:rsid w:val="0020113B"/>
    <w:rsid w:val="002014AA"/>
    <w:rsid w:val="00201545"/>
    <w:rsid w:val="002015F1"/>
    <w:rsid w:val="0020199B"/>
    <w:rsid w:val="00201AF9"/>
    <w:rsid w:val="00201E9F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254"/>
    <w:rsid w:val="00203520"/>
    <w:rsid w:val="002035D4"/>
    <w:rsid w:val="002038F8"/>
    <w:rsid w:val="0020393E"/>
    <w:rsid w:val="00203B32"/>
    <w:rsid w:val="00203CC7"/>
    <w:rsid w:val="0020439E"/>
    <w:rsid w:val="002047BA"/>
    <w:rsid w:val="0020492C"/>
    <w:rsid w:val="00204A54"/>
    <w:rsid w:val="00204AB6"/>
    <w:rsid w:val="00204B52"/>
    <w:rsid w:val="00204C57"/>
    <w:rsid w:val="00204D1D"/>
    <w:rsid w:val="00204F6D"/>
    <w:rsid w:val="00205060"/>
    <w:rsid w:val="00205418"/>
    <w:rsid w:val="00205485"/>
    <w:rsid w:val="00205723"/>
    <w:rsid w:val="00205C8A"/>
    <w:rsid w:val="00205C90"/>
    <w:rsid w:val="00205DF9"/>
    <w:rsid w:val="00205E0F"/>
    <w:rsid w:val="00205F66"/>
    <w:rsid w:val="002060C9"/>
    <w:rsid w:val="00206511"/>
    <w:rsid w:val="0020670C"/>
    <w:rsid w:val="002067CD"/>
    <w:rsid w:val="0020697B"/>
    <w:rsid w:val="00206B60"/>
    <w:rsid w:val="00206BD6"/>
    <w:rsid w:val="00206C25"/>
    <w:rsid w:val="00206CD7"/>
    <w:rsid w:val="00206CF1"/>
    <w:rsid w:val="00206EC9"/>
    <w:rsid w:val="00207429"/>
    <w:rsid w:val="0020750D"/>
    <w:rsid w:val="0020788E"/>
    <w:rsid w:val="0020791A"/>
    <w:rsid w:val="002079C0"/>
    <w:rsid w:val="00207A24"/>
    <w:rsid w:val="00207CB7"/>
    <w:rsid w:val="00207DA2"/>
    <w:rsid w:val="002101A5"/>
    <w:rsid w:val="00210348"/>
    <w:rsid w:val="00210353"/>
    <w:rsid w:val="002104D1"/>
    <w:rsid w:val="00210516"/>
    <w:rsid w:val="0021082C"/>
    <w:rsid w:val="00210A7F"/>
    <w:rsid w:val="00210CA8"/>
    <w:rsid w:val="00210D05"/>
    <w:rsid w:val="00210DAE"/>
    <w:rsid w:val="002110EE"/>
    <w:rsid w:val="002111C7"/>
    <w:rsid w:val="00211507"/>
    <w:rsid w:val="00211574"/>
    <w:rsid w:val="0021158F"/>
    <w:rsid w:val="002119E7"/>
    <w:rsid w:val="00211A04"/>
    <w:rsid w:val="00211AAB"/>
    <w:rsid w:val="00211B77"/>
    <w:rsid w:val="00211C1C"/>
    <w:rsid w:val="00211D01"/>
    <w:rsid w:val="00211E62"/>
    <w:rsid w:val="002121EE"/>
    <w:rsid w:val="00212262"/>
    <w:rsid w:val="00212476"/>
    <w:rsid w:val="002125C1"/>
    <w:rsid w:val="00212741"/>
    <w:rsid w:val="00212BB6"/>
    <w:rsid w:val="00212D65"/>
    <w:rsid w:val="00213170"/>
    <w:rsid w:val="002131B6"/>
    <w:rsid w:val="0021323C"/>
    <w:rsid w:val="00213323"/>
    <w:rsid w:val="0021354B"/>
    <w:rsid w:val="00213C2D"/>
    <w:rsid w:val="00213E1C"/>
    <w:rsid w:val="00213F7A"/>
    <w:rsid w:val="00214400"/>
    <w:rsid w:val="002147FE"/>
    <w:rsid w:val="00214854"/>
    <w:rsid w:val="00214948"/>
    <w:rsid w:val="00214AFF"/>
    <w:rsid w:val="00214D08"/>
    <w:rsid w:val="00214D1A"/>
    <w:rsid w:val="00214E5D"/>
    <w:rsid w:val="0021523C"/>
    <w:rsid w:val="00215343"/>
    <w:rsid w:val="0021549F"/>
    <w:rsid w:val="0021567F"/>
    <w:rsid w:val="002157EC"/>
    <w:rsid w:val="00215A36"/>
    <w:rsid w:val="00215CD5"/>
    <w:rsid w:val="00215DDA"/>
    <w:rsid w:val="00215E00"/>
    <w:rsid w:val="00215EED"/>
    <w:rsid w:val="00216181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48"/>
    <w:rsid w:val="002178BB"/>
    <w:rsid w:val="00217AFB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377"/>
    <w:rsid w:val="00221431"/>
    <w:rsid w:val="00221A86"/>
    <w:rsid w:val="00221C51"/>
    <w:rsid w:val="00221E7A"/>
    <w:rsid w:val="002222CE"/>
    <w:rsid w:val="00222618"/>
    <w:rsid w:val="00222625"/>
    <w:rsid w:val="002226C8"/>
    <w:rsid w:val="002227ED"/>
    <w:rsid w:val="00222859"/>
    <w:rsid w:val="00222877"/>
    <w:rsid w:val="002229E0"/>
    <w:rsid w:val="00222A01"/>
    <w:rsid w:val="00222ABC"/>
    <w:rsid w:val="00222B24"/>
    <w:rsid w:val="00222C1B"/>
    <w:rsid w:val="00222D6D"/>
    <w:rsid w:val="00222FD1"/>
    <w:rsid w:val="00222FDA"/>
    <w:rsid w:val="00224136"/>
    <w:rsid w:val="00224141"/>
    <w:rsid w:val="0022452C"/>
    <w:rsid w:val="0022465F"/>
    <w:rsid w:val="002247B0"/>
    <w:rsid w:val="002248AC"/>
    <w:rsid w:val="002249E5"/>
    <w:rsid w:val="00224A42"/>
    <w:rsid w:val="00224F71"/>
    <w:rsid w:val="00224FC6"/>
    <w:rsid w:val="0022506E"/>
    <w:rsid w:val="00225120"/>
    <w:rsid w:val="00225342"/>
    <w:rsid w:val="0022563E"/>
    <w:rsid w:val="00225C74"/>
    <w:rsid w:val="00225D25"/>
    <w:rsid w:val="00225F5E"/>
    <w:rsid w:val="00226148"/>
    <w:rsid w:val="002262FE"/>
    <w:rsid w:val="00226720"/>
    <w:rsid w:val="0022674E"/>
    <w:rsid w:val="002268B4"/>
    <w:rsid w:val="0022695E"/>
    <w:rsid w:val="00226A2E"/>
    <w:rsid w:val="00226B53"/>
    <w:rsid w:val="00226C42"/>
    <w:rsid w:val="00226CF1"/>
    <w:rsid w:val="002270BC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300C8"/>
    <w:rsid w:val="002300F2"/>
    <w:rsid w:val="00230197"/>
    <w:rsid w:val="00230994"/>
    <w:rsid w:val="00230A04"/>
    <w:rsid w:val="00230CDB"/>
    <w:rsid w:val="002310D6"/>
    <w:rsid w:val="002315F1"/>
    <w:rsid w:val="002317F6"/>
    <w:rsid w:val="00231821"/>
    <w:rsid w:val="0023193F"/>
    <w:rsid w:val="00231C58"/>
    <w:rsid w:val="00231DFE"/>
    <w:rsid w:val="0023257C"/>
    <w:rsid w:val="00232580"/>
    <w:rsid w:val="002326CA"/>
    <w:rsid w:val="00232B28"/>
    <w:rsid w:val="00232BE0"/>
    <w:rsid w:val="00232C9C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3FC5"/>
    <w:rsid w:val="00234159"/>
    <w:rsid w:val="00234246"/>
    <w:rsid w:val="0023431C"/>
    <w:rsid w:val="002344EE"/>
    <w:rsid w:val="0023459C"/>
    <w:rsid w:val="00234A11"/>
    <w:rsid w:val="00234D12"/>
    <w:rsid w:val="00234D3F"/>
    <w:rsid w:val="00234EAF"/>
    <w:rsid w:val="00234FBA"/>
    <w:rsid w:val="0023543B"/>
    <w:rsid w:val="00235849"/>
    <w:rsid w:val="00235D78"/>
    <w:rsid w:val="0023630E"/>
    <w:rsid w:val="0023632C"/>
    <w:rsid w:val="00236389"/>
    <w:rsid w:val="002363F0"/>
    <w:rsid w:val="00236537"/>
    <w:rsid w:val="00236790"/>
    <w:rsid w:val="00236874"/>
    <w:rsid w:val="00236B36"/>
    <w:rsid w:val="00236C4E"/>
    <w:rsid w:val="00236C66"/>
    <w:rsid w:val="00236D24"/>
    <w:rsid w:val="00236FD0"/>
    <w:rsid w:val="002371CF"/>
    <w:rsid w:val="002372E1"/>
    <w:rsid w:val="002373A4"/>
    <w:rsid w:val="002376C2"/>
    <w:rsid w:val="002378C6"/>
    <w:rsid w:val="002378EF"/>
    <w:rsid w:val="00237E66"/>
    <w:rsid w:val="00237EFB"/>
    <w:rsid w:val="00240080"/>
    <w:rsid w:val="0024010F"/>
    <w:rsid w:val="002401A4"/>
    <w:rsid w:val="002402A4"/>
    <w:rsid w:val="002402F1"/>
    <w:rsid w:val="00240345"/>
    <w:rsid w:val="00240370"/>
    <w:rsid w:val="0024098B"/>
    <w:rsid w:val="002409F3"/>
    <w:rsid w:val="00240D7A"/>
    <w:rsid w:val="00240DB1"/>
    <w:rsid w:val="00240ECE"/>
    <w:rsid w:val="00240EF5"/>
    <w:rsid w:val="0024109E"/>
    <w:rsid w:val="0024122A"/>
    <w:rsid w:val="00241763"/>
    <w:rsid w:val="00241993"/>
    <w:rsid w:val="00241A18"/>
    <w:rsid w:val="00241ADB"/>
    <w:rsid w:val="00241BC8"/>
    <w:rsid w:val="00241F34"/>
    <w:rsid w:val="00241F36"/>
    <w:rsid w:val="0024206F"/>
    <w:rsid w:val="00242173"/>
    <w:rsid w:val="00242446"/>
    <w:rsid w:val="002426C6"/>
    <w:rsid w:val="00242DBA"/>
    <w:rsid w:val="002433AD"/>
    <w:rsid w:val="00243FAB"/>
    <w:rsid w:val="00244252"/>
    <w:rsid w:val="002442E1"/>
    <w:rsid w:val="002443E1"/>
    <w:rsid w:val="002444A9"/>
    <w:rsid w:val="002445C2"/>
    <w:rsid w:val="002448A5"/>
    <w:rsid w:val="00244992"/>
    <w:rsid w:val="00244CD0"/>
    <w:rsid w:val="00244EF2"/>
    <w:rsid w:val="00244F60"/>
    <w:rsid w:val="00245117"/>
    <w:rsid w:val="00245499"/>
    <w:rsid w:val="0024564B"/>
    <w:rsid w:val="0024588E"/>
    <w:rsid w:val="00245A8E"/>
    <w:rsid w:val="00245AB2"/>
    <w:rsid w:val="00245AFD"/>
    <w:rsid w:val="00245BA7"/>
    <w:rsid w:val="00245D2E"/>
    <w:rsid w:val="00245FDF"/>
    <w:rsid w:val="002467E6"/>
    <w:rsid w:val="002467EF"/>
    <w:rsid w:val="002467F6"/>
    <w:rsid w:val="00246F00"/>
    <w:rsid w:val="00246F86"/>
    <w:rsid w:val="00247063"/>
    <w:rsid w:val="00247677"/>
    <w:rsid w:val="00247879"/>
    <w:rsid w:val="00247921"/>
    <w:rsid w:val="002479DC"/>
    <w:rsid w:val="00247CB9"/>
    <w:rsid w:val="00247D9E"/>
    <w:rsid w:val="00247F10"/>
    <w:rsid w:val="00247F11"/>
    <w:rsid w:val="002502D6"/>
    <w:rsid w:val="0025033E"/>
    <w:rsid w:val="00250472"/>
    <w:rsid w:val="002504C7"/>
    <w:rsid w:val="00250628"/>
    <w:rsid w:val="002509A3"/>
    <w:rsid w:val="00250B99"/>
    <w:rsid w:val="00250BEA"/>
    <w:rsid w:val="00251020"/>
    <w:rsid w:val="0025116C"/>
    <w:rsid w:val="0025170E"/>
    <w:rsid w:val="002517D4"/>
    <w:rsid w:val="00251CC2"/>
    <w:rsid w:val="00251CCA"/>
    <w:rsid w:val="00251D93"/>
    <w:rsid w:val="0025203C"/>
    <w:rsid w:val="0025223B"/>
    <w:rsid w:val="002522BB"/>
    <w:rsid w:val="0025242A"/>
    <w:rsid w:val="0025275A"/>
    <w:rsid w:val="00252783"/>
    <w:rsid w:val="002528B9"/>
    <w:rsid w:val="00252DEC"/>
    <w:rsid w:val="00253351"/>
    <w:rsid w:val="002538FB"/>
    <w:rsid w:val="00253A30"/>
    <w:rsid w:val="00253AC4"/>
    <w:rsid w:val="00253AC7"/>
    <w:rsid w:val="00253B31"/>
    <w:rsid w:val="00253D54"/>
    <w:rsid w:val="002540BE"/>
    <w:rsid w:val="0025432B"/>
    <w:rsid w:val="00254AB8"/>
    <w:rsid w:val="00254FDC"/>
    <w:rsid w:val="00255223"/>
    <w:rsid w:val="00255285"/>
    <w:rsid w:val="002553F6"/>
    <w:rsid w:val="00255425"/>
    <w:rsid w:val="0025585B"/>
    <w:rsid w:val="002558CE"/>
    <w:rsid w:val="00255A35"/>
    <w:rsid w:val="00255B5D"/>
    <w:rsid w:val="00255E58"/>
    <w:rsid w:val="00255FAA"/>
    <w:rsid w:val="00256002"/>
    <w:rsid w:val="00256309"/>
    <w:rsid w:val="00256487"/>
    <w:rsid w:val="002564DF"/>
    <w:rsid w:val="002567FC"/>
    <w:rsid w:val="00256AAE"/>
    <w:rsid w:val="00256B71"/>
    <w:rsid w:val="00256D0C"/>
    <w:rsid w:val="00256E16"/>
    <w:rsid w:val="00256E5F"/>
    <w:rsid w:val="002574D0"/>
    <w:rsid w:val="00257AD9"/>
    <w:rsid w:val="00257B21"/>
    <w:rsid w:val="00257B27"/>
    <w:rsid w:val="00257F50"/>
    <w:rsid w:val="0026077A"/>
    <w:rsid w:val="0026083D"/>
    <w:rsid w:val="00260932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8B1"/>
    <w:rsid w:val="00263D87"/>
    <w:rsid w:val="00263E46"/>
    <w:rsid w:val="002642BE"/>
    <w:rsid w:val="00264665"/>
    <w:rsid w:val="002647D0"/>
    <w:rsid w:val="00264B20"/>
    <w:rsid w:val="00264BEA"/>
    <w:rsid w:val="00264C5F"/>
    <w:rsid w:val="00264E02"/>
    <w:rsid w:val="002652FB"/>
    <w:rsid w:val="00265354"/>
    <w:rsid w:val="0026539D"/>
    <w:rsid w:val="002654E3"/>
    <w:rsid w:val="002655EB"/>
    <w:rsid w:val="0026563E"/>
    <w:rsid w:val="00265663"/>
    <w:rsid w:val="002656C5"/>
    <w:rsid w:val="00265727"/>
    <w:rsid w:val="00265A07"/>
    <w:rsid w:val="00265D03"/>
    <w:rsid w:val="00265D8C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5E"/>
    <w:rsid w:val="00270291"/>
    <w:rsid w:val="0027030E"/>
    <w:rsid w:val="00270529"/>
    <w:rsid w:val="00270670"/>
    <w:rsid w:val="002708F2"/>
    <w:rsid w:val="00270ECD"/>
    <w:rsid w:val="00270F7F"/>
    <w:rsid w:val="002710E2"/>
    <w:rsid w:val="002711EE"/>
    <w:rsid w:val="00271426"/>
    <w:rsid w:val="00271523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840"/>
    <w:rsid w:val="00272CAB"/>
    <w:rsid w:val="00272E94"/>
    <w:rsid w:val="00273064"/>
    <w:rsid w:val="00273124"/>
    <w:rsid w:val="002732C4"/>
    <w:rsid w:val="002735A5"/>
    <w:rsid w:val="002736A0"/>
    <w:rsid w:val="002737EC"/>
    <w:rsid w:val="00273914"/>
    <w:rsid w:val="00273D58"/>
    <w:rsid w:val="00273D99"/>
    <w:rsid w:val="00273DF8"/>
    <w:rsid w:val="00273DFC"/>
    <w:rsid w:val="00273E1A"/>
    <w:rsid w:val="00274238"/>
    <w:rsid w:val="002744AC"/>
    <w:rsid w:val="002745CD"/>
    <w:rsid w:val="00274C16"/>
    <w:rsid w:val="00275059"/>
    <w:rsid w:val="002751DC"/>
    <w:rsid w:val="00275277"/>
    <w:rsid w:val="0027554E"/>
    <w:rsid w:val="00275D22"/>
    <w:rsid w:val="00275E72"/>
    <w:rsid w:val="0027601D"/>
    <w:rsid w:val="00276133"/>
    <w:rsid w:val="002762E6"/>
    <w:rsid w:val="002763FC"/>
    <w:rsid w:val="0027665F"/>
    <w:rsid w:val="002766E5"/>
    <w:rsid w:val="00276711"/>
    <w:rsid w:val="002768A4"/>
    <w:rsid w:val="002768F5"/>
    <w:rsid w:val="00276AFF"/>
    <w:rsid w:val="00276D70"/>
    <w:rsid w:val="00276FEF"/>
    <w:rsid w:val="00277266"/>
    <w:rsid w:val="00277409"/>
    <w:rsid w:val="0027774F"/>
    <w:rsid w:val="002777D3"/>
    <w:rsid w:val="00277C6A"/>
    <w:rsid w:val="00277D7B"/>
    <w:rsid w:val="00277D9A"/>
    <w:rsid w:val="00277DD9"/>
    <w:rsid w:val="0028000D"/>
    <w:rsid w:val="0028018D"/>
    <w:rsid w:val="0028023F"/>
    <w:rsid w:val="0028033B"/>
    <w:rsid w:val="00280801"/>
    <w:rsid w:val="00280847"/>
    <w:rsid w:val="00280875"/>
    <w:rsid w:val="002809BC"/>
    <w:rsid w:val="00280C8B"/>
    <w:rsid w:val="00280C94"/>
    <w:rsid w:val="00280D38"/>
    <w:rsid w:val="00280DD8"/>
    <w:rsid w:val="0028124C"/>
    <w:rsid w:val="0028134E"/>
    <w:rsid w:val="00281576"/>
    <w:rsid w:val="0028170F"/>
    <w:rsid w:val="00281BD9"/>
    <w:rsid w:val="00281C19"/>
    <w:rsid w:val="00281D0A"/>
    <w:rsid w:val="00281DDA"/>
    <w:rsid w:val="00281F91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1B"/>
    <w:rsid w:val="00283592"/>
    <w:rsid w:val="002835A5"/>
    <w:rsid w:val="00283721"/>
    <w:rsid w:val="00283BAB"/>
    <w:rsid w:val="00283E27"/>
    <w:rsid w:val="0028406D"/>
    <w:rsid w:val="00284603"/>
    <w:rsid w:val="00285030"/>
    <w:rsid w:val="0028503B"/>
    <w:rsid w:val="002856A6"/>
    <w:rsid w:val="00285AFF"/>
    <w:rsid w:val="00285BD0"/>
    <w:rsid w:val="00285BFE"/>
    <w:rsid w:val="00285D03"/>
    <w:rsid w:val="00285EF2"/>
    <w:rsid w:val="00285FB8"/>
    <w:rsid w:val="00286258"/>
    <w:rsid w:val="0028629B"/>
    <w:rsid w:val="00286400"/>
    <w:rsid w:val="00286580"/>
    <w:rsid w:val="002866FF"/>
    <w:rsid w:val="00286840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795"/>
    <w:rsid w:val="00287A70"/>
    <w:rsid w:val="00287B06"/>
    <w:rsid w:val="00287CE3"/>
    <w:rsid w:val="0029028B"/>
    <w:rsid w:val="002902C0"/>
    <w:rsid w:val="002904D7"/>
    <w:rsid w:val="00290561"/>
    <w:rsid w:val="00290821"/>
    <w:rsid w:val="00290B22"/>
    <w:rsid w:val="00290CF4"/>
    <w:rsid w:val="00290E52"/>
    <w:rsid w:val="00291022"/>
    <w:rsid w:val="0029148F"/>
    <w:rsid w:val="00291599"/>
    <w:rsid w:val="00291A09"/>
    <w:rsid w:val="0029200C"/>
    <w:rsid w:val="002922B7"/>
    <w:rsid w:val="002924EE"/>
    <w:rsid w:val="00292BB2"/>
    <w:rsid w:val="00292C35"/>
    <w:rsid w:val="00292F42"/>
    <w:rsid w:val="002931F4"/>
    <w:rsid w:val="00293260"/>
    <w:rsid w:val="00293336"/>
    <w:rsid w:val="0029333F"/>
    <w:rsid w:val="00293355"/>
    <w:rsid w:val="0029367A"/>
    <w:rsid w:val="002939AD"/>
    <w:rsid w:val="00293AD8"/>
    <w:rsid w:val="00293D2F"/>
    <w:rsid w:val="00293D41"/>
    <w:rsid w:val="00293F54"/>
    <w:rsid w:val="00293FC4"/>
    <w:rsid w:val="00293FCD"/>
    <w:rsid w:val="002941B2"/>
    <w:rsid w:val="002941E7"/>
    <w:rsid w:val="00294291"/>
    <w:rsid w:val="002942BC"/>
    <w:rsid w:val="00294384"/>
    <w:rsid w:val="002948E2"/>
    <w:rsid w:val="00294D78"/>
    <w:rsid w:val="00294EF9"/>
    <w:rsid w:val="00294F8B"/>
    <w:rsid w:val="00295260"/>
    <w:rsid w:val="002953A9"/>
    <w:rsid w:val="00295B74"/>
    <w:rsid w:val="00295BA9"/>
    <w:rsid w:val="00295CD7"/>
    <w:rsid w:val="00295E32"/>
    <w:rsid w:val="002962A0"/>
    <w:rsid w:val="0029630E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854"/>
    <w:rsid w:val="002A0B6F"/>
    <w:rsid w:val="002A0BE3"/>
    <w:rsid w:val="002A0F73"/>
    <w:rsid w:val="002A1416"/>
    <w:rsid w:val="002A1851"/>
    <w:rsid w:val="002A1906"/>
    <w:rsid w:val="002A1C3A"/>
    <w:rsid w:val="002A1DF4"/>
    <w:rsid w:val="002A257D"/>
    <w:rsid w:val="002A269A"/>
    <w:rsid w:val="002A2FCA"/>
    <w:rsid w:val="002A31CA"/>
    <w:rsid w:val="002A33F5"/>
    <w:rsid w:val="002A3583"/>
    <w:rsid w:val="002A38C8"/>
    <w:rsid w:val="002A3909"/>
    <w:rsid w:val="002A3AF5"/>
    <w:rsid w:val="002A3BBD"/>
    <w:rsid w:val="002A3EE0"/>
    <w:rsid w:val="002A3EFC"/>
    <w:rsid w:val="002A3FF7"/>
    <w:rsid w:val="002A416B"/>
    <w:rsid w:val="002A43FD"/>
    <w:rsid w:val="002A447E"/>
    <w:rsid w:val="002A4A19"/>
    <w:rsid w:val="002A4A3B"/>
    <w:rsid w:val="002A4D8D"/>
    <w:rsid w:val="002A4E81"/>
    <w:rsid w:val="002A4EBD"/>
    <w:rsid w:val="002A5111"/>
    <w:rsid w:val="002A5160"/>
    <w:rsid w:val="002A52A3"/>
    <w:rsid w:val="002A5404"/>
    <w:rsid w:val="002A5640"/>
    <w:rsid w:val="002A578A"/>
    <w:rsid w:val="002A5ACA"/>
    <w:rsid w:val="002A5CDF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4F0"/>
    <w:rsid w:val="002A757E"/>
    <w:rsid w:val="002A7594"/>
    <w:rsid w:val="002A75FB"/>
    <w:rsid w:val="002A774A"/>
    <w:rsid w:val="002A7A3B"/>
    <w:rsid w:val="002A7CBA"/>
    <w:rsid w:val="002A7F1D"/>
    <w:rsid w:val="002B037A"/>
    <w:rsid w:val="002B0795"/>
    <w:rsid w:val="002B09B1"/>
    <w:rsid w:val="002B0AA5"/>
    <w:rsid w:val="002B0CCA"/>
    <w:rsid w:val="002B0E2E"/>
    <w:rsid w:val="002B16E1"/>
    <w:rsid w:val="002B1A7A"/>
    <w:rsid w:val="002B1A8F"/>
    <w:rsid w:val="002B1B3C"/>
    <w:rsid w:val="002B1CCC"/>
    <w:rsid w:val="002B1E69"/>
    <w:rsid w:val="002B23EB"/>
    <w:rsid w:val="002B2AFA"/>
    <w:rsid w:val="002B2D02"/>
    <w:rsid w:val="002B2EC4"/>
    <w:rsid w:val="002B2EF8"/>
    <w:rsid w:val="002B2F31"/>
    <w:rsid w:val="002B3003"/>
    <w:rsid w:val="002B3090"/>
    <w:rsid w:val="002B32CE"/>
    <w:rsid w:val="002B3736"/>
    <w:rsid w:val="002B3C8A"/>
    <w:rsid w:val="002B473A"/>
    <w:rsid w:val="002B479C"/>
    <w:rsid w:val="002B49AF"/>
    <w:rsid w:val="002B4CBF"/>
    <w:rsid w:val="002B4DEF"/>
    <w:rsid w:val="002B4FD9"/>
    <w:rsid w:val="002B50D9"/>
    <w:rsid w:val="002B55F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F6"/>
    <w:rsid w:val="002B6B30"/>
    <w:rsid w:val="002B6D10"/>
    <w:rsid w:val="002B6E79"/>
    <w:rsid w:val="002B6FC4"/>
    <w:rsid w:val="002B7077"/>
    <w:rsid w:val="002B70E9"/>
    <w:rsid w:val="002B71CA"/>
    <w:rsid w:val="002B71F3"/>
    <w:rsid w:val="002B71F9"/>
    <w:rsid w:val="002B7293"/>
    <w:rsid w:val="002B778E"/>
    <w:rsid w:val="002B7A46"/>
    <w:rsid w:val="002B7BB7"/>
    <w:rsid w:val="002B7BE7"/>
    <w:rsid w:val="002B7FE3"/>
    <w:rsid w:val="002C0209"/>
    <w:rsid w:val="002C023D"/>
    <w:rsid w:val="002C05DD"/>
    <w:rsid w:val="002C0F5C"/>
    <w:rsid w:val="002C102B"/>
    <w:rsid w:val="002C11AD"/>
    <w:rsid w:val="002C135E"/>
    <w:rsid w:val="002C157A"/>
    <w:rsid w:val="002C18B1"/>
    <w:rsid w:val="002C19CA"/>
    <w:rsid w:val="002C1A5B"/>
    <w:rsid w:val="002C1D7C"/>
    <w:rsid w:val="002C1E7B"/>
    <w:rsid w:val="002C1FD1"/>
    <w:rsid w:val="002C226C"/>
    <w:rsid w:val="002C26F7"/>
    <w:rsid w:val="002C2AC0"/>
    <w:rsid w:val="002C2CD1"/>
    <w:rsid w:val="002C2F7F"/>
    <w:rsid w:val="002C323D"/>
    <w:rsid w:val="002C324C"/>
    <w:rsid w:val="002C3343"/>
    <w:rsid w:val="002C33D6"/>
    <w:rsid w:val="002C3481"/>
    <w:rsid w:val="002C35CF"/>
    <w:rsid w:val="002C36EB"/>
    <w:rsid w:val="002C38D7"/>
    <w:rsid w:val="002C38DA"/>
    <w:rsid w:val="002C3900"/>
    <w:rsid w:val="002C3925"/>
    <w:rsid w:val="002C3C92"/>
    <w:rsid w:val="002C3DA3"/>
    <w:rsid w:val="002C3E9A"/>
    <w:rsid w:val="002C4421"/>
    <w:rsid w:val="002C443E"/>
    <w:rsid w:val="002C4544"/>
    <w:rsid w:val="002C4776"/>
    <w:rsid w:val="002C4787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A69"/>
    <w:rsid w:val="002C612C"/>
    <w:rsid w:val="002C6422"/>
    <w:rsid w:val="002C644F"/>
    <w:rsid w:val="002C67F6"/>
    <w:rsid w:val="002C6804"/>
    <w:rsid w:val="002C6903"/>
    <w:rsid w:val="002C6A8B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26C"/>
    <w:rsid w:val="002D09BB"/>
    <w:rsid w:val="002D09DE"/>
    <w:rsid w:val="002D0A4A"/>
    <w:rsid w:val="002D1277"/>
    <w:rsid w:val="002D17C6"/>
    <w:rsid w:val="002D1939"/>
    <w:rsid w:val="002D1A32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5E8"/>
    <w:rsid w:val="002D496A"/>
    <w:rsid w:val="002D49F9"/>
    <w:rsid w:val="002D4A76"/>
    <w:rsid w:val="002D4DFD"/>
    <w:rsid w:val="002D4FCF"/>
    <w:rsid w:val="002D5075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2D1"/>
    <w:rsid w:val="002D63DB"/>
    <w:rsid w:val="002D6478"/>
    <w:rsid w:val="002D65A1"/>
    <w:rsid w:val="002D671F"/>
    <w:rsid w:val="002D67F4"/>
    <w:rsid w:val="002D68B1"/>
    <w:rsid w:val="002D6B00"/>
    <w:rsid w:val="002D6CA8"/>
    <w:rsid w:val="002D6CC9"/>
    <w:rsid w:val="002D6CFD"/>
    <w:rsid w:val="002D6DA9"/>
    <w:rsid w:val="002D6DC8"/>
    <w:rsid w:val="002D6E4A"/>
    <w:rsid w:val="002D6F82"/>
    <w:rsid w:val="002D7053"/>
    <w:rsid w:val="002D7083"/>
    <w:rsid w:val="002D7367"/>
    <w:rsid w:val="002D739D"/>
    <w:rsid w:val="002D7A3F"/>
    <w:rsid w:val="002D7D08"/>
    <w:rsid w:val="002E01A0"/>
    <w:rsid w:val="002E0201"/>
    <w:rsid w:val="002E023F"/>
    <w:rsid w:val="002E08FA"/>
    <w:rsid w:val="002E09AD"/>
    <w:rsid w:val="002E0A97"/>
    <w:rsid w:val="002E0AB0"/>
    <w:rsid w:val="002E0CB9"/>
    <w:rsid w:val="002E0DA7"/>
    <w:rsid w:val="002E0E51"/>
    <w:rsid w:val="002E0EDE"/>
    <w:rsid w:val="002E0FE6"/>
    <w:rsid w:val="002E11B5"/>
    <w:rsid w:val="002E13FE"/>
    <w:rsid w:val="002E1461"/>
    <w:rsid w:val="002E147E"/>
    <w:rsid w:val="002E17FC"/>
    <w:rsid w:val="002E1A18"/>
    <w:rsid w:val="002E1A6E"/>
    <w:rsid w:val="002E1E4E"/>
    <w:rsid w:val="002E2484"/>
    <w:rsid w:val="002E262F"/>
    <w:rsid w:val="002E2C9C"/>
    <w:rsid w:val="002E30D6"/>
    <w:rsid w:val="002E31A9"/>
    <w:rsid w:val="002E330D"/>
    <w:rsid w:val="002E3355"/>
    <w:rsid w:val="002E33E7"/>
    <w:rsid w:val="002E3475"/>
    <w:rsid w:val="002E3676"/>
    <w:rsid w:val="002E36B1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79E"/>
    <w:rsid w:val="002E47D9"/>
    <w:rsid w:val="002E489B"/>
    <w:rsid w:val="002E4B37"/>
    <w:rsid w:val="002E4B57"/>
    <w:rsid w:val="002E4B69"/>
    <w:rsid w:val="002E4BC9"/>
    <w:rsid w:val="002E4D6B"/>
    <w:rsid w:val="002E4F77"/>
    <w:rsid w:val="002E5195"/>
    <w:rsid w:val="002E519B"/>
    <w:rsid w:val="002E52BB"/>
    <w:rsid w:val="002E5567"/>
    <w:rsid w:val="002E594A"/>
    <w:rsid w:val="002E5DE0"/>
    <w:rsid w:val="002E5E19"/>
    <w:rsid w:val="002E62BB"/>
    <w:rsid w:val="002E62D0"/>
    <w:rsid w:val="002E63A6"/>
    <w:rsid w:val="002E643B"/>
    <w:rsid w:val="002E650C"/>
    <w:rsid w:val="002E68AF"/>
    <w:rsid w:val="002E69AE"/>
    <w:rsid w:val="002E69CC"/>
    <w:rsid w:val="002E69F3"/>
    <w:rsid w:val="002E6A8A"/>
    <w:rsid w:val="002E6D93"/>
    <w:rsid w:val="002E7211"/>
    <w:rsid w:val="002E7314"/>
    <w:rsid w:val="002E73B8"/>
    <w:rsid w:val="002E74DC"/>
    <w:rsid w:val="002E76FB"/>
    <w:rsid w:val="002F00F9"/>
    <w:rsid w:val="002F01E6"/>
    <w:rsid w:val="002F050C"/>
    <w:rsid w:val="002F07E1"/>
    <w:rsid w:val="002F0F42"/>
    <w:rsid w:val="002F1466"/>
    <w:rsid w:val="002F16A7"/>
    <w:rsid w:val="002F177D"/>
    <w:rsid w:val="002F1988"/>
    <w:rsid w:val="002F1A24"/>
    <w:rsid w:val="002F1ED6"/>
    <w:rsid w:val="002F2029"/>
    <w:rsid w:val="002F20E9"/>
    <w:rsid w:val="002F21E7"/>
    <w:rsid w:val="002F2377"/>
    <w:rsid w:val="002F2B2B"/>
    <w:rsid w:val="002F2C36"/>
    <w:rsid w:val="002F2D35"/>
    <w:rsid w:val="002F2D4E"/>
    <w:rsid w:val="002F2DBB"/>
    <w:rsid w:val="002F2EE7"/>
    <w:rsid w:val="002F2F1A"/>
    <w:rsid w:val="002F31BC"/>
    <w:rsid w:val="002F33B3"/>
    <w:rsid w:val="002F33FC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2F1"/>
    <w:rsid w:val="002F4502"/>
    <w:rsid w:val="002F47D9"/>
    <w:rsid w:val="002F48B4"/>
    <w:rsid w:val="002F48D5"/>
    <w:rsid w:val="002F548D"/>
    <w:rsid w:val="002F54FB"/>
    <w:rsid w:val="002F5874"/>
    <w:rsid w:val="002F59EB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A29"/>
    <w:rsid w:val="002F6A31"/>
    <w:rsid w:val="002F6AB5"/>
    <w:rsid w:val="002F6B7B"/>
    <w:rsid w:val="002F6CF8"/>
    <w:rsid w:val="002F6FB7"/>
    <w:rsid w:val="002F7024"/>
    <w:rsid w:val="002F710C"/>
    <w:rsid w:val="002F7123"/>
    <w:rsid w:val="002F7171"/>
    <w:rsid w:val="002F71D1"/>
    <w:rsid w:val="002F7287"/>
    <w:rsid w:val="002F7499"/>
    <w:rsid w:val="002F7CF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27D0"/>
    <w:rsid w:val="00302BA4"/>
    <w:rsid w:val="00302D39"/>
    <w:rsid w:val="003030FB"/>
    <w:rsid w:val="00303126"/>
    <w:rsid w:val="003034F1"/>
    <w:rsid w:val="0030352F"/>
    <w:rsid w:val="0030357D"/>
    <w:rsid w:val="00303647"/>
    <w:rsid w:val="003036F3"/>
    <w:rsid w:val="00303754"/>
    <w:rsid w:val="00303A62"/>
    <w:rsid w:val="00303A9A"/>
    <w:rsid w:val="00303B91"/>
    <w:rsid w:val="00303C2B"/>
    <w:rsid w:val="00303E4E"/>
    <w:rsid w:val="00303FA5"/>
    <w:rsid w:val="00304000"/>
    <w:rsid w:val="0030457B"/>
    <w:rsid w:val="003047D8"/>
    <w:rsid w:val="00304A86"/>
    <w:rsid w:val="00304DDC"/>
    <w:rsid w:val="00305165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5FD9"/>
    <w:rsid w:val="003065D5"/>
    <w:rsid w:val="00306616"/>
    <w:rsid w:val="0030682B"/>
    <w:rsid w:val="00306936"/>
    <w:rsid w:val="00306943"/>
    <w:rsid w:val="00306A64"/>
    <w:rsid w:val="00306E30"/>
    <w:rsid w:val="003070E9"/>
    <w:rsid w:val="003073DD"/>
    <w:rsid w:val="003079B8"/>
    <w:rsid w:val="00307A76"/>
    <w:rsid w:val="00310166"/>
    <w:rsid w:val="0031070E"/>
    <w:rsid w:val="00310987"/>
    <w:rsid w:val="00310C57"/>
    <w:rsid w:val="00311075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80F"/>
    <w:rsid w:val="003129A7"/>
    <w:rsid w:val="00312A46"/>
    <w:rsid w:val="00312C63"/>
    <w:rsid w:val="00312D60"/>
    <w:rsid w:val="00312FB1"/>
    <w:rsid w:val="003131FF"/>
    <w:rsid w:val="0031322A"/>
    <w:rsid w:val="00313689"/>
    <w:rsid w:val="00313D06"/>
    <w:rsid w:val="00313D0E"/>
    <w:rsid w:val="00313DBD"/>
    <w:rsid w:val="00313EC7"/>
    <w:rsid w:val="003144C0"/>
    <w:rsid w:val="003148E6"/>
    <w:rsid w:val="00314BD8"/>
    <w:rsid w:val="00314D93"/>
    <w:rsid w:val="00314E8F"/>
    <w:rsid w:val="00315769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E4D"/>
    <w:rsid w:val="00316FE1"/>
    <w:rsid w:val="00317004"/>
    <w:rsid w:val="00317161"/>
    <w:rsid w:val="00317511"/>
    <w:rsid w:val="00317D2A"/>
    <w:rsid w:val="00317F56"/>
    <w:rsid w:val="0032005A"/>
    <w:rsid w:val="0032011C"/>
    <w:rsid w:val="00320125"/>
    <w:rsid w:val="003201CE"/>
    <w:rsid w:val="0032021D"/>
    <w:rsid w:val="00320291"/>
    <w:rsid w:val="00320372"/>
    <w:rsid w:val="003203E0"/>
    <w:rsid w:val="0032052A"/>
    <w:rsid w:val="003205EC"/>
    <w:rsid w:val="00320708"/>
    <w:rsid w:val="0032071B"/>
    <w:rsid w:val="00320752"/>
    <w:rsid w:val="003207A1"/>
    <w:rsid w:val="003207AA"/>
    <w:rsid w:val="003207CE"/>
    <w:rsid w:val="0032095B"/>
    <w:rsid w:val="00320A98"/>
    <w:rsid w:val="00320CF6"/>
    <w:rsid w:val="00320FF5"/>
    <w:rsid w:val="00321027"/>
    <w:rsid w:val="003217EE"/>
    <w:rsid w:val="00321A46"/>
    <w:rsid w:val="00321F81"/>
    <w:rsid w:val="00321F9F"/>
    <w:rsid w:val="003220E1"/>
    <w:rsid w:val="003223F4"/>
    <w:rsid w:val="0032258C"/>
    <w:rsid w:val="00322799"/>
    <w:rsid w:val="003227B9"/>
    <w:rsid w:val="003227F1"/>
    <w:rsid w:val="00322A4F"/>
    <w:rsid w:val="00322E8E"/>
    <w:rsid w:val="00322FF2"/>
    <w:rsid w:val="003231D6"/>
    <w:rsid w:val="003233B9"/>
    <w:rsid w:val="00323402"/>
    <w:rsid w:val="00323453"/>
    <w:rsid w:val="00323613"/>
    <w:rsid w:val="00323895"/>
    <w:rsid w:val="00323B11"/>
    <w:rsid w:val="00323B6A"/>
    <w:rsid w:val="00323BEF"/>
    <w:rsid w:val="00323BF1"/>
    <w:rsid w:val="00323FC3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316"/>
    <w:rsid w:val="00325363"/>
    <w:rsid w:val="00325586"/>
    <w:rsid w:val="003255DC"/>
    <w:rsid w:val="003256BC"/>
    <w:rsid w:val="00325786"/>
    <w:rsid w:val="00325908"/>
    <w:rsid w:val="00325AA9"/>
    <w:rsid w:val="00325D7F"/>
    <w:rsid w:val="0032611A"/>
    <w:rsid w:val="00326704"/>
    <w:rsid w:val="0032677F"/>
    <w:rsid w:val="0032748C"/>
    <w:rsid w:val="00327789"/>
    <w:rsid w:val="003277C2"/>
    <w:rsid w:val="003277E6"/>
    <w:rsid w:val="00327BE4"/>
    <w:rsid w:val="00327C3C"/>
    <w:rsid w:val="00327F7C"/>
    <w:rsid w:val="003300F1"/>
    <w:rsid w:val="003302AC"/>
    <w:rsid w:val="003303C7"/>
    <w:rsid w:val="003306C3"/>
    <w:rsid w:val="003308DF"/>
    <w:rsid w:val="0033091C"/>
    <w:rsid w:val="00330B38"/>
    <w:rsid w:val="00330BF1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DB2"/>
    <w:rsid w:val="00332DDE"/>
    <w:rsid w:val="00332DFB"/>
    <w:rsid w:val="00332FFF"/>
    <w:rsid w:val="0033314A"/>
    <w:rsid w:val="003332A8"/>
    <w:rsid w:val="003332C8"/>
    <w:rsid w:val="003333CB"/>
    <w:rsid w:val="0033357E"/>
    <w:rsid w:val="003336C4"/>
    <w:rsid w:val="003336E5"/>
    <w:rsid w:val="003337C4"/>
    <w:rsid w:val="00333E3D"/>
    <w:rsid w:val="00334196"/>
    <w:rsid w:val="0033428C"/>
    <w:rsid w:val="003346AD"/>
    <w:rsid w:val="00334798"/>
    <w:rsid w:val="00334A7B"/>
    <w:rsid w:val="00334AE8"/>
    <w:rsid w:val="00334B87"/>
    <w:rsid w:val="00334B9E"/>
    <w:rsid w:val="00334E54"/>
    <w:rsid w:val="00334EB2"/>
    <w:rsid w:val="00334FA5"/>
    <w:rsid w:val="0033502E"/>
    <w:rsid w:val="0033515B"/>
    <w:rsid w:val="0033566D"/>
    <w:rsid w:val="00335A75"/>
    <w:rsid w:val="00335BD4"/>
    <w:rsid w:val="00335DC5"/>
    <w:rsid w:val="00335F1F"/>
    <w:rsid w:val="0033635C"/>
    <w:rsid w:val="0033636E"/>
    <w:rsid w:val="00336566"/>
    <w:rsid w:val="003366A0"/>
    <w:rsid w:val="0033698F"/>
    <w:rsid w:val="00336B8E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137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C34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FF"/>
    <w:rsid w:val="0034302A"/>
    <w:rsid w:val="00343247"/>
    <w:rsid w:val="0034350F"/>
    <w:rsid w:val="0034355A"/>
    <w:rsid w:val="003435A0"/>
    <w:rsid w:val="003435F5"/>
    <w:rsid w:val="003436B6"/>
    <w:rsid w:val="0034375D"/>
    <w:rsid w:val="003441BA"/>
    <w:rsid w:val="00344207"/>
    <w:rsid w:val="003446B3"/>
    <w:rsid w:val="003446B8"/>
    <w:rsid w:val="003446F0"/>
    <w:rsid w:val="00344A17"/>
    <w:rsid w:val="00344A7C"/>
    <w:rsid w:val="00344E03"/>
    <w:rsid w:val="00344E60"/>
    <w:rsid w:val="00344EF2"/>
    <w:rsid w:val="00345015"/>
    <w:rsid w:val="00345417"/>
    <w:rsid w:val="00345645"/>
    <w:rsid w:val="00345652"/>
    <w:rsid w:val="003456CA"/>
    <w:rsid w:val="003456D3"/>
    <w:rsid w:val="003459A5"/>
    <w:rsid w:val="00345BEE"/>
    <w:rsid w:val="00345C1F"/>
    <w:rsid w:val="00345C55"/>
    <w:rsid w:val="00345DD7"/>
    <w:rsid w:val="00345E11"/>
    <w:rsid w:val="00345E15"/>
    <w:rsid w:val="0034610C"/>
    <w:rsid w:val="003461D5"/>
    <w:rsid w:val="0034632B"/>
    <w:rsid w:val="003463F2"/>
    <w:rsid w:val="00346654"/>
    <w:rsid w:val="0034675F"/>
    <w:rsid w:val="00346967"/>
    <w:rsid w:val="00346F7C"/>
    <w:rsid w:val="00346FF6"/>
    <w:rsid w:val="00347292"/>
    <w:rsid w:val="003472C4"/>
    <w:rsid w:val="00347443"/>
    <w:rsid w:val="003475BE"/>
    <w:rsid w:val="003475FA"/>
    <w:rsid w:val="00347AD7"/>
    <w:rsid w:val="00347BF8"/>
    <w:rsid w:val="00347D73"/>
    <w:rsid w:val="00347EB1"/>
    <w:rsid w:val="003500A0"/>
    <w:rsid w:val="003500AF"/>
    <w:rsid w:val="0035036D"/>
    <w:rsid w:val="003503A2"/>
    <w:rsid w:val="003503C7"/>
    <w:rsid w:val="00350667"/>
    <w:rsid w:val="003508CD"/>
    <w:rsid w:val="00350993"/>
    <w:rsid w:val="00350B1F"/>
    <w:rsid w:val="00350DF8"/>
    <w:rsid w:val="00350FE9"/>
    <w:rsid w:val="0035157A"/>
    <w:rsid w:val="003519FD"/>
    <w:rsid w:val="00351B67"/>
    <w:rsid w:val="00351F24"/>
    <w:rsid w:val="00351F25"/>
    <w:rsid w:val="0035216D"/>
    <w:rsid w:val="0035226B"/>
    <w:rsid w:val="00352647"/>
    <w:rsid w:val="00352851"/>
    <w:rsid w:val="003529A3"/>
    <w:rsid w:val="00352BB1"/>
    <w:rsid w:val="00352DC5"/>
    <w:rsid w:val="00352E2A"/>
    <w:rsid w:val="00352EE5"/>
    <w:rsid w:val="00352EE6"/>
    <w:rsid w:val="003533F9"/>
    <w:rsid w:val="00353401"/>
    <w:rsid w:val="00353442"/>
    <w:rsid w:val="003534EE"/>
    <w:rsid w:val="00353B6D"/>
    <w:rsid w:val="00353CD3"/>
    <w:rsid w:val="00353F5E"/>
    <w:rsid w:val="00354095"/>
    <w:rsid w:val="0035438F"/>
    <w:rsid w:val="003543C1"/>
    <w:rsid w:val="0035440C"/>
    <w:rsid w:val="00354D89"/>
    <w:rsid w:val="0035513E"/>
    <w:rsid w:val="0035574C"/>
    <w:rsid w:val="00355993"/>
    <w:rsid w:val="00355AA0"/>
    <w:rsid w:val="00355DA8"/>
    <w:rsid w:val="00355E14"/>
    <w:rsid w:val="00355E4F"/>
    <w:rsid w:val="00355F7B"/>
    <w:rsid w:val="00356200"/>
    <w:rsid w:val="003564A8"/>
    <w:rsid w:val="0035671A"/>
    <w:rsid w:val="00356B95"/>
    <w:rsid w:val="003570BA"/>
    <w:rsid w:val="003571A5"/>
    <w:rsid w:val="00357310"/>
    <w:rsid w:val="00357BA1"/>
    <w:rsid w:val="00357D40"/>
    <w:rsid w:val="00360184"/>
    <w:rsid w:val="003601DC"/>
    <w:rsid w:val="00360359"/>
    <w:rsid w:val="0036046E"/>
    <w:rsid w:val="00360FC4"/>
    <w:rsid w:val="00361085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05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52"/>
    <w:rsid w:val="003639FB"/>
    <w:rsid w:val="00363B99"/>
    <w:rsid w:val="003640A7"/>
    <w:rsid w:val="003642C4"/>
    <w:rsid w:val="00364700"/>
    <w:rsid w:val="0036472D"/>
    <w:rsid w:val="00364839"/>
    <w:rsid w:val="00364A00"/>
    <w:rsid w:val="00364BEC"/>
    <w:rsid w:val="00364D28"/>
    <w:rsid w:val="00365003"/>
    <w:rsid w:val="00365769"/>
    <w:rsid w:val="003660F6"/>
    <w:rsid w:val="003661F1"/>
    <w:rsid w:val="0036622F"/>
    <w:rsid w:val="003664F2"/>
    <w:rsid w:val="00366513"/>
    <w:rsid w:val="0036668F"/>
    <w:rsid w:val="00366811"/>
    <w:rsid w:val="003668D3"/>
    <w:rsid w:val="00366A64"/>
    <w:rsid w:val="003672C8"/>
    <w:rsid w:val="00367355"/>
    <w:rsid w:val="003674CB"/>
    <w:rsid w:val="00367560"/>
    <w:rsid w:val="00367651"/>
    <w:rsid w:val="00367AD9"/>
    <w:rsid w:val="00367B62"/>
    <w:rsid w:val="00367D3E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10"/>
    <w:rsid w:val="00370CB6"/>
    <w:rsid w:val="00371315"/>
    <w:rsid w:val="003714EC"/>
    <w:rsid w:val="0037155F"/>
    <w:rsid w:val="00371ABF"/>
    <w:rsid w:val="00371B2D"/>
    <w:rsid w:val="00371B66"/>
    <w:rsid w:val="00371DBC"/>
    <w:rsid w:val="00371EEC"/>
    <w:rsid w:val="00371FFB"/>
    <w:rsid w:val="003721D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2FDF"/>
    <w:rsid w:val="003732D3"/>
    <w:rsid w:val="00373609"/>
    <w:rsid w:val="00373DDF"/>
    <w:rsid w:val="00373F56"/>
    <w:rsid w:val="00374125"/>
    <w:rsid w:val="00374575"/>
    <w:rsid w:val="003745B9"/>
    <w:rsid w:val="00374691"/>
    <w:rsid w:val="00374ACE"/>
    <w:rsid w:val="00374BB3"/>
    <w:rsid w:val="00374EF1"/>
    <w:rsid w:val="003750A1"/>
    <w:rsid w:val="00375193"/>
    <w:rsid w:val="003755B7"/>
    <w:rsid w:val="0037560F"/>
    <w:rsid w:val="003759EA"/>
    <w:rsid w:val="00375A04"/>
    <w:rsid w:val="00375C88"/>
    <w:rsid w:val="00375E99"/>
    <w:rsid w:val="00375F0C"/>
    <w:rsid w:val="00375F36"/>
    <w:rsid w:val="00375FA5"/>
    <w:rsid w:val="0037609E"/>
    <w:rsid w:val="003762F7"/>
    <w:rsid w:val="00376513"/>
    <w:rsid w:val="003769B4"/>
    <w:rsid w:val="00376A3D"/>
    <w:rsid w:val="00376B4C"/>
    <w:rsid w:val="00376CE2"/>
    <w:rsid w:val="00377034"/>
    <w:rsid w:val="00377180"/>
    <w:rsid w:val="0037720F"/>
    <w:rsid w:val="0037773E"/>
    <w:rsid w:val="003778E4"/>
    <w:rsid w:val="003779E5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C6"/>
    <w:rsid w:val="00381DC1"/>
    <w:rsid w:val="0038252F"/>
    <w:rsid w:val="00382760"/>
    <w:rsid w:val="00382934"/>
    <w:rsid w:val="003829E2"/>
    <w:rsid w:val="00382E35"/>
    <w:rsid w:val="00382FE0"/>
    <w:rsid w:val="00383142"/>
    <w:rsid w:val="00383466"/>
    <w:rsid w:val="0038359E"/>
    <w:rsid w:val="003835AB"/>
    <w:rsid w:val="003838B3"/>
    <w:rsid w:val="00383AA1"/>
    <w:rsid w:val="00383ACB"/>
    <w:rsid w:val="00383F11"/>
    <w:rsid w:val="00383F81"/>
    <w:rsid w:val="00383F9B"/>
    <w:rsid w:val="003842B0"/>
    <w:rsid w:val="003842DD"/>
    <w:rsid w:val="003847D0"/>
    <w:rsid w:val="00384C95"/>
    <w:rsid w:val="00384D2D"/>
    <w:rsid w:val="00384F3A"/>
    <w:rsid w:val="00384FF6"/>
    <w:rsid w:val="003853FE"/>
    <w:rsid w:val="0038550F"/>
    <w:rsid w:val="003857C8"/>
    <w:rsid w:val="0038588A"/>
    <w:rsid w:val="00385E3E"/>
    <w:rsid w:val="00385EFC"/>
    <w:rsid w:val="00386172"/>
    <w:rsid w:val="003863C0"/>
    <w:rsid w:val="0038664C"/>
    <w:rsid w:val="0038675F"/>
    <w:rsid w:val="00386764"/>
    <w:rsid w:val="003867E2"/>
    <w:rsid w:val="003868A8"/>
    <w:rsid w:val="00386F68"/>
    <w:rsid w:val="003871F3"/>
    <w:rsid w:val="00387263"/>
    <w:rsid w:val="00387445"/>
    <w:rsid w:val="00387750"/>
    <w:rsid w:val="00387764"/>
    <w:rsid w:val="00387CEB"/>
    <w:rsid w:val="00387DC3"/>
    <w:rsid w:val="00387EA3"/>
    <w:rsid w:val="00390153"/>
    <w:rsid w:val="003901B4"/>
    <w:rsid w:val="003902CE"/>
    <w:rsid w:val="003904B2"/>
    <w:rsid w:val="0039090C"/>
    <w:rsid w:val="00390DA2"/>
    <w:rsid w:val="00390E1F"/>
    <w:rsid w:val="00390FD0"/>
    <w:rsid w:val="003912A9"/>
    <w:rsid w:val="0039154E"/>
    <w:rsid w:val="00391841"/>
    <w:rsid w:val="00391B38"/>
    <w:rsid w:val="00391C06"/>
    <w:rsid w:val="00391C7D"/>
    <w:rsid w:val="00391D4F"/>
    <w:rsid w:val="00391DC4"/>
    <w:rsid w:val="00391DC8"/>
    <w:rsid w:val="00392384"/>
    <w:rsid w:val="003926AD"/>
    <w:rsid w:val="00392B81"/>
    <w:rsid w:val="00392EBA"/>
    <w:rsid w:val="0039305E"/>
    <w:rsid w:val="00393266"/>
    <w:rsid w:val="00393611"/>
    <w:rsid w:val="00393866"/>
    <w:rsid w:val="00393D2C"/>
    <w:rsid w:val="00393D44"/>
    <w:rsid w:val="00393E83"/>
    <w:rsid w:val="00394510"/>
    <w:rsid w:val="0039472F"/>
    <w:rsid w:val="0039492B"/>
    <w:rsid w:val="003949CB"/>
    <w:rsid w:val="00394B19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520"/>
    <w:rsid w:val="00396635"/>
    <w:rsid w:val="0039663F"/>
    <w:rsid w:val="0039699F"/>
    <w:rsid w:val="00396A48"/>
    <w:rsid w:val="00396E51"/>
    <w:rsid w:val="00396EA9"/>
    <w:rsid w:val="003970D1"/>
    <w:rsid w:val="00397322"/>
    <w:rsid w:val="0039758D"/>
    <w:rsid w:val="003975FD"/>
    <w:rsid w:val="003978BA"/>
    <w:rsid w:val="0039796D"/>
    <w:rsid w:val="00397BCF"/>
    <w:rsid w:val="00397BFE"/>
    <w:rsid w:val="00397D5C"/>
    <w:rsid w:val="00397F99"/>
    <w:rsid w:val="00397FF9"/>
    <w:rsid w:val="003A011F"/>
    <w:rsid w:val="003A031F"/>
    <w:rsid w:val="003A05DE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6D1"/>
    <w:rsid w:val="003A191E"/>
    <w:rsid w:val="003A194A"/>
    <w:rsid w:val="003A1B23"/>
    <w:rsid w:val="003A1D02"/>
    <w:rsid w:val="003A2670"/>
    <w:rsid w:val="003A26E7"/>
    <w:rsid w:val="003A2897"/>
    <w:rsid w:val="003A2F25"/>
    <w:rsid w:val="003A2F6C"/>
    <w:rsid w:val="003A329F"/>
    <w:rsid w:val="003A3572"/>
    <w:rsid w:val="003A36A3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048"/>
    <w:rsid w:val="003A618C"/>
    <w:rsid w:val="003A6EC1"/>
    <w:rsid w:val="003A74B6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38E"/>
    <w:rsid w:val="003B0593"/>
    <w:rsid w:val="003B0B7B"/>
    <w:rsid w:val="003B101E"/>
    <w:rsid w:val="003B12CC"/>
    <w:rsid w:val="003B197A"/>
    <w:rsid w:val="003B1A1A"/>
    <w:rsid w:val="003B1A90"/>
    <w:rsid w:val="003B1DFA"/>
    <w:rsid w:val="003B1E74"/>
    <w:rsid w:val="003B1EDF"/>
    <w:rsid w:val="003B2353"/>
    <w:rsid w:val="003B254C"/>
    <w:rsid w:val="003B2584"/>
    <w:rsid w:val="003B264B"/>
    <w:rsid w:val="003B2760"/>
    <w:rsid w:val="003B2D00"/>
    <w:rsid w:val="003B2F63"/>
    <w:rsid w:val="003B31C3"/>
    <w:rsid w:val="003B31CF"/>
    <w:rsid w:val="003B32FF"/>
    <w:rsid w:val="003B34C1"/>
    <w:rsid w:val="003B362F"/>
    <w:rsid w:val="003B3940"/>
    <w:rsid w:val="003B39CB"/>
    <w:rsid w:val="003B39E2"/>
    <w:rsid w:val="003B3DEE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BD"/>
    <w:rsid w:val="003B50E4"/>
    <w:rsid w:val="003B5127"/>
    <w:rsid w:val="003B5518"/>
    <w:rsid w:val="003B57BF"/>
    <w:rsid w:val="003B5B82"/>
    <w:rsid w:val="003B5DE9"/>
    <w:rsid w:val="003B6099"/>
    <w:rsid w:val="003B60BF"/>
    <w:rsid w:val="003B64F1"/>
    <w:rsid w:val="003B65D4"/>
    <w:rsid w:val="003B662D"/>
    <w:rsid w:val="003B6772"/>
    <w:rsid w:val="003B67EC"/>
    <w:rsid w:val="003B68CF"/>
    <w:rsid w:val="003B6E71"/>
    <w:rsid w:val="003B6F2C"/>
    <w:rsid w:val="003B7053"/>
    <w:rsid w:val="003B7234"/>
    <w:rsid w:val="003B74A3"/>
    <w:rsid w:val="003B7663"/>
    <w:rsid w:val="003B7715"/>
    <w:rsid w:val="003B78B6"/>
    <w:rsid w:val="003B78F7"/>
    <w:rsid w:val="003B7A14"/>
    <w:rsid w:val="003B7C26"/>
    <w:rsid w:val="003B7C94"/>
    <w:rsid w:val="003B7D63"/>
    <w:rsid w:val="003B7DE0"/>
    <w:rsid w:val="003B7ED6"/>
    <w:rsid w:val="003C010A"/>
    <w:rsid w:val="003C0245"/>
    <w:rsid w:val="003C045D"/>
    <w:rsid w:val="003C0794"/>
    <w:rsid w:val="003C07F9"/>
    <w:rsid w:val="003C0916"/>
    <w:rsid w:val="003C0AAC"/>
    <w:rsid w:val="003C0C53"/>
    <w:rsid w:val="003C0EF6"/>
    <w:rsid w:val="003C10F7"/>
    <w:rsid w:val="003C12FC"/>
    <w:rsid w:val="003C1563"/>
    <w:rsid w:val="003C16E0"/>
    <w:rsid w:val="003C1782"/>
    <w:rsid w:val="003C1B38"/>
    <w:rsid w:val="003C1B8A"/>
    <w:rsid w:val="003C1DEA"/>
    <w:rsid w:val="003C1F51"/>
    <w:rsid w:val="003C20A3"/>
    <w:rsid w:val="003C21DB"/>
    <w:rsid w:val="003C2480"/>
    <w:rsid w:val="003C2616"/>
    <w:rsid w:val="003C263C"/>
    <w:rsid w:val="003C28B1"/>
    <w:rsid w:val="003C2943"/>
    <w:rsid w:val="003C2A50"/>
    <w:rsid w:val="003C2A77"/>
    <w:rsid w:val="003C2BEE"/>
    <w:rsid w:val="003C30F2"/>
    <w:rsid w:val="003C3199"/>
    <w:rsid w:val="003C3320"/>
    <w:rsid w:val="003C33D0"/>
    <w:rsid w:val="003C33D5"/>
    <w:rsid w:val="003C3799"/>
    <w:rsid w:val="003C3975"/>
    <w:rsid w:val="003C39BA"/>
    <w:rsid w:val="003C3A00"/>
    <w:rsid w:val="003C3CB0"/>
    <w:rsid w:val="003C3D8E"/>
    <w:rsid w:val="003C3EA8"/>
    <w:rsid w:val="003C400E"/>
    <w:rsid w:val="003C4061"/>
    <w:rsid w:val="003C41E8"/>
    <w:rsid w:val="003C440E"/>
    <w:rsid w:val="003C47A8"/>
    <w:rsid w:val="003C512E"/>
    <w:rsid w:val="003C5427"/>
    <w:rsid w:val="003C5D0B"/>
    <w:rsid w:val="003C5F1D"/>
    <w:rsid w:val="003C5F30"/>
    <w:rsid w:val="003C5FF7"/>
    <w:rsid w:val="003C6026"/>
    <w:rsid w:val="003C6093"/>
    <w:rsid w:val="003C62B7"/>
    <w:rsid w:val="003C638E"/>
    <w:rsid w:val="003C6435"/>
    <w:rsid w:val="003C64E1"/>
    <w:rsid w:val="003C65FF"/>
    <w:rsid w:val="003C6612"/>
    <w:rsid w:val="003C66B9"/>
    <w:rsid w:val="003C676B"/>
    <w:rsid w:val="003C6927"/>
    <w:rsid w:val="003C69D5"/>
    <w:rsid w:val="003C6D5E"/>
    <w:rsid w:val="003C6DF9"/>
    <w:rsid w:val="003C6EA0"/>
    <w:rsid w:val="003C7056"/>
    <w:rsid w:val="003C7171"/>
    <w:rsid w:val="003C7388"/>
    <w:rsid w:val="003C742C"/>
    <w:rsid w:val="003C74BC"/>
    <w:rsid w:val="003C75ED"/>
    <w:rsid w:val="003C79B5"/>
    <w:rsid w:val="003C7CFC"/>
    <w:rsid w:val="003C7DA7"/>
    <w:rsid w:val="003C7EC1"/>
    <w:rsid w:val="003D000F"/>
    <w:rsid w:val="003D0064"/>
    <w:rsid w:val="003D02B6"/>
    <w:rsid w:val="003D060E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1F"/>
    <w:rsid w:val="003D245D"/>
    <w:rsid w:val="003D2543"/>
    <w:rsid w:val="003D2592"/>
    <w:rsid w:val="003D268D"/>
    <w:rsid w:val="003D2772"/>
    <w:rsid w:val="003D2839"/>
    <w:rsid w:val="003D2A05"/>
    <w:rsid w:val="003D2A6F"/>
    <w:rsid w:val="003D2BA9"/>
    <w:rsid w:val="003D30B1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6"/>
    <w:rsid w:val="003D3F4D"/>
    <w:rsid w:val="003D406F"/>
    <w:rsid w:val="003D4271"/>
    <w:rsid w:val="003D43F1"/>
    <w:rsid w:val="003D4595"/>
    <w:rsid w:val="003D4686"/>
    <w:rsid w:val="003D475B"/>
    <w:rsid w:val="003D4AC7"/>
    <w:rsid w:val="003D4AD2"/>
    <w:rsid w:val="003D4E92"/>
    <w:rsid w:val="003D4F7F"/>
    <w:rsid w:val="003D5184"/>
    <w:rsid w:val="003D53FD"/>
    <w:rsid w:val="003D55F1"/>
    <w:rsid w:val="003D58AA"/>
    <w:rsid w:val="003D5B5B"/>
    <w:rsid w:val="003D5BFF"/>
    <w:rsid w:val="003D5CA6"/>
    <w:rsid w:val="003D5CF8"/>
    <w:rsid w:val="003D6185"/>
    <w:rsid w:val="003D6615"/>
    <w:rsid w:val="003D6644"/>
    <w:rsid w:val="003D6660"/>
    <w:rsid w:val="003D6AE2"/>
    <w:rsid w:val="003D6CE2"/>
    <w:rsid w:val="003D7336"/>
    <w:rsid w:val="003D747B"/>
    <w:rsid w:val="003D7709"/>
    <w:rsid w:val="003D7AD2"/>
    <w:rsid w:val="003D7BF2"/>
    <w:rsid w:val="003D7F99"/>
    <w:rsid w:val="003E003F"/>
    <w:rsid w:val="003E004A"/>
    <w:rsid w:val="003E014B"/>
    <w:rsid w:val="003E01DC"/>
    <w:rsid w:val="003E0204"/>
    <w:rsid w:val="003E0744"/>
    <w:rsid w:val="003E0878"/>
    <w:rsid w:val="003E1077"/>
    <w:rsid w:val="003E111E"/>
    <w:rsid w:val="003E11D2"/>
    <w:rsid w:val="003E134E"/>
    <w:rsid w:val="003E18A5"/>
    <w:rsid w:val="003E1B16"/>
    <w:rsid w:val="003E1C62"/>
    <w:rsid w:val="003E1E68"/>
    <w:rsid w:val="003E2306"/>
    <w:rsid w:val="003E25C1"/>
    <w:rsid w:val="003E2895"/>
    <w:rsid w:val="003E2C16"/>
    <w:rsid w:val="003E2DE9"/>
    <w:rsid w:val="003E2E4D"/>
    <w:rsid w:val="003E2EC8"/>
    <w:rsid w:val="003E3264"/>
    <w:rsid w:val="003E3A5E"/>
    <w:rsid w:val="003E3ABB"/>
    <w:rsid w:val="003E3D2C"/>
    <w:rsid w:val="003E3D93"/>
    <w:rsid w:val="003E3F40"/>
    <w:rsid w:val="003E3F74"/>
    <w:rsid w:val="003E420F"/>
    <w:rsid w:val="003E4372"/>
    <w:rsid w:val="003E46A5"/>
    <w:rsid w:val="003E4C40"/>
    <w:rsid w:val="003E50B1"/>
    <w:rsid w:val="003E5303"/>
    <w:rsid w:val="003E5326"/>
    <w:rsid w:val="003E5422"/>
    <w:rsid w:val="003E5441"/>
    <w:rsid w:val="003E5451"/>
    <w:rsid w:val="003E572B"/>
    <w:rsid w:val="003E5939"/>
    <w:rsid w:val="003E5BE1"/>
    <w:rsid w:val="003E5FF6"/>
    <w:rsid w:val="003E6078"/>
    <w:rsid w:val="003E62A2"/>
    <w:rsid w:val="003E62CF"/>
    <w:rsid w:val="003E648E"/>
    <w:rsid w:val="003E6B4C"/>
    <w:rsid w:val="003E6CA0"/>
    <w:rsid w:val="003E6DAB"/>
    <w:rsid w:val="003E6E9C"/>
    <w:rsid w:val="003E7159"/>
    <w:rsid w:val="003E72F3"/>
    <w:rsid w:val="003E79B6"/>
    <w:rsid w:val="003E7C8A"/>
    <w:rsid w:val="003E7F61"/>
    <w:rsid w:val="003E7FD6"/>
    <w:rsid w:val="003F065E"/>
    <w:rsid w:val="003F0EA9"/>
    <w:rsid w:val="003F1134"/>
    <w:rsid w:val="003F147D"/>
    <w:rsid w:val="003F1517"/>
    <w:rsid w:val="003F1B35"/>
    <w:rsid w:val="003F1B97"/>
    <w:rsid w:val="003F1BE2"/>
    <w:rsid w:val="003F1C34"/>
    <w:rsid w:val="003F1DA6"/>
    <w:rsid w:val="003F1F6D"/>
    <w:rsid w:val="003F1FB0"/>
    <w:rsid w:val="003F23BD"/>
    <w:rsid w:val="003F23E2"/>
    <w:rsid w:val="003F2471"/>
    <w:rsid w:val="003F263D"/>
    <w:rsid w:val="003F2A26"/>
    <w:rsid w:val="003F2B74"/>
    <w:rsid w:val="003F2F09"/>
    <w:rsid w:val="003F2FA9"/>
    <w:rsid w:val="003F2FF4"/>
    <w:rsid w:val="003F32EE"/>
    <w:rsid w:val="003F33DE"/>
    <w:rsid w:val="003F3586"/>
    <w:rsid w:val="003F3B86"/>
    <w:rsid w:val="003F3C74"/>
    <w:rsid w:val="003F3DA5"/>
    <w:rsid w:val="003F4013"/>
    <w:rsid w:val="003F41FC"/>
    <w:rsid w:val="003F4323"/>
    <w:rsid w:val="003F47D8"/>
    <w:rsid w:val="003F49C2"/>
    <w:rsid w:val="003F4ABB"/>
    <w:rsid w:val="003F4EC6"/>
    <w:rsid w:val="003F56E3"/>
    <w:rsid w:val="003F5A6F"/>
    <w:rsid w:val="003F5AE4"/>
    <w:rsid w:val="003F5C03"/>
    <w:rsid w:val="003F5C40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7160"/>
    <w:rsid w:val="003F71C1"/>
    <w:rsid w:val="003F7603"/>
    <w:rsid w:val="003F7658"/>
    <w:rsid w:val="003F78E5"/>
    <w:rsid w:val="003F7A55"/>
    <w:rsid w:val="003F7A73"/>
    <w:rsid w:val="003F7C46"/>
    <w:rsid w:val="003F7E09"/>
    <w:rsid w:val="003F7E92"/>
    <w:rsid w:val="00400311"/>
    <w:rsid w:val="004005B5"/>
    <w:rsid w:val="004005E8"/>
    <w:rsid w:val="00400908"/>
    <w:rsid w:val="00400C57"/>
    <w:rsid w:val="00400F4A"/>
    <w:rsid w:val="004010B7"/>
    <w:rsid w:val="00401123"/>
    <w:rsid w:val="00401241"/>
    <w:rsid w:val="0040145F"/>
    <w:rsid w:val="004014B1"/>
    <w:rsid w:val="004014D5"/>
    <w:rsid w:val="00401A1B"/>
    <w:rsid w:val="00401C57"/>
    <w:rsid w:val="004020B9"/>
    <w:rsid w:val="00402B59"/>
    <w:rsid w:val="00402C08"/>
    <w:rsid w:val="00402EBA"/>
    <w:rsid w:val="00403102"/>
    <w:rsid w:val="00403331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4A3D"/>
    <w:rsid w:val="00404A84"/>
    <w:rsid w:val="00405130"/>
    <w:rsid w:val="004052A0"/>
    <w:rsid w:val="004053FF"/>
    <w:rsid w:val="00405907"/>
    <w:rsid w:val="004059B5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16D"/>
    <w:rsid w:val="004074E7"/>
    <w:rsid w:val="00407677"/>
    <w:rsid w:val="004076BB"/>
    <w:rsid w:val="004078F3"/>
    <w:rsid w:val="00410073"/>
    <w:rsid w:val="004100F9"/>
    <w:rsid w:val="004101E6"/>
    <w:rsid w:val="004102CF"/>
    <w:rsid w:val="0041039D"/>
    <w:rsid w:val="0041064D"/>
    <w:rsid w:val="0041071D"/>
    <w:rsid w:val="00410E40"/>
    <w:rsid w:val="0041106D"/>
    <w:rsid w:val="004111A7"/>
    <w:rsid w:val="00411389"/>
    <w:rsid w:val="00411742"/>
    <w:rsid w:val="00411A64"/>
    <w:rsid w:val="00411A84"/>
    <w:rsid w:val="00411BB9"/>
    <w:rsid w:val="00411C6F"/>
    <w:rsid w:val="00411E7F"/>
    <w:rsid w:val="004120C5"/>
    <w:rsid w:val="00412445"/>
    <w:rsid w:val="00412790"/>
    <w:rsid w:val="00412795"/>
    <w:rsid w:val="00412E73"/>
    <w:rsid w:val="00412EAF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3F73"/>
    <w:rsid w:val="0041408B"/>
    <w:rsid w:val="0041423D"/>
    <w:rsid w:val="0041453C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482"/>
    <w:rsid w:val="0041650B"/>
    <w:rsid w:val="00416657"/>
    <w:rsid w:val="0041666A"/>
    <w:rsid w:val="00416A3D"/>
    <w:rsid w:val="00416ACD"/>
    <w:rsid w:val="00416B2A"/>
    <w:rsid w:val="00416E96"/>
    <w:rsid w:val="004172B8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9BC"/>
    <w:rsid w:val="00420A85"/>
    <w:rsid w:val="00420AA5"/>
    <w:rsid w:val="00420D07"/>
    <w:rsid w:val="00420F3C"/>
    <w:rsid w:val="00421120"/>
    <w:rsid w:val="004213C8"/>
    <w:rsid w:val="0042140B"/>
    <w:rsid w:val="0042173D"/>
    <w:rsid w:val="0042182C"/>
    <w:rsid w:val="004219C5"/>
    <w:rsid w:val="00421BF6"/>
    <w:rsid w:val="00421C82"/>
    <w:rsid w:val="00421D32"/>
    <w:rsid w:val="00422124"/>
    <w:rsid w:val="00422162"/>
    <w:rsid w:val="004221BB"/>
    <w:rsid w:val="00422669"/>
    <w:rsid w:val="004228BB"/>
    <w:rsid w:val="00422C92"/>
    <w:rsid w:val="00422CE5"/>
    <w:rsid w:val="00422DA0"/>
    <w:rsid w:val="00422F15"/>
    <w:rsid w:val="00423027"/>
    <w:rsid w:val="00423082"/>
    <w:rsid w:val="0042309C"/>
    <w:rsid w:val="0042335F"/>
    <w:rsid w:val="004233A5"/>
    <w:rsid w:val="0042351B"/>
    <w:rsid w:val="0042384E"/>
    <w:rsid w:val="00423926"/>
    <w:rsid w:val="004239D1"/>
    <w:rsid w:val="00423B1D"/>
    <w:rsid w:val="00424230"/>
    <w:rsid w:val="0042481C"/>
    <w:rsid w:val="0042496B"/>
    <w:rsid w:val="00424C54"/>
    <w:rsid w:val="00424E66"/>
    <w:rsid w:val="00424FDC"/>
    <w:rsid w:val="004253B0"/>
    <w:rsid w:val="004253B5"/>
    <w:rsid w:val="00425868"/>
    <w:rsid w:val="004259D2"/>
    <w:rsid w:val="00425B1C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CB5"/>
    <w:rsid w:val="00427180"/>
    <w:rsid w:val="004272D4"/>
    <w:rsid w:val="0042766B"/>
    <w:rsid w:val="0042791D"/>
    <w:rsid w:val="00427B3A"/>
    <w:rsid w:val="00427D16"/>
    <w:rsid w:val="00427FDB"/>
    <w:rsid w:val="004308C4"/>
    <w:rsid w:val="00430A18"/>
    <w:rsid w:val="00431163"/>
    <w:rsid w:val="004312BF"/>
    <w:rsid w:val="004313C7"/>
    <w:rsid w:val="00431592"/>
    <w:rsid w:val="00431621"/>
    <w:rsid w:val="0043165C"/>
    <w:rsid w:val="004316A2"/>
    <w:rsid w:val="00431A79"/>
    <w:rsid w:val="00431F90"/>
    <w:rsid w:val="00432038"/>
    <w:rsid w:val="0043216A"/>
    <w:rsid w:val="00432458"/>
    <w:rsid w:val="00432974"/>
    <w:rsid w:val="004330E9"/>
    <w:rsid w:val="00433125"/>
    <w:rsid w:val="00433279"/>
    <w:rsid w:val="004332F9"/>
    <w:rsid w:val="00433325"/>
    <w:rsid w:val="0043349D"/>
    <w:rsid w:val="00433A07"/>
    <w:rsid w:val="00433CC6"/>
    <w:rsid w:val="00434048"/>
    <w:rsid w:val="00434322"/>
    <w:rsid w:val="0043484D"/>
    <w:rsid w:val="00434856"/>
    <w:rsid w:val="00434940"/>
    <w:rsid w:val="004349F9"/>
    <w:rsid w:val="00434B79"/>
    <w:rsid w:val="00434E30"/>
    <w:rsid w:val="004350CA"/>
    <w:rsid w:val="0043515D"/>
    <w:rsid w:val="00435282"/>
    <w:rsid w:val="00435419"/>
    <w:rsid w:val="00435830"/>
    <w:rsid w:val="00435871"/>
    <w:rsid w:val="00435953"/>
    <w:rsid w:val="00435999"/>
    <w:rsid w:val="00435B55"/>
    <w:rsid w:val="00435B9A"/>
    <w:rsid w:val="00435E66"/>
    <w:rsid w:val="00435EB1"/>
    <w:rsid w:val="00436037"/>
    <w:rsid w:val="00436237"/>
    <w:rsid w:val="0043626F"/>
    <w:rsid w:val="0043627A"/>
    <w:rsid w:val="00436287"/>
    <w:rsid w:val="004362C9"/>
    <w:rsid w:val="004365E5"/>
    <w:rsid w:val="0043679B"/>
    <w:rsid w:val="00436AC1"/>
    <w:rsid w:val="00436D21"/>
    <w:rsid w:val="0043714B"/>
    <w:rsid w:val="0043734F"/>
    <w:rsid w:val="00437595"/>
    <w:rsid w:val="004377B7"/>
    <w:rsid w:val="00437A1E"/>
    <w:rsid w:val="00440277"/>
    <w:rsid w:val="00440979"/>
    <w:rsid w:val="00440CAD"/>
    <w:rsid w:val="00440D5E"/>
    <w:rsid w:val="00440F9E"/>
    <w:rsid w:val="00441293"/>
    <w:rsid w:val="00441756"/>
    <w:rsid w:val="00441923"/>
    <w:rsid w:val="00441A3E"/>
    <w:rsid w:val="00442116"/>
    <w:rsid w:val="00442146"/>
    <w:rsid w:val="0044258F"/>
    <w:rsid w:val="00442676"/>
    <w:rsid w:val="004428A8"/>
    <w:rsid w:val="004428CB"/>
    <w:rsid w:val="00442B78"/>
    <w:rsid w:val="00442FEA"/>
    <w:rsid w:val="004432E1"/>
    <w:rsid w:val="0044332F"/>
    <w:rsid w:val="004434C9"/>
    <w:rsid w:val="004434FB"/>
    <w:rsid w:val="004435CF"/>
    <w:rsid w:val="004437D9"/>
    <w:rsid w:val="00443D99"/>
    <w:rsid w:val="004443B2"/>
    <w:rsid w:val="0044441E"/>
    <w:rsid w:val="004445D6"/>
    <w:rsid w:val="00444838"/>
    <w:rsid w:val="00444A45"/>
    <w:rsid w:val="00444A73"/>
    <w:rsid w:val="00444B7D"/>
    <w:rsid w:val="00444C7D"/>
    <w:rsid w:val="00444FC0"/>
    <w:rsid w:val="00445334"/>
    <w:rsid w:val="0044546D"/>
    <w:rsid w:val="00445D90"/>
    <w:rsid w:val="00445EA2"/>
    <w:rsid w:val="004461C7"/>
    <w:rsid w:val="0044622F"/>
    <w:rsid w:val="00446245"/>
    <w:rsid w:val="004463E1"/>
    <w:rsid w:val="00446985"/>
    <w:rsid w:val="00446B84"/>
    <w:rsid w:val="00446C61"/>
    <w:rsid w:val="00446CE8"/>
    <w:rsid w:val="00446D47"/>
    <w:rsid w:val="00446EB5"/>
    <w:rsid w:val="004470C0"/>
    <w:rsid w:val="0044726B"/>
    <w:rsid w:val="00447617"/>
    <w:rsid w:val="004477B4"/>
    <w:rsid w:val="00447B74"/>
    <w:rsid w:val="00447BE9"/>
    <w:rsid w:val="00447CF5"/>
    <w:rsid w:val="00447E95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787"/>
    <w:rsid w:val="00451B51"/>
    <w:rsid w:val="00451BF2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F2A"/>
    <w:rsid w:val="00453249"/>
    <w:rsid w:val="004533EE"/>
    <w:rsid w:val="00453410"/>
    <w:rsid w:val="0045343E"/>
    <w:rsid w:val="00453491"/>
    <w:rsid w:val="004534CA"/>
    <w:rsid w:val="004535C7"/>
    <w:rsid w:val="004535FA"/>
    <w:rsid w:val="00453AF0"/>
    <w:rsid w:val="00453CB1"/>
    <w:rsid w:val="00453FF9"/>
    <w:rsid w:val="00454205"/>
    <w:rsid w:val="004542CD"/>
    <w:rsid w:val="0045474E"/>
    <w:rsid w:val="00454A65"/>
    <w:rsid w:val="00454A7A"/>
    <w:rsid w:val="00454B17"/>
    <w:rsid w:val="0045513B"/>
    <w:rsid w:val="00455417"/>
    <w:rsid w:val="0045570E"/>
    <w:rsid w:val="00455A6A"/>
    <w:rsid w:val="00455AF6"/>
    <w:rsid w:val="00455E2E"/>
    <w:rsid w:val="00455E77"/>
    <w:rsid w:val="00455E94"/>
    <w:rsid w:val="00455F39"/>
    <w:rsid w:val="00456144"/>
    <w:rsid w:val="00456211"/>
    <w:rsid w:val="0045625E"/>
    <w:rsid w:val="00456359"/>
    <w:rsid w:val="004563C0"/>
    <w:rsid w:val="00456410"/>
    <w:rsid w:val="0045679B"/>
    <w:rsid w:val="00456B69"/>
    <w:rsid w:val="00456BD9"/>
    <w:rsid w:val="00456C65"/>
    <w:rsid w:val="00456C7E"/>
    <w:rsid w:val="00456FEF"/>
    <w:rsid w:val="004571A4"/>
    <w:rsid w:val="0045720D"/>
    <w:rsid w:val="00457263"/>
    <w:rsid w:val="004573EC"/>
    <w:rsid w:val="0045750E"/>
    <w:rsid w:val="004575A5"/>
    <w:rsid w:val="0045771C"/>
    <w:rsid w:val="004579DC"/>
    <w:rsid w:val="00457CA8"/>
    <w:rsid w:val="00457EB1"/>
    <w:rsid w:val="00457EFE"/>
    <w:rsid w:val="00460020"/>
    <w:rsid w:val="004600B4"/>
    <w:rsid w:val="004607A2"/>
    <w:rsid w:val="00460A48"/>
    <w:rsid w:val="00460AA6"/>
    <w:rsid w:val="00460B30"/>
    <w:rsid w:val="00460F78"/>
    <w:rsid w:val="00461324"/>
    <w:rsid w:val="004613C4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4A2"/>
    <w:rsid w:val="0046274B"/>
    <w:rsid w:val="00462878"/>
    <w:rsid w:val="004628D1"/>
    <w:rsid w:val="004629C0"/>
    <w:rsid w:val="00462A3C"/>
    <w:rsid w:val="00462A69"/>
    <w:rsid w:val="004630EF"/>
    <w:rsid w:val="004630FF"/>
    <w:rsid w:val="0046327E"/>
    <w:rsid w:val="00463337"/>
    <w:rsid w:val="00463479"/>
    <w:rsid w:val="00463502"/>
    <w:rsid w:val="0046385C"/>
    <w:rsid w:val="00463B86"/>
    <w:rsid w:val="00463CC1"/>
    <w:rsid w:val="00464173"/>
    <w:rsid w:val="00464354"/>
    <w:rsid w:val="004644E0"/>
    <w:rsid w:val="004646D9"/>
    <w:rsid w:val="00464944"/>
    <w:rsid w:val="00464B58"/>
    <w:rsid w:val="00464D42"/>
    <w:rsid w:val="00465266"/>
    <w:rsid w:val="00465813"/>
    <w:rsid w:val="00465A75"/>
    <w:rsid w:val="00466115"/>
    <w:rsid w:val="00466255"/>
    <w:rsid w:val="0046656E"/>
    <w:rsid w:val="0046684D"/>
    <w:rsid w:val="00466A94"/>
    <w:rsid w:val="00467016"/>
    <w:rsid w:val="0046706D"/>
    <w:rsid w:val="004670FB"/>
    <w:rsid w:val="004673B2"/>
    <w:rsid w:val="00467557"/>
    <w:rsid w:val="0046797F"/>
    <w:rsid w:val="00467B16"/>
    <w:rsid w:val="00467EDF"/>
    <w:rsid w:val="00470304"/>
    <w:rsid w:val="0047038E"/>
    <w:rsid w:val="004705F1"/>
    <w:rsid w:val="004705F3"/>
    <w:rsid w:val="0047067E"/>
    <w:rsid w:val="00470713"/>
    <w:rsid w:val="004708BE"/>
    <w:rsid w:val="00470A5B"/>
    <w:rsid w:val="00470C8F"/>
    <w:rsid w:val="00470D4D"/>
    <w:rsid w:val="00470F4F"/>
    <w:rsid w:val="0047105F"/>
    <w:rsid w:val="00471084"/>
    <w:rsid w:val="00471243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2DD0"/>
    <w:rsid w:val="00473265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78"/>
    <w:rsid w:val="004756DB"/>
    <w:rsid w:val="004757E1"/>
    <w:rsid w:val="00475857"/>
    <w:rsid w:val="00475C83"/>
    <w:rsid w:val="00475CF4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7EB"/>
    <w:rsid w:val="004809D1"/>
    <w:rsid w:val="00480A78"/>
    <w:rsid w:val="00480C77"/>
    <w:rsid w:val="00480D38"/>
    <w:rsid w:val="00480FE2"/>
    <w:rsid w:val="00480FEB"/>
    <w:rsid w:val="00481014"/>
    <w:rsid w:val="004810B6"/>
    <w:rsid w:val="004812A1"/>
    <w:rsid w:val="004812BC"/>
    <w:rsid w:val="0048179C"/>
    <w:rsid w:val="00481823"/>
    <w:rsid w:val="004819C4"/>
    <w:rsid w:val="00481DB9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581"/>
    <w:rsid w:val="004838B9"/>
    <w:rsid w:val="00483B0F"/>
    <w:rsid w:val="00483C59"/>
    <w:rsid w:val="00483D7D"/>
    <w:rsid w:val="004840EC"/>
    <w:rsid w:val="00484155"/>
    <w:rsid w:val="00484276"/>
    <w:rsid w:val="004842EB"/>
    <w:rsid w:val="0048433D"/>
    <w:rsid w:val="0048466C"/>
    <w:rsid w:val="004849E7"/>
    <w:rsid w:val="00484A63"/>
    <w:rsid w:val="00484BAF"/>
    <w:rsid w:val="00484BC3"/>
    <w:rsid w:val="0048500E"/>
    <w:rsid w:val="00485066"/>
    <w:rsid w:val="004857F9"/>
    <w:rsid w:val="004859FE"/>
    <w:rsid w:val="00485AF4"/>
    <w:rsid w:val="00485D4E"/>
    <w:rsid w:val="00485F0D"/>
    <w:rsid w:val="00485F0F"/>
    <w:rsid w:val="0048620D"/>
    <w:rsid w:val="0048638A"/>
    <w:rsid w:val="0048649D"/>
    <w:rsid w:val="0048686E"/>
    <w:rsid w:val="0048699E"/>
    <w:rsid w:val="00486B90"/>
    <w:rsid w:val="00486FFD"/>
    <w:rsid w:val="0048720D"/>
    <w:rsid w:val="004874D2"/>
    <w:rsid w:val="00487AAA"/>
    <w:rsid w:val="00487C12"/>
    <w:rsid w:val="00487CE6"/>
    <w:rsid w:val="00487E67"/>
    <w:rsid w:val="00487F25"/>
    <w:rsid w:val="004901CC"/>
    <w:rsid w:val="004901E9"/>
    <w:rsid w:val="00490291"/>
    <w:rsid w:val="00490557"/>
    <w:rsid w:val="00490765"/>
    <w:rsid w:val="00490839"/>
    <w:rsid w:val="00490A5E"/>
    <w:rsid w:val="00490A98"/>
    <w:rsid w:val="00490D53"/>
    <w:rsid w:val="00490DF1"/>
    <w:rsid w:val="00491270"/>
    <w:rsid w:val="0049138E"/>
    <w:rsid w:val="004914AF"/>
    <w:rsid w:val="004916CB"/>
    <w:rsid w:val="004917AE"/>
    <w:rsid w:val="004917CF"/>
    <w:rsid w:val="00491EA3"/>
    <w:rsid w:val="00491F31"/>
    <w:rsid w:val="00491F66"/>
    <w:rsid w:val="00492205"/>
    <w:rsid w:val="00492859"/>
    <w:rsid w:val="00492B9B"/>
    <w:rsid w:val="00492BCA"/>
    <w:rsid w:val="00492D93"/>
    <w:rsid w:val="00492FB0"/>
    <w:rsid w:val="00493202"/>
    <w:rsid w:val="004933D7"/>
    <w:rsid w:val="0049387D"/>
    <w:rsid w:val="00493C8F"/>
    <w:rsid w:val="00493CC4"/>
    <w:rsid w:val="00493CDA"/>
    <w:rsid w:val="00493D5F"/>
    <w:rsid w:val="00493EB5"/>
    <w:rsid w:val="00493EB6"/>
    <w:rsid w:val="00494306"/>
    <w:rsid w:val="004946D8"/>
    <w:rsid w:val="00494ABE"/>
    <w:rsid w:val="00494DCB"/>
    <w:rsid w:val="00494DE8"/>
    <w:rsid w:val="00494FE8"/>
    <w:rsid w:val="00495052"/>
    <w:rsid w:val="00495087"/>
    <w:rsid w:val="00495130"/>
    <w:rsid w:val="004951C7"/>
    <w:rsid w:val="0049522E"/>
    <w:rsid w:val="0049529A"/>
    <w:rsid w:val="00495350"/>
    <w:rsid w:val="00495487"/>
    <w:rsid w:val="0049566A"/>
    <w:rsid w:val="00495721"/>
    <w:rsid w:val="0049585E"/>
    <w:rsid w:val="00495956"/>
    <w:rsid w:val="004959E2"/>
    <w:rsid w:val="00495BB0"/>
    <w:rsid w:val="00495F56"/>
    <w:rsid w:val="00495FE0"/>
    <w:rsid w:val="00496466"/>
    <w:rsid w:val="004965AD"/>
    <w:rsid w:val="0049674D"/>
    <w:rsid w:val="00496ACB"/>
    <w:rsid w:val="00496AD3"/>
    <w:rsid w:val="00496B83"/>
    <w:rsid w:val="00496BC9"/>
    <w:rsid w:val="00496DC5"/>
    <w:rsid w:val="00496E59"/>
    <w:rsid w:val="0049764A"/>
    <w:rsid w:val="00497705"/>
    <w:rsid w:val="00497BB0"/>
    <w:rsid w:val="00497BF2"/>
    <w:rsid w:val="00497D04"/>
    <w:rsid w:val="00497D4D"/>
    <w:rsid w:val="00497D57"/>
    <w:rsid w:val="00497E2A"/>
    <w:rsid w:val="004A002F"/>
    <w:rsid w:val="004A014E"/>
    <w:rsid w:val="004A0185"/>
    <w:rsid w:val="004A01BD"/>
    <w:rsid w:val="004A01D9"/>
    <w:rsid w:val="004A0299"/>
    <w:rsid w:val="004A049F"/>
    <w:rsid w:val="004A04B7"/>
    <w:rsid w:val="004A0840"/>
    <w:rsid w:val="004A09E4"/>
    <w:rsid w:val="004A0C34"/>
    <w:rsid w:val="004A0D77"/>
    <w:rsid w:val="004A0DD0"/>
    <w:rsid w:val="004A0FAE"/>
    <w:rsid w:val="004A0FD4"/>
    <w:rsid w:val="004A0FE4"/>
    <w:rsid w:val="004A10CF"/>
    <w:rsid w:val="004A10F3"/>
    <w:rsid w:val="004A1244"/>
    <w:rsid w:val="004A15FE"/>
    <w:rsid w:val="004A177F"/>
    <w:rsid w:val="004A1924"/>
    <w:rsid w:val="004A19B4"/>
    <w:rsid w:val="004A1CBE"/>
    <w:rsid w:val="004A1CDC"/>
    <w:rsid w:val="004A1D8C"/>
    <w:rsid w:val="004A1E30"/>
    <w:rsid w:val="004A1ECA"/>
    <w:rsid w:val="004A20E7"/>
    <w:rsid w:val="004A22B9"/>
    <w:rsid w:val="004A234A"/>
    <w:rsid w:val="004A2906"/>
    <w:rsid w:val="004A29A7"/>
    <w:rsid w:val="004A2E5B"/>
    <w:rsid w:val="004A2F33"/>
    <w:rsid w:val="004A30E2"/>
    <w:rsid w:val="004A3267"/>
    <w:rsid w:val="004A33E1"/>
    <w:rsid w:val="004A34A2"/>
    <w:rsid w:val="004A38E9"/>
    <w:rsid w:val="004A3901"/>
    <w:rsid w:val="004A3978"/>
    <w:rsid w:val="004A3B65"/>
    <w:rsid w:val="004A3F56"/>
    <w:rsid w:val="004A43FE"/>
    <w:rsid w:val="004A451C"/>
    <w:rsid w:val="004A4BD3"/>
    <w:rsid w:val="004A508F"/>
    <w:rsid w:val="004A5A18"/>
    <w:rsid w:val="004A5A22"/>
    <w:rsid w:val="004A5BFC"/>
    <w:rsid w:val="004A5FE9"/>
    <w:rsid w:val="004A6634"/>
    <w:rsid w:val="004A66F9"/>
    <w:rsid w:val="004A6CF6"/>
    <w:rsid w:val="004A7039"/>
    <w:rsid w:val="004A73A9"/>
    <w:rsid w:val="004A74FC"/>
    <w:rsid w:val="004A75FE"/>
    <w:rsid w:val="004A77AF"/>
    <w:rsid w:val="004A77B6"/>
    <w:rsid w:val="004A7B68"/>
    <w:rsid w:val="004A7C2B"/>
    <w:rsid w:val="004A7D8C"/>
    <w:rsid w:val="004A7F36"/>
    <w:rsid w:val="004B0039"/>
    <w:rsid w:val="004B01C2"/>
    <w:rsid w:val="004B0478"/>
    <w:rsid w:val="004B06DE"/>
    <w:rsid w:val="004B07F1"/>
    <w:rsid w:val="004B08C7"/>
    <w:rsid w:val="004B0B5C"/>
    <w:rsid w:val="004B0C5A"/>
    <w:rsid w:val="004B0D43"/>
    <w:rsid w:val="004B0D75"/>
    <w:rsid w:val="004B0DF2"/>
    <w:rsid w:val="004B0E57"/>
    <w:rsid w:val="004B1428"/>
    <w:rsid w:val="004B14CE"/>
    <w:rsid w:val="004B1816"/>
    <w:rsid w:val="004B1CC3"/>
    <w:rsid w:val="004B1EC4"/>
    <w:rsid w:val="004B20C1"/>
    <w:rsid w:val="004B2105"/>
    <w:rsid w:val="004B242B"/>
    <w:rsid w:val="004B26C5"/>
    <w:rsid w:val="004B2807"/>
    <w:rsid w:val="004B2973"/>
    <w:rsid w:val="004B2B95"/>
    <w:rsid w:val="004B30D4"/>
    <w:rsid w:val="004B341A"/>
    <w:rsid w:val="004B3496"/>
    <w:rsid w:val="004B364C"/>
    <w:rsid w:val="004B3EE1"/>
    <w:rsid w:val="004B40EC"/>
    <w:rsid w:val="004B45D5"/>
    <w:rsid w:val="004B47C2"/>
    <w:rsid w:val="004B4B6A"/>
    <w:rsid w:val="004B4C47"/>
    <w:rsid w:val="004B4FB7"/>
    <w:rsid w:val="004B522C"/>
    <w:rsid w:val="004B5373"/>
    <w:rsid w:val="004B54B3"/>
    <w:rsid w:val="004B54B7"/>
    <w:rsid w:val="004B556F"/>
    <w:rsid w:val="004B5634"/>
    <w:rsid w:val="004B56B9"/>
    <w:rsid w:val="004B5702"/>
    <w:rsid w:val="004B58D8"/>
    <w:rsid w:val="004B593D"/>
    <w:rsid w:val="004B5B97"/>
    <w:rsid w:val="004B5BC0"/>
    <w:rsid w:val="004B5CA7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0C04"/>
    <w:rsid w:val="004C1373"/>
    <w:rsid w:val="004C179C"/>
    <w:rsid w:val="004C1AB9"/>
    <w:rsid w:val="004C1B6E"/>
    <w:rsid w:val="004C1B73"/>
    <w:rsid w:val="004C1D3B"/>
    <w:rsid w:val="004C1DC0"/>
    <w:rsid w:val="004C1F69"/>
    <w:rsid w:val="004C22B7"/>
    <w:rsid w:val="004C22BC"/>
    <w:rsid w:val="004C2651"/>
    <w:rsid w:val="004C2A3B"/>
    <w:rsid w:val="004C2B93"/>
    <w:rsid w:val="004C2F07"/>
    <w:rsid w:val="004C302B"/>
    <w:rsid w:val="004C3056"/>
    <w:rsid w:val="004C30B2"/>
    <w:rsid w:val="004C3517"/>
    <w:rsid w:val="004C3BD3"/>
    <w:rsid w:val="004C3DB4"/>
    <w:rsid w:val="004C3E89"/>
    <w:rsid w:val="004C406D"/>
    <w:rsid w:val="004C44B9"/>
    <w:rsid w:val="004C45A3"/>
    <w:rsid w:val="004C48B9"/>
    <w:rsid w:val="004C490D"/>
    <w:rsid w:val="004C4AB6"/>
    <w:rsid w:val="004C4B81"/>
    <w:rsid w:val="004C4CD9"/>
    <w:rsid w:val="004C4EDD"/>
    <w:rsid w:val="004C4F8A"/>
    <w:rsid w:val="004C5083"/>
    <w:rsid w:val="004C50D1"/>
    <w:rsid w:val="004C5160"/>
    <w:rsid w:val="004C5172"/>
    <w:rsid w:val="004C5301"/>
    <w:rsid w:val="004C542A"/>
    <w:rsid w:val="004C56BC"/>
    <w:rsid w:val="004C5CE9"/>
    <w:rsid w:val="004C5DC4"/>
    <w:rsid w:val="004C5F24"/>
    <w:rsid w:val="004C61EB"/>
    <w:rsid w:val="004C6589"/>
    <w:rsid w:val="004C65E3"/>
    <w:rsid w:val="004C6697"/>
    <w:rsid w:val="004C68B1"/>
    <w:rsid w:val="004C695A"/>
    <w:rsid w:val="004C6BCF"/>
    <w:rsid w:val="004C6E46"/>
    <w:rsid w:val="004C6EE8"/>
    <w:rsid w:val="004C6FCD"/>
    <w:rsid w:val="004C74FC"/>
    <w:rsid w:val="004C7665"/>
    <w:rsid w:val="004C7874"/>
    <w:rsid w:val="004C795A"/>
    <w:rsid w:val="004C7A98"/>
    <w:rsid w:val="004C7D8C"/>
    <w:rsid w:val="004C7DDF"/>
    <w:rsid w:val="004C7F99"/>
    <w:rsid w:val="004D00A4"/>
    <w:rsid w:val="004D00FC"/>
    <w:rsid w:val="004D048F"/>
    <w:rsid w:val="004D0526"/>
    <w:rsid w:val="004D0692"/>
    <w:rsid w:val="004D09CA"/>
    <w:rsid w:val="004D0CC6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2042"/>
    <w:rsid w:val="004D2080"/>
    <w:rsid w:val="004D23E1"/>
    <w:rsid w:val="004D25AD"/>
    <w:rsid w:val="004D2675"/>
    <w:rsid w:val="004D27E4"/>
    <w:rsid w:val="004D29EC"/>
    <w:rsid w:val="004D2BD1"/>
    <w:rsid w:val="004D2C4E"/>
    <w:rsid w:val="004D2D55"/>
    <w:rsid w:val="004D2D63"/>
    <w:rsid w:val="004D2E89"/>
    <w:rsid w:val="004D30E4"/>
    <w:rsid w:val="004D3146"/>
    <w:rsid w:val="004D35EF"/>
    <w:rsid w:val="004D382B"/>
    <w:rsid w:val="004D390F"/>
    <w:rsid w:val="004D3AA1"/>
    <w:rsid w:val="004D3BC7"/>
    <w:rsid w:val="004D3FF8"/>
    <w:rsid w:val="004D40C7"/>
    <w:rsid w:val="004D44EA"/>
    <w:rsid w:val="004D45F1"/>
    <w:rsid w:val="004D463F"/>
    <w:rsid w:val="004D4833"/>
    <w:rsid w:val="004D4A47"/>
    <w:rsid w:val="004D4A96"/>
    <w:rsid w:val="004D4C1B"/>
    <w:rsid w:val="004D4D08"/>
    <w:rsid w:val="004D5281"/>
    <w:rsid w:val="004D53D7"/>
    <w:rsid w:val="004D53F8"/>
    <w:rsid w:val="004D565F"/>
    <w:rsid w:val="004D56EC"/>
    <w:rsid w:val="004D5788"/>
    <w:rsid w:val="004D5B99"/>
    <w:rsid w:val="004D6033"/>
    <w:rsid w:val="004D60B5"/>
    <w:rsid w:val="004D66AA"/>
    <w:rsid w:val="004D66CD"/>
    <w:rsid w:val="004D67B6"/>
    <w:rsid w:val="004D67F4"/>
    <w:rsid w:val="004D696D"/>
    <w:rsid w:val="004D6D27"/>
    <w:rsid w:val="004D70D4"/>
    <w:rsid w:val="004D722B"/>
    <w:rsid w:val="004D72DB"/>
    <w:rsid w:val="004D739A"/>
    <w:rsid w:val="004D77DC"/>
    <w:rsid w:val="004D795F"/>
    <w:rsid w:val="004D7D69"/>
    <w:rsid w:val="004D7ECF"/>
    <w:rsid w:val="004E0091"/>
    <w:rsid w:val="004E02C2"/>
    <w:rsid w:val="004E02C9"/>
    <w:rsid w:val="004E067A"/>
    <w:rsid w:val="004E06CA"/>
    <w:rsid w:val="004E06F4"/>
    <w:rsid w:val="004E0997"/>
    <w:rsid w:val="004E0A5B"/>
    <w:rsid w:val="004E0DFF"/>
    <w:rsid w:val="004E0EF7"/>
    <w:rsid w:val="004E0F8A"/>
    <w:rsid w:val="004E113A"/>
    <w:rsid w:val="004E11F5"/>
    <w:rsid w:val="004E147B"/>
    <w:rsid w:val="004E182D"/>
    <w:rsid w:val="004E1C9E"/>
    <w:rsid w:val="004E1E02"/>
    <w:rsid w:val="004E1F1A"/>
    <w:rsid w:val="004E20BA"/>
    <w:rsid w:val="004E23AA"/>
    <w:rsid w:val="004E2B50"/>
    <w:rsid w:val="004E2B62"/>
    <w:rsid w:val="004E2CD4"/>
    <w:rsid w:val="004E2E9D"/>
    <w:rsid w:val="004E32C9"/>
    <w:rsid w:val="004E3422"/>
    <w:rsid w:val="004E3C3C"/>
    <w:rsid w:val="004E3EA5"/>
    <w:rsid w:val="004E3F77"/>
    <w:rsid w:val="004E3FA8"/>
    <w:rsid w:val="004E4135"/>
    <w:rsid w:val="004E4221"/>
    <w:rsid w:val="004E42CE"/>
    <w:rsid w:val="004E44B4"/>
    <w:rsid w:val="004E44C0"/>
    <w:rsid w:val="004E44D2"/>
    <w:rsid w:val="004E477E"/>
    <w:rsid w:val="004E47E4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5DF"/>
    <w:rsid w:val="004E56C9"/>
    <w:rsid w:val="004E59C4"/>
    <w:rsid w:val="004E5A18"/>
    <w:rsid w:val="004E5AD6"/>
    <w:rsid w:val="004E5B76"/>
    <w:rsid w:val="004E5B81"/>
    <w:rsid w:val="004E6085"/>
    <w:rsid w:val="004E61DC"/>
    <w:rsid w:val="004E6720"/>
    <w:rsid w:val="004E685F"/>
    <w:rsid w:val="004E6D13"/>
    <w:rsid w:val="004E6D82"/>
    <w:rsid w:val="004E6E7F"/>
    <w:rsid w:val="004E6F71"/>
    <w:rsid w:val="004E7004"/>
    <w:rsid w:val="004E7099"/>
    <w:rsid w:val="004E7392"/>
    <w:rsid w:val="004E76CD"/>
    <w:rsid w:val="004E7820"/>
    <w:rsid w:val="004E78B5"/>
    <w:rsid w:val="004E7967"/>
    <w:rsid w:val="004E7A60"/>
    <w:rsid w:val="004E7C7A"/>
    <w:rsid w:val="004E7D18"/>
    <w:rsid w:val="004E7DAF"/>
    <w:rsid w:val="004E7FC8"/>
    <w:rsid w:val="004F03E6"/>
    <w:rsid w:val="004F04CA"/>
    <w:rsid w:val="004F051E"/>
    <w:rsid w:val="004F0698"/>
    <w:rsid w:val="004F0A29"/>
    <w:rsid w:val="004F1042"/>
    <w:rsid w:val="004F11EB"/>
    <w:rsid w:val="004F13DC"/>
    <w:rsid w:val="004F17C9"/>
    <w:rsid w:val="004F1AED"/>
    <w:rsid w:val="004F1C01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207"/>
    <w:rsid w:val="004F324C"/>
    <w:rsid w:val="004F33ED"/>
    <w:rsid w:val="004F367B"/>
    <w:rsid w:val="004F36C3"/>
    <w:rsid w:val="004F399A"/>
    <w:rsid w:val="004F3A66"/>
    <w:rsid w:val="004F4186"/>
    <w:rsid w:val="004F42FD"/>
    <w:rsid w:val="004F4419"/>
    <w:rsid w:val="004F4676"/>
    <w:rsid w:val="004F4721"/>
    <w:rsid w:val="004F4AC5"/>
    <w:rsid w:val="004F4E59"/>
    <w:rsid w:val="004F4E8C"/>
    <w:rsid w:val="004F4F2A"/>
    <w:rsid w:val="004F50E4"/>
    <w:rsid w:val="004F52D0"/>
    <w:rsid w:val="004F5449"/>
    <w:rsid w:val="004F5B40"/>
    <w:rsid w:val="004F5B61"/>
    <w:rsid w:val="004F5DD3"/>
    <w:rsid w:val="004F5FED"/>
    <w:rsid w:val="004F6106"/>
    <w:rsid w:val="004F612F"/>
    <w:rsid w:val="004F61DE"/>
    <w:rsid w:val="004F628D"/>
    <w:rsid w:val="004F6468"/>
    <w:rsid w:val="004F6680"/>
    <w:rsid w:val="004F6917"/>
    <w:rsid w:val="004F6C51"/>
    <w:rsid w:val="004F6C83"/>
    <w:rsid w:val="004F714D"/>
    <w:rsid w:val="004F72D1"/>
    <w:rsid w:val="004F748D"/>
    <w:rsid w:val="004F7691"/>
    <w:rsid w:val="004F778A"/>
    <w:rsid w:val="004F783E"/>
    <w:rsid w:val="004F7B10"/>
    <w:rsid w:val="004F7C16"/>
    <w:rsid w:val="0050009F"/>
    <w:rsid w:val="005003AB"/>
    <w:rsid w:val="005004C9"/>
    <w:rsid w:val="00500878"/>
    <w:rsid w:val="00500975"/>
    <w:rsid w:val="00500B68"/>
    <w:rsid w:val="00500BE4"/>
    <w:rsid w:val="00500D46"/>
    <w:rsid w:val="00500D6E"/>
    <w:rsid w:val="00500F2D"/>
    <w:rsid w:val="00500FB4"/>
    <w:rsid w:val="005010CE"/>
    <w:rsid w:val="005016E7"/>
    <w:rsid w:val="0050189B"/>
    <w:rsid w:val="00501913"/>
    <w:rsid w:val="0050202F"/>
    <w:rsid w:val="00502329"/>
    <w:rsid w:val="00502344"/>
    <w:rsid w:val="00502521"/>
    <w:rsid w:val="005029AE"/>
    <w:rsid w:val="00502E4D"/>
    <w:rsid w:val="00503054"/>
    <w:rsid w:val="0050309F"/>
    <w:rsid w:val="0050333C"/>
    <w:rsid w:val="0050341F"/>
    <w:rsid w:val="0050389D"/>
    <w:rsid w:val="00503C5C"/>
    <w:rsid w:val="00503DB1"/>
    <w:rsid w:val="005042F7"/>
    <w:rsid w:val="005043FD"/>
    <w:rsid w:val="00504633"/>
    <w:rsid w:val="00504708"/>
    <w:rsid w:val="0050472C"/>
    <w:rsid w:val="00504A22"/>
    <w:rsid w:val="00504B2A"/>
    <w:rsid w:val="00504F10"/>
    <w:rsid w:val="00504F20"/>
    <w:rsid w:val="00505044"/>
    <w:rsid w:val="005050A4"/>
    <w:rsid w:val="005050A9"/>
    <w:rsid w:val="00505B61"/>
    <w:rsid w:val="00505D08"/>
    <w:rsid w:val="00505D44"/>
    <w:rsid w:val="0050617C"/>
    <w:rsid w:val="00506259"/>
    <w:rsid w:val="0050626E"/>
    <w:rsid w:val="005062D9"/>
    <w:rsid w:val="0050655D"/>
    <w:rsid w:val="00506834"/>
    <w:rsid w:val="005069B3"/>
    <w:rsid w:val="00506C5E"/>
    <w:rsid w:val="00506DBE"/>
    <w:rsid w:val="00506E67"/>
    <w:rsid w:val="005072ED"/>
    <w:rsid w:val="0050757B"/>
    <w:rsid w:val="00507591"/>
    <w:rsid w:val="005076E1"/>
    <w:rsid w:val="00507903"/>
    <w:rsid w:val="00507F66"/>
    <w:rsid w:val="005100DF"/>
    <w:rsid w:val="0051048A"/>
    <w:rsid w:val="005104F7"/>
    <w:rsid w:val="0051082B"/>
    <w:rsid w:val="00510842"/>
    <w:rsid w:val="00510879"/>
    <w:rsid w:val="005108EF"/>
    <w:rsid w:val="00510B97"/>
    <w:rsid w:val="00510C4C"/>
    <w:rsid w:val="00510DF5"/>
    <w:rsid w:val="00510E72"/>
    <w:rsid w:val="00510ECC"/>
    <w:rsid w:val="0051170D"/>
    <w:rsid w:val="005118D8"/>
    <w:rsid w:val="00511A1C"/>
    <w:rsid w:val="00511C05"/>
    <w:rsid w:val="00511FD7"/>
    <w:rsid w:val="00512385"/>
    <w:rsid w:val="005123ED"/>
    <w:rsid w:val="00512B00"/>
    <w:rsid w:val="00512D66"/>
    <w:rsid w:val="0051333C"/>
    <w:rsid w:val="005134EF"/>
    <w:rsid w:val="005136E6"/>
    <w:rsid w:val="00513913"/>
    <w:rsid w:val="00513C21"/>
    <w:rsid w:val="00513D36"/>
    <w:rsid w:val="00513E4F"/>
    <w:rsid w:val="005140AE"/>
    <w:rsid w:val="00514283"/>
    <w:rsid w:val="005142BE"/>
    <w:rsid w:val="00514397"/>
    <w:rsid w:val="0051458A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FB7"/>
    <w:rsid w:val="0051603C"/>
    <w:rsid w:val="00516184"/>
    <w:rsid w:val="005162F9"/>
    <w:rsid w:val="00516328"/>
    <w:rsid w:val="00516797"/>
    <w:rsid w:val="00516A38"/>
    <w:rsid w:val="00516A92"/>
    <w:rsid w:val="00516DBF"/>
    <w:rsid w:val="00516FC5"/>
    <w:rsid w:val="00517230"/>
    <w:rsid w:val="0051766F"/>
    <w:rsid w:val="00517A1A"/>
    <w:rsid w:val="00517D6F"/>
    <w:rsid w:val="00520500"/>
    <w:rsid w:val="0052090A"/>
    <w:rsid w:val="00520965"/>
    <w:rsid w:val="00520B02"/>
    <w:rsid w:val="00520BDB"/>
    <w:rsid w:val="00520BFE"/>
    <w:rsid w:val="00520DD3"/>
    <w:rsid w:val="00521256"/>
    <w:rsid w:val="00521473"/>
    <w:rsid w:val="005218A5"/>
    <w:rsid w:val="00521B16"/>
    <w:rsid w:val="00521D1B"/>
    <w:rsid w:val="00521D48"/>
    <w:rsid w:val="00521ED1"/>
    <w:rsid w:val="005223C5"/>
    <w:rsid w:val="00522784"/>
    <w:rsid w:val="00522A2C"/>
    <w:rsid w:val="00522A4C"/>
    <w:rsid w:val="00522DE1"/>
    <w:rsid w:val="00523603"/>
    <w:rsid w:val="00523899"/>
    <w:rsid w:val="005238D2"/>
    <w:rsid w:val="005239B6"/>
    <w:rsid w:val="00523BEE"/>
    <w:rsid w:val="00523CAC"/>
    <w:rsid w:val="00523E37"/>
    <w:rsid w:val="0052427A"/>
    <w:rsid w:val="0052434A"/>
    <w:rsid w:val="0052483C"/>
    <w:rsid w:val="005249B6"/>
    <w:rsid w:val="00524B28"/>
    <w:rsid w:val="00524B7F"/>
    <w:rsid w:val="00524D2A"/>
    <w:rsid w:val="00524D59"/>
    <w:rsid w:val="00524F7F"/>
    <w:rsid w:val="00525029"/>
    <w:rsid w:val="005250B0"/>
    <w:rsid w:val="00525131"/>
    <w:rsid w:val="00525319"/>
    <w:rsid w:val="005254E2"/>
    <w:rsid w:val="005254F8"/>
    <w:rsid w:val="00525B7C"/>
    <w:rsid w:val="00525CCC"/>
    <w:rsid w:val="00525D95"/>
    <w:rsid w:val="00525E77"/>
    <w:rsid w:val="005261B8"/>
    <w:rsid w:val="005261FF"/>
    <w:rsid w:val="0052636F"/>
    <w:rsid w:val="00526528"/>
    <w:rsid w:val="0052652C"/>
    <w:rsid w:val="00526596"/>
    <w:rsid w:val="00526642"/>
    <w:rsid w:val="00526A3B"/>
    <w:rsid w:val="00527132"/>
    <w:rsid w:val="005273B6"/>
    <w:rsid w:val="005273CF"/>
    <w:rsid w:val="005273F0"/>
    <w:rsid w:val="00527618"/>
    <w:rsid w:val="005276B9"/>
    <w:rsid w:val="00527749"/>
    <w:rsid w:val="00527844"/>
    <w:rsid w:val="005278ED"/>
    <w:rsid w:val="00527B89"/>
    <w:rsid w:val="00527F4F"/>
    <w:rsid w:val="00530291"/>
    <w:rsid w:val="005302B3"/>
    <w:rsid w:val="0053042E"/>
    <w:rsid w:val="0053067E"/>
    <w:rsid w:val="00530A67"/>
    <w:rsid w:val="00530B67"/>
    <w:rsid w:val="00530BFB"/>
    <w:rsid w:val="00530CE4"/>
    <w:rsid w:val="00530E3B"/>
    <w:rsid w:val="00530EFC"/>
    <w:rsid w:val="0053109C"/>
    <w:rsid w:val="005310C0"/>
    <w:rsid w:val="0053114B"/>
    <w:rsid w:val="0053173A"/>
    <w:rsid w:val="005317A6"/>
    <w:rsid w:val="00531A61"/>
    <w:rsid w:val="00531F4A"/>
    <w:rsid w:val="0053237E"/>
    <w:rsid w:val="005327AD"/>
    <w:rsid w:val="00532A94"/>
    <w:rsid w:val="00532C4F"/>
    <w:rsid w:val="00532D0A"/>
    <w:rsid w:val="00532DBC"/>
    <w:rsid w:val="00532E67"/>
    <w:rsid w:val="00532EE9"/>
    <w:rsid w:val="00532F93"/>
    <w:rsid w:val="0053300C"/>
    <w:rsid w:val="005330BA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CFE"/>
    <w:rsid w:val="00533E99"/>
    <w:rsid w:val="00534250"/>
    <w:rsid w:val="005342B5"/>
    <w:rsid w:val="005345DD"/>
    <w:rsid w:val="005349FA"/>
    <w:rsid w:val="00534EA6"/>
    <w:rsid w:val="00535011"/>
    <w:rsid w:val="005350C7"/>
    <w:rsid w:val="00535617"/>
    <w:rsid w:val="0053562C"/>
    <w:rsid w:val="0053567E"/>
    <w:rsid w:val="005357A7"/>
    <w:rsid w:val="00535CFA"/>
    <w:rsid w:val="00536263"/>
    <w:rsid w:val="0053630D"/>
    <w:rsid w:val="005364F3"/>
    <w:rsid w:val="00536607"/>
    <w:rsid w:val="00536736"/>
    <w:rsid w:val="005369E3"/>
    <w:rsid w:val="00536A51"/>
    <w:rsid w:val="00536A82"/>
    <w:rsid w:val="00536AF2"/>
    <w:rsid w:val="00536B76"/>
    <w:rsid w:val="00536EF8"/>
    <w:rsid w:val="0053707D"/>
    <w:rsid w:val="00537579"/>
    <w:rsid w:val="00537666"/>
    <w:rsid w:val="005378A0"/>
    <w:rsid w:val="0053795B"/>
    <w:rsid w:val="00537A01"/>
    <w:rsid w:val="00537A19"/>
    <w:rsid w:val="00537A73"/>
    <w:rsid w:val="00537C76"/>
    <w:rsid w:val="00537CB4"/>
    <w:rsid w:val="00537F51"/>
    <w:rsid w:val="005401D0"/>
    <w:rsid w:val="005407B1"/>
    <w:rsid w:val="00540DEA"/>
    <w:rsid w:val="00540E32"/>
    <w:rsid w:val="00540F98"/>
    <w:rsid w:val="00540FAD"/>
    <w:rsid w:val="00540FD4"/>
    <w:rsid w:val="005410D4"/>
    <w:rsid w:val="005412DD"/>
    <w:rsid w:val="00541340"/>
    <w:rsid w:val="0054161F"/>
    <w:rsid w:val="0054162D"/>
    <w:rsid w:val="00541741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776"/>
    <w:rsid w:val="005428D7"/>
    <w:rsid w:val="00542A1F"/>
    <w:rsid w:val="00542C99"/>
    <w:rsid w:val="00542DD2"/>
    <w:rsid w:val="00542F7D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46D"/>
    <w:rsid w:val="0054476B"/>
    <w:rsid w:val="00544A22"/>
    <w:rsid w:val="00544A5B"/>
    <w:rsid w:val="00544B5A"/>
    <w:rsid w:val="00544CFA"/>
    <w:rsid w:val="00544D82"/>
    <w:rsid w:val="00544E33"/>
    <w:rsid w:val="00544EC8"/>
    <w:rsid w:val="0054507F"/>
    <w:rsid w:val="00545087"/>
    <w:rsid w:val="0054516A"/>
    <w:rsid w:val="00545277"/>
    <w:rsid w:val="0054579A"/>
    <w:rsid w:val="0054591D"/>
    <w:rsid w:val="00545BD9"/>
    <w:rsid w:val="00545CB1"/>
    <w:rsid w:val="00545D6C"/>
    <w:rsid w:val="005461E5"/>
    <w:rsid w:val="0054625F"/>
    <w:rsid w:val="005463A7"/>
    <w:rsid w:val="0054645D"/>
    <w:rsid w:val="00546693"/>
    <w:rsid w:val="00546755"/>
    <w:rsid w:val="00546AE3"/>
    <w:rsid w:val="005471D0"/>
    <w:rsid w:val="00547616"/>
    <w:rsid w:val="00547B9B"/>
    <w:rsid w:val="00547BEC"/>
    <w:rsid w:val="00547CE7"/>
    <w:rsid w:val="00550217"/>
    <w:rsid w:val="00550A9B"/>
    <w:rsid w:val="00550AC1"/>
    <w:rsid w:val="00550C05"/>
    <w:rsid w:val="00550CF8"/>
    <w:rsid w:val="0055107C"/>
    <w:rsid w:val="0055121D"/>
    <w:rsid w:val="005515B8"/>
    <w:rsid w:val="005515BE"/>
    <w:rsid w:val="00551707"/>
    <w:rsid w:val="005518D2"/>
    <w:rsid w:val="00551C40"/>
    <w:rsid w:val="00551FDB"/>
    <w:rsid w:val="005522B0"/>
    <w:rsid w:val="005522D3"/>
    <w:rsid w:val="005522DF"/>
    <w:rsid w:val="00552412"/>
    <w:rsid w:val="005527B7"/>
    <w:rsid w:val="005528DE"/>
    <w:rsid w:val="00552928"/>
    <w:rsid w:val="00552F68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F4D"/>
    <w:rsid w:val="0055707C"/>
    <w:rsid w:val="005570DC"/>
    <w:rsid w:val="0055731D"/>
    <w:rsid w:val="005574AA"/>
    <w:rsid w:val="00557547"/>
    <w:rsid w:val="005575A7"/>
    <w:rsid w:val="005575C0"/>
    <w:rsid w:val="00557894"/>
    <w:rsid w:val="00557D7A"/>
    <w:rsid w:val="00557F6F"/>
    <w:rsid w:val="00557FA8"/>
    <w:rsid w:val="005601E3"/>
    <w:rsid w:val="0056022A"/>
    <w:rsid w:val="0056085A"/>
    <w:rsid w:val="00560867"/>
    <w:rsid w:val="0056086E"/>
    <w:rsid w:val="005608C8"/>
    <w:rsid w:val="005609A8"/>
    <w:rsid w:val="00560A61"/>
    <w:rsid w:val="00560BB2"/>
    <w:rsid w:val="0056109B"/>
    <w:rsid w:val="00561125"/>
    <w:rsid w:val="00561139"/>
    <w:rsid w:val="005612E1"/>
    <w:rsid w:val="00561570"/>
    <w:rsid w:val="00561653"/>
    <w:rsid w:val="005618C4"/>
    <w:rsid w:val="00561C67"/>
    <w:rsid w:val="00561DE5"/>
    <w:rsid w:val="00561E0A"/>
    <w:rsid w:val="00561F94"/>
    <w:rsid w:val="00562040"/>
    <w:rsid w:val="00562265"/>
    <w:rsid w:val="005622DF"/>
    <w:rsid w:val="005622F8"/>
    <w:rsid w:val="0056248B"/>
    <w:rsid w:val="00562601"/>
    <w:rsid w:val="005628C9"/>
    <w:rsid w:val="00562912"/>
    <w:rsid w:val="00562D56"/>
    <w:rsid w:val="00562DC3"/>
    <w:rsid w:val="005634B3"/>
    <w:rsid w:val="00563762"/>
    <w:rsid w:val="00563AAE"/>
    <w:rsid w:val="00563CB9"/>
    <w:rsid w:val="00563E58"/>
    <w:rsid w:val="005640B8"/>
    <w:rsid w:val="00564278"/>
    <w:rsid w:val="005643ED"/>
    <w:rsid w:val="0056459E"/>
    <w:rsid w:val="00564865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65F5"/>
    <w:rsid w:val="0056663E"/>
    <w:rsid w:val="0056699C"/>
    <w:rsid w:val="005669B9"/>
    <w:rsid w:val="00566A97"/>
    <w:rsid w:val="00566ECB"/>
    <w:rsid w:val="00566F29"/>
    <w:rsid w:val="00566F99"/>
    <w:rsid w:val="0056700F"/>
    <w:rsid w:val="005670B4"/>
    <w:rsid w:val="005671FB"/>
    <w:rsid w:val="00567213"/>
    <w:rsid w:val="0056763A"/>
    <w:rsid w:val="0056775B"/>
    <w:rsid w:val="005679FE"/>
    <w:rsid w:val="00567ADE"/>
    <w:rsid w:val="00567BF2"/>
    <w:rsid w:val="00567C00"/>
    <w:rsid w:val="00567C89"/>
    <w:rsid w:val="00567E24"/>
    <w:rsid w:val="005700D5"/>
    <w:rsid w:val="00570117"/>
    <w:rsid w:val="00570138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2AD"/>
    <w:rsid w:val="0057249C"/>
    <w:rsid w:val="00572654"/>
    <w:rsid w:val="00572D11"/>
    <w:rsid w:val="00573032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41A"/>
    <w:rsid w:val="00574440"/>
    <w:rsid w:val="005744C4"/>
    <w:rsid w:val="0057456C"/>
    <w:rsid w:val="00574575"/>
    <w:rsid w:val="00574613"/>
    <w:rsid w:val="00574797"/>
    <w:rsid w:val="00574BCF"/>
    <w:rsid w:val="00574C2C"/>
    <w:rsid w:val="00574CE3"/>
    <w:rsid w:val="00574F73"/>
    <w:rsid w:val="00574F88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1EB"/>
    <w:rsid w:val="00576269"/>
    <w:rsid w:val="00576413"/>
    <w:rsid w:val="00576790"/>
    <w:rsid w:val="005768DA"/>
    <w:rsid w:val="00576AAC"/>
    <w:rsid w:val="00576ACB"/>
    <w:rsid w:val="00576ADA"/>
    <w:rsid w:val="00576AF5"/>
    <w:rsid w:val="00576C62"/>
    <w:rsid w:val="005770CA"/>
    <w:rsid w:val="005770F2"/>
    <w:rsid w:val="00577401"/>
    <w:rsid w:val="005778D7"/>
    <w:rsid w:val="005779D2"/>
    <w:rsid w:val="00577AE6"/>
    <w:rsid w:val="00577B5F"/>
    <w:rsid w:val="00577C88"/>
    <w:rsid w:val="00577F19"/>
    <w:rsid w:val="00580156"/>
    <w:rsid w:val="0058084A"/>
    <w:rsid w:val="005808A6"/>
    <w:rsid w:val="00580A26"/>
    <w:rsid w:val="00580AB1"/>
    <w:rsid w:val="00580B84"/>
    <w:rsid w:val="00580C87"/>
    <w:rsid w:val="00580F86"/>
    <w:rsid w:val="00580FCE"/>
    <w:rsid w:val="00581350"/>
    <w:rsid w:val="005815F0"/>
    <w:rsid w:val="0058180B"/>
    <w:rsid w:val="005821FD"/>
    <w:rsid w:val="00582268"/>
    <w:rsid w:val="00582359"/>
    <w:rsid w:val="00582573"/>
    <w:rsid w:val="00582703"/>
    <w:rsid w:val="005828D7"/>
    <w:rsid w:val="0058290E"/>
    <w:rsid w:val="0058298F"/>
    <w:rsid w:val="00582B2C"/>
    <w:rsid w:val="00582E28"/>
    <w:rsid w:val="00582FEA"/>
    <w:rsid w:val="00583296"/>
    <w:rsid w:val="0058376E"/>
    <w:rsid w:val="00583780"/>
    <w:rsid w:val="00583833"/>
    <w:rsid w:val="00583B1A"/>
    <w:rsid w:val="00583DDA"/>
    <w:rsid w:val="00583DEB"/>
    <w:rsid w:val="00583E3A"/>
    <w:rsid w:val="005843C1"/>
    <w:rsid w:val="00584678"/>
    <w:rsid w:val="00584722"/>
    <w:rsid w:val="00584A02"/>
    <w:rsid w:val="00584D04"/>
    <w:rsid w:val="00584F45"/>
    <w:rsid w:val="00585254"/>
    <w:rsid w:val="00585516"/>
    <w:rsid w:val="00585632"/>
    <w:rsid w:val="005858F1"/>
    <w:rsid w:val="00585977"/>
    <w:rsid w:val="00585978"/>
    <w:rsid w:val="00585A40"/>
    <w:rsid w:val="00585B46"/>
    <w:rsid w:val="00585BB6"/>
    <w:rsid w:val="005860DB"/>
    <w:rsid w:val="00586285"/>
    <w:rsid w:val="005862A8"/>
    <w:rsid w:val="005863EE"/>
    <w:rsid w:val="0058672C"/>
    <w:rsid w:val="005867A1"/>
    <w:rsid w:val="00586855"/>
    <w:rsid w:val="005869FC"/>
    <w:rsid w:val="00586A29"/>
    <w:rsid w:val="00586B18"/>
    <w:rsid w:val="00586B2F"/>
    <w:rsid w:val="00587269"/>
    <w:rsid w:val="00587516"/>
    <w:rsid w:val="00587661"/>
    <w:rsid w:val="00587825"/>
    <w:rsid w:val="00587C0F"/>
    <w:rsid w:val="00587CD1"/>
    <w:rsid w:val="00587D43"/>
    <w:rsid w:val="00590033"/>
    <w:rsid w:val="005900C1"/>
    <w:rsid w:val="005907CE"/>
    <w:rsid w:val="005908D6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1C3"/>
    <w:rsid w:val="00592498"/>
    <w:rsid w:val="005924A5"/>
    <w:rsid w:val="00592B60"/>
    <w:rsid w:val="00592DF0"/>
    <w:rsid w:val="00592FC9"/>
    <w:rsid w:val="005930DE"/>
    <w:rsid w:val="0059333D"/>
    <w:rsid w:val="00593384"/>
    <w:rsid w:val="0059344F"/>
    <w:rsid w:val="00593536"/>
    <w:rsid w:val="00593546"/>
    <w:rsid w:val="00593E14"/>
    <w:rsid w:val="00594047"/>
    <w:rsid w:val="0059407C"/>
    <w:rsid w:val="00594097"/>
    <w:rsid w:val="0059432B"/>
    <w:rsid w:val="0059436C"/>
    <w:rsid w:val="00594430"/>
    <w:rsid w:val="005946F4"/>
    <w:rsid w:val="00594ACC"/>
    <w:rsid w:val="00594B8F"/>
    <w:rsid w:val="005957AF"/>
    <w:rsid w:val="00595A4D"/>
    <w:rsid w:val="00595AC0"/>
    <w:rsid w:val="00595D77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06E"/>
    <w:rsid w:val="0059713C"/>
    <w:rsid w:val="005972A4"/>
    <w:rsid w:val="005972A5"/>
    <w:rsid w:val="00597321"/>
    <w:rsid w:val="0059733B"/>
    <w:rsid w:val="005975B0"/>
    <w:rsid w:val="005976E9"/>
    <w:rsid w:val="00597776"/>
    <w:rsid w:val="00597AC8"/>
    <w:rsid w:val="00597B49"/>
    <w:rsid w:val="00597D18"/>
    <w:rsid w:val="00597DED"/>
    <w:rsid w:val="005A05A7"/>
    <w:rsid w:val="005A064E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740"/>
    <w:rsid w:val="005A1A07"/>
    <w:rsid w:val="005A1C56"/>
    <w:rsid w:val="005A1DF0"/>
    <w:rsid w:val="005A1DF7"/>
    <w:rsid w:val="005A23B3"/>
    <w:rsid w:val="005A23B6"/>
    <w:rsid w:val="005A23F0"/>
    <w:rsid w:val="005A24DC"/>
    <w:rsid w:val="005A256D"/>
    <w:rsid w:val="005A28D2"/>
    <w:rsid w:val="005A299A"/>
    <w:rsid w:val="005A2C90"/>
    <w:rsid w:val="005A2D8C"/>
    <w:rsid w:val="005A3216"/>
    <w:rsid w:val="005A33BE"/>
    <w:rsid w:val="005A3452"/>
    <w:rsid w:val="005A37E6"/>
    <w:rsid w:val="005A3958"/>
    <w:rsid w:val="005A3B65"/>
    <w:rsid w:val="005A3D46"/>
    <w:rsid w:val="005A3FB1"/>
    <w:rsid w:val="005A4130"/>
    <w:rsid w:val="005A4883"/>
    <w:rsid w:val="005A48BF"/>
    <w:rsid w:val="005A49F2"/>
    <w:rsid w:val="005A4B5E"/>
    <w:rsid w:val="005A4DA4"/>
    <w:rsid w:val="005A4FF3"/>
    <w:rsid w:val="005A5359"/>
    <w:rsid w:val="005A5566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6F64"/>
    <w:rsid w:val="005A728D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412"/>
    <w:rsid w:val="005B15A3"/>
    <w:rsid w:val="005B169B"/>
    <w:rsid w:val="005B19F5"/>
    <w:rsid w:val="005B1B58"/>
    <w:rsid w:val="005B1CEB"/>
    <w:rsid w:val="005B1F2F"/>
    <w:rsid w:val="005B21E3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01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717"/>
    <w:rsid w:val="005B68B9"/>
    <w:rsid w:val="005B691C"/>
    <w:rsid w:val="005B6BCC"/>
    <w:rsid w:val="005B6C31"/>
    <w:rsid w:val="005B6CC0"/>
    <w:rsid w:val="005B6DB7"/>
    <w:rsid w:val="005B6DDC"/>
    <w:rsid w:val="005B6E4E"/>
    <w:rsid w:val="005B6F08"/>
    <w:rsid w:val="005B6F45"/>
    <w:rsid w:val="005B7029"/>
    <w:rsid w:val="005B70C3"/>
    <w:rsid w:val="005B7367"/>
    <w:rsid w:val="005B73A2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DAE"/>
    <w:rsid w:val="005C1FC0"/>
    <w:rsid w:val="005C21AC"/>
    <w:rsid w:val="005C24FF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0B2"/>
    <w:rsid w:val="005C42FF"/>
    <w:rsid w:val="005C43BC"/>
    <w:rsid w:val="005C468A"/>
    <w:rsid w:val="005C47D8"/>
    <w:rsid w:val="005C4871"/>
    <w:rsid w:val="005C49F7"/>
    <w:rsid w:val="005C4DDA"/>
    <w:rsid w:val="005C5341"/>
    <w:rsid w:val="005C5751"/>
    <w:rsid w:val="005C579F"/>
    <w:rsid w:val="005C583B"/>
    <w:rsid w:val="005C584C"/>
    <w:rsid w:val="005C587C"/>
    <w:rsid w:val="005C5AAC"/>
    <w:rsid w:val="005C5BA5"/>
    <w:rsid w:val="005C5DBF"/>
    <w:rsid w:val="005C5FF6"/>
    <w:rsid w:val="005C611A"/>
    <w:rsid w:val="005C62C5"/>
    <w:rsid w:val="005C631B"/>
    <w:rsid w:val="005C633C"/>
    <w:rsid w:val="005C639F"/>
    <w:rsid w:val="005C64EF"/>
    <w:rsid w:val="005C6684"/>
    <w:rsid w:val="005C6904"/>
    <w:rsid w:val="005C6B8A"/>
    <w:rsid w:val="005C6C1F"/>
    <w:rsid w:val="005C6EC5"/>
    <w:rsid w:val="005C7056"/>
    <w:rsid w:val="005C711F"/>
    <w:rsid w:val="005C716E"/>
    <w:rsid w:val="005C7219"/>
    <w:rsid w:val="005C7716"/>
    <w:rsid w:val="005C797C"/>
    <w:rsid w:val="005C7EE3"/>
    <w:rsid w:val="005C7F04"/>
    <w:rsid w:val="005D0002"/>
    <w:rsid w:val="005D0144"/>
    <w:rsid w:val="005D01F0"/>
    <w:rsid w:val="005D0572"/>
    <w:rsid w:val="005D0734"/>
    <w:rsid w:val="005D0965"/>
    <w:rsid w:val="005D0C2A"/>
    <w:rsid w:val="005D0E9E"/>
    <w:rsid w:val="005D0ED9"/>
    <w:rsid w:val="005D1191"/>
    <w:rsid w:val="005D12CA"/>
    <w:rsid w:val="005D13C7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654"/>
    <w:rsid w:val="005D2937"/>
    <w:rsid w:val="005D29FB"/>
    <w:rsid w:val="005D2EBF"/>
    <w:rsid w:val="005D3245"/>
    <w:rsid w:val="005D348C"/>
    <w:rsid w:val="005D37C1"/>
    <w:rsid w:val="005D3A84"/>
    <w:rsid w:val="005D3D77"/>
    <w:rsid w:val="005D42CC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145"/>
    <w:rsid w:val="005D53A9"/>
    <w:rsid w:val="005D5578"/>
    <w:rsid w:val="005D58C2"/>
    <w:rsid w:val="005D5ED3"/>
    <w:rsid w:val="005D611B"/>
    <w:rsid w:val="005D63E1"/>
    <w:rsid w:val="005D6608"/>
    <w:rsid w:val="005D66D7"/>
    <w:rsid w:val="005D6746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D7ED5"/>
    <w:rsid w:val="005E0226"/>
    <w:rsid w:val="005E0325"/>
    <w:rsid w:val="005E03AE"/>
    <w:rsid w:val="005E03F3"/>
    <w:rsid w:val="005E0686"/>
    <w:rsid w:val="005E08F9"/>
    <w:rsid w:val="005E09A0"/>
    <w:rsid w:val="005E0BB3"/>
    <w:rsid w:val="005E0F47"/>
    <w:rsid w:val="005E10C4"/>
    <w:rsid w:val="005E12DA"/>
    <w:rsid w:val="005E1856"/>
    <w:rsid w:val="005E2018"/>
    <w:rsid w:val="005E204C"/>
    <w:rsid w:val="005E23F1"/>
    <w:rsid w:val="005E25B0"/>
    <w:rsid w:val="005E277E"/>
    <w:rsid w:val="005E27A2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45D"/>
    <w:rsid w:val="005E4503"/>
    <w:rsid w:val="005E461F"/>
    <w:rsid w:val="005E4697"/>
    <w:rsid w:val="005E4764"/>
    <w:rsid w:val="005E4791"/>
    <w:rsid w:val="005E49B1"/>
    <w:rsid w:val="005E4BF1"/>
    <w:rsid w:val="005E4CB9"/>
    <w:rsid w:val="005E4E4C"/>
    <w:rsid w:val="005E4EE4"/>
    <w:rsid w:val="005E4F08"/>
    <w:rsid w:val="005E56CF"/>
    <w:rsid w:val="005E5A73"/>
    <w:rsid w:val="005E5C65"/>
    <w:rsid w:val="005E60BE"/>
    <w:rsid w:val="005E60E3"/>
    <w:rsid w:val="005E638D"/>
    <w:rsid w:val="005E649F"/>
    <w:rsid w:val="005E6533"/>
    <w:rsid w:val="005E653E"/>
    <w:rsid w:val="005E6581"/>
    <w:rsid w:val="005E669F"/>
    <w:rsid w:val="005E689C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5FE"/>
    <w:rsid w:val="005F0652"/>
    <w:rsid w:val="005F0797"/>
    <w:rsid w:val="005F084A"/>
    <w:rsid w:val="005F0D29"/>
    <w:rsid w:val="005F0F27"/>
    <w:rsid w:val="005F0F8E"/>
    <w:rsid w:val="005F10B9"/>
    <w:rsid w:val="005F14AF"/>
    <w:rsid w:val="005F1593"/>
    <w:rsid w:val="005F15A6"/>
    <w:rsid w:val="005F164B"/>
    <w:rsid w:val="005F1AC8"/>
    <w:rsid w:val="005F1B2C"/>
    <w:rsid w:val="005F1EFF"/>
    <w:rsid w:val="005F22BA"/>
    <w:rsid w:val="005F274F"/>
    <w:rsid w:val="005F276E"/>
    <w:rsid w:val="005F28D4"/>
    <w:rsid w:val="005F295B"/>
    <w:rsid w:val="005F2AE6"/>
    <w:rsid w:val="005F2EF2"/>
    <w:rsid w:val="005F2FC3"/>
    <w:rsid w:val="005F3274"/>
    <w:rsid w:val="005F334B"/>
    <w:rsid w:val="005F3680"/>
    <w:rsid w:val="005F3A11"/>
    <w:rsid w:val="005F3D18"/>
    <w:rsid w:val="005F41CC"/>
    <w:rsid w:val="005F43CF"/>
    <w:rsid w:val="005F49AB"/>
    <w:rsid w:val="005F4AD8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946"/>
    <w:rsid w:val="005F69D4"/>
    <w:rsid w:val="005F6B1D"/>
    <w:rsid w:val="005F6B8D"/>
    <w:rsid w:val="005F6E8C"/>
    <w:rsid w:val="005F73F8"/>
    <w:rsid w:val="005F7505"/>
    <w:rsid w:val="005F773F"/>
    <w:rsid w:val="005F775F"/>
    <w:rsid w:val="005F7808"/>
    <w:rsid w:val="005F79E4"/>
    <w:rsid w:val="005F7B65"/>
    <w:rsid w:val="005F7DF1"/>
    <w:rsid w:val="005F7ECF"/>
    <w:rsid w:val="005F7EEA"/>
    <w:rsid w:val="005F7FB3"/>
    <w:rsid w:val="006001C0"/>
    <w:rsid w:val="0060073C"/>
    <w:rsid w:val="00600995"/>
    <w:rsid w:val="00600BBF"/>
    <w:rsid w:val="00600C8F"/>
    <w:rsid w:val="00600EF4"/>
    <w:rsid w:val="00600F7D"/>
    <w:rsid w:val="00601066"/>
    <w:rsid w:val="0060107F"/>
    <w:rsid w:val="0060112A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A0A"/>
    <w:rsid w:val="00602B94"/>
    <w:rsid w:val="00602C34"/>
    <w:rsid w:val="00602CB5"/>
    <w:rsid w:val="00602E62"/>
    <w:rsid w:val="00602FC1"/>
    <w:rsid w:val="00603350"/>
    <w:rsid w:val="00603506"/>
    <w:rsid w:val="00603632"/>
    <w:rsid w:val="00603773"/>
    <w:rsid w:val="006037F3"/>
    <w:rsid w:val="00603921"/>
    <w:rsid w:val="00603924"/>
    <w:rsid w:val="00603BAC"/>
    <w:rsid w:val="00603BC1"/>
    <w:rsid w:val="00603C09"/>
    <w:rsid w:val="006040DE"/>
    <w:rsid w:val="00604B61"/>
    <w:rsid w:val="00604E0D"/>
    <w:rsid w:val="00604E1B"/>
    <w:rsid w:val="00604E44"/>
    <w:rsid w:val="00604FAE"/>
    <w:rsid w:val="006055E5"/>
    <w:rsid w:val="00605622"/>
    <w:rsid w:val="006056D8"/>
    <w:rsid w:val="006059CF"/>
    <w:rsid w:val="0060624A"/>
    <w:rsid w:val="0060662A"/>
    <w:rsid w:val="0060680C"/>
    <w:rsid w:val="006068A8"/>
    <w:rsid w:val="006068F7"/>
    <w:rsid w:val="00606A62"/>
    <w:rsid w:val="00606B1E"/>
    <w:rsid w:val="00606D28"/>
    <w:rsid w:val="00607357"/>
    <w:rsid w:val="006073B3"/>
    <w:rsid w:val="00607A77"/>
    <w:rsid w:val="00607B29"/>
    <w:rsid w:val="00607B6E"/>
    <w:rsid w:val="00607DA6"/>
    <w:rsid w:val="00607F5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6D3"/>
    <w:rsid w:val="006119EF"/>
    <w:rsid w:val="00611AB0"/>
    <w:rsid w:val="00611EBD"/>
    <w:rsid w:val="00611F4A"/>
    <w:rsid w:val="006120EB"/>
    <w:rsid w:val="00612353"/>
    <w:rsid w:val="006123B2"/>
    <w:rsid w:val="00612628"/>
    <w:rsid w:val="0061278E"/>
    <w:rsid w:val="006127F0"/>
    <w:rsid w:val="00612D03"/>
    <w:rsid w:val="00612D7A"/>
    <w:rsid w:val="00612E5C"/>
    <w:rsid w:val="00612F78"/>
    <w:rsid w:val="00613292"/>
    <w:rsid w:val="00613304"/>
    <w:rsid w:val="00613542"/>
    <w:rsid w:val="00613568"/>
    <w:rsid w:val="00613B5D"/>
    <w:rsid w:val="00613D33"/>
    <w:rsid w:val="00614178"/>
    <w:rsid w:val="0061424D"/>
    <w:rsid w:val="006147F7"/>
    <w:rsid w:val="00614990"/>
    <w:rsid w:val="00614CA3"/>
    <w:rsid w:val="00614CCB"/>
    <w:rsid w:val="00614DC9"/>
    <w:rsid w:val="00614E8A"/>
    <w:rsid w:val="00615294"/>
    <w:rsid w:val="0061571F"/>
    <w:rsid w:val="006157F8"/>
    <w:rsid w:val="0061597E"/>
    <w:rsid w:val="00615B86"/>
    <w:rsid w:val="00615C80"/>
    <w:rsid w:val="00615EE2"/>
    <w:rsid w:val="00616321"/>
    <w:rsid w:val="00616746"/>
    <w:rsid w:val="00616AF2"/>
    <w:rsid w:val="00616B63"/>
    <w:rsid w:val="00616CE7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F0"/>
    <w:rsid w:val="00620FCE"/>
    <w:rsid w:val="0062112F"/>
    <w:rsid w:val="00621170"/>
    <w:rsid w:val="0062136C"/>
    <w:rsid w:val="0062151B"/>
    <w:rsid w:val="00621649"/>
    <w:rsid w:val="006218CF"/>
    <w:rsid w:val="00621A62"/>
    <w:rsid w:val="00621AE2"/>
    <w:rsid w:val="00621BB4"/>
    <w:rsid w:val="00621BD5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09B"/>
    <w:rsid w:val="00623690"/>
    <w:rsid w:val="00623773"/>
    <w:rsid w:val="00623875"/>
    <w:rsid w:val="006238BA"/>
    <w:rsid w:val="006239B6"/>
    <w:rsid w:val="00623A34"/>
    <w:rsid w:val="00623BC4"/>
    <w:rsid w:val="00623CB9"/>
    <w:rsid w:val="00624328"/>
    <w:rsid w:val="0062446C"/>
    <w:rsid w:val="006246CA"/>
    <w:rsid w:val="006249B3"/>
    <w:rsid w:val="00624FAD"/>
    <w:rsid w:val="006250C7"/>
    <w:rsid w:val="006255ED"/>
    <w:rsid w:val="00625626"/>
    <w:rsid w:val="00625711"/>
    <w:rsid w:val="00625D07"/>
    <w:rsid w:val="00625EA4"/>
    <w:rsid w:val="00625ECC"/>
    <w:rsid w:val="00626078"/>
    <w:rsid w:val="006262ED"/>
    <w:rsid w:val="00626300"/>
    <w:rsid w:val="0062652B"/>
    <w:rsid w:val="006265DB"/>
    <w:rsid w:val="00626641"/>
    <w:rsid w:val="0062671C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3E2"/>
    <w:rsid w:val="006276DF"/>
    <w:rsid w:val="00627A27"/>
    <w:rsid w:val="00627B5D"/>
    <w:rsid w:val="00627BAA"/>
    <w:rsid w:val="00627CFE"/>
    <w:rsid w:val="00627D86"/>
    <w:rsid w:val="00627E76"/>
    <w:rsid w:val="00627FAB"/>
    <w:rsid w:val="00630033"/>
    <w:rsid w:val="006305F7"/>
    <w:rsid w:val="00630618"/>
    <w:rsid w:val="00630805"/>
    <w:rsid w:val="006308F0"/>
    <w:rsid w:val="006309AD"/>
    <w:rsid w:val="00630C90"/>
    <w:rsid w:val="00630DDC"/>
    <w:rsid w:val="00630E31"/>
    <w:rsid w:val="00630E4C"/>
    <w:rsid w:val="00631000"/>
    <w:rsid w:val="00631003"/>
    <w:rsid w:val="00631084"/>
    <w:rsid w:val="00631168"/>
    <w:rsid w:val="006311F4"/>
    <w:rsid w:val="006313D0"/>
    <w:rsid w:val="0063152A"/>
    <w:rsid w:val="006315FA"/>
    <w:rsid w:val="006316F6"/>
    <w:rsid w:val="00631774"/>
    <w:rsid w:val="006318CB"/>
    <w:rsid w:val="00631BD0"/>
    <w:rsid w:val="0063211D"/>
    <w:rsid w:val="006321E4"/>
    <w:rsid w:val="006322AD"/>
    <w:rsid w:val="0063231A"/>
    <w:rsid w:val="0063234A"/>
    <w:rsid w:val="006324A8"/>
    <w:rsid w:val="006325D4"/>
    <w:rsid w:val="00632622"/>
    <w:rsid w:val="00632710"/>
    <w:rsid w:val="006327F8"/>
    <w:rsid w:val="00632A44"/>
    <w:rsid w:val="00632D67"/>
    <w:rsid w:val="00632D94"/>
    <w:rsid w:val="006330A0"/>
    <w:rsid w:val="00633274"/>
    <w:rsid w:val="0063339C"/>
    <w:rsid w:val="00633592"/>
    <w:rsid w:val="00633690"/>
    <w:rsid w:val="006336DC"/>
    <w:rsid w:val="0063381A"/>
    <w:rsid w:val="00633A02"/>
    <w:rsid w:val="00633A65"/>
    <w:rsid w:val="00633B02"/>
    <w:rsid w:val="00633F68"/>
    <w:rsid w:val="0063448C"/>
    <w:rsid w:val="00634856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97E"/>
    <w:rsid w:val="00635BAC"/>
    <w:rsid w:val="00635DFD"/>
    <w:rsid w:val="00635EC3"/>
    <w:rsid w:val="00635F0F"/>
    <w:rsid w:val="00635F67"/>
    <w:rsid w:val="00636246"/>
    <w:rsid w:val="006364CA"/>
    <w:rsid w:val="0063651A"/>
    <w:rsid w:val="00636541"/>
    <w:rsid w:val="0063665A"/>
    <w:rsid w:val="0063669B"/>
    <w:rsid w:val="006368AC"/>
    <w:rsid w:val="006368FC"/>
    <w:rsid w:val="00636BDD"/>
    <w:rsid w:val="00636BF9"/>
    <w:rsid w:val="00636D6B"/>
    <w:rsid w:val="00636E89"/>
    <w:rsid w:val="00636F44"/>
    <w:rsid w:val="0063760A"/>
    <w:rsid w:val="00637692"/>
    <w:rsid w:val="006376F1"/>
    <w:rsid w:val="0063785D"/>
    <w:rsid w:val="00637BA4"/>
    <w:rsid w:val="00637EE8"/>
    <w:rsid w:val="00637F4F"/>
    <w:rsid w:val="00640145"/>
    <w:rsid w:val="0064027F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C90"/>
    <w:rsid w:val="00642D79"/>
    <w:rsid w:val="00642D91"/>
    <w:rsid w:val="00642E5A"/>
    <w:rsid w:val="00642E98"/>
    <w:rsid w:val="00643087"/>
    <w:rsid w:val="00643325"/>
    <w:rsid w:val="00643941"/>
    <w:rsid w:val="00644127"/>
    <w:rsid w:val="00644553"/>
    <w:rsid w:val="00644681"/>
    <w:rsid w:val="00644749"/>
    <w:rsid w:val="006447D2"/>
    <w:rsid w:val="006449C2"/>
    <w:rsid w:val="00644EF5"/>
    <w:rsid w:val="0064511E"/>
    <w:rsid w:val="0064514D"/>
    <w:rsid w:val="00645334"/>
    <w:rsid w:val="00645348"/>
    <w:rsid w:val="0064534C"/>
    <w:rsid w:val="006453D7"/>
    <w:rsid w:val="006453E1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20E"/>
    <w:rsid w:val="006463D3"/>
    <w:rsid w:val="006466BE"/>
    <w:rsid w:val="006467D8"/>
    <w:rsid w:val="00646DE8"/>
    <w:rsid w:val="00646DEA"/>
    <w:rsid w:val="00647163"/>
    <w:rsid w:val="006474D4"/>
    <w:rsid w:val="00647D4E"/>
    <w:rsid w:val="00647FAE"/>
    <w:rsid w:val="0065010F"/>
    <w:rsid w:val="006501C6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5B"/>
    <w:rsid w:val="006516AC"/>
    <w:rsid w:val="00651778"/>
    <w:rsid w:val="006517FA"/>
    <w:rsid w:val="00651BF1"/>
    <w:rsid w:val="00651CFD"/>
    <w:rsid w:val="00651E5E"/>
    <w:rsid w:val="00652143"/>
    <w:rsid w:val="00652181"/>
    <w:rsid w:val="00652592"/>
    <w:rsid w:val="00652F13"/>
    <w:rsid w:val="00652FBE"/>
    <w:rsid w:val="00653124"/>
    <w:rsid w:val="006534F4"/>
    <w:rsid w:val="00653654"/>
    <w:rsid w:val="00653659"/>
    <w:rsid w:val="006536F1"/>
    <w:rsid w:val="00653A07"/>
    <w:rsid w:val="00653A66"/>
    <w:rsid w:val="00653B6A"/>
    <w:rsid w:val="00653D2E"/>
    <w:rsid w:val="00653FA2"/>
    <w:rsid w:val="00653FEB"/>
    <w:rsid w:val="00654425"/>
    <w:rsid w:val="00654470"/>
    <w:rsid w:val="00654797"/>
    <w:rsid w:val="006549E3"/>
    <w:rsid w:val="00654BC4"/>
    <w:rsid w:val="00654DFE"/>
    <w:rsid w:val="00654F06"/>
    <w:rsid w:val="006550C5"/>
    <w:rsid w:val="006553C2"/>
    <w:rsid w:val="006553F3"/>
    <w:rsid w:val="00655439"/>
    <w:rsid w:val="00655546"/>
    <w:rsid w:val="00655586"/>
    <w:rsid w:val="0065576B"/>
    <w:rsid w:val="006559CC"/>
    <w:rsid w:val="00655BAE"/>
    <w:rsid w:val="00655E11"/>
    <w:rsid w:val="00656035"/>
    <w:rsid w:val="006560E1"/>
    <w:rsid w:val="006562FC"/>
    <w:rsid w:val="0065648B"/>
    <w:rsid w:val="00656497"/>
    <w:rsid w:val="0065680A"/>
    <w:rsid w:val="00656EB2"/>
    <w:rsid w:val="00656EDB"/>
    <w:rsid w:val="00656FD6"/>
    <w:rsid w:val="0065736F"/>
    <w:rsid w:val="006575C9"/>
    <w:rsid w:val="006577D3"/>
    <w:rsid w:val="0065794A"/>
    <w:rsid w:val="0065796E"/>
    <w:rsid w:val="006579ED"/>
    <w:rsid w:val="00657AA7"/>
    <w:rsid w:val="00657AB4"/>
    <w:rsid w:val="00657ACF"/>
    <w:rsid w:val="00657D23"/>
    <w:rsid w:val="006600B2"/>
    <w:rsid w:val="00660472"/>
    <w:rsid w:val="00660676"/>
    <w:rsid w:val="006606D2"/>
    <w:rsid w:val="00660786"/>
    <w:rsid w:val="006608AA"/>
    <w:rsid w:val="00660AD7"/>
    <w:rsid w:val="00660B4B"/>
    <w:rsid w:val="00660BAA"/>
    <w:rsid w:val="00660E1B"/>
    <w:rsid w:val="006612C5"/>
    <w:rsid w:val="00661669"/>
    <w:rsid w:val="00661ABF"/>
    <w:rsid w:val="00661E55"/>
    <w:rsid w:val="00661F51"/>
    <w:rsid w:val="0066211A"/>
    <w:rsid w:val="00662142"/>
    <w:rsid w:val="00662160"/>
    <w:rsid w:val="00662AB3"/>
    <w:rsid w:val="00662CC9"/>
    <w:rsid w:val="00662FF3"/>
    <w:rsid w:val="00663074"/>
    <w:rsid w:val="00663425"/>
    <w:rsid w:val="006634BD"/>
    <w:rsid w:val="006636DE"/>
    <w:rsid w:val="006637F0"/>
    <w:rsid w:val="00663800"/>
    <w:rsid w:val="006638EE"/>
    <w:rsid w:val="006639F3"/>
    <w:rsid w:val="00663BD0"/>
    <w:rsid w:val="00663DDE"/>
    <w:rsid w:val="00663F95"/>
    <w:rsid w:val="00663F9D"/>
    <w:rsid w:val="00663FF9"/>
    <w:rsid w:val="00664034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5F48"/>
    <w:rsid w:val="00666079"/>
    <w:rsid w:val="00666185"/>
    <w:rsid w:val="0066627F"/>
    <w:rsid w:val="00666363"/>
    <w:rsid w:val="00666517"/>
    <w:rsid w:val="006665BD"/>
    <w:rsid w:val="00666626"/>
    <w:rsid w:val="0066663F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8E7"/>
    <w:rsid w:val="006679D1"/>
    <w:rsid w:val="00667DDC"/>
    <w:rsid w:val="00667E75"/>
    <w:rsid w:val="006701F3"/>
    <w:rsid w:val="00670250"/>
    <w:rsid w:val="00670600"/>
    <w:rsid w:val="00670797"/>
    <w:rsid w:val="00670893"/>
    <w:rsid w:val="006708BD"/>
    <w:rsid w:val="00670C03"/>
    <w:rsid w:val="00670DBA"/>
    <w:rsid w:val="00670E93"/>
    <w:rsid w:val="0067143D"/>
    <w:rsid w:val="006718F8"/>
    <w:rsid w:val="00671993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519"/>
    <w:rsid w:val="00673671"/>
    <w:rsid w:val="006738BC"/>
    <w:rsid w:val="0067399C"/>
    <w:rsid w:val="00673D9F"/>
    <w:rsid w:val="00674003"/>
    <w:rsid w:val="00674085"/>
    <w:rsid w:val="006743C8"/>
    <w:rsid w:val="00674414"/>
    <w:rsid w:val="006745DD"/>
    <w:rsid w:val="0067500C"/>
    <w:rsid w:val="0067523E"/>
    <w:rsid w:val="006754F9"/>
    <w:rsid w:val="00675637"/>
    <w:rsid w:val="006756FC"/>
    <w:rsid w:val="006757A3"/>
    <w:rsid w:val="0067586C"/>
    <w:rsid w:val="00675A52"/>
    <w:rsid w:val="00675AC3"/>
    <w:rsid w:val="00675B3F"/>
    <w:rsid w:val="00675E90"/>
    <w:rsid w:val="00675F8F"/>
    <w:rsid w:val="0067604D"/>
    <w:rsid w:val="006761FA"/>
    <w:rsid w:val="006763C1"/>
    <w:rsid w:val="006767B5"/>
    <w:rsid w:val="006768CB"/>
    <w:rsid w:val="00676AE9"/>
    <w:rsid w:val="00676B5C"/>
    <w:rsid w:val="006770D6"/>
    <w:rsid w:val="006772DD"/>
    <w:rsid w:val="006775BD"/>
    <w:rsid w:val="00677967"/>
    <w:rsid w:val="00677A06"/>
    <w:rsid w:val="00677DB7"/>
    <w:rsid w:val="00677DD3"/>
    <w:rsid w:val="00680047"/>
    <w:rsid w:val="006801FC"/>
    <w:rsid w:val="006802C1"/>
    <w:rsid w:val="00680377"/>
    <w:rsid w:val="00680729"/>
    <w:rsid w:val="006808A1"/>
    <w:rsid w:val="00680C74"/>
    <w:rsid w:val="00680FF0"/>
    <w:rsid w:val="0068128D"/>
    <w:rsid w:val="006812E8"/>
    <w:rsid w:val="00681686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80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E7B"/>
    <w:rsid w:val="00683EB0"/>
    <w:rsid w:val="00683FDE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95B"/>
    <w:rsid w:val="00685DCB"/>
    <w:rsid w:val="00685FF6"/>
    <w:rsid w:val="0068630F"/>
    <w:rsid w:val="00686337"/>
    <w:rsid w:val="006869C1"/>
    <w:rsid w:val="00686B28"/>
    <w:rsid w:val="00686C14"/>
    <w:rsid w:val="00686CDB"/>
    <w:rsid w:val="00686D98"/>
    <w:rsid w:val="00687496"/>
    <w:rsid w:val="006874FB"/>
    <w:rsid w:val="006875D5"/>
    <w:rsid w:val="00687815"/>
    <w:rsid w:val="00687B18"/>
    <w:rsid w:val="00687B4A"/>
    <w:rsid w:val="00687BEF"/>
    <w:rsid w:val="00687DF0"/>
    <w:rsid w:val="00687F5D"/>
    <w:rsid w:val="00687FE9"/>
    <w:rsid w:val="0069003D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41F"/>
    <w:rsid w:val="0069147D"/>
    <w:rsid w:val="006914FA"/>
    <w:rsid w:val="00691708"/>
    <w:rsid w:val="00691866"/>
    <w:rsid w:val="00691986"/>
    <w:rsid w:val="00691AF1"/>
    <w:rsid w:val="00691D6A"/>
    <w:rsid w:val="00691D98"/>
    <w:rsid w:val="00691EB1"/>
    <w:rsid w:val="006920AD"/>
    <w:rsid w:val="006922E2"/>
    <w:rsid w:val="00692382"/>
    <w:rsid w:val="006925D9"/>
    <w:rsid w:val="006927E5"/>
    <w:rsid w:val="00692A8E"/>
    <w:rsid w:val="00692B18"/>
    <w:rsid w:val="00692E64"/>
    <w:rsid w:val="00693187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2AB"/>
    <w:rsid w:val="0069455E"/>
    <w:rsid w:val="006946D3"/>
    <w:rsid w:val="006949B2"/>
    <w:rsid w:val="00694BF7"/>
    <w:rsid w:val="00694DD6"/>
    <w:rsid w:val="00694E3A"/>
    <w:rsid w:val="006950F8"/>
    <w:rsid w:val="00695A66"/>
    <w:rsid w:val="00695D73"/>
    <w:rsid w:val="00695E46"/>
    <w:rsid w:val="006961B4"/>
    <w:rsid w:val="0069664E"/>
    <w:rsid w:val="00696B98"/>
    <w:rsid w:val="00696E32"/>
    <w:rsid w:val="00696E39"/>
    <w:rsid w:val="00697126"/>
    <w:rsid w:val="006971F0"/>
    <w:rsid w:val="006974D8"/>
    <w:rsid w:val="006975D9"/>
    <w:rsid w:val="00697CA8"/>
    <w:rsid w:val="00697D5C"/>
    <w:rsid w:val="006A03DC"/>
    <w:rsid w:val="006A045D"/>
    <w:rsid w:val="006A0479"/>
    <w:rsid w:val="006A072E"/>
    <w:rsid w:val="006A0BC4"/>
    <w:rsid w:val="006A0E88"/>
    <w:rsid w:val="006A1104"/>
    <w:rsid w:val="006A14CA"/>
    <w:rsid w:val="006A16AE"/>
    <w:rsid w:val="006A1A18"/>
    <w:rsid w:val="006A1B16"/>
    <w:rsid w:val="006A2189"/>
    <w:rsid w:val="006A21BB"/>
    <w:rsid w:val="006A2222"/>
    <w:rsid w:val="006A22EB"/>
    <w:rsid w:val="006A2987"/>
    <w:rsid w:val="006A29F5"/>
    <w:rsid w:val="006A2CD4"/>
    <w:rsid w:val="006A2FB5"/>
    <w:rsid w:val="006A3316"/>
    <w:rsid w:val="006A3432"/>
    <w:rsid w:val="006A3784"/>
    <w:rsid w:val="006A3A3D"/>
    <w:rsid w:val="006A3A70"/>
    <w:rsid w:val="006A3BA2"/>
    <w:rsid w:val="006A3FE5"/>
    <w:rsid w:val="006A4653"/>
    <w:rsid w:val="006A48E5"/>
    <w:rsid w:val="006A4B7A"/>
    <w:rsid w:val="006A4C21"/>
    <w:rsid w:val="006A4EE2"/>
    <w:rsid w:val="006A5043"/>
    <w:rsid w:val="006A51C5"/>
    <w:rsid w:val="006A5283"/>
    <w:rsid w:val="006A52B6"/>
    <w:rsid w:val="006A534A"/>
    <w:rsid w:val="006A56FF"/>
    <w:rsid w:val="006A572F"/>
    <w:rsid w:val="006A5ACC"/>
    <w:rsid w:val="006A5CAD"/>
    <w:rsid w:val="006A6139"/>
    <w:rsid w:val="006A6458"/>
    <w:rsid w:val="006A676C"/>
    <w:rsid w:val="006A6907"/>
    <w:rsid w:val="006A6DF5"/>
    <w:rsid w:val="006A7135"/>
    <w:rsid w:val="006A7146"/>
    <w:rsid w:val="006A7201"/>
    <w:rsid w:val="006A74DC"/>
    <w:rsid w:val="006A76A3"/>
    <w:rsid w:val="006A78C2"/>
    <w:rsid w:val="006A79DB"/>
    <w:rsid w:val="006A7C67"/>
    <w:rsid w:val="006A7CC1"/>
    <w:rsid w:val="006B0065"/>
    <w:rsid w:val="006B0158"/>
    <w:rsid w:val="006B05AC"/>
    <w:rsid w:val="006B0B0A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671"/>
    <w:rsid w:val="006B47B0"/>
    <w:rsid w:val="006B48F1"/>
    <w:rsid w:val="006B497B"/>
    <w:rsid w:val="006B4A2F"/>
    <w:rsid w:val="006B4BAA"/>
    <w:rsid w:val="006B4BC7"/>
    <w:rsid w:val="006B5166"/>
    <w:rsid w:val="006B5338"/>
    <w:rsid w:val="006B55C6"/>
    <w:rsid w:val="006B570F"/>
    <w:rsid w:val="006B5BA3"/>
    <w:rsid w:val="006B5C74"/>
    <w:rsid w:val="006B5DA2"/>
    <w:rsid w:val="006B5DC2"/>
    <w:rsid w:val="006B6018"/>
    <w:rsid w:val="006B607C"/>
    <w:rsid w:val="006B61F8"/>
    <w:rsid w:val="006B6495"/>
    <w:rsid w:val="006B66F5"/>
    <w:rsid w:val="006B6952"/>
    <w:rsid w:val="006B6A2C"/>
    <w:rsid w:val="006B6A5C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C1A"/>
    <w:rsid w:val="006C0240"/>
    <w:rsid w:val="006C05A1"/>
    <w:rsid w:val="006C0927"/>
    <w:rsid w:val="006C0C73"/>
    <w:rsid w:val="006C0DD6"/>
    <w:rsid w:val="006C0E29"/>
    <w:rsid w:val="006C1067"/>
    <w:rsid w:val="006C1391"/>
    <w:rsid w:val="006C13A8"/>
    <w:rsid w:val="006C1BA4"/>
    <w:rsid w:val="006C1CDF"/>
    <w:rsid w:val="006C1D7A"/>
    <w:rsid w:val="006C1DC1"/>
    <w:rsid w:val="006C1EE2"/>
    <w:rsid w:val="006C1F94"/>
    <w:rsid w:val="006C1FA9"/>
    <w:rsid w:val="006C2256"/>
    <w:rsid w:val="006C24B4"/>
    <w:rsid w:val="006C253B"/>
    <w:rsid w:val="006C256B"/>
    <w:rsid w:val="006C2A66"/>
    <w:rsid w:val="006C2D36"/>
    <w:rsid w:val="006C2EB3"/>
    <w:rsid w:val="006C3152"/>
    <w:rsid w:val="006C31B7"/>
    <w:rsid w:val="006C31C0"/>
    <w:rsid w:val="006C33DF"/>
    <w:rsid w:val="006C33E3"/>
    <w:rsid w:val="006C3433"/>
    <w:rsid w:val="006C36F0"/>
    <w:rsid w:val="006C370E"/>
    <w:rsid w:val="006C3A1A"/>
    <w:rsid w:val="006C3C86"/>
    <w:rsid w:val="006C3D32"/>
    <w:rsid w:val="006C4106"/>
    <w:rsid w:val="006C45C6"/>
    <w:rsid w:val="006C4614"/>
    <w:rsid w:val="006C46A0"/>
    <w:rsid w:val="006C47F5"/>
    <w:rsid w:val="006C4800"/>
    <w:rsid w:val="006C492A"/>
    <w:rsid w:val="006C4B68"/>
    <w:rsid w:val="006C4BD0"/>
    <w:rsid w:val="006C4E71"/>
    <w:rsid w:val="006C4F1E"/>
    <w:rsid w:val="006C51FC"/>
    <w:rsid w:val="006C5219"/>
    <w:rsid w:val="006C56EB"/>
    <w:rsid w:val="006C5991"/>
    <w:rsid w:val="006C5BB9"/>
    <w:rsid w:val="006C5E11"/>
    <w:rsid w:val="006C6152"/>
    <w:rsid w:val="006C69AB"/>
    <w:rsid w:val="006C6B14"/>
    <w:rsid w:val="006C6B2E"/>
    <w:rsid w:val="006C6B7B"/>
    <w:rsid w:val="006C6C3F"/>
    <w:rsid w:val="006C6E33"/>
    <w:rsid w:val="006C6EFC"/>
    <w:rsid w:val="006C6F06"/>
    <w:rsid w:val="006C71AE"/>
    <w:rsid w:val="006C77C3"/>
    <w:rsid w:val="006C7859"/>
    <w:rsid w:val="006C7959"/>
    <w:rsid w:val="006C7AAA"/>
    <w:rsid w:val="006C7FC0"/>
    <w:rsid w:val="006D01D0"/>
    <w:rsid w:val="006D01E6"/>
    <w:rsid w:val="006D02D0"/>
    <w:rsid w:val="006D0321"/>
    <w:rsid w:val="006D03CC"/>
    <w:rsid w:val="006D04C8"/>
    <w:rsid w:val="006D075F"/>
    <w:rsid w:val="006D087C"/>
    <w:rsid w:val="006D0E8C"/>
    <w:rsid w:val="006D1167"/>
    <w:rsid w:val="006D1401"/>
    <w:rsid w:val="006D1494"/>
    <w:rsid w:val="006D16DC"/>
    <w:rsid w:val="006D18CC"/>
    <w:rsid w:val="006D1A90"/>
    <w:rsid w:val="006D1B21"/>
    <w:rsid w:val="006D1BE3"/>
    <w:rsid w:val="006D1D14"/>
    <w:rsid w:val="006D1D9D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71"/>
    <w:rsid w:val="006D3D64"/>
    <w:rsid w:val="006D44BC"/>
    <w:rsid w:val="006D4623"/>
    <w:rsid w:val="006D4795"/>
    <w:rsid w:val="006D4AE9"/>
    <w:rsid w:val="006D4F2C"/>
    <w:rsid w:val="006D4FDA"/>
    <w:rsid w:val="006D5247"/>
    <w:rsid w:val="006D546B"/>
    <w:rsid w:val="006D549A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3F"/>
    <w:rsid w:val="006E0142"/>
    <w:rsid w:val="006E02AD"/>
    <w:rsid w:val="006E048A"/>
    <w:rsid w:val="006E052E"/>
    <w:rsid w:val="006E0877"/>
    <w:rsid w:val="006E09AC"/>
    <w:rsid w:val="006E0A58"/>
    <w:rsid w:val="006E0AF7"/>
    <w:rsid w:val="006E0D05"/>
    <w:rsid w:val="006E0E35"/>
    <w:rsid w:val="006E0F4A"/>
    <w:rsid w:val="006E13B1"/>
    <w:rsid w:val="006E1633"/>
    <w:rsid w:val="006E1681"/>
    <w:rsid w:val="006E170A"/>
    <w:rsid w:val="006E19ED"/>
    <w:rsid w:val="006E1CC8"/>
    <w:rsid w:val="006E1DC0"/>
    <w:rsid w:val="006E20AF"/>
    <w:rsid w:val="006E23CB"/>
    <w:rsid w:val="006E23E2"/>
    <w:rsid w:val="006E25E2"/>
    <w:rsid w:val="006E2703"/>
    <w:rsid w:val="006E2759"/>
    <w:rsid w:val="006E27D7"/>
    <w:rsid w:val="006E2A57"/>
    <w:rsid w:val="006E2C0C"/>
    <w:rsid w:val="006E2D6D"/>
    <w:rsid w:val="006E35C5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B5B"/>
    <w:rsid w:val="006E5060"/>
    <w:rsid w:val="006E5201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621B"/>
    <w:rsid w:val="006E62D4"/>
    <w:rsid w:val="006E640D"/>
    <w:rsid w:val="006E64C6"/>
    <w:rsid w:val="006E674A"/>
    <w:rsid w:val="006E7091"/>
    <w:rsid w:val="006E70C1"/>
    <w:rsid w:val="006E7432"/>
    <w:rsid w:val="006E756A"/>
    <w:rsid w:val="006E773A"/>
    <w:rsid w:val="006E7880"/>
    <w:rsid w:val="006E7936"/>
    <w:rsid w:val="006E7B5E"/>
    <w:rsid w:val="006E7DED"/>
    <w:rsid w:val="006E7FDA"/>
    <w:rsid w:val="006F00EF"/>
    <w:rsid w:val="006F02DD"/>
    <w:rsid w:val="006F05B0"/>
    <w:rsid w:val="006F060B"/>
    <w:rsid w:val="006F07C1"/>
    <w:rsid w:val="006F099E"/>
    <w:rsid w:val="006F09E0"/>
    <w:rsid w:val="006F09EF"/>
    <w:rsid w:val="006F0A6D"/>
    <w:rsid w:val="006F0DD7"/>
    <w:rsid w:val="006F0F8B"/>
    <w:rsid w:val="006F127F"/>
    <w:rsid w:val="006F1352"/>
    <w:rsid w:val="006F13E0"/>
    <w:rsid w:val="006F16AF"/>
    <w:rsid w:val="006F1737"/>
    <w:rsid w:val="006F17B8"/>
    <w:rsid w:val="006F1F8C"/>
    <w:rsid w:val="006F20D1"/>
    <w:rsid w:val="006F2149"/>
    <w:rsid w:val="006F2192"/>
    <w:rsid w:val="006F21BF"/>
    <w:rsid w:val="006F248B"/>
    <w:rsid w:val="006F25E0"/>
    <w:rsid w:val="006F260A"/>
    <w:rsid w:val="006F2642"/>
    <w:rsid w:val="006F2730"/>
    <w:rsid w:val="006F2A1D"/>
    <w:rsid w:val="006F2CF7"/>
    <w:rsid w:val="006F2F28"/>
    <w:rsid w:val="006F2FE3"/>
    <w:rsid w:val="006F3AC7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380"/>
    <w:rsid w:val="006F54B9"/>
    <w:rsid w:val="006F55A7"/>
    <w:rsid w:val="006F5620"/>
    <w:rsid w:val="006F5626"/>
    <w:rsid w:val="006F56F7"/>
    <w:rsid w:val="006F58ED"/>
    <w:rsid w:val="006F5991"/>
    <w:rsid w:val="006F5A24"/>
    <w:rsid w:val="006F5FDB"/>
    <w:rsid w:val="006F60D6"/>
    <w:rsid w:val="006F6368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92F"/>
    <w:rsid w:val="006F7AB6"/>
    <w:rsid w:val="006F7B96"/>
    <w:rsid w:val="006F7C8B"/>
    <w:rsid w:val="006F7D1B"/>
    <w:rsid w:val="006F7FB7"/>
    <w:rsid w:val="00700055"/>
    <w:rsid w:val="00700443"/>
    <w:rsid w:val="0070048B"/>
    <w:rsid w:val="00700546"/>
    <w:rsid w:val="0070090E"/>
    <w:rsid w:val="00700A6C"/>
    <w:rsid w:val="00700A7D"/>
    <w:rsid w:val="00700D73"/>
    <w:rsid w:val="00700F08"/>
    <w:rsid w:val="00700F0B"/>
    <w:rsid w:val="007010F3"/>
    <w:rsid w:val="0070123B"/>
    <w:rsid w:val="007018DA"/>
    <w:rsid w:val="00701A77"/>
    <w:rsid w:val="00701C6E"/>
    <w:rsid w:val="0070214B"/>
    <w:rsid w:val="007023C9"/>
    <w:rsid w:val="007028E1"/>
    <w:rsid w:val="0070292E"/>
    <w:rsid w:val="00702A0A"/>
    <w:rsid w:val="00702BBB"/>
    <w:rsid w:val="00702CF2"/>
    <w:rsid w:val="00702F53"/>
    <w:rsid w:val="007030AF"/>
    <w:rsid w:val="0070399F"/>
    <w:rsid w:val="00703C84"/>
    <w:rsid w:val="00703F1B"/>
    <w:rsid w:val="00703F92"/>
    <w:rsid w:val="007041C3"/>
    <w:rsid w:val="0070434F"/>
    <w:rsid w:val="00704A58"/>
    <w:rsid w:val="00704D0B"/>
    <w:rsid w:val="00704DC7"/>
    <w:rsid w:val="00705389"/>
    <w:rsid w:val="00705901"/>
    <w:rsid w:val="00705AF2"/>
    <w:rsid w:val="00705D39"/>
    <w:rsid w:val="00705D60"/>
    <w:rsid w:val="007060C6"/>
    <w:rsid w:val="0070620D"/>
    <w:rsid w:val="00706390"/>
    <w:rsid w:val="007065F2"/>
    <w:rsid w:val="00706812"/>
    <w:rsid w:val="007068E3"/>
    <w:rsid w:val="007069B8"/>
    <w:rsid w:val="007069D0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C16"/>
    <w:rsid w:val="00707D64"/>
    <w:rsid w:val="00707E57"/>
    <w:rsid w:val="0071008F"/>
    <w:rsid w:val="0071014F"/>
    <w:rsid w:val="0071028A"/>
    <w:rsid w:val="007102B0"/>
    <w:rsid w:val="007103DE"/>
    <w:rsid w:val="007103EF"/>
    <w:rsid w:val="00710490"/>
    <w:rsid w:val="00710962"/>
    <w:rsid w:val="00710A85"/>
    <w:rsid w:val="00710C73"/>
    <w:rsid w:val="00710E62"/>
    <w:rsid w:val="00710F4B"/>
    <w:rsid w:val="00711327"/>
    <w:rsid w:val="0071142D"/>
    <w:rsid w:val="0071143D"/>
    <w:rsid w:val="00711448"/>
    <w:rsid w:val="0071171B"/>
    <w:rsid w:val="0071171C"/>
    <w:rsid w:val="0071176C"/>
    <w:rsid w:val="007118EF"/>
    <w:rsid w:val="00711A40"/>
    <w:rsid w:val="00711E54"/>
    <w:rsid w:val="0071222C"/>
    <w:rsid w:val="007122D5"/>
    <w:rsid w:val="007122FE"/>
    <w:rsid w:val="00712320"/>
    <w:rsid w:val="0071244A"/>
    <w:rsid w:val="00712563"/>
    <w:rsid w:val="00712622"/>
    <w:rsid w:val="0071265E"/>
    <w:rsid w:val="0071274C"/>
    <w:rsid w:val="007129FF"/>
    <w:rsid w:val="00712ED8"/>
    <w:rsid w:val="00713297"/>
    <w:rsid w:val="00713446"/>
    <w:rsid w:val="00713600"/>
    <w:rsid w:val="007139C5"/>
    <w:rsid w:val="00713A64"/>
    <w:rsid w:val="00713D71"/>
    <w:rsid w:val="00713D92"/>
    <w:rsid w:val="00713F00"/>
    <w:rsid w:val="00714038"/>
    <w:rsid w:val="007141E8"/>
    <w:rsid w:val="0071426E"/>
    <w:rsid w:val="00714319"/>
    <w:rsid w:val="00714349"/>
    <w:rsid w:val="007146AE"/>
    <w:rsid w:val="00714A00"/>
    <w:rsid w:val="00714B76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A2A"/>
    <w:rsid w:val="00715C91"/>
    <w:rsid w:val="00715EDB"/>
    <w:rsid w:val="007160F7"/>
    <w:rsid w:val="00716186"/>
    <w:rsid w:val="00716293"/>
    <w:rsid w:val="00716BF9"/>
    <w:rsid w:val="00716F60"/>
    <w:rsid w:val="0071710D"/>
    <w:rsid w:val="007173AF"/>
    <w:rsid w:val="007173DF"/>
    <w:rsid w:val="007175E8"/>
    <w:rsid w:val="00717642"/>
    <w:rsid w:val="0071769F"/>
    <w:rsid w:val="007178FE"/>
    <w:rsid w:val="00717D4D"/>
    <w:rsid w:val="00717D74"/>
    <w:rsid w:val="007200BD"/>
    <w:rsid w:val="007202C0"/>
    <w:rsid w:val="007202E3"/>
    <w:rsid w:val="00720327"/>
    <w:rsid w:val="00720520"/>
    <w:rsid w:val="007207E1"/>
    <w:rsid w:val="00720A08"/>
    <w:rsid w:val="00720B2E"/>
    <w:rsid w:val="00720E23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AD"/>
    <w:rsid w:val="00722470"/>
    <w:rsid w:val="0072256D"/>
    <w:rsid w:val="00722C08"/>
    <w:rsid w:val="00722E43"/>
    <w:rsid w:val="00722E93"/>
    <w:rsid w:val="0072315C"/>
    <w:rsid w:val="00723214"/>
    <w:rsid w:val="007232F0"/>
    <w:rsid w:val="00723316"/>
    <w:rsid w:val="00723448"/>
    <w:rsid w:val="00723502"/>
    <w:rsid w:val="0072356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A32"/>
    <w:rsid w:val="00724C90"/>
    <w:rsid w:val="00724DE3"/>
    <w:rsid w:val="00725644"/>
    <w:rsid w:val="0072566D"/>
    <w:rsid w:val="00725A53"/>
    <w:rsid w:val="00725AB7"/>
    <w:rsid w:val="00725BB2"/>
    <w:rsid w:val="00725C09"/>
    <w:rsid w:val="00725D92"/>
    <w:rsid w:val="00725EA9"/>
    <w:rsid w:val="00725EF6"/>
    <w:rsid w:val="00726282"/>
    <w:rsid w:val="007265C5"/>
    <w:rsid w:val="007266C1"/>
    <w:rsid w:val="00726920"/>
    <w:rsid w:val="00726D9D"/>
    <w:rsid w:val="00726E7C"/>
    <w:rsid w:val="00726F0B"/>
    <w:rsid w:val="007271D0"/>
    <w:rsid w:val="007272AF"/>
    <w:rsid w:val="007273DC"/>
    <w:rsid w:val="007276D3"/>
    <w:rsid w:val="00727A19"/>
    <w:rsid w:val="00727AC8"/>
    <w:rsid w:val="00727C20"/>
    <w:rsid w:val="00727C4A"/>
    <w:rsid w:val="00727DB1"/>
    <w:rsid w:val="00727F8D"/>
    <w:rsid w:val="00727FF6"/>
    <w:rsid w:val="00730D10"/>
    <w:rsid w:val="00730EF4"/>
    <w:rsid w:val="00731478"/>
    <w:rsid w:val="007318D9"/>
    <w:rsid w:val="007318DE"/>
    <w:rsid w:val="00731D72"/>
    <w:rsid w:val="00731D86"/>
    <w:rsid w:val="00732302"/>
    <w:rsid w:val="00732367"/>
    <w:rsid w:val="00732AF4"/>
    <w:rsid w:val="00732C36"/>
    <w:rsid w:val="00732C8F"/>
    <w:rsid w:val="00732C94"/>
    <w:rsid w:val="00732C99"/>
    <w:rsid w:val="00732D79"/>
    <w:rsid w:val="00732DD8"/>
    <w:rsid w:val="007330CF"/>
    <w:rsid w:val="007331A4"/>
    <w:rsid w:val="0073344C"/>
    <w:rsid w:val="00733661"/>
    <w:rsid w:val="007338A1"/>
    <w:rsid w:val="00733F83"/>
    <w:rsid w:val="00733FD1"/>
    <w:rsid w:val="0073416E"/>
    <w:rsid w:val="00734242"/>
    <w:rsid w:val="007342CB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12A"/>
    <w:rsid w:val="00736135"/>
    <w:rsid w:val="00736216"/>
    <w:rsid w:val="00736338"/>
    <w:rsid w:val="00736511"/>
    <w:rsid w:val="00736603"/>
    <w:rsid w:val="00736A64"/>
    <w:rsid w:val="00736B87"/>
    <w:rsid w:val="00736F20"/>
    <w:rsid w:val="0073711B"/>
    <w:rsid w:val="007372A9"/>
    <w:rsid w:val="00737435"/>
    <w:rsid w:val="0073747E"/>
    <w:rsid w:val="007379AB"/>
    <w:rsid w:val="00737E94"/>
    <w:rsid w:val="00737EDC"/>
    <w:rsid w:val="00737FCA"/>
    <w:rsid w:val="00737FDD"/>
    <w:rsid w:val="00740224"/>
    <w:rsid w:val="00740311"/>
    <w:rsid w:val="0074059C"/>
    <w:rsid w:val="00740691"/>
    <w:rsid w:val="007406E7"/>
    <w:rsid w:val="00740701"/>
    <w:rsid w:val="007408DD"/>
    <w:rsid w:val="00740B84"/>
    <w:rsid w:val="00740D6E"/>
    <w:rsid w:val="00741188"/>
    <w:rsid w:val="007413EC"/>
    <w:rsid w:val="007415F1"/>
    <w:rsid w:val="00741761"/>
    <w:rsid w:val="00741859"/>
    <w:rsid w:val="00741A44"/>
    <w:rsid w:val="00741C03"/>
    <w:rsid w:val="00741FED"/>
    <w:rsid w:val="00742310"/>
    <w:rsid w:val="007424CB"/>
    <w:rsid w:val="00742D0C"/>
    <w:rsid w:val="00742D11"/>
    <w:rsid w:val="00742D80"/>
    <w:rsid w:val="00742E20"/>
    <w:rsid w:val="00743180"/>
    <w:rsid w:val="00743232"/>
    <w:rsid w:val="007432A1"/>
    <w:rsid w:val="00743315"/>
    <w:rsid w:val="0074364C"/>
    <w:rsid w:val="007437E0"/>
    <w:rsid w:val="00743824"/>
    <w:rsid w:val="00743B5B"/>
    <w:rsid w:val="00743DDD"/>
    <w:rsid w:val="00744554"/>
    <w:rsid w:val="007445D7"/>
    <w:rsid w:val="00744ABE"/>
    <w:rsid w:val="00744C40"/>
    <w:rsid w:val="00744DA2"/>
    <w:rsid w:val="0074501B"/>
    <w:rsid w:val="007452A3"/>
    <w:rsid w:val="0074593F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E4"/>
    <w:rsid w:val="00746F1B"/>
    <w:rsid w:val="00747152"/>
    <w:rsid w:val="007471CB"/>
    <w:rsid w:val="00747461"/>
    <w:rsid w:val="007474FB"/>
    <w:rsid w:val="0074785A"/>
    <w:rsid w:val="00747DCE"/>
    <w:rsid w:val="00747EDE"/>
    <w:rsid w:val="007500EF"/>
    <w:rsid w:val="007503F9"/>
    <w:rsid w:val="007504FB"/>
    <w:rsid w:val="007506B4"/>
    <w:rsid w:val="00750A40"/>
    <w:rsid w:val="00750CE5"/>
    <w:rsid w:val="00750DAD"/>
    <w:rsid w:val="00750F70"/>
    <w:rsid w:val="00750FBE"/>
    <w:rsid w:val="00751107"/>
    <w:rsid w:val="0075115B"/>
    <w:rsid w:val="007512C4"/>
    <w:rsid w:val="007519E0"/>
    <w:rsid w:val="00751FFA"/>
    <w:rsid w:val="00752083"/>
    <w:rsid w:val="00752089"/>
    <w:rsid w:val="007520C7"/>
    <w:rsid w:val="00752191"/>
    <w:rsid w:val="007522B2"/>
    <w:rsid w:val="00752450"/>
    <w:rsid w:val="0075247F"/>
    <w:rsid w:val="00752534"/>
    <w:rsid w:val="007527A3"/>
    <w:rsid w:val="007527E9"/>
    <w:rsid w:val="00752804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509"/>
    <w:rsid w:val="00753B1A"/>
    <w:rsid w:val="00753B5A"/>
    <w:rsid w:val="00753C93"/>
    <w:rsid w:val="00753E64"/>
    <w:rsid w:val="00753EC1"/>
    <w:rsid w:val="007543C3"/>
    <w:rsid w:val="0075446B"/>
    <w:rsid w:val="007544FB"/>
    <w:rsid w:val="007548A8"/>
    <w:rsid w:val="00754A88"/>
    <w:rsid w:val="00754B83"/>
    <w:rsid w:val="00754C2B"/>
    <w:rsid w:val="00754C8B"/>
    <w:rsid w:val="00754C8C"/>
    <w:rsid w:val="00754E12"/>
    <w:rsid w:val="0075502E"/>
    <w:rsid w:val="00755243"/>
    <w:rsid w:val="007552EF"/>
    <w:rsid w:val="00755761"/>
    <w:rsid w:val="00755868"/>
    <w:rsid w:val="00755AE3"/>
    <w:rsid w:val="00755FD2"/>
    <w:rsid w:val="007564EA"/>
    <w:rsid w:val="00756618"/>
    <w:rsid w:val="00756840"/>
    <w:rsid w:val="007568F7"/>
    <w:rsid w:val="00756A15"/>
    <w:rsid w:val="00756AD4"/>
    <w:rsid w:val="00756C2E"/>
    <w:rsid w:val="00756E22"/>
    <w:rsid w:val="00756FAE"/>
    <w:rsid w:val="0075705F"/>
    <w:rsid w:val="007572CA"/>
    <w:rsid w:val="007576E5"/>
    <w:rsid w:val="007577A6"/>
    <w:rsid w:val="00757B1A"/>
    <w:rsid w:val="00757D4C"/>
    <w:rsid w:val="00757DD6"/>
    <w:rsid w:val="00757E10"/>
    <w:rsid w:val="007602A4"/>
    <w:rsid w:val="00760300"/>
    <w:rsid w:val="007605EC"/>
    <w:rsid w:val="0076081F"/>
    <w:rsid w:val="0076090A"/>
    <w:rsid w:val="00760C3F"/>
    <w:rsid w:val="00760CA1"/>
    <w:rsid w:val="00760E6C"/>
    <w:rsid w:val="007612B1"/>
    <w:rsid w:val="0076144D"/>
    <w:rsid w:val="007615EB"/>
    <w:rsid w:val="00761A30"/>
    <w:rsid w:val="00761F0C"/>
    <w:rsid w:val="00761F8F"/>
    <w:rsid w:val="0076200D"/>
    <w:rsid w:val="0076245B"/>
    <w:rsid w:val="00762AA4"/>
    <w:rsid w:val="00762BBB"/>
    <w:rsid w:val="00762C23"/>
    <w:rsid w:val="00762F82"/>
    <w:rsid w:val="00763307"/>
    <w:rsid w:val="0076332B"/>
    <w:rsid w:val="007635CF"/>
    <w:rsid w:val="00763A58"/>
    <w:rsid w:val="00763A5A"/>
    <w:rsid w:val="00763AB5"/>
    <w:rsid w:val="00764221"/>
    <w:rsid w:val="0076426E"/>
    <w:rsid w:val="007643B7"/>
    <w:rsid w:val="007644EE"/>
    <w:rsid w:val="0076456A"/>
    <w:rsid w:val="007646D3"/>
    <w:rsid w:val="00764A7D"/>
    <w:rsid w:val="00764C8F"/>
    <w:rsid w:val="00764E63"/>
    <w:rsid w:val="00764FB6"/>
    <w:rsid w:val="00764FE6"/>
    <w:rsid w:val="0076507C"/>
    <w:rsid w:val="00765163"/>
    <w:rsid w:val="007654A0"/>
    <w:rsid w:val="00765654"/>
    <w:rsid w:val="00765802"/>
    <w:rsid w:val="00765A0C"/>
    <w:rsid w:val="00765EA5"/>
    <w:rsid w:val="00765F09"/>
    <w:rsid w:val="007661FF"/>
    <w:rsid w:val="00766372"/>
    <w:rsid w:val="0076665B"/>
    <w:rsid w:val="00766DBA"/>
    <w:rsid w:val="00766F00"/>
    <w:rsid w:val="007672E1"/>
    <w:rsid w:val="00767599"/>
    <w:rsid w:val="007675DB"/>
    <w:rsid w:val="00767A84"/>
    <w:rsid w:val="00767B11"/>
    <w:rsid w:val="00767D93"/>
    <w:rsid w:val="007700A6"/>
    <w:rsid w:val="0077049D"/>
    <w:rsid w:val="00770912"/>
    <w:rsid w:val="00770DB5"/>
    <w:rsid w:val="00770E77"/>
    <w:rsid w:val="00771036"/>
    <w:rsid w:val="0077105A"/>
    <w:rsid w:val="00771483"/>
    <w:rsid w:val="007715BB"/>
    <w:rsid w:val="00771899"/>
    <w:rsid w:val="00771AF5"/>
    <w:rsid w:val="00771B70"/>
    <w:rsid w:val="00771D9D"/>
    <w:rsid w:val="00771EEC"/>
    <w:rsid w:val="00771F90"/>
    <w:rsid w:val="007720BB"/>
    <w:rsid w:val="00772112"/>
    <w:rsid w:val="00772447"/>
    <w:rsid w:val="0077244C"/>
    <w:rsid w:val="00772784"/>
    <w:rsid w:val="00772F70"/>
    <w:rsid w:val="00772FAD"/>
    <w:rsid w:val="00772FE5"/>
    <w:rsid w:val="00773040"/>
    <w:rsid w:val="007733D8"/>
    <w:rsid w:val="0077353F"/>
    <w:rsid w:val="0077374D"/>
    <w:rsid w:val="007737A8"/>
    <w:rsid w:val="007738D2"/>
    <w:rsid w:val="00773BDB"/>
    <w:rsid w:val="00774331"/>
    <w:rsid w:val="00774405"/>
    <w:rsid w:val="0077459A"/>
    <w:rsid w:val="00774673"/>
    <w:rsid w:val="00774BF3"/>
    <w:rsid w:val="00774C19"/>
    <w:rsid w:val="00774D6B"/>
    <w:rsid w:val="007751A7"/>
    <w:rsid w:val="0077524F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8AE"/>
    <w:rsid w:val="00776B54"/>
    <w:rsid w:val="00776E31"/>
    <w:rsid w:val="00776F1B"/>
    <w:rsid w:val="00776FA0"/>
    <w:rsid w:val="00777107"/>
    <w:rsid w:val="00777193"/>
    <w:rsid w:val="007772B0"/>
    <w:rsid w:val="007773E1"/>
    <w:rsid w:val="00777477"/>
    <w:rsid w:val="0077750C"/>
    <w:rsid w:val="0077760F"/>
    <w:rsid w:val="00777768"/>
    <w:rsid w:val="00777C9F"/>
    <w:rsid w:val="00780365"/>
    <w:rsid w:val="007803E0"/>
    <w:rsid w:val="007805AB"/>
    <w:rsid w:val="00780862"/>
    <w:rsid w:val="00780947"/>
    <w:rsid w:val="00780B6F"/>
    <w:rsid w:val="00780B98"/>
    <w:rsid w:val="00780D75"/>
    <w:rsid w:val="00780DE5"/>
    <w:rsid w:val="00781238"/>
    <w:rsid w:val="00781BB0"/>
    <w:rsid w:val="00781E74"/>
    <w:rsid w:val="007822A0"/>
    <w:rsid w:val="0078256E"/>
    <w:rsid w:val="00782763"/>
    <w:rsid w:val="007829A7"/>
    <w:rsid w:val="00782D4A"/>
    <w:rsid w:val="00782EC7"/>
    <w:rsid w:val="00783241"/>
    <w:rsid w:val="00783295"/>
    <w:rsid w:val="00783312"/>
    <w:rsid w:val="007833BC"/>
    <w:rsid w:val="0078354A"/>
    <w:rsid w:val="00783816"/>
    <w:rsid w:val="00784076"/>
    <w:rsid w:val="007842B7"/>
    <w:rsid w:val="0078459F"/>
    <w:rsid w:val="00784682"/>
    <w:rsid w:val="00784C98"/>
    <w:rsid w:val="00784E94"/>
    <w:rsid w:val="00784EA1"/>
    <w:rsid w:val="007852DF"/>
    <w:rsid w:val="007857CA"/>
    <w:rsid w:val="00785890"/>
    <w:rsid w:val="0078597A"/>
    <w:rsid w:val="00785C0C"/>
    <w:rsid w:val="00785ECD"/>
    <w:rsid w:val="00785EF4"/>
    <w:rsid w:val="00785F44"/>
    <w:rsid w:val="00785FD0"/>
    <w:rsid w:val="00786371"/>
    <w:rsid w:val="007865B0"/>
    <w:rsid w:val="007865ED"/>
    <w:rsid w:val="007866D1"/>
    <w:rsid w:val="00786905"/>
    <w:rsid w:val="00786FB2"/>
    <w:rsid w:val="00787214"/>
    <w:rsid w:val="00787921"/>
    <w:rsid w:val="00787C7C"/>
    <w:rsid w:val="00787D8B"/>
    <w:rsid w:val="00787EC6"/>
    <w:rsid w:val="00790050"/>
    <w:rsid w:val="00790203"/>
    <w:rsid w:val="007903DA"/>
    <w:rsid w:val="0079058D"/>
    <w:rsid w:val="00790AA3"/>
    <w:rsid w:val="00790D0C"/>
    <w:rsid w:val="00790D9F"/>
    <w:rsid w:val="00790FB8"/>
    <w:rsid w:val="00791084"/>
    <w:rsid w:val="0079112F"/>
    <w:rsid w:val="007913F5"/>
    <w:rsid w:val="00791731"/>
    <w:rsid w:val="007917C3"/>
    <w:rsid w:val="0079186C"/>
    <w:rsid w:val="00791935"/>
    <w:rsid w:val="0079195F"/>
    <w:rsid w:val="00791A58"/>
    <w:rsid w:val="00791DE2"/>
    <w:rsid w:val="00791F0C"/>
    <w:rsid w:val="00792387"/>
    <w:rsid w:val="007926B1"/>
    <w:rsid w:val="00792902"/>
    <w:rsid w:val="00792EA1"/>
    <w:rsid w:val="00793402"/>
    <w:rsid w:val="007937AB"/>
    <w:rsid w:val="0079392A"/>
    <w:rsid w:val="007939C6"/>
    <w:rsid w:val="00793B73"/>
    <w:rsid w:val="00793F1D"/>
    <w:rsid w:val="007947E5"/>
    <w:rsid w:val="00794C52"/>
    <w:rsid w:val="00794D06"/>
    <w:rsid w:val="0079514F"/>
    <w:rsid w:val="007952AA"/>
    <w:rsid w:val="00795742"/>
    <w:rsid w:val="00795A30"/>
    <w:rsid w:val="00795B86"/>
    <w:rsid w:val="00795E08"/>
    <w:rsid w:val="00796026"/>
    <w:rsid w:val="00796178"/>
    <w:rsid w:val="00796182"/>
    <w:rsid w:val="007961D4"/>
    <w:rsid w:val="00796537"/>
    <w:rsid w:val="007966F1"/>
    <w:rsid w:val="007967DD"/>
    <w:rsid w:val="007967E4"/>
    <w:rsid w:val="00796812"/>
    <w:rsid w:val="00796A0B"/>
    <w:rsid w:val="00797183"/>
    <w:rsid w:val="007973C3"/>
    <w:rsid w:val="00797602"/>
    <w:rsid w:val="00797619"/>
    <w:rsid w:val="007976CE"/>
    <w:rsid w:val="00797BCB"/>
    <w:rsid w:val="00797CF4"/>
    <w:rsid w:val="007A00B9"/>
    <w:rsid w:val="007A06EC"/>
    <w:rsid w:val="007A0805"/>
    <w:rsid w:val="007A08E5"/>
    <w:rsid w:val="007A0D56"/>
    <w:rsid w:val="007A0D7C"/>
    <w:rsid w:val="007A1268"/>
    <w:rsid w:val="007A15CC"/>
    <w:rsid w:val="007A160D"/>
    <w:rsid w:val="007A1899"/>
    <w:rsid w:val="007A1B86"/>
    <w:rsid w:val="007A1D89"/>
    <w:rsid w:val="007A1FF6"/>
    <w:rsid w:val="007A23B7"/>
    <w:rsid w:val="007A23C3"/>
    <w:rsid w:val="007A23D6"/>
    <w:rsid w:val="007A2427"/>
    <w:rsid w:val="007A25E9"/>
    <w:rsid w:val="007A26EE"/>
    <w:rsid w:val="007A2A7C"/>
    <w:rsid w:val="007A2C91"/>
    <w:rsid w:val="007A2E3A"/>
    <w:rsid w:val="007A3124"/>
    <w:rsid w:val="007A33F6"/>
    <w:rsid w:val="007A34E4"/>
    <w:rsid w:val="007A3590"/>
    <w:rsid w:val="007A3830"/>
    <w:rsid w:val="007A385E"/>
    <w:rsid w:val="007A38F6"/>
    <w:rsid w:val="007A3904"/>
    <w:rsid w:val="007A3C04"/>
    <w:rsid w:val="007A3F8C"/>
    <w:rsid w:val="007A40B4"/>
    <w:rsid w:val="007A43E9"/>
    <w:rsid w:val="007A44A7"/>
    <w:rsid w:val="007A4640"/>
    <w:rsid w:val="007A4871"/>
    <w:rsid w:val="007A4D7F"/>
    <w:rsid w:val="007A4D91"/>
    <w:rsid w:val="007A508E"/>
    <w:rsid w:val="007A53AA"/>
    <w:rsid w:val="007A551C"/>
    <w:rsid w:val="007A56A7"/>
    <w:rsid w:val="007A5A59"/>
    <w:rsid w:val="007A5ABA"/>
    <w:rsid w:val="007A5D9F"/>
    <w:rsid w:val="007A5E14"/>
    <w:rsid w:val="007A5F50"/>
    <w:rsid w:val="007A609F"/>
    <w:rsid w:val="007A6136"/>
    <w:rsid w:val="007A619E"/>
    <w:rsid w:val="007A6360"/>
    <w:rsid w:val="007A63AD"/>
    <w:rsid w:val="007A64F2"/>
    <w:rsid w:val="007A661B"/>
    <w:rsid w:val="007A662C"/>
    <w:rsid w:val="007A6752"/>
    <w:rsid w:val="007A6B21"/>
    <w:rsid w:val="007A6BBA"/>
    <w:rsid w:val="007A6D9D"/>
    <w:rsid w:val="007A6F05"/>
    <w:rsid w:val="007A6F65"/>
    <w:rsid w:val="007A6F6F"/>
    <w:rsid w:val="007A6F8D"/>
    <w:rsid w:val="007A729F"/>
    <w:rsid w:val="007A73DA"/>
    <w:rsid w:val="007A765C"/>
    <w:rsid w:val="007A7F95"/>
    <w:rsid w:val="007B0C77"/>
    <w:rsid w:val="007B0D21"/>
    <w:rsid w:val="007B1019"/>
    <w:rsid w:val="007B11DF"/>
    <w:rsid w:val="007B133A"/>
    <w:rsid w:val="007B1527"/>
    <w:rsid w:val="007B17F2"/>
    <w:rsid w:val="007B1A54"/>
    <w:rsid w:val="007B208B"/>
    <w:rsid w:val="007B21BA"/>
    <w:rsid w:val="007B2231"/>
    <w:rsid w:val="007B2271"/>
    <w:rsid w:val="007B239B"/>
    <w:rsid w:val="007B2433"/>
    <w:rsid w:val="007B273E"/>
    <w:rsid w:val="007B2760"/>
    <w:rsid w:val="007B29A4"/>
    <w:rsid w:val="007B2CEA"/>
    <w:rsid w:val="007B2E19"/>
    <w:rsid w:val="007B300D"/>
    <w:rsid w:val="007B3193"/>
    <w:rsid w:val="007B3251"/>
    <w:rsid w:val="007B32D5"/>
    <w:rsid w:val="007B37C8"/>
    <w:rsid w:val="007B37EB"/>
    <w:rsid w:val="007B3A71"/>
    <w:rsid w:val="007B3B3E"/>
    <w:rsid w:val="007B3C1D"/>
    <w:rsid w:val="007B3D4F"/>
    <w:rsid w:val="007B3DF0"/>
    <w:rsid w:val="007B3F0D"/>
    <w:rsid w:val="007B408D"/>
    <w:rsid w:val="007B415B"/>
    <w:rsid w:val="007B4560"/>
    <w:rsid w:val="007B45E4"/>
    <w:rsid w:val="007B472B"/>
    <w:rsid w:val="007B48B8"/>
    <w:rsid w:val="007B48BB"/>
    <w:rsid w:val="007B50AB"/>
    <w:rsid w:val="007B5268"/>
    <w:rsid w:val="007B5455"/>
    <w:rsid w:val="007B55A8"/>
    <w:rsid w:val="007B5AD3"/>
    <w:rsid w:val="007B5E76"/>
    <w:rsid w:val="007B615B"/>
    <w:rsid w:val="007B6371"/>
    <w:rsid w:val="007B65E3"/>
    <w:rsid w:val="007B67EF"/>
    <w:rsid w:val="007B6867"/>
    <w:rsid w:val="007B69F1"/>
    <w:rsid w:val="007B69FE"/>
    <w:rsid w:val="007B6E5D"/>
    <w:rsid w:val="007B6E62"/>
    <w:rsid w:val="007B715D"/>
    <w:rsid w:val="007B725B"/>
    <w:rsid w:val="007B73F9"/>
    <w:rsid w:val="007B7484"/>
    <w:rsid w:val="007B762F"/>
    <w:rsid w:val="007B7768"/>
    <w:rsid w:val="007B7D04"/>
    <w:rsid w:val="007C0002"/>
    <w:rsid w:val="007C07E6"/>
    <w:rsid w:val="007C08D2"/>
    <w:rsid w:val="007C0AD6"/>
    <w:rsid w:val="007C123A"/>
    <w:rsid w:val="007C165B"/>
    <w:rsid w:val="007C1C2C"/>
    <w:rsid w:val="007C1F62"/>
    <w:rsid w:val="007C1FCF"/>
    <w:rsid w:val="007C20CB"/>
    <w:rsid w:val="007C2F94"/>
    <w:rsid w:val="007C2FDD"/>
    <w:rsid w:val="007C3176"/>
    <w:rsid w:val="007C33AA"/>
    <w:rsid w:val="007C33C2"/>
    <w:rsid w:val="007C3514"/>
    <w:rsid w:val="007C3534"/>
    <w:rsid w:val="007C36CD"/>
    <w:rsid w:val="007C3AB8"/>
    <w:rsid w:val="007C4033"/>
    <w:rsid w:val="007C4499"/>
    <w:rsid w:val="007C44FA"/>
    <w:rsid w:val="007C456E"/>
    <w:rsid w:val="007C45C4"/>
    <w:rsid w:val="007C4878"/>
    <w:rsid w:val="007C49F2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5DE"/>
    <w:rsid w:val="007C671E"/>
    <w:rsid w:val="007C6A0A"/>
    <w:rsid w:val="007C6E11"/>
    <w:rsid w:val="007C7148"/>
    <w:rsid w:val="007C7283"/>
    <w:rsid w:val="007C7A5E"/>
    <w:rsid w:val="007C7E5F"/>
    <w:rsid w:val="007C7ED3"/>
    <w:rsid w:val="007C7FE2"/>
    <w:rsid w:val="007D014B"/>
    <w:rsid w:val="007D02ED"/>
    <w:rsid w:val="007D033D"/>
    <w:rsid w:val="007D04EB"/>
    <w:rsid w:val="007D05BD"/>
    <w:rsid w:val="007D08A8"/>
    <w:rsid w:val="007D0D59"/>
    <w:rsid w:val="007D0F95"/>
    <w:rsid w:val="007D1172"/>
    <w:rsid w:val="007D16C8"/>
    <w:rsid w:val="007D192D"/>
    <w:rsid w:val="007D1B15"/>
    <w:rsid w:val="007D1C3C"/>
    <w:rsid w:val="007D1C80"/>
    <w:rsid w:val="007D1D3A"/>
    <w:rsid w:val="007D1D8D"/>
    <w:rsid w:val="007D1DA7"/>
    <w:rsid w:val="007D1F20"/>
    <w:rsid w:val="007D21EA"/>
    <w:rsid w:val="007D2337"/>
    <w:rsid w:val="007D2482"/>
    <w:rsid w:val="007D2547"/>
    <w:rsid w:val="007D2C49"/>
    <w:rsid w:val="007D2E41"/>
    <w:rsid w:val="007D2FC1"/>
    <w:rsid w:val="007D309A"/>
    <w:rsid w:val="007D34BA"/>
    <w:rsid w:val="007D3578"/>
    <w:rsid w:val="007D35FC"/>
    <w:rsid w:val="007D37F7"/>
    <w:rsid w:val="007D3918"/>
    <w:rsid w:val="007D3C25"/>
    <w:rsid w:val="007D3E39"/>
    <w:rsid w:val="007D3EAE"/>
    <w:rsid w:val="007D3F91"/>
    <w:rsid w:val="007D450A"/>
    <w:rsid w:val="007D45C1"/>
    <w:rsid w:val="007D486D"/>
    <w:rsid w:val="007D4A06"/>
    <w:rsid w:val="007D4BEE"/>
    <w:rsid w:val="007D4EA1"/>
    <w:rsid w:val="007D4F71"/>
    <w:rsid w:val="007D52CB"/>
    <w:rsid w:val="007D54B2"/>
    <w:rsid w:val="007D556B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C2B"/>
    <w:rsid w:val="007D6E5A"/>
    <w:rsid w:val="007D6EDB"/>
    <w:rsid w:val="007D7024"/>
    <w:rsid w:val="007D73D2"/>
    <w:rsid w:val="007D744F"/>
    <w:rsid w:val="007D7473"/>
    <w:rsid w:val="007D7506"/>
    <w:rsid w:val="007D7760"/>
    <w:rsid w:val="007D78A0"/>
    <w:rsid w:val="007D7A43"/>
    <w:rsid w:val="007D7C37"/>
    <w:rsid w:val="007D7C8B"/>
    <w:rsid w:val="007D7CF3"/>
    <w:rsid w:val="007D7E66"/>
    <w:rsid w:val="007D7F03"/>
    <w:rsid w:val="007E01B4"/>
    <w:rsid w:val="007E0212"/>
    <w:rsid w:val="007E02C4"/>
    <w:rsid w:val="007E0770"/>
    <w:rsid w:val="007E098D"/>
    <w:rsid w:val="007E0B05"/>
    <w:rsid w:val="007E0B9E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96F"/>
    <w:rsid w:val="007E1A36"/>
    <w:rsid w:val="007E1A67"/>
    <w:rsid w:val="007E2004"/>
    <w:rsid w:val="007E20F9"/>
    <w:rsid w:val="007E2330"/>
    <w:rsid w:val="007E2361"/>
    <w:rsid w:val="007E23F8"/>
    <w:rsid w:val="007E247E"/>
    <w:rsid w:val="007E297C"/>
    <w:rsid w:val="007E2984"/>
    <w:rsid w:val="007E312E"/>
    <w:rsid w:val="007E356D"/>
    <w:rsid w:val="007E3847"/>
    <w:rsid w:val="007E39D5"/>
    <w:rsid w:val="007E3C34"/>
    <w:rsid w:val="007E3C4D"/>
    <w:rsid w:val="007E3D50"/>
    <w:rsid w:val="007E3FBB"/>
    <w:rsid w:val="007E4035"/>
    <w:rsid w:val="007E40BB"/>
    <w:rsid w:val="007E41D9"/>
    <w:rsid w:val="007E41F7"/>
    <w:rsid w:val="007E4214"/>
    <w:rsid w:val="007E42BF"/>
    <w:rsid w:val="007E4365"/>
    <w:rsid w:val="007E4423"/>
    <w:rsid w:val="007E4F5C"/>
    <w:rsid w:val="007E4FA6"/>
    <w:rsid w:val="007E521C"/>
    <w:rsid w:val="007E53F6"/>
    <w:rsid w:val="007E5690"/>
    <w:rsid w:val="007E5ED4"/>
    <w:rsid w:val="007E6383"/>
    <w:rsid w:val="007E6796"/>
    <w:rsid w:val="007E69BB"/>
    <w:rsid w:val="007E6A20"/>
    <w:rsid w:val="007E6E11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32"/>
    <w:rsid w:val="007F043C"/>
    <w:rsid w:val="007F0496"/>
    <w:rsid w:val="007F05E8"/>
    <w:rsid w:val="007F06B9"/>
    <w:rsid w:val="007F0A42"/>
    <w:rsid w:val="007F0C6E"/>
    <w:rsid w:val="007F0E1B"/>
    <w:rsid w:val="007F0E2B"/>
    <w:rsid w:val="007F0F4A"/>
    <w:rsid w:val="007F138A"/>
    <w:rsid w:val="007F17BD"/>
    <w:rsid w:val="007F1B3F"/>
    <w:rsid w:val="007F1FA0"/>
    <w:rsid w:val="007F2100"/>
    <w:rsid w:val="007F2290"/>
    <w:rsid w:val="007F22C2"/>
    <w:rsid w:val="007F248D"/>
    <w:rsid w:val="007F2688"/>
    <w:rsid w:val="007F274D"/>
    <w:rsid w:val="007F2ABB"/>
    <w:rsid w:val="007F2B13"/>
    <w:rsid w:val="007F2BCF"/>
    <w:rsid w:val="007F2C25"/>
    <w:rsid w:val="007F2ECF"/>
    <w:rsid w:val="007F2F8D"/>
    <w:rsid w:val="007F304B"/>
    <w:rsid w:val="007F3425"/>
    <w:rsid w:val="007F3812"/>
    <w:rsid w:val="007F3833"/>
    <w:rsid w:val="007F38C2"/>
    <w:rsid w:val="007F38FE"/>
    <w:rsid w:val="007F3EBD"/>
    <w:rsid w:val="007F3FCB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2E7"/>
    <w:rsid w:val="007F585D"/>
    <w:rsid w:val="007F597D"/>
    <w:rsid w:val="007F59DD"/>
    <w:rsid w:val="007F60C2"/>
    <w:rsid w:val="007F64E3"/>
    <w:rsid w:val="007F6A25"/>
    <w:rsid w:val="007F6B14"/>
    <w:rsid w:val="007F6CCA"/>
    <w:rsid w:val="007F6E61"/>
    <w:rsid w:val="007F6FB2"/>
    <w:rsid w:val="007F6FD1"/>
    <w:rsid w:val="007F7034"/>
    <w:rsid w:val="007F7099"/>
    <w:rsid w:val="007F72A2"/>
    <w:rsid w:val="007F75ED"/>
    <w:rsid w:val="007F765A"/>
    <w:rsid w:val="007F7A6E"/>
    <w:rsid w:val="007F7E07"/>
    <w:rsid w:val="007F7EA0"/>
    <w:rsid w:val="007F7F72"/>
    <w:rsid w:val="00800019"/>
    <w:rsid w:val="008003FF"/>
    <w:rsid w:val="00800410"/>
    <w:rsid w:val="00800491"/>
    <w:rsid w:val="008004F4"/>
    <w:rsid w:val="00800658"/>
    <w:rsid w:val="00800A7B"/>
    <w:rsid w:val="008011DE"/>
    <w:rsid w:val="00801214"/>
    <w:rsid w:val="00801241"/>
    <w:rsid w:val="0080128B"/>
    <w:rsid w:val="00801304"/>
    <w:rsid w:val="0080130D"/>
    <w:rsid w:val="0080152A"/>
    <w:rsid w:val="00801BC2"/>
    <w:rsid w:val="00801F10"/>
    <w:rsid w:val="00802440"/>
    <w:rsid w:val="0080244B"/>
    <w:rsid w:val="008024BD"/>
    <w:rsid w:val="008025F6"/>
    <w:rsid w:val="0080288E"/>
    <w:rsid w:val="008028F6"/>
    <w:rsid w:val="00802B64"/>
    <w:rsid w:val="00802F8F"/>
    <w:rsid w:val="00802FD3"/>
    <w:rsid w:val="0080331D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20E"/>
    <w:rsid w:val="00804420"/>
    <w:rsid w:val="00804A5C"/>
    <w:rsid w:val="00804B6D"/>
    <w:rsid w:val="00804B8F"/>
    <w:rsid w:val="00804BFA"/>
    <w:rsid w:val="00804C8A"/>
    <w:rsid w:val="00805420"/>
    <w:rsid w:val="00805434"/>
    <w:rsid w:val="00805628"/>
    <w:rsid w:val="008059B1"/>
    <w:rsid w:val="00805A4F"/>
    <w:rsid w:val="00805E60"/>
    <w:rsid w:val="00805EFB"/>
    <w:rsid w:val="00806156"/>
    <w:rsid w:val="00806526"/>
    <w:rsid w:val="00806598"/>
    <w:rsid w:val="00806938"/>
    <w:rsid w:val="00806B87"/>
    <w:rsid w:val="00806DF8"/>
    <w:rsid w:val="00807091"/>
    <w:rsid w:val="0080736B"/>
    <w:rsid w:val="00807814"/>
    <w:rsid w:val="00807934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7DE"/>
    <w:rsid w:val="00812987"/>
    <w:rsid w:val="00812B08"/>
    <w:rsid w:val="00812B91"/>
    <w:rsid w:val="008134F4"/>
    <w:rsid w:val="008135BD"/>
    <w:rsid w:val="008137EA"/>
    <w:rsid w:val="00813807"/>
    <w:rsid w:val="00813A22"/>
    <w:rsid w:val="00813ACB"/>
    <w:rsid w:val="00813C47"/>
    <w:rsid w:val="00813E76"/>
    <w:rsid w:val="00814013"/>
    <w:rsid w:val="008142F6"/>
    <w:rsid w:val="008145AC"/>
    <w:rsid w:val="008146DA"/>
    <w:rsid w:val="008146EA"/>
    <w:rsid w:val="00814A7F"/>
    <w:rsid w:val="00814AEE"/>
    <w:rsid w:val="00814BF7"/>
    <w:rsid w:val="008150EF"/>
    <w:rsid w:val="008153D7"/>
    <w:rsid w:val="008154CB"/>
    <w:rsid w:val="008157FA"/>
    <w:rsid w:val="00815BBC"/>
    <w:rsid w:val="00815C92"/>
    <w:rsid w:val="00816340"/>
    <w:rsid w:val="008165BF"/>
    <w:rsid w:val="0081671F"/>
    <w:rsid w:val="00816AB4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20036"/>
    <w:rsid w:val="008202B6"/>
    <w:rsid w:val="00820438"/>
    <w:rsid w:val="0082084A"/>
    <w:rsid w:val="00820868"/>
    <w:rsid w:val="00820896"/>
    <w:rsid w:val="00820AFD"/>
    <w:rsid w:val="00820B98"/>
    <w:rsid w:val="00820EE4"/>
    <w:rsid w:val="008213AF"/>
    <w:rsid w:val="008214A1"/>
    <w:rsid w:val="0082159B"/>
    <w:rsid w:val="0082196C"/>
    <w:rsid w:val="00821A37"/>
    <w:rsid w:val="00821A79"/>
    <w:rsid w:val="00821C11"/>
    <w:rsid w:val="00821DAB"/>
    <w:rsid w:val="00821EF1"/>
    <w:rsid w:val="00821FFC"/>
    <w:rsid w:val="008220EB"/>
    <w:rsid w:val="0082239F"/>
    <w:rsid w:val="008223C2"/>
    <w:rsid w:val="00822836"/>
    <w:rsid w:val="00822894"/>
    <w:rsid w:val="00822B96"/>
    <w:rsid w:val="00822C4D"/>
    <w:rsid w:val="00822E41"/>
    <w:rsid w:val="00822E8C"/>
    <w:rsid w:val="0082333D"/>
    <w:rsid w:val="008233F0"/>
    <w:rsid w:val="008235AF"/>
    <w:rsid w:val="0082367B"/>
    <w:rsid w:val="008236FD"/>
    <w:rsid w:val="00823754"/>
    <w:rsid w:val="008237FD"/>
    <w:rsid w:val="00823802"/>
    <w:rsid w:val="00823891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D5D"/>
    <w:rsid w:val="00826EC5"/>
    <w:rsid w:val="00826ED7"/>
    <w:rsid w:val="00826FA4"/>
    <w:rsid w:val="00826FB3"/>
    <w:rsid w:val="008273B9"/>
    <w:rsid w:val="008274AF"/>
    <w:rsid w:val="00827981"/>
    <w:rsid w:val="008279D0"/>
    <w:rsid w:val="008279DC"/>
    <w:rsid w:val="00827A46"/>
    <w:rsid w:val="00827B86"/>
    <w:rsid w:val="00827B89"/>
    <w:rsid w:val="00827C87"/>
    <w:rsid w:val="0083009E"/>
    <w:rsid w:val="008300B0"/>
    <w:rsid w:val="008301FE"/>
    <w:rsid w:val="0083038A"/>
    <w:rsid w:val="0083042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1FFE"/>
    <w:rsid w:val="008321F1"/>
    <w:rsid w:val="008326F6"/>
    <w:rsid w:val="0083276D"/>
    <w:rsid w:val="00832F6F"/>
    <w:rsid w:val="00832F9D"/>
    <w:rsid w:val="00832FD4"/>
    <w:rsid w:val="0083322F"/>
    <w:rsid w:val="00833299"/>
    <w:rsid w:val="008336BF"/>
    <w:rsid w:val="008336D4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1E2"/>
    <w:rsid w:val="00834289"/>
    <w:rsid w:val="00834366"/>
    <w:rsid w:val="00834758"/>
    <w:rsid w:val="008347CA"/>
    <w:rsid w:val="008347D5"/>
    <w:rsid w:val="00834A0D"/>
    <w:rsid w:val="00834A16"/>
    <w:rsid w:val="00834C44"/>
    <w:rsid w:val="00835221"/>
    <w:rsid w:val="0083526F"/>
    <w:rsid w:val="008353A2"/>
    <w:rsid w:val="00835550"/>
    <w:rsid w:val="00835A42"/>
    <w:rsid w:val="00836081"/>
    <w:rsid w:val="0083623D"/>
    <w:rsid w:val="00836377"/>
    <w:rsid w:val="0083653C"/>
    <w:rsid w:val="00836725"/>
    <w:rsid w:val="008368F0"/>
    <w:rsid w:val="0083693E"/>
    <w:rsid w:val="00836B01"/>
    <w:rsid w:val="008370B0"/>
    <w:rsid w:val="0083743F"/>
    <w:rsid w:val="008375B5"/>
    <w:rsid w:val="00837764"/>
    <w:rsid w:val="008377C7"/>
    <w:rsid w:val="00837B28"/>
    <w:rsid w:val="00837CFB"/>
    <w:rsid w:val="00837E29"/>
    <w:rsid w:val="00837FD3"/>
    <w:rsid w:val="00840486"/>
    <w:rsid w:val="00840892"/>
    <w:rsid w:val="00840C45"/>
    <w:rsid w:val="008413D1"/>
    <w:rsid w:val="008416B6"/>
    <w:rsid w:val="008416CB"/>
    <w:rsid w:val="00841719"/>
    <w:rsid w:val="008418BF"/>
    <w:rsid w:val="00841B73"/>
    <w:rsid w:val="0084237A"/>
    <w:rsid w:val="008425B3"/>
    <w:rsid w:val="0084274F"/>
    <w:rsid w:val="00842758"/>
    <w:rsid w:val="008428D4"/>
    <w:rsid w:val="00842A88"/>
    <w:rsid w:val="00842B0B"/>
    <w:rsid w:val="00842B0E"/>
    <w:rsid w:val="008432B2"/>
    <w:rsid w:val="00843385"/>
    <w:rsid w:val="008434E7"/>
    <w:rsid w:val="00843752"/>
    <w:rsid w:val="00843B64"/>
    <w:rsid w:val="00843D6C"/>
    <w:rsid w:val="00843F52"/>
    <w:rsid w:val="008440A7"/>
    <w:rsid w:val="00844151"/>
    <w:rsid w:val="00844301"/>
    <w:rsid w:val="0084493D"/>
    <w:rsid w:val="00844AB7"/>
    <w:rsid w:val="00844E9E"/>
    <w:rsid w:val="00845023"/>
    <w:rsid w:val="0084526B"/>
    <w:rsid w:val="0084573C"/>
    <w:rsid w:val="008457FF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747A"/>
    <w:rsid w:val="00847507"/>
    <w:rsid w:val="0084780F"/>
    <w:rsid w:val="0084797B"/>
    <w:rsid w:val="00847E02"/>
    <w:rsid w:val="00850298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418"/>
    <w:rsid w:val="008545DD"/>
    <w:rsid w:val="0085462C"/>
    <w:rsid w:val="008546BD"/>
    <w:rsid w:val="00854760"/>
    <w:rsid w:val="0085483F"/>
    <w:rsid w:val="00854D17"/>
    <w:rsid w:val="00854FED"/>
    <w:rsid w:val="0085514B"/>
    <w:rsid w:val="00855320"/>
    <w:rsid w:val="0085544B"/>
    <w:rsid w:val="008554B9"/>
    <w:rsid w:val="00855915"/>
    <w:rsid w:val="00855A64"/>
    <w:rsid w:val="00855C4E"/>
    <w:rsid w:val="00855C79"/>
    <w:rsid w:val="00855C9A"/>
    <w:rsid w:val="008563C8"/>
    <w:rsid w:val="00856597"/>
    <w:rsid w:val="00856643"/>
    <w:rsid w:val="008567D5"/>
    <w:rsid w:val="00856821"/>
    <w:rsid w:val="008568F2"/>
    <w:rsid w:val="008569CE"/>
    <w:rsid w:val="00856AD6"/>
    <w:rsid w:val="00856C33"/>
    <w:rsid w:val="00856E8A"/>
    <w:rsid w:val="00856E93"/>
    <w:rsid w:val="00856EED"/>
    <w:rsid w:val="00857033"/>
    <w:rsid w:val="00857163"/>
    <w:rsid w:val="008579DB"/>
    <w:rsid w:val="00857C8B"/>
    <w:rsid w:val="00857E2B"/>
    <w:rsid w:val="00860215"/>
    <w:rsid w:val="0086047C"/>
    <w:rsid w:val="008604E6"/>
    <w:rsid w:val="008604EF"/>
    <w:rsid w:val="00860683"/>
    <w:rsid w:val="00860799"/>
    <w:rsid w:val="00860987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06F"/>
    <w:rsid w:val="008631EA"/>
    <w:rsid w:val="008636D3"/>
    <w:rsid w:val="008637C1"/>
    <w:rsid w:val="0086393E"/>
    <w:rsid w:val="00863AD0"/>
    <w:rsid w:val="00863C0E"/>
    <w:rsid w:val="00863EBE"/>
    <w:rsid w:val="00864005"/>
    <w:rsid w:val="00864197"/>
    <w:rsid w:val="008643A7"/>
    <w:rsid w:val="008644F8"/>
    <w:rsid w:val="008645A4"/>
    <w:rsid w:val="00864876"/>
    <w:rsid w:val="00864AF2"/>
    <w:rsid w:val="00864D45"/>
    <w:rsid w:val="00864E79"/>
    <w:rsid w:val="00865424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1D"/>
    <w:rsid w:val="00866868"/>
    <w:rsid w:val="00866941"/>
    <w:rsid w:val="0086696E"/>
    <w:rsid w:val="00866AB3"/>
    <w:rsid w:val="00866F34"/>
    <w:rsid w:val="008670D7"/>
    <w:rsid w:val="0086717F"/>
    <w:rsid w:val="00867212"/>
    <w:rsid w:val="0086738E"/>
    <w:rsid w:val="0086747B"/>
    <w:rsid w:val="008674D9"/>
    <w:rsid w:val="008675B6"/>
    <w:rsid w:val="008675E3"/>
    <w:rsid w:val="00867754"/>
    <w:rsid w:val="008677BA"/>
    <w:rsid w:val="00867B8C"/>
    <w:rsid w:val="00867C5D"/>
    <w:rsid w:val="00867CA6"/>
    <w:rsid w:val="00867D43"/>
    <w:rsid w:val="00867EBE"/>
    <w:rsid w:val="00870060"/>
    <w:rsid w:val="008700C4"/>
    <w:rsid w:val="008700E1"/>
    <w:rsid w:val="00870648"/>
    <w:rsid w:val="00870AF5"/>
    <w:rsid w:val="00870C73"/>
    <w:rsid w:val="00870C79"/>
    <w:rsid w:val="00870F2C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34"/>
    <w:rsid w:val="00873744"/>
    <w:rsid w:val="00873936"/>
    <w:rsid w:val="00873B54"/>
    <w:rsid w:val="00873C49"/>
    <w:rsid w:val="00874095"/>
    <w:rsid w:val="008740BE"/>
    <w:rsid w:val="00874113"/>
    <w:rsid w:val="0087427F"/>
    <w:rsid w:val="008742E3"/>
    <w:rsid w:val="008744AD"/>
    <w:rsid w:val="00874970"/>
    <w:rsid w:val="00874D62"/>
    <w:rsid w:val="00874D95"/>
    <w:rsid w:val="00875090"/>
    <w:rsid w:val="008751EA"/>
    <w:rsid w:val="008753CD"/>
    <w:rsid w:val="008753FC"/>
    <w:rsid w:val="00875568"/>
    <w:rsid w:val="0087571D"/>
    <w:rsid w:val="008757E3"/>
    <w:rsid w:val="00875D32"/>
    <w:rsid w:val="00875D92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3CF"/>
    <w:rsid w:val="00877441"/>
    <w:rsid w:val="00877810"/>
    <w:rsid w:val="00877A62"/>
    <w:rsid w:val="00877B83"/>
    <w:rsid w:val="00877C75"/>
    <w:rsid w:val="00877D76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737"/>
    <w:rsid w:val="008817F4"/>
    <w:rsid w:val="00881826"/>
    <w:rsid w:val="00881AA5"/>
    <w:rsid w:val="00881B57"/>
    <w:rsid w:val="00881B65"/>
    <w:rsid w:val="00881D15"/>
    <w:rsid w:val="00881EA1"/>
    <w:rsid w:val="00881F4E"/>
    <w:rsid w:val="008822E5"/>
    <w:rsid w:val="008823B2"/>
    <w:rsid w:val="008824AD"/>
    <w:rsid w:val="00882527"/>
    <w:rsid w:val="00882CB5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5F9"/>
    <w:rsid w:val="0088575B"/>
    <w:rsid w:val="00885BC1"/>
    <w:rsid w:val="00886310"/>
    <w:rsid w:val="0088693E"/>
    <w:rsid w:val="008869FF"/>
    <w:rsid w:val="00886C2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A8"/>
    <w:rsid w:val="008911FF"/>
    <w:rsid w:val="00891225"/>
    <w:rsid w:val="008917FB"/>
    <w:rsid w:val="00891B02"/>
    <w:rsid w:val="00891CBE"/>
    <w:rsid w:val="00892049"/>
    <w:rsid w:val="00892217"/>
    <w:rsid w:val="0089255E"/>
    <w:rsid w:val="00892664"/>
    <w:rsid w:val="0089272A"/>
    <w:rsid w:val="008927AD"/>
    <w:rsid w:val="00892959"/>
    <w:rsid w:val="00892A47"/>
    <w:rsid w:val="00892AE2"/>
    <w:rsid w:val="00892B7E"/>
    <w:rsid w:val="00893003"/>
    <w:rsid w:val="008933FE"/>
    <w:rsid w:val="00893475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4F7E"/>
    <w:rsid w:val="0089513B"/>
    <w:rsid w:val="008954F1"/>
    <w:rsid w:val="008958B6"/>
    <w:rsid w:val="00895D6A"/>
    <w:rsid w:val="00895DD2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6DC8"/>
    <w:rsid w:val="00897082"/>
    <w:rsid w:val="008970CD"/>
    <w:rsid w:val="00897213"/>
    <w:rsid w:val="00897267"/>
    <w:rsid w:val="00897372"/>
    <w:rsid w:val="00897427"/>
    <w:rsid w:val="008974F1"/>
    <w:rsid w:val="008975F5"/>
    <w:rsid w:val="008976B7"/>
    <w:rsid w:val="008978ED"/>
    <w:rsid w:val="00897EAD"/>
    <w:rsid w:val="008A00E5"/>
    <w:rsid w:val="008A01A1"/>
    <w:rsid w:val="008A0505"/>
    <w:rsid w:val="008A06E4"/>
    <w:rsid w:val="008A08A0"/>
    <w:rsid w:val="008A1000"/>
    <w:rsid w:val="008A1093"/>
    <w:rsid w:val="008A11D5"/>
    <w:rsid w:val="008A14D5"/>
    <w:rsid w:val="008A1542"/>
    <w:rsid w:val="008A1678"/>
    <w:rsid w:val="008A1B81"/>
    <w:rsid w:val="008A1E10"/>
    <w:rsid w:val="008A1E15"/>
    <w:rsid w:val="008A1FC7"/>
    <w:rsid w:val="008A2028"/>
    <w:rsid w:val="008A217D"/>
    <w:rsid w:val="008A2613"/>
    <w:rsid w:val="008A2794"/>
    <w:rsid w:val="008A29C9"/>
    <w:rsid w:val="008A2AA3"/>
    <w:rsid w:val="008A2C7F"/>
    <w:rsid w:val="008A2D76"/>
    <w:rsid w:val="008A2F8F"/>
    <w:rsid w:val="008A354D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584"/>
    <w:rsid w:val="008A4875"/>
    <w:rsid w:val="008A48E7"/>
    <w:rsid w:val="008A4CBF"/>
    <w:rsid w:val="008A4F5E"/>
    <w:rsid w:val="008A533F"/>
    <w:rsid w:val="008A5396"/>
    <w:rsid w:val="008A5519"/>
    <w:rsid w:val="008A5549"/>
    <w:rsid w:val="008A5579"/>
    <w:rsid w:val="008A55A2"/>
    <w:rsid w:val="008A566E"/>
    <w:rsid w:val="008A5815"/>
    <w:rsid w:val="008A5B9F"/>
    <w:rsid w:val="008A5DD7"/>
    <w:rsid w:val="008A5FE5"/>
    <w:rsid w:val="008A6115"/>
    <w:rsid w:val="008A61DD"/>
    <w:rsid w:val="008A6849"/>
    <w:rsid w:val="008A6A2B"/>
    <w:rsid w:val="008A6A41"/>
    <w:rsid w:val="008A6F48"/>
    <w:rsid w:val="008A717B"/>
    <w:rsid w:val="008A71D0"/>
    <w:rsid w:val="008A71DC"/>
    <w:rsid w:val="008A740F"/>
    <w:rsid w:val="008A7415"/>
    <w:rsid w:val="008A78C7"/>
    <w:rsid w:val="008A7900"/>
    <w:rsid w:val="008A7F6D"/>
    <w:rsid w:val="008B0320"/>
    <w:rsid w:val="008B0653"/>
    <w:rsid w:val="008B077E"/>
    <w:rsid w:val="008B07EA"/>
    <w:rsid w:val="008B08A4"/>
    <w:rsid w:val="008B08F1"/>
    <w:rsid w:val="008B0C84"/>
    <w:rsid w:val="008B0CE9"/>
    <w:rsid w:val="008B11AA"/>
    <w:rsid w:val="008B1451"/>
    <w:rsid w:val="008B168C"/>
    <w:rsid w:val="008B16E6"/>
    <w:rsid w:val="008B1706"/>
    <w:rsid w:val="008B176B"/>
    <w:rsid w:val="008B17BD"/>
    <w:rsid w:val="008B18F5"/>
    <w:rsid w:val="008B1F59"/>
    <w:rsid w:val="008B222E"/>
    <w:rsid w:val="008B236A"/>
    <w:rsid w:val="008B275F"/>
    <w:rsid w:val="008B286E"/>
    <w:rsid w:val="008B2CE2"/>
    <w:rsid w:val="008B2DF0"/>
    <w:rsid w:val="008B30C8"/>
    <w:rsid w:val="008B315A"/>
    <w:rsid w:val="008B3174"/>
    <w:rsid w:val="008B3925"/>
    <w:rsid w:val="008B392B"/>
    <w:rsid w:val="008B3BBA"/>
    <w:rsid w:val="008B3C2A"/>
    <w:rsid w:val="008B40CD"/>
    <w:rsid w:val="008B4266"/>
    <w:rsid w:val="008B42CB"/>
    <w:rsid w:val="008B457F"/>
    <w:rsid w:val="008B4645"/>
    <w:rsid w:val="008B4718"/>
    <w:rsid w:val="008B47D3"/>
    <w:rsid w:val="008B4AE3"/>
    <w:rsid w:val="008B4AED"/>
    <w:rsid w:val="008B501F"/>
    <w:rsid w:val="008B5071"/>
    <w:rsid w:val="008B542F"/>
    <w:rsid w:val="008B55EC"/>
    <w:rsid w:val="008B55FA"/>
    <w:rsid w:val="008B5916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46"/>
    <w:rsid w:val="008B7221"/>
    <w:rsid w:val="008B72C7"/>
    <w:rsid w:val="008B754C"/>
    <w:rsid w:val="008B7609"/>
    <w:rsid w:val="008B775F"/>
    <w:rsid w:val="008B7A57"/>
    <w:rsid w:val="008B7CE7"/>
    <w:rsid w:val="008B7FF2"/>
    <w:rsid w:val="008C0095"/>
    <w:rsid w:val="008C0261"/>
    <w:rsid w:val="008C0270"/>
    <w:rsid w:val="008C02E4"/>
    <w:rsid w:val="008C0705"/>
    <w:rsid w:val="008C0BFA"/>
    <w:rsid w:val="008C0DA5"/>
    <w:rsid w:val="008C0F4D"/>
    <w:rsid w:val="008C1516"/>
    <w:rsid w:val="008C15D7"/>
    <w:rsid w:val="008C1902"/>
    <w:rsid w:val="008C1A5E"/>
    <w:rsid w:val="008C1C0E"/>
    <w:rsid w:val="008C1DBC"/>
    <w:rsid w:val="008C1E6D"/>
    <w:rsid w:val="008C1F22"/>
    <w:rsid w:val="008C1F32"/>
    <w:rsid w:val="008C21BE"/>
    <w:rsid w:val="008C225C"/>
    <w:rsid w:val="008C2286"/>
    <w:rsid w:val="008C268B"/>
    <w:rsid w:val="008C28E5"/>
    <w:rsid w:val="008C29F1"/>
    <w:rsid w:val="008C2A2B"/>
    <w:rsid w:val="008C2DE7"/>
    <w:rsid w:val="008C2E18"/>
    <w:rsid w:val="008C2FDC"/>
    <w:rsid w:val="008C31BE"/>
    <w:rsid w:val="008C3AD9"/>
    <w:rsid w:val="008C3D99"/>
    <w:rsid w:val="008C3E64"/>
    <w:rsid w:val="008C3F44"/>
    <w:rsid w:val="008C3FB9"/>
    <w:rsid w:val="008C3FBF"/>
    <w:rsid w:val="008C4246"/>
    <w:rsid w:val="008C44DB"/>
    <w:rsid w:val="008C46A5"/>
    <w:rsid w:val="008C4819"/>
    <w:rsid w:val="008C494C"/>
    <w:rsid w:val="008C4991"/>
    <w:rsid w:val="008C4C18"/>
    <w:rsid w:val="008C4F4A"/>
    <w:rsid w:val="008C51E7"/>
    <w:rsid w:val="008C5310"/>
    <w:rsid w:val="008C5502"/>
    <w:rsid w:val="008C5939"/>
    <w:rsid w:val="008C5C7E"/>
    <w:rsid w:val="008C5D73"/>
    <w:rsid w:val="008C61DD"/>
    <w:rsid w:val="008C6317"/>
    <w:rsid w:val="008C65A7"/>
    <w:rsid w:val="008C6643"/>
    <w:rsid w:val="008C67A4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D00BE"/>
    <w:rsid w:val="008D034D"/>
    <w:rsid w:val="008D07DB"/>
    <w:rsid w:val="008D08C3"/>
    <w:rsid w:val="008D0939"/>
    <w:rsid w:val="008D097F"/>
    <w:rsid w:val="008D0B1A"/>
    <w:rsid w:val="008D0BDF"/>
    <w:rsid w:val="008D0D11"/>
    <w:rsid w:val="008D0D6C"/>
    <w:rsid w:val="008D0F2F"/>
    <w:rsid w:val="008D104F"/>
    <w:rsid w:val="008D11F6"/>
    <w:rsid w:val="008D1237"/>
    <w:rsid w:val="008D13A2"/>
    <w:rsid w:val="008D13C8"/>
    <w:rsid w:val="008D1583"/>
    <w:rsid w:val="008D1D7D"/>
    <w:rsid w:val="008D1FBC"/>
    <w:rsid w:val="008D1FD6"/>
    <w:rsid w:val="008D2015"/>
    <w:rsid w:val="008D2287"/>
    <w:rsid w:val="008D22B2"/>
    <w:rsid w:val="008D23BA"/>
    <w:rsid w:val="008D2687"/>
    <w:rsid w:val="008D2927"/>
    <w:rsid w:val="008D2CEF"/>
    <w:rsid w:val="008D2E4D"/>
    <w:rsid w:val="008D2F12"/>
    <w:rsid w:val="008D3080"/>
    <w:rsid w:val="008D30EA"/>
    <w:rsid w:val="008D373C"/>
    <w:rsid w:val="008D37E5"/>
    <w:rsid w:val="008D3848"/>
    <w:rsid w:val="008D3956"/>
    <w:rsid w:val="008D3A0E"/>
    <w:rsid w:val="008D3FE2"/>
    <w:rsid w:val="008D4275"/>
    <w:rsid w:val="008D42A1"/>
    <w:rsid w:val="008D43C9"/>
    <w:rsid w:val="008D459F"/>
    <w:rsid w:val="008D4604"/>
    <w:rsid w:val="008D4832"/>
    <w:rsid w:val="008D494A"/>
    <w:rsid w:val="008D4DD7"/>
    <w:rsid w:val="008D56B2"/>
    <w:rsid w:val="008D58FC"/>
    <w:rsid w:val="008D5CE7"/>
    <w:rsid w:val="008D5D6A"/>
    <w:rsid w:val="008D5E24"/>
    <w:rsid w:val="008D5E33"/>
    <w:rsid w:val="008D5E68"/>
    <w:rsid w:val="008D609A"/>
    <w:rsid w:val="008D60B2"/>
    <w:rsid w:val="008D634E"/>
    <w:rsid w:val="008D6378"/>
    <w:rsid w:val="008D6899"/>
    <w:rsid w:val="008D69A5"/>
    <w:rsid w:val="008D6ADE"/>
    <w:rsid w:val="008D6B5A"/>
    <w:rsid w:val="008D6C39"/>
    <w:rsid w:val="008D6CC6"/>
    <w:rsid w:val="008D6D8C"/>
    <w:rsid w:val="008D6DCB"/>
    <w:rsid w:val="008D6EAB"/>
    <w:rsid w:val="008D6F4A"/>
    <w:rsid w:val="008D70CF"/>
    <w:rsid w:val="008D72F5"/>
    <w:rsid w:val="008D767F"/>
    <w:rsid w:val="008D774E"/>
    <w:rsid w:val="008D78A7"/>
    <w:rsid w:val="008D7B35"/>
    <w:rsid w:val="008D7BDC"/>
    <w:rsid w:val="008D7C28"/>
    <w:rsid w:val="008D7CCE"/>
    <w:rsid w:val="008D7DCF"/>
    <w:rsid w:val="008D7E9C"/>
    <w:rsid w:val="008E02CD"/>
    <w:rsid w:val="008E076D"/>
    <w:rsid w:val="008E09BF"/>
    <w:rsid w:val="008E0ABD"/>
    <w:rsid w:val="008E0BB3"/>
    <w:rsid w:val="008E0E58"/>
    <w:rsid w:val="008E0FBD"/>
    <w:rsid w:val="008E10FB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312"/>
    <w:rsid w:val="008E348D"/>
    <w:rsid w:val="008E3815"/>
    <w:rsid w:val="008E3D24"/>
    <w:rsid w:val="008E3E2D"/>
    <w:rsid w:val="008E429F"/>
    <w:rsid w:val="008E435C"/>
    <w:rsid w:val="008E4543"/>
    <w:rsid w:val="008E4A45"/>
    <w:rsid w:val="008E4B10"/>
    <w:rsid w:val="008E4B33"/>
    <w:rsid w:val="008E4CE2"/>
    <w:rsid w:val="008E4CFE"/>
    <w:rsid w:val="008E4D88"/>
    <w:rsid w:val="008E4E2F"/>
    <w:rsid w:val="008E4F5E"/>
    <w:rsid w:val="008E502C"/>
    <w:rsid w:val="008E5063"/>
    <w:rsid w:val="008E506C"/>
    <w:rsid w:val="008E5159"/>
    <w:rsid w:val="008E51BB"/>
    <w:rsid w:val="008E5481"/>
    <w:rsid w:val="008E58E2"/>
    <w:rsid w:val="008E5957"/>
    <w:rsid w:val="008E5ECF"/>
    <w:rsid w:val="008E613B"/>
    <w:rsid w:val="008E6196"/>
    <w:rsid w:val="008E6395"/>
    <w:rsid w:val="008E63F1"/>
    <w:rsid w:val="008E6552"/>
    <w:rsid w:val="008E6619"/>
    <w:rsid w:val="008E66CD"/>
    <w:rsid w:val="008E67EF"/>
    <w:rsid w:val="008E6AD0"/>
    <w:rsid w:val="008E6F1B"/>
    <w:rsid w:val="008E6FD1"/>
    <w:rsid w:val="008E718F"/>
    <w:rsid w:val="008E74F2"/>
    <w:rsid w:val="008E7978"/>
    <w:rsid w:val="008E7E68"/>
    <w:rsid w:val="008E7F6A"/>
    <w:rsid w:val="008F012E"/>
    <w:rsid w:val="008F06B6"/>
    <w:rsid w:val="008F0761"/>
    <w:rsid w:val="008F0A86"/>
    <w:rsid w:val="008F0AF6"/>
    <w:rsid w:val="008F0AFF"/>
    <w:rsid w:val="008F0D71"/>
    <w:rsid w:val="008F0F26"/>
    <w:rsid w:val="008F1333"/>
    <w:rsid w:val="008F13EF"/>
    <w:rsid w:val="008F1532"/>
    <w:rsid w:val="008F1550"/>
    <w:rsid w:val="008F17F3"/>
    <w:rsid w:val="008F1A5D"/>
    <w:rsid w:val="008F1B23"/>
    <w:rsid w:val="008F1B9A"/>
    <w:rsid w:val="008F1C32"/>
    <w:rsid w:val="008F1C51"/>
    <w:rsid w:val="008F20C7"/>
    <w:rsid w:val="008F236F"/>
    <w:rsid w:val="008F25C6"/>
    <w:rsid w:val="008F2943"/>
    <w:rsid w:val="008F29E9"/>
    <w:rsid w:val="008F2B5F"/>
    <w:rsid w:val="008F3030"/>
    <w:rsid w:val="008F31B5"/>
    <w:rsid w:val="008F3444"/>
    <w:rsid w:val="008F363C"/>
    <w:rsid w:val="008F38EF"/>
    <w:rsid w:val="008F3B7E"/>
    <w:rsid w:val="008F3BCC"/>
    <w:rsid w:val="008F3C53"/>
    <w:rsid w:val="008F3D56"/>
    <w:rsid w:val="008F4083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97"/>
    <w:rsid w:val="008F4AD6"/>
    <w:rsid w:val="008F4D95"/>
    <w:rsid w:val="008F50E0"/>
    <w:rsid w:val="008F52CE"/>
    <w:rsid w:val="008F53FC"/>
    <w:rsid w:val="008F5C02"/>
    <w:rsid w:val="008F5CC4"/>
    <w:rsid w:val="008F601C"/>
    <w:rsid w:val="008F624E"/>
    <w:rsid w:val="008F67C9"/>
    <w:rsid w:val="008F698C"/>
    <w:rsid w:val="008F6A6D"/>
    <w:rsid w:val="008F6BBF"/>
    <w:rsid w:val="008F6C90"/>
    <w:rsid w:val="008F6CC5"/>
    <w:rsid w:val="008F6E13"/>
    <w:rsid w:val="008F6F31"/>
    <w:rsid w:val="008F6FFB"/>
    <w:rsid w:val="008F70B4"/>
    <w:rsid w:val="008F758D"/>
    <w:rsid w:val="008F780F"/>
    <w:rsid w:val="008F79C7"/>
    <w:rsid w:val="008F7EBF"/>
    <w:rsid w:val="008F7EE4"/>
    <w:rsid w:val="008F7EFA"/>
    <w:rsid w:val="00900044"/>
    <w:rsid w:val="0090020A"/>
    <w:rsid w:val="00900335"/>
    <w:rsid w:val="00900653"/>
    <w:rsid w:val="00900766"/>
    <w:rsid w:val="00900E94"/>
    <w:rsid w:val="00900FA0"/>
    <w:rsid w:val="0090102E"/>
    <w:rsid w:val="0090112F"/>
    <w:rsid w:val="00901279"/>
    <w:rsid w:val="00901374"/>
    <w:rsid w:val="009018C9"/>
    <w:rsid w:val="00901E36"/>
    <w:rsid w:val="0090266B"/>
    <w:rsid w:val="00902B08"/>
    <w:rsid w:val="00902D35"/>
    <w:rsid w:val="00902D9B"/>
    <w:rsid w:val="00903048"/>
    <w:rsid w:val="009030C0"/>
    <w:rsid w:val="00903146"/>
    <w:rsid w:val="0090348B"/>
    <w:rsid w:val="009035D9"/>
    <w:rsid w:val="00903870"/>
    <w:rsid w:val="0090387B"/>
    <w:rsid w:val="0090394A"/>
    <w:rsid w:val="00903962"/>
    <w:rsid w:val="00903B65"/>
    <w:rsid w:val="00903E0C"/>
    <w:rsid w:val="00903E4F"/>
    <w:rsid w:val="00903F3D"/>
    <w:rsid w:val="009042D3"/>
    <w:rsid w:val="0090432C"/>
    <w:rsid w:val="00904648"/>
    <w:rsid w:val="00904843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36"/>
    <w:rsid w:val="00905FA3"/>
    <w:rsid w:val="00906694"/>
    <w:rsid w:val="0090674D"/>
    <w:rsid w:val="00906829"/>
    <w:rsid w:val="0090687F"/>
    <w:rsid w:val="00906CB3"/>
    <w:rsid w:val="00906F49"/>
    <w:rsid w:val="00906F9E"/>
    <w:rsid w:val="0090703B"/>
    <w:rsid w:val="009070A8"/>
    <w:rsid w:val="009073D9"/>
    <w:rsid w:val="00907457"/>
    <w:rsid w:val="0090754A"/>
    <w:rsid w:val="00907F55"/>
    <w:rsid w:val="0091038C"/>
    <w:rsid w:val="0091049D"/>
    <w:rsid w:val="009104D4"/>
    <w:rsid w:val="009105B4"/>
    <w:rsid w:val="00910702"/>
    <w:rsid w:val="00910B68"/>
    <w:rsid w:val="00910F90"/>
    <w:rsid w:val="009110E9"/>
    <w:rsid w:val="0091117E"/>
    <w:rsid w:val="009113B4"/>
    <w:rsid w:val="00911562"/>
    <w:rsid w:val="00911863"/>
    <w:rsid w:val="00911A63"/>
    <w:rsid w:val="00911B37"/>
    <w:rsid w:val="00911C6C"/>
    <w:rsid w:val="00911DAC"/>
    <w:rsid w:val="00911F1C"/>
    <w:rsid w:val="00911F2C"/>
    <w:rsid w:val="009121AA"/>
    <w:rsid w:val="00912320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823"/>
    <w:rsid w:val="00913894"/>
    <w:rsid w:val="0091396B"/>
    <w:rsid w:val="00913BE2"/>
    <w:rsid w:val="0091408C"/>
    <w:rsid w:val="009140C8"/>
    <w:rsid w:val="009147D3"/>
    <w:rsid w:val="00914823"/>
    <w:rsid w:val="00914C79"/>
    <w:rsid w:val="00914FC8"/>
    <w:rsid w:val="00915034"/>
    <w:rsid w:val="0091526A"/>
    <w:rsid w:val="0091529D"/>
    <w:rsid w:val="009154DA"/>
    <w:rsid w:val="009155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C01"/>
    <w:rsid w:val="00916DEC"/>
    <w:rsid w:val="00917276"/>
    <w:rsid w:val="0091760F"/>
    <w:rsid w:val="009176AD"/>
    <w:rsid w:val="009176E3"/>
    <w:rsid w:val="00917B1E"/>
    <w:rsid w:val="00917B2D"/>
    <w:rsid w:val="00917BA9"/>
    <w:rsid w:val="009201B7"/>
    <w:rsid w:val="009201F6"/>
    <w:rsid w:val="00920218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CEB"/>
    <w:rsid w:val="00921E29"/>
    <w:rsid w:val="00921EED"/>
    <w:rsid w:val="0092206D"/>
    <w:rsid w:val="0092216D"/>
    <w:rsid w:val="009223B7"/>
    <w:rsid w:val="009223E1"/>
    <w:rsid w:val="00922771"/>
    <w:rsid w:val="009228E0"/>
    <w:rsid w:val="0092297F"/>
    <w:rsid w:val="009229B1"/>
    <w:rsid w:val="00922B75"/>
    <w:rsid w:val="00922BD3"/>
    <w:rsid w:val="00923176"/>
    <w:rsid w:val="00923183"/>
    <w:rsid w:val="009231B4"/>
    <w:rsid w:val="0092328B"/>
    <w:rsid w:val="00923879"/>
    <w:rsid w:val="00923EF6"/>
    <w:rsid w:val="00923FBA"/>
    <w:rsid w:val="00924969"/>
    <w:rsid w:val="00924A46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5D6F"/>
    <w:rsid w:val="009264FF"/>
    <w:rsid w:val="009265B8"/>
    <w:rsid w:val="00926768"/>
    <w:rsid w:val="00927376"/>
    <w:rsid w:val="00927909"/>
    <w:rsid w:val="00927B12"/>
    <w:rsid w:val="00927CBB"/>
    <w:rsid w:val="00927D42"/>
    <w:rsid w:val="0093001A"/>
    <w:rsid w:val="00930055"/>
    <w:rsid w:val="009301DE"/>
    <w:rsid w:val="009301E2"/>
    <w:rsid w:val="00930298"/>
    <w:rsid w:val="009305FD"/>
    <w:rsid w:val="009306DC"/>
    <w:rsid w:val="00930A1B"/>
    <w:rsid w:val="00930BE7"/>
    <w:rsid w:val="00930CF1"/>
    <w:rsid w:val="009311E1"/>
    <w:rsid w:val="009314AE"/>
    <w:rsid w:val="009316A5"/>
    <w:rsid w:val="00931CB1"/>
    <w:rsid w:val="00931F5E"/>
    <w:rsid w:val="00931FA3"/>
    <w:rsid w:val="009321CE"/>
    <w:rsid w:val="00932440"/>
    <w:rsid w:val="0093277B"/>
    <w:rsid w:val="0093282C"/>
    <w:rsid w:val="00932BFC"/>
    <w:rsid w:val="00932C00"/>
    <w:rsid w:val="00932D9F"/>
    <w:rsid w:val="00932F2A"/>
    <w:rsid w:val="00932FF1"/>
    <w:rsid w:val="0093332E"/>
    <w:rsid w:val="009334EB"/>
    <w:rsid w:val="00933864"/>
    <w:rsid w:val="00933DDD"/>
    <w:rsid w:val="0093432D"/>
    <w:rsid w:val="0093435D"/>
    <w:rsid w:val="0093445B"/>
    <w:rsid w:val="0093459A"/>
    <w:rsid w:val="0093488C"/>
    <w:rsid w:val="00934F74"/>
    <w:rsid w:val="0093546B"/>
    <w:rsid w:val="00935716"/>
    <w:rsid w:val="00935A16"/>
    <w:rsid w:val="00935BA7"/>
    <w:rsid w:val="00935BD6"/>
    <w:rsid w:val="00935D1B"/>
    <w:rsid w:val="00935E25"/>
    <w:rsid w:val="009361CE"/>
    <w:rsid w:val="0093670F"/>
    <w:rsid w:val="00936783"/>
    <w:rsid w:val="009367F6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C33"/>
    <w:rsid w:val="009411EB"/>
    <w:rsid w:val="00941240"/>
    <w:rsid w:val="00941267"/>
    <w:rsid w:val="00941375"/>
    <w:rsid w:val="0094139A"/>
    <w:rsid w:val="009413F0"/>
    <w:rsid w:val="009414B7"/>
    <w:rsid w:val="009416AE"/>
    <w:rsid w:val="00941978"/>
    <w:rsid w:val="00941C81"/>
    <w:rsid w:val="00941F21"/>
    <w:rsid w:val="009420D3"/>
    <w:rsid w:val="00942196"/>
    <w:rsid w:val="00942303"/>
    <w:rsid w:val="00942557"/>
    <w:rsid w:val="00942565"/>
    <w:rsid w:val="009427D8"/>
    <w:rsid w:val="00942924"/>
    <w:rsid w:val="00942926"/>
    <w:rsid w:val="00942989"/>
    <w:rsid w:val="009429A7"/>
    <w:rsid w:val="00942AB6"/>
    <w:rsid w:val="00942D1A"/>
    <w:rsid w:val="00942DEB"/>
    <w:rsid w:val="00942E69"/>
    <w:rsid w:val="00942F0B"/>
    <w:rsid w:val="009430B3"/>
    <w:rsid w:val="0094311C"/>
    <w:rsid w:val="009431F6"/>
    <w:rsid w:val="009437A2"/>
    <w:rsid w:val="00943871"/>
    <w:rsid w:val="00943BA7"/>
    <w:rsid w:val="0094414D"/>
    <w:rsid w:val="009442F1"/>
    <w:rsid w:val="009443C8"/>
    <w:rsid w:val="00944507"/>
    <w:rsid w:val="009447E8"/>
    <w:rsid w:val="009447FE"/>
    <w:rsid w:val="0094491D"/>
    <w:rsid w:val="009449D2"/>
    <w:rsid w:val="00944AEC"/>
    <w:rsid w:val="009450FC"/>
    <w:rsid w:val="00945117"/>
    <w:rsid w:val="0094537A"/>
    <w:rsid w:val="0094550C"/>
    <w:rsid w:val="00945597"/>
    <w:rsid w:val="009455B5"/>
    <w:rsid w:val="009455B6"/>
    <w:rsid w:val="00945717"/>
    <w:rsid w:val="009458E3"/>
    <w:rsid w:val="0094595B"/>
    <w:rsid w:val="00945A06"/>
    <w:rsid w:val="00945FBB"/>
    <w:rsid w:val="009463F8"/>
    <w:rsid w:val="009469EF"/>
    <w:rsid w:val="00946BDC"/>
    <w:rsid w:val="00946C22"/>
    <w:rsid w:val="00946D9C"/>
    <w:rsid w:val="009470C1"/>
    <w:rsid w:val="009471F7"/>
    <w:rsid w:val="00947247"/>
    <w:rsid w:val="009473C4"/>
    <w:rsid w:val="009474EE"/>
    <w:rsid w:val="00947614"/>
    <w:rsid w:val="0094780C"/>
    <w:rsid w:val="0094790B"/>
    <w:rsid w:val="0095032E"/>
    <w:rsid w:val="009503E4"/>
    <w:rsid w:val="00950721"/>
    <w:rsid w:val="0095091D"/>
    <w:rsid w:val="00950D4B"/>
    <w:rsid w:val="00950DE9"/>
    <w:rsid w:val="00950E60"/>
    <w:rsid w:val="00950EC7"/>
    <w:rsid w:val="0095105D"/>
    <w:rsid w:val="009510C6"/>
    <w:rsid w:val="009512F7"/>
    <w:rsid w:val="0095167E"/>
    <w:rsid w:val="009516E9"/>
    <w:rsid w:val="009516F1"/>
    <w:rsid w:val="009517CD"/>
    <w:rsid w:val="009518B8"/>
    <w:rsid w:val="00951BFB"/>
    <w:rsid w:val="00951E2D"/>
    <w:rsid w:val="00952160"/>
    <w:rsid w:val="00952634"/>
    <w:rsid w:val="00952A27"/>
    <w:rsid w:val="0095303D"/>
    <w:rsid w:val="00953094"/>
    <w:rsid w:val="0095317C"/>
    <w:rsid w:val="0095317E"/>
    <w:rsid w:val="009538DD"/>
    <w:rsid w:val="009538DE"/>
    <w:rsid w:val="00953C45"/>
    <w:rsid w:val="00953D2E"/>
    <w:rsid w:val="00953D43"/>
    <w:rsid w:val="00953F41"/>
    <w:rsid w:val="00954441"/>
    <w:rsid w:val="0095462C"/>
    <w:rsid w:val="009546CA"/>
    <w:rsid w:val="0095484A"/>
    <w:rsid w:val="009549A7"/>
    <w:rsid w:val="00954ADA"/>
    <w:rsid w:val="00954B2C"/>
    <w:rsid w:val="00954B82"/>
    <w:rsid w:val="00954D16"/>
    <w:rsid w:val="00954DFC"/>
    <w:rsid w:val="00955237"/>
    <w:rsid w:val="0095541C"/>
    <w:rsid w:val="00955555"/>
    <w:rsid w:val="0095576F"/>
    <w:rsid w:val="0095581E"/>
    <w:rsid w:val="0095596E"/>
    <w:rsid w:val="009559C6"/>
    <w:rsid w:val="009559F9"/>
    <w:rsid w:val="00955B7A"/>
    <w:rsid w:val="00955D99"/>
    <w:rsid w:val="00955FCE"/>
    <w:rsid w:val="009562BF"/>
    <w:rsid w:val="00956326"/>
    <w:rsid w:val="00956668"/>
    <w:rsid w:val="00956710"/>
    <w:rsid w:val="0095682B"/>
    <w:rsid w:val="009568CD"/>
    <w:rsid w:val="00956BA8"/>
    <w:rsid w:val="00956E03"/>
    <w:rsid w:val="009570C3"/>
    <w:rsid w:val="009572C2"/>
    <w:rsid w:val="00957555"/>
    <w:rsid w:val="00957782"/>
    <w:rsid w:val="0095789A"/>
    <w:rsid w:val="00957C8F"/>
    <w:rsid w:val="00957C96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0EC1"/>
    <w:rsid w:val="00960F2C"/>
    <w:rsid w:val="0096103B"/>
    <w:rsid w:val="00961164"/>
    <w:rsid w:val="00961582"/>
    <w:rsid w:val="0096160D"/>
    <w:rsid w:val="009617A4"/>
    <w:rsid w:val="00961968"/>
    <w:rsid w:val="00962079"/>
    <w:rsid w:val="0096278D"/>
    <w:rsid w:val="0096280C"/>
    <w:rsid w:val="0096288D"/>
    <w:rsid w:val="009629BA"/>
    <w:rsid w:val="00962E39"/>
    <w:rsid w:val="00962F82"/>
    <w:rsid w:val="009633D1"/>
    <w:rsid w:val="0096346E"/>
    <w:rsid w:val="0096352E"/>
    <w:rsid w:val="0096360B"/>
    <w:rsid w:val="00963DF3"/>
    <w:rsid w:val="00963ECA"/>
    <w:rsid w:val="00963FB0"/>
    <w:rsid w:val="009641FB"/>
    <w:rsid w:val="00964423"/>
    <w:rsid w:val="00964485"/>
    <w:rsid w:val="0096450A"/>
    <w:rsid w:val="009647BB"/>
    <w:rsid w:val="00964A7D"/>
    <w:rsid w:val="00964CF7"/>
    <w:rsid w:val="00964E62"/>
    <w:rsid w:val="009650CF"/>
    <w:rsid w:val="009657B3"/>
    <w:rsid w:val="009659CE"/>
    <w:rsid w:val="00965AD0"/>
    <w:rsid w:val="00965BBC"/>
    <w:rsid w:val="00965C59"/>
    <w:rsid w:val="00965F76"/>
    <w:rsid w:val="0096623C"/>
    <w:rsid w:val="00966847"/>
    <w:rsid w:val="00966B96"/>
    <w:rsid w:val="00966BE3"/>
    <w:rsid w:val="00966ED3"/>
    <w:rsid w:val="00967183"/>
    <w:rsid w:val="0096756B"/>
    <w:rsid w:val="00967689"/>
    <w:rsid w:val="0096771B"/>
    <w:rsid w:val="00967A09"/>
    <w:rsid w:val="00967A39"/>
    <w:rsid w:val="00967D30"/>
    <w:rsid w:val="00967E40"/>
    <w:rsid w:val="00967F50"/>
    <w:rsid w:val="00967FDA"/>
    <w:rsid w:val="00970263"/>
    <w:rsid w:val="009702B3"/>
    <w:rsid w:val="009702C8"/>
    <w:rsid w:val="00970571"/>
    <w:rsid w:val="00970638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665"/>
    <w:rsid w:val="0097275A"/>
    <w:rsid w:val="009727C1"/>
    <w:rsid w:val="00973662"/>
    <w:rsid w:val="00973B07"/>
    <w:rsid w:val="00973BC2"/>
    <w:rsid w:val="00973D82"/>
    <w:rsid w:val="00973E21"/>
    <w:rsid w:val="0097406E"/>
    <w:rsid w:val="009741BB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6DB"/>
    <w:rsid w:val="0097594F"/>
    <w:rsid w:val="00975A56"/>
    <w:rsid w:val="00975BDD"/>
    <w:rsid w:val="00975FCF"/>
    <w:rsid w:val="0097619E"/>
    <w:rsid w:val="009761C7"/>
    <w:rsid w:val="0097635C"/>
    <w:rsid w:val="009763CA"/>
    <w:rsid w:val="0097662B"/>
    <w:rsid w:val="0097670B"/>
    <w:rsid w:val="009769C9"/>
    <w:rsid w:val="00976A8C"/>
    <w:rsid w:val="00976C85"/>
    <w:rsid w:val="00976CF8"/>
    <w:rsid w:val="00976F5B"/>
    <w:rsid w:val="009770ED"/>
    <w:rsid w:val="009772C7"/>
    <w:rsid w:val="009777FC"/>
    <w:rsid w:val="00977DE9"/>
    <w:rsid w:val="0098010D"/>
    <w:rsid w:val="0098018B"/>
    <w:rsid w:val="0098089F"/>
    <w:rsid w:val="0098093B"/>
    <w:rsid w:val="00980C0F"/>
    <w:rsid w:val="00981427"/>
    <w:rsid w:val="00981578"/>
    <w:rsid w:val="00981624"/>
    <w:rsid w:val="00981C9B"/>
    <w:rsid w:val="0098205D"/>
    <w:rsid w:val="00982094"/>
    <w:rsid w:val="0098213F"/>
    <w:rsid w:val="00982A28"/>
    <w:rsid w:val="00982F1E"/>
    <w:rsid w:val="00982F56"/>
    <w:rsid w:val="00983441"/>
    <w:rsid w:val="009834A4"/>
    <w:rsid w:val="00983783"/>
    <w:rsid w:val="0098398D"/>
    <w:rsid w:val="00983A1E"/>
    <w:rsid w:val="00983C03"/>
    <w:rsid w:val="009840FA"/>
    <w:rsid w:val="00984200"/>
    <w:rsid w:val="00984315"/>
    <w:rsid w:val="00984637"/>
    <w:rsid w:val="009846F3"/>
    <w:rsid w:val="00984D7C"/>
    <w:rsid w:val="00984EAF"/>
    <w:rsid w:val="00984F32"/>
    <w:rsid w:val="00984FCB"/>
    <w:rsid w:val="00985301"/>
    <w:rsid w:val="00985544"/>
    <w:rsid w:val="0098568C"/>
    <w:rsid w:val="009858BF"/>
    <w:rsid w:val="009859BF"/>
    <w:rsid w:val="00985BB0"/>
    <w:rsid w:val="00985EC7"/>
    <w:rsid w:val="00986096"/>
    <w:rsid w:val="0098614C"/>
    <w:rsid w:val="00986340"/>
    <w:rsid w:val="00986760"/>
    <w:rsid w:val="009867B4"/>
    <w:rsid w:val="00987107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0D49"/>
    <w:rsid w:val="00990DED"/>
    <w:rsid w:val="00990FF3"/>
    <w:rsid w:val="009910C0"/>
    <w:rsid w:val="009912E4"/>
    <w:rsid w:val="00991395"/>
    <w:rsid w:val="009913D6"/>
    <w:rsid w:val="0099147A"/>
    <w:rsid w:val="009916AE"/>
    <w:rsid w:val="0099181E"/>
    <w:rsid w:val="0099192E"/>
    <w:rsid w:val="009919F4"/>
    <w:rsid w:val="00991AF3"/>
    <w:rsid w:val="00991D79"/>
    <w:rsid w:val="00992018"/>
    <w:rsid w:val="00992056"/>
    <w:rsid w:val="009920CB"/>
    <w:rsid w:val="00992485"/>
    <w:rsid w:val="009926AB"/>
    <w:rsid w:val="00992ABC"/>
    <w:rsid w:val="00992F6B"/>
    <w:rsid w:val="009931BA"/>
    <w:rsid w:val="00993478"/>
    <w:rsid w:val="009935C9"/>
    <w:rsid w:val="00993ACA"/>
    <w:rsid w:val="00993C50"/>
    <w:rsid w:val="0099423A"/>
    <w:rsid w:val="009942B8"/>
    <w:rsid w:val="009942CD"/>
    <w:rsid w:val="009944E8"/>
    <w:rsid w:val="0099450E"/>
    <w:rsid w:val="0099469B"/>
    <w:rsid w:val="00994814"/>
    <w:rsid w:val="0099494C"/>
    <w:rsid w:val="00994B92"/>
    <w:rsid w:val="00994B94"/>
    <w:rsid w:val="00994C99"/>
    <w:rsid w:val="00994CD2"/>
    <w:rsid w:val="00994D08"/>
    <w:rsid w:val="0099524C"/>
    <w:rsid w:val="009954CE"/>
    <w:rsid w:val="009956DD"/>
    <w:rsid w:val="0099580F"/>
    <w:rsid w:val="009958E2"/>
    <w:rsid w:val="00995A1B"/>
    <w:rsid w:val="00995E43"/>
    <w:rsid w:val="00995E4E"/>
    <w:rsid w:val="00995FDF"/>
    <w:rsid w:val="00996216"/>
    <w:rsid w:val="009962E1"/>
    <w:rsid w:val="009963BD"/>
    <w:rsid w:val="0099647C"/>
    <w:rsid w:val="009964D7"/>
    <w:rsid w:val="00996A01"/>
    <w:rsid w:val="00996F01"/>
    <w:rsid w:val="00996FDF"/>
    <w:rsid w:val="00996FED"/>
    <w:rsid w:val="009970E3"/>
    <w:rsid w:val="00997828"/>
    <w:rsid w:val="00997B6B"/>
    <w:rsid w:val="00997CA8"/>
    <w:rsid w:val="00997F8A"/>
    <w:rsid w:val="009A03E4"/>
    <w:rsid w:val="009A05B6"/>
    <w:rsid w:val="009A067B"/>
    <w:rsid w:val="009A0C36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EDB"/>
    <w:rsid w:val="009A1F49"/>
    <w:rsid w:val="009A1FB8"/>
    <w:rsid w:val="009A2292"/>
    <w:rsid w:val="009A2507"/>
    <w:rsid w:val="009A266C"/>
    <w:rsid w:val="009A2751"/>
    <w:rsid w:val="009A28BE"/>
    <w:rsid w:val="009A2DCE"/>
    <w:rsid w:val="009A2F55"/>
    <w:rsid w:val="009A33CD"/>
    <w:rsid w:val="009A369D"/>
    <w:rsid w:val="009A3CC6"/>
    <w:rsid w:val="009A3D0C"/>
    <w:rsid w:val="009A3D1C"/>
    <w:rsid w:val="009A413D"/>
    <w:rsid w:val="009A44D8"/>
    <w:rsid w:val="009A458B"/>
    <w:rsid w:val="009A4B75"/>
    <w:rsid w:val="009A4CE0"/>
    <w:rsid w:val="009A4CE2"/>
    <w:rsid w:val="009A532E"/>
    <w:rsid w:val="009A562E"/>
    <w:rsid w:val="009A5B02"/>
    <w:rsid w:val="009A5BF4"/>
    <w:rsid w:val="009A5DBA"/>
    <w:rsid w:val="009A5DE4"/>
    <w:rsid w:val="009A5DFE"/>
    <w:rsid w:val="009A5EE7"/>
    <w:rsid w:val="009A5EEC"/>
    <w:rsid w:val="009A6AFB"/>
    <w:rsid w:val="009A6D82"/>
    <w:rsid w:val="009A6FA5"/>
    <w:rsid w:val="009A70E1"/>
    <w:rsid w:val="009A71DF"/>
    <w:rsid w:val="009A7804"/>
    <w:rsid w:val="009A7973"/>
    <w:rsid w:val="009A7A17"/>
    <w:rsid w:val="009A7F5A"/>
    <w:rsid w:val="009B01E8"/>
    <w:rsid w:val="009B047B"/>
    <w:rsid w:val="009B070A"/>
    <w:rsid w:val="009B0CE3"/>
    <w:rsid w:val="009B1072"/>
    <w:rsid w:val="009B1282"/>
    <w:rsid w:val="009B157F"/>
    <w:rsid w:val="009B17E6"/>
    <w:rsid w:val="009B1AD3"/>
    <w:rsid w:val="009B1C24"/>
    <w:rsid w:val="009B1D66"/>
    <w:rsid w:val="009B1DBC"/>
    <w:rsid w:val="009B1E1B"/>
    <w:rsid w:val="009B2169"/>
    <w:rsid w:val="009B288A"/>
    <w:rsid w:val="009B28FC"/>
    <w:rsid w:val="009B2A75"/>
    <w:rsid w:val="009B3107"/>
    <w:rsid w:val="009B3313"/>
    <w:rsid w:val="009B33C5"/>
    <w:rsid w:val="009B376D"/>
    <w:rsid w:val="009B395F"/>
    <w:rsid w:val="009B3D7B"/>
    <w:rsid w:val="009B3E29"/>
    <w:rsid w:val="009B4023"/>
    <w:rsid w:val="009B42AE"/>
    <w:rsid w:val="009B469C"/>
    <w:rsid w:val="009B4787"/>
    <w:rsid w:val="009B4788"/>
    <w:rsid w:val="009B4B59"/>
    <w:rsid w:val="009B4C04"/>
    <w:rsid w:val="009B4C4B"/>
    <w:rsid w:val="009B4CB6"/>
    <w:rsid w:val="009B4DA9"/>
    <w:rsid w:val="009B51E7"/>
    <w:rsid w:val="009B5204"/>
    <w:rsid w:val="009B5283"/>
    <w:rsid w:val="009B5295"/>
    <w:rsid w:val="009B5925"/>
    <w:rsid w:val="009B5A27"/>
    <w:rsid w:val="009B5C0E"/>
    <w:rsid w:val="009B5C8F"/>
    <w:rsid w:val="009B5DB9"/>
    <w:rsid w:val="009B5E3D"/>
    <w:rsid w:val="009B5EB9"/>
    <w:rsid w:val="009B602A"/>
    <w:rsid w:val="009B6192"/>
    <w:rsid w:val="009B61FC"/>
    <w:rsid w:val="009B6F7E"/>
    <w:rsid w:val="009B70CA"/>
    <w:rsid w:val="009B75C3"/>
    <w:rsid w:val="009B767E"/>
    <w:rsid w:val="009B7983"/>
    <w:rsid w:val="009B7E3E"/>
    <w:rsid w:val="009C0077"/>
    <w:rsid w:val="009C04B2"/>
    <w:rsid w:val="009C05AD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C78"/>
    <w:rsid w:val="009C1E0E"/>
    <w:rsid w:val="009C1FBD"/>
    <w:rsid w:val="009C2021"/>
    <w:rsid w:val="009C21BA"/>
    <w:rsid w:val="009C23EB"/>
    <w:rsid w:val="009C2487"/>
    <w:rsid w:val="009C2793"/>
    <w:rsid w:val="009C28E5"/>
    <w:rsid w:val="009C2A58"/>
    <w:rsid w:val="009C2B59"/>
    <w:rsid w:val="009C3353"/>
    <w:rsid w:val="009C3600"/>
    <w:rsid w:val="009C39F5"/>
    <w:rsid w:val="009C3AAB"/>
    <w:rsid w:val="009C3CDD"/>
    <w:rsid w:val="009C3F10"/>
    <w:rsid w:val="009C41AB"/>
    <w:rsid w:val="009C4212"/>
    <w:rsid w:val="009C429D"/>
    <w:rsid w:val="009C42BC"/>
    <w:rsid w:val="009C42EF"/>
    <w:rsid w:val="009C4646"/>
    <w:rsid w:val="009C492D"/>
    <w:rsid w:val="009C4946"/>
    <w:rsid w:val="009C4BFC"/>
    <w:rsid w:val="009C4D5C"/>
    <w:rsid w:val="009C4E85"/>
    <w:rsid w:val="009C4E8E"/>
    <w:rsid w:val="009C4F85"/>
    <w:rsid w:val="009C5242"/>
    <w:rsid w:val="009C52D1"/>
    <w:rsid w:val="009C5478"/>
    <w:rsid w:val="009C5490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56C"/>
    <w:rsid w:val="009C7624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C83"/>
    <w:rsid w:val="009D1CFF"/>
    <w:rsid w:val="009D1E8D"/>
    <w:rsid w:val="009D2152"/>
    <w:rsid w:val="009D2293"/>
    <w:rsid w:val="009D2509"/>
    <w:rsid w:val="009D2511"/>
    <w:rsid w:val="009D286D"/>
    <w:rsid w:val="009D2971"/>
    <w:rsid w:val="009D2976"/>
    <w:rsid w:val="009D2D3B"/>
    <w:rsid w:val="009D2D5C"/>
    <w:rsid w:val="009D2E19"/>
    <w:rsid w:val="009D2E1B"/>
    <w:rsid w:val="009D3369"/>
    <w:rsid w:val="009D3564"/>
    <w:rsid w:val="009D36F1"/>
    <w:rsid w:val="009D36F3"/>
    <w:rsid w:val="009D3AF6"/>
    <w:rsid w:val="009D3B20"/>
    <w:rsid w:val="009D40D1"/>
    <w:rsid w:val="009D40D5"/>
    <w:rsid w:val="009D43FD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4E9"/>
    <w:rsid w:val="009D6600"/>
    <w:rsid w:val="009D66C4"/>
    <w:rsid w:val="009D67CB"/>
    <w:rsid w:val="009D6876"/>
    <w:rsid w:val="009D687B"/>
    <w:rsid w:val="009D6CF6"/>
    <w:rsid w:val="009D6EE0"/>
    <w:rsid w:val="009D6F1A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37"/>
    <w:rsid w:val="009E0E5D"/>
    <w:rsid w:val="009E0E6E"/>
    <w:rsid w:val="009E115E"/>
    <w:rsid w:val="009E1254"/>
    <w:rsid w:val="009E1580"/>
    <w:rsid w:val="009E16DA"/>
    <w:rsid w:val="009E177A"/>
    <w:rsid w:val="009E17A1"/>
    <w:rsid w:val="009E17E4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1BD"/>
    <w:rsid w:val="009E52C8"/>
    <w:rsid w:val="009E5343"/>
    <w:rsid w:val="009E558A"/>
    <w:rsid w:val="009E565E"/>
    <w:rsid w:val="009E58D7"/>
    <w:rsid w:val="009E594F"/>
    <w:rsid w:val="009E5A9E"/>
    <w:rsid w:val="009E6116"/>
    <w:rsid w:val="009E6154"/>
    <w:rsid w:val="009E6162"/>
    <w:rsid w:val="009E6185"/>
    <w:rsid w:val="009E63DE"/>
    <w:rsid w:val="009E64E1"/>
    <w:rsid w:val="009E661A"/>
    <w:rsid w:val="009E6804"/>
    <w:rsid w:val="009E689C"/>
    <w:rsid w:val="009E68A5"/>
    <w:rsid w:val="009E6CF7"/>
    <w:rsid w:val="009E6D31"/>
    <w:rsid w:val="009E6EDC"/>
    <w:rsid w:val="009E74D1"/>
    <w:rsid w:val="009E7E79"/>
    <w:rsid w:val="009F01FF"/>
    <w:rsid w:val="009F0406"/>
    <w:rsid w:val="009F0A82"/>
    <w:rsid w:val="009F0C8E"/>
    <w:rsid w:val="009F1144"/>
    <w:rsid w:val="009F12DF"/>
    <w:rsid w:val="009F16BF"/>
    <w:rsid w:val="009F16EE"/>
    <w:rsid w:val="009F19D4"/>
    <w:rsid w:val="009F1CF4"/>
    <w:rsid w:val="009F1D04"/>
    <w:rsid w:val="009F1D7D"/>
    <w:rsid w:val="009F2041"/>
    <w:rsid w:val="009F211B"/>
    <w:rsid w:val="009F26AF"/>
    <w:rsid w:val="009F26B2"/>
    <w:rsid w:val="009F26F8"/>
    <w:rsid w:val="009F27CF"/>
    <w:rsid w:val="009F282C"/>
    <w:rsid w:val="009F2944"/>
    <w:rsid w:val="009F29C5"/>
    <w:rsid w:val="009F29F1"/>
    <w:rsid w:val="009F2EC9"/>
    <w:rsid w:val="009F3285"/>
    <w:rsid w:val="009F336F"/>
    <w:rsid w:val="009F35A6"/>
    <w:rsid w:val="009F369A"/>
    <w:rsid w:val="009F3991"/>
    <w:rsid w:val="009F39DD"/>
    <w:rsid w:val="009F3A5B"/>
    <w:rsid w:val="009F3B7D"/>
    <w:rsid w:val="009F3DFC"/>
    <w:rsid w:val="009F3E61"/>
    <w:rsid w:val="009F3F70"/>
    <w:rsid w:val="009F3F85"/>
    <w:rsid w:val="009F3FF5"/>
    <w:rsid w:val="009F4481"/>
    <w:rsid w:val="009F44E1"/>
    <w:rsid w:val="009F468B"/>
    <w:rsid w:val="009F47A1"/>
    <w:rsid w:val="009F48F0"/>
    <w:rsid w:val="009F498B"/>
    <w:rsid w:val="009F4D43"/>
    <w:rsid w:val="009F4D8A"/>
    <w:rsid w:val="009F556A"/>
    <w:rsid w:val="009F594F"/>
    <w:rsid w:val="009F59BE"/>
    <w:rsid w:val="009F5FC5"/>
    <w:rsid w:val="009F64C8"/>
    <w:rsid w:val="009F66BD"/>
    <w:rsid w:val="009F6859"/>
    <w:rsid w:val="009F687D"/>
    <w:rsid w:val="009F7605"/>
    <w:rsid w:val="009F764A"/>
    <w:rsid w:val="009F7726"/>
    <w:rsid w:val="009F7C95"/>
    <w:rsid w:val="009F7F63"/>
    <w:rsid w:val="00A004F9"/>
    <w:rsid w:val="00A0073B"/>
    <w:rsid w:val="00A008EA"/>
    <w:rsid w:val="00A00A28"/>
    <w:rsid w:val="00A00D00"/>
    <w:rsid w:val="00A00D78"/>
    <w:rsid w:val="00A011B2"/>
    <w:rsid w:val="00A0132E"/>
    <w:rsid w:val="00A013A9"/>
    <w:rsid w:val="00A01572"/>
    <w:rsid w:val="00A0170B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4EB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4EB6"/>
    <w:rsid w:val="00A05037"/>
    <w:rsid w:val="00A051B0"/>
    <w:rsid w:val="00A05296"/>
    <w:rsid w:val="00A052BB"/>
    <w:rsid w:val="00A056B4"/>
    <w:rsid w:val="00A05724"/>
    <w:rsid w:val="00A05B6A"/>
    <w:rsid w:val="00A05BC9"/>
    <w:rsid w:val="00A05C81"/>
    <w:rsid w:val="00A06127"/>
    <w:rsid w:val="00A062EC"/>
    <w:rsid w:val="00A0638E"/>
    <w:rsid w:val="00A06B56"/>
    <w:rsid w:val="00A06DFA"/>
    <w:rsid w:val="00A072FE"/>
    <w:rsid w:val="00A07638"/>
    <w:rsid w:val="00A079A9"/>
    <w:rsid w:val="00A07A5C"/>
    <w:rsid w:val="00A07B0F"/>
    <w:rsid w:val="00A07BA0"/>
    <w:rsid w:val="00A07C62"/>
    <w:rsid w:val="00A1009A"/>
    <w:rsid w:val="00A1038F"/>
    <w:rsid w:val="00A10451"/>
    <w:rsid w:val="00A104A8"/>
    <w:rsid w:val="00A105F0"/>
    <w:rsid w:val="00A1067B"/>
    <w:rsid w:val="00A108BB"/>
    <w:rsid w:val="00A10AE3"/>
    <w:rsid w:val="00A10B9B"/>
    <w:rsid w:val="00A10C53"/>
    <w:rsid w:val="00A10D4A"/>
    <w:rsid w:val="00A10EBC"/>
    <w:rsid w:val="00A1147F"/>
    <w:rsid w:val="00A1149E"/>
    <w:rsid w:val="00A115A6"/>
    <w:rsid w:val="00A11684"/>
    <w:rsid w:val="00A118DC"/>
    <w:rsid w:val="00A1192D"/>
    <w:rsid w:val="00A11952"/>
    <w:rsid w:val="00A11C8D"/>
    <w:rsid w:val="00A11D65"/>
    <w:rsid w:val="00A11EA4"/>
    <w:rsid w:val="00A12378"/>
    <w:rsid w:val="00A123DE"/>
    <w:rsid w:val="00A12682"/>
    <w:rsid w:val="00A128EB"/>
    <w:rsid w:val="00A13145"/>
    <w:rsid w:val="00A1326A"/>
    <w:rsid w:val="00A13292"/>
    <w:rsid w:val="00A1332A"/>
    <w:rsid w:val="00A133FD"/>
    <w:rsid w:val="00A137FA"/>
    <w:rsid w:val="00A138B7"/>
    <w:rsid w:val="00A139D4"/>
    <w:rsid w:val="00A139FD"/>
    <w:rsid w:val="00A13E24"/>
    <w:rsid w:val="00A13F2C"/>
    <w:rsid w:val="00A14098"/>
    <w:rsid w:val="00A14183"/>
    <w:rsid w:val="00A142DE"/>
    <w:rsid w:val="00A1451E"/>
    <w:rsid w:val="00A14542"/>
    <w:rsid w:val="00A145FB"/>
    <w:rsid w:val="00A147D1"/>
    <w:rsid w:val="00A147E3"/>
    <w:rsid w:val="00A14827"/>
    <w:rsid w:val="00A14A7F"/>
    <w:rsid w:val="00A14BB3"/>
    <w:rsid w:val="00A14BE0"/>
    <w:rsid w:val="00A14BE6"/>
    <w:rsid w:val="00A14FEB"/>
    <w:rsid w:val="00A15013"/>
    <w:rsid w:val="00A1502C"/>
    <w:rsid w:val="00A150B4"/>
    <w:rsid w:val="00A151AE"/>
    <w:rsid w:val="00A1524E"/>
    <w:rsid w:val="00A15872"/>
    <w:rsid w:val="00A15BCC"/>
    <w:rsid w:val="00A15C29"/>
    <w:rsid w:val="00A15D58"/>
    <w:rsid w:val="00A15DEA"/>
    <w:rsid w:val="00A15FE2"/>
    <w:rsid w:val="00A160FE"/>
    <w:rsid w:val="00A1617A"/>
    <w:rsid w:val="00A1619D"/>
    <w:rsid w:val="00A16505"/>
    <w:rsid w:val="00A16527"/>
    <w:rsid w:val="00A16835"/>
    <w:rsid w:val="00A16BBA"/>
    <w:rsid w:val="00A16D1A"/>
    <w:rsid w:val="00A16EB4"/>
    <w:rsid w:val="00A17035"/>
    <w:rsid w:val="00A1731A"/>
    <w:rsid w:val="00A1732B"/>
    <w:rsid w:val="00A173B6"/>
    <w:rsid w:val="00A1775E"/>
    <w:rsid w:val="00A17802"/>
    <w:rsid w:val="00A17C03"/>
    <w:rsid w:val="00A17D6A"/>
    <w:rsid w:val="00A17F4C"/>
    <w:rsid w:val="00A20499"/>
    <w:rsid w:val="00A207A6"/>
    <w:rsid w:val="00A20AB1"/>
    <w:rsid w:val="00A20D93"/>
    <w:rsid w:val="00A20EDC"/>
    <w:rsid w:val="00A2163B"/>
    <w:rsid w:val="00A21696"/>
    <w:rsid w:val="00A2179C"/>
    <w:rsid w:val="00A218B9"/>
    <w:rsid w:val="00A2199B"/>
    <w:rsid w:val="00A21A87"/>
    <w:rsid w:val="00A21BB5"/>
    <w:rsid w:val="00A21FC3"/>
    <w:rsid w:val="00A226E7"/>
    <w:rsid w:val="00A22A86"/>
    <w:rsid w:val="00A22B63"/>
    <w:rsid w:val="00A22C7C"/>
    <w:rsid w:val="00A22EC6"/>
    <w:rsid w:val="00A2320F"/>
    <w:rsid w:val="00A232A2"/>
    <w:rsid w:val="00A2336F"/>
    <w:rsid w:val="00A2368B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752"/>
    <w:rsid w:val="00A24B41"/>
    <w:rsid w:val="00A24BF0"/>
    <w:rsid w:val="00A24FE8"/>
    <w:rsid w:val="00A251AA"/>
    <w:rsid w:val="00A25389"/>
    <w:rsid w:val="00A254C3"/>
    <w:rsid w:val="00A25597"/>
    <w:rsid w:val="00A2572A"/>
    <w:rsid w:val="00A25847"/>
    <w:rsid w:val="00A258D9"/>
    <w:rsid w:val="00A25B80"/>
    <w:rsid w:val="00A25FBD"/>
    <w:rsid w:val="00A263CF"/>
    <w:rsid w:val="00A26507"/>
    <w:rsid w:val="00A266E1"/>
    <w:rsid w:val="00A267B5"/>
    <w:rsid w:val="00A268C3"/>
    <w:rsid w:val="00A269B5"/>
    <w:rsid w:val="00A26A98"/>
    <w:rsid w:val="00A26C44"/>
    <w:rsid w:val="00A26CF3"/>
    <w:rsid w:val="00A27148"/>
    <w:rsid w:val="00A27257"/>
    <w:rsid w:val="00A275EE"/>
    <w:rsid w:val="00A277FC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F81"/>
    <w:rsid w:val="00A31236"/>
    <w:rsid w:val="00A312FB"/>
    <w:rsid w:val="00A317BA"/>
    <w:rsid w:val="00A3196D"/>
    <w:rsid w:val="00A31A2A"/>
    <w:rsid w:val="00A31A34"/>
    <w:rsid w:val="00A31B1A"/>
    <w:rsid w:val="00A31CDA"/>
    <w:rsid w:val="00A31FED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D4A"/>
    <w:rsid w:val="00A33DCF"/>
    <w:rsid w:val="00A33F89"/>
    <w:rsid w:val="00A34090"/>
    <w:rsid w:val="00A3415C"/>
    <w:rsid w:val="00A34172"/>
    <w:rsid w:val="00A342F8"/>
    <w:rsid w:val="00A345BE"/>
    <w:rsid w:val="00A34A05"/>
    <w:rsid w:val="00A34AEE"/>
    <w:rsid w:val="00A34BF2"/>
    <w:rsid w:val="00A34F75"/>
    <w:rsid w:val="00A34FC4"/>
    <w:rsid w:val="00A35241"/>
    <w:rsid w:val="00A354E6"/>
    <w:rsid w:val="00A35582"/>
    <w:rsid w:val="00A35679"/>
    <w:rsid w:val="00A35718"/>
    <w:rsid w:val="00A359B0"/>
    <w:rsid w:val="00A359BD"/>
    <w:rsid w:val="00A35B3B"/>
    <w:rsid w:val="00A35B47"/>
    <w:rsid w:val="00A35BAF"/>
    <w:rsid w:val="00A35C06"/>
    <w:rsid w:val="00A35D0E"/>
    <w:rsid w:val="00A36146"/>
    <w:rsid w:val="00A3626C"/>
    <w:rsid w:val="00A36459"/>
    <w:rsid w:val="00A367CB"/>
    <w:rsid w:val="00A36BE2"/>
    <w:rsid w:val="00A37296"/>
    <w:rsid w:val="00A374B3"/>
    <w:rsid w:val="00A375DB"/>
    <w:rsid w:val="00A37630"/>
    <w:rsid w:val="00A376EC"/>
    <w:rsid w:val="00A37A46"/>
    <w:rsid w:val="00A37B45"/>
    <w:rsid w:val="00A37D5D"/>
    <w:rsid w:val="00A37D99"/>
    <w:rsid w:val="00A37FF1"/>
    <w:rsid w:val="00A4006A"/>
    <w:rsid w:val="00A40263"/>
    <w:rsid w:val="00A40488"/>
    <w:rsid w:val="00A407E2"/>
    <w:rsid w:val="00A40875"/>
    <w:rsid w:val="00A40D51"/>
    <w:rsid w:val="00A4161C"/>
    <w:rsid w:val="00A41792"/>
    <w:rsid w:val="00A417D0"/>
    <w:rsid w:val="00A418D4"/>
    <w:rsid w:val="00A41A75"/>
    <w:rsid w:val="00A41CDC"/>
    <w:rsid w:val="00A41E13"/>
    <w:rsid w:val="00A41F7D"/>
    <w:rsid w:val="00A420DA"/>
    <w:rsid w:val="00A42128"/>
    <w:rsid w:val="00A423DC"/>
    <w:rsid w:val="00A428F9"/>
    <w:rsid w:val="00A42BE9"/>
    <w:rsid w:val="00A42E95"/>
    <w:rsid w:val="00A43304"/>
    <w:rsid w:val="00A4337F"/>
    <w:rsid w:val="00A43386"/>
    <w:rsid w:val="00A433F0"/>
    <w:rsid w:val="00A43434"/>
    <w:rsid w:val="00A4351D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CDD"/>
    <w:rsid w:val="00A44FD2"/>
    <w:rsid w:val="00A45087"/>
    <w:rsid w:val="00A4518F"/>
    <w:rsid w:val="00A452BA"/>
    <w:rsid w:val="00A4547A"/>
    <w:rsid w:val="00A4559B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1F"/>
    <w:rsid w:val="00A46B5A"/>
    <w:rsid w:val="00A46B8F"/>
    <w:rsid w:val="00A46D9D"/>
    <w:rsid w:val="00A46EAE"/>
    <w:rsid w:val="00A47552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AD6"/>
    <w:rsid w:val="00A51DC8"/>
    <w:rsid w:val="00A51DE8"/>
    <w:rsid w:val="00A51FA4"/>
    <w:rsid w:val="00A52033"/>
    <w:rsid w:val="00A52396"/>
    <w:rsid w:val="00A52583"/>
    <w:rsid w:val="00A52666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F21"/>
    <w:rsid w:val="00A5410D"/>
    <w:rsid w:val="00A54240"/>
    <w:rsid w:val="00A54388"/>
    <w:rsid w:val="00A543FE"/>
    <w:rsid w:val="00A54572"/>
    <w:rsid w:val="00A5490D"/>
    <w:rsid w:val="00A54BB9"/>
    <w:rsid w:val="00A55104"/>
    <w:rsid w:val="00A552D8"/>
    <w:rsid w:val="00A554E7"/>
    <w:rsid w:val="00A5587C"/>
    <w:rsid w:val="00A55916"/>
    <w:rsid w:val="00A55A02"/>
    <w:rsid w:val="00A55BF3"/>
    <w:rsid w:val="00A55DA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638"/>
    <w:rsid w:val="00A57913"/>
    <w:rsid w:val="00A57A6E"/>
    <w:rsid w:val="00A57AFF"/>
    <w:rsid w:val="00A602D8"/>
    <w:rsid w:val="00A6046F"/>
    <w:rsid w:val="00A60A86"/>
    <w:rsid w:val="00A60C9F"/>
    <w:rsid w:val="00A60FC0"/>
    <w:rsid w:val="00A61147"/>
    <w:rsid w:val="00A613BE"/>
    <w:rsid w:val="00A614DD"/>
    <w:rsid w:val="00A615BE"/>
    <w:rsid w:val="00A61C52"/>
    <w:rsid w:val="00A62106"/>
    <w:rsid w:val="00A626D4"/>
    <w:rsid w:val="00A62C02"/>
    <w:rsid w:val="00A6327D"/>
    <w:rsid w:val="00A6349F"/>
    <w:rsid w:val="00A63908"/>
    <w:rsid w:val="00A6394E"/>
    <w:rsid w:val="00A63ABD"/>
    <w:rsid w:val="00A63C4A"/>
    <w:rsid w:val="00A63F44"/>
    <w:rsid w:val="00A641E5"/>
    <w:rsid w:val="00A643CB"/>
    <w:rsid w:val="00A64402"/>
    <w:rsid w:val="00A644D4"/>
    <w:rsid w:val="00A6462E"/>
    <w:rsid w:val="00A648EA"/>
    <w:rsid w:val="00A64912"/>
    <w:rsid w:val="00A649AA"/>
    <w:rsid w:val="00A649B7"/>
    <w:rsid w:val="00A64A54"/>
    <w:rsid w:val="00A64ADB"/>
    <w:rsid w:val="00A64E95"/>
    <w:rsid w:val="00A64F87"/>
    <w:rsid w:val="00A65244"/>
    <w:rsid w:val="00A65252"/>
    <w:rsid w:val="00A65489"/>
    <w:rsid w:val="00A655D1"/>
    <w:rsid w:val="00A657C8"/>
    <w:rsid w:val="00A6584A"/>
    <w:rsid w:val="00A6598B"/>
    <w:rsid w:val="00A65C98"/>
    <w:rsid w:val="00A66020"/>
    <w:rsid w:val="00A6607B"/>
    <w:rsid w:val="00A661A3"/>
    <w:rsid w:val="00A66317"/>
    <w:rsid w:val="00A66503"/>
    <w:rsid w:val="00A66585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70E"/>
    <w:rsid w:val="00A678C7"/>
    <w:rsid w:val="00A700EB"/>
    <w:rsid w:val="00A70216"/>
    <w:rsid w:val="00A704DA"/>
    <w:rsid w:val="00A70539"/>
    <w:rsid w:val="00A70888"/>
    <w:rsid w:val="00A711E2"/>
    <w:rsid w:val="00A713D4"/>
    <w:rsid w:val="00A713E1"/>
    <w:rsid w:val="00A7157B"/>
    <w:rsid w:val="00A71867"/>
    <w:rsid w:val="00A71907"/>
    <w:rsid w:val="00A71ABC"/>
    <w:rsid w:val="00A71BEC"/>
    <w:rsid w:val="00A71FCA"/>
    <w:rsid w:val="00A71FD8"/>
    <w:rsid w:val="00A72362"/>
    <w:rsid w:val="00A72453"/>
    <w:rsid w:val="00A7269B"/>
    <w:rsid w:val="00A72877"/>
    <w:rsid w:val="00A72899"/>
    <w:rsid w:val="00A72AA7"/>
    <w:rsid w:val="00A72AF1"/>
    <w:rsid w:val="00A7308B"/>
    <w:rsid w:val="00A73098"/>
    <w:rsid w:val="00A7320A"/>
    <w:rsid w:val="00A73339"/>
    <w:rsid w:val="00A7338A"/>
    <w:rsid w:val="00A73883"/>
    <w:rsid w:val="00A73943"/>
    <w:rsid w:val="00A739CE"/>
    <w:rsid w:val="00A73AEE"/>
    <w:rsid w:val="00A73CE6"/>
    <w:rsid w:val="00A73E88"/>
    <w:rsid w:val="00A74029"/>
    <w:rsid w:val="00A74464"/>
    <w:rsid w:val="00A7461F"/>
    <w:rsid w:val="00A747F1"/>
    <w:rsid w:val="00A74901"/>
    <w:rsid w:val="00A74AED"/>
    <w:rsid w:val="00A74FF6"/>
    <w:rsid w:val="00A750A2"/>
    <w:rsid w:val="00A7513F"/>
    <w:rsid w:val="00A752DB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B8"/>
    <w:rsid w:val="00A76289"/>
    <w:rsid w:val="00A76583"/>
    <w:rsid w:val="00A76C70"/>
    <w:rsid w:val="00A76D3D"/>
    <w:rsid w:val="00A76DB8"/>
    <w:rsid w:val="00A770FC"/>
    <w:rsid w:val="00A77373"/>
    <w:rsid w:val="00A77387"/>
    <w:rsid w:val="00A77489"/>
    <w:rsid w:val="00A77725"/>
    <w:rsid w:val="00A777B7"/>
    <w:rsid w:val="00A77A6F"/>
    <w:rsid w:val="00A77D84"/>
    <w:rsid w:val="00A77DD1"/>
    <w:rsid w:val="00A80406"/>
    <w:rsid w:val="00A80473"/>
    <w:rsid w:val="00A804EA"/>
    <w:rsid w:val="00A8075E"/>
    <w:rsid w:val="00A807DA"/>
    <w:rsid w:val="00A8089D"/>
    <w:rsid w:val="00A80A71"/>
    <w:rsid w:val="00A80B93"/>
    <w:rsid w:val="00A80E78"/>
    <w:rsid w:val="00A80E7A"/>
    <w:rsid w:val="00A80FF9"/>
    <w:rsid w:val="00A812C1"/>
    <w:rsid w:val="00A81408"/>
    <w:rsid w:val="00A814F5"/>
    <w:rsid w:val="00A81779"/>
    <w:rsid w:val="00A81861"/>
    <w:rsid w:val="00A81C05"/>
    <w:rsid w:val="00A81E92"/>
    <w:rsid w:val="00A81F71"/>
    <w:rsid w:val="00A81FE6"/>
    <w:rsid w:val="00A8204B"/>
    <w:rsid w:val="00A8221D"/>
    <w:rsid w:val="00A8261D"/>
    <w:rsid w:val="00A82861"/>
    <w:rsid w:val="00A828FE"/>
    <w:rsid w:val="00A8296D"/>
    <w:rsid w:val="00A82E2B"/>
    <w:rsid w:val="00A82F5F"/>
    <w:rsid w:val="00A83047"/>
    <w:rsid w:val="00A83791"/>
    <w:rsid w:val="00A83886"/>
    <w:rsid w:val="00A839A0"/>
    <w:rsid w:val="00A83BFE"/>
    <w:rsid w:val="00A83C7C"/>
    <w:rsid w:val="00A83C9B"/>
    <w:rsid w:val="00A84549"/>
    <w:rsid w:val="00A84A6A"/>
    <w:rsid w:val="00A85045"/>
    <w:rsid w:val="00A850A7"/>
    <w:rsid w:val="00A855B4"/>
    <w:rsid w:val="00A85968"/>
    <w:rsid w:val="00A85AA7"/>
    <w:rsid w:val="00A85B35"/>
    <w:rsid w:val="00A85D42"/>
    <w:rsid w:val="00A85ECD"/>
    <w:rsid w:val="00A85F95"/>
    <w:rsid w:val="00A8609F"/>
    <w:rsid w:val="00A86390"/>
    <w:rsid w:val="00A8651B"/>
    <w:rsid w:val="00A8672E"/>
    <w:rsid w:val="00A86A9D"/>
    <w:rsid w:val="00A86D65"/>
    <w:rsid w:val="00A86F04"/>
    <w:rsid w:val="00A86F30"/>
    <w:rsid w:val="00A87288"/>
    <w:rsid w:val="00A87306"/>
    <w:rsid w:val="00A873D7"/>
    <w:rsid w:val="00A8741E"/>
    <w:rsid w:val="00A879C2"/>
    <w:rsid w:val="00A87A58"/>
    <w:rsid w:val="00A87C38"/>
    <w:rsid w:val="00A87F6B"/>
    <w:rsid w:val="00A87FAE"/>
    <w:rsid w:val="00A87FB0"/>
    <w:rsid w:val="00A90038"/>
    <w:rsid w:val="00A9020B"/>
    <w:rsid w:val="00A90392"/>
    <w:rsid w:val="00A905BA"/>
    <w:rsid w:val="00A906CC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0F77"/>
    <w:rsid w:val="00A9111F"/>
    <w:rsid w:val="00A9131B"/>
    <w:rsid w:val="00A9157E"/>
    <w:rsid w:val="00A91A38"/>
    <w:rsid w:val="00A91F21"/>
    <w:rsid w:val="00A9219D"/>
    <w:rsid w:val="00A92239"/>
    <w:rsid w:val="00A92772"/>
    <w:rsid w:val="00A92935"/>
    <w:rsid w:val="00A929FE"/>
    <w:rsid w:val="00A92AFC"/>
    <w:rsid w:val="00A92D25"/>
    <w:rsid w:val="00A92DB6"/>
    <w:rsid w:val="00A92E64"/>
    <w:rsid w:val="00A933CD"/>
    <w:rsid w:val="00A9359E"/>
    <w:rsid w:val="00A9371D"/>
    <w:rsid w:val="00A93811"/>
    <w:rsid w:val="00A93848"/>
    <w:rsid w:val="00A93864"/>
    <w:rsid w:val="00A93920"/>
    <w:rsid w:val="00A93C62"/>
    <w:rsid w:val="00A93D9F"/>
    <w:rsid w:val="00A93DB0"/>
    <w:rsid w:val="00A94052"/>
    <w:rsid w:val="00A940A5"/>
    <w:rsid w:val="00A94320"/>
    <w:rsid w:val="00A948B7"/>
    <w:rsid w:val="00A94A0B"/>
    <w:rsid w:val="00A94ABD"/>
    <w:rsid w:val="00A94CFA"/>
    <w:rsid w:val="00A95019"/>
    <w:rsid w:val="00A95121"/>
    <w:rsid w:val="00A951F5"/>
    <w:rsid w:val="00A95490"/>
    <w:rsid w:val="00A95C79"/>
    <w:rsid w:val="00A95E69"/>
    <w:rsid w:val="00A95F90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CD3"/>
    <w:rsid w:val="00AA0D0F"/>
    <w:rsid w:val="00AA0DD8"/>
    <w:rsid w:val="00AA0F0C"/>
    <w:rsid w:val="00AA10A8"/>
    <w:rsid w:val="00AA14EB"/>
    <w:rsid w:val="00AA1681"/>
    <w:rsid w:val="00AA171F"/>
    <w:rsid w:val="00AA1887"/>
    <w:rsid w:val="00AA18BF"/>
    <w:rsid w:val="00AA18D5"/>
    <w:rsid w:val="00AA194F"/>
    <w:rsid w:val="00AA195C"/>
    <w:rsid w:val="00AA1A92"/>
    <w:rsid w:val="00AA1B31"/>
    <w:rsid w:val="00AA1D7C"/>
    <w:rsid w:val="00AA1DE1"/>
    <w:rsid w:val="00AA263C"/>
    <w:rsid w:val="00AA27D4"/>
    <w:rsid w:val="00AA28EF"/>
    <w:rsid w:val="00AA2ADB"/>
    <w:rsid w:val="00AA3DAB"/>
    <w:rsid w:val="00AA4100"/>
    <w:rsid w:val="00AA417A"/>
    <w:rsid w:val="00AA4219"/>
    <w:rsid w:val="00AA424A"/>
    <w:rsid w:val="00AA4621"/>
    <w:rsid w:val="00AA49C6"/>
    <w:rsid w:val="00AA4A0E"/>
    <w:rsid w:val="00AA4ABE"/>
    <w:rsid w:val="00AA4CF0"/>
    <w:rsid w:val="00AA4D04"/>
    <w:rsid w:val="00AA5179"/>
    <w:rsid w:val="00AA52D1"/>
    <w:rsid w:val="00AA5540"/>
    <w:rsid w:val="00AA5622"/>
    <w:rsid w:val="00AA574F"/>
    <w:rsid w:val="00AA576C"/>
    <w:rsid w:val="00AA5770"/>
    <w:rsid w:val="00AA6746"/>
    <w:rsid w:val="00AA682B"/>
    <w:rsid w:val="00AA68C2"/>
    <w:rsid w:val="00AA6E2F"/>
    <w:rsid w:val="00AA6FF1"/>
    <w:rsid w:val="00AA75E1"/>
    <w:rsid w:val="00AA77A1"/>
    <w:rsid w:val="00AA782A"/>
    <w:rsid w:val="00AA7B7E"/>
    <w:rsid w:val="00AA7C9E"/>
    <w:rsid w:val="00AA7D1B"/>
    <w:rsid w:val="00AA7E35"/>
    <w:rsid w:val="00AB0060"/>
    <w:rsid w:val="00AB02CE"/>
    <w:rsid w:val="00AB0394"/>
    <w:rsid w:val="00AB0570"/>
    <w:rsid w:val="00AB063D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0F46"/>
    <w:rsid w:val="00AB105D"/>
    <w:rsid w:val="00AB11D1"/>
    <w:rsid w:val="00AB1366"/>
    <w:rsid w:val="00AB13DE"/>
    <w:rsid w:val="00AB141F"/>
    <w:rsid w:val="00AB1692"/>
    <w:rsid w:val="00AB177F"/>
    <w:rsid w:val="00AB17EA"/>
    <w:rsid w:val="00AB1867"/>
    <w:rsid w:val="00AB1DA8"/>
    <w:rsid w:val="00AB1FAB"/>
    <w:rsid w:val="00AB21FD"/>
    <w:rsid w:val="00AB225D"/>
    <w:rsid w:val="00AB2698"/>
    <w:rsid w:val="00AB272D"/>
    <w:rsid w:val="00AB292E"/>
    <w:rsid w:val="00AB2CE4"/>
    <w:rsid w:val="00AB2FDA"/>
    <w:rsid w:val="00AB34D0"/>
    <w:rsid w:val="00AB350B"/>
    <w:rsid w:val="00AB372C"/>
    <w:rsid w:val="00AB3790"/>
    <w:rsid w:val="00AB3A58"/>
    <w:rsid w:val="00AB3AFD"/>
    <w:rsid w:val="00AB3D49"/>
    <w:rsid w:val="00AB4016"/>
    <w:rsid w:val="00AB4124"/>
    <w:rsid w:val="00AB43C3"/>
    <w:rsid w:val="00AB43D7"/>
    <w:rsid w:val="00AB44D2"/>
    <w:rsid w:val="00AB46F4"/>
    <w:rsid w:val="00AB486D"/>
    <w:rsid w:val="00AB4CD1"/>
    <w:rsid w:val="00AB4D2B"/>
    <w:rsid w:val="00AB4E5B"/>
    <w:rsid w:val="00AB4EB1"/>
    <w:rsid w:val="00AB5023"/>
    <w:rsid w:val="00AB50F5"/>
    <w:rsid w:val="00AB519D"/>
    <w:rsid w:val="00AB5825"/>
    <w:rsid w:val="00AB59C3"/>
    <w:rsid w:val="00AB5A2C"/>
    <w:rsid w:val="00AB5D9A"/>
    <w:rsid w:val="00AB5EA5"/>
    <w:rsid w:val="00AB6220"/>
    <w:rsid w:val="00AB648F"/>
    <w:rsid w:val="00AB64D9"/>
    <w:rsid w:val="00AB67AE"/>
    <w:rsid w:val="00AB689B"/>
    <w:rsid w:val="00AB68D1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8E5"/>
    <w:rsid w:val="00AB7959"/>
    <w:rsid w:val="00AB7AC7"/>
    <w:rsid w:val="00AB7F42"/>
    <w:rsid w:val="00AB7FD2"/>
    <w:rsid w:val="00AC01F2"/>
    <w:rsid w:val="00AC0398"/>
    <w:rsid w:val="00AC09F9"/>
    <w:rsid w:val="00AC0ACD"/>
    <w:rsid w:val="00AC0AFF"/>
    <w:rsid w:val="00AC0D36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28"/>
    <w:rsid w:val="00AC1ED0"/>
    <w:rsid w:val="00AC200B"/>
    <w:rsid w:val="00AC2BAF"/>
    <w:rsid w:val="00AC2F52"/>
    <w:rsid w:val="00AC31EB"/>
    <w:rsid w:val="00AC339A"/>
    <w:rsid w:val="00AC365B"/>
    <w:rsid w:val="00AC366D"/>
    <w:rsid w:val="00AC3936"/>
    <w:rsid w:val="00AC39AD"/>
    <w:rsid w:val="00AC3A01"/>
    <w:rsid w:val="00AC3A1A"/>
    <w:rsid w:val="00AC3BFD"/>
    <w:rsid w:val="00AC3D33"/>
    <w:rsid w:val="00AC4151"/>
    <w:rsid w:val="00AC439A"/>
    <w:rsid w:val="00AC4444"/>
    <w:rsid w:val="00AC45D5"/>
    <w:rsid w:val="00AC4705"/>
    <w:rsid w:val="00AC482F"/>
    <w:rsid w:val="00AC48AB"/>
    <w:rsid w:val="00AC4994"/>
    <w:rsid w:val="00AC49CC"/>
    <w:rsid w:val="00AC4A97"/>
    <w:rsid w:val="00AC4CF1"/>
    <w:rsid w:val="00AC4D62"/>
    <w:rsid w:val="00AC5063"/>
    <w:rsid w:val="00AC5237"/>
    <w:rsid w:val="00AC53B6"/>
    <w:rsid w:val="00AC5841"/>
    <w:rsid w:val="00AC587D"/>
    <w:rsid w:val="00AC5991"/>
    <w:rsid w:val="00AC5F47"/>
    <w:rsid w:val="00AC6043"/>
    <w:rsid w:val="00AC6166"/>
    <w:rsid w:val="00AC639C"/>
    <w:rsid w:val="00AC6465"/>
    <w:rsid w:val="00AC65AE"/>
    <w:rsid w:val="00AC65E8"/>
    <w:rsid w:val="00AC67CF"/>
    <w:rsid w:val="00AC6827"/>
    <w:rsid w:val="00AC6862"/>
    <w:rsid w:val="00AC6A81"/>
    <w:rsid w:val="00AC6AA2"/>
    <w:rsid w:val="00AC6C8A"/>
    <w:rsid w:val="00AC719D"/>
    <w:rsid w:val="00AC72F6"/>
    <w:rsid w:val="00AC7338"/>
    <w:rsid w:val="00AC7372"/>
    <w:rsid w:val="00AC7390"/>
    <w:rsid w:val="00AC78AA"/>
    <w:rsid w:val="00AC7926"/>
    <w:rsid w:val="00AC7B7C"/>
    <w:rsid w:val="00AC7F2A"/>
    <w:rsid w:val="00AC7F94"/>
    <w:rsid w:val="00AD0B68"/>
    <w:rsid w:val="00AD0F39"/>
    <w:rsid w:val="00AD1123"/>
    <w:rsid w:val="00AD1422"/>
    <w:rsid w:val="00AD1581"/>
    <w:rsid w:val="00AD1594"/>
    <w:rsid w:val="00AD1DE6"/>
    <w:rsid w:val="00AD1F64"/>
    <w:rsid w:val="00AD211C"/>
    <w:rsid w:val="00AD21BE"/>
    <w:rsid w:val="00AD22B1"/>
    <w:rsid w:val="00AD23DB"/>
    <w:rsid w:val="00AD2B1C"/>
    <w:rsid w:val="00AD2E4D"/>
    <w:rsid w:val="00AD2F52"/>
    <w:rsid w:val="00AD33D5"/>
    <w:rsid w:val="00AD3959"/>
    <w:rsid w:val="00AD39AA"/>
    <w:rsid w:val="00AD3C90"/>
    <w:rsid w:val="00AD40CF"/>
    <w:rsid w:val="00AD4184"/>
    <w:rsid w:val="00AD41F9"/>
    <w:rsid w:val="00AD44EC"/>
    <w:rsid w:val="00AD44FF"/>
    <w:rsid w:val="00AD489D"/>
    <w:rsid w:val="00AD4CE5"/>
    <w:rsid w:val="00AD4D09"/>
    <w:rsid w:val="00AD4D18"/>
    <w:rsid w:val="00AD5278"/>
    <w:rsid w:val="00AD563E"/>
    <w:rsid w:val="00AD5862"/>
    <w:rsid w:val="00AD5D37"/>
    <w:rsid w:val="00AD5F28"/>
    <w:rsid w:val="00AD5FF2"/>
    <w:rsid w:val="00AD6107"/>
    <w:rsid w:val="00AD650D"/>
    <w:rsid w:val="00AD6758"/>
    <w:rsid w:val="00AD690F"/>
    <w:rsid w:val="00AD6A4F"/>
    <w:rsid w:val="00AD70FA"/>
    <w:rsid w:val="00AD7149"/>
    <w:rsid w:val="00AD778F"/>
    <w:rsid w:val="00AD7B6F"/>
    <w:rsid w:val="00AE023B"/>
    <w:rsid w:val="00AE0B47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81D"/>
    <w:rsid w:val="00AE1B89"/>
    <w:rsid w:val="00AE203C"/>
    <w:rsid w:val="00AE23A6"/>
    <w:rsid w:val="00AE23F4"/>
    <w:rsid w:val="00AE267E"/>
    <w:rsid w:val="00AE2AE9"/>
    <w:rsid w:val="00AE2AF0"/>
    <w:rsid w:val="00AE2BB3"/>
    <w:rsid w:val="00AE2FE0"/>
    <w:rsid w:val="00AE303E"/>
    <w:rsid w:val="00AE3298"/>
    <w:rsid w:val="00AE333A"/>
    <w:rsid w:val="00AE35C2"/>
    <w:rsid w:val="00AE3D45"/>
    <w:rsid w:val="00AE3EB5"/>
    <w:rsid w:val="00AE3FD9"/>
    <w:rsid w:val="00AE4003"/>
    <w:rsid w:val="00AE4216"/>
    <w:rsid w:val="00AE4368"/>
    <w:rsid w:val="00AE459A"/>
    <w:rsid w:val="00AE45E8"/>
    <w:rsid w:val="00AE4B69"/>
    <w:rsid w:val="00AE5024"/>
    <w:rsid w:val="00AE52A4"/>
    <w:rsid w:val="00AE5371"/>
    <w:rsid w:val="00AE5854"/>
    <w:rsid w:val="00AE5912"/>
    <w:rsid w:val="00AE597B"/>
    <w:rsid w:val="00AE59AD"/>
    <w:rsid w:val="00AE5D00"/>
    <w:rsid w:val="00AE5DBA"/>
    <w:rsid w:val="00AE60DD"/>
    <w:rsid w:val="00AE6156"/>
    <w:rsid w:val="00AE6185"/>
    <w:rsid w:val="00AE621C"/>
    <w:rsid w:val="00AE6485"/>
    <w:rsid w:val="00AE64A7"/>
    <w:rsid w:val="00AE64A9"/>
    <w:rsid w:val="00AE6845"/>
    <w:rsid w:val="00AE6BA9"/>
    <w:rsid w:val="00AE7181"/>
    <w:rsid w:val="00AE763A"/>
    <w:rsid w:val="00AE7A21"/>
    <w:rsid w:val="00AE7A67"/>
    <w:rsid w:val="00AE7CF9"/>
    <w:rsid w:val="00AF01A7"/>
    <w:rsid w:val="00AF042F"/>
    <w:rsid w:val="00AF07A2"/>
    <w:rsid w:val="00AF0826"/>
    <w:rsid w:val="00AF0A33"/>
    <w:rsid w:val="00AF0AC1"/>
    <w:rsid w:val="00AF0C76"/>
    <w:rsid w:val="00AF0C83"/>
    <w:rsid w:val="00AF0E03"/>
    <w:rsid w:val="00AF0E88"/>
    <w:rsid w:val="00AF0E8C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0BE"/>
    <w:rsid w:val="00AF3211"/>
    <w:rsid w:val="00AF3247"/>
    <w:rsid w:val="00AF3379"/>
    <w:rsid w:val="00AF33C9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C55"/>
    <w:rsid w:val="00AF4DE1"/>
    <w:rsid w:val="00AF4E7C"/>
    <w:rsid w:val="00AF501D"/>
    <w:rsid w:val="00AF50B6"/>
    <w:rsid w:val="00AF5157"/>
    <w:rsid w:val="00AF5438"/>
    <w:rsid w:val="00AF56D4"/>
    <w:rsid w:val="00AF5741"/>
    <w:rsid w:val="00AF5782"/>
    <w:rsid w:val="00AF579D"/>
    <w:rsid w:val="00AF579E"/>
    <w:rsid w:val="00AF5E11"/>
    <w:rsid w:val="00AF60C0"/>
    <w:rsid w:val="00AF6144"/>
    <w:rsid w:val="00AF63F7"/>
    <w:rsid w:val="00AF674F"/>
    <w:rsid w:val="00AF68F0"/>
    <w:rsid w:val="00AF6E41"/>
    <w:rsid w:val="00AF6EF4"/>
    <w:rsid w:val="00AF70E2"/>
    <w:rsid w:val="00AF74A7"/>
    <w:rsid w:val="00AF74AE"/>
    <w:rsid w:val="00AF75BD"/>
    <w:rsid w:val="00AF76B3"/>
    <w:rsid w:val="00AF78FF"/>
    <w:rsid w:val="00AF799A"/>
    <w:rsid w:val="00AF7A5B"/>
    <w:rsid w:val="00AF7CBA"/>
    <w:rsid w:val="00AF7E73"/>
    <w:rsid w:val="00B00101"/>
    <w:rsid w:val="00B001BC"/>
    <w:rsid w:val="00B00408"/>
    <w:rsid w:val="00B00686"/>
    <w:rsid w:val="00B006C9"/>
    <w:rsid w:val="00B008D9"/>
    <w:rsid w:val="00B00963"/>
    <w:rsid w:val="00B00B29"/>
    <w:rsid w:val="00B00BCA"/>
    <w:rsid w:val="00B00F96"/>
    <w:rsid w:val="00B0100F"/>
    <w:rsid w:val="00B010A0"/>
    <w:rsid w:val="00B01151"/>
    <w:rsid w:val="00B01313"/>
    <w:rsid w:val="00B0164C"/>
    <w:rsid w:val="00B0165D"/>
    <w:rsid w:val="00B01679"/>
    <w:rsid w:val="00B018FD"/>
    <w:rsid w:val="00B01D06"/>
    <w:rsid w:val="00B0236F"/>
    <w:rsid w:val="00B0240E"/>
    <w:rsid w:val="00B0241D"/>
    <w:rsid w:val="00B02423"/>
    <w:rsid w:val="00B024EF"/>
    <w:rsid w:val="00B0261B"/>
    <w:rsid w:val="00B0275B"/>
    <w:rsid w:val="00B02C4C"/>
    <w:rsid w:val="00B02E2F"/>
    <w:rsid w:val="00B03148"/>
    <w:rsid w:val="00B03164"/>
    <w:rsid w:val="00B032DF"/>
    <w:rsid w:val="00B03308"/>
    <w:rsid w:val="00B038BF"/>
    <w:rsid w:val="00B03A51"/>
    <w:rsid w:val="00B03D06"/>
    <w:rsid w:val="00B03F12"/>
    <w:rsid w:val="00B041E6"/>
    <w:rsid w:val="00B04554"/>
    <w:rsid w:val="00B04BF2"/>
    <w:rsid w:val="00B04F63"/>
    <w:rsid w:val="00B051B8"/>
    <w:rsid w:val="00B05296"/>
    <w:rsid w:val="00B053B6"/>
    <w:rsid w:val="00B05462"/>
    <w:rsid w:val="00B059B2"/>
    <w:rsid w:val="00B059BB"/>
    <w:rsid w:val="00B059C4"/>
    <w:rsid w:val="00B05A7B"/>
    <w:rsid w:val="00B05B3A"/>
    <w:rsid w:val="00B05D6A"/>
    <w:rsid w:val="00B06015"/>
    <w:rsid w:val="00B0604D"/>
    <w:rsid w:val="00B067E3"/>
    <w:rsid w:val="00B068BD"/>
    <w:rsid w:val="00B069C0"/>
    <w:rsid w:val="00B06B5E"/>
    <w:rsid w:val="00B06CFF"/>
    <w:rsid w:val="00B07002"/>
    <w:rsid w:val="00B07344"/>
    <w:rsid w:val="00B07941"/>
    <w:rsid w:val="00B07BD3"/>
    <w:rsid w:val="00B07CB9"/>
    <w:rsid w:val="00B07FB9"/>
    <w:rsid w:val="00B100F2"/>
    <w:rsid w:val="00B10104"/>
    <w:rsid w:val="00B10106"/>
    <w:rsid w:val="00B103B8"/>
    <w:rsid w:val="00B103CE"/>
    <w:rsid w:val="00B1053B"/>
    <w:rsid w:val="00B105CC"/>
    <w:rsid w:val="00B105F6"/>
    <w:rsid w:val="00B10B9F"/>
    <w:rsid w:val="00B10BE9"/>
    <w:rsid w:val="00B10D51"/>
    <w:rsid w:val="00B10D5D"/>
    <w:rsid w:val="00B10EA8"/>
    <w:rsid w:val="00B10FAD"/>
    <w:rsid w:val="00B1103B"/>
    <w:rsid w:val="00B110FD"/>
    <w:rsid w:val="00B1110E"/>
    <w:rsid w:val="00B1120F"/>
    <w:rsid w:val="00B11554"/>
    <w:rsid w:val="00B11735"/>
    <w:rsid w:val="00B11833"/>
    <w:rsid w:val="00B118C8"/>
    <w:rsid w:val="00B11976"/>
    <w:rsid w:val="00B12061"/>
    <w:rsid w:val="00B12144"/>
    <w:rsid w:val="00B1218D"/>
    <w:rsid w:val="00B12220"/>
    <w:rsid w:val="00B1232A"/>
    <w:rsid w:val="00B12509"/>
    <w:rsid w:val="00B12544"/>
    <w:rsid w:val="00B12602"/>
    <w:rsid w:val="00B1296E"/>
    <w:rsid w:val="00B12B81"/>
    <w:rsid w:val="00B12C3C"/>
    <w:rsid w:val="00B12C74"/>
    <w:rsid w:val="00B12DB0"/>
    <w:rsid w:val="00B12F92"/>
    <w:rsid w:val="00B12FFE"/>
    <w:rsid w:val="00B130F2"/>
    <w:rsid w:val="00B133A2"/>
    <w:rsid w:val="00B133DE"/>
    <w:rsid w:val="00B135ED"/>
    <w:rsid w:val="00B13866"/>
    <w:rsid w:val="00B13976"/>
    <w:rsid w:val="00B13BF5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A5"/>
    <w:rsid w:val="00B165CE"/>
    <w:rsid w:val="00B167E7"/>
    <w:rsid w:val="00B16814"/>
    <w:rsid w:val="00B16883"/>
    <w:rsid w:val="00B16B8D"/>
    <w:rsid w:val="00B16F0D"/>
    <w:rsid w:val="00B16FF5"/>
    <w:rsid w:val="00B170C0"/>
    <w:rsid w:val="00B17122"/>
    <w:rsid w:val="00B17138"/>
    <w:rsid w:val="00B17183"/>
    <w:rsid w:val="00B177FB"/>
    <w:rsid w:val="00B178E6"/>
    <w:rsid w:val="00B17BEE"/>
    <w:rsid w:val="00B17F7A"/>
    <w:rsid w:val="00B2001F"/>
    <w:rsid w:val="00B20255"/>
    <w:rsid w:val="00B20351"/>
    <w:rsid w:val="00B2036F"/>
    <w:rsid w:val="00B20777"/>
    <w:rsid w:val="00B207F8"/>
    <w:rsid w:val="00B209C6"/>
    <w:rsid w:val="00B20A98"/>
    <w:rsid w:val="00B21002"/>
    <w:rsid w:val="00B214FB"/>
    <w:rsid w:val="00B21890"/>
    <w:rsid w:val="00B21AA9"/>
    <w:rsid w:val="00B21D0C"/>
    <w:rsid w:val="00B220CF"/>
    <w:rsid w:val="00B221FC"/>
    <w:rsid w:val="00B22286"/>
    <w:rsid w:val="00B22322"/>
    <w:rsid w:val="00B22465"/>
    <w:rsid w:val="00B2251B"/>
    <w:rsid w:val="00B225A1"/>
    <w:rsid w:val="00B22605"/>
    <w:rsid w:val="00B22743"/>
    <w:rsid w:val="00B2286B"/>
    <w:rsid w:val="00B228DA"/>
    <w:rsid w:val="00B22B3A"/>
    <w:rsid w:val="00B22F4E"/>
    <w:rsid w:val="00B23089"/>
    <w:rsid w:val="00B231AB"/>
    <w:rsid w:val="00B2348B"/>
    <w:rsid w:val="00B234A6"/>
    <w:rsid w:val="00B234F6"/>
    <w:rsid w:val="00B23A43"/>
    <w:rsid w:val="00B23D90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51C6"/>
    <w:rsid w:val="00B2533B"/>
    <w:rsid w:val="00B25758"/>
    <w:rsid w:val="00B25946"/>
    <w:rsid w:val="00B25977"/>
    <w:rsid w:val="00B25B0E"/>
    <w:rsid w:val="00B25E69"/>
    <w:rsid w:val="00B25E7C"/>
    <w:rsid w:val="00B2607B"/>
    <w:rsid w:val="00B26175"/>
    <w:rsid w:val="00B266C2"/>
    <w:rsid w:val="00B26871"/>
    <w:rsid w:val="00B26AFE"/>
    <w:rsid w:val="00B27277"/>
    <w:rsid w:val="00B27541"/>
    <w:rsid w:val="00B2764A"/>
    <w:rsid w:val="00B277E4"/>
    <w:rsid w:val="00B2782B"/>
    <w:rsid w:val="00B27ACE"/>
    <w:rsid w:val="00B27C6C"/>
    <w:rsid w:val="00B27C7C"/>
    <w:rsid w:val="00B27CB7"/>
    <w:rsid w:val="00B27D27"/>
    <w:rsid w:val="00B27E75"/>
    <w:rsid w:val="00B27EC5"/>
    <w:rsid w:val="00B30173"/>
    <w:rsid w:val="00B302EE"/>
    <w:rsid w:val="00B3030D"/>
    <w:rsid w:val="00B3037A"/>
    <w:rsid w:val="00B303FF"/>
    <w:rsid w:val="00B30904"/>
    <w:rsid w:val="00B30C74"/>
    <w:rsid w:val="00B30EC5"/>
    <w:rsid w:val="00B311A9"/>
    <w:rsid w:val="00B312F4"/>
    <w:rsid w:val="00B31461"/>
    <w:rsid w:val="00B3146B"/>
    <w:rsid w:val="00B314E2"/>
    <w:rsid w:val="00B3190E"/>
    <w:rsid w:val="00B319AD"/>
    <w:rsid w:val="00B31AEE"/>
    <w:rsid w:val="00B31C2E"/>
    <w:rsid w:val="00B326D0"/>
    <w:rsid w:val="00B32EF2"/>
    <w:rsid w:val="00B32FA2"/>
    <w:rsid w:val="00B3310F"/>
    <w:rsid w:val="00B335E8"/>
    <w:rsid w:val="00B339AB"/>
    <w:rsid w:val="00B339C9"/>
    <w:rsid w:val="00B33A1D"/>
    <w:rsid w:val="00B33A4C"/>
    <w:rsid w:val="00B33BFE"/>
    <w:rsid w:val="00B33C26"/>
    <w:rsid w:val="00B33F9F"/>
    <w:rsid w:val="00B34093"/>
    <w:rsid w:val="00B3418A"/>
    <w:rsid w:val="00B342F6"/>
    <w:rsid w:val="00B344A8"/>
    <w:rsid w:val="00B345E3"/>
    <w:rsid w:val="00B34A5A"/>
    <w:rsid w:val="00B34C2D"/>
    <w:rsid w:val="00B3516F"/>
    <w:rsid w:val="00B352C2"/>
    <w:rsid w:val="00B3538D"/>
    <w:rsid w:val="00B35681"/>
    <w:rsid w:val="00B36801"/>
    <w:rsid w:val="00B36AD6"/>
    <w:rsid w:val="00B36BDA"/>
    <w:rsid w:val="00B371CD"/>
    <w:rsid w:val="00B3750D"/>
    <w:rsid w:val="00B376D2"/>
    <w:rsid w:val="00B37762"/>
    <w:rsid w:val="00B377E6"/>
    <w:rsid w:val="00B37A34"/>
    <w:rsid w:val="00B37B5F"/>
    <w:rsid w:val="00B37C97"/>
    <w:rsid w:val="00B37D14"/>
    <w:rsid w:val="00B40133"/>
    <w:rsid w:val="00B4013E"/>
    <w:rsid w:val="00B40140"/>
    <w:rsid w:val="00B40280"/>
    <w:rsid w:val="00B40563"/>
    <w:rsid w:val="00B4081E"/>
    <w:rsid w:val="00B40953"/>
    <w:rsid w:val="00B40B42"/>
    <w:rsid w:val="00B40D1B"/>
    <w:rsid w:val="00B413BD"/>
    <w:rsid w:val="00B414CC"/>
    <w:rsid w:val="00B41740"/>
    <w:rsid w:val="00B41B1B"/>
    <w:rsid w:val="00B41DC0"/>
    <w:rsid w:val="00B41E45"/>
    <w:rsid w:val="00B4210E"/>
    <w:rsid w:val="00B4230C"/>
    <w:rsid w:val="00B425DD"/>
    <w:rsid w:val="00B42AA8"/>
    <w:rsid w:val="00B42D47"/>
    <w:rsid w:val="00B4301D"/>
    <w:rsid w:val="00B43138"/>
    <w:rsid w:val="00B43368"/>
    <w:rsid w:val="00B433C9"/>
    <w:rsid w:val="00B434A0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044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56B"/>
    <w:rsid w:val="00B4577E"/>
    <w:rsid w:val="00B45847"/>
    <w:rsid w:val="00B45C16"/>
    <w:rsid w:val="00B45CB7"/>
    <w:rsid w:val="00B45E03"/>
    <w:rsid w:val="00B45E53"/>
    <w:rsid w:val="00B463AD"/>
    <w:rsid w:val="00B464F2"/>
    <w:rsid w:val="00B4665F"/>
    <w:rsid w:val="00B46783"/>
    <w:rsid w:val="00B4687C"/>
    <w:rsid w:val="00B4692C"/>
    <w:rsid w:val="00B46A5B"/>
    <w:rsid w:val="00B46B69"/>
    <w:rsid w:val="00B46D8F"/>
    <w:rsid w:val="00B471D1"/>
    <w:rsid w:val="00B473A7"/>
    <w:rsid w:val="00B47402"/>
    <w:rsid w:val="00B47449"/>
    <w:rsid w:val="00B47757"/>
    <w:rsid w:val="00B477D8"/>
    <w:rsid w:val="00B477E3"/>
    <w:rsid w:val="00B478A7"/>
    <w:rsid w:val="00B47AAE"/>
    <w:rsid w:val="00B47C33"/>
    <w:rsid w:val="00B500D4"/>
    <w:rsid w:val="00B50101"/>
    <w:rsid w:val="00B5028E"/>
    <w:rsid w:val="00B5033F"/>
    <w:rsid w:val="00B50621"/>
    <w:rsid w:val="00B5136F"/>
    <w:rsid w:val="00B513E3"/>
    <w:rsid w:val="00B51408"/>
    <w:rsid w:val="00B5164C"/>
    <w:rsid w:val="00B51822"/>
    <w:rsid w:val="00B5187F"/>
    <w:rsid w:val="00B5199A"/>
    <w:rsid w:val="00B51A42"/>
    <w:rsid w:val="00B51CC4"/>
    <w:rsid w:val="00B51FB9"/>
    <w:rsid w:val="00B5204E"/>
    <w:rsid w:val="00B52094"/>
    <w:rsid w:val="00B52251"/>
    <w:rsid w:val="00B522F0"/>
    <w:rsid w:val="00B5287E"/>
    <w:rsid w:val="00B529A7"/>
    <w:rsid w:val="00B52D08"/>
    <w:rsid w:val="00B52D65"/>
    <w:rsid w:val="00B52ED3"/>
    <w:rsid w:val="00B532E9"/>
    <w:rsid w:val="00B5333A"/>
    <w:rsid w:val="00B533E2"/>
    <w:rsid w:val="00B53422"/>
    <w:rsid w:val="00B53426"/>
    <w:rsid w:val="00B534B2"/>
    <w:rsid w:val="00B534B5"/>
    <w:rsid w:val="00B5395A"/>
    <w:rsid w:val="00B53D85"/>
    <w:rsid w:val="00B53DB4"/>
    <w:rsid w:val="00B53E53"/>
    <w:rsid w:val="00B53E63"/>
    <w:rsid w:val="00B53ED8"/>
    <w:rsid w:val="00B53FD8"/>
    <w:rsid w:val="00B54226"/>
    <w:rsid w:val="00B5478F"/>
    <w:rsid w:val="00B5485A"/>
    <w:rsid w:val="00B54A78"/>
    <w:rsid w:val="00B54B7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57A6F"/>
    <w:rsid w:val="00B57DFB"/>
    <w:rsid w:val="00B604F2"/>
    <w:rsid w:val="00B61104"/>
    <w:rsid w:val="00B611CE"/>
    <w:rsid w:val="00B61489"/>
    <w:rsid w:val="00B61544"/>
    <w:rsid w:val="00B6169E"/>
    <w:rsid w:val="00B61712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A1D"/>
    <w:rsid w:val="00B62BCC"/>
    <w:rsid w:val="00B63179"/>
    <w:rsid w:val="00B6331F"/>
    <w:rsid w:val="00B6390F"/>
    <w:rsid w:val="00B63982"/>
    <w:rsid w:val="00B63A72"/>
    <w:rsid w:val="00B63A9B"/>
    <w:rsid w:val="00B63C62"/>
    <w:rsid w:val="00B63F65"/>
    <w:rsid w:val="00B6416C"/>
    <w:rsid w:val="00B644F2"/>
    <w:rsid w:val="00B644F9"/>
    <w:rsid w:val="00B64506"/>
    <w:rsid w:val="00B64D1B"/>
    <w:rsid w:val="00B64E26"/>
    <w:rsid w:val="00B64FE2"/>
    <w:rsid w:val="00B6532E"/>
    <w:rsid w:val="00B6563D"/>
    <w:rsid w:val="00B65D1C"/>
    <w:rsid w:val="00B65F6A"/>
    <w:rsid w:val="00B65F81"/>
    <w:rsid w:val="00B66268"/>
    <w:rsid w:val="00B663F0"/>
    <w:rsid w:val="00B6646E"/>
    <w:rsid w:val="00B66492"/>
    <w:rsid w:val="00B66794"/>
    <w:rsid w:val="00B667F5"/>
    <w:rsid w:val="00B668DC"/>
    <w:rsid w:val="00B6694B"/>
    <w:rsid w:val="00B66A89"/>
    <w:rsid w:val="00B66BBD"/>
    <w:rsid w:val="00B66C1C"/>
    <w:rsid w:val="00B67070"/>
    <w:rsid w:val="00B678F1"/>
    <w:rsid w:val="00B67DA1"/>
    <w:rsid w:val="00B70176"/>
    <w:rsid w:val="00B70403"/>
    <w:rsid w:val="00B704ED"/>
    <w:rsid w:val="00B7061D"/>
    <w:rsid w:val="00B70A69"/>
    <w:rsid w:val="00B70F50"/>
    <w:rsid w:val="00B70FD1"/>
    <w:rsid w:val="00B710FE"/>
    <w:rsid w:val="00B711BB"/>
    <w:rsid w:val="00B71257"/>
    <w:rsid w:val="00B71397"/>
    <w:rsid w:val="00B71399"/>
    <w:rsid w:val="00B71414"/>
    <w:rsid w:val="00B71496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6CB"/>
    <w:rsid w:val="00B72A3B"/>
    <w:rsid w:val="00B72C6B"/>
    <w:rsid w:val="00B72CA7"/>
    <w:rsid w:val="00B72EA5"/>
    <w:rsid w:val="00B72EE5"/>
    <w:rsid w:val="00B73088"/>
    <w:rsid w:val="00B73533"/>
    <w:rsid w:val="00B73631"/>
    <w:rsid w:val="00B73662"/>
    <w:rsid w:val="00B73B22"/>
    <w:rsid w:val="00B73B4E"/>
    <w:rsid w:val="00B73BB6"/>
    <w:rsid w:val="00B73FFD"/>
    <w:rsid w:val="00B742B4"/>
    <w:rsid w:val="00B743E0"/>
    <w:rsid w:val="00B74666"/>
    <w:rsid w:val="00B748D9"/>
    <w:rsid w:val="00B74B07"/>
    <w:rsid w:val="00B74CD9"/>
    <w:rsid w:val="00B75070"/>
    <w:rsid w:val="00B75235"/>
    <w:rsid w:val="00B75337"/>
    <w:rsid w:val="00B7534E"/>
    <w:rsid w:val="00B7541B"/>
    <w:rsid w:val="00B754F3"/>
    <w:rsid w:val="00B75624"/>
    <w:rsid w:val="00B75C41"/>
    <w:rsid w:val="00B75C63"/>
    <w:rsid w:val="00B75F9D"/>
    <w:rsid w:val="00B75F9E"/>
    <w:rsid w:val="00B760C1"/>
    <w:rsid w:val="00B7617D"/>
    <w:rsid w:val="00B763B6"/>
    <w:rsid w:val="00B76678"/>
    <w:rsid w:val="00B7667C"/>
    <w:rsid w:val="00B769F2"/>
    <w:rsid w:val="00B76E0F"/>
    <w:rsid w:val="00B76F77"/>
    <w:rsid w:val="00B7708F"/>
    <w:rsid w:val="00B770AF"/>
    <w:rsid w:val="00B77358"/>
    <w:rsid w:val="00B773C3"/>
    <w:rsid w:val="00B77416"/>
    <w:rsid w:val="00B777EB"/>
    <w:rsid w:val="00B77CB8"/>
    <w:rsid w:val="00B77D6F"/>
    <w:rsid w:val="00B77F03"/>
    <w:rsid w:val="00B801C2"/>
    <w:rsid w:val="00B8022F"/>
    <w:rsid w:val="00B8054F"/>
    <w:rsid w:val="00B805A3"/>
    <w:rsid w:val="00B805B8"/>
    <w:rsid w:val="00B80616"/>
    <w:rsid w:val="00B806A0"/>
    <w:rsid w:val="00B807FE"/>
    <w:rsid w:val="00B80BD0"/>
    <w:rsid w:val="00B80CC2"/>
    <w:rsid w:val="00B80D72"/>
    <w:rsid w:val="00B81010"/>
    <w:rsid w:val="00B811B9"/>
    <w:rsid w:val="00B811E0"/>
    <w:rsid w:val="00B81291"/>
    <w:rsid w:val="00B813BE"/>
    <w:rsid w:val="00B81434"/>
    <w:rsid w:val="00B8164E"/>
    <w:rsid w:val="00B81BAE"/>
    <w:rsid w:val="00B81E55"/>
    <w:rsid w:val="00B81F5F"/>
    <w:rsid w:val="00B82059"/>
    <w:rsid w:val="00B82599"/>
    <w:rsid w:val="00B82600"/>
    <w:rsid w:val="00B82A34"/>
    <w:rsid w:val="00B82C76"/>
    <w:rsid w:val="00B83006"/>
    <w:rsid w:val="00B83181"/>
    <w:rsid w:val="00B831CF"/>
    <w:rsid w:val="00B83284"/>
    <w:rsid w:val="00B83391"/>
    <w:rsid w:val="00B835C5"/>
    <w:rsid w:val="00B83ACC"/>
    <w:rsid w:val="00B83AD1"/>
    <w:rsid w:val="00B83BB2"/>
    <w:rsid w:val="00B83D35"/>
    <w:rsid w:val="00B8405F"/>
    <w:rsid w:val="00B84093"/>
    <w:rsid w:val="00B842B1"/>
    <w:rsid w:val="00B8498C"/>
    <w:rsid w:val="00B849F6"/>
    <w:rsid w:val="00B84BE8"/>
    <w:rsid w:val="00B851E6"/>
    <w:rsid w:val="00B8534F"/>
    <w:rsid w:val="00B859A7"/>
    <w:rsid w:val="00B859DF"/>
    <w:rsid w:val="00B85A3D"/>
    <w:rsid w:val="00B85CC1"/>
    <w:rsid w:val="00B85D29"/>
    <w:rsid w:val="00B8608F"/>
    <w:rsid w:val="00B865EB"/>
    <w:rsid w:val="00B86A53"/>
    <w:rsid w:val="00B86D32"/>
    <w:rsid w:val="00B86DF3"/>
    <w:rsid w:val="00B872A6"/>
    <w:rsid w:val="00B8790A"/>
    <w:rsid w:val="00B87AC9"/>
    <w:rsid w:val="00B87BD7"/>
    <w:rsid w:val="00B87D19"/>
    <w:rsid w:val="00B90009"/>
    <w:rsid w:val="00B9012A"/>
    <w:rsid w:val="00B901B2"/>
    <w:rsid w:val="00B90277"/>
    <w:rsid w:val="00B907BB"/>
    <w:rsid w:val="00B908BA"/>
    <w:rsid w:val="00B908C1"/>
    <w:rsid w:val="00B908C7"/>
    <w:rsid w:val="00B90ACE"/>
    <w:rsid w:val="00B90B14"/>
    <w:rsid w:val="00B90DCB"/>
    <w:rsid w:val="00B91029"/>
    <w:rsid w:val="00B9116C"/>
    <w:rsid w:val="00B914CD"/>
    <w:rsid w:val="00B9153F"/>
    <w:rsid w:val="00B91B5B"/>
    <w:rsid w:val="00B9200F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79E"/>
    <w:rsid w:val="00B93841"/>
    <w:rsid w:val="00B938A5"/>
    <w:rsid w:val="00B93929"/>
    <w:rsid w:val="00B93E96"/>
    <w:rsid w:val="00B94029"/>
    <w:rsid w:val="00B94034"/>
    <w:rsid w:val="00B94099"/>
    <w:rsid w:val="00B9455D"/>
    <w:rsid w:val="00B94627"/>
    <w:rsid w:val="00B94BC5"/>
    <w:rsid w:val="00B94CD2"/>
    <w:rsid w:val="00B94F6B"/>
    <w:rsid w:val="00B95168"/>
    <w:rsid w:val="00B95377"/>
    <w:rsid w:val="00B953A7"/>
    <w:rsid w:val="00B9548B"/>
    <w:rsid w:val="00B955ED"/>
    <w:rsid w:val="00B957A3"/>
    <w:rsid w:val="00B958BB"/>
    <w:rsid w:val="00B95A81"/>
    <w:rsid w:val="00B95BD0"/>
    <w:rsid w:val="00B95C6A"/>
    <w:rsid w:val="00B95E15"/>
    <w:rsid w:val="00B95F32"/>
    <w:rsid w:val="00B9618B"/>
    <w:rsid w:val="00B96364"/>
    <w:rsid w:val="00B96874"/>
    <w:rsid w:val="00B968AA"/>
    <w:rsid w:val="00B96B72"/>
    <w:rsid w:val="00B96BD6"/>
    <w:rsid w:val="00B96F90"/>
    <w:rsid w:val="00B9704C"/>
    <w:rsid w:val="00B970BF"/>
    <w:rsid w:val="00B9719C"/>
    <w:rsid w:val="00B97368"/>
    <w:rsid w:val="00B9746A"/>
    <w:rsid w:val="00B9776B"/>
    <w:rsid w:val="00B97827"/>
    <w:rsid w:val="00B97905"/>
    <w:rsid w:val="00B97AD1"/>
    <w:rsid w:val="00B97EEA"/>
    <w:rsid w:val="00BA022D"/>
    <w:rsid w:val="00BA025D"/>
    <w:rsid w:val="00BA0389"/>
    <w:rsid w:val="00BA051F"/>
    <w:rsid w:val="00BA096D"/>
    <w:rsid w:val="00BA0A82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983"/>
    <w:rsid w:val="00BA29C4"/>
    <w:rsid w:val="00BA3354"/>
    <w:rsid w:val="00BA36A6"/>
    <w:rsid w:val="00BA3759"/>
    <w:rsid w:val="00BA380C"/>
    <w:rsid w:val="00BA381C"/>
    <w:rsid w:val="00BA3A10"/>
    <w:rsid w:val="00BA3A6A"/>
    <w:rsid w:val="00BA3B50"/>
    <w:rsid w:val="00BA4661"/>
    <w:rsid w:val="00BA4CBC"/>
    <w:rsid w:val="00BA4F30"/>
    <w:rsid w:val="00BA4FDF"/>
    <w:rsid w:val="00BA5017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945"/>
    <w:rsid w:val="00BA69B7"/>
    <w:rsid w:val="00BA6B3D"/>
    <w:rsid w:val="00BA6D81"/>
    <w:rsid w:val="00BA6E6D"/>
    <w:rsid w:val="00BA6ECD"/>
    <w:rsid w:val="00BA6F77"/>
    <w:rsid w:val="00BA6FFA"/>
    <w:rsid w:val="00BA73B1"/>
    <w:rsid w:val="00BA769A"/>
    <w:rsid w:val="00BA7A4C"/>
    <w:rsid w:val="00BA7C31"/>
    <w:rsid w:val="00BA7DD8"/>
    <w:rsid w:val="00BA7DDB"/>
    <w:rsid w:val="00BA7F30"/>
    <w:rsid w:val="00BA7F7F"/>
    <w:rsid w:val="00BB00E8"/>
    <w:rsid w:val="00BB0399"/>
    <w:rsid w:val="00BB041A"/>
    <w:rsid w:val="00BB04B8"/>
    <w:rsid w:val="00BB067B"/>
    <w:rsid w:val="00BB068B"/>
    <w:rsid w:val="00BB090B"/>
    <w:rsid w:val="00BB092F"/>
    <w:rsid w:val="00BB0A28"/>
    <w:rsid w:val="00BB0FB2"/>
    <w:rsid w:val="00BB107B"/>
    <w:rsid w:val="00BB10F9"/>
    <w:rsid w:val="00BB1721"/>
    <w:rsid w:val="00BB19EC"/>
    <w:rsid w:val="00BB19F9"/>
    <w:rsid w:val="00BB239C"/>
    <w:rsid w:val="00BB2562"/>
    <w:rsid w:val="00BB2664"/>
    <w:rsid w:val="00BB267F"/>
    <w:rsid w:val="00BB26E7"/>
    <w:rsid w:val="00BB274E"/>
    <w:rsid w:val="00BB283D"/>
    <w:rsid w:val="00BB2AC9"/>
    <w:rsid w:val="00BB2BDA"/>
    <w:rsid w:val="00BB2BF0"/>
    <w:rsid w:val="00BB3000"/>
    <w:rsid w:val="00BB3677"/>
    <w:rsid w:val="00BB3882"/>
    <w:rsid w:val="00BB39EA"/>
    <w:rsid w:val="00BB3BAD"/>
    <w:rsid w:val="00BB3C6F"/>
    <w:rsid w:val="00BB3D78"/>
    <w:rsid w:val="00BB3DD5"/>
    <w:rsid w:val="00BB3E71"/>
    <w:rsid w:val="00BB3E9B"/>
    <w:rsid w:val="00BB403E"/>
    <w:rsid w:val="00BB4067"/>
    <w:rsid w:val="00BB442B"/>
    <w:rsid w:val="00BB44B4"/>
    <w:rsid w:val="00BB4B13"/>
    <w:rsid w:val="00BB4D8B"/>
    <w:rsid w:val="00BB4F2B"/>
    <w:rsid w:val="00BB50AE"/>
    <w:rsid w:val="00BB517D"/>
    <w:rsid w:val="00BB5331"/>
    <w:rsid w:val="00BB5377"/>
    <w:rsid w:val="00BB5386"/>
    <w:rsid w:val="00BB545C"/>
    <w:rsid w:val="00BB55BE"/>
    <w:rsid w:val="00BB5780"/>
    <w:rsid w:val="00BB5995"/>
    <w:rsid w:val="00BB5B4A"/>
    <w:rsid w:val="00BB5C99"/>
    <w:rsid w:val="00BB5E06"/>
    <w:rsid w:val="00BB6079"/>
    <w:rsid w:val="00BB61FB"/>
    <w:rsid w:val="00BB62FD"/>
    <w:rsid w:val="00BB65E2"/>
    <w:rsid w:val="00BB698B"/>
    <w:rsid w:val="00BB6BC2"/>
    <w:rsid w:val="00BB6BEE"/>
    <w:rsid w:val="00BB6C09"/>
    <w:rsid w:val="00BB701B"/>
    <w:rsid w:val="00BB7221"/>
    <w:rsid w:val="00BB742C"/>
    <w:rsid w:val="00BB7479"/>
    <w:rsid w:val="00BB76E3"/>
    <w:rsid w:val="00BB77BA"/>
    <w:rsid w:val="00BB7C08"/>
    <w:rsid w:val="00BB7D10"/>
    <w:rsid w:val="00BB7E32"/>
    <w:rsid w:val="00BC025D"/>
    <w:rsid w:val="00BC0327"/>
    <w:rsid w:val="00BC043C"/>
    <w:rsid w:val="00BC0444"/>
    <w:rsid w:val="00BC06AB"/>
    <w:rsid w:val="00BC09E0"/>
    <w:rsid w:val="00BC0A96"/>
    <w:rsid w:val="00BC1040"/>
    <w:rsid w:val="00BC1041"/>
    <w:rsid w:val="00BC1219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99A"/>
    <w:rsid w:val="00BC2AFC"/>
    <w:rsid w:val="00BC2E02"/>
    <w:rsid w:val="00BC2E05"/>
    <w:rsid w:val="00BC2E5C"/>
    <w:rsid w:val="00BC30B0"/>
    <w:rsid w:val="00BC342E"/>
    <w:rsid w:val="00BC34F6"/>
    <w:rsid w:val="00BC36D8"/>
    <w:rsid w:val="00BC3723"/>
    <w:rsid w:val="00BC39CC"/>
    <w:rsid w:val="00BC3D04"/>
    <w:rsid w:val="00BC3D5D"/>
    <w:rsid w:val="00BC3F79"/>
    <w:rsid w:val="00BC404F"/>
    <w:rsid w:val="00BC41D0"/>
    <w:rsid w:val="00BC454E"/>
    <w:rsid w:val="00BC456A"/>
    <w:rsid w:val="00BC4611"/>
    <w:rsid w:val="00BC465F"/>
    <w:rsid w:val="00BC4760"/>
    <w:rsid w:val="00BC485D"/>
    <w:rsid w:val="00BC4DDD"/>
    <w:rsid w:val="00BC4E3E"/>
    <w:rsid w:val="00BC5000"/>
    <w:rsid w:val="00BC5032"/>
    <w:rsid w:val="00BC5486"/>
    <w:rsid w:val="00BC56DC"/>
    <w:rsid w:val="00BC57BB"/>
    <w:rsid w:val="00BC57D0"/>
    <w:rsid w:val="00BC5929"/>
    <w:rsid w:val="00BC595D"/>
    <w:rsid w:val="00BC5A01"/>
    <w:rsid w:val="00BC5E02"/>
    <w:rsid w:val="00BC62C2"/>
    <w:rsid w:val="00BC633A"/>
    <w:rsid w:val="00BC66B5"/>
    <w:rsid w:val="00BC68ED"/>
    <w:rsid w:val="00BC6904"/>
    <w:rsid w:val="00BC6908"/>
    <w:rsid w:val="00BC71B7"/>
    <w:rsid w:val="00BC745B"/>
    <w:rsid w:val="00BC790A"/>
    <w:rsid w:val="00BC796D"/>
    <w:rsid w:val="00BC79DF"/>
    <w:rsid w:val="00BC7F41"/>
    <w:rsid w:val="00BC7FE3"/>
    <w:rsid w:val="00BD0248"/>
    <w:rsid w:val="00BD03DB"/>
    <w:rsid w:val="00BD065D"/>
    <w:rsid w:val="00BD079E"/>
    <w:rsid w:val="00BD0830"/>
    <w:rsid w:val="00BD0AED"/>
    <w:rsid w:val="00BD0E7A"/>
    <w:rsid w:val="00BD0FAB"/>
    <w:rsid w:val="00BD0FF7"/>
    <w:rsid w:val="00BD101D"/>
    <w:rsid w:val="00BD1CA4"/>
    <w:rsid w:val="00BD1E75"/>
    <w:rsid w:val="00BD2587"/>
    <w:rsid w:val="00BD2663"/>
    <w:rsid w:val="00BD2700"/>
    <w:rsid w:val="00BD275D"/>
    <w:rsid w:val="00BD291D"/>
    <w:rsid w:val="00BD2D41"/>
    <w:rsid w:val="00BD2FA3"/>
    <w:rsid w:val="00BD36BA"/>
    <w:rsid w:val="00BD39BF"/>
    <w:rsid w:val="00BD3B80"/>
    <w:rsid w:val="00BD3E19"/>
    <w:rsid w:val="00BD4766"/>
    <w:rsid w:val="00BD4789"/>
    <w:rsid w:val="00BD48E0"/>
    <w:rsid w:val="00BD4BCC"/>
    <w:rsid w:val="00BD4C1F"/>
    <w:rsid w:val="00BD4C2B"/>
    <w:rsid w:val="00BD5232"/>
    <w:rsid w:val="00BD5341"/>
    <w:rsid w:val="00BD554B"/>
    <w:rsid w:val="00BD580F"/>
    <w:rsid w:val="00BD5A2F"/>
    <w:rsid w:val="00BD5B0B"/>
    <w:rsid w:val="00BD5E6A"/>
    <w:rsid w:val="00BD5FCE"/>
    <w:rsid w:val="00BD6223"/>
    <w:rsid w:val="00BD6459"/>
    <w:rsid w:val="00BD6500"/>
    <w:rsid w:val="00BD6BD6"/>
    <w:rsid w:val="00BD6C56"/>
    <w:rsid w:val="00BD7012"/>
    <w:rsid w:val="00BD7076"/>
    <w:rsid w:val="00BD73C1"/>
    <w:rsid w:val="00BD7719"/>
    <w:rsid w:val="00BD7ACC"/>
    <w:rsid w:val="00BD7C8A"/>
    <w:rsid w:val="00BD7F9D"/>
    <w:rsid w:val="00BE00FF"/>
    <w:rsid w:val="00BE01ED"/>
    <w:rsid w:val="00BE0242"/>
    <w:rsid w:val="00BE0261"/>
    <w:rsid w:val="00BE099E"/>
    <w:rsid w:val="00BE09BE"/>
    <w:rsid w:val="00BE0AEA"/>
    <w:rsid w:val="00BE0BF8"/>
    <w:rsid w:val="00BE0C0C"/>
    <w:rsid w:val="00BE0C7F"/>
    <w:rsid w:val="00BE0D48"/>
    <w:rsid w:val="00BE0E42"/>
    <w:rsid w:val="00BE0EC1"/>
    <w:rsid w:val="00BE10A1"/>
    <w:rsid w:val="00BE10B1"/>
    <w:rsid w:val="00BE138F"/>
    <w:rsid w:val="00BE1526"/>
    <w:rsid w:val="00BE16E0"/>
    <w:rsid w:val="00BE1ADC"/>
    <w:rsid w:val="00BE1AE0"/>
    <w:rsid w:val="00BE1B01"/>
    <w:rsid w:val="00BE1EF3"/>
    <w:rsid w:val="00BE1F63"/>
    <w:rsid w:val="00BE1FD1"/>
    <w:rsid w:val="00BE21BB"/>
    <w:rsid w:val="00BE23E0"/>
    <w:rsid w:val="00BE241E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EB0"/>
    <w:rsid w:val="00BE2EB7"/>
    <w:rsid w:val="00BE300A"/>
    <w:rsid w:val="00BE316A"/>
    <w:rsid w:val="00BE31F2"/>
    <w:rsid w:val="00BE3218"/>
    <w:rsid w:val="00BE331F"/>
    <w:rsid w:val="00BE3608"/>
    <w:rsid w:val="00BE36CB"/>
    <w:rsid w:val="00BE391B"/>
    <w:rsid w:val="00BE3959"/>
    <w:rsid w:val="00BE3AFC"/>
    <w:rsid w:val="00BE3B84"/>
    <w:rsid w:val="00BE3EAB"/>
    <w:rsid w:val="00BE40D9"/>
    <w:rsid w:val="00BE41B1"/>
    <w:rsid w:val="00BE46B7"/>
    <w:rsid w:val="00BE4A29"/>
    <w:rsid w:val="00BE4D51"/>
    <w:rsid w:val="00BE5000"/>
    <w:rsid w:val="00BE551B"/>
    <w:rsid w:val="00BE5701"/>
    <w:rsid w:val="00BE6276"/>
    <w:rsid w:val="00BE66DF"/>
    <w:rsid w:val="00BE66E9"/>
    <w:rsid w:val="00BE67B4"/>
    <w:rsid w:val="00BE68E2"/>
    <w:rsid w:val="00BE69FF"/>
    <w:rsid w:val="00BE6A95"/>
    <w:rsid w:val="00BE6AAD"/>
    <w:rsid w:val="00BE6CB1"/>
    <w:rsid w:val="00BE6D80"/>
    <w:rsid w:val="00BE6F38"/>
    <w:rsid w:val="00BE7406"/>
    <w:rsid w:val="00BE77E1"/>
    <w:rsid w:val="00BE7845"/>
    <w:rsid w:val="00BE7847"/>
    <w:rsid w:val="00BE787A"/>
    <w:rsid w:val="00BE78BC"/>
    <w:rsid w:val="00BE7FAB"/>
    <w:rsid w:val="00BF026B"/>
    <w:rsid w:val="00BF0386"/>
    <w:rsid w:val="00BF046A"/>
    <w:rsid w:val="00BF048B"/>
    <w:rsid w:val="00BF04D1"/>
    <w:rsid w:val="00BF0950"/>
    <w:rsid w:val="00BF09CF"/>
    <w:rsid w:val="00BF0DA1"/>
    <w:rsid w:val="00BF0DF3"/>
    <w:rsid w:val="00BF0F40"/>
    <w:rsid w:val="00BF1024"/>
    <w:rsid w:val="00BF14E4"/>
    <w:rsid w:val="00BF18E4"/>
    <w:rsid w:val="00BF1C4D"/>
    <w:rsid w:val="00BF1CC7"/>
    <w:rsid w:val="00BF1DEE"/>
    <w:rsid w:val="00BF1E2F"/>
    <w:rsid w:val="00BF1FB5"/>
    <w:rsid w:val="00BF21B9"/>
    <w:rsid w:val="00BF241E"/>
    <w:rsid w:val="00BF2718"/>
    <w:rsid w:val="00BF2775"/>
    <w:rsid w:val="00BF2913"/>
    <w:rsid w:val="00BF29C2"/>
    <w:rsid w:val="00BF2B18"/>
    <w:rsid w:val="00BF2FA3"/>
    <w:rsid w:val="00BF308A"/>
    <w:rsid w:val="00BF3426"/>
    <w:rsid w:val="00BF348F"/>
    <w:rsid w:val="00BF389E"/>
    <w:rsid w:val="00BF38BE"/>
    <w:rsid w:val="00BF3DC2"/>
    <w:rsid w:val="00BF3ED2"/>
    <w:rsid w:val="00BF41C8"/>
    <w:rsid w:val="00BF4289"/>
    <w:rsid w:val="00BF4507"/>
    <w:rsid w:val="00BF4616"/>
    <w:rsid w:val="00BF467D"/>
    <w:rsid w:val="00BF478B"/>
    <w:rsid w:val="00BF4D68"/>
    <w:rsid w:val="00BF4DAC"/>
    <w:rsid w:val="00BF4DB7"/>
    <w:rsid w:val="00BF53C6"/>
    <w:rsid w:val="00BF54CE"/>
    <w:rsid w:val="00BF56AC"/>
    <w:rsid w:val="00BF5A8D"/>
    <w:rsid w:val="00BF5B35"/>
    <w:rsid w:val="00BF5D99"/>
    <w:rsid w:val="00BF5DFF"/>
    <w:rsid w:val="00BF5FC7"/>
    <w:rsid w:val="00BF62C9"/>
    <w:rsid w:val="00BF6404"/>
    <w:rsid w:val="00BF678E"/>
    <w:rsid w:val="00BF68A0"/>
    <w:rsid w:val="00BF6AE4"/>
    <w:rsid w:val="00BF6AF9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C000D1"/>
    <w:rsid w:val="00C001BA"/>
    <w:rsid w:val="00C00292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622"/>
    <w:rsid w:val="00C029D1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4E29"/>
    <w:rsid w:val="00C05405"/>
    <w:rsid w:val="00C054D7"/>
    <w:rsid w:val="00C056EF"/>
    <w:rsid w:val="00C057E4"/>
    <w:rsid w:val="00C05CC5"/>
    <w:rsid w:val="00C05D4B"/>
    <w:rsid w:val="00C05FEC"/>
    <w:rsid w:val="00C061FE"/>
    <w:rsid w:val="00C06494"/>
    <w:rsid w:val="00C065E8"/>
    <w:rsid w:val="00C0685F"/>
    <w:rsid w:val="00C06D29"/>
    <w:rsid w:val="00C06E67"/>
    <w:rsid w:val="00C06F55"/>
    <w:rsid w:val="00C07223"/>
    <w:rsid w:val="00C07283"/>
    <w:rsid w:val="00C0751B"/>
    <w:rsid w:val="00C075E6"/>
    <w:rsid w:val="00C07606"/>
    <w:rsid w:val="00C0771A"/>
    <w:rsid w:val="00C078A1"/>
    <w:rsid w:val="00C078A8"/>
    <w:rsid w:val="00C103C0"/>
    <w:rsid w:val="00C10580"/>
    <w:rsid w:val="00C1072F"/>
    <w:rsid w:val="00C109A6"/>
    <w:rsid w:val="00C10BC8"/>
    <w:rsid w:val="00C10DDF"/>
    <w:rsid w:val="00C11075"/>
    <w:rsid w:val="00C116E2"/>
    <w:rsid w:val="00C119DE"/>
    <w:rsid w:val="00C11E19"/>
    <w:rsid w:val="00C11FD3"/>
    <w:rsid w:val="00C11FE3"/>
    <w:rsid w:val="00C120D0"/>
    <w:rsid w:val="00C1299D"/>
    <w:rsid w:val="00C13320"/>
    <w:rsid w:val="00C134A8"/>
    <w:rsid w:val="00C13607"/>
    <w:rsid w:val="00C1360D"/>
    <w:rsid w:val="00C138A7"/>
    <w:rsid w:val="00C13B08"/>
    <w:rsid w:val="00C13B71"/>
    <w:rsid w:val="00C13D31"/>
    <w:rsid w:val="00C14025"/>
    <w:rsid w:val="00C142AE"/>
    <w:rsid w:val="00C1496A"/>
    <w:rsid w:val="00C14BAD"/>
    <w:rsid w:val="00C14BBE"/>
    <w:rsid w:val="00C14BF0"/>
    <w:rsid w:val="00C14DF9"/>
    <w:rsid w:val="00C150E7"/>
    <w:rsid w:val="00C15497"/>
    <w:rsid w:val="00C15966"/>
    <w:rsid w:val="00C15BA8"/>
    <w:rsid w:val="00C15FE5"/>
    <w:rsid w:val="00C1609F"/>
    <w:rsid w:val="00C161A9"/>
    <w:rsid w:val="00C164A7"/>
    <w:rsid w:val="00C167C8"/>
    <w:rsid w:val="00C167DD"/>
    <w:rsid w:val="00C1687F"/>
    <w:rsid w:val="00C16D0C"/>
    <w:rsid w:val="00C17293"/>
    <w:rsid w:val="00C1769B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C34"/>
    <w:rsid w:val="00C20EEA"/>
    <w:rsid w:val="00C2113E"/>
    <w:rsid w:val="00C212FB"/>
    <w:rsid w:val="00C215B7"/>
    <w:rsid w:val="00C215D6"/>
    <w:rsid w:val="00C2169E"/>
    <w:rsid w:val="00C216FE"/>
    <w:rsid w:val="00C2181B"/>
    <w:rsid w:val="00C218AD"/>
    <w:rsid w:val="00C2191D"/>
    <w:rsid w:val="00C21A8E"/>
    <w:rsid w:val="00C21CB3"/>
    <w:rsid w:val="00C21D5F"/>
    <w:rsid w:val="00C21E70"/>
    <w:rsid w:val="00C22308"/>
    <w:rsid w:val="00C2249B"/>
    <w:rsid w:val="00C225A8"/>
    <w:rsid w:val="00C226C3"/>
    <w:rsid w:val="00C2299C"/>
    <w:rsid w:val="00C22B78"/>
    <w:rsid w:val="00C22CFE"/>
    <w:rsid w:val="00C22D28"/>
    <w:rsid w:val="00C22F29"/>
    <w:rsid w:val="00C23173"/>
    <w:rsid w:val="00C23440"/>
    <w:rsid w:val="00C235CB"/>
    <w:rsid w:val="00C23790"/>
    <w:rsid w:val="00C237AC"/>
    <w:rsid w:val="00C23841"/>
    <w:rsid w:val="00C23BAA"/>
    <w:rsid w:val="00C23BF7"/>
    <w:rsid w:val="00C243DF"/>
    <w:rsid w:val="00C246D2"/>
    <w:rsid w:val="00C2481E"/>
    <w:rsid w:val="00C24B80"/>
    <w:rsid w:val="00C24C62"/>
    <w:rsid w:val="00C24CDF"/>
    <w:rsid w:val="00C24F06"/>
    <w:rsid w:val="00C2508D"/>
    <w:rsid w:val="00C250E3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AC3"/>
    <w:rsid w:val="00C25E65"/>
    <w:rsid w:val="00C25F95"/>
    <w:rsid w:val="00C260D4"/>
    <w:rsid w:val="00C262FB"/>
    <w:rsid w:val="00C265F4"/>
    <w:rsid w:val="00C268A3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E5"/>
    <w:rsid w:val="00C27432"/>
    <w:rsid w:val="00C274A8"/>
    <w:rsid w:val="00C27787"/>
    <w:rsid w:val="00C27788"/>
    <w:rsid w:val="00C2799E"/>
    <w:rsid w:val="00C27B6F"/>
    <w:rsid w:val="00C27D2E"/>
    <w:rsid w:val="00C27DD7"/>
    <w:rsid w:val="00C27E9E"/>
    <w:rsid w:val="00C30005"/>
    <w:rsid w:val="00C3048D"/>
    <w:rsid w:val="00C305E9"/>
    <w:rsid w:val="00C30727"/>
    <w:rsid w:val="00C309C8"/>
    <w:rsid w:val="00C30B3E"/>
    <w:rsid w:val="00C30B7A"/>
    <w:rsid w:val="00C30D63"/>
    <w:rsid w:val="00C30E33"/>
    <w:rsid w:val="00C30F59"/>
    <w:rsid w:val="00C3102B"/>
    <w:rsid w:val="00C31136"/>
    <w:rsid w:val="00C311EA"/>
    <w:rsid w:val="00C312CF"/>
    <w:rsid w:val="00C314B5"/>
    <w:rsid w:val="00C3155A"/>
    <w:rsid w:val="00C315CD"/>
    <w:rsid w:val="00C316A4"/>
    <w:rsid w:val="00C31720"/>
    <w:rsid w:val="00C318AA"/>
    <w:rsid w:val="00C3196C"/>
    <w:rsid w:val="00C319A0"/>
    <w:rsid w:val="00C31B19"/>
    <w:rsid w:val="00C31B84"/>
    <w:rsid w:val="00C31DFF"/>
    <w:rsid w:val="00C31F4C"/>
    <w:rsid w:val="00C32C28"/>
    <w:rsid w:val="00C32C7F"/>
    <w:rsid w:val="00C32DB5"/>
    <w:rsid w:val="00C33014"/>
    <w:rsid w:val="00C3308C"/>
    <w:rsid w:val="00C333F3"/>
    <w:rsid w:val="00C33C4B"/>
    <w:rsid w:val="00C33CE6"/>
    <w:rsid w:val="00C3409C"/>
    <w:rsid w:val="00C3425B"/>
    <w:rsid w:val="00C342CD"/>
    <w:rsid w:val="00C3475F"/>
    <w:rsid w:val="00C349BA"/>
    <w:rsid w:val="00C34DE5"/>
    <w:rsid w:val="00C34F4F"/>
    <w:rsid w:val="00C35015"/>
    <w:rsid w:val="00C3509E"/>
    <w:rsid w:val="00C350C4"/>
    <w:rsid w:val="00C351AA"/>
    <w:rsid w:val="00C352BA"/>
    <w:rsid w:val="00C3545A"/>
    <w:rsid w:val="00C35629"/>
    <w:rsid w:val="00C35AD2"/>
    <w:rsid w:val="00C35B34"/>
    <w:rsid w:val="00C35D2B"/>
    <w:rsid w:val="00C361F6"/>
    <w:rsid w:val="00C36373"/>
    <w:rsid w:val="00C36519"/>
    <w:rsid w:val="00C365BF"/>
    <w:rsid w:val="00C36679"/>
    <w:rsid w:val="00C36755"/>
    <w:rsid w:val="00C369DC"/>
    <w:rsid w:val="00C36BA5"/>
    <w:rsid w:val="00C36F53"/>
    <w:rsid w:val="00C3731A"/>
    <w:rsid w:val="00C3747A"/>
    <w:rsid w:val="00C37865"/>
    <w:rsid w:val="00C37888"/>
    <w:rsid w:val="00C37A13"/>
    <w:rsid w:val="00C37AD4"/>
    <w:rsid w:val="00C37BB3"/>
    <w:rsid w:val="00C37CAF"/>
    <w:rsid w:val="00C37DD2"/>
    <w:rsid w:val="00C37F32"/>
    <w:rsid w:val="00C4000B"/>
    <w:rsid w:val="00C400BE"/>
    <w:rsid w:val="00C40103"/>
    <w:rsid w:val="00C40105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BF6"/>
    <w:rsid w:val="00C41D80"/>
    <w:rsid w:val="00C41E58"/>
    <w:rsid w:val="00C41F1D"/>
    <w:rsid w:val="00C41F5C"/>
    <w:rsid w:val="00C420CB"/>
    <w:rsid w:val="00C42169"/>
    <w:rsid w:val="00C421C7"/>
    <w:rsid w:val="00C4226E"/>
    <w:rsid w:val="00C42435"/>
    <w:rsid w:val="00C427CD"/>
    <w:rsid w:val="00C42845"/>
    <w:rsid w:val="00C42934"/>
    <w:rsid w:val="00C42AB4"/>
    <w:rsid w:val="00C42FE5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1AE"/>
    <w:rsid w:val="00C44357"/>
    <w:rsid w:val="00C44367"/>
    <w:rsid w:val="00C44558"/>
    <w:rsid w:val="00C4497D"/>
    <w:rsid w:val="00C44A76"/>
    <w:rsid w:val="00C44BAE"/>
    <w:rsid w:val="00C45144"/>
    <w:rsid w:val="00C45188"/>
    <w:rsid w:val="00C4545D"/>
    <w:rsid w:val="00C456FD"/>
    <w:rsid w:val="00C45812"/>
    <w:rsid w:val="00C45BB2"/>
    <w:rsid w:val="00C45C52"/>
    <w:rsid w:val="00C45D58"/>
    <w:rsid w:val="00C45F08"/>
    <w:rsid w:val="00C4603D"/>
    <w:rsid w:val="00C4643D"/>
    <w:rsid w:val="00C4650A"/>
    <w:rsid w:val="00C46543"/>
    <w:rsid w:val="00C467B4"/>
    <w:rsid w:val="00C46B18"/>
    <w:rsid w:val="00C46CDA"/>
    <w:rsid w:val="00C46D41"/>
    <w:rsid w:val="00C46DF0"/>
    <w:rsid w:val="00C46E62"/>
    <w:rsid w:val="00C46F95"/>
    <w:rsid w:val="00C46FA7"/>
    <w:rsid w:val="00C4702B"/>
    <w:rsid w:val="00C4774D"/>
    <w:rsid w:val="00C47A49"/>
    <w:rsid w:val="00C47B32"/>
    <w:rsid w:val="00C47CBA"/>
    <w:rsid w:val="00C50042"/>
    <w:rsid w:val="00C50188"/>
    <w:rsid w:val="00C5021D"/>
    <w:rsid w:val="00C502C2"/>
    <w:rsid w:val="00C5037C"/>
    <w:rsid w:val="00C5047C"/>
    <w:rsid w:val="00C5056C"/>
    <w:rsid w:val="00C50B58"/>
    <w:rsid w:val="00C50BEC"/>
    <w:rsid w:val="00C50C5B"/>
    <w:rsid w:val="00C5105C"/>
    <w:rsid w:val="00C51234"/>
    <w:rsid w:val="00C51722"/>
    <w:rsid w:val="00C51C9D"/>
    <w:rsid w:val="00C51CB8"/>
    <w:rsid w:val="00C51CE7"/>
    <w:rsid w:val="00C51D2E"/>
    <w:rsid w:val="00C52351"/>
    <w:rsid w:val="00C5250C"/>
    <w:rsid w:val="00C5257D"/>
    <w:rsid w:val="00C527CB"/>
    <w:rsid w:val="00C5280E"/>
    <w:rsid w:val="00C528E0"/>
    <w:rsid w:val="00C52927"/>
    <w:rsid w:val="00C52AA2"/>
    <w:rsid w:val="00C52B76"/>
    <w:rsid w:val="00C52F47"/>
    <w:rsid w:val="00C530BB"/>
    <w:rsid w:val="00C5313A"/>
    <w:rsid w:val="00C53345"/>
    <w:rsid w:val="00C534B7"/>
    <w:rsid w:val="00C539ED"/>
    <w:rsid w:val="00C53A1D"/>
    <w:rsid w:val="00C53FFB"/>
    <w:rsid w:val="00C5425B"/>
    <w:rsid w:val="00C542E0"/>
    <w:rsid w:val="00C5466F"/>
    <w:rsid w:val="00C546A8"/>
    <w:rsid w:val="00C54AC6"/>
    <w:rsid w:val="00C54BC8"/>
    <w:rsid w:val="00C54D2B"/>
    <w:rsid w:val="00C55806"/>
    <w:rsid w:val="00C558EC"/>
    <w:rsid w:val="00C55A27"/>
    <w:rsid w:val="00C56108"/>
    <w:rsid w:val="00C56216"/>
    <w:rsid w:val="00C56339"/>
    <w:rsid w:val="00C56563"/>
    <w:rsid w:val="00C56690"/>
    <w:rsid w:val="00C567C2"/>
    <w:rsid w:val="00C56B97"/>
    <w:rsid w:val="00C5755B"/>
    <w:rsid w:val="00C5757A"/>
    <w:rsid w:val="00C5795F"/>
    <w:rsid w:val="00C57BAD"/>
    <w:rsid w:val="00C57FEB"/>
    <w:rsid w:val="00C60954"/>
    <w:rsid w:val="00C60A4D"/>
    <w:rsid w:val="00C60C86"/>
    <w:rsid w:val="00C60D78"/>
    <w:rsid w:val="00C6100F"/>
    <w:rsid w:val="00C6102D"/>
    <w:rsid w:val="00C61881"/>
    <w:rsid w:val="00C61AA8"/>
    <w:rsid w:val="00C61BCB"/>
    <w:rsid w:val="00C61C4C"/>
    <w:rsid w:val="00C61DB0"/>
    <w:rsid w:val="00C61DFD"/>
    <w:rsid w:val="00C61E30"/>
    <w:rsid w:val="00C6209A"/>
    <w:rsid w:val="00C623D6"/>
    <w:rsid w:val="00C62535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504"/>
    <w:rsid w:val="00C64574"/>
    <w:rsid w:val="00C64C5E"/>
    <w:rsid w:val="00C64DF1"/>
    <w:rsid w:val="00C6506E"/>
    <w:rsid w:val="00C65092"/>
    <w:rsid w:val="00C654F3"/>
    <w:rsid w:val="00C65605"/>
    <w:rsid w:val="00C65677"/>
    <w:rsid w:val="00C65851"/>
    <w:rsid w:val="00C65C2D"/>
    <w:rsid w:val="00C65C9A"/>
    <w:rsid w:val="00C660E4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CB2"/>
    <w:rsid w:val="00C67D13"/>
    <w:rsid w:val="00C67E52"/>
    <w:rsid w:val="00C67ECA"/>
    <w:rsid w:val="00C700CF"/>
    <w:rsid w:val="00C7012D"/>
    <w:rsid w:val="00C70159"/>
    <w:rsid w:val="00C7032C"/>
    <w:rsid w:val="00C703DF"/>
    <w:rsid w:val="00C70B67"/>
    <w:rsid w:val="00C70E2F"/>
    <w:rsid w:val="00C70E5D"/>
    <w:rsid w:val="00C70E6B"/>
    <w:rsid w:val="00C70EDA"/>
    <w:rsid w:val="00C70F10"/>
    <w:rsid w:val="00C71208"/>
    <w:rsid w:val="00C713B4"/>
    <w:rsid w:val="00C715C4"/>
    <w:rsid w:val="00C715F8"/>
    <w:rsid w:val="00C71945"/>
    <w:rsid w:val="00C71A38"/>
    <w:rsid w:val="00C71CDE"/>
    <w:rsid w:val="00C71E1C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D0D"/>
    <w:rsid w:val="00C73D89"/>
    <w:rsid w:val="00C73F10"/>
    <w:rsid w:val="00C74195"/>
    <w:rsid w:val="00C74462"/>
    <w:rsid w:val="00C745DF"/>
    <w:rsid w:val="00C74940"/>
    <w:rsid w:val="00C74AED"/>
    <w:rsid w:val="00C74C1C"/>
    <w:rsid w:val="00C74D3F"/>
    <w:rsid w:val="00C7509B"/>
    <w:rsid w:val="00C75132"/>
    <w:rsid w:val="00C751AD"/>
    <w:rsid w:val="00C7554A"/>
    <w:rsid w:val="00C756C8"/>
    <w:rsid w:val="00C75800"/>
    <w:rsid w:val="00C75FED"/>
    <w:rsid w:val="00C76156"/>
    <w:rsid w:val="00C76920"/>
    <w:rsid w:val="00C76AD8"/>
    <w:rsid w:val="00C76DEA"/>
    <w:rsid w:val="00C7710A"/>
    <w:rsid w:val="00C77408"/>
    <w:rsid w:val="00C774C7"/>
    <w:rsid w:val="00C778AB"/>
    <w:rsid w:val="00C77908"/>
    <w:rsid w:val="00C77A7C"/>
    <w:rsid w:val="00C77C7F"/>
    <w:rsid w:val="00C77CBA"/>
    <w:rsid w:val="00C80370"/>
    <w:rsid w:val="00C80594"/>
    <w:rsid w:val="00C80608"/>
    <w:rsid w:val="00C80900"/>
    <w:rsid w:val="00C80AC3"/>
    <w:rsid w:val="00C80F8E"/>
    <w:rsid w:val="00C8131B"/>
    <w:rsid w:val="00C81593"/>
    <w:rsid w:val="00C8166D"/>
    <w:rsid w:val="00C816BB"/>
    <w:rsid w:val="00C818FF"/>
    <w:rsid w:val="00C8190B"/>
    <w:rsid w:val="00C81FBC"/>
    <w:rsid w:val="00C8213B"/>
    <w:rsid w:val="00C8216E"/>
    <w:rsid w:val="00C821FA"/>
    <w:rsid w:val="00C826CD"/>
    <w:rsid w:val="00C82892"/>
    <w:rsid w:val="00C82BFB"/>
    <w:rsid w:val="00C83280"/>
    <w:rsid w:val="00C83798"/>
    <w:rsid w:val="00C83838"/>
    <w:rsid w:val="00C83C59"/>
    <w:rsid w:val="00C83D0B"/>
    <w:rsid w:val="00C83FE3"/>
    <w:rsid w:val="00C843EA"/>
    <w:rsid w:val="00C84B16"/>
    <w:rsid w:val="00C84F1B"/>
    <w:rsid w:val="00C84F2A"/>
    <w:rsid w:val="00C84F30"/>
    <w:rsid w:val="00C85065"/>
    <w:rsid w:val="00C8522E"/>
    <w:rsid w:val="00C859D0"/>
    <w:rsid w:val="00C85A2D"/>
    <w:rsid w:val="00C85AD4"/>
    <w:rsid w:val="00C85C96"/>
    <w:rsid w:val="00C86095"/>
    <w:rsid w:val="00C865A1"/>
    <w:rsid w:val="00C86D1C"/>
    <w:rsid w:val="00C8701A"/>
    <w:rsid w:val="00C87073"/>
    <w:rsid w:val="00C8717E"/>
    <w:rsid w:val="00C87381"/>
    <w:rsid w:val="00C87540"/>
    <w:rsid w:val="00C87C5D"/>
    <w:rsid w:val="00C87F9A"/>
    <w:rsid w:val="00C87FD8"/>
    <w:rsid w:val="00C9005E"/>
    <w:rsid w:val="00C900FB"/>
    <w:rsid w:val="00C90147"/>
    <w:rsid w:val="00C903E6"/>
    <w:rsid w:val="00C90590"/>
    <w:rsid w:val="00C90965"/>
    <w:rsid w:val="00C909A0"/>
    <w:rsid w:val="00C90CF5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45C"/>
    <w:rsid w:val="00C925D3"/>
    <w:rsid w:val="00C92692"/>
    <w:rsid w:val="00C927EC"/>
    <w:rsid w:val="00C92888"/>
    <w:rsid w:val="00C92A28"/>
    <w:rsid w:val="00C92B96"/>
    <w:rsid w:val="00C92BF4"/>
    <w:rsid w:val="00C92F07"/>
    <w:rsid w:val="00C92FAB"/>
    <w:rsid w:val="00C93086"/>
    <w:rsid w:val="00C930F5"/>
    <w:rsid w:val="00C9313D"/>
    <w:rsid w:val="00C9316F"/>
    <w:rsid w:val="00C933B6"/>
    <w:rsid w:val="00C9384E"/>
    <w:rsid w:val="00C938D3"/>
    <w:rsid w:val="00C93B72"/>
    <w:rsid w:val="00C93BA9"/>
    <w:rsid w:val="00C93D8D"/>
    <w:rsid w:val="00C93E72"/>
    <w:rsid w:val="00C93F47"/>
    <w:rsid w:val="00C94056"/>
    <w:rsid w:val="00C942BB"/>
    <w:rsid w:val="00C942CB"/>
    <w:rsid w:val="00C94563"/>
    <w:rsid w:val="00C94787"/>
    <w:rsid w:val="00C94854"/>
    <w:rsid w:val="00C94990"/>
    <w:rsid w:val="00C94ABD"/>
    <w:rsid w:val="00C94D56"/>
    <w:rsid w:val="00C950C1"/>
    <w:rsid w:val="00C9511C"/>
    <w:rsid w:val="00C9516B"/>
    <w:rsid w:val="00C95170"/>
    <w:rsid w:val="00C95235"/>
    <w:rsid w:val="00C953C1"/>
    <w:rsid w:val="00C9548B"/>
    <w:rsid w:val="00C956CC"/>
    <w:rsid w:val="00C9589B"/>
    <w:rsid w:val="00C95A8B"/>
    <w:rsid w:val="00C95AA7"/>
    <w:rsid w:val="00C95D9E"/>
    <w:rsid w:val="00C96186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97FE7"/>
    <w:rsid w:val="00CA0063"/>
    <w:rsid w:val="00CA066A"/>
    <w:rsid w:val="00CA06C8"/>
    <w:rsid w:val="00CA070E"/>
    <w:rsid w:val="00CA07F8"/>
    <w:rsid w:val="00CA0BCD"/>
    <w:rsid w:val="00CA0EF0"/>
    <w:rsid w:val="00CA11B1"/>
    <w:rsid w:val="00CA1360"/>
    <w:rsid w:val="00CA169A"/>
    <w:rsid w:val="00CA176D"/>
    <w:rsid w:val="00CA1905"/>
    <w:rsid w:val="00CA1B55"/>
    <w:rsid w:val="00CA1F59"/>
    <w:rsid w:val="00CA2615"/>
    <w:rsid w:val="00CA2CB9"/>
    <w:rsid w:val="00CA2E64"/>
    <w:rsid w:val="00CA3315"/>
    <w:rsid w:val="00CA3489"/>
    <w:rsid w:val="00CA386D"/>
    <w:rsid w:val="00CA3B3A"/>
    <w:rsid w:val="00CA3C05"/>
    <w:rsid w:val="00CA3C9B"/>
    <w:rsid w:val="00CA3DD8"/>
    <w:rsid w:val="00CA405D"/>
    <w:rsid w:val="00CA4343"/>
    <w:rsid w:val="00CA43D3"/>
    <w:rsid w:val="00CA4453"/>
    <w:rsid w:val="00CA4C91"/>
    <w:rsid w:val="00CA4E9B"/>
    <w:rsid w:val="00CA5098"/>
    <w:rsid w:val="00CA527D"/>
    <w:rsid w:val="00CA52EF"/>
    <w:rsid w:val="00CA559B"/>
    <w:rsid w:val="00CA56D8"/>
    <w:rsid w:val="00CA57FC"/>
    <w:rsid w:val="00CA5C13"/>
    <w:rsid w:val="00CA5F3E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69"/>
    <w:rsid w:val="00CA6FCE"/>
    <w:rsid w:val="00CA724D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0E0C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B2"/>
    <w:rsid w:val="00CB27D4"/>
    <w:rsid w:val="00CB2826"/>
    <w:rsid w:val="00CB29A8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B24"/>
    <w:rsid w:val="00CB3D5E"/>
    <w:rsid w:val="00CB3FD7"/>
    <w:rsid w:val="00CB4148"/>
    <w:rsid w:val="00CB43BE"/>
    <w:rsid w:val="00CB46AB"/>
    <w:rsid w:val="00CB46C5"/>
    <w:rsid w:val="00CB530C"/>
    <w:rsid w:val="00CB5323"/>
    <w:rsid w:val="00CB5552"/>
    <w:rsid w:val="00CB5618"/>
    <w:rsid w:val="00CB58F4"/>
    <w:rsid w:val="00CB5C80"/>
    <w:rsid w:val="00CB5CAA"/>
    <w:rsid w:val="00CB5DBE"/>
    <w:rsid w:val="00CB5E24"/>
    <w:rsid w:val="00CB5F06"/>
    <w:rsid w:val="00CB5FF9"/>
    <w:rsid w:val="00CB61CD"/>
    <w:rsid w:val="00CB620C"/>
    <w:rsid w:val="00CB661E"/>
    <w:rsid w:val="00CB683E"/>
    <w:rsid w:val="00CB68F5"/>
    <w:rsid w:val="00CB6E7C"/>
    <w:rsid w:val="00CB70C0"/>
    <w:rsid w:val="00CB71F1"/>
    <w:rsid w:val="00CB7240"/>
    <w:rsid w:val="00CB75CD"/>
    <w:rsid w:val="00CB75EB"/>
    <w:rsid w:val="00CB7C77"/>
    <w:rsid w:val="00CB7E1D"/>
    <w:rsid w:val="00CB7E2B"/>
    <w:rsid w:val="00CB7F91"/>
    <w:rsid w:val="00CC020A"/>
    <w:rsid w:val="00CC056C"/>
    <w:rsid w:val="00CC0712"/>
    <w:rsid w:val="00CC0720"/>
    <w:rsid w:val="00CC0737"/>
    <w:rsid w:val="00CC08D7"/>
    <w:rsid w:val="00CC0AF8"/>
    <w:rsid w:val="00CC0F54"/>
    <w:rsid w:val="00CC114B"/>
    <w:rsid w:val="00CC1391"/>
    <w:rsid w:val="00CC13E5"/>
    <w:rsid w:val="00CC147E"/>
    <w:rsid w:val="00CC149A"/>
    <w:rsid w:val="00CC1577"/>
    <w:rsid w:val="00CC1867"/>
    <w:rsid w:val="00CC195E"/>
    <w:rsid w:val="00CC1A22"/>
    <w:rsid w:val="00CC1C13"/>
    <w:rsid w:val="00CC1CD6"/>
    <w:rsid w:val="00CC2476"/>
    <w:rsid w:val="00CC265B"/>
    <w:rsid w:val="00CC2E87"/>
    <w:rsid w:val="00CC2FB5"/>
    <w:rsid w:val="00CC3046"/>
    <w:rsid w:val="00CC32CC"/>
    <w:rsid w:val="00CC3378"/>
    <w:rsid w:val="00CC33DC"/>
    <w:rsid w:val="00CC351E"/>
    <w:rsid w:val="00CC38DB"/>
    <w:rsid w:val="00CC3991"/>
    <w:rsid w:val="00CC3D34"/>
    <w:rsid w:val="00CC45F7"/>
    <w:rsid w:val="00CC4AAA"/>
    <w:rsid w:val="00CC4AD4"/>
    <w:rsid w:val="00CC4B03"/>
    <w:rsid w:val="00CC4CBF"/>
    <w:rsid w:val="00CC4E74"/>
    <w:rsid w:val="00CC4EBF"/>
    <w:rsid w:val="00CC4FAF"/>
    <w:rsid w:val="00CC52D3"/>
    <w:rsid w:val="00CC54E8"/>
    <w:rsid w:val="00CC5547"/>
    <w:rsid w:val="00CC5852"/>
    <w:rsid w:val="00CC5D0E"/>
    <w:rsid w:val="00CC5F55"/>
    <w:rsid w:val="00CC680E"/>
    <w:rsid w:val="00CC69A6"/>
    <w:rsid w:val="00CC6A0F"/>
    <w:rsid w:val="00CC6EC5"/>
    <w:rsid w:val="00CC7027"/>
    <w:rsid w:val="00CC7270"/>
    <w:rsid w:val="00CC74AB"/>
    <w:rsid w:val="00CC7592"/>
    <w:rsid w:val="00CC792D"/>
    <w:rsid w:val="00CC79D3"/>
    <w:rsid w:val="00CC7C40"/>
    <w:rsid w:val="00CC7EBF"/>
    <w:rsid w:val="00CD0393"/>
    <w:rsid w:val="00CD03A7"/>
    <w:rsid w:val="00CD0595"/>
    <w:rsid w:val="00CD0A02"/>
    <w:rsid w:val="00CD0A25"/>
    <w:rsid w:val="00CD0CC1"/>
    <w:rsid w:val="00CD0EA8"/>
    <w:rsid w:val="00CD10D9"/>
    <w:rsid w:val="00CD1197"/>
    <w:rsid w:val="00CD138D"/>
    <w:rsid w:val="00CD1470"/>
    <w:rsid w:val="00CD15DE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312"/>
    <w:rsid w:val="00CD334D"/>
    <w:rsid w:val="00CD3499"/>
    <w:rsid w:val="00CD34B5"/>
    <w:rsid w:val="00CD38EF"/>
    <w:rsid w:val="00CD3B85"/>
    <w:rsid w:val="00CD3C58"/>
    <w:rsid w:val="00CD3C5E"/>
    <w:rsid w:val="00CD3E11"/>
    <w:rsid w:val="00CD3E27"/>
    <w:rsid w:val="00CD3E46"/>
    <w:rsid w:val="00CD404F"/>
    <w:rsid w:val="00CD4107"/>
    <w:rsid w:val="00CD413E"/>
    <w:rsid w:val="00CD46E7"/>
    <w:rsid w:val="00CD4913"/>
    <w:rsid w:val="00CD517F"/>
    <w:rsid w:val="00CD5290"/>
    <w:rsid w:val="00CD52FC"/>
    <w:rsid w:val="00CD5611"/>
    <w:rsid w:val="00CD577A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2BA"/>
    <w:rsid w:val="00CD63BA"/>
    <w:rsid w:val="00CD6C3C"/>
    <w:rsid w:val="00CD6C81"/>
    <w:rsid w:val="00CD6E0A"/>
    <w:rsid w:val="00CD6E51"/>
    <w:rsid w:val="00CD6FAE"/>
    <w:rsid w:val="00CD71A5"/>
    <w:rsid w:val="00CD7557"/>
    <w:rsid w:val="00CD7A0E"/>
    <w:rsid w:val="00CD7D00"/>
    <w:rsid w:val="00CD7E59"/>
    <w:rsid w:val="00CD7EBE"/>
    <w:rsid w:val="00CE015F"/>
    <w:rsid w:val="00CE0169"/>
    <w:rsid w:val="00CE017B"/>
    <w:rsid w:val="00CE0510"/>
    <w:rsid w:val="00CE092F"/>
    <w:rsid w:val="00CE0943"/>
    <w:rsid w:val="00CE0B91"/>
    <w:rsid w:val="00CE0B9E"/>
    <w:rsid w:val="00CE0D4C"/>
    <w:rsid w:val="00CE16EF"/>
    <w:rsid w:val="00CE1920"/>
    <w:rsid w:val="00CE1A25"/>
    <w:rsid w:val="00CE1D7E"/>
    <w:rsid w:val="00CE1E08"/>
    <w:rsid w:val="00CE21BF"/>
    <w:rsid w:val="00CE23B7"/>
    <w:rsid w:val="00CE2413"/>
    <w:rsid w:val="00CE27CD"/>
    <w:rsid w:val="00CE2A96"/>
    <w:rsid w:val="00CE3051"/>
    <w:rsid w:val="00CE31E8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D23"/>
    <w:rsid w:val="00CE4D39"/>
    <w:rsid w:val="00CE4D3B"/>
    <w:rsid w:val="00CE4EE0"/>
    <w:rsid w:val="00CE4F6F"/>
    <w:rsid w:val="00CE51A3"/>
    <w:rsid w:val="00CE53A4"/>
    <w:rsid w:val="00CE56C6"/>
    <w:rsid w:val="00CE5819"/>
    <w:rsid w:val="00CE5D38"/>
    <w:rsid w:val="00CE5D46"/>
    <w:rsid w:val="00CE61D4"/>
    <w:rsid w:val="00CE6730"/>
    <w:rsid w:val="00CE679F"/>
    <w:rsid w:val="00CE680E"/>
    <w:rsid w:val="00CE6A48"/>
    <w:rsid w:val="00CE6D48"/>
    <w:rsid w:val="00CE6DC5"/>
    <w:rsid w:val="00CE6E8C"/>
    <w:rsid w:val="00CE6F52"/>
    <w:rsid w:val="00CE738B"/>
    <w:rsid w:val="00CE76FD"/>
    <w:rsid w:val="00CE7784"/>
    <w:rsid w:val="00CE77D3"/>
    <w:rsid w:val="00CE7CCA"/>
    <w:rsid w:val="00CE7DB6"/>
    <w:rsid w:val="00CE7F58"/>
    <w:rsid w:val="00CF02C0"/>
    <w:rsid w:val="00CF0790"/>
    <w:rsid w:val="00CF09A0"/>
    <w:rsid w:val="00CF0AF6"/>
    <w:rsid w:val="00CF0B57"/>
    <w:rsid w:val="00CF0DB0"/>
    <w:rsid w:val="00CF0DF8"/>
    <w:rsid w:val="00CF1026"/>
    <w:rsid w:val="00CF104D"/>
    <w:rsid w:val="00CF1082"/>
    <w:rsid w:val="00CF12D1"/>
    <w:rsid w:val="00CF1306"/>
    <w:rsid w:val="00CF1658"/>
    <w:rsid w:val="00CF188E"/>
    <w:rsid w:val="00CF1907"/>
    <w:rsid w:val="00CF19E6"/>
    <w:rsid w:val="00CF1A4A"/>
    <w:rsid w:val="00CF1C65"/>
    <w:rsid w:val="00CF1D7C"/>
    <w:rsid w:val="00CF1EE6"/>
    <w:rsid w:val="00CF1F94"/>
    <w:rsid w:val="00CF20C8"/>
    <w:rsid w:val="00CF225C"/>
    <w:rsid w:val="00CF25CE"/>
    <w:rsid w:val="00CF28B4"/>
    <w:rsid w:val="00CF298A"/>
    <w:rsid w:val="00CF2B31"/>
    <w:rsid w:val="00CF2C8A"/>
    <w:rsid w:val="00CF319E"/>
    <w:rsid w:val="00CF3687"/>
    <w:rsid w:val="00CF37EA"/>
    <w:rsid w:val="00CF38DB"/>
    <w:rsid w:val="00CF3D56"/>
    <w:rsid w:val="00CF3FEB"/>
    <w:rsid w:val="00CF41E6"/>
    <w:rsid w:val="00CF427E"/>
    <w:rsid w:val="00CF4690"/>
    <w:rsid w:val="00CF46A7"/>
    <w:rsid w:val="00CF47A8"/>
    <w:rsid w:val="00CF4A93"/>
    <w:rsid w:val="00CF4ECE"/>
    <w:rsid w:val="00CF5067"/>
    <w:rsid w:val="00CF563D"/>
    <w:rsid w:val="00CF5739"/>
    <w:rsid w:val="00CF5995"/>
    <w:rsid w:val="00CF59C6"/>
    <w:rsid w:val="00CF5BA6"/>
    <w:rsid w:val="00CF5DDA"/>
    <w:rsid w:val="00CF5ECC"/>
    <w:rsid w:val="00CF6134"/>
    <w:rsid w:val="00CF6160"/>
    <w:rsid w:val="00CF634C"/>
    <w:rsid w:val="00CF6499"/>
    <w:rsid w:val="00CF678F"/>
    <w:rsid w:val="00CF6BA0"/>
    <w:rsid w:val="00CF6ED5"/>
    <w:rsid w:val="00CF7104"/>
    <w:rsid w:val="00CF7788"/>
    <w:rsid w:val="00CF7836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6DE"/>
    <w:rsid w:val="00D0097B"/>
    <w:rsid w:val="00D00A8D"/>
    <w:rsid w:val="00D00CE2"/>
    <w:rsid w:val="00D01078"/>
    <w:rsid w:val="00D011A1"/>
    <w:rsid w:val="00D01CFE"/>
    <w:rsid w:val="00D01D21"/>
    <w:rsid w:val="00D01DB2"/>
    <w:rsid w:val="00D02019"/>
    <w:rsid w:val="00D02184"/>
    <w:rsid w:val="00D0225E"/>
    <w:rsid w:val="00D0254F"/>
    <w:rsid w:val="00D0256A"/>
    <w:rsid w:val="00D02599"/>
    <w:rsid w:val="00D025F2"/>
    <w:rsid w:val="00D0280E"/>
    <w:rsid w:val="00D02820"/>
    <w:rsid w:val="00D02872"/>
    <w:rsid w:val="00D02C34"/>
    <w:rsid w:val="00D030FD"/>
    <w:rsid w:val="00D03528"/>
    <w:rsid w:val="00D03ACC"/>
    <w:rsid w:val="00D03BA8"/>
    <w:rsid w:val="00D03D5B"/>
    <w:rsid w:val="00D0421D"/>
    <w:rsid w:val="00D04236"/>
    <w:rsid w:val="00D043A9"/>
    <w:rsid w:val="00D04626"/>
    <w:rsid w:val="00D04651"/>
    <w:rsid w:val="00D04AD2"/>
    <w:rsid w:val="00D04BFB"/>
    <w:rsid w:val="00D04C78"/>
    <w:rsid w:val="00D054E8"/>
    <w:rsid w:val="00D055DA"/>
    <w:rsid w:val="00D05BBD"/>
    <w:rsid w:val="00D05CE3"/>
    <w:rsid w:val="00D05E86"/>
    <w:rsid w:val="00D05F00"/>
    <w:rsid w:val="00D05F40"/>
    <w:rsid w:val="00D05FAB"/>
    <w:rsid w:val="00D06244"/>
    <w:rsid w:val="00D0657B"/>
    <w:rsid w:val="00D0682A"/>
    <w:rsid w:val="00D06A42"/>
    <w:rsid w:val="00D06BE1"/>
    <w:rsid w:val="00D06BF7"/>
    <w:rsid w:val="00D06D13"/>
    <w:rsid w:val="00D06F45"/>
    <w:rsid w:val="00D07172"/>
    <w:rsid w:val="00D071D4"/>
    <w:rsid w:val="00D0728D"/>
    <w:rsid w:val="00D07324"/>
    <w:rsid w:val="00D0744C"/>
    <w:rsid w:val="00D074BF"/>
    <w:rsid w:val="00D0782B"/>
    <w:rsid w:val="00D07D09"/>
    <w:rsid w:val="00D1005E"/>
    <w:rsid w:val="00D10247"/>
    <w:rsid w:val="00D1031F"/>
    <w:rsid w:val="00D1032C"/>
    <w:rsid w:val="00D10677"/>
    <w:rsid w:val="00D10775"/>
    <w:rsid w:val="00D10912"/>
    <w:rsid w:val="00D10937"/>
    <w:rsid w:val="00D10A64"/>
    <w:rsid w:val="00D10B21"/>
    <w:rsid w:val="00D10D11"/>
    <w:rsid w:val="00D11154"/>
    <w:rsid w:val="00D1141F"/>
    <w:rsid w:val="00D116E1"/>
    <w:rsid w:val="00D117F3"/>
    <w:rsid w:val="00D11BA9"/>
    <w:rsid w:val="00D11C01"/>
    <w:rsid w:val="00D11DAF"/>
    <w:rsid w:val="00D125C5"/>
    <w:rsid w:val="00D129A3"/>
    <w:rsid w:val="00D129CC"/>
    <w:rsid w:val="00D12C43"/>
    <w:rsid w:val="00D12CBE"/>
    <w:rsid w:val="00D13208"/>
    <w:rsid w:val="00D13542"/>
    <w:rsid w:val="00D1354D"/>
    <w:rsid w:val="00D1366B"/>
    <w:rsid w:val="00D1377B"/>
    <w:rsid w:val="00D1389E"/>
    <w:rsid w:val="00D13C56"/>
    <w:rsid w:val="00D13DC1"/>
    <w:rsid w:val="00D13E1E"/>
    <w:rsid w:val="00D13EDF"/>
    <w:rsid w:val="00D1403F"/>
    <w:rsid w:val="00D140B8"/>
    <w:rsid w:val="00D143E8"/>
    <w:rsid w:val="00D1449F"/>
    <w:rsid w:val="00D14BD8"/>
    <w:rsid w:val="00D14FC0"/>
    <w:rsid w:val="00D159B7"/>
    <w:rsid w:val="00D15ECC"/>
    <w:rsid w:val="00D15F56"/>
    <w:rsid w:val="00D1620C"/>
    <w:rsid w:val="00D16276"/>
    <w:rsid w:val="00D16417"/>
    <w:rsid w:val="00D16455"/>
    <w:rsid w:val="00D164E6"/>
    <w:rsid w:val="00D16894"/>
    <w:rsid w:val="00D16C5A"/>
    <w:rsid w:val="00D17032"/>
    <w:rsid w:val="00D17040"/>
    <w:rsid w:val="00D17BCE"/>
    <w:rsid w:val="00D17E6B"/>
    <w:rsid w:val="00D200B3"/>
    <w:rsid w:val="00D2048E"/>
    <w:rsid w:val="00D20672"/>
    <w:rsid w:val="00D20981"/>
    <w:rsid w:val="00D20DEE"/>
    <w:rsid w:val="00D211FA"/>
    <w:rsid w:val="00D21476"/>
    <w:rsid w:val="00D21498"/>
    <w:rsid w:val="00D2170E"/>
    <w:rsid w:val="00D21802"/>
    <w:rsid w:val="00D21DBB"/>
    <w:rsid w:val="00D21DD2"/>
    <w:rsid w:val="00D21DDF"/>
    <w:rsid w:val="00D21E60"/>
    <w:rsid w:val="00D221DC"/>
    <w:rsid w:val="00D222CA"/>
    <w:rsid w:val="00D224D9"/>
    <w:rsid w:val="00D2295E"/>
    <w:rsid w:val="00D22BB6"/>
    <w:rsid w:val="00D2304E"/>
    <w:rsid w:val="00D2308D"/>
    <w:rsid w:val="00D231C7"/>
    <w:rsid w:val="00D23230"/>
    <w:rsid w:val="00D23238"/>
    <w:rsid w:val="00D237AA"/>
    <w:rsid w:val="00D23C14"/>
    <w:rsid w:val="00D23C32"/>
    <w:rsid w:val="00D23CAA"/>
    <w:rsid w:val="00D23DC8"/>
    <w:rsid w:val="00D2442A"/>
    <w:rsid w:val="00D244F8"/>
    <w:rsid w:val="00D249AB"/>
    <w:rsid w:val="00D24A75"/>
    <w:rsid w:val="00D24C0E"/>
    <w:rsid w:val="00D24C54"/>
    <w:rsid w:val="00D25185"/>
    <w:rsid w:val="00D2541C"/>
    <w:rsid w:val="00D255AA"/>
    <w:rsid w:val="00D25662"/>
    <w:rsid w:val="00D2585E"/>
    <w:rsid w:val="00D25C0B"/>
    <w:rsid w:val="00D25D4C"/>
    <w:rsid w:val="00D25EB0"/>
    <w:rsid w:val="00D25EFB"/>
    <w:rsid w:val="00D2603D"/>
    <w:rsid w:val="00D260C2"/>
    <w:rsid w:val="00D260D5"/>
    <w:rsid w:val="00D2654D"/>
    <w:rsid w:val="00D26598"/>
    <w:rsid w:val="00D26605"/>
    <w:rsid w:val="00D26B87"/>
    <w:rsid w:val="00D27088"/>
    <w:rsid w:val="00D27359"/>
    <w:rsid w:val="00D27723"/>
    <w:rsid w:val="00D27891"/>
    <w:rsid w:val="00D2789E"/>
    <w:rsid w:val="00D27E99"/>
    <w:rsid w:val="00D300E0"/>
    <w:rsid w:val="00D303FF"/>
    <w:rsid w:val="00D30447"/>
    <w:rsid w:val="00D3058F"/>
    <w:rsid w:val="00D305B7"/>
    <w:rsid w:val="00D305D2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262F"/>
    <w:rsid w:val="00D327C8"/>
    <w:rsid w:val="00D32975"/>
    <w:rsid w:val="00D32A90"/>
    <w:rsid w:val="00D32E79"/>
    <w:rsid w:val="00D3334A"/>
    <w:rsid w:val="00D3338F"/>
    <w:rsid w:val="00D3354C"/>
    <w:rsid w:val="00D33933"/>
    <w:rsid w:val="00D33946"/>
    <w:rsid w:val="00D3399D"/>
    <w:rsid w:val="00D33A98"/>
    <w:rsid w:val="00D33EC8"/>
    <w:rsid w:val="00D33FC3"/>
    <w:rsid w:val="00D340EC"/>
    <w:rsid w:val="00D34271"/>
    <w:rsid w:val="00D342F3"/>
    <w:rsid w:val="00D34353"/>
    <w:rsid w:val="00D3438A"/>
    <w:rsid w:val="00D34782"/>
    <w:rsid w:val="00D347FB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859"/>
    <w:rsid w:val="00D3617C"/>
    <w:rsid w:val="00D36443"/>
    <w:rsid w:val="00D36516"/>
    <w:rsid w:val="00D36AC0"/>
    <w:rsid w:val="00D36ADB"/>
    <w:rsid w:val="00D36B7B"/>
    <w:rsid w:val="00D36D4F"/>
    <w:rsid w:val="00D36EC5"/>
    <w:rsid w:val="00D36EC8"/>
    <w:rsid w:val="00D36F0A"/>
    <w:rsid w:val="00D371B8"/>
    <w:rsid w:val="00D371E0"/>
    <w:rsid w:val="00D3778D"/>
    <w:rsid w:val="00D377DF"/>
    <w:rsid w:val="00D37864"/>
    <w:rsid w:val="00D37877"/>
    <w:rsid w:val="00D378A9"/>
    <w:rsid w:val="00D37A38"/>
    <w:rsid w:val="00D37D6F"/>
    <w:rsid w:val="00D37DA0"/>
    <w:rsid w:val="00D4005A"/>
    <w:rsid w:val="00D400FD"/>
    <w:rsid w:val="00D40170"/>
    <w:rsid w:val="00D403AC"/>
    <w:rsid w:val="00D403BE"/>
    <w:rsid w:val="00D40527"/>
    <w:rsid w:val="00D40555"/>
    <w:rsid w:val="00D406D7"/>
    <w:rsid w:val="00D409D8"/>
    <w:rsid w:val="00D40A9F"/>
    <w:rsid w:val="00D40DCE"/>
    <w:rsid w:val="00D412AC"/>
    <w:rsid w:val="00D41714"/>
    <w:rsid w:val="00D41AD2"/>
    <w:rsid w:val="00D41B62"/>
    <w:rsid w:val="00D41B98"/>
    <w:rsid w:val="00D41D82"/>
    <w:rsid w:val="00D41DFF"/>
    <w:rsid w:val="00D41E36"/>
    <w:rsid w:val="00D42312"/>
    <w:rsid w:val="00D42611"/>
    <w:rsid w:val="00D4280B"/>
    <w:rsid w:val="00D4299A"/>
    <w:rsid w:val="00D42AB1"/>
    <w:rsid w:val="00D42D5D"/>
    <w:rsid w:val="00D42F3F"/>
    <w:rsid w:val="00D42FA3"/>
    <w:rsid w:val="00D43388"/>
    <w:rsid w:val="00D43410"/>
    <w:rsid w:val="00D4358C"/>
    <w:rsid w:val="00D435ED"/>
    <w:rsid w:val="00D438C2"/>
    <w:rsid w:val="00D438C4"/>
    <w:rsid w:val="00D439A9"/>
    <w:rsid w:val="00D439C3"/>
    <w:rsid w:val="00D43A3D"/>
    <w:rsid w:val="00D43B8C"/>
    <w:rsid w:val="00D43C65"/>
    <w:rsid w:val="00D43EA0"/>
    <w:rsid w:val="00D4411D"/>
    <w:rsid w:val="00D44699"/>
    <w:rsid w:val="00D447F3"/>
    <w:rsid w:val="00D4482B"/>
    <w:rsid w:val="00D449B4"/>
    <w:rsid w:val="00D44BC9"/>
    <w:rsid w:val="00D44C5A"/>
    <w:rsid w:val="00D44C81"/>
    <w:rsid w:val="00D44CCC"/>
    <w:rsid w:val="00D4501D"/>
    <w:rsid w:val="00D45244"/>
    <w:rsid w:val="00D453C7"/>
    <w:rsid w:val="00D45431"/>
    <w:rsid w:val="00D457BF"/>
    <w:rsid w:val="00D457D7"/>
    <w:rsid w:val="00D45854"/>
    <w:rsid w:val="00D45989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C2B"/>
    <w:rsid w:val="00D46D6C"/>
    <w:rsid w:val="00D46E15"/>
    <w:rsid w:val="00D471A1"/>
    <w:rsid w:val="00D4723C"/>
    <w:rsid w:val="00D47394"/>
    <w:rsid w:val="00D47424"/>
    <w:rsid w:val="00D476A0"/>
    <w:rsid w:val="00D47ABC"/>
    <w:rsid w:val="00D47BFA"/>
    <w:rsid w:val="00D47C57"/>
    <w:rsid w:val="00D47DFD"/>
    <w:rsid w:val="00D50358"/>
    <w:rsid w:val="00D50552"/>
    <w:rsid w:val="00D50714"/>
    <w:rsid w:val="00D508F5"/>
    <w:rsid w:val="00D50BB0"/>
    <w:rsid w:val="00D50BF1"/>
    <w:rsid w:val="00D50CBD"/>
    <w:rsid w:val="00D50E59"/>
    <w:rsid w:val="00D50FA4"/>
    <w:rsid w:val="00D51538"/>
    <w:rsid w:val="00D515E5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8CA"/>
    <w:rsid w:val="00D52949"/>
    <w:rsid w:val="00D52C42"/>
    <w:rsid w:val="00D52CD6"/>
    <w:rsid w:val="00D52DAC"/>
    <w:rsid w:val="00D52F60"/>
    <w:rsid w:val="00D5310F"/>
    <w:rsid w:val="00D53364"/>
    <w:rsid w:val="00D533BD"/>
    <w:rsid w:val="00D53649"/>
    <w:rsid w:val="00D536A5"/>
    <w:rsid w:val="00D5370E"/>
    <w:rsid w:val="00D539E0"/>
    <w:rsid w:val="00D53C07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8F7"/>
    <w:rsid w:val="00D55987"/>
    <w:rsid w:val="00D55DAB"/>
    <w:rsid w:val="00D55F9C"/>
    <w:rsid w:val="00D560C2"/>
    <w:rsid w:val="00D56424"/>
    <w:rsid w:val="00D565E6"/>
    <w:rsid w:val="00D5677E"/>
    <w:rsid w:val="00D56C7A"/>
    <w:rsid w:val="00D56D3D"/>
    <w:rsid w:val="00D56F60"/>
    <w:rsid w:val="00D5708A"/>
    <w:rsid w:val="00D570E3"/>
    <w:rsid w:val="00D57117"/>
    <w:rsid w:val="00D5715B"/>
    <w:rsid w:val="00D571ED"/>
    <w:rsid w:val="00D57268"/>
    <w:rsid w:val="00D57626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659"/>
    <w:rsid w:val="00D60B43"/>
    <w:rsid w:val="00D60B8B"/>
    <w:rsid w:val="00D60BD8"/>
    <w:rsid w:val="00D60BDF"/>
    <w:rsid w:val="00D60C0B"/>
    <w:rsid w:val="00D60C75"/>
    <w:rsid w:val="00D60CE5"/>
    <w:rsid w:val="00D60D44"/>
    <w:rsid w:val="00D610D5"/>
    <w:rsid w:val="00D61360"/>
    <w:rsid w:val="00D61453"/>
    <w:rsid w:val="00D614AD"/>
    <w:rsid w:val="00D61A90"/>
    <w:rsid w:val="00D61D1B"/>
    <w:rsid w:val="00D61F0A"/>
    <w:rsid w:val="00D62117"/>
    <w:rsid w:val="00D62533"/>
    <w:rsid w:val="00D62612"/>
    <w:rsid w:val="00D626C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A6D"/>
    <w:rsid w:val="00D63E89"/>
    <w:rsid w:val="00D63FF9"/>
    <w:rsid w:val="00D64267"/>
    <w:rsid w:val="00D6426E"/>
    <w:rsid w:val="00D64428"/>
    <w:rsid w:val="00D645FC"/>
    <w:rsid w:val="00D65046"/>
    <w:rsid w:val="00D65384"/>
    <w:rsid w:val="00D6572A"/>
    <w:rsid w:val="00D658EA"/>
    <w:rsid w:val="00D659FF"/>
    <w:rsid w:val="00D65BEF"/>
    <w:rsid w:val="00D65C13"/>
    <w:rsid w:val="00D65EE6"/>
    <w:rsid w:val="00D663F7"/>
    <w:rsid w:val="00D6657D"/>
    <w:rsid w:val="00D6672C"/>
    <w:rsid w:val="00D66840"/>
    <w:rsid w:val="00D66A20"/>
    <w:rsid w:val="00D66CA3"/>
    <w:rsid w:val="00D66E9D"/>
    <w:rsid w:val="00D67277"/>
    <w:rsid w:val="00D6736B"/>
    <w:rsid w:val="00D67372"/>
    <w:rsid w:val="00D674D6"/>
    <w:rsid w:val="00D675E4"/>
    <w:rsid w:val="00D6784F"/>
    <w:rsid w:val="00D67B4E"/>
    <w:rsid w:val="00D67BA1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FE7"/>
    <w:rsid w:val="00D71158"/>
    <w:rsid w:val="00D712CC"/>
    <w:rsid w:val="00D712CE"/>
    <w:rsid w:val="00D71408"/>
    <w:rsid w:val="00D714B2"/>
    <w:rsid w:val="00D715E5"/>
    <w:rsid w:val="00D716E5"/>
    <w:rsid w:val="00D7173C"/>
    <w:rsid w:val="00D71A03"/>
    <w:rsid w:val="00D71B76"/>
    <w:rsid w:val="00D71CF7"/>
    <w:rsid w:val="00D71F8A"/>
    <w:rsid w:val="00D72038"/>
    <w:rsid w:val="00D725B3"/>
    <w:rsid w:val="00D72905"/>
    <w:rsid w:val="00D72D2D"/>
    <w:rsid w:val="00D72D72"/>
    <w:rsid w:val="00D72EFD"/>
    <w:rsid w:val="00D7305F"/>
    <w:rsid w:val="00D730C3"/>
    <w:rsid w:val="00D7320A"/>
    <w:rsid w:val="00D7328A"/>
    <w:rsid w:val="00D733F9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E1A"/>
    <w:rsid w:val="00D750DB"/>
    <w:rsid w:val="00D75255"/>
    <w:rsid w:val="00D7536C"/>
    <w:rsid w:val="00D755A8"/>
    <w:rsid w:val="00D758F6"/>
    <w:rsid w:val="00D759F9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DA5"/>
    <w:rsid w:val="00D76F41"/>
    <w:rsid w:val="00D775E3"/>
    <w:rsid w:val="00D7774F"/>
    <w:rsid w:val="00D777B4"/>
    <w:rsid w:val="00D77A14"/>
    <w:rsid w:val="00D77FAD"/>
    <w:rsid w:val="00D8004C"/>
    <w:rsid w:val="00D80719"/>
    <w:rsid w:val="00D80DF4"/>
    <w:rsid w:val="00D81138"/>
    <w:rsid w:val="00D81552"/>
    <w:rsid w:val="00D81695"/>
    <w:rsid w:val="00D81AD6"/>
    <w:rsid w:val="00D81C0D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0A"/>
    <w:rsid w:val="00D84DCA"/>
    <w:rsid w:val="00D84E66"/>
    <w:rsid w:val="00D85074"/>
    <w:rsid w:val="00D852DB"/>
    <w:rsid w:val="00D85365"/>
    <w:rsid w:val="00D85555"/>
    <w:rsid w:val="00D856FB"/>
    <w:rsid w:val="00D85763"/>
    <w:rsid w:val="00D859B6"/>
    <w:rsid w:val="00D85ABC"/>
    <w:rsid w:val="00D85B9D"/>
    <w:rsid w:val="00D85E2B"/>
    <w:rsid w:val="00D86115"/>
    <w:rsid w:val="00D86643"/>
    <w:rsid w:val="00D8671E"/>
    <w:rsid w:val="00D8682F"/>
    <w:rsid w:val="00D86C77"/>
    <w:rsid w:val="00D86D0B"/>
    <w:rsid w:val="00D86DBA"/>
    <w:rsid w:val="00D870F8"/>
    <w:rsid w:val="00D87771"/>
    <w:rsid w:val="00D87799"/>
    <w:rsid w:val="00D878F7"/>
    <w:rsid w:val="00D87B7F"/>
    <w:rsid w:val="00D87C74"/>
    <w:rsid w:val="00D87D2F"/>
    <w:rsid w:val="00D87EFF"/>
    <w:rsid w:val="00D87FD4"/>
    <w:rsid w:val="00D90017"/>
    <w:rsid w:val="00D909F8"/>
    <w:rsid w:val="00D90BA1"/>
    <w:rsid w:val="00D90F3C"/>
    <w:rsid w:val="00D9124C"/>
    <w:rsid w:val="00D91451"/>
    <w:rsid w:val="00D915FA"/>
    <w:rsid w:val="00D916D8"/>
    <w:rsid w:val="00D916E2"/>
    <w:rsid w:val="00D91829"/>
    <w:rsid w:val="00D919E6"/>
    <w:rsid w:val="00D91A07"/>
    <w:rsid w:val="00D92230"/>
    <w:rsid w:val="00D92610"/>
    <w:rsid w:val="00D926BC"/>
    <w:rsid w:val="00D9274B"/>
    <w:rsid w:val="00D929F0"/>
    <w:rsid w:val="00D92E7A"/>
    <w:rsid w:val="00D93060"/>
    <w:rsid w:val="00D9309C"/>
    <w:rsid w:val="00D9324C"/>
    <w:rsid w:val="00D93A4A"/>
    <w:rsid w:val="00D93A66"/>
    <w:rsid w:val="00D93B2A"/>
    <w:rsid w:val="00D93F8C"/>
    <w:rsid w:val="00D9441C"/>
    <w:rsid w:val="00D94859"/>
    <w:rsid w:val="00D94984"/>
    <w:rsid w:val="00D94D32"/>
    <w:rsid w:val="00D94D94"/>
    <w:rsid w:val="00D94F3D"/>
    <w:rsid w:val="00D9501C"/>
    <w:rsid w:val="00D95D0A"/>
    <w:rsid w:val="00D95E49"/>
    <w:rsid w:val="00D95E6F"/>
    <w:rsid w:val="00D95EBE"/>
    <w:rsid w:val="00D95EC0"/>
    <w:rsid w:val="00D960EB"/>
    <w:rsid w:val="00D96649"/>
    <w:rsid w:val="00D96877"/>
    <w:rsid w:val="00D96DB1"/>
    <w:rsid w:val="00D96F3C"/>
    <w:rsid w:val="00D96FCC"/>
    <w:rsid w:val="00D970DB"/>
    <w:rsid w:val="00D9713A"/>
    <w:rsid w:val="00D972D6"/>
    <w:rsid w:val="00D9766F"/>
    <w:rsid w:val="00D976C6"/>
    <w:rsid w:val="00D97ABF"/>
    <w:rsid w:val="00D97C2B"/>
    <w:rsid w:val="00D97CD9"/>
    <w:rsid w:val="00D97EBC"/>
    <w:rsid w:val="00D97F6C"/>
    <w:rsid w:val="00DA0436"/>
    <w:rsid w:val="00DA061B"/>
    <w:rsid w:val="00DA0CE4"/>
    <w:rsid w:val="00DA0EC9"/>
    <w:rsid w:val="00DA1240"/>
    <w:rsid w:val="00DA1679"/>
    <w:rsid w:val="00DA1694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C7C"/>
    <w:rsid w:val="00DA3005"/>
    <w:rsid w:val="00DA3172"/>
    <w:rsid w:val="00DA3395"/>
    <w:rsid w:val="00DA34E3"/>
    <w:rsid w:val="00DA3566"/>
    <w:rsid w:val="00DA36BE"/>
    <w:rsid w:val="00DA3C05"/>
    <w:rsid w:val="00DA3D33"/>
    <w:rsid w:val="00DA3FA1"/>
    <w:rsid w:val="00DA3FF3"/>
    <w:rsid w:val="00DA409B"/>
    <w:rsid w:val="00DA4240"/>
    <w:rsid w:val="00DA43F2"/>
    <w:rsid w:val="00DA4546"/>
    <w:rsid w:val="00DA45F4"/>
    <w:rsid w:val="00DA4640"/>
    <w:rsid w:val="00DA46AF"/>
    <w:rsid w:val="00DA4B16"/>
    <w:rsid w:val="00DA4B76"/>
    <w:rsid w:val="00DA4C12"/>
    <w:rsid w:val="00DA4E23"/>
    <w:rsid w:val="00DA5746"/>
    <w:rsid w:val="00DA5972"/>
    <w:rsid w:val="00DA5BD0"/>
    <w:rsid w:val="00DA5BF6"/>
    <w:rsid w:val="00DA5D3C"/>
    <w:rsid w:val="00DA5D9B"/>
    <w:rsid w:val="00DA6307"/>
    <w:rsid w:val="00DA68C7"/>
    <w:rsid w:val="00DA6CAC"/>
    <w:rsid w:val="00DA6D8B"/>
    <w:rsid w:val="00DA6F7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0B24"/>
    <w:rsid w:val="00DB11FB"/>
    <w:rsid w:val="00DB1274"/>
    <w:rsid w:val="00DB1AC0"/>
    <w:rsid w:val="00DB1C12"/>
    <w:rsid w:val="00DB1DFB"/>
    <w:rsid w:val="00DB1EF4"/>
    <w:rsid w:val="00DB22A1"/>
    <w:rsid w:val="00DB2448"/>
    <w:rsid w:val="00DB25B4"/>
    <w:rsid w:val="00DB26F3"/>
    <w:rsid w:val="00DB2787"/>
    <w:rsid w:val="00DB282F"/>
    <w:rsid w:val="00DB2F99"/>
    <w:rsid w:val="00DB3072"/>
    <w:rsid w:val="00DB31BC"/>
    <w:rsid w:val="00DB3796"/>
    <w:rsid w:val="00DB386F"/>
    <w:rsid w:val="00DB3A3F"/>
    <w:rsid w:val="00DB3A4A"/>
    <w:rsid w:val="00DB3AD3"/>
    <w:rsid w:val="00DB3B3B"/>
    <w:rsid w:val="00DB3CDC"/>
    <w:rsid w:val="00DB3EE7"/>
    <w:rsid w:val="00DB425B"/>
    <w:rsid w:val="00DB45F4"/>
    <w:rsid w:val="00DB4C2C"/>
    <w:rsid w:val="00DB4EE9"/>
    <w:rsid w:val="00DB50B0"/>
    <w:rsid w:val="00DB51D6"/>
    <w:rsid w:val="00DB5201"/>
    <w:rsid w:val="00DB53E6"/>
    <w:rsid w:val="00DB56F9"/>
    <w:rsid w:val="00DB572B"/>
    <w:rsid w:val="00DB57FF"/>
    <w:rsid w:val="00DB5882"/>
    <w:rsid w:val="00DB5B53"/>
    <w:rsid w:val="00DB5BA4"/>
    <w:rsid w:val="00DB5D4D"/>
    <w:rsid w:val="00DB5DDC"/>
    <w:rsid w:val="00DB5E32"/>
    <w:rsid w:val="00DB5FD4"/>
    <w:rsid w:val="00DB6272"/>
    <w:rsid w:val="00DB6301"/>
    <w:rsid w:val="00DB6462"/>
    <w:rsid w:val="00DB64FD"/>
    <w:rsid w:val="00DB66CB"/>
    <w:rsid w:val="00DB67FB"/>
    <w:rsid w:val="00DB68E4"/>
    <w:rsid w:val="00DB68F7"/>
    <w:rsid w:val="00DB6A3A"/>
    <w:rsid w:val="00DB719E"/>
    <w:rsid w:val="00DB720A"/>
    <w:rsid w:val="00DB723F"/>
    <w:rsid w:val="00DB75B0"/>
    <w:rsid w:val="00DB7937"/>
    <w:rsid w:val="00DB7949"/>
    <w:rsid w:val="00DB79AE"/>
    <w:rsid w:val="00DB7BA0"/>
    <w:rsid w:val="00DB7BE3"/>
    <w:rsid w:val="00DB7D4F"/>
    <w:rsid w:val="00DB7EAE"/>
    <w:rsid w:val="00DC0122"/>
    <w:rsid w:val="00DC0B5D"/>
    <w:rsid w:val="00DC0C85"/>
    <w:rsid w:val="00DC0DF8"/>
    <w:rsid w:val="00DC0E2B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E1"/>
    <w:rsid w:val="00DC23F6"/>
    <w:rsid w:val="00DC248E"/>
    <w:rsid w:val="00DC2545"/>
    <w:rsid w:val="00DC27CB"/>
    <w:rsid w:val="00DC2890"/>
    <w:rsid w:val="00DC28CB"/>
    <w:rsid w:val="00DC2DA0"/>
    <w:rsid w:val="00DC2F73"/>
    <w:rsid w:val="00DC30FF"/>
    <w:rsid w:val="00DC318F"/>
    <w:rsid w:val="00DC341E"/>
    <w:rsid w:val="00DC3B1C"/>
    <w:rsid w:val="00DC3D81"/>
    <w:rsid w:val="00DC3DA0"/>
    <w:rsid w:val="00DC3F66"/>
    <w:rsid w:val="00DC4318"/>
    <w:rsid w:val="00DC49D4"/>
    <w:rsid w:val="00DC4D8C"/>
    <w:rsid w:val="00DC4DAE"/>
    <w:rsid w:val="00DC4EC5"/>
    <w:rsid w:val="00DC507A"/>
    <w:rsid w:val="00DC50ED"/>
    <w:rsid w:val="00DC581B"/>
    <w:rsid w:val="00DC59AC"/>
    <w:rsid w:val="00DC5AC1"/>
    <w:rsid w:val="00DC5F18"/>
    <w:rsid w:val="00DC65FC"/>
    <w:rsid w:val="00DC660B"/>
    <w:rsid w:val="00DC666F"/>
    <w:rsid w:val="00DC6750"/>
    <w:rsid w:val="00DC6806"/>
    <w:rsid w:val="00DC6825"/>
    <w:rsid w:val="00DC684E"/>
    <w:rsid w:val="00DC6A56"/>
    <w:rsid w:val="00DC6C38"/>
    <w:rsid w:val="00DC6C77"/>
    <w:rsid w:val="00DC6DD9"/>
    <w:rsid w:val="00DC6E21"/>
    <w:rsid w:val="00DC7097"/>
    <w:rsid w:val="00DC72A8"/>
    <w:rsid w:val="00DC73A3"/>
    <w:rsid w:val="00DC7453"/>
    <w:rsid w:val="00DC74F7"/>
    <w:rsid w:val="00DC764A"/>
    <w:rsid w:val="00DC77A6"/>
    <w:rsid w:val="00DC784A"/>
    <w:rsid w:val="00DC7912"/>
    <w:rsid w:val="00DC7D86"/>
    <w:rsid w:val="00DC7F30"/>
    <w:rsid w:val="00DD0168"/>
    <w:rsid w:val="00DD0188"/>
    <w:rsid w:val="00DD0374"/>
    <w:rsid w:val="00DD06B4"/>
    <w:rsid w:val="00DD06B7"/>
    <w:rsid w:val="00DD088C"/>
    <w:rsid w:val="00DD08C3"/>
    <w:rsid w:val="00DD08D4"/>
    <w:rsid w:val="00DD0AA6"/>
    <w:rsid w:val="00DD0B90"/>
    <w:rsid w:val="00DD0C1E"/>
    <w:rsid w:val="00DD157E"/>
    <w:rsid w:val="00DD167A"/>
    <w:rsid w:val="00DD1993"/>
    <w:rsid w:val="00DD1B9E"/>
    <w:rsid w:val="00DD1CF6"/>
    <w:rsid w:val="00DD1FB4"/>
    <w:rsid w:val="00DD25F5"/>
    <w:rsid w:val="00DD2826"/>
    <w:rsid w:val="00DD282F"/>
    <w:rsid w:val="00DD2AFB"/>
    <w:rsid w:val="00DD2BEC"/>
    <w:rsid w:val="00DD2CA0"/>
    <w:rsid w:val="00DD2F5F"/>
    <w:rsid w:val="00DD3130"/>
    <w:rsid w:val="00DD315D"/>
    <w:rsid w:val="00DD31A7"/>
    <w:rsid w:val="00DD31F0"/>
    <w:rsid w:val="00DD34DB"/>
    <w:rsid w:val="00DD3506"/>
    <w:rsid w:val="00DD3544"/>
    <w:rsid w:val="00DD357A"/>
    <w:rsid w:val="00DD36CF"/>
    <w:rsid w:val="00DD37DC"/>
    <w:rsid w:val="00DD3B91"/>
    <w:rsid w:val="00DD3DFE"/>
    <w:rsid w:val="00DD3E9E"/>
    <w:rsid w:val="00DD3F32"/>
    <w:rsid w:val="00DD3F94"/>
    <w:rsid w:val="00DD3FC2"/>
    <w:rsid w:val="00DD422B"/>
    <w:rsid w:val="00DD4855"/>
    <w:rsid w:val="00DD4A46"/>
    <w:rsid w:val="00DD4E40"/>
    <w:rsid w:val="00DD50B6"/>
    <w:rsid w:val="00DD53A4"/>
    <w:rsid w:val="00DD54EA"/>
    <w:rsid w:val="00DD5787"/>
    <w:rsid w:val="00DD58CF"/>
    <w:rsid w:val="00DD5D50"/>
    <w:rsid w:val="00DD5DCD"/>
    <w:rsid w:val="00DD5DD6"/>
    <w:rsid w:val="00DD5E4D"/>
    <w:rsid w:val="00DD6119"/>
    <w:rsid w:val="00DD63C0"/>
    <w:rsid w:val="00DD689E"/>
    <w:rsid w:val="00DD6B14"/>
    <w:rsid w:val="00DD6B26"/>
    <w:rsid w:val="00DD6D58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84B"/>
    <w:rsid w:val="00DD7FC0"/>
    <w:rsid w:val="00DE0679"/>
    <w:rsid w:val="00DE0A85"/>
    <w:rsid w:val="00DE0E80"/>
    <w:rsid w:val="00DE0F24"/>
    <w:rsid w:val="00DE172C"/>
    <w:rsid w:val="00DE1787"/>
    <w:rsid w:val="00DE1ECC"/>
    <w:rsid w:val="00DE22CC"/>
    <w:rsid w:val="00DE236E"/>
    <w:rsid w:val="00DE23F4"/>
    <w:rsid w:val="00DE2433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8AE"/>
    <w:rsid w:val="00DE39FC"/>
    <w:rsid w:val="00DE3C04"/>
    <w:rsid w:val="00DE3D89"/>
    <w:rsid w:val="00DE3E6E"/>
    <w:rsid w:val="00DE3EF2"/>
    <w:rsid w:val="00DE4052"/>
    <w:rsid w:val="00DE428C"/>
    <w:rsid w:val="00DE4332"/>
    <w:rsid w:val="00DE49E4"/>
    <w:rsid w:val="00DE4CBE"/>
    <w:rsid w:val="00DE4D49"/>
    <w:rsid w:val="00DE4E50"/>
    <w:rsid w:val="00DE4E83"/>
    <w:rsid w:val="00DE5018"/>
    <w:rsid w:val="00DE51A2"/>
    <w:rsid w:val="00DE535A"/>
    <w:rsid w:val="00DE536A"/>
    <w:rsid w:val="00DE5519"/>
    <w:rsid w:val="00DE5AD1"/>
    <w:rsid w:val="00DE5C8C"/>
    <w:rsid w:val="00DE5D90"/>
    <w:rsid w:val="00DE6004"/>
    <w:rsid w:val="00DE602A"/>
    <w:rsid w:val="00DE60BA"/>
    <w:rsid w:val="00DE62A0"/>
    <w:rsid w:val="00DE663F"/>
    <w:rsid w:val="00DE6984"/>
    <w:rsid w:val="00DE6CC9"/>
    <w:rsid w:val="00DE6E4C"/>
    <w:rsid w:val="00DE6E6A"/>
    <w:rsid w:val="00DE7014"/>
    <w:rsid w:val="00DE7020"/>
    <w:rsid w:val="00DE785E"/>
    <w:rsid w:val="00DE792C"/>
    <w:rsid w:val="00DE7DE0"/>
    <w:rsid w:val="00DE7E26"/>
    <w:rsid w:val="00DE7F06"/>
    <w:rsid w:val="00DF000C"/>
    <w:rsid w:val="00DF068F"/>
    <w:rsid w:val="00DF06AA"/>
    <w:rsid w:val="00DF0761"/>
    <w:rsid w:val="00DF076C"/>
    <w:rsid w:val="00DF0B8C"/>
    <w:rsid w:val="00DF0DC9"/>
    <w:rsid w:val="00DF10BF"/>
    <w:rsid w:val="00DF118C"/>
    <w:rsid w:val="00DF1357"/>
    <w:rsid w:val="00DF1744"/>
    <w:rsid w:val="00DF1B22"/>
    <w:rsid w:val="00DF1D67"/>
    <w:rsid w:val="00DF1DEB"/>
    <w:rsid w:val="00DF1F1F"/>
    <w:rsid w:val="00DF2986"/>
    <w:rsid w:val="00DF29FD"/>
    <w:rsid w:val="00DF2C8E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F5"/>
    <w:rsid w:val="00DF4443"/>
    <w:rsid w:val="00DF46FF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7E6"/>
    <w:rsid w:val="00DF7B07"/>
    <w:rsid w:val="00DF7C10"/>
    <w:rsid w:val="00DF7C95"/>
    <w:rsid w:val="00DF7F48"/>
    <w:rsid w:val="00E0013B"/>
    <w:rsid w:val="00E0018F"/>
    <w:rsid w:val="00E00569"/>
    <w:rsid w:val="00E0078A"/>
    <w:rsid w:val="00E0084E"/>
    <w:rsid w:val="00E00932"/>
    <w:rsid w:val="00E00AB1"/>
    <w:rsid w:val="00E00CCC"/>
    <w:rsid w:val="00E00D9F"/>
    <w:rsid w:val="00E0111D"/>
    <w:rsid w:val="00E011F4"/>
    <w:rsid w:val="00E0124E"/>
    <w:rsid w:val="00E0127A"/>
    <w:rsid w:val="00E014CF"/>
    <w:rsid w:val="00E01BFD"/>
    <w:rsid w:val="00E01DBA"/>
    <w:rsid w:val="00E01F02"/>
    <w:rsid w:val="00E02433"/>
    <w:rsid w:val="00E024C2"/>
    <w:rsid w:val="00E0255F"/>
    <w:rsid w:val="00E0260D"/>
    <w:rsid w:val="00E027C2"/>
    <w:rsid w:val="00E02899"/>
    <w:rsid w:val="00E02C9E"/>
    <w:rsid w:val="00E02D04"/>
    <w:rsid w:val="00E0324D"/>
    <w:rsid w:val="00E034D8"/>
    <w:rsid w:val="00E0368C"/>
    <w:rsid w:val="00E036FB"/>
    <w:rsid w:val="00E03918"/>
    <w:rsid w:val="00E04220"/>
    <w:rsid w:val="00E042D5"/>
    <w:rsid w:val="00E04649"/>
    <w:rsid w:val="00E0464C"/>
    <w:rsid w:val="00E04690"/>
    <w:rsid w:val="00E049B2"/>
    <w:rsid w:val="00E04A1F"/>
    <w:rsid w:val="00E04AB4"/>
    <w:rsid w:val="00E04B87"/>
    <w:rsid w:val="00E04DCF"/>
    <w:rsid w:val="00E04F31"/>
    <w:rsid w:val="00E0521B"/>
    <w:rsid w:val="00E05220"/>
    <w:rsid w:val="00E05231"/>
    <w:rsid w:val="00E05245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83C"/>
    <w:rsid w:val="00E0699A"/>
    <w:rsid w:val="00E06B48"/>
    <w:rsid w:val="00E06E12"/>
    <w:rsid w:val="00E07002"/>
    <w:rsid w:val="00E07012"/>
    <w:rsid w:val="00E07248"/>
    <w:rsid w:val="00E078CB"/>
    <w:rsid w:val="00E07964"/>
    <w:rsid w:val="00E07A3D"/>
    <w:rsid w:val="00E07B1C"/>
    <w:rsid w:val="00E07E97"/>
    <w:rsid w:val="00E10240"/>
    <w:rsid w:val="00E10320"/>
    <w:rsid w:val="00E106FC"/>
    <w:rsid w:val="00E1080E"/>
    <w:rsid w:val="00E1094E"/>
    <w:rsid w:val="00E10D76"/>
    <w:rsid w:val="00E10E4E"/>
    <w:rsid w:val="00E10E8E"/>
    <w:rsid w:val="00E1112A"/>
    <w:rsid w:val="00E117E7"/>
    <w:rsid w:val="00E11820"/>
    <w:rsid w:val="00E119ED"/>
    <w:rsid w:val="00E119F7"/>
    <w:rsid w:val="00E11C4A"/>
    <w:rsid w:val="00E11D3C"/>
    <w:rsid w:val="00E11D8C"/>
    <w:rsid w:val="00E11DE3"/>
    <w:rsid w:val="00E12301"/>
    <w:rsid w:val="00E1244D"/>
    <w:rsid w:val="00E124E0"/>
    <w:rsid w:val="00E1253B"/>
    <w:rsid w:val="00E12633"/>
    <w:rsid w:val="00E12659"/>
    <w:rsid w:val="00E127DF"/>
    <w:rsid w:val="00E129D9"/>
    <w:rsid w:val="00E12C54"/>
    <w:rsid w:val="00E12DFF"/>
    <w:rsid w:val="00E12E6C"/>
    <w:rsid w:val="00E12EDA"/>
    <w:rsid w:val="00E134E5"/>
    <w:rsid w:val="00E13637"/>
    <w:rsid w:val="00E13826"/>
    <w:rsid w:val="00E13B1D"/>
    <w:rsid w:val="00E13B47"/>
    <w:rsid w:val="00E13C94"/>
    <w:rsid w:val="00E13D44"/>
    <w:rsid w:val="00E1409B"/>
    <w:rsid w:val="00E140CD"/>
    <w:rsid w:val="00E14161"/>
    <w:rsid w:val="00E14267"/>
    <w:rsid w:val="00E14771"/>
    <w:rsid w:val="00E147D6"/>
    <w:rsid w:val="00E147EB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BF0"/>
    <w:rsid w:val="00E15C51"/>
    <w:rsid w:val="00E15C8B"/>
    <w:rsid w:val="00E15D67"/>
    <w:rsid w:val="00E1608D"/>
    <w:rsid w:val="00E167A9"/>
    <w:rsid w:val="00E16932"/>
    <w:rsid w:val="00E16D4C"/>
    <w:rsid w:val="00E16E69"/>
    <w:rsid w:val="00E16EF1"/>
    <w:rsid w:val="00E16F10"/>
    <w:rsid w:val="00E16FE8"/>
    <w:rsid w:val="00E170AD"/>
    <w:rsid w:val="00E2093C"/>
    <w:rsid w:val="00E2096A"/>
    <w:rsid w:val="00E2099B"/>
    <w:rsid w:val="00E20CCB"/>
    <w:rsid w:val="00E2120D"/>
    <w:rsid w:val="00E21297"/>
    <w:rsid w:val="00E21784"/>
    <w:rsid w:val="00E21881"/>
    <w:rsid w:val="00E21B45"/>
    <w:rsid w:val="00E21ECB"/>
    <w:rsid w:val="00E21F01"/>
    <w:rsid w:val="00E222F2"/>
    <w:rsid w:val="00E2249B"/>
    <w:rsid w:val="00E224A7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26"/>
    <w:rsid w:val="00E242EE"/>
    <w:rsid w:val="00E24760"/>
    <w:rsid w:val="00E2494D"/>
    <w:rsid w:val="00E24C60"/>
    <w:rsid w:val="00E24D58"/>
    <w:rsid w:val="00E24DFD"/>
    <w:rsid w:val="00E25126"/>
    <w:rsid w:val="00E25428"/>
    <w:rsid w:val="00E25718"/>
    <w:rsid w:val="00E2596B"/>
    <w:rsid w:val="00E2600F"/>
    <w:rsid w:val="00E260C7"/>
    <w:rsid w:val="00E2639E"/>
    <w:rsid w:val="00E2658F"/>
    <w:rsid w:val="00E268BA"/>
    <w:rsid w:val="00E26900"/>
    <w:rsid w:val="00E26ADF"/>
    <w:rsid w:val="00E2700B"/>
    <w:rsid w:val="00E270E1"/>
    <w:rsid w:val="00E27415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57A"/>
    <w:rsid w:val="00E315E9"/>
    <w:rsid w:val="00E3171C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2A0"/>
    <w:rsid w:val="00E344DA"/>
    <w:rsid w:val="00E34590"/>
    <w:rsid w:val="00E34A02"/>
    <w:rsid w:val="00E34B7E"/>
    <w:rsid w:val="00E34E59"/>
    <w:rsid w:val="00E3524D"/>
    <w:rsid w:val="00E3559B"/>
    <w:rsid w:val="00E356D8"/>
    <w:rsid w:val="00E35824"/>
    <w:rsid w:val="00E359B7"/>
    <w:rsid w:val="00E35A60"/>
    <w:rsid w:val="00E35F62"/>
    <w:rsid w:val="00E360F1"/>
    <w:rsid w:val="00E36315"/>
    <w:rsid w:val="00E36485"/>
    <w:rsid w:val="00E36509"/>
    <w:rsid w:val="00E3679C"/>
    <w:rsid w:val="00E36A24"/>
    <w:rsid w:val="00E36D0B"/>
    <w:rsid w:val="00E36EF9"/>
    <w:rsid w:val="00E36FEC"/>
    <w:rsid w:val="00E3708F"/>
    <w:rsid w:val="00E37352"/>
    <w:rsid w:val="00E37952"/>
    <w:rsid w:val="00E379DE"/>
    <w:rsid w:val="00E37ACE"/>
    <w:rsid w:val="00E37BB6"/>
    <w:rsid w:val="00E37C02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D67"/>
    <w:rsid w:val="00E40E9E"/>
    <w:rsid w:val="00E40EE6"/>
    <w:rsid w:val="00E4104E"/>
    <w:rsid w:val="00E41357"/>
    <w:rsid w:val="00E413DC"/>
    <w:rsid w:val="00E41412"/>
    <w:rsid w:val="00E4189C"/>
    <w:rsid w:val="00E41D62"/>
    <w:rsid w:val="00E41DB7"/>
    <w:rsid w:val="00E42323"/>
    <w:rsid w:val="00E4257E"/>
    <w:rsid w:val="00E42985"/>
    <w:rsid w:val="00E42C30"/>
    <w:rsid w:val="00E42D35"/>
    <w:rsid w:val="00E4317F"/>
    <w:rsid w:val="00E43553"/>
    <w:rsid w:val="00E4367C"/>
    <w:rsid w:val="00E43716"/>
    <w:rsid w:val="00E4384B"/>
    <w:rsid w:val="00E4397D"/>
    <w:rsid w:val="00E43F97"/>
    <w:rsid w:val="00E440A8"/>
    <w:rsid w:val="00E4410D"/>
    <w:rsid w:val="00E4443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9F"/>
    <w:rsid w:val="00E4580D"/>
    <w:rsid w:val="00E45A0D"/>
    <w:rsid w:val="00E45BF7"/>
    <w:rsid w:val="00E45F8E"/>
    <w:rsid w:val="00E4602F"/>
    <w:rsid w:val="00E460B8"/>
    <w:rsid w:val="00E463CE"/>
    <w:rsid w:val="00E4685E"/>
    <w:rsid w:val="00E46C0C"/>
    <w:rsid w:val="00E47307"/>
    <w:rsid w:val="00E47400"/>
    <w:rsid w:val="00E478C8"/>
    <w:rsid w:val="00E47C23"/>
    <w:rsid w:val="00E5009F"/>
    <w:rsid w:val="00E5018E"/>
    <w:rsid w:val="00E5020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292"/>
    <w:rsid w:val="00E513E9"/>
    <w:rsid w:val="00E51790"/>
    <w:rsid w:val="00E518E8"/>
    <w:rsid w:val="00E518EC"/>
    <w:rsid w:val="00E51CBA"/>
    <w:rsid w:val="00E51E63"/>
    <w:rsid w:val="00E51F06"/>
    <w:rsid w:val="00E52199"/>
    <w:rsid w:val="00E5220A"/>
    <w:rsid w:val="00E52573"/>
    <w:rsid w:val="00E527AC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AD5"/>
    <w:rsid w:val="00E53BA4"/>
    <w:rsid w:val="00E53C88"/>
    <w:rsid w:val="00E53D69"/>
    <w:rsid w:val="00E53EFD"/>
    <w:rsid w:val="00E540A5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68"/>
    <w:rsid w:val="00E55833"/>
    <w:rsid w:val="00E55885"/>
    <w:rsid w:val="00E558D1"/>
    <w:rsid w:val="00E55996"/>
    <w:rsid w:val="00E55C00"/>
    <w:rsid w:val="00E55CC6"/>
    <w:rsid w:val="00E55DFF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BA3"/>
    <w:rsid w:val="00E56FF0"/>
    <w:rsid w:val="00E57133"/>
    <w:rsid w:val="00E5748D"/>
    <w:rsid w:val="00E576E9"/>
    <w:rsid w:val="00E57F72"/>
    <w:rsid w:val="00E57FC4"/>
    <w:rsid w:val="00E60216"/>
    <w:rsid w:val="00E60577"/>
    <w:rsid w:val="00E60725"/>
    <w:rsid w:val="00E60752"/>
    <w:rsid w:val="00E609A6"/>
    <w:rsid w:val="00E609EB"/>
    <w:rsid w:val="00E60A52"/>
    <w:rsid w:val="00E60B20"/>
    <w:rsid w:val="00E60B3C"/>
    <w:rsid w:val="00E60BE0"/>
    <w:rsid w:val="00E60C3C"/>
    <w:rsid w:val="00E60CEA"/>
    <w:rsid w:val="00E60DE3"/>
    <w:rsid w:val="00E61042"/>
    <w:rsid w:val="00E61140"/>
    <w:rsid w:val="00E61147"/>
    <w:rsid w:val="00E61176"/>
    <w:rsid w:val="00E611D5"/>
    <w:rsid w:val="00E6126F"/>
    <w:rsid w:val="00E613F5"/>
    <w:rsid w:val="00E61471"/>
    <w:rsid w:val="00E6162B"/>
    <w:rsid w:val="00E617AA"/>
    <w:rsid w:val="00E61E70"/>
    <w:rsid w:val="00E62188"/>
    <w:rsid w:val="00E62241"/>
    <w:rsid w:val="00E62350"/>
    <w:rsid w:val="00E623C4"/>
    <w:rsid w:val="00E62401"/>
    <w:rsid w:val="00E62481"/>
    <w:rsid w:val="00E62487"/>
    <w:rsid w:val="00E62692"/>
    <w:rsid w:val="00E62888"/>
    <w:rsid w:val="00E62F64"/>
    <w:rsid w:val="00E634F8"/>
    <w:rsid w:val="00E636B2"/>
    <w:rsid w:val="00E63980"/>
    <w:rsid w:val="00E639C5"/>
    <w:rsid w:val="00E63F49"/>
    <w:rsid w:val="00E6406E"/>
    <w:rsid w:val="00E64187"/>
    <w:rsid w:val="00E6421C"/>
    <w:rsid w:val="00E644ED"/>
    <w:rsid w:val="00E64729"/>
    <w:rsid w:val="00E64846"/>
    <w:rsid w:val="00E64878"/>
    <w:rsid w:val="00E64949"/>
    <w:rsid w:val="00E64E71"/>
    <w:rsid w:val="00E64EB5"/>
    <w:rsid w:val="00E64F11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623B"/>
    <w:rsid w:val="00E664DC"/>
    <w:rsid w:val="00E664E0"/>
    <w:rsid w:val="00E66596"/>
    <w:rsid w:val="00E666A2"/>
    <w:rsid w:val="00E66762"/>
    <w:rsid w:val="00E66B73"/>
    <w:rsid w:val="00E66BA2"/>
    <w:rsid w:val="00E66D6E"/>
    <w:rsid w:val="00E66DDA"/>
    <w:rsid w:val="00E66F98"/>
    <w:rsid w:val="00E675A6"/>
    <w:rsid w:val="00E67BEA"/>
    <w:rsid w:val="00E67E2F"/>
    <w:rsid w:val="00E67EF3"/>
    <w:rsid w:val="00E7010C"/>
    <w:rsid w:val="00E70249"/>
    <w:rsid w:val="00E70267"/>
    <w:rsid w:val="00E702D2"/>
    <w:rsid w:val="00E710BE"/>
    <w:rsid w:val="00E715CE"/>
    <w:rsid w:val="00E71606"/>
    <w:rsid w:val="00E71B33"/>
    <w:rsid w:val="00E71D2D"/>
    <w:rsid w:val="00E71E71"/>
    <w:rsid w:val="00E72774"/>
    <w:rsid w:val="00E728F2"/>
    <w:rsid w:val="00E72A67"/>
    <w:rsid w:val="00E72CC9"/>
    <w:rsid w:val="00E72EB8"/>
    <w:rsid w:val="00E73077"/>
    <w:rsid w:val="00E73102"/>
    <w:rsid w:val="00E732F5"/>
    <w:rsid w:val="00E73504"/>
    <w:rsid w:val="00E7364A"/>
    <w:rsid w:val="00E737E2"/>
    <w:rsid w:val="00E73925"/>
    <w:rsid w:val="00E73DFA"/>
    <w:rsid w:val="00E73E58"/>
    <w:rsid w:val="00E73F6C"/>
    <w:rsid w:val="00E74053"/>
    <w:rsid w:val="00E740CA"/>
    <w:rsid w:val="00E7425B"/>
    <w:rsid w:val="00E747E9"/>
    <w:rsid w:val="00E74B46"/>
    <w:rsid w:val="00E74B66"/>
    <w:rsid w:val="00E74BAB"/>
    <w:rsid w:val="00E74C79"/>
    <w:rsid w:val="00E74D94"/>
    <w:rsid w:val="00E74E34"/>
    <w:rsid w:val="00E74EB7"/>
    <w:rsid w:val="00E74F3B"/>
    <w:rsid w:val="00E74F6B"/>
    <w:rsid w:val="00E752A1"/>
    <w:rsid w:val="00E75328"/>
    <w:rsid w:val="00E75513"/>
    <w:rsid w:val="00E755B2"/>
    <w:rsid w:val="00E75887"/>
    <w:rsid w:val="00E75BA9"/>
    <w:rsid w:val="00E75F3B"/>
    <w:rsid w:val="00E76171"/>
    <w:rsid w:val="00E76AD2"/>
    <w:rsid w:val="00E76C79"/>
    <w:rsid w:val="00E76CAF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B88"/>
    <w:rsid w:val="00E80EC2"/>
    <w:rsid w:val="00E81158"/>
    <w:rsid w:val="00E81275"/>
    <w:rsid w:val="00E815CA"/>
    <w:rsid w:val="00E826B9"/>
    <w:rsid w:val="00E82BDA"/>
    <w:rsid w:val="00E833AD"/>
    <w:rsid w:val="00E8364A"/>
    <w:rsid w:val="00E837C2"/>
    <w:rsid w:val="00E83878"/>
    <w:rsid w:val="00E83A5B"/>
    <w:rsid w:val="00E83B14"/>
    <w:rsid w:val="00E83D2F"/>
    <w:rsid w:val="00E83F9F"/>
    <w:rsid w:val="00E843AE"/>
    <w:rsid w:val="00E843B4"/>
    <w:rsid w:val="00E84453"/>
    <w:rsid w:val="00E84629"/>
    <w:rsid w:val="00E84753"/>
    <w:rsid w:val="00E8475D"/>
    <w:rsid w:val="00E84818"/>
    <w:rsid w:val="00E84A5E"/>
    <w:rsid w:val="00E84EFA"/>
    <w:rsid w:val="00E851D7"/>
    <w:rsid w:val="00E8527A"/>
    <w:rsid w:val="00E8563F"/>
    <w:rsid w:val="00E85A2F"/>
    <w:rsid w:val="00E85E28"/>
    <w:rsid w:val="00E8600B"/>
    <w:rsid w:val="00E8649C"/>
    <w:rsid w:val="00E86794"/>
    <w:rsid w:val="00E86813"/>
    <w:rsid w:val="00E868E2"/>
    <w:rsid w:val="00E8697F"/>
    <w:rsid w:val="00E86C15"/>
    <w:rsid w:val="00E86F0A"/>
    <w:rsid w:val="00E86FB8"/>
    <w:rsid w:val="00E8740C"/>
    <w:rsid w:val="00E874F7"/>
    <w:rsid w:val="00E87CED"/>
    <w:rsid w:val="00E87DF7"/>
    <w:rsid w:val="00E87E17"/>
    <w:rsid w:val="00E9006F"/>
    <w:rsid w:val="00E9025D"/>
    <w:rsid w:val="00E902B0"/>
    <w:rsid w:val="00E905BF"/>
    <w:rsid w:val="00E90732"/>
    <w:rsid w:val="00E90964"/>
    <w:rsid w:val="00E909C8"/>
    <w:rsid w:val="00E90CBA"/>
    <w:rsid w:val="00E90D50"/>
    <w:rsid w:val="00E911CE"/>
    <w:rsid w:val="00E91364"/>
    <w:rsid w:val="00E917DA"/>
    <w:rsid w:val="00E91903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973"/>
    <w:rsid w:val="00E93AEC"/>
    <w:rsid w:val="00E9443A"/>
    <w:rsid w:val="00E9449F"/>
    <w:rsid w:val="00E94911"/>
    <w:rsid w:val="00E94A52"/>
    <w:rsid w:val="00E94C7C"/>
    <w:rsid w:val="00E94C84"/>
    <w:rsid w:val="00E94EB9"/>
    <w:rsid w:val="00E95072"/>
    <w:rsid w:val="00E951DE"/>
    <w:rsid w:val="00E95231"/>
    <w:rsid w:val="00E9595D"/>
    <w:rsid w:val="00E95CA2"/>
    <w:rsid w:val="00E95CE8"/>
    <w:rsid w:val="00E95FEE"/>
    <w:rsid w:val="00E96083"/>
    <w:rsid w:val="00E960A2"/>
    <w:rsid w:val="00E9696F"/>
    <w:rsid w:val="00E96B48"/>
    <w:rsid w:val="00E96D60"/>
    <w:rsid w:val="00E96F3B"/>
    <w:rsid w:val="00E97CCB"/>
    <w:rsid w:val="00EA0010"/>
    <w:rsid w:val="00EA022E"/>
    <w:rsid w:val="00EA0409"/>
    <w:rsid w:val="00EA06BB"/>
    <w:rsid w:val="00EA0AE4"/>
    <w:rsid w:val="00EA0DF4"/>
    <w:rsid w:val="00EA0EEC"/>
    <w:rsid w:val="00EA0F92"/>
    <w:rsid w:val="00EA11F0"/>
    <w:rsid w:val="00EA12D6"/>
    <w:rsid w:val="00EA14B8"/>
    <w:rsid w:val="00EA1563"/>
    <w:rsid w:val="00EA189C"/>
    <w:rsid w:val="00EA1919"/>
    <w:rsid w:val="00EA1BD7"/>
    <w:rsid w:val="00EA1FDA"/>
    <w:rsid w:val="00EA257B"/>
    <w:rsid w:val="00EA25C6"/>
    <w:rsid w:val="00EA2649"/>
    <w:rsid w:val="00EA28BC"/>
    <w:rsid w:val="00EA29B1"/>
    <w:rsid w:val="00EA29CC"/>
    <w:rsid w:val="00EA2A89"/>
    <w:rsid w:val="00EA3094"/>
    <w:rsid w:val="00EA30CB"/>
    <w:rsid w:val="00EA315D"/>
    <w:rsid w:val="00EA32B0"/>
    <w:rsid w:val="00EA3327"/>
    <w:rsid w:val="00EA33D2"/>
    <w:rsid w:val="00EA3490"/>
    <w:rsid w:val="00EA3642"/>
    <w:rsid w:val="00EA3722"/>
    <w:rsid w:val="00EA373B"/>
    <w:rsid w:val="00EA37C8"/>
    <w:rsid w:val="00EA38B1"/>
    <w:rsid w:val="00EA39E8"/>
    <w:rsid w:val="00EA3A6B"/>
    <w:rsid w:val="00EA3CA6"/>
    <w:rsid w:val="00EA4040"/>
    <w:rsid w:val="00EA4366"/>
    <w:rsid w:val="00EA438C"/>
    <w:rsid w:val="00EA448A"/>
    <w:rsid w:val="00EA4812"/>
    <w:rsid w:val="00EA4860"/>
    <w:rsid w:val="00EA4B60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07"/>
    <w:rsid w:val="00EA7FF1"/>
    <w:rsid w:val="00EB00F1"/>
    <w:rsid w:val="00EB032D"/>
    <w:rsid w:val="00EB0376"/>
    <w:rsid w:val="00EB0382"/>
    <w:rsid w:val="00EB0CA5"/>
    <w:rsid w:val="00EB0FB0"/>
    <w:rsid w:val="00EB118F"/>
    <w:rsid w:val="00EB119D"/>
    <w:rsid w:val="00EB1212"/>
    <w:rsid w:val="00EB1238"/>
    <w:rsid w:val="00EB13B6"/>
    <w:rsid w:val="00EB1556"/>
    <w:rsid w:val="00EB16B3"/>
    <w:rsid w:val="00EB172D"/>
    <w:rsid w:val="00EB19BC"/>
    <w:rsid w:val="00EB1D9E"/>
    <w:rsid w:val="00EB25EF"/>
    <w:rsid w:val="00EB264E"/>
    <w:rsid w:val="00EB2834"/>
    <w:rsid w:val="00EB2A9E"/>
    <w:rsid w:val="00EB2D1A"/>
    <w:rsid w:val="00EB2F42"/>
    <w:rsid w:val="00EB2FAA"/>
    <w:rsid w:val="00EB3302"/>
    <w:rsid w:val="00EB3530"/>
    <w:rsid w:val="00EB355C"/>
    <w:rsid w:val="00EB35C7"/>
    <w:rsid w:val="00EB38BA"/>
    <w:rsid w:val="00EB3936"/>
    <w:rsid w:val="00EB3C20"/>
    <w:rsid w:val="00EB3C50"/>
    <w:rsid w:val="00EB3E93"/>
    <w:rsid w:val="00EB4466"/>
    <w:rsid w:val="00EB47CC"/>
    <w:rsid w:val="00EB4868"/>
    <w:rsid w:val="00EB4B29"/>
    <w:rsid w:val="00EB4D54"/>
    <w:rsid w:val="00EB4EAE"/>
    <w:rsid w:val="00EB5538"/>
    <w:rsid w:val="00EB56A3"/>
    <w:rsid w:val="00EB5794"/>
    <w:rsid w:val="00EB5867"/>
    <w:rsid w:val="00EB5BF0"/>
    <w:rsid w:val="00EB5E0F"/>
    <w:rsid w:val="00EB5E9B"/>
    <w:rsid w:val="00EB5EDB"/>
    <w:rsid w:val="00EB63E3"/>
    <w:rsid w:val="00EB66BB"/>
    <w:rsid w:val="00EB6BEF"/>
    <w:rsid w:val="00EB730A"/>
    <w:rsid w:val="00EB77EA"/>
    <w:rsid w:val="00EB7811"/>
    <w:rsid w:val="00EB78AF"/>
    <w:rsid w:val="00EB7A56"/>
    <w:rsid w:val="00EB7D00"/>
    <w:rsid w:val="00EC0072"/>
    <w:rsid w:val="00EC009E"/>
    <w:rsid w:val="00EC028B"/>
    <w:rsid w:val="00EC034B"/>
    <w:rsid w:val="00EC03A8"/>
    <w:rsid w:val="00EC0716"/>
    <w:rsid w:val="00EC087D"/>
    <w:rsid w:val="00EC0A54"/>
    <w:rsid w:val="00EC0A7A"/>
    <w:rsid w:val="00EC0CB8"/>
    <w:rsid w:val="00EC0F87"/>
    <w:rsid w:val="00EC1160"/>
    <w:rsid w:val="00EC118E"/>
    <w:rsid w:val="00EC1386"/>
    <w:rsid w:val="00EC18A3"/>
    <w:rsid w:val="00EC1AAA"/>
    <w:rsid w:val="00EC1C8A"/>
    <w:rsid w:val="00EC2044"/>
    <w:rsid w:val="00EC2101"/>
    <w:rsid w:val="00EC22CC"/>
    <w:rsid w:val="00EC2606"/>
    <w:rsid w:val="00EC277E"/>
    <w:rsid w:val="00EC2796"/>
    <w:rsid w:val="00EC288B"/>
    <w:rsid w:val="00EC29F0"/>
    <w:rsid w:val="00EC2E84"/>
    <w:rsid w:val="00EC2EF4"/>
    <w:rsid w:val="00EC2F25"/>
    <w:rsid w:val="00EC2F30"/>
    <w:rsid w:val="00EC2FCE"/>
    <w:rsid w:val="00EC2FEC"/>
    <w:rsid w:val="00EC2FF2"/>
    <w:rsid w:val="00EC3216"/>
    <w:rsid w:val="00EC329B"/>
    <w:rsid w:val="00EC32C9"/>
    <w:rsid w:val="00EC3331"/>
    <w:rsid w:val="00EC364E"/>
    <w:rsid w:val="00EC36F2"/>
    <w:rsid w:val="00EC3DE0"/>
    <w:rsid w:val="00EC418B"/>
    <w:rsid w:val="00EC42B7"/>
    <w:rsid w:val="00EC43C4"/>
    <w:rsid w:val="00EC43CD"/>
    <w:rsid w:val="00EC4485"/>
    <w:rsid w:val="00EC451C"/>
    <w:rsid w:val="00EC47E0"/>
    <w:rsid w:val="00EC49D9"/>
    <w:rsid w:val="00EC4BAB"/>
    <w:rsid w:val="00EC4E50"/>
    <w:rsid w:val="00EC53FC"/>
    <w:rsid w:val="00EC558D"/>
    <w:rsid w:val="00EC55BF"/>
    <w:rsid w:val="00EC5853"/>
    <w:rsid w:val="00EC5AE7"/>
    <w:rsid w:val="00EC5C25"/>
    <w:rsid w:val="00EC5E66"/>
    <w:rsid w:val="00EC60D3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673"/>
    <w:rsid w:val="00EC77C6"/>
    <w:rsid w:val="00EC7A34"/>
    <w:rsid w:val="00EC7A82"/>
    <w:rsid w:val="00EC7CD9"/>
    <w:rsid w:val="00EC7CED"/>
    <w:rsid w:val="00EC7FD5"/>
    <w:rsid w:val="00ED0204"/>
    <w:rsid w:val="00ED0383"/>
    <w:rsid w:val="00ED0414"/>
    <w:rsid w:val="00ED0747"/>
    <w:rsid w:val="00ED07B4"/>
    <w:rsid w:val="00ED0922"/>
    <w:rsid w:val="00ED0AA8"/>
    <w:rsid w:val="00ED0B68"/>
    <w:rsid w:val="00ED0BF9"/>
    <w:rsid w:val="00ED0D47"/>
    <w:rsid w:val="00ED0F22"/>
    <w:rsid w:val="00ED1556"/>
    <w:rsid w:val="00ED1B95"/>
    <w:rsid w:val="00ED1C30"/>
    <w:rsid w:val="00ED1CA5"/>
    <w:rsid w:val="00ED2157"/>
    <w:rsid w:val="00ED21BB"/>
    <w:rsid w:val="00ED21EB"/>
    <w:rsid w:val="00ED2356"/>
    <w:rsid w:val="00ED235E"/>
    <w:rsid w:val="00ED28F1"/>
    <w:rsid w:val="00ED28F2"/>
    <w:rsid w:val="00ED2AFC"/>
    <w:rsid w:val="00ED2B52"/>
    <w:rsid w:val="00ED2D7B"/>
    <w:rsid w:val="00ED2DA9"/>
    <w:rsid w:val="00ED2DC1"/>
    <w:rsid w:val="00ED307A"/>
    <w:rsid w:val="00ED383C"/>
    <w:rsid w:val="00ED3AB3"/>
    <w:rsid w:val="00ED41D8"/>
    <w:rsid w:val="00ED44FD"/>
    <w:rsid w:val="00ED52E9"/>
    <w:rsid w:val="00ED53C6"/>
    <w:rsid w:val="00ED5467"/>
    <w:rsid w:val="00ED5757"/>
    <w:rsid w:val="00ED58A4"/>
    <w:rsid w:val="00ED58FD"/>
    <w:rsid w:val="00ED59EE"/>
    <w:rsid w:val="00ED5B53"/>
    <w:rsid w:val="00ED5B64"/>
    <w:rsid w:val="00ED5EE7"/>
    <w:rsid w:val="00ED5F68"/>
    <w:rsid w:val="00ED62EF"/>
    <w:rsid w:val="00ED63AA"/>
    <w:rsid w:val="00ED6455"/>
    <w:rsid w:val="00ED6530"/>
    <w:rsid w:val="00ED6DA7"/>
    <w:rsid w:val="00ED6E86"/>
    <w:rsid w:val="00ED6ED0"/>
    <w:rsid w:val="00ED6FF7"/>
    <w:rsid w:val="00ED7145"/>
    <w:rsid w:val="00ED7154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AB7"/>
    <w:rsid w:val="00ED7DAB"/>
    <w:rsid w:val="00ED7DEE"/>
    <w:rsid w:val="00ED7E96"/>
    <w:rsid w:val="00ED7FF8"/>
    <w:rsid w:val="00EE0036"/>
    <w:rsid w:val="00EE02D1"/>
    <w:rsid w:val="00EE0403"/>
    <w:rsid w:val="00EE047B"/>
    <w:rsid w:val="00EE09A9"/>
    <w:rsid w:val="00EE0C31"/>
    <w:rsid w:val="00EE0CF3"/>
    <w:rsid w:val="00EE0E8D"/>
    <w:rsid w:val="00EE0F6B"/>
    <w:rsid w:val="00EE1211"/>
    <w:rsid w:val="00EE1249"/>
    <w:rsid w:val="00EE1517"/>
    <w:rsid w:val="00EE1876"/>
    <w:rsid w:val="00EE19BA"/>
    <w:rsid w:val="00EE19C8"/>
    <w:rsid w:val="00EE19E2"/>
    <w:rsid w:val="00EE1A50"/>
    <w:rsid w:val="00EE1AE6"/>
    <w:rsid w:val="00EE1CAA"/>
    <w:rsid w:val="00EE2122"/>
    <w:rsid w:val="00EE232F"/>
    <w:rsid w:val="00EE27A0"/>
    <w:rsid w:val="00EE28C0"/>
    <w:rsid w:val="00EE28F3"/>
    <w:rsid w:val="00EE2CD2"/>
    <w:rsid w:val="00EE2E17"/>
    <w:rsid w:val="00EE310C"/>
    <w:rsid w:val="00EE31DE"/>
    <w:rsid w:val="00EE33DC"/>
    <w:rsid w:val="00EE353B"/>
    <w:rsid w:val="00EE39E3"/>
    <w:rsid w:val="00EE3A18"/>
    <w:rsid w:val="00EE3BF5"/>
    <w:rsid w:val="00EE3CFD"/>
    <w:rsid w:val="00EE440F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A5E"/>
    <w:rsid w:val="00EE6A63"/>
    <w:rsid w:val="00EE6EC3"/>
    <w:rsid w:val="00EE725C"/>
    <w:rsid w:val="00EE72BD"/>
    <w:rsid w:val="00EE72C1"/>
    <w:rsid w:val="00EE7A35"/>
    <w:rsid w:val="00EE7B13"/>
    <w:rsid w:val="00EE7CCF"/>
    <w:rsid w:val="00EE7F43"/>
    <w:rsid w:val="00EF0303"/>
    <w:rsid w:val="00EF071B"/>
    <w:rsid w:val="00EF081C"/>
    <w:rsid w:val="00EF09E4"/>
    <w:rsid w:val="00EF0ABA"/>
    <w:rsid w:val="00EF0B15"/>
    <w:rsid w:val="00EF0B6C"/>
    <w:rsid w:val="00EF0B8A"/>
    <w:rsid w:val="00EF0EBA"/>
    <w:rsid w:val="00EF0FD5"/>
    <w:rsid w:val="00EF132E"/>
    <w:rsid w:val="00EF15AA"/>
    <w:rsid w:val="00EF16B7"/>
    <w:rsid w:val="00EF1AAA"/>
    <w:rsid w:val="00EF1C8C"/>
    <w:rsid w:val="00EF1F1C"/>
    <w:rsid w:val="00EF21D4"/>
    <w:rsid w:val="00EF250C"/>
    <w:rsid w:val="00EF28D8"/>
    <w:rsid w:val="00EF292F"/>
    <w:rsid w:val="00EF2A1A"/>
    <w:rsid w:val="00EF31B3"/>
    <w:rsid w:val="00EF325E"/>
    <w:rsid w:val="00EF350C"/>
    <w:rsid w:val="00EF3538"/>
    <w:rsid w:val="00EF3669"/>
    <w:rsid w:val="00EF3982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D12"/>
    <w:rsid w:val="00EF5EE0"/>
    <w:rsid w:val="00EF5EF5"/>
    <w:rsid w:val="00EF60F5"/>
    <w:rsid w:val="00EF66BB"/>
    <w:rsid w:val="00EF6757"/>
    <w:rsid w:val="00EF686F"/>
    <w:rsid w:val="00EF6B7E"/>
    <w:rsid w:val="00EF6BC3"/>
    <w:rsid w:val="00EF7242"/>
    <w:rsid w:val="00EF7260"/>
    <w:rsid w:val="00EF7291"/>
    <w:rsid w:val="00EF7398"/>
    <w:rsid w:val="00EF7471"/>
    <w:rsid w:val="00EF7500"/>
    <w:rsid w:val="00EF7688"/>
    <w:rsid w:val="00EF76A7"/>
    <w:rsid w:val="00EF7969"/>
    <w:rsid w:val="00EF79C1"/>
    <w:rsid w:val="00EF7C1A"/>
    <w:rsid w:val="00EF7C39"/>
    <w:rsid w:val="00F00034"/>
    <w:rsid w:val="00F000EC"/>
    <w:rsid w:val="00F00567"/>
    <w:rsid w:val="00F00AA2"/>
    <w:rsid w:val="00F00ABE"/>
    <w:rsid w:val="00F00CFD"/>
    <w:rsid w:val="00F0104B"/>
    <w:rsid w:val="00F0110B"/>
    <w:rsid w:val="00F01327"/>
    <w:rsid w:val="00F0155F"/>
    <w:rsid w:val="00F0180D"/>
    <w:rsid w:val="00F01A7C"/>
    <w:rsid w:val="00F02080"/>
    <w:rsid w:val="00F02456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EBB"/>
    <w:rsid w:val="00F04015"/>
    <w:rsid w:val="00F04147"/>
    <w:rsid w:val="00F042E0"/>
    <w:rsid w:val="00F04380"/>
    <w:rsid w:val="00F043CC"/>
    <w:rsid w:val="00F044C1"/>
    <w:rsid w:val="00F046D9"/>
    <w:rsid w:val="00F04CA3"/>
    <w:rsid w:val="00F04DC3"/>
    <w:rsid w:val="00F04DE5"/>
    <w:rsid w:val="00F054D5"/>
    <w:rsid w:val="00F055FA"/>
    <w:rsid w:val="00F056AD"/>
    <w:rsid w:val="00F056BE"/>
    <w:rsid w:val="00F05837"/>
    <w:rsid w:val="00F059AB"/>
    <w:rsid w:val="00F05B20"/>
    <w:rsid w:val="00F05BDC"/>
    <w:rsid w:val="00F05DA4"/>
    <w:rsid w:val="00F05DF4"/>
    <w:rsid w:val="00F05EAD"/>
    <w:rsid w:val="00F06147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A51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DEF"/>
    <w:rsid w:val="00F11E15"/>
    <w:rsid w:val="00F1220C"/>
    <w:rsid w:val="00F12266"/>
    <w:rsid w:val="00F122B4"/>
    <w:rsid w:val="00F1230C"/>
    <w:rsid w:val="00F12367"/>
    <w:rsid w:val="00F1251B"/>
    <w:rsid w:val="00F1253E"/>
    <w:rsid w:val="00F1268A"/>
    <w:rsid w:val="00F1290B"/>
    <w:rsid w:val="00F12966"/>
    <w:rsid w:val="00F12AA4"/>
    <w:rsid w:val="00F12B56"/>
    <w:rsid w:val="00F12C9B"/>
    <w:rsid w:val="00F134D1"/>
    <w:rsid w:val="00F138B9"/>
    <w:rsid w:val="00F13904"/>
    <w:rsid w:val="00F140C6"/>
    <w:rsid w:val="00F142F3"/>
    <w:rsid w:val="00F14592"/>
    <w:rsid w:val="00F14954"/>
    <w:rsid w:val="00F14F71"/>
    <w:rsid w:val="00F15334"/>
    <w:rsid w:val="00F156C3"/>
    <w:rsid w:val="00F15767"/>
    <w:rsid w:val="00F15B43"/>
    <w:rsid w:val="00F15BE8"/>
    <w:rsid w:val="00F15C46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9E4"/>
    <w:rsid w:val="00F17E21"/>
    <w:rsid w:val="00F17EEC"/>
    <w:rsid w:val="00F17F8F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FD"/>
    <w:rsid w:val="00F22C3A"/>
    <w:rsid w:val="00F22CA5"/>
    <w:rsid w:val="00F22D6D"/>
    <w:rsid w:val="00F22F53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AC6"/>
    <w:rsid w:val="00F25B17"/>
    <w:rsid w:val="00F25C87"/>
    <w:rsid w:val="00F25E82"/>
    <w:rsid w:val="00F262C6"/>
    <w:rsid w:val="00F265CA"/>
    <w:rsid w:val="00F26D74"/>
    <w:rsid w:val="00F26D77"/>
    <w:rsid w:val="00F26DD6"/>
    <w:rsid w:val="00F26E85"/>
    <w:rsid w:val="00F27049"/>
    <w:rsid w:val="00F27243"/>
    <w:rsid w:val="00F273C6"/>
    <w:rsid w:val="00F27439"/>
    <w:rsid w:val="00F274EE"/>
    <w:rsid w:val="00F2778E"/>
    <w:rsid w:val="00F278A0"/>
    <w:rsid w:val="00F27981"/>
    <w:rsid w:val="00F27AB2"/>
    <w:rsid w:val="00F27BD5"/>
    <w:rsid w:val="00F30014"/>
    <w:rsid w:val="00F30081"/>
    <w:rsid w:val="00F30732"/>
    <w:rsid w:val="00F30747"/>
    <w:rsid w:val="00F30C06"/>
    <w:rsid w:val="00F30E73"/>
    <w:rsid w:val="00F31145"/>
    <w:rsid w:val="00F311F4"/>
    <w:rsid w:val="00F31201"/>
    <w:rsid w:val="00F31A4E"/>
    <w:rsid w:val="00F31BFC"/>
    <w:rsid w:val="00F31BFD"/>
    <w:rsid w:val="00F31CAE"/>
    <w:rsid w:val="00F31DC7"/>
    <w:rsid w:val="00F31DF0"/>
    <w:rsid w:val="00F31E09"/>
    <w:rsid w:val="00F31E5C"/>
    <w:rsid w:val="00F31F33"/>
    <w:rsid w:val="00F31FD4"/>
    <w:rsid w:val="00F32259"/>
    <w:rsid w:val="00F322C3"/>
    <w:rsid w:val="00F32343"/>
    <w:rsid w:val="00F3252D"/>
    <w:rsid w:val="00F327C0"/>
    <w:rsid w:val="00F32C49"/>
    <w:rsid w:val="00F330F2"/>
    <w:rsid w:val="00F3357F"/>
    <w:rsid w:val="00F338DC"/>
    <w:rsid w:val="00F33C8C"/>
    <w:rsid w:val="00F342D6"/>
    <w:rsid w:val="00F344C3"/>
    <w:rsid w:val="00F34A8A"/>
    <w:rsid w:val="00F34D1C"/>
    <w:rsid w:val="00F34F0C"/>
    <w:rsid w:val="00F35267"/>
    <w:rsid w:val="00F35411"/>
    <w:rsid w:val="00F35712"/>
    <w:rsid w:val="00F35761"/>
    <w:rsid w:val="00F3581A"/>
    <w:rsid w:val="00F3596F"/>
    <w:rsid w:val="00F35A01"/>
    <w:rsid w:val="00F35D3A"/>
    <w:rsid w:val="00F35EB6"/>
    <w:rsid w:val="00F35F11"/>
    <w:rsid w:val="00F36142"/>
    <w:rsid w:val="00F36170"/>
    <w:rsid w:val="00F368D8"/>
    <w:rsid w:val="00F36D27"/>
    <w:rsid w:val="00F37020"/>
    <w:rsid w:val="00F372AF"/>
    <w:rsid w:val="00F37721"/>
    <w:rsid w:val="00F37CFF"/>
    <w:rsid w:val="00F403C9"/>
    <w:rsid w:val="00F4041C"/>
    <w:rsid w:val="00F4089B"/>
    <w:rsid w:val="00F40997"/>
    <w:rsid w:val="00F40A04"/>
    <w:rsid w:val="00F40B49"/>
    <w:rsid w:val="00F40D1A"/>
    <w:rsid w:val="00F40D25"/>
    <w:rsid w:val="00F4132B"/>
    <w:rsid w:val="00F4180B"/>
    <w:rsid w:val="00F4195A"/>
    <w:rsid w:val="00F41AF4"/>
    <w:rsid w:val="00F41D0D"/>
    <w:rsid w:val="00F41DE5"/>
    <w:rsid w:val="00F41EBC"/>
    <w:rsid w:val="00F42001"/>
    <w:rsid w:val="00F42036"/>
    <w:rsid w:val="00F4245F"/>
    <w:rsid w:val="00F42486"/>
    <w:rsid w:val="00F4259A"/>
    <w:rsid w:val="00F425B7"/>
    <w:rsid w:val="00F426AE"/>
    <w:rsid w:val="00F42947"/>
    <w:rsid w:val="00F42977"/>
    <w:rsid w:val="00F42B29"/>
    <w:rsid w:val="00F42B33"/>
    <w:rsid w:val="00F42D28"/>
    <w:rsid w:val="00F42E43"/>
    <w:rsid w:val="00F4302B"/>
    <w:rsid w:val="00F43076"/>
    <w:rsid w:val="00F432D4"/>
    <w:rsid w:val="00F43455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B83"/>
    <w:rsid w:val="00F44D50"/>
    <w:rsid w:val="00F45122"/>
    <w:rsid w:val="00F45372"/>
    <w:rsid w:val="00F45406"/>
    <w:rsid w:val="00F45A0A"/>
    <w:rsid w:val="00F45A10"/>
    <w:rsid w:val="00F45D6D"/>
    <w:rsid w:val="00F45F75"/>
    <w:rsid w:val="00F46145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F8"/>
    <w:rsid w:val="00F50600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1D0D"/>
    <w:rsid w:val="00F51DED"/>
    <w:rsid w:val="00F52009"/>
    <w:rsid w:val="00F52180"/>
    <w:rsid w:val="00F52903"/>
    <w:rsid w:val="00F52A49"/>
    <w:rsid w:val="00F52C25"/>
    <w:rsid w:val="00F52C93"/>
    <w:rsid w:val="00F530DF"/>
    <w:rsid w:val="00F5384B"/>
    <w:rsid w:val="00F53863"/>
    <w:rsid w:val="00F53937"/>
    <w:rsid w:val="00F53B27"/>
    <w:rsid w:val="00F53D97"/>
    <w:rsid w:val="00F53E97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38F"/>
    <w:rsid w:val="00F556AB"/>
    <w:rsid w:val="00F55BF6"/>
    <w:rsid w:val="00F55CE1"/>
    <w:rsid w:val="00F5620D"/>
    <w:rsid w:val="00F56269"/>
    <w:rsid w:val="00F56FF9"/>
    <w:rsid w:val="00F571E8"/>
    <w:rsid w:val="00F57432"/>
    <w:rsid w:val="00F5762C"/>
    <w:rsid w:val="00F57CCA"/>
    <w:rsid w:val="00F57ED7"/>
    <w:rsid w:val="00F57EED"/>
    <w:rsid w:val="00F60093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CE1"/>
    <w:rsid w:val="00F60D15"/>
    <w:rsid w:val="00F60DC9"/>
    <w:rsid w:val="00F6155E"/>
    <w:rsid w:val="00F616EE"/>
    <w:rsid w:val="00F61888"/>
    <w:rsid w:val="00F61B30"/>
    <w:rsid w:val="00F61C3D"/>
    <w:rsid w:val="00F61CD6"/>
    <w:rsid w:val="00F61EDE"/>
    <w:rsid w:val="00F61F97"/>
    <w:rsid w:val="00F6236E"/>
    <w:rsid w:val="00F623AD"/>
    <w:rsid w:val="00F6243A"/>
    <w:rsid w:val="00F62504"/>
    <w:rsid w:val="00F625A2"/>
    <w:rsid w:val="00F6277B"/>
    <w:rsid w:val="00F627BC"/>
    <w:rsid w:val="00F62D02"/>
    <w:rsid w:val="00F62E97"/>
    <w:rsid w:val="00F62F4F"/>
    <w:rsid w:val="00F63013"/>
    <w:rsid w:val="00F631EA"/>
    <w:rsid w:val="00F6320B"/>
    <w:rsid w:val="00F632AB"/>
    <w:rsid w:val="00F636E4"/>
    <w:rsid w:val="00F63768"/>
    <w:rsid w:val="00F63959"/>
    <w:rsid w:val="00F63A6F"/>
    <w:rsid w:val="00F63CE1"/>
    <w:rsid w:val="00F63F88"/>
    <w:rsid w:val="00F640FE"/>
    <w:rsid w:val="00F644FF"/>
    <w:rsid w:val="00F64714"/>
    <w:rsid w:val="00F6491B"/>
    <w:rsid w:val="00F64ADA"/>
    <w:rsid w:val="00F64AF1"/>
    <w:rsid w:val="00F64C1A"/>
    <w:rsid w:val="00F64ED5"/>
    <w:rsid w:val="00F64FD3"/>
    <w:rsid w:val="00F650EF"/>
    <w:rsid w:val="00F651C2"/>
    <w:rsid w:val="00F65303"/>
    <w:rsid w:val="00F65351"/>
    <w:rsid w:val="00F654D6"/>
    <w:rsid w:val="00F656A6"/>
    <w:rsid w:val="00F6599D"/>
    <w:rsid w:val="00F65A97"/>
    <w:rsid w:val="00F65B75"/>
    <w:rsid w:val="00F65C41"/>
    <w:rsid w:val="00F65DC8"/>
    <w:rsid w:val="00F65EBD"/>
    <w:rsid w:val="00F65EE6"/>
    <w:rsid w:val="00F66540"/>
    <w:rsid w:val="00F66BA7"/>
    <w:rsid w:val="00F66D49"/>
    <w:rsid w:val="00F66F01"/>
    <w:rsid w:val="00F66FEB"/>
    <w:rsid w:val="00F6715C"/>
    <w:rsid w:val="00F673BF"/>
    <w:rsid w:val="00F67752"/>
    <w:rsid w:val="00F67CF1"/>
    <w:rsid w:val="00F67DB5"/>
    <w:rsid w:val="00F67F38"/>
    <w:rsid w:val="00F67FCD"/>
    <w:rsid w:val="00F70402"/>
    <w:rsid w:val="00F70640"/>
    <w:rsid w:val="00F70664"/>
    <w:rsid w:val="00F70BB7"/>
    <w:rsid w:val="00F70C2D"/>
    <w:rsid w:val="00F70CCC"/>
    <w:rsid w:val="00F70D47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5A4"/>
    <w:rsid w:val="00F72651"/>
    <w:rsid w:val="00F72DE4"/>
    <w:rsid w:val="00F72E60"/>
    <w:rsid w:val="00F7315B"/>
    <w:rsid w:val="00F7344A"/>
    <w:rsid w:val="00F73562"/>
    <w:rsid w:val="00F735D9"/>
    <w:rsid w:val="00F7398E"/>
    <w:rsid w:val="00F739BB"/>
    <w:rsid w:val="00F73B75"/>
    <w:rsid w:val="00F73C32"/>
    <w:rsid w:val="00F73CCA"/>
    <w:rsid w:val="00F73EBE"/>
    <w:rsid w:val="00F74449"/>
    <w:rsid w:val="00F744A7"/>
    <w:rsid w:val="00F7488E"/>
    <w:rsid w:val="00F74E4C"/>
    <w:rsid w:val="00F74FF3"/>
    <w:rsid w:val="00F7524F"/>
    <w:rsid w:val="00F75458"/>
    <w:rsid w:val="00F7545D"/>
    <w:rsid w:val="00F75473"/>
    <w:rsid w:val="00F75AA7"/>
    <w:rsid w:val="00F75E1A"/>
    <w:rsid w:val="00F75F72"/>
    <w:rsid w:val="00F760BE"/>
    <w:rsid w:val="00F764C1"/>
    <w:rsid w:val="00F765FD"/>
    <w:rsid w:val="00F76699"/>
    <w:rsid w:val="00F769B0"/>
    <w:rsid w:val="00F76B42"/>
    <w:rsid w:val="00F76D8D"/>
    <w:rsid w:val="00F772F7"/>
    <w:rsid w:val="00F77D0B"/>
    <w:rsid w:val="00F77D97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D01"/>
    <w:rsid w:val="00F80DC4"/>
    <w:rsid w:val="00F80FD2"/>
    <w:rsid w:val="00F810DF"/>
    <w:rsid w:val="00F811F5"/>
    <w:rsid w:val="00F81304"/>
    <w:rsid w:val="00F81341"/>
    <w:rsid w:val="00F81855"/>
    <w:rsid w:val="00F819C1"/>
    <w:rsid w:val="00F81AB3"/>
    <w:rsid w:val="00F81AE8"/>
    <w:rsid w:val="00F81B5C"/>
    <w:rsid w:val="00F81DE5"/>
    <w:rsid w:val="00F81EC1"/>
    <w:rsid w:val="00F82045"/>
    <w:rsid w:val="00F8214A"/>
    <w:rsid w:val="00F82189"/>
    <w:rsid w:val="00F825C8"/>
    <w:rsid w:val="00F826CF"/>
    <w:rsid w:val="00F82CCB"/>
    <w:rsid w:val="00F83867"/>
    <w:rsid w:val="00F83B1B"/>
    <w:rsid w:val="00F83B9C"/>
    <w:rsid w:val="00F83BC4"/>
    <w:rsid w:val="00F84039"/>
    <w:rsid w:val="00F843D4"/>
    <w:rsid w:val="00F844C5"/>
    <w:rsid w:val="00F8451A"/>
    <w:rsid w:val="00F84580"/>
    <w:rsid w:val="00F84728"/>
    <w:rsid w:val="00F84791"/>
    <w:rsid w:val="00F849A2"/>
    <w:rsid w:val="00F84A1D"/>
    <w:rsid w:val="00F84BFF"/>
    <w:rsid w:val="00F84E44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92A"/>
    <w:rsid w:val="00F85B7A"/>
    <w:rsid w:val="00F85D26"/>
    <w:rsid w:val="00F85DDE"/>
    <w:rsid w:val="00F85F17"/>
    <w:rsid w:val="00F862AA"/>
    <w:rsid w:val="00F86610"/>
    <w:rsid w:val="00F86734"/>
    <w:rsid w:val="00F8677A"/>
    <w:rsid w:val="00F869F1"/>
    <w:rsid w:val="00F86B2C"/>
    <w:rsid w:val="00F86CC8"/>
    <w:rsid w:val="00F86F3E"/>
    <w:rsid w:val="00F871A8"/>
    <w:rsid w:val="00F8734D"/>
    <w:rsid w:val="00F873CB"/>
    <w:rsid w:val="00F87722"/>
    <w:rsid w:val="00F879C0"/>
    <w:rsid w:val="00F87C1B"/>
    <w:rsid w:val="00F87C5F"/>
    <w:rsid w:val="00F87CE9"/>
    <w:rsid w:val="00F87D27"/>
    <w:rsid w:val="00F87D6A"/>
    <w:rsid w:val="00F87F9B"/>
    <w:rsid w:val="00F900BE"/>
    <w:rsid w:val="00F900F4"/>
    <w:rsid w:val="00F904C9"/>
    <w:rsid w:val="00F907BB"/>
    <w:rsid w:val="00F90AA8"/>
    <w:rsid w:val="00F90BC0"/>
    <w:rsid w:val="00F90C5B"/>
    <w:rsid w:val="00F90E09"/>
    <w:rsid w:val="00F90F4C"/>
    <w:rsid w:val="00F90F90"/>
    <w:rsid w:val="00F91083"/>
    <w:rsid w:val="00F9124D"/>
    <w:rsid w:val="00F9170D"/>
    <w:rsid w:val="00F91E66"/>
    <w:rsid w:val="00F920A9"/>
    <w:rsid w:val="00F92116"/>
    <w:rsid w:val="00F92128"/>
    <w:rsid w:val="00F9232F"/>
    <w:rsid w:val="00F92371"/>
    <w:rsid w:val="00F92C88"/>
    <w:rsid w:val="00F92F0A"/>
    <w:rsid w:val="00F92F8D"/>
    <w:rsid w:val="00F93043"/>
    <w:rsid w:val="00F930DF"/>
    <w:rsid w:val="00F9369C"/>
    <w:rsid w:val="00F9384E"/>
    <w:rsid w:val="00F939F6"/>
    <w:rsid w:val="00F93A6A"/>
    <w:rsid w:val="00F93C3D"/>
    <w:rsid w:val="00F93DA7"/>
    <w:rsid w:val="00F94026"/>
    <w:rsid w:val="00F940F6"/>
    <w:rsid w:val="00F944EF"/>
    <w:rsid w:val="00F94504"/>
    <w:rsid w:val="00F94681"/>
    <w:rsid w:val="00F94769"/>
    <w:rsid w:val="00F94962"/>
    <w:rsid w:val="00F94A38"/>
    <w:rsid w:val="00F94C81"/>
    <w:rsid w:val="00F94D34"/>
    <w:rsid w:val="00F94DA5"/>
    <w:rsid w:val="00F94DC2"/>
    <w:rsid w:val="00F94E1C"/>
    <w:rsid w:val="00F94E60"/>
    <w:rsid w:val="00F95065"/>
    <w:rsid w:val="00F9526B"/>
    <w:rsid w:val="00F95300"/>
    <w:rsid w:val="00F95588"/>
    <w:rsid w:val="00F9567E"/>
    <w:rsid w:val="00F9585B"/>
    <w:rsid w:val="00F958A5"/>
    <w:rsid w:val="00F958E9"/>
    <w:rsid w:val="00F95978"/>
    <w:rsid w:val="00F95B07"/>
    <w:rsid w:val="00F95E46"/>
    <w:rsid w:val="00F95EBE"/>
    <w:rsid w:val="00F95FBF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91"/>
    <w:rsid w:val="00F970B8"/>
    <w:rsid w:val="00F97476"/>
    <w:rsid w:val="00F975A0"/>
    <w:rsid w:val="00F97B3E"/>
    <w:rsid w:val="00F97BAE"/>
    <w:rsid w:val="00F97C09"/>
    <w:rsid w:val="00F97CE6"/>
    <w:rsid w:val="00F97D5F"/>
    <w:rsid w:val="00F97D62"/>
    <w:rsid w:val="00F97DB8"/>
    <w:rsid w:val="00FA00E0"/>
    <w:rsid w:val="00FA026D"/>
    <w:rsid w:val="00FA04A4"/>
    <w:rsid w:val="00FA0961"/>
    <w:rsid w:val="00FA099D"/>
    <w:rsid w:val="00FA09AE"/>
    <w:rsid w:val="00FA0CF7"/>
    <w:rsid w:val="00FA1094"/>
    <w:rsid w:val="00FA1104"/>
    <w:rsid w:val="00FA1479"/>
    <w:rsid w:val="00FA14D6"/>
    <w:rsid w:val="00FA165C"/>
    <w:rsid w:val="00FA1747"/>
    <w:rsid w:val="00FA1A4C"/>
    <w:rsid w:val="00FA1D4B"/>
    <w:rsid w:val="00FA1EAF"/>
    <w:rsid w:val="00FA2057"/>
    <w:rsid w:val="00FA20A9"/>
    <w:rsid w:val="00FA21B8"/>
    <w:rsid w:val="00FA2409"/>
    <w:rsid w:val="00FA284C"/>
    <w:rsid w:val="00FA2988"/>
    <w:rsid w:val="00FA2C74"/>
    <w:rsid w:val="00FA2DC7"/>
    <w:rsid w:val="00FA2E13"/>
    <w:rsid w:val="00FA37DB"/>
    <w:rsid w:val="00FA3844"/>
    <w:rsid w:val="00FA3943"/>
    <w:rsid w:val="00FA3C96"/>
    <w:rsid w:val="00FA3D32"/>
    <w:rsid w:val="00FA3ECC"/>
    <w:rsid w:val="00FA3F7B"/>
    <w:rsid w:val="00FA400B"/>
    <w:rsid w:val="00FA404B"/>
    <w:rsid w:val="00FA4136"/>
    <w:rsid w:val="00FA4153"/>
    <w:rsid w:val="00FA444C"/>
    <w:rsid w:val="00FA45EB"/>
    <w:rsid w:val="00FA470B"/>
    <w:rsid w:val="00FA4794"/>
    <w:rsid w:val="00FA4B6F"/>
    <w:rsid w:val="00FA4BA0"/>
    <w:rsid w:val="00FA4F4C"/>
    <w:rsid w:val="00FA4FA9"/>
    <w:rsid w:val="00FA5139"/>
    <w:rsid w:val="00FA526A"/>
    <w:rsid w:val="00FA5478"/>
    <w:rsid w:val="00FA55E1"/>
    <w:rsid w:val="00FA5670"/>
    <w:rsid w:val="00FA570D"/>
    <w:rsid w:val="00FA5917"/>
    <w:rsid w:val="00FA59F0"/>
    <w:rsid w:val="00FA5B4F"/>
    <w:rsid w:val="00FA5E5A"/>
    <w:rsid w:val="00FA5FC1"/>
    <w:rsid w:val="00FA60BF"/>
    <w:rsid w:val="00FA617C"/>
    <w:rsid w:val="00FA620E"/>
    <w:rsid w:val="00FA66C6"/>
    <w:rsid w:val="00FA68EB"/>
    <w:rsid w:val="00FA6D87"/>
    <w:rsid w:val="00FA6E0A"/>
    <w:rsid w:val="00FA7281"/>
    <w:rsid w:val="00FA7360"/>
    <w:rsid w:val="00FA738E"/>
    <w:rsid w:val="00FA7432"/>
    <w:rsid w:val="00FA75B3"/>
    <w:rsid w:val="00FA7851"/>
    <w:rsid w:val="00FA7861"/>
    <w:rsid w:val="00FA78E1"/>
    <w:rsid w:val="00FA7CD2"/>
    <w:rsid w:val="00FA7DD0"/>
    <w:rsid w:val="00FB01C7"/>
    <w:rsid w:val="00FB03BD"/>
    <w:rsid w:val="00FB060C"/>
    <w:rsid w:val="00FB0666"/>
    <w:rsid w:val="00FB09F1"/>
    <w:rsid w:val="00FB0A45"/>
    <w:rsid w:val="00FB0CCF"/>
    <w:rsid w:val="00FB0F04"/>
    <w:rsid w:val="00FB1097"/>
    <w:rsid w:val="00FB10AB"/>
    <w:rsid w:val="00FB10B0"/>
    <w:rsid w:val="00FB1154"/>
    <w:rsid w:val="00FB136D"/>
    <w:rsid w:val="00FB16DA"/>
    <w:rsid w:val="00FB180A"/>
    <w:rsid w:val="00FB183C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77E"/>
    <w:rsid w:val="00FB38E7"/>
    <w:rsid w:val="00FB398D"/>
    <w:rsid w:val="00FB3C9D"/>
    <w:rsid w:val="00FB4193"/>
    <w:rsid w:val="00FB42D8"/>
    <w:rsid w:val="00FB42FD"/>
    <w:rsid w:val="00FB4581"/>
    <w:rsid w:val="00FB4691"/>
    <w:rsid w:val="00FB48B7"/>
    <w:rsid w:val="00FB4C49"/>
    <w:rsid w:val="00FB4F0B"/>
    <w:rsid w:val="00FB5247"/>
    <w:rsid w:val="00FB5883"/>
    <w:rsid w:val="00FB5A52"/>
    <w:rsid w:val="00FB5B11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6FBA"/>
    <w:rsid w:val="00FB707A"/>
    <w:rsid w:val="00FB74E5"/>
    <w:rsid w:val="00FB7777"/>
    <w:rsid w:val="00FB78DD"/>
    <w:rsid w:val="00FB7C8D"/>
    <w:rsid w:val="00FB7FC6"/>
    <w:rsid w:val="00FC0328"/>
    <w:rsid w:val="00FC0355"/>
    <w:rsid w:val="00FC0693"/>
    <w:rsid w:val="00FC096D"/>
    <w:rsid w:val="00FC0AE8"/>
    <w:rsid w:val="00FC115E"/>
    <w:rsid w:val="00FC1216"/>
    <w:rsid w:val="00FC1346"/>
    <w:rsid w:val="00FC146A"/>
    <w:rsid w:val="00FC157D"/>
    <w:rsid w:val="00FC15E6"/>
    <w:rsid w:val="00FC1950"/>
    <w:rsid w:val="00FC1BDA"/>
    <w:rsid w:val="00FC1CAF"/>
    <w:rsid w:val="00FC1CE7"/>
    <w:rsid w:val="00FC2360"/>
    <w:rsid w:val="00FC2522"/>
    <w:rsid w:val="00FC2549"/>
    <w:rsid w:val="00FC3158"/>
    <w:rsid w:val="00FC3217"/>
    <w:rsid w:val="00FC32F9"/>
    <w:rsid w:val="00FC337C"/>
    <w:rsid w:val="00FC3653"/>
    <w:rsid w:val="00FC373D"/>
    <w:rsid w:val="00FC3966"/>
    <w:rsid w:val="00FC3989"/>
    <w:rsid w:val="00FC3A76"/>
    <w:rsid w:val="00FC3E13"/>
    <w:rsid w:val="00FC41EF"/>
    <w:rsid w:val="00FC446B"/>
    <w:rsid w:val="00FC44A7"/>
    <w:rsid w:val="00FC4573"/>
    <w:rsid w:val="00FC46D1"/>
    <w:rsid w:val="00FC48D2"/>
    <w:rsid w:val="00FC48E4"/>
    <w:rsid w:val="00FC4FED"/>
    <w:rsid w:val="00FC5106"/>
    <w:rsid w:val="00FC52A0"/>
    <w:rsid w:val="00FC5AE0"/>
    <w:rsid w:val="00FC5C5F"/>
    <w:rsid w:val="00FC5F43"/>
    <w:rsid w:val="00FC60F5"/>
    <w:rsid w:val="00FC60FA"/>
    <w:rsid w:val="00FC6176"/>
    <w:rsid w:val="00FC620A"/>
    <w:rsid w:val="00FC62DF"/>
    <w:rsid w:val="00FC630C"/>
    <w:rsid w:val="00FC69C4"/>
    <w:rsid w:val="00FC6AD7"/>
    <w:rsid w:val="00FC6C4D"/>
    <w:rsid w:val="00FC6F0F"/>
    <w:rsid w:val="00FC721C"/>
    <w:rsid w:val="00FC74FC"/>
    <w:rsid w:val="00FC7842"/>
    <w:rsid w:val="00FC78D5"/>
    <w:rsid w:val="00FC7912"/>
    <w:rsid w:val="00FC79D8"/>
    <w:rsid w:val="00FC7CAA"/>
    <w:rsid w:val="00FC7CBD"/>
    <w:rsid w:val="00FD0154"/>
    <w:rsid w:val="00FD0172"/>
    <w:rsid w:val="00FD0216"/>
    <w:rsid w:val="00FD051D"/>
    <w:rsid w:val="00FD0737"/>
    <w:rsid w:val="00FD090A"/>
    <w:rsid w:val="00FD0AD9"/>
    <w:rsid w:val="00FD0B22"/>
    <w:rsid w:val="00FD0C74"/>
    <w:rsid w:val="00FD0C7F"/>
    <w:rsid w:val="00FD0DBF"/>
    <w:rsid w:val="00FD148C"/>
    <w:rsid w:val="00FD14BF"/>
    <w:rsid w:val="00FD17F3"/>
    <w:rsid w:val="00FD1892"/>
    <w:rsid w:val="00FD1946"/>
    <w:rsid w:val="00FD283F"/>
    <w:rsid w:val="00FD2A71"/>
    <w:rsid w:val="00FD2AC6"/>
    <w:rsid w:val="00FD2F11"/>
    <w:rsid w:val="00FD302E"/>
    <w:rsid w:val="00FD3168"/>
    <w:rsid w:val="00FD31DB"/>
    <w:rsid w:val="00FD31F3"/>
    <w:rsid w:val="00FD328A"/>
    <w:rsid w:val="00FD39E5"/>
    <w:rsid w:val="00FD3A4B"/>
    <w:rsid w:val="00FD3A85"/>
    <w:rsid w:val="00FD3C98"/>
    <w:rsid w:val="00FD3E18"/>
    <w:rsid w:val="00FD3EA3"/>
    <w:rsid w:val="00FD4018"/>
    <w:rsid w:val="00FD4238"/>
    <w:rsid w:val="00FD4723"/>
    <w:rsid w:val="00FD478F"/>
    <w:rsid w:val="00FD47E0"/>
    <w:rsid w:val="00FD490E"/>
    <w:rsid w:val="00FD49CB"/>
    <w:rsid w:val="00FD4A4A"/>
    <w:rsid w:val="00FD4B5A"/>
    <w:rsid w:val="00FD4CF8"/>
    <w:rsid w:val="00FD4E47"/>
    <w:rsid w:val="00FD5147"/>
    <w:rsid w:val="00FD57C7"/>
    <w:rsid w:val="00FD5D09"/>
    <w:rsid w:val="00FD5FF7"/>
    <w:rsid w:val="00FD6134"/>
    <w:rsid w:val="00FD6E54"/>
    <w:rsid w:val="00FD7003"/>
    <w:rsid w:val="00FD70BB"/>
    <w:rsid w:val="00FD71EC"/>
    <w:rsid w:val="00FD734B"/>
    <w:rsid w:val="00FD73D6"/>
    <w:rsid w:val="00FD75D0"/>
    <w:rsid w:val="00FD774E"/>
    <w:rsid w:val="00FD7846"/>
    <w:rsid w:val="00FD7A60"/>
    <w:rsid w:val="00FD7C85"/>
    <w:rsid w:val="00FD7DA8"/>
    <w:rsid w:val="00FD7F7D"/>
    <w:rsid w:val="00FE03BC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52"/>
    <w:rsid w:val="00FE1D4A"/>
    <w:rsid w:val="00FE1F21"/>
    <w:rsid w:val="00FE1FAF"/>
    <w:rsid w:val="00FE200F"/>
    <w:rsid w:val="00FE2B6B"/>
    <w:rsid w:val="00FE2E5D"/>
    <w:rsid w:val="00FE2EF2"/>
    <w:rsid w:val="00FE30C2"/>
    <w:rsid w:val="00FE30FD"/>
    <w:rsid w:val="00FE3164"/>
    <w:rsid w:val="00FE3169"/>
    <w:rsid w:val="00FE3176"/>
    <w:rsid w:val="00FE34E6"/>
    <w:rsid w:val="00FE356F"/>
    <w:rsid w:val="00FE360E"/>
    <w:rsid w:val="00FE36F8"/>
    <w:rsid w:val="00FE38CD"/>
    <w:rsid w:val="00FE3933"/>
    <w:rsid w:val="00FE39B8"/>
    <w:rsid w:val="00FE3BCA"/>
    <w:rsid w:val="00FE3BE2"/>
    <w:rsid w:val="00FE3BFA"/>
    <w:rsid w:val="00FE443A"/>
    <w:rsid w:val="00FE44C9"/>
    <w:rsid w:val="00FE457F"/>
    <w:rsid w:val="00FE45D7"/>
    <w:rsid w:val="00FE47E5"/>
    <w:rsid w:val="00FE486E"/>
    <w:rsid w:val="00FE48BC"/>
    <w:rsid w:val="00FE4A03"/>
    <w:rsid w:val="00FE4AA7"/>
    <w:rsid w:val="00FE4B48"/>
    <w:rsid w:val="00FE4E49"/>
    <w:rsid w:val="00FE513F"/>
    <w:rsid w:val="00FE5592"/>
    <w:rsid w:val="00FE5847"/>
    <w:rsid w:val="00FE58C2"/>
    <w:rsid w:val="00FE59B0"/>
    <w:rsid w:val="00FE59EB"/>
    <w:rsid w:val="00FE5A67"/>
    <w:rsid w:val="00FE5CD1"/>
    <w:rsid w:val="00FE5E7E"/>
    <w:rsid w:val="00FE5F94"/>
    <w:rsid w:val="00FE65CC"/>
    <w:rsid w:val="00FE6895"/>
    <w:rsid w:val="00FE6D34"/>
    <w:rsid w:val="00FE6DFA"/>
    <w:rsid w:val="00FE7093"/>
    <w:rsid w:val="00FE788B"/>
    <w:rsid w:val="00FE78A1"/>
    <w:rsid w:val="00FE7920"/>
    <w:rsid w:val="00FE7B72"/>
    <w:rsid w:val="00FE7D61"/>
    <w:rsid w:val="00FF041C"/>
    <w:rsid w:val="00FF057B"/>
    <w:rsid w:val="00FF05F8"/>
    <w:rsid w:val="00FF081D"/>
    <w:rsid w:val="00FF0C9D"/>
    <w:rsid w:val="00FF0E6C"/>
    <w:rsid w:val="00FF116C"/>
    <w:rsid w:val="00FF1192"/>
    <w:rsid w:val="00FF1292"/>
    <w:rsid w:val="00FF12A1"/>
    <w:rsid w:val="00FF1461"/>
    <w:rsid w:val="00FF14BF"/>
    <w:rsid w:val="00FF14D8"/>
    <w:rsid w:val="00FF15F5"/>
    <w:rsid w:val="00FF16E3"/>
    <w:rsid w:val="00FF1821"/>
    <w:rsid w:val="00FF18AE"/>
    <w:rsid w:val="00FF1AA6"/>
    <w:rsid w:val="00FF1AA8"/>
    <w:rsid w:val="00FF1CFA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B25"/>
    <w:rsid w:val="00FF3B50"/>
    <w:rsid w:val="00FF3E5F"/>
    <w:rsid w:val="00FF3EC6"/>
    <w:rsid w:val="00FF3ED3"/>
    <w:rsid w:val="00FF404B"/>
    <w:rsid w:val="00FF4098"/>
    <w:rsid w:val="00FF41FC"/>
    <w:rsid w:val="00FF429E"/>
    <w:rsid w:val="00FF42C9"/>
    <w:rsid w:val="00FF4322"/>
    <w:rsid w:val="00FF443B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E77"/>
    <w:rsid w:val="00FF5E9E"/>
    <w:rsid w:val="00FF6054"/>
    <w:rsid w:val="00FF621A"/>
    <w:rsid w:val="00FF6316"/>
    <w:rsid w:val="00FF6AC0"/>
    <w:rsid w:val="00FF6B9E"/>
    <w:rsid w:val="00FF6F67"/>
    <w:rsid w:val="00FF7004"/>
    <w:rsid w:val="00FF70AA"/>
    <w:rsid w:val="00FF70DC"/>
    <w:rsid w:val="00FF7213"/>
    <w:rsid w:val="00FF73D7"/>
    <w:rsid w:val="00FF744B"/>
    <w:rsid w:val="00FF776E"/>
    <w:rsid w:val="00FF77E5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76E27"/>
  <w15:docId w15:val="{A08288BC-CD0C-4071-A68D-A62F0B19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5F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2"/>
      <w:szCs w:val="32"/>
    </w:rPr>
  </w:style>
  <w:style w:type="character" w:customStyle="1" w:styleId="AccPolicyHeadingChar">
    <w:name w:val="Acc Policy Heading Char"/>
    <w:link w:val="AccPolicyHeading"/>
    <w:rsid w:val="00375F36"/>
    <w:rPr>
      <w:rFonts w:ascii="Angsana New" w:hAnsi="Angsana New"/>
      <w:sz w:val="32"/>
      <w:szCs w:val="32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8B62B-B3EE-4002-A85E-27A76659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411</TotalTime>
  <Pages>26</Pages>
  <Words>5509</Words>
  <Characters>31402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Krittapas, Teeratankul</cp:lastModifiedBy>
  <cp:revision>145</cp:revision>
  <cp:lastPrinted>2021-05-09T11:36:00Z</cp:lastPrinted>
  <dcterms:created xsi:type="dcterms:W3CDTF">2021-05-08T09:45:00Z</dcterms:created>
  <dcterms:modified xsi:type="dcterms:W3CDTF">2021-05-14T08:41:00Z</dcterms:modified>
</cp:coreProperties>
</file>