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8.xml" ContentType="application/vnd.openxmlformats-officedocument.wordprocessingml.footer+xml"/>
  <Override PartName="/word/header1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F510A2" w14:textId="3DEF2326" w:rsidR="00EA6304" w:rsidRPr="00781025" w:rsidRDefault="00734D37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</w:p>
    <w:p w14:paraId="788C1733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1630593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ED9B098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058890A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F8E2BF6" w14:textId="77777777" w:rsidR="00EA6304" w:rsidRPr="00781025" w:rsidRDefault="002150FF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781025">
        <w:rPr>
          <w:rFonts w:asciiTheme="majorBidi" w:hAnsiTheme="majorBidi" w:cstheme="majorBidi"/>
        </w:rPr>
        <w:tab/>
      </w:r>
      <w:r w:rsidRPr="00781025">
        <w:rPr>
          <w:rFonts w:asciiTheme="majorBidi" w:hAnsiTheme="majorBidi" w:cstheme="majorBidi"/>
        </w:rPr>
        <w:tab/>
      </w:r>
    </w:p>
    <w:p w14:paraId="2C39425A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BB34333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725C077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E554CE8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974122F" w14:textId="77777777" w:rsidR="00CA76C3" w:rsidRPr="00781025" w:rsidRDefault="00CA76C3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14:paraId="04EA6DDE" w14:textId="77777777" w:rsidR="00CA76C3" w:rsidRPr="00781025" w:rsidRDefault="00CA76C3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0859A7E" w14:textId="77777777" w:rsidR="001C2128" w:rsidRPr="00781025" w:rsidRDefault="001C2128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0849A22" w14:textId="77777777" w:rsidR="008F1AB0" w:rsidRPr="00781025" w:rsidRDefault="008F1AB0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A19D355" w14:textId="77777777" w:rsidR="00B63EA7" w:rsidRPr="00F1598F" w:rsidRDefault="00F458F5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F1598F">
        <w:rPr>
          <w:rFonts w:asciiTheme="majorBidi" w:hAnsiTheme="majorBidi" w:cstheme="majorBidi"/>
          <w:sz w:val="52"/>
          <w:szCs w:val="52"/>
          <w:cs/>
        </w:rPr>
        <w:t>บริษัท ช ทวี จำกัด (มหาชน) และบริษัทย่อย</w:t>
      </w:r>
    </w:p>
    <w:p w14:paraId="5BCD3A92" w14:textId="77777777" w:rsidR="00207F38" w:rsidRPr="00F1598F" w:rsidRDefault="00207F38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B4CD2F2" w14:textId="652AE199" w:rsidR="00B63EA7" w:rsidRPr="00F1598F" w:rsidRDefault="00B63EA7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960424" w:rsidRPr="00F1598F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แบบย่อ</w:t>
      </w:r>
    </w:p>
    <w:p w14:paraId="7D457AEE" w14:textId="1732AE79" w:rsidR="00B63EA7" w:rsidRPr="00F1598F" w:rsidRDefault="00B63EA7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F1598F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65695F" w:rsidRPr="00F1598F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F1598F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65695F" w:rsidRPr="00F1598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มีนาคม</w:t>
      </w: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 xml:space="preserve"> </w:t>
      </w:r>
      <w:r w:rsidR="000D0FB7" w:rsidRPr="00F1598F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65695F" w:rsidRPr="00F1598F"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</w:p>
    <w:p w14:paraId="6D8A07C0" w14:textId="77777777" w:rsidR="00B63EA7" w:rsidRPr="00F1598F" w:rsidRDefault="00B63EA7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358445D" w14:textId="3AC7566B" w:rsidR="00B63EA7" w:rsidRPr="00F1598F" w:rsidRDefault="00B63EA7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4E2523" w:rsidRPr="00F1598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C43881D" w14:textId="77777777" w:rsidR="00CA76C3" w:rsidRPr="00F1598F" w:rsidRDefault="00CA76C3" w:rsidP="00A9166C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5C9A2B1" w14:textId="77777777" w:rsidR="00CA76C3" w:rsidRPr="00F1598F" w:rsidRDefault="00CA76C3" w:rsidP="00A9166C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3733831" w14:textId="77777777" w:rsidR="00CA76C3" w:rsidRPr="00F1598F" w:rsidRDefault="00CA76C3" w:rsidP="00A9166C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1" w:name="ExtraText"/>
      <w:bookmarkEnd w:id="1"/>
    </w:p>
    <w:p w14:paraId="663F8C1C" w14:textId="77777777" w:rsidR="007C2D59" w:rsidRPr="00F1598F" w:rsidRDefault="007C2D5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7C2D59" w:rsidRPr="00F1598F" w:rsidSect="004B6414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691" w:right="1152" w:bottom="576" w:left="1152" w:header="482" w:footer="272" w:gutter="0"/>
          <w:pgNumType w:start="1"/>
          <w:cols w:space="720"/>
          <w:titlePg/>
          <w:docGrid w:linePitch="245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562CEB" w:rsidRPr="00F1598F" w14:paraId="6BD06CC3" w14:textId="77777777" w:rsidTr="00F250F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EEF05FC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C55909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7F56280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562CEB" w:rsidRPr="00F1598F" w14:paraId="2066BDC9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278" w:type="dxa"/>
          </w:tcPr>
          <w:p w14:paraId="35E971BF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7BD7E6F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1BA83E32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562CEB" w:rsidRPr="00F1598F" w14:paraId="2E1833D9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8B95A6" w14:textId="77777777" w:rsidR="00562CEB" w:rsidRPr="00F1598F" w:rsidRDefault="008E53DC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bookmarkStart w:id="2" w:name="_Hlk54780983"/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5F8BBAD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244A26E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562CEB" w:rsidRPr="00F1598F" w14:paraId="7B5F1DDB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89D628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FE9C3ED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60E3DA1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37EF6" w:rsidRPr="00F1598F" w14:paraId="1F1FF23B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0948A2" w14:textId="77777777" w:rsidR="00F37EF6" w:rsidRPr="00F1598F" w:rsidRDefault="00F37EF6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E341BE1" w14:textId="77777777" w:rsidR="00F37EF6" w:rsidRPr="00F1598F" w:rsidRDefault="00F37EF6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301E8D50" w14:textId="5790A368" w:rsidR="00F37EF6" w:rsidRPr="00F1598F" w:rsidRDefault="008A33CF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ผลกระทบจากการแพร่ระบาดของโรคติดเชื้อไวรัสโคโรนา</w:t>
            </w:r>
            <w:r w:rsidRPr="00F1598F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="00AF1E13" w:rsidRPr="00F1598F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2019</w:t>
            </w:r>
            <w:r w:rsidRPr="00F1598F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 (</w:t>
            </w: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COVID-</w:t>
            </w:r>
            <w:r w:rsidR="00AF1E13" w:rsidRPr="00F1598F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19</w:t>
            </w:r>
            <w:r w:rsidRPr="00F1598F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)</w:t>
            </w:r>
          </w:p>
        </w:tc>
      </w:tr>
      <w:tr w:rsidR="00F37EF6" w:rsidRPr="00F1598F" w14:paraId="477A152A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79C95CE" w14:textId="77777777" w:rsidR="00F37EF6" w:rsidRPr="00F1598F" w:rsidRDefault="00F37EF6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D2BC78B" w14:textId="77777777" w:rsidR="00F37EF6" w:rsidRPr="00F1598F" w:rsidRDefault="00F37EF6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392F2D1" w14:textId="77777777" w:rsidR="00F37EF6" w:rsidRPr="00F1598F" w:rsidRDefault="00F37EF6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8133B" w:rsidRPr="00F1598F" w14:paraId="5F3B34C3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8AD2E9" w14:textId="77777777" w:rsidR="00F8133B" w:rsidRPr="00F1598F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5CA08A4" w14:textId="77777777" w:rsidR="00F8133B" w:rsidRPr="00F1598F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22BA46CF" w14:textId="147887BE" w:rsidR="00F8133B" w:rsidRPr="00F1598F" w:rsidRDefault="00AF1E13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F8133B" w:rsidRPr="00F1598F" w14:paraId="00481E14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6A7EF72" w14:textId="7CB233FD" w:rsidR="00F8133B" w:rsidRPr="00F1598F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399B67D" w14:textId="77777777" w:rsidR="00F8133B" w:rsidRPr="00F1598F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AFABD96" w14:textId="54576413" w:rsidR="00F8133B" w:rsidRPr="00F1598F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F8133B" w:rsidRPr="00F1598F" w14:paraId="6E6F8640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7D63F434" w14:textId="0D6D736D" w:rsidR="00F8133B" w:rsidRPr="00F1598F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E9C6726" w14:textId="77777777" w:rsidR="00F8133B" w:rsidRPr="00F1598F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12E0B2C" w14:textId="1EABEDD6" w:rsidR="00F8133B" w:rsidRPr="00F1598F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913DD1" w:rsidRPr="00F1598F" w14:paraId="069D2FD5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615836BA" w14:textId="5740C3FC" w:rsidR="00913DD1" w:rsidRPr="00F1598F" w:rsidRDefault="00913DD1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03855B0" w14:textId="77777777" w:rsidR="00913DD1" w:rsidRPr="00F1598F" w:rsidRDefault="00913DD1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C3C0BCA" w14:textId="4B0F7152" w:rsidR="00913DD1" w:rsidRPr="00F1598F" w:rsidRDefault="00913DD1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F8133B" w:rsidRPr="00F1598F" w14:paraId="5344EB7E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477E3B56" w14:textId="52E3FA5D" w:rsidR="00F8133B" w:rsidRPr="00F1598F" w:rsidRDefault="00913DD1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0B73645" w14:textId="77777777" w:rsidR="00F8133B" w:rsidRPr="00F1598F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1FA9E1B7" w14:textId="75591E57" w:rsidR="00F8133B" w:rsidRPr="00F1598F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F8133B" w:rsidRPr="00F1598F" w14:paraId="67767B4D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60B1B97" w14:textId="1562B01D" w:rsidR="00F8133B" w:rsidRPr="00F1598F" w:rsidRDefault="00913DD1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32E2907" w14:textId="77777777" w:rsidR="00F8133B" w:rsidRPr="00F1598F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CE8BBB8" w14:textId="20A2AF1F" w:rsidR="00F8133B" w:rsidRPr="00F1598F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F8133B" w:rsidRPr="00F1598F" w14:paraId="16CFE452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29C7A489" w14:textId="6E72D0C2" w:rsidR="00F8133B" w:rsidRPr="00F1598F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913DD1"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AFFED84" w14:textId="77777777" w:rsidR="00F8133B" w:rsidRPr="00F1598F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747C14F" w14:textId="5226644B" w:rsidR="00F8133B" w:rsidRPr="00F1598F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F8133B" w:rsidRPr="00F1598F" w14:paraId="734E50BD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67A86D2F" w14:textId="63BF7FBB" w:rsidR="00F8133B" w:rsidRPr="00F1598F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913DD1"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3719B49" w14:textId="77777777" w:rsidR="00F8133B" w:rsidRPr="00F1598F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85F18FB" w14:textId="7B63AEF4" w:rsidR="00F8133B" w:rsidRPr="00F1598F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F8133B" w:rsidRPr="00F1598F" w14:paraId="2439B2BE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4076D191" w14:textId="01E9E1AD" w:rsidR="00F8133B" w:rsidRPr="00F1598F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913DD1"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9526EDC" w14:textId="77777777" w:rsidR="00F8133B" w:rsidRPr="00F1598F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A73B6D3" w14:textId="3DD938F1" w:rsidR="00F8133B" w:rsidRPr="00F1598F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F8133B" w:rsidRPr="00F1598F" w14:paraId="008207C1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548AE0B0" w14:textId="3FBC9E06" w:rsidR="00F8133B" w:rsidRPr="00F1598F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913DD1"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EDAAC95" w14:textId="77777777" w:rsidR="00F8133B" w:rsidRPr="00F1598F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61BB881" w14:textId="7E2F5E57" w:rsidR="00F8133B" w:rsidRPr="00F1598F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8133B" w:rsidRPr="00F1598F" w14:paraId="4A3336ED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17703741" w14:textId="27050695" w:rsidR="00F8133B" w:rsidRPr="00F1598F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913DD1"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7047EAC" w14:textId="77777777" w:rsidR="00F8133B" w:rsidRPr="00F1598F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127C6B76" w14:textId="00AD316F" w:rsidR="00F8133B" w:rsidRPr="00F1598F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 </w:t>
            </w:r>
          </w:p>
        </w:tc>
      </w:tr>
      <w:tr w:rsidR="00F8133B" w:rsidRPr="00F1598F" w14:paraId="51221F40" w14:textId="77777777" w:rsidTr="005261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29CF109E" w14:textId="7F386B18" w:rsidR="00F8133B" w:rsidRPr="00F1598F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913DD1"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7BD542B" w14:textId="77777777" w:rsidR="00F8133B" w:rsidRPr="00F1598F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52B623" w14:textId="41CDF8D7" w:rsidR="00F8133B" w:rsidRPr="00F1598F" w:rsidRDefault="00F8133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เรื่องอื่นๆ</w:t>
            </w:r>
          </w:p>
        </w:tc>
      </w:tr>
      <w:bookmarkEnd w:id="2"/>
      <w:tr w:rsidR="008E0808" w:rsidRPr="00F1598F" w14:paraId="5160227F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617690" w14:textId="381F5A74" w:rsidR="008E0808" w:rsidRPr="00F1598F" w:rsidRDefault="00AF1E13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5E0E4C26" w14:textId="77777777" w:rsidR="008E0808" w:rsidRPr="00F1598F" w:rsidRDefault="008E0808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8C45D6" w14:textId="7DBDB7B4" w:rsidR="008E0808" w:rsidRPr="00F1598F" w:rsidRDefault="00AF1E13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3B65BF5E" w14:textId="77777777" w:rsidR="00562CEB" w:rsidRPr="00F1598F" w:rsidRDefault="00562CEB" w:rsidP="00A9166C">
      <w:pPr>
        <w:rPr>
          <w:rFonts w:asciiTheme="majorBidi" w:hAnsiTheme="majorBidi" w:cstheme="majorBidi"/>
          <w:b/>
          <w:bCs/>
        </w:rPr>
      </w:pPr>
    </w:p>
    <w:p w14:paraId="496B4B0B" w14:textId="77777777" w:rsidR="00562CEB" w:rsidRPr="00F1598F" w:rsidRDefault="00562CEB" w:rsidP="00A9166C">
      <w:pPr>
        <w:rPr>
          <w:rFonts w:asciiTheme="majorBidi" w:hAnsiTheme="majorBidi" w:cstheme="majorBidi"/>
          <w:b/>
          <w:bCs/>
        </w:rPr>
      </w:pPr>
    </w:p>
    <w:p w14:paraId="342AD34B" w14:textId="77777777" w:rsidR="00562CEB" w:rsidRPr="00F1598F" w:rsidRDefault="00562CEB" w:rsidP="00A9166C">
      <w:pPr>
        <w:rPr>
          <w:rFonts w:asciiTheme="majorBidi" w:hAnsiTheme="majorBidi" w:cstheme="majorBidi"/>
        </w:rPr>
      </w:pPr>
    </w:p>
    <w:p w14:paraId="69F8A61B" w14:textId="4C9C6815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</w:rPr>
        <w:br w:type="page"/>
      </w:r>
      <w:r w:rsidRPr="00F1598F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3094D0D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16DDAD23" w14:textId="450719D1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งบการเงินระหว่างกาลนี้ได้รับอนุมัติให้ออกงบการเงินจากคณะกรรมการบริหารเมื่อวันที่ </w:t>
      </w:r>
      <w:r w:rsidR="00A8185F" w:rsidRPr="00F1598F">
        <w:rPr>
          <w:rFonts w:asciiTheme="majorBidi" w:hAnsiTheme="majorBidi" w:cstheme="majorBidi"/>
          <w:sz w:val="30"/>
          <w:szCs w:val="30"/>
        </w:rPr>
        <w:t>1</w:t>
      </w:r>
      <w:r w:rsidR="003D2ECB">
        <w:rPr>
          <w:rFonts w:asciiTheme="majorBidi" w:hAnsiTheme="majorBidi" w:cstheme="majorBidi"/>
          <w:sz w:val="30"/>
          <w:szCs w:val="30"/>
        </w:rPr>
        <w:t>4</w:t>
      </w:r>
      <w:r w:rsidR="00A8185F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65695F" w:rsidRPr="00F1598F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D0FB7" w:rsidRPr="00F1598F">
        <w:rPr>
          <w:rFonts w:asciiTheme="majorBidi" w:hAnsiTheme="majorBidi" w:cstheme="majorBidi"/>
          <w:sz w:val="30"/>
          <w:szCs w:val="30"/>
        </w:rPr>
        <w:t>256</w:t>
      </w:r>
      <w:r w:rsidR="0065695F" w:rsidRPr="00F1598F">
        <w:rPr>
          <w:rFonts w:asciiTheme="majorBidi" w:hAnsiTheme="majorBidi" w:cstheme="majorBidi"/>
          <w:sz w:val="30"/>
          <w:szCs w:val="30"/>
        </w:rPr>
        <w:t>4</w:t>
      </w:r>
    </w:p>
    <w:p w14:paraId="5147E125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D953995" w14:textId="0CBD5BB5" w:rsidR="00562CEB" w:rsidRPr="00F1598F" w:rsidRDefault="00562CEB" w:rsidP="00AC72D3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>ข้อมูลทั่วไป</w:t>
      </w:r>
    </w:p>
    <w:p w14:paraId="70CEED9B" w14:textId="77777777" w:rsidR="00562CEB" w:rsidRPr="00F1598F" w:rsidRDefault="00562CEB" w:rsidP="00A9166C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D7E4367" w14:textId="72242E76" w:rsidR="007C4E28" w:rsidRPr="00F1598F" w:rsidRDefault="007C222C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>บริษัท ช ทวี จำกัด (มหาชน)</w:t>
      </w:r>
      <w:r w:rsidR="00562CEB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562CEB" w:rsidRPr="00F1598F">
        <w:rPr>
          <w:rFonts w:asciiTheme="majorBidi" w:hAnsiTheme="majorBidi" w:cstheme="majorBidi"/>
          <w:sz w:val="30"/>
          <w:szCs w:val="30"/>
          <w:cs/>
        </w:rPr>
        <w:t>(</w:t>
      </w:r>
      <w:r w:rsidR="00562CEB" w:rsidRPr="00F1598F">
        <w:rPr>
          <w:rFonts w:asciiTheme="majorBidi" w:hAnsiTheme="majorBidi" w:cstheme="majorBidi"/>
          <w:sz w:val="30"/>
          <w:szCs w:val="30"/>
        </w:rPr>
        <w:t>“</w:t>
      </w:r>
      <w:r w:rsidR="00562CEB" w:rsidRPr="00F1598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562CEB" w:rsidRPr="00F1598F">
        <w:rPr>
          <w:rFonts w:asciiTheme="majorBidi" w:hAnsiTheme="majorBidi" w:cstheme="majorBidi"/>
          <w:sz w:val="30"/>
          <w:szCs w:val="30"/>
        </w:rPr>
        <w:t xml:space="preserve">”) </w:t>
      </w:r>
      <w:r w:rsidR="00562CEB" w:rsidRPr="00F1598F">
        <w:rPr>
          <w:rFonts w:asciiTheme="majorBidi" w:hAnsiTheme="majorBidi" w:cstheme="majorBidi"/>
          <w:sz w:val="30"/>
          <w:szCs w:val="30"/>
          <w:cs/>
        </w:rPr>
        <w:t>เป็นนิติบุคคลที่จัดตั้งขึ้นในประเทศไทย และมีที่อยู่จดทะเบียน</w:t>
      </w:r>
      <w:r w:rsidR="007C4E28" w:rsidRPr="00F1598F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7FEC9610" w14:textId="77777777" w:rsidR="007C4E28" w:rsidRPr="00F1598F" w:rsidRDefault="007C4E28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3150"/>
        <w:gridCol w:w="6138"/>
      </w:tblGrid>
      <w:tr w:rsidR="007C4E28" w:rsidRPr="00F1598F" w14:paraId="20E1110E" w14:textId="77777777" w:rsidTr="001B5F96">
        <w:tc>
          <w:tcPr>
            <w:tcW w:w="3150" w:type="dxa"/>
            <w:shd w:val="clear" w:color="auto" w:fill="auto"/>
          </w:tcPr>
          <w:p w14:paraId="3245E73D" w14:textId="77777777" w:rsidR="007C4E28" w:rsidRPr="00F1598F" w:rsidRDefault="007C4E2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สำนักงานใหญ่</w:t>
            </w: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 :</w:t>
            </w:r>
          </w:p>
        </w:tc>
        <w:tc>
          <w:tcPr>
            <w:tcW w:w="6138" w:type="dxa"/>
            <w:shd w:val="clear" w:color="auto" w:fill="auto"/>
          </w:tcPr>
          <w:p w14:paraId="3EC4D9B7" w14:textId="77777777" w:rsidR="007C4E28" w:rsidRPr="00F1598F" w:rsidRDefault="007C4E2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265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F1598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ถนนกลางเมือง ตำบลเมืองเก่า อำเภอเมือง จังหวัดขอนแก่น</w:t>
            </w:r>
          </w:p>
        </w:tc>
      </w:tr>
      <w:tr w:rsidR="007C4E28" w:rsidRPr="00F1598F" w14:paraId="70A9E86C" w14:textId="77777777" w:rsidTr="001B5F96">
        <w:tc>
          <w:tcPr>
            <w:tcW w:w="3150" w:type="dxa"/>
            <w:shd w:val="clear" w:color="auto" w:fill="auto"/>
          </w:tcPr>
          <w:p w14:paraId="75581C2D" w14:textId="77777777" w:rsidR="007C4E28" w:rsidRPr="00F1598F" w:rsidRDefault="007C4E2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สาขาที่</w:t>
            </w: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 1 :</w:t>
            </w:r>
          </w:p>
        </w:tc>
        <w:tc>
          <w:tcPr>
            <w:tcW w:w="6138" w:type="dxa"/>
            <w:shd w:val="clear" w:color="auto" w:fill="auto"/>
          </w:tcPr>
          <w:p w14:paraId="503DDF3C" w14:textId="77777777" w:rsidR="007C4E28" w:rsidRPr="00F1598F" w:rsidRDefault="007C4E2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96/25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F1598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ถนนวิภาวดีรังสิต แขวงตลาดบางเขน เขตหลักสี่ กรุงเทพฯ</w:t>
            </w:r>
          </w:p>
        </w:tc>
      </w:tr>
      <w:tr w:rsidR="007C4E28" w:rsidRPr="00F1598F" w14:paraId="73863DD5" w14:textId="77777777" w:rsidTr="001B5F96">
        <w:tc>
          <w:tcPr>
            <w:tcW w:w="3150" w:type="dxa"/>
            <w:shd w:val="clear" w:color="auto" w:fill="auto"/>
          </w:tcPr>
          <w:p w14:paraId="41465917" w14:textId="77777777" w:rsidR="007C4E28" w:rsidRPr="00F1598F" w:rsidRDefault="007C4E2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สาขาที่</w:t>
            </w: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 2 :</w:t>
            </w:r>
          </w:p>
        </w:tc>
        <w:tc>
          <w:tcPr>
            <w:tcW w:w="6138" w:type="dxa"/>
            <w:shd w:val="clear" w:color="auto" w:fill="auto"/>
          </w:tcPr>
          <w:p w14:paraId="42D4A9E3" w14:textId="77777777" w:rsidR="007C4E28" w:rsidRPr="00F1598F" w:rsidRDefault="007C4E2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66/5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F1598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ตำบลโป่ง อำเภอบางละมุง จังหวัดชลบุรี</w:t>
            </w:r>
          </w:p>
        </w:tc>
      </w:tr>
      <w:tr w:rsidR="007C4E28" w:rsidRPr="00F1598F" w14:paraId="2CEB7D45" w14:textId="77777777" w:rsidTr="001B5F96">
        <w:tc>
          <w:tcPr>
            <w:tcW w:w="3150" w:type="dxa"/>
            <w:shd w:val="clear" w:color="auto" w:fill="auto"/>
          </w:tcPr>
          <w:p w14:paraId="7FFF0272" w14:textId="77777777" w:rsidR="007C4E28" w:rsidRPr="00F1598F" w:rsidRDefault="007C4E2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สาขาที่</w:t>
            </w: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 3 :</w:t>
            </w:r>
          </w:p>
        </w:tc>
        <w:tc>
          <w:tcPr>
            <w:tcW w:w="6138" w:type="dxa"/>
            <w:shd w:val="clear" w:color="auto" w:fill="auto"/>
          </w:tcPr>
          <w:p w14:paraId="750DC92B" w14:textId="77777777" w:rsidR="007C4E28" w:rsidRPr="00F1598F" w:rsidRDefault="007C4E2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62/25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F1598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ตำบลลำไทร อำเภอวังน้อย จังหวัดพระนครศรีอยุธยา</w:t>
            </w:r>
          </w:p>
        </w:tc>
      </w:tr>
      <w:tr w:rsidR="007C4E28" w:rsidRPr="00F1598F" w14:paraId="096DC10E" w14:textId="77777777" w:rsidTr="001B5F96">
        <w:tc>
          <w:tcPr>
            <w:tcW w:w="3150" w:type="dxa"/>
            <w:shd w:val="clear" w:color="auto" w:fill="auto"/>
          </w:tcPr>
          <w:p w14:paraId="61318346" w14:textId="77777777" w:rsidR="007C4E28" w:rsidRPr="00F1598F" w:rsidRDefault="007C4E2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สาขาที่</w:t>
            </w: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 4 :</w:t>
            </w:r>
          </w:p>
        </w:tc>
        <w:tc>
          <w:tcPr>
            <w:tcW w:w="6138" w:type="dxa"/>
            <w:shd w:val="clear" w:color="auto" w:fill="auto"/>
          </w:tcPr>
          <w:p w14:paraId="43861202" w14:textId="77777777" w:rsidR="007C4E28" w:rsidRPr="00F1598F" w:rsidRDefault="007C4E2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37/30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ตำบลหนองขาม อำเภอศรีราชา จังหวัดชลบุรี</w:t>
            </w:r>
          </w:p>
        </w:tc>
      </w:tr>
    </w:tbl>
    <w:p w14:paraId="5293DFE5" w14:textId="77777777" w:rsidR="007C4E28" w:rsidRPr="00F1598F" w:rsidRDefault="007C4E28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013BAC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>บริษัทจดทะเบียนกับตลาดหลักทรัพย์</w:t>
      </w:r>
      <w:r w:rsidR="007C222C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7C222C" w:rsidRPr="00F1598F">
        <w:rPr>
          <w:rFonts w:asciiTheme="majorBidi" w:hAnsiTheme="majorBidi" w:cstheme="majorBidi"/>
          <w:sz w:val="30"/>
          <w:szCs w:val="30"/>
          <w:cs/>
        </w:rPr>
        <w:t>เอ็ม เอไอ</w:t>
      </w:r>
      <w:r w:rsidR="007C222C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</w:rPr>
        <w:t>เมื่อ</w:t>
      </w:r>
      <w:r w:rsidR="00A44A3A" w:rsidRPr="00F1598F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4614B" w:rsidRPr="00F1598F">
        <w:rPr>
          <w:rFonts w:asciiTheme="majorBidi" w:hAnsiTheme="majorBidi" w:cstheme="majorBidi"/>
          <w:sz w:val="30"/>
          <w:szCs w:val="30"/>
        </w:rPr>
        <w:t xml:space="preserve">13 </w:t>
      </w:r>
      <w:r w:rsidR="007C222C" w:rsidRPr="00F1598F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="007C222C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</w:rPr>
        <w:t>2</w:t>
      </w:r>
      <w:r w:rsidR="007C222C" w:rsidRPr="00F1598F">
        <w:rPr>
          <w:rFonts w:asciiTheme="majorBidi" w:hAnsiTheme="majorBidi" w:cstheme="majorBidi"/>
          <w:sz w:val="30"/>
          <w:szCs w:val="30"/>
        </w:rPr>
        <w:t>556</w:t>
      </w:r>
    </w:p>
    <w:p w14:paraId="605AE30A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C4E142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 xml:space="preserve">ผู้ถือหุ้นรายใหญ่ในระหว่างงวดได้แก่ </w:t>
      </w:r>
      <w:r w:rsidR="0061400A" w:rsidRPr="00F1598F">
        <w:rPr>
          <w:rFonts w:asciiTheme="majorBidi" w:hAnsiTheme="majorBidi" w:cstheme="majorBidi"/>
          <w:sz w:val="30"/>
          <w:szCs w:val="30"/>
          <w:cs/>
        </w:rPr>
        <w:t>นายสุรเดช ทวีแสงสกุลไทย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10266A9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4293863" w14:textId="1C20DA95" w:rsidR="00562CEB" w:rsidRPr="00F1598F" w:rsidRDefault="007C4E28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>กลุ่ม</w:t>
      </w:r>
      <w:r w:rsidR="00562CEB" w:rsidRPr="00F1598F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="00043278" w:rsidRPr="00F1598F">
        <w:rPr>
          <w:rFonts w:asciiTheme="majorBidi" w:hAnsiTheme="majorBidi" w:cstheme="majorBidi"/>
          <w:sz w:val="30"/>
          <w:szCs w:val="30"/>
          <w:cs/>
        </w:rPr>
        <w:t>การผลิต ขาย และบริการเกี่ยวกับการประกอบรถพ่วงและยานพาหนะและอุปกรณ์แบบพิเศษ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2CEB" w:rsidRPr="00F1598F">
        <w:rPr>
          <w:rFonts w:asciiTheme="majorBidi" w:hAnsiTheme="majorBidi" w:cstheme="majorBidi"/>
          <w:sz w:val="30"/>
          <w:szCs w:val="30"/>
          <w:cs/>
        </w:rPr>
        <w:t>รายละเอียดของบริษัทย่อย</w:t>
      </w:r>
      <w:r w:rsidR="00EC59DB" w:rsidRPr="00F1598F">
        <w:rPr>
          <w:rFonts w:asciiTheme="majorBidi" w:hAnsiTheme="majorBidi" w:cstheme="majorBidi"/>
          <w:sz w:val="30"/>
          <w:szCs w:val="30"/>
          <w:cs/>
        </w:rPr>
        <w:t>ที่บริษัทถือหุ้น</w:t>
      </w:r>
      <w:r w:rsidR="00562CEB" w:rsidRPr="00F1598F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2D66F1" w:rsidRPr="00F1598F">
        <w:rPr>
          <w:rFonts w:asciiTheme="majorBidi" w:hAnsiTheme="majorBidi" w:cstheme="majorBidi"/>
          <w:sz w:val="30"/>
          <w:szCs w:val="30"/>
        </w:rPr>
        <w:t>3</w:t>
      </w:r>
      <w:r w:rsidR="0065695F" w:rsidRPr="00F1598F">
        <w:rPr>
          <w:rFonts w:asciiTheme="majorBidi" w:hAnsiTheme="majorBidi" w:cstheme="majorBidi"/>
          <w:sz w:val="30"/>
          <w:szCs w:val="30"/>
        </w:rPr>
        <w:t>1</w:t>
      </w:r>
      <w:r w:rsidR="002D66F1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65695F" w:rsidRPr="00F1598F">
        <w:rPr>
          <w:rFonts w:asciiTheme="majorBidi" w:hAnsiTheme="majorBidi" w:hint="cs"/>
          <w:sz w:val="30"/>
          <w:szCs w:val="30"/>
          <w:cs/>
        </w:rPr>
        <w:t>มีนาคม</w:t>
      </w:r>
      <w:r w:rsidR="002D66F1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2D66F1" w:rsidRPr="00F1598F">
        <w:rPr>
          <w:rFonts w:asciiTheme="majorBidi" w:hAnsiTheme="majorBidi" w:cstheme="majorBidi"/>
          <w:sz w:val="30"/>
          <w:szCs w:val="30"/>
        </w:rPr>
        <w:t>256</w:t>
      </w:r>
      <w:r w:rsidR="0065695F" w:rsidRPr="00F1598F">
        <w:rPr>
          <w:rFonts w:asciiTheme="majorBidi" w:hAnsiTheme="majorBidi" w:cstheme="majorBidi"/>
          <w:sz w:val="30"/>
          <w:szCs w:val="30"/>
        </w:rPr>
        <w:t>4</w:t>
      </w:r>
      <w:r w:rsidR="00562CEB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562CEB" w:rsidRPr="00F1598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E53DC" w:rsidRPr="00F1598F">
        <w:rPr>
          <w:rFonts w:asciiTheme="majorBidi" w:hAnsiTheme="majorBidi" w:cstheme="majorBidi"/>
          <w:sz w:val="30"/>
          <w:szCs w:val="30"/>
        </w:rPr>
        <w:t>3</w:t>
      </w:r>
      <w:r w:rsidR="00562CEB" w:rsidRPr="00F1598F">
        <w:rPr>
          <w:rFonts w:asciiTheme="majorBidi" w:hAnsiTheme="majorBidi" w:cstheme="majorBidi"/>
          <w:sz w:val="30"/>
          <w:szCs w:val="30"/>
        </w:rPr>
        <w:t xml:space="preserve">1 </w:t>
      </w:r>
      <w:r w:rsidR="00562CEB" w:rsidRPr="00F1598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D0FB7" w:rsidRPr="00F1598F">
        <w:rPr>
          <w:rFonts w:asciiTheme="majorBidi" w:hAnsiTheme="majorBidi" w:cstheme="majorBidi"/>
          <w:sz w:val="30"/>
          <w:szCs w:val="30"/>
        </w:rPr>
        <w:t>256</w:t>
      </w:r>
      <w:r w:rsidR="0065695F" w:rsidRPr="00F1598F">
        <w:rPr>
          <w:rFonts w:asciiTheme="majorBidi" w:hAnsiTheme="majorBidi" w:cstheme="majorBidi"/>
          <w:sz w:val="30"/>
          <w:szCs w:val="30"/>
        </w:rPr>
        <w:t>3</w:t>
      </w:r>
      <w:r w:rsidR="00562CEB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562CEB" w:rsidRPr="00F1598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C650361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7" w:type="dxa"/>
        <w:tblInd w:w="450" w:type="dxa"/>
        <w:tblLook w:val="01E0" w:firstRow="1" w:lastRow="1" w:firstColumn="1" w:lastColumn="1" w:noHBand="0" w:noVBand="0"/>
      </w:tblPr>
      <w:tblGrid>
        <w:gridCol w:w="3510"/>
        <w:gridCol w:w="3330"/>
        <w:gridCol w:w="1170"/>
        <w:gridCol w:w="1157"/>
      </w:tblGrid>
      <w:tr w:rsidR="00562CEB" w:rsidRPr="00F1598F" w14:paraId="6CE856FF" w14:textId="77777777" w:rsidTr="001B5F96">
        <w:trPr>
          <w:cantSplit/>
          <w:tblHeader/>
        </w:trPr>
        <w:tc>
          <w:tcPr>
            <w:tcW w:w="3510" w:type="dxa"/>
          </w:tcPr>
          <w:p w14:paraId="4A3FA323" w14:textId="77777777" w:rsidR="00562CEB" w:rsidRPr="00F1598F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14:paraId="06625C25" w14:textId="77777777" w:rsidR="00562CEB" w:rsidRPr="00F1598F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27" w:type="dxa"/>
            <w:gridSpan w:val="2"/>
          </w:tcPr>
          <w:p w14:paraId="0675B689" w14:textId="77777777" w:rsidR="00562CEB" w:rsidRPr="00F1598F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562CEB" w:rsidRPr="00F1598F" w14:paraId="7DD70122" w14:textId="77777777" w:rsidTr="001B5F96">
        <w:trPr>
          <w:cantSplit/>
          <w:tblHeader/>
        </w:trPr>
        <w:tc>
          <w:tcPr>
            <w:tcW w:w="3510" w:type="dxa"/>
          </w:tcPr>
          <w:p w14:paraId="285E5B71" w14:textId="77777777" w:rsidR="00562CEB" w:rsidRPr="00F1598F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14:paraId="46E6B99E" w14:textId="77777777" w:rsidR="00562CEB" w:rsidRPr="00F1598F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1C6BCBC0" w14:textId="45DC58E9" w:rsidR="00562CEB" w:rsidRPr="00F1598F" w:rsidRDefault="002D66F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65695F"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5695F" w:rsidRPr="00F1598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57" w:type="dxa"/>
            <w:shd w:val="clear" w:color="auto" w:fill="FFFFFF"/>
          </w:tcPr>
          <w:p w14:paraId="6E74470F" w14:textId="77777777" w:rsidR="00562CEB" w:rsidRPr="00F1598F" w:rsidRDefault="008E53DC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562CEB"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62CEB" w:rsidRPr="00F1598F" w14:paraId="065694B3" w14:textId="77777777" w:rsidTr="001B5F96">
        <w:trPr>
          <w:cantSplit/>
          <w:tblHeader/>
        </w:trPr>
        <w:tc>
          <w:tcPr>
            <w:tcW w:w="3510" w:type="dxa"/>
          </w:tcPr>
          <w:p w14:paraId="3C536AC4" w14:textId="77777777" w:rsidR="00562CEB" w:rsidRPr="00F1598F" w:rsidRDefault="007C4E2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3330" w:type="dxa"/>
          </w:tcPr>
          <w:p w14:paraId="6733ACF4" w14:textId="77777777" w:rsidR="00562CEB" w:rsidRPr="00F1598F" w:rsidRDefault="007C4E2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  <w:shd w:val="clear" w:color="auto" w:fill="FFFFFF"/>
          </w:tcPr>
          <w:p w14:paraId="447EFEFB" w14:textId="426528E4" w:rsidR="00562CEB" w:rsidRPr="00F1598F" w:rsidRDefault="000D0FB7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5695F"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57" w:type="dxa"/>
            <w:shd w:val="clear" w:color="auto" w:fill="FFFFFF"/>
          </w:tcPr>
          <w:p w14:paraId="5708C411" w14:textId="1CC4996F" w:rsidR="00562CEB" w:rsidRPr="00F1598F" w:rsidRDefault="000D0FB7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5695F"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562CEB" w:rsidRPr="00F1598F" w14:paraId="72FEEC59" w14:textId="77777777" w:rsidTr="001B5F96">
        <w:trPr>
          <w:cantSplit/>
          <w:trHeight w:val="290"/>
        </w:trPr>
        <w:tc>
          <w:tcPr>
            <w:tcW w:w="3510" w:type="dxa"/>
          </w:tcPr>
          <w:p w14:paraId="4293464F" w14:textId="77777777" w:rsidR="00562CEB" w:rsidRPr="00F1598F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3330" w:type="dxa"/>
          </w:tcPr>
          <w:p w14:paraId="26FD0FC7" w14:textId="77777777" w:rsidR="00562CEB" w:rsidRPr="00F1598F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531F48" w14:textId="77777777" w:rsidR="00562CEB" w:rsidRPr="00F1598F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70E3ECC3" w14:textId="77777777" w:rsidR="00562CEB" w:rsidRPr="00F1598F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39F0" w:rsidRPr="00F1598F" w14:paraId="06B5C277" w14:textId="77777777" w:rsidTr="001B5F96">
        <w:trPr>
          <w:cantSplit/>
        </w:trPr>
        <w:tc>
          <w:tcPr>
            <w:tcW w:w="3510" w:type="dxa"/>
          </w:tcPr>
          <w:p w14:paraId="38BE07BF" w14:textId="77777777" w:rsidR="007439F0" w:rsidRPr="00F1598F" w:rsidRDefault="007439F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ช. ทวี เทอร์โมเทค จำกัด</w:t>
            </w:r>
          </w:p>
        </w:tc>
        <w:tc>
          <w:tcPr>
            <w:tcW w:w="3330" w:type="dxa"/>
          </w:tcPr>
          <w:p w14:paraId="6D3BF623" w14:textId="77777777" w:rsidR="007439F0" w:rsidRPr="00F1598F" w:rsidRDefault="007439F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58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ผลิต ตกแต่ง ประกอบและซ่อมแซม</w:t>
            </w:r>
          </w:p>
          <w:p w14:paraId="305E8F0F" w14:textId="22EEC015" w:rsidR="007439F0" w:rsidRPr="00F1598F" w:rsidRDefault="003575D4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58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7439F0"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ตู้ที่ใช้สำหรับบรรจุและบรรทุกสินค้า</w:t>
            </w:r>
          </w:p>
        </w:tc>
        <w:tc>
          <w:tcPr>
            <w:tcW w:w="1170" w:type="dxa"/>
          </w:tcPr>
          <w:p w14:paraId="36A2ED1E" w14:textId="77777777" w:rsidR="007439F0" w:rsidRPr="00F1598F" w:rsidRDefault="007439F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157" w:type="dxa"/>
          </w:tcPr>
          <w:p w14:paraId="236F7A5B" w14:textId="77777777" w:rsidR="007439F0" w:rsidRPr="00F1598F" w:rsidRDefault="007439F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7439F0" w:rsidRPr="00F1598F" w14:paraId="01B88312" w14:textId="77777777" w:rsidTr="001B5F96">
        <w:trPr>
          <w:cantSplit/>
        </w:trPr>
        <w:tc>
          <w:tcPr>
            <w:tcW w:w="3510" w:type="dxa"/>
            <w:shd w:val="clear" w:color="auto" w:fill="auto"/>
          </w:tcPr>
          <w:p w14:paraId="05F1F4B3" w14:textId="77777777" w:rsidR="007439F0" w:rsidRPr="00F1598F" w:rsidRDefault="007439F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อมรรัตน์โกสินทร์ จำกัด</w:t>
            </w:r>
          </w:p>
          <w:p w14:paraId="2E45239C" w14:textId="77777777" w:rsidR="007439F0" w:rsidRPr="00F1598F" w:rsidRDefault="007439F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30" w:type="dxa"/>
            <w:shd w:val="clear" w:color="auto" w:fill="auto"/>
          </w:tcPr>
          <w:p w14:paraId="2D73F46F" w14:textId="77777777" w:rsidR="007439F0" w:rsidRPr="00F1598F" w:rsidRDefault="007439F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การขนส่งผู้โดยสารประจำทาง</w:t>
            </w:r>
          </w:p>
        </w:tc>
        <w:tc>
          <w:tcPr>
            <w:tcW w:w="1170" w:type="dxa"/>
            <w:shd w:val="clear" w:color="auto" w:fill="auto"/>
          </w:tcPr>
          <w:p w14:paraId="54751B38" w14:textId="77777777" w:rsidR="007439F0" w:rsidRPr="00F1598F" w:rsidRDefault="007439F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ab/>
              <w:t>99.97</w:t>
            </w:r>
          </w:p>
        </w:tc>
        <w:tc>
          <w:tcPr>
            <w:tcW w:w="1157" w:type="dxa"/>
            <w:shd w:val="clear" w:color="auto" w:fill="auto"/>
          </w:tcPr>
          <w:p w14:paraId="2BA20577" w14:textId="77777777" w:rsidR="007439F0" w:rsidRPr="00F1598F" w:rsidRDefault="007439F0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ab/>
              <w:t>99.97</w:t>
            </w:r>
          </w:p>
        </w:tc>
      </w:tr>
    </w:tbl>
    <w:p w14:paraId="1E88FF0A" w14:textId="191E780F" w:rsidR="00B032B1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>บริษัทย่อยทางตรงข้างต้น</w:t>
      </w:r>
      <w:r w:rsidR="00AF1E13" w:rsidRPr="00F1598F">
        <w:rPr>
          <w:rFonts w:asciiTheme="majorBidi" w:hAnsiTheme="majorBidi" w:cstheme="majorBidi" w:hint="cs"/>
          <w:sz w:val="30"/>
          <w:szCs w:val="30"/>
          <w:cs/>
        </w:rPr>
        <w:t>เป็นนิติบุคคลที่จัดตั้งขึ้น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ในประเทศไทย </w:t>
      </w:r>
    </w:p>
    <w:p w14:paraId="08ACF0A4" w14:textId="77777777" w:rsidR="00562CEB" w:rsidRPr="00F1598F" w:rsidRDefault="00562CEB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br w:type="page"/>
      </w: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เกณฑ์การจัดทำงบการเงินระหว่างกาล</w:t>
      </w:r>
    </w:p>
    <w:p w14:paraId="6D986B10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B503A74" w14:textId="7A905D16" w:rsidR="00562CEB" w:rsidRPr="00F1598F" w:rsidRDefault="00562CEB" w:rsidP="001B5F96">
      <w:pPr>
        <w:pStyle w:val="Heading6"/>
        <w:numPr>
          <w:ilvl w:val="0"/>
          <w:numId w:val="46"/>
        </w:numPr>
        <w:ind w:left="540" w:hanging="540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1FDF2E83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0081E2C" w14:textId="34E83A2C" w:rsidR="001169B4" w:rsidRPr="00F1598F" w:rsidRDefault="001169B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F1598F">
        <w:rPr>
          <w:rFonts w:asciiTheme="majorBidi" w:hAnsiTheme="majorBidi" w:cstheme="majorBidi"/>
          <w:spacing w:val="8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F1598F">
        <w:rPr>
          <w:rFonts w:asciiTheme="majorBidi" w:hAnsiTheme="majorBidi" w:cstheme="majorBidi"/>
          <w:spacing w:val="8"/>
          <w:sz w:val="30"/>
          <w:szCs w:val="30"/>
        </w:rPr>
        <w:t xml:space="preserve">34 </w:t>
      </w:r>
      <w:r w:rsidRPr="00F1598F">
        <w:rPr>
          <w:rFonts w:asciiTheme="majorBidi" w:hAnsiTheme="majorBidi" w:cstheme="majorBidi"/>
          <w:spacing w:val="8"/>
          <w:sz w:val="30"/>
          <w:szCs w:val="30"/>
          <w:cs/>
        </w:rPr>
        <w:t xml:space="preserve">เรื่อง </w:t>
      </w:r>
      <w:r w:rsidRPr="00F1598F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>การรายงานทางการเงินระหว่างกาล</w:t>
      </w:r>
      <w:r w:rsidRPr="00F1598F">
        <w:rPr>
          <w:rFonts w:asciiTheme="majorBidi" w:hAnsiTheme="majorBidi" w:cstheme="majorBidi"/>
          <w:spacing w:val="8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F1598F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</w:p>
    <w:p w14:paraId="627A5BDE" w14:textId="77777777" w:rsidR="001169B4" w:rsidRPr="00F1598F" w:rsidRDefault="001169B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</w:p>
    <w:p w14:paraId="0B234458" w14:textId="358860B1" w:rsidR="00562CEB" w:rsidRPr="00F1598F" w:rsidRDefault="001169B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F1598F">
        <w:rPr>
          <w:rFonts w:asciiTheme="majorBidi" w:hAnsiTheme="majorBidi" w:cstheme="majorBidi"/>
          <w:spacing w:val="8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</w:t>
      </w:r>
      <w:r w:rsidRPr="00F1598F">
        <w:rPr>
          <w:rFonts w:asciiTheme="majorBidi" w:hAnsiTheme="majorBidi" w:cstheme="majorBidi" w:hint="cs"/>
          <w:spacing w:val="8"/>
          <w:sz w:val="30"/>
          <w:szCs w:val="30"/>
          <w:cs/>
        </w:rPr>
        <w:t>ท</w:t>
      </w:r>
      <w:r w:rsidRPr="00F1598F">
        <w:rPr>
          <w:rFonts w:asciiTheme="majorBidi" w:hAnsiTheme="majorBidi" w:cstheme="majorBidi"/>
          <w:spacing w:val="8"/>
          <w:sz w:val="30"/>
          <w:szCs w:val="30"/>
          <w:cs/>
        </w:rPr>
        <w:t>และบริษัทย่อยสำหรับปีสิ้นสุดวันที่</w:t>
      </w:r>
      <w:r w:rsidRPr="00F1598F">
        <w:rPr>
          <w:rFonts w:asciiTheme="majorBidi" w:hAnsiTheme="majorBidi" w:cstheme="majorBidi"/>
          <w:spacing w:val="8"/>
          <w:sz w:val="30"/>
          <w:szCs w:val="30"/>
        </w:rPr>
        <w:t xml:space="preserve"> 31 </w:t>
      </w:r>
      <w:r w:rsidRPr="00F1598F">
        <w:rPr>
          <w:rFonts w:asciiTheme="majorBidi" w:hAnsiTheme="majorBidi" w:cstheme="majorBidi"/>
          <w:spacing w:val="8"/>
          <w:sz w:val="30"/>
          <w:szCs w:val="30"/>
          <w:cs/>
        </w:rPr>
        <w:t>ธันวาคม</w:t>
      </w:r>
      <w:r w:rsidRPr="00F1598F">
        <w:rPr>
          <w:rFonts w:asciiTheme="majorBidi" w:hAnsiTheme="majorBidi" w:cstheme="majorBidi"/>
          <w:spacing w:val="8"/>
          <w:sz w:val="30"/>
          <w:szCs w:val="30"/>
        </w:rPr>
        <w:t xml:space="preserve"> 25</w:t>
      </w:r>
      <w:r w:rsidR="003661A9" w:rsidRPr="00F1598F">
        <w:rPr>
          <w:rFonts w:asciiTheme="majorBidi" w:hAnsiTheme="majorBidi" w:cstheme="majorBidi"/>
          <w:sz w:val="30"/>
          <w:szCs w:val="30"/>
        </w:rPr>
        <w:t>6</w:t>
      </w:r>
      <w:r w:rsidR="0065695F" w:rsidRPr="00F1598F">
        <w:rPr>
          <w:rFonts w:asciiTheme="majorBidi" w:hAnsiTheme="majorBidi" w:cstheme="majorBidi"/>
          <w:spacing w:val="8"/>
          <w:sz w:val="30"/>
          <w:szCs w:val="30"/>
        </w:rPr>
        <w:t>3</w:t>
      </w:r>
    </w:p>
    <w:p w14:paraId="63019EA3" w14:textId="77777777" w:rsidR="001169B4" w:rsidRPr="00F1598F" w:rsidRDefault="001169B4" w:rsidP="00A9166C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15954E2" w14:textId="5DBD36F5" w:rsidR="00DA2222" w:rsidRPr="00F1598F" w:rsidRDefault="00AF1E13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F1598F">
        <w:rPr>
          <w:rFonts w:asciiTheme="majorBidi" w:hAnsiTheme="majorBidi" w:cstheme="majorBidi" w:hint="cs"/>
          <w:spacing w:val="8"/>
          <w:sz w:val="30"/>
          <w:szCs w:val="30"/>
          <w:cs/>
        </w:rPr>
        <w:t>กลุ่มบริษัท</w:t>
      </w:r>
      <w:r w:rsidR="007C5492" w:rsidRPr="00F1598F">
        <w:rPr>
          <w:rFonts w:asciiTheme="majorBidi" w:hAnsiTheme="majorBidi" w:cstheme="majorBidi" w:hint="cs"/>
          <w:spacing w:val="8"/>
          <w:sz w:val="30"/>
          <w:szCs w:val="30"/>
          <w:cs/>
        </w:rPr>
        <w:t>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="007C5492" w:rsidRPr="00F1598F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Pr="00F1598F">
        <w:rPr>
          <w:rFonts w:asciiTheme="majorBidi" w:hAnsiTheme="majorBidi" w:cstheme="majorBidi"/>
          <w:spacing w:val="8"/>
          <w:sz w:val="30"/>
          <w:szCs w:val="30"/>
        </w:rPr>
        <w:t>1</w:t>
      </w:r>
      <w:r w:rsidR="007C5492" w:rsidRPr="00F1598F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="007C5492" w:rsidRPr="00F1598F">
        <w:rPr>
          <w:rFonts w:asciiTheme="majorBidi" w:hAnsiTheme="majorBidi" w:cstheme="majorBidi" w:hint="cs"/>
          <w:spacing w:val="8"/>
          <w:sz w:val="30"/>
          <w:szCs w:val="30"/>
          <w:cs/>
        </w:rPr>
        <w:t>มกราคม</w:t>
      </w:r>
      <w:r w:rsidR="007C5492" w:rsidRPr="00F1598F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Pr="00F1598F">
        <w:rPr>
          <w:rFonts w:asciiTheme="majorBidi" w:hAnsiTheme="majorBidi" w:cstheme="majorBidi"/>
          <w:spacing w:val="8"/>
          <w:sz w:val="30"/>
          <w:szCs w:val="30"/>
        </w:rPr>
        <w:t>2564</w:t>
      </w:r>
      <w:r w:rsidR="007C5492" w:rsidRPr="00F1598F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="007C5492" w:rsidRPr="00F1598F">
        <w:rPr>
          <w:rFonts w:asciiTheme="majorBidi" w:hAnsiTheme="majorBidi" w:cstheme="majorBidi" w:hint="cs"/>
          <w:spacing w:val="8"/>
          <w:sz w:val="30"/>
          <w:szCs w:val="30"/>
          <w:cs/>
        </w:rPr>
        <w:t>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</w:t>
      </w:r>
      <w:r w:rsidR="007C5492" w:rsidRPr="00F1598F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="007C5492" w:rsidRPr="00F1598F">
        <w:rPr>
          <w:rFonts w:asciiTheme="majorBidi" w:hAnsiTheme="majorBidi" w:cstheme="majorBidi" w:hint="cs"/>
          <w:spacing w:val="8"/>
          <w:sz w:val="30"/>
          <w:szCs w:val="30"/>
          <w:cs/>
        </w:rPr>
        <w:t>ทั้งนี้</w:t>
      </w:r>
      <w:r w:rsidR="007C5492" w:rsidRPr="00F1598F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="007C5492" w:rsidRPr="00F1598F">
        <w:rPr>
          <w:rFonts w:asciiTheme="majorBidi" w:hAnsiTheme="majorBidi" w:cstheme="majorBidi" w:hint="cs"/>
          <w:spacing w:val="8"/>
          <w:sz w:val="30"/>
          <w:szCs w:val="30"/>
          <w:cs/>
        </w:rPr>
        <w:t>การถือปฏิบัติดังกล่าวไม่มีผลกระทบอย่างมีสาระสำคัญต่องบการเงิน</w:t>
      </w:r>
    </w:p>
    <w:p w14:paraId="6C209430" w14:textId="77777777" w:rsidR="00D11F7E" w:rsidRPr="00F1598F" w:rsidRDefault="00D11F7E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38E1F8A3" w14:textId="425F8F7B" w:rsidR="00562CEB" w:rsidRPr="00F1598F" w:rsidRDefault="00D11F7E" w:rsidP="001B5F96">
      <w:pPr>
        <w:pStyle w:val="Heading6"/>
        <w:numPr>
          <w:ilvl w:val="0"/>
          <w:numId w:val="46"/>
        </w:numPr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562CEB" w:rsidRPr="00F1598F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</w:t>
      </w:r>
      <w:r w:rsidR="007C5492"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562CEB" w:rsidRPr="00F1598F">
        <w:rPr>
          <w:rFonts w:asciiTheme="majorBidi" w:hAnsiTheme="majorBidi" w:cstheme="majorBidi"/>
          <w:i/>
          <w:iCs/>
          <w:sz w:val="30"/>
          <w:szCs w:val="30"/>
          <w:cs/>
        </w:rPr>
        <w:t>การประมาณการ</w:t>
      </w:r>
      <w:r w:rsidR="007C5492"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และนโยบายการบัญชี</w:t>
      </w:r>
    </w:p>
    <w:p w14:paraId="500C6127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04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05F7EA24" w14:textId="28B3FD2D" w:rsidR="00F37EF6" w:rsidRPr="00F1598F" w:rsidRDefault="00D11F7E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F1598F">
        <w:rPr>
          <w:rFonts w:ascii="Angsana New" w:hAnsi="Angsana New" w:hint="cs"/>
          <w:sz w:val="30"/>
          <w:szCs w:val="30"/>
          <w:cs/>
        </w:rPr>
        <w:t>ไว้</w:t>
      </w:r>
      <w:r w:rsidRPr="00F1598F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F1598F">
        <w:rPr>
          <w:rFonts w:ascii="Angsana New" w:hAnsi="Angsana New"/>
          <w:sz w:val="30"/>
          <w:szCs w:val="30"/>
        </w:rPr>
        <w:t xml:space="preserve">31 </w:t>
      </w:r>
      <w:r w:rsidRPr="00F1598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1598F">
        <w:rPr>
          <w:rFonts w:ascii="Angsana New" w:hAnsi="Angsana New"/>
          <w:sz w:val="30"/>
          <w:szCs w:val="30"/>
        </w:rPr>
        <w:t>256</w:t>
      </w:r>
      <w:r w:rsidR="0065695F" w:rsidRPr="00F1598F">
        <w:rPr>
          <w:rFonts w:ascii="Angsana New" w:hAnsi="Angsana New"/>
          <w:sz w:val="30"/>
          <w:szCs w:val="30"/>
        </w:rPr>
        <w:t>3</w:t>
      </w:r>
    </w:p>
    <w:p w14:paraId="061264C3" w14:textId="77777777" w:rsidR="00AF1E13" w:rsidRPr="00F1598F" w:rsidRDefault="00AF1E13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66B223D" w14:textId="3E54A38A" w:rsidR="00996394" w:rsidRPr="00F1598F" w:rsidRDefault="00996394" w:rsidP="001B5F96">
      <w:pPr>
        <w:pStyle w:val="Heading6"/>
        <w:numPr>
          <w:ilvl w:val="0"/>
          <w:numId w:val="46"/>
        </w:numPr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การใช้เกณฑ์ในการดำเนินงานต่อเนื่อง</w:t>
      </w:r>
    </w:p>
    <w:p w14:paraId="2832B805" w14:textId="77777777" w:rsidR="00212D4A" w:rsidRPr="00F1598F" w:rsidRDefault="00212D4A" w:rsidP="009963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EF130B6" w14:textId="09A4A47E" w:rsidR="00675D1B" w:rsidRPr="00F1598F" w:rsidRDefault="00675D1B" w:rsidP="00653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F1598F">
        <w:rPr>
          <w:rFonts w:asciiTheme="majorBidi" w:hAnsiTheme="majorBidi" w:hint="cs"/>
          <w:sz w:val="30"/>
          <w:szCs w:val="30"/>
          <w:cs/>
        </w:rPr>
        <w:t>กลุ่มบริษัทและบริษัทมีผลการดำเนินงานขาดทุนสุทธิ</w:t>
      </w:r>
      <w:r w:rsidR="001F16F7" w:rsidRPr="00F1598F">
        <w:rPr>
          <w:rFonts w:asciiTheme="majorBidi" w:hAnsiTheme="majorBidi" w:hint="cs"/>
          <w:sz w:val="30"/>
          <w:szCs w:val="30"/>
          <w:cs/>
        </w:rPr>
        <w:t xml:space="preserve">เป็นจำนวนเงิน </w:t>
      </w:r>
      <w:r w:rsidR="001F16F7" w:rsidRPr="00F1598F">
        <w:rPr>
          <w:rFonts w:asciiTheme="majorBidi" w:hAnsiTheme="majorBidi"/>
          <w:sz w:val="30"/>
          <w:szCs w:val="30"/>
        </w:rPr>
        <w:t>5</w:t>
      </w:r>
      <w:r w:rsidR="0019136F" w:rsidRPr="00F1598F">
        <w:rPr>
          <w:rFonts w:asciiTheme="majorBidi" w:hAnsiTheme="majorBidi"/>
          <w:sz w:val="30"/>
          <w:szCs w:val="30"/>
        </w:rPr>
        <w:t>8</w:t>
      </w:r>
      <w:r w:rsidR="00841AD1" w:rsidRPr="00F1598F">
        <w:rPr>
          <w:rFonts w:asciiTheme="majorBidi" w:hAnsiTheme="majorBidi"/>
          <w:sz w:val="30"/>
          <w:szCs w:val="30"/>
        </w:rPr>
        <w:t>.</w:t>
      </w:r>
      <w:r w:rsidR="0019136F" w:rsidRPr="00F1598F">
        <w:rPr>
          <w:rFonts w:asciiTheme="majorBidi" w:hAnsiTheme="majorBidi"/>
          <w:sz w:val="30"/>
          <w:szCs w:val="30"/>
        </w:rPr>
        <w:t>5</w:t>
      </w:r>
      <w:r w:rsidR="001F16F7" w:rsidRPr="00F1598F">
        <w:rPr>
          <w:rFonts w:asciiTheme="majorBidi" w:hAnsiTheme="majorBidi"/>
          <w:sz w:val="30"/>
          <w:szCs w:val="30"/>
        </w:rPr>
        <w:t xml:space="preserve"> </w:t>
      </w:r>
      <w:r w:rsidR="001F16F7" w:rsidRPr="00F1598F">
        <w:rPr>
          <w:rFonts w:asciiTheme="majorBidi" w:hAnsiTheme="majorBidi" w:hint="cs"/>
          <w:sz w:val="30"/>
          <w:szCs w:val="30"/>
          <w:cs/>
        </w:rPr>
        <w:t xml:space="preserve">ล้านบาทและ </w:t>
      </w:r>
      <w:r w:rsidR="00841AD1" w:rsidRPr="00F1598F">
        <w:rPr>
          <w:rFonts w:asciiTheme="majorBidi" w:hAnsiTheme="majorBidi"/>
          <w:sz w:val="30"/>
          <w:szCs w:val="30"/>
        </w:rPr>
        <w:t>57.2</w:t>
      </w:r>
      <w:r w:rsidR="001F16F7" w:rsidRPr="00F1598F">
        <w:rPr>
          <w:rFonts w:asciiTheme="majorBidi" w:hAnsiTheme="majorBidi"/>
          <w:sz w:val="30"/>
          <w:szCs w:val="30"/>
        </w:rPr>
        <w:t xml:space="preserve"> </w:t>
      </w:r>
      <w:r w:rsidR="001F16F7" w:rsidRPr="00F1598F">
        <w:rPr>
          <w:rFonts w:asciiTheme="majorBidi" w:hAnsiTheme="majorBidi" w:hint="cs"/>
          <w:sz w:val="30"/>
          <w:szCs w:val="30"/>
          <w:cs/>
        </w:rPr>
        <w:t>ล้านบาท สำหรับงวดสามเดือน</w:t>
      </w:r>
      <w:r w:rsidR="00F96EB1" w:rsidRPr="00F1598F">
        <w:rPr>
          <w:rFonts w:asciiTheme="majorBidi" w:hAnsiTheme="majorBidi" w:hint="cs"/>
          <w:sz w:val="30"/>
          <w:szCs w:val="30"/>
          <w:cs/>
        </w:rPr>
        <w:t xml:space="preserve">สิ้นสุดวันที่ </w:t>
      </w:r>
      <w:r w:rsidR="00F96EB1" w:rsidRPr="00F1598F">
        <w:rPr>
          <w:rFonts w:asciiTheme="majorBidi" w:hAnsiTheme="majorBidi"/>
          <w:sz w:val="30"/>
          <w:szCs w:val="30"/>
        </w:rPr>
        <w:t xml:space="preserve">31 </w:t>
      </w:r>
      <w:r w:rsidR="00F96EB1" w:rsidRPr="00F1598F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F96EB1" w:rsidRPr="00F1598F">
        <w:rPr>
          <w:rFonts w:asciiTheme="majorBidi" w:hAnsiTheme="majorBidi"/>
          <w:sz w:val="30"/>
          <w:szCs w:val="30"/>
        </w:rPr>
        <w:t xml:space="preserve">2564 </w:t>
      </w:r>
      <w:r w:rsidR="00F96EB1" w:rsidRPr="00F1598F">
        <w:rPr>
          <w:rFonts w:asciiTheme="majorBidi" w:hAnsiTheme="majorBidi" w:hint="cs"/>
          <w:sz w:val="30"/>
          <w:szCs w:val="30"/>
          <w:cs/>
        </w:rPr>
        <w:t>และ</w:t>
      </w:r>
      <w:r w:rsidR="00817C4F" w:rsidRPr="00F1598F">
        <w:rPr>
          <w:rFonts w:asciiTheme="majorBidi" w:hAnsiTheme="majorBidi" w:hint="cs"/>
          <w:sz w:val="30"/>
          <w:szCs w:val="30"/>
          <w:cs/>
        </w:rPr>
        <w:t xml:space="preserve"> ณ วันที่เดียวกัน กลุ่มบริษัทและบริษัทมีขาดทุนสะสมเป็นจำนวนเงิน </w:t>
      </w:r>
      <w:r w:rsidR="00BB23F5" w:rsidRPr="00F1598F">
        <w:rPr>
          <w:rFonts w:asciiTheme="majorBidi" w:hAnsiTheme="majorBidi"/>
          <w:spacing w:val="-6"/>
          <w:sz w:val="30"/>
          <w:szCs w:val="30"/>
        </w:rPr>
        <w:t>17</w:t>
      </w:r>
      <w:r w:rsidR="00180BEB" w:rsidRPr="00F1598F">
        <w:rPr>
          <w:rFonts w:asciiTheme="majorBidi" w:hAnsiTheme="majorBidi"/>
          <w:spacing w:val="-6"/>
          <w:sz w:val="30"/>
          <w:szCs w:val="30"/>
        </w:rPr>
        <w:t>1</w:t>
      </w:r>
      <w:r w:rsidR="00BB23F5" w:rsidRPr="00F1598F">
        <w:rPr>
          <w:rFonts w:asciiTheme="majorBidi" w:hAnsiTheme="majorBidi"/>
          <w:spacing w:val="-6"/>
          <w:sz w:val="30"/>
          <w:szCs w:val="30"/>
        </w:rPr>
        <w:t>.</w:t>
      </w:r>
      <w:r w:rsidR="00180BEB" w:rsidRPr="00F1598F">
        <w:rPr>
          <w:rFonts w:asciiTheme="majorBidi" w:hAnsiTheme="majorBidi"/>
          <w:spacing w:val="-6"/>
          <w:sz w:val="30"/>
          <w:szCs w:val="30"/>
        </w:rPr>
        <w:t>4</w:t>
      </w:r>
      <w:r w:rsidR="00817C4F" w:rsidRPr="00F1598F">
        <w:rPr>
          <w:rFonts w:asciiTheme="majorBidi" w:hAnsiTheme="majorBidi"/>
          <w:spacing w:val="-6"/>
          <w:sz w:val="30"/>
          <w:szCs w:val="30"/>
        </w:rPr>
        <w:t xml:space="preserve"> </w:t>
      </w:r>
      <w:r w:rsidR="00817C4F" w:rsidRPr="00F1598F">
        <w:rPr>
          <w:rFonts w:asciiTheme="majorBidi" w:hAnsiTheme="majorBidi" w:hint="cs"/>
          <w:spacing w:val="-6"/>
          <w:sz w:val="30"/>
          <w:szCs w:val="30"/>
          <w:cs/>
        </w:rPr>
        <w:t>ล้านบาท</w:t>
      </w:r>
      <w:r w:rsidR="00DF5212" w:rsidRPr="00F1598F">
        <w:rPr>
          <w:rFonts w:asciiTheme="majorBidi" w:hAnsiTheme="majorBidi" w:hint="cs"/>
          <w:spacing w:val="-6"/>
          <w:sz w:val="30"/>
          <w:szCs w:val="30"/>
          <w:cs/>
        </w:rPr>
        <w:t xml:space="preserve"> และ </w:t>
      </w:r>
      <w:r w:rsidR="00DB3E9E" w:rsidRPr="00F1598F">
        <w:rPr>
          <w:rFonts w:asciiTheme="majorBidi" w:hAnsiTheme="majorBidi"/>
          <w:spacing w:val="-6"/>
          <w:sz w:val="30"/>
          <w:szCs w:val="30"/>
        </w:rPr>
        <w:t>154.4</w:t>
      </w:r>
      <w:r w:rsidR="00455417" w:rsidRPr="00F1598F">
        <w:rPr>
          <w:rFonts w:asciiTheme="majorBidi" w:hAnsiTheme="majorBidi"/>
          <w:spacing w:val="-6"/>
          <w:sz w:val="30"/>
          <w:szCs w:val="30"/>
        </w:rPr>
        <w:t xml:space="preserve"> </w:t>
      </w:r>
      <w:r w:rsidR="00455417" w:rsidRPr="00F1598F">
        <w:rPr>
          <w:rFonts w:asciiTheme="majorBidi" w:hAnsiTheme="majorBidi" w:hint="cs"/>
          <w:spacing w:val="-6"/>
          <w:sz w:val="30"/>
          <w:szCs w:val="30"/>
          <w:cs/>
        </w:rPr>
        <w:t xml:space="preserve">ล้านบาท </w:t>
      </w:r>
      <w:r w:rsidR="00026F8E" w:rsidRPr="00F1598F">
        <w:rPr>
          <w:rFonts w:asciiTheme="majorBidi" w:hAnsiTheme="majorBidi" w:hint="cs"/>
          <w:sz w:val="30"/>
          <w:szCs w:val="30"/>
          <w:cs/>
        </w:rPr>
        <w:t>ตามลำดับ</w:t>
      </w:r>
      <w:r w:rsidR="00455417" w:rsidRPr="00F1598F">
        <w:rPr>
          <w:rFonts w:asciiTheme="majorBidi" w:hAnsiTheme="majorBidi" w:hint="cs"/>
          <w:sz w:val="30"/>
          <w:szCs w:val="30"/>
          <w:cs/>
        </w:rPr>
        <w:t xml:space="preserve"> </w:t>
      </w:r>
      <w:r w:rsidR="008632A3" w:rsidRPr="00F1598F">
        <w:rPr>
          <w:rFonts w:asciiTheme="majorBidi" w:hAnsiTheme="majorBidi" w:hint="cs"/>
          <w:sz w:val="30"/>
          <w:szCs w:val="30"/>
          <w:cs/>
        </w:rPr>
        <w:t>การดำเนินงานของกลุ่มบริษัทได้รับผลกระทบอย่างมาก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อันเป็นผล</w:t>
      </w:r>
      <w:r w:rsidR="008632A3" w:rsidRPr="00F1598F">
        <w:rPr>
          <w:rFonts w:asciiTheme="majorBidi" w:hAnsiTheme="majorBidi" w:hint="cs"/>
          <w:sz w:val="30"/>
          <w:szCs w:val="30"/>
          <w:cs/>
        </w:rPr>
        <w:lastRenderedPageBreak/>
        <w:t>มาจากการแพร่ระบาดของเชื้อไวรัส</w:t>
      </w:r>
      <w:r w:rsidR="008632A3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8632A3" w:rsidRPr="00F1598F">
        <w:rPr>
          <w:rFonts w:asciiTheme="majorBidi" w:hAnsiTheme="majorBidi"/>
          <w:sz w:val="30"/>
          <w:szCs w:val="30"/>
        </w:rPr>
        <w:t>COVID-</w:t>
      </w:r>
      <w:r w:rsidR="00A8020C" w:rsidRPr="00F1598F">
        <w:rPr>
          <w:rFonts w:asciiTheme="majorBidi" w:hAnsiTheme="majorBidi"/>
          <w:sz w:val="30"/>
          <w:szCs w:val="30"/>
        </w:rPr>
        <w:t>19</w:t>
      </w:r>
      <w:r w:rsidR="008632A3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8632A3" w:rsidRPr="00F1598F">
        <w:rPr>
          <w:rFonts w:asciiTheme="majorBidi" w:hAnsiTheme="majorBidi" w:hint="cs"/>
          <w:sz w:val="30"/>
          <w:szCs w:val="30"/>
          <w:cs/>
        </w:rPr>
        <w:t>สถานการณ์ดังกล่าวแสดงให้เห็นว่า</w:t>
      </w:r>
      <w:r w:rsidR="008632A3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8632A3" w:rsidRPr="00F1598F">
        <w:rPr>
          <w:rFonts w:asciiTheme="majorBidi" w:hAnsiTheme="majorBidi" w:hint="cs"/>
          <w:sz w:val="30"/>
          <w:szCs w:val="30"/>
          <w:cs/>
        </w:rPr>
        <w:t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</w:p>
    <w:p w14:paraId="7B4AA54C" w14:textId="77777777" w:rsidR="00A63BF6" w:rsidRPr="00F1598F" w:rsidRDefault="00A63BF6" w:rsidP="00653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3225DA0D" w14:textId="71ED7239" w:rsidR="00012653" w:rsidRPr="00F1598F" w:rsidRDefault="00012653" w:rsidP="0001265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F1598F">
        <w:rPr>
          <w:rFonts w:asciiTheme="majorBidi" w:hAnsiTheme="majorBidi" w:hint="cs"/>
          <w:spacing w:val="-2"/>
          <w:sz w:val="30"/>
          <w:szCs w:val="30"/>
          <w:cs/>
        </w:rPr>
        <w:t>ผู้บริหารมีการติดตามสถานการณ์ดังกล่าวและบริหาร</w:t>
      </w:r>
      <w:r w:rsidRPr="00840EA6">
        <w:rPr>
          <w:rFonts w:asciiTheme="majorBidi" w:hAnsiTheme="majorBidi" w:hint="cs"/>
          <w:spacing w:val="-2"/>
          <w:sz w:val="30"/>
          <w:szCs w:val="30"/>
          <w:cs/>
        </w:rPr>
        <w:t>จัดการอย่างใกล้ชิดเพื่อให้มั่นใจว่าจะมีรายได้และกระแส</w:t>
      </w:r>
      <w:r w:rsidRPr="00840EA6">
        <w:rPr>
          <w:rFonts w:asciiTheme="majorBidi" w:hAnsiTheme="majorBidi" w:hint="cs"/>
          <w:sz w:val="30"/>
          <w:szCs w:val="30"/>
          <w:cs/>
        </w:rPr>
        <w:t>เงินสดจากการดำเนินงานอย่างเพียงพอและต่อเนื่อง</w:t>
      </w:r>
      <w:r w:rsidRPr="00840EA6">
        <w:rPr>
          <w:rFonts w:asciiTheme="majorBidi" w:hAnsiTheme="majorBidi"/>
          <w:sz w:val="30"/>
          <w:szCs w:val="30"/>
          <w:cs/>
        </w:rPr>
        <w:t xml:space="preserve"> </w:t>
      </w:r>
      <w:r w:rsidRPr="00840EA6">
        <w:rPr>
          <w:rFonts w:asciiTheme="majorBidi" w:hAnsiTheme="majorBidi" w:hint="cs"/>
          <w:sz w:val="30"/>
          <w:szCs w:val="30"/>
          <w:cs/>
        </w:rPr>
        <w:t>รวมทั้งเสริมสภาพคล่องให้แก่กลุ่มบริษัท</w:t>
      </w:r>
      <w:r w:rsidRPr="00840EA6">
        <w:rPr>
          <w:rFonts w:asciiTheme="majorBidi" w:hAnsiTheme="majorBidi"/>
          <w:sz w:val="30"/>
          <w:szCs w:val="30"/>
        </w:rPr>
        <w:t xml:space="preserve"> </w:t>
      </w:r>
      <w:r w:rsidR="00CF3982" w:rsidRPr="00840EA6">
        <w:rPr>
          <w:rFonts w:asciiTheme="majorBidi" w:hAnsiTheme="majorBidi" w:hint="cs"/>
          <w:spacing w:val="6"/>
          <w:sz w:val="30"/>
          <w:szCs w:val="30"/>
          <w:cs/>
        </w:rPr>
        <w:t>ผู้บริหารของกลุ่มบริษัท</w:t>
      </w:r>
      <w:r w:rsidR="00DC6B6F" w:rsidRPr="00840EA6">
        <w:rPr>
          <w:rFonts w:asciiTheme="majorBidi" w:hAnsiTheme="majorBidi" w:hint="cs"/>
          <w:spacing w:val="6"/>
          <w:sz w:val="30"/>
          <w:szCs w:val="30"/>
          <w:cs/>
        </w:rPr>
        <w:t>เชื่อมั่นว่ากลุ่มบริษัทและบริษัทจะสามารถหาแหล่งเงินทุนได้ในอนาคตอันใกล้</w:t>
      </w:r>
      <w:r w:rsidR="00DC6B6F" w:rsidRPr="00840EA6">
        <w:rPr>
          <w:rFonts w:asciiTheme="majorBidi" w:hAnsiTheme="majorBidi"/>
          <w:spacing w:val="6"/>
          <w:sz w:val="30"/>
          <w:szCs w:val="30"/>
        </w:rPr>
        <w:t xml:space="preserve"> </w:t>
      </w:r>
      <w:r w:rsidRPr="00840EA6">
        <w:rPr>
          <w:rFonts w:asciiTheme="majorBidi" w:hAnsiTheme="majorBidi" w:hint="cs"/>
          <w:sz w:val="30"/>
          <w:szCs w:val="30"/>
          <w:cs/>
        </w:rPr>
        <w:t>โดย</w:t>
      </w:r>
      <w:r w:rsidR="00792764" w:rsidRPr="00840EA6">
        <w:rPr>
          <w:rFonts w:asciiTheme="majorBidi" w:hAnsiTheme="majorBidi" w:hint="cs"/>
          <w:sz w:val="30"/>
          <w:szCs w:val="30"/>
          <w:cs/>
        </w:rPr>
        <w:t xml:space="preserve">ในระหว่างงวดสามเดือนสิ้นสุดวันที่ </w:t>
      </w:r>
      <w:r w:rsidR="00792764" w:rsidRPr="00840EA6">
        <w:rPr>
          <w:rFonts w:asciiTheme="majorBidi" w:hAnsiTheme="majorBidi"/>
          <w:sz w:val="30"/>
          <w:szCs w:val="30"/>
        </w:rPr>
        <w:t xml:space="preserve">31 </w:t>
      </w:r>
      <w:r w:rsidR="00792764" w:rsidRPr="00840EA6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792764" w:rsidRPr="00840EA6">
        <w:rPr>
          <w:rFonts w:asciiTheme="majorBidi" w:hAnsiTheme="majorBidi"/>
          <w:sz w:val="30"/>
          <w:szCs w:val="30"/>
        </w:rPr>
        <w:t xml:space="preserve">2564 </w:t>
      </w:r>
      <w:r w:rsidR="00FB482C" w:rsidRPr="00840EA6">
        <w:rPr>
          <w:rFonts w:asciiTheme="majorBidi" w:hAnsiTheme="majorBidi" w:hint="cs"/>
          <w:sz w:val="30"/>
          <w:szCs w:val="30"/>
          <w:cs/>
        </w:rPr>
        <w:t>บริษัท</w:t>
      </w:r>
      <w:r w:rsidR="009B54E5" w:rsidRPr="00840EA6">
        <w:rPr>
          <w:rFonts w:asciiTheme="majorBidi" w:hAnsiTheme="majorBidi" w:hint="cs"/>
          <w:spacing w:val="6"/>
          <w:sz w:val="30"/>
          <w:szCs w:val="30"/>
          <w:cs/>
        </w:rPr>
        <w:t>อยู่ในระหว่าง</w:t>
      </w:r>
      <w:r w:rsidR="00DD2EDE" w:rsidRPr="00840EA6">
        <w:rPr>
          <w:rFonts w:asciiTheme="majorBidi" w:hAnsiTheme="majorBidi" w:hint="cs"/>
          <w:spacing w:val="6"/>
          <w:sz w:val="30"/>
          <w:szCs w:val="30"/>
          <w:cs/>
        </w:rPr>
        <w:t>การ</w:t>
      </w:r>
      <w:r w:rsidR="001D5E23" w:rsidRPr="00840EA6">
        <w:rPr>
          <w:rFonts w:asciiTheme="majorBidi" w:hAnsiTheme="majorBidi" w:hint="cs"/>
          <w:spacing w:val="6"/>
          <w:sz w:val="30"/>
          <w:szCs w:val="30"/>
          <w:cs/>
        </w:rPr>
        <w:t>ดำเนินการ</w:t>
      </w:r>
      <w:r w:rsidR="00DD2EDE" w:rsidRPr="00840EA6">
        <w:rPr>
          <w:rFonts w:asciiTheme="majorBidi" w:hAnsiTheme="majorBidi" w:hint="cs"/>
          <w:spacing w:val="6"/>
          <w:sz w:val="30"/>
          <w:szCs w:val="30"/>
          <w:cs/>
        </w:rPr>
        <w:t>จัดหาแหล่งเงินทุนเพิ่มเติม</w:t>
      </w:r>
      <w:r w:rsidR="008932EC" w:rsidRPr="00840EA6">
        <w:rPr>
          <w:rFonts w:asciiTheme="majorBidi" w:hAnsiTheme="majorBidi" w:hint="cs"/>
          <w:spacing w:val="6"/>
          <w:sz w:val="30"/>
          <w:szCs w:val="30"/>
          <w:cs/>
        </w:rPr>
        <w:t>โดยการออกหุ้นกู้ชุดใหม่</w:t>
      </w:r>
      <w:r w:rsidR="00C87647" w:rsidRPr="00840EA6">
        <w:rPr>
          <w:rFonts w:asciiTheme="majorBidi" w:hAnsiTheme="majorBidi" w:hint="cs"/>
          <w:spacing w:val="6"/>
          <w:sz w:val="30"/>
          <w:szCs w:val="30"/>
          <w:cs/>
        </w:rPr>
        <w:t xml:space="preserve"> </w:t>
      </w:r>
      <w:r w:rsidR="009E5B73" w:rsidRPr="00840EA6">
        <w:rPr>
          <w:rFonts w:asciiTheme="majorBidi" w:hAnsiTheme="majorBidi"/>
          <w:spacing w:val="6"/>
          <w:sz w:val="30"/>
          <w:szCs w:val="30"/>
        </w:rPr>
        <w:t>(</w:t>
      </w:r>
      <w:r w:rsidR="00962D9E" w:rsidRPr="00840EA6">
        <w:rPr>
          <w:rFonts w:asciiTheme="majorBidi" w:hAnsiTheme="majorBidi" w:hint="cs"/>
          <w:spacing w:val="6"/>
          <w:sz w:val="30"/>
          <w:szCs w:val="30"/>
          <w:cs/>
        </w:rPr>
        <w:t>ตามที่ได้เปิดเผยในหมายเหตุข้อ</w:t>
      </w:r>
      <w:r w:rsidR="009E5B73" w:rsidRPr="00840EA6">
        <w:rPr>
          <w:rFonts w:asciiTheme="majorBidi" w:hAnsiTheme="majorBidi" w:hint="cs"/>
          <w:spacing w:val="6"/>
          <w:sz w:val="30"/>
          <w:szCs w:val="30"/>
          <w:cs/>
        </w:rPr>
        <w:t xml:space="preserve"> </w:t>
      </w:r>
      <w:r w:rsidR="009E5B73" w:rsidRPr="00840EA6">
        <w:rPr>
          <w:rFonts w:asciiTheme="majorBidi" w:hAnsiTheme="majorBidi"/>
          <w:spacing w:val="6"/>
          <w:sz w:val="30"/>
          <w:szCs w:val="30"/>
        </w:rPr>
        <w:t>17)</w:t>
      </w:r>
      <w:r w:rsidR="008932EC" w:rsidRPr="00840EA6">
        <w:rPr>
          <w:rFonts w:asciiTheme="majorBidi" w:hAnsiTheme="majorBidi" w:hint="cs"/>
          <w:spacing w:val="6"/>
          <w:sz w:val="30"/>
          <w:szCs w:val="30"/>
          <w:cs/>
        </w:rPr>
        <w:t xml:space="preserve"> </w:t>
      </w:r>
      <w:r w:rsidR="00035B59" w:rsidRPr="00840EA6">
        <w:rPr>
          <w:rFonts w:asciiTheme="majorBidi" w:hAnsiTheme="majorBidi" w:hint="cs"/>
          <w:spacing w:val="6"/>
          <w:sz w:val="30"/>
          <w:szCs w:val="30"/>
          <w:cs/>
        </w:rPr>
        <w:t>ทั้งนี้</w:t>
      </w:r>
      <w:r w:rsidRPr="00840EA6">
        <w:rPr>
          <w:rFonts w:asciiTheme="majorBidi" w:hAnsiTheme="majorBidi"/>
          <w:sz w:val="30"/>
          <w:szCs w:val="30"/>
          <w:cs/>
        </w:rPr>
        <w:t xml:space="preserve"> </w:t>
      </w:r>
      <w:r w:rsidRPr="00840EA6">
        <w:rPr>
          <w:rFonts w:asciiTheme="majorBidi" w:hAnsiTheme="majorBidi" w:hint="cs"/>
          <w:sz w:val="30"/>
          <w:szCs w:val="30"/>
          <w:cs/>
        </w:rPr>
        <w:t>งบการเงินรวมและงบการเงินเฉพาะกิจการได้จัดทำขึ้นโดยฝ่ายบริหารของกลุ่มบริษัทและบริษัทตามหลักเกณฑ์การดำเนินงานต่อเนื่อง</w:t>
      </w:r>
      <w:r w:rsidRPr="00840EA6">
        <w:rPr>
          <w:rFonts w:asciiTheme="majorBidi" w:hAnsiTheme="majorBidi"/>
          <w:sz w:val="30"/>
          <w:szCs w:val="30"/>
          <w:cs/>
        </w:rPr>
        <w:t xml:space="preserve"> </w:t>
      </w:r>
      <w:r w:rsidRPr="00840EA6">
        <w:rPr>
          <w:rFonts w:asciiTheme="majorBidi" w:hAnsiTheme="majorBidi" w:hint="cs"/>
          <w:sz w:val="30"/>
          <w:szCs w:val="30"/>
          <w:cs/>
        </w:rPr>
        <w:t>ซึ่งมีข้อสมมติว่ากิจการมีเงินทุนหมุนเวียนและ</w:t>
      </w:r>
      <w:r w:rsidRPr="00840EA6">
        <w:rPr>
          <w:rFonts w:asciiTheme="majorBidi" w:hAnsiTheme="majorBidi" w:hint="cs"/>
          <w:spacing w:val="2"/>
          <w:sz w:val="30"/>
          <w:szCs w:val="30"/>
          <w:cs/>
        </w:rPr>
        <w:t>วงเงินสินเชื่อเพียงพอสำหรับการดำเนินธุรกิจตามที่กลุ่มบริษัทและบริษัทต้องการ</w:t>
      </w:r>
      <w:r w:rsidRPr="00840EA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840EA6">
        <w:rPr>
          <w:rFonts w:asciiTheme="majorBidi" w:hAnsiTheme="majorBidi" w:hint="cs"/>
          <w:spacing w:val="2"/>
          <w:sz w:val="30"/>
          <w:szCs w:val="30"/>
          <w:cs/>
        </w:rPr>
        <w:t>ดังนั้น</w:t>
      </w:r>
      <w:r w:rsidRPr="00840EA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840EA6">
        <w:rPr>
          <w:rFonts w:asciiTheme="majorBidi" w:hAnsiTheme="majorBidi" w:hint="cs"/>
          <w:spacing w:val="2"/>
          <w:sz w:val="30"/>
          <w:szCs w:val="30"/>
          <w:cs/>
        </w:rPr>
        <w:t>งบการเงินรวมและ</w:t>
      </w:r>
      <w:r w:rsidRPr="00840EA6">
        <w:rPr>
          <w:rFonts w:asciiTheme="majorBidi" w:hAnsiTheme="majorBidi" w:hint="cs"/>
          <w:sz w:val="30"/>
          <w:szCs w:val="30"/>
          <w:cs/>
        </w:rPr>
        <w:t>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</w:t>
      </w:r>
      <w:r w:rsidRPr="00840EA6">
        <w:rPr>
          <w:rFonts w:asciiTheme="majorBidi" w:hAnsiTheme="majorBidi"/>
          <w:sz w:val="30"/>
          <w:szCs w:val="30"/>
          <w:cs/>
        </w:rPr>
        <w:t xml:space="preserve"> </w:t>
      </w:r>
      <w:r w:rsidRPr="00840EA6">
        <w:rPr>
          <w:rFonts w:asciiTheme="majorBidi" w:hAnsiTheme="majorBidi" w:hint="cs"/>
          <w:sz w:val="30"/>
          <w:szCs w:val="30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14:paraId="54D9A45E" w14:textId="3C839CA4" w:rsidR="00606A39" w:rsidRPr="00F1598F" w:rsidRDefault="00606A3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518E6C" w14:textId="2D4B2D9D" w:rsidR="00F37EF6" w:rsidRPr="00F1598F" w:rsidRDefault="008A33CF" w:rsidP="00AC72D3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F1598F">
        <w:rPr>
          <w:rFonts w:asciiTheme="majorBidi" w:hAnsiTheme="majorBidi" w:cstheme="majorBidi" w:hint="cs"/>
          <w:sz w:val="30"/>
          <w:szCs w:val="30"/>
          <w:cs/>
          <w:lang w:val="th-TH"/>
        </w:rPr>
        <w:t>ผลกระทบจากการแพร่ระบาดของโรคติดเชื้อไวรัสโคโรนา</w:t>
      </w: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AF1E13" w:rsidRPr="00F1598F">
        <w:rPr>
          <w:rFonts w:asciiTheme="majorBidi" w:hAnsiTheme="majorBidi" w:cstheme="majorBidi"/>
          <w:sz w:val="30"/>
          <w:szCs w:val="30"/>
          <w:lang w:val="th-TH"/>
        </w:rPr>
        <w:t>2019</w:t>
      </w: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 xml:space="preserve"> (</w:t>
      </w:r>
      <w:r w:rsidRPr="00F1598F">
        <w:rPr>
          <w:rFonts w:asciiTheme="majorBidi" w:hAnsiTheme="majorBidi" w:cstheme="majorBidi"/>
          <w:sz w:val="30"/>
          <w:szCs w:val="30"/>
          <w:lang w:val="th-TH"/>
        </w:rPr>
        <w:t>COVID-</w:t>
      </w:r>
      <w:r w:rsidR="00AF1E13" w:rsidRPr="00F1598F">
        <w:rPr>
          <w:rFonts w:asciiTheme="majorBidi" w:hAnsiTheme="majorBidi" w:cstheme="majorBidi"/>
          <w:sz w:val="30"/>
          <w:szCs w:val="30"/>
          <w:lang w:val="th-TH"/>
        </w:rPr>
        <w:t>19</w:t>
      </w: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>)</w:t>
      </w:r>
    </w:p>
    <w:p w14:paraId="76E69BC2" w14:textId="77777777" w:rsidR="008A33CF" w:rsidRPr="00F1598F" w:rsidRDefault="008A33CF" w:rsidP="008A3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60F43821" w14:textId="45EC48CC" w:rsidR="009109B8" w:rsidRPr="00F1598F" w:rsidRDefault="008A33CF" w:rsidP="00E75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F1598F">
        <w:rPr>
          <w:rFonts w:asciiTheme="majorBidi" w:hAnsiTheme="majorBidi" w:hint="cs"/>
          <w:sz w:val="30"/>
          <w:szCs w:val="30"/>
          <w:cs/>
        </w:rPr>
        <w:t xml:space="preserve">สถานการณ์การแพร่ระบาดของ </w:t>
      </w:r>
      <w:r w:rsidRPr="00F1598F">
        <w:rPr>
          <w:rFonts w:asciiTheme="majorBidi" w:hAnsiTheme="majorBidi"/>
          <w:sz w:val="30"/>
          <w:szCs w:val="30"/>
        </w:rPr>
        <w:t>COVID-19</w:t>
      </w:r>
      <w:r w:rsidRPr="00F1598F">
        <w:rPr>
          <w:rFonts w:asciiTheme="majorBidi" w:hAnsi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 w:hint="cs"/>
          <w:sz w:val="30"/>
          <w:szCs w:val="30"/>
          <w:cs/>
        </w:rPr>
        <w:t>ยังคงเกิดขึ้นอย่างต่อเนื่อง</w:t>
      </w:r>
      <w:r w:rsidR="00053F55">
        <w:rPr>
          <w:rFonts w:asciiTheme="majorBidi" w:hAnsiTheme="majorBidi" w:hint="cs"/>
          <w:sz w:val="30"/>
          <w:szCs w:val="30"/>
          <w:cs/>
        </w:rPr>
        <w:t xml:space="preserve"> และ</w:t>
      </w:r>
      <w:r w:rsidRPr="00F1598F">
        <w:rPr>
          <w:rFonts w:asciiTheme="majorBidi" w:hAnsiTheme="majorBidi" w:hint="cs"/>
          <w:sz w:val="30"/>
          <w:szCs w:val="30"/>
          <w:cs/>
        </w:rPr>
        <w:t>จากความไม่แน่นอนของสถานการณ์ในปี</w:t>
      </w:r>
      <w:r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AF1E13" w:rsidRPr="00F1598F">
        <w:rPr>
          <w:rFonts w:asciiTheme="majorBidi" w:hAnsiTheme="majorBidi"/>
          <w:sz w:val="30"/>
          <w:szCs w:val="30"/>
        </w:rPr>
        <w:t>2563</w:t>
      </w:r>
      <w:r w:rsidRPr="00F1598F">
        <w:rPr>
          <w:rFonts w:asciiTheme="majorBidi" w:hAnsi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 w:hint="cs"/>
          <w:sz w:val="30"/>
          <w:szCs w:val="30"/>
          <w:cs/>
        </w:rPr>
        <w:t>กลุ่มบริษัทจึงจัดทำงบการเงินสำหรับปีสิ้นสุดวันที่</w:t>
      </w:r>
      <w:r w:rsidR="0056202D" w:rsidRPr="00F1598F">
        <w:rPr>
          <w:rFonts w:asciiTheme="majorBidi" w:hAnsiTheme="majorBidi" w:hint="cs"/>
          <w:sz w:val="30"/>
          <w:szCs w:val="30"/>
          <w:cs/>
        </w:rPr>
        <w:t xml:space="preserve"> </w:t>
      </w:r>
      <w:r w:rsidR="00AF1E13" w:rsidRPr="00F1598F">
        <w:rPr>
          <w:rFonts w:asciiTheme="majorBidi" w:hAnsiTheme="majorBidi"/>
          <w:sz w:val="30"/>
          <w:szCs w:val="30"/>
        </w:rPr>
        <w:t>31</w:t>
      </w:r>
      <w:r w:rsidRPr="00F1598F">
        <w:rPr>
          <w:rFonts w:asciiTheme="majorBidi" w:hAnsi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 w:hint="cs"/>
          <w:sz w:val="30"/>
          <w:szCs w:val="30"/>
          <w:cs/>
        </w:rPr>
        <w:t>ธันวาคม</w:t>
      </w:r>
      <w:r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AF1E13" w:rsidRPr="00F1598F">
        <w:rPr>
          <w:rFonts w:asciiTheme="majorBidi" w:hAnsiTheme="majorBidi"/>
          <w:sz w:val="30"/>
          <w:szCs w:val="30"/>
        </w:rPr>
        <w:t>2563</w:t>
      </w:r>
      <w:r w:rsidRPr="00F1598F">
        <w:rPr>
          <w:rFonts w:asciiTheme="majorBidi" w:hAnsi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 w:hint="cs"/>
          <w:sz w:val="30"/>
          <w:szCs w:val="30"/>
          <w:cs/>
        </w:rPr>
        <w:t>โดยถือปฏิบัติตามแนวปฏิบัติทางการบัญชี</w:t>
      </w:r>
      <w:r w:rsidRPr="00F1598F">
        <w:rPr>
          <w:rFonts w:asciiTheme="majorBidi" w:hAnsi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 w:hint="cs"/>
          <w:sz w:val="30"/>
          <w:szCs w:val="30"/>
          <w:cs/>
        </w:rPr>
        <w:t>เรื่อง</w:t>
      </w:r>
      <w:r w:rsidRPr="00F1598F">
        <w:rPr>
          <w:rFonts w:asciiTheme="majorBidi" w:hAnsi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 w:hint="cs"/>
          <w:sz w:val="30"/>
          <w:szCs w:val="30"/>
          <w:cs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AF1E13" w:rsidRPr="00F1598F">
        <w:rPr>
          <w:rFonts w:asciiTheme="majorBidi" w:hAnsiTheme="majorBidi"/>
          <w:sz w:val="30"/>
          <w:szCs w:val="30"/>
        </w:rPr>
        <w:t>2019</w:t>
      </w:r>
      <w:r w:rsidRPr="00F1598F">
        <w:rPr>
          <w:rFonts w:asciiTheme="majorBidi" w:hAnsi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 w:hint="cs"/>
          <w:sz w:val="30"/>
          <w:szCs w:val="30"/>
          <w:cs/>
        </w:rPr>
        <w:t>ในเรื่องการไม่นำสถานการณ์</w:t>
      </w:r>
      <w:r w:rsidRPr="00F1598F">
        <w:rPr>
          <w:rFonts w:asciiTheme="majorBidi" w:hAnsi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/>
          <w:sz w:val="30"/>
          <w:szCs w:val="30"/>
        </w:rPr>
        <w:t>COVID-19</w:t>
      </w:r>
      <w:r w:rsidRPr="00F1598F">
        <w:rPr>
          <w:rFonts w:asciiTheme="majorBidi" w:hAnsi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 w:hint="cs"/>
          <w:sz w:val="30"/>
          <w:szCs w:val="30"/>
          <w:cs/>
        </w:rPr>
        <w:t>มาพิจารณา</w:t>
      </w:r>
      <w:r w:rsidR="009109B8" w:rsidRPr="00F1598F">
        <w:rPr>
          <w:rFonts w:asciiTheme="majorBidi" w:hAnsiTheme="majorBidi" w:hint="cs"/>
          <w:sz w:val="30"/>
          <w:szCs w:val="30"/>
          <w:cs/>
        </w:rPr>
        <w:t>ในเรื่องดังต่อไปนี้</w:t>
      </w:r>
      <w:r w:rsidR="00C514C4" w:rsidRPr="00F1598F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7EE10611" w14:textId="77777777" w:rsidR="00C514C4" w:rsidRPr="00F1598F" w:rsidRDefault="00C514C4" w:rsidP="00562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/>
          <w:sz w:val="30"/>
          <w:szCs w:val="30"/>
        </w:rPr>
      </w:pPr>
    </w:p>
    <w:p w14:paraId="6EA4B788" w14:textId="1021ED36" w:rsidR="001619E0" w:rsidRPr="00F1598F" w:rsidRDefault="008A33CF" w:rsidP="00E31CE4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/>
          <w:sz w:val="30"/>
          <w:szCs w:val="30"/>
        </w:rPr>
      </w:pPr>
      <w:r w:rsidRPr="00F1598F">
        <w:rPr>
          <w:rFonts w:asciiTheme="majorBidi" w:hAnsiTheme="majorBidi" w:hint="cs"/>
          <w:sz w:val="30"/>
          <w:szCs w:val="30"/>
          <w:cs/>
        </w:rPr>
        <w:t xml:space="preserve">การด้อยค่าของสินทรัพย์ </w:t>
      </w:r>
      <w:r w:rsidR="001619E0" w:rsidRPr="00F1598F">
        <w:rPr>
          <w:rFonts w:asciiTheme="majorBidi" w:hAnsiTheme="majorBidi" w:hint="cs"/>
          <w:sz w:val="30"/>
          <w:szCs w:val="30"/>
          <w:cs/>
        </w:rPr>
        <w:t>ในส่วนที่เกี่ยวข้องกั</w:t>
      </w:r>
      <w:r w:rsidR="00601979" w:rsidRPr="00F1598F">
        <w:rPr>
          <w:rFonts w:asciiTheme="majorBidi" w:hAnsiTheme="majorBidi" w:hint="cs"/>
          <w:sz w:val="30"/>
          <w:szCs w:val="30"/>
          <w:cs/>
        </w:rPr>
        <w:t>บการพิจารณาการด้อยค่าของลูกหนี้และสินทรัพย์ที่เกิดจากสัญญา</w:t>
      </w:r>
      <w:r w:rsidR="00D87638" w:rsidRPr="00F1598F">
        <w:rPr>
          <w:rFonts w:asciiTheme="majorBidi" w:hAnsiTheme="majorBidi" w:hint="cs"/>
          <w:sz w:val="30"/>
          <w:szCs w:val="30"/>
          <w:cs/>
        </w:rPr>
        <w:t xml:space="preserve">ตามวิธีการอย่างง่าย </w:t>
      </w:r>
      <w:r w:rsidR="00D87638" w:rsidRPr="00F1598F">
        <w:rPr>
          <w:rFonts w:asciiTheme="majorBidi" w:hAnsiTheme="majorBidi"/>
          <w:sz w:val="30"/>
          <w:szCs w:val="30"/>
        </w:rPr>
        <w:t>(simplified approach)</w:t>
      </w:r>
      <w:r w:rsidR="00935DCE" w:rsidRPr="00F1598F">
        <w:rPr>
          <w:rFonts w:asciiTheme="majorBidi" w:hAnsiTheme="majorBidi"/>
          <w:sz w:val="30"/>
          <w:szCs w:val="30"/>
        </w:rPr>
        <w:t xml:space="preserve"> </w:t>
      </w:r>
      <w:r w:rsidR="00935DCE" w:rsidRPr="00F1598F">
        <w:rPr>
          <w:rFonts w:asciiTheme="majorBidi" w:hAnsiTheme="majorBidi" w:hint="cs"/>
          <w:sz w:val="30"/>
          <w:szCs w:val="30"/>
          <w:cs/>
        </w:rPr>
        <w:t xml:space="preserve">โดยใช้ข้อมูลผลขาดทุนด้านเครดิตในอดีตมาพิจารณาอัตราการสูญเสีย </w:t>
      </w:r>
      <w:r w:rsidR="00935DCE" w:rsidRPr="00F1598F">
        <w:rPr>
          <w:rFonts w:asciiTheme="majorBidi" w:hAnsiTheme="majorBidi"/>
          <w:sz w:val="30"/>
          <w:szCs w:val="30"/>
        </w:rPr>
        <w:t xml:space="preserve">(loss rate) </w:t>
      </w:r>
      <w:r w:rsidR="00935DCE" w:rsidRPr="00F1598F">
        <w:rPr>
          <w:rFonts w:asciiTheme="majorBidi" w:hAnsiTheme="majorBidi" w:hint="cs"/>
          <w:sz w:val="30"/>
          <w:szCs w:val="30"/>
          <w:cs/>
        </w:rPr>
        <w:t>และไม่นำข้อมูลที่มีการคาดการณ์ในอนาคต</w:t>
      </w:r>
      <w:r w:rsidR="001F6D1F" w:rsidRPr="00F1598F">
        <w:rPr>
          <w:rFonts w:asciiTheme="majorBidi" w:hAnsiTheme="majorBidi" w:hint="cs"/>
          <w:sz w:val="30"/>
          <w:szCs w:val="30"/>
          <w:cs/>
        </w:rPr>
        <w:t xml:space="preserve"> </w:t>
      </w:r>
      <w:r w:rsidR="001F6D1F" w:rsidRPr="00F1598F">
        <w:rPr>
          <w:rFonts w:asciiTheme="majorBidi" w:hAnsiTheme="majorBidi"/>
          <w:sz w:val="30"/>
          <w:szCs w:val="30"/>
        </w:rPr>
        <w:t xml:space="preserve">(Forward-looking) </w:t>
      </w:r>
      <w:r w:rsidR="001F6D1F" w:rsidRPr="00F1598F">
        <w:rPr>
          <w:rFonts w:asciiTheme="majorBidi" w:hAnsiTheme="majorBidi" w:hint="cs"/>
          <w:sz w:val="30"/>
          <w:szCs w:val="30"/>
          <w:cs/>
        </w:rPr>
        <w:t>มาพิจารณา</w:t>
      </w:r>
    </w:p>
    <w:p w14:paraId="21968170" w14:textId="4033E825" w:rsidR="009109B8" w:rsidRPr="00F1598F" w:rsidRDefault="008A33CF" w:rsidP="00E31CE4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/>
          <w:sz w:val="30"/>
          <w:szCs w:val="30"/>
        </w:rPr>
      </w:pPr>
      <w:r w:rsidRPr="00F1598F">
        <w:rPr>
          <w:rFonts w:asciiTheme="majorBidi" w:hAnsiTheme="majorBidi" w:hint="cs"/>
          <w:sz w:val="30"/>
          <w:szCs w:val="30"/>
          <w:cs/>
        </w:rPr>
        <w:t>การวัดมูลค่ายุติธรรม</w:t>
      </w:r>
      <w:r w:rsidR="004066AA" w:rsidRPr="00F1598F">
        <w:rPr>
          <w:rFonts w:asciiTheme="majorBidi" w:hAnsiTheme="majorBidi" w:hint="cs"/>
          <w:sz w:val="30"/>
          <w:szCs w:val="30"/>
          <w:cs/>
        </w:rPr>
        <w:t xml:space="preserve">ของเงินลงทุนในตราสารทุนที่ไม่อยู่ในความต้องการของตลาด ณ วันที่ </w:t>
      </w:r>
      <w:r w:rsidR="004066AA" w:rsidRPr="00F1598F">
        <w:rPr>
          <w:rFonts w:asciiTheme="majorBidi" w:hAnsiTheme="majorBidi"/>
          <w:sz w:val="30"/>
          <w:szCs w:val="30"/>
        </w:rPr>
        <w:t xml:space="preserve">31 </w:t>
      </w:r>
      <w:r w:rsidR="004066AA" w:rsidRPr="00F1598F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4066AA" w:rsidRPr="00F1598F">
        <w:rPr>
          <w:rFonts w:asciiTheme="majorBidi" w:hAnsiTheme="majorBidi"/>
          <w:sz w:val="30"/>
          <w:szCs w:val="30"/>
        </w:rPr>
        <w:t>2563</w:t>
      </w:r>
      <w:r w:rsidR="004066AA" w:rsidRPr="00F1598F">
        <w:rPr>
          <w:rFonts w:asciiTheme="majorBidi" w:hAnsiTheme="majorBidi" w:hint="cs"/>
          <w:sz w:val="30"/>
          <w:szCs w:val="30"/>
          <w:cs/>
        </w:rPr>
        <w:t>ด้วย</w:t>
      </w:r>
      <w:r w:rsidR="001964CB" w:rsidRPr="00F1598F">
        <w:rPr>
          <w:rFonts w:asciiTheme="majorBidi" w:hAnsiTheme="majorBidi" w:hint="cs"/>
          <w:sz w:val="30"/>
          <w:szCs w:val="30"/>
          <w:cs/>
        </w:rPr>
        <w:t xml:space="preserve">มูลค่ายุติธรรม ณ วันที่ </w:t>
      </w:r>
      <w:r w:rsidR="001964CB" w:rsidRPr="00F1598F">
        <w:rPr>
          <w:rFonts w:asciiTheme="majorBidi" w:hAnsiTheme="majorBidi"/>
          <w:sz w:val="30"/>
          <w:szCs w:val="30"/>
        </w:rPr>
        <w:t xml:space="preserve">1 </w:t>
      </w:r>
      <w:r w:rsidR="001964CB" w:rsidRPr="00F1598F">
        <w:rPr>
          <w:rFonts w:asciiTheme="majorBidi" w:hAnsiTheme="majorBidi" w:hint="cs"/>
          <w:sz w:val="30"/>
          <w:szCs w:val="30"/>
          <w:cs/>
        </w:rPr>
        <w:t xml:space="preserve">มกราคม </w:t>
      </w:r>
      <w:r w:rsidR="001964CB" w:rsidRPr="00F1598F">
        <w:rPr>
          <w:rFonts w:asciiTheme="majorBidi" w:hAnsiTheme="majorBidi"/>
          <w:sz w:val="30"/>
          <w:szCs w:val="30"/>
        </w:rPr>
        <w:t xml:space="preserve">2563 </w:t>
      </w:r>
      <w:r w:rsidR="001964CB" w:rsidRPr="00F1598F">
        <w:rPr>
          <w:rFonts w:asciiTheme="majorBidi" w:hAnsiTheme="majorBidi" w:hint="cs"/>
          <w:sz w:val="30"/>
          <w:szCs w:val="30"/>
          <w:cs/>
        </w:rPr>
        <w:t xml:space="preserve">และการเลือกไม่นำสถานการณ์ </w:t>
      </w:r>
      <w:r w:rsidR="001964CB" w:rsidRPr="00F1598F">
        <w:rPr>
          <w:rFonts w:asciiTheme="majorBidi" w:hAnsiTheme="majorBidi"/>
          <w:sz w:val="30"/>
          <w:szCs w:val="30"/>
        </w:rPr>
        <w:t xml:space="preserve">COVID-19 </w:t>
      </w:r>
      <w:r w:rsidR="001964CB" w:rsidRPr="00F1598F">
        <w:rPr>
          <w:rFonts w:asciiTheme="majorBidi" w:hAnsiTheme="majorBidi" w:hint="cs"/>
          <w:sz w:val="30"/>
          <w:szCs w:val="30"/>
          <w:cs/>
        </w:rPr>
        <w:t>ที่อาจจะกระทบต่อการวัดมูลค่ายุติธรรม</w:t>
      </w:r>
      <w:r w:rsidR="00513301" w:rsidRPr="00F1598F">
        <w:rPr>
          <w:rFonts w:asciiTheme="majorBidi" w:hAnsiTheme="majorBidi" w:hint="cs"/>
          <w:sz w:val="30"/>
          <w:szCs w:val="30"/>
          <w:cs/>
        </w:rPr>
        <w:t>ของที่ดินในการพิจารณา</w:t>
      </w:r>
      <w:r w:rsidR="00B46C6E" w:rsidRPr="00F1598F">
        <w:rPr>
          <w:rFonts w:asciiTheme="majorBidi" w:hAnsiTheme="majorBidi" w:hint="cs"/>
          <w:sz w:val="30"/>
          <w:szCs w:val="30"/>
          <w:cs/>
        </w:rPr>
        <w:t>การคำนวณราคา</w:t>
      </w:r>
    </w:p>
    <w:p w14:paraId="111DABFC" w14:textId="77777777" w:rsidR="009109B8" w:rsidRPr="00F1598F" w:rsidRDefault="009109B8" w:rsidP="00E3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12B27F7" w14:textId="1D5690CA" w:rsidR="008A33CF" w:rsidRPr="00F1598F" w:rsidRDefault="008A33CF" w:rsidP="00E3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F1598F">
        <w:rPr>
          <w:rFonts w:asciiTheme="majorBidi" w:hAnsiTheme="majorBidi" w:hint="cs"/>
          <w:sz w:val="30"/>
          <w:szCs w:val="30"/>
          <w:cs/>
        </w:rPr>
        <w:t>เนื่องด้วยแนวปฏิบัติดังกล่าวสิ้นสุดการมีผลบังคับใช้</w:t>
      </w:r>
      <w:r w:rsidRPr="00F1598F">
        <w:rPr>
          <w:rFonts w:asciiTheme="majorBidi" w:hAnsi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 w:hint="cs"/>
          <w:sz w:val="30"/>
          <w:szCs w:val="30"/>
          <w:cs/>
        </w:rPr>
        <w:t>ณ</w:t>
      </w:r>
      <w:r w:rsidRPr="00F1598F">
        <w:rPr>
          <w:rFonts w:asciiTheme="majorBidi" w:hAnsi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 w:hint="cs"/>
          <w:sz w:val="30"/>
          <w:szCs w:val="30"/>
          <w:cs/>
        </w:rPr>
        <w:t>วันที่</w:t>
      </w:r>
      <w:r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AF1E13" w:rsidRPr="00F1598F">
        <w:rPr>
          <w:rFonts w:asciiTheme="majorBidi" w:hAnsiTheme="majorBidi"/>
          <w:sz w:val="30"/>
          <w:szCs w:val="30"/>
        </w:rPr>
        <w:t>31</w:t>
      </w:r>
      <w:r w:rsidRPr="00F1598F">
        <w:rPr>
          <w:rFonts w:asciiTheme="majorBidi" w:hAnsi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 w:hint="cs"/>
          <w:sz w:val="30"/>
          <w:szCs w:val="30"/>
          <w:cs/>
        </w:rPr>
        <w:t>ธันวาคม</w:t>
      </w:r>
      <w:r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AF1E13" w:rsidRPr="00F1598F">
        <w:rPr>
          <w:rFonts w:asciiTheme="majorBidi" w:hAnsiTheme="majorBidi"/>
          <w:sz w:val="30"/>
          <w:szCs w:val="30"/>
        </w:rPr>
        <w:t>2563</w:t>
      </w:r>
      <w:r w:rsidRPr="00F1598F">
        <w:rPr>
          <w:rFonts w:asciiTheme="majorBidi" w:hAnsi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 w:hint="cs"/>
          <w:sz w:val="30"/>
          <w:szCs w:val="30"/>
          <w:cs/>
        </w:rPr>
        <w:t>กลุ่มบริษัทจึงปรับปรุง</w:t>
      </w:r>
      <w:r w:rsidR="00992EA5" w:rsidRPr="00F1598F">
        <w:rPr>
          <w:rFonts w:asciiTheme="majorBidi" w:hAnsiTheme="majorBidi" w:hint="cs"/>
          <w:sz w:val="30"/>
          <w:szCs w:val="30"/>
          <w:cs/>
        </w:rPr>
        <w:t>รายการ</w:t>
      </w:r>
      <w:r w:rsidR="00241DDE" w:rsidRPr="00F1598F">
        <w:rPr>
          <w:rFonts w:asciiTheme="majorBidi" w:hAnsiTheme="majorBidi" w:hint="cs"/>
          <w:sz w:val="30"/>
          <w:szCs w:val="30"/>
          <w:cs/>
        </w:rPr>
        <w:t>ที่เกี่ยวข้อง</w:t>
      </w:r>
      <w:r w:rsidRPr="00F1598F">
        <w:rPr>
          <w:rFonts w:asciiTheme="majorBidi" w:hAnsiTheme="majorBidi" w:hint="cs"/>
          <w:sz w:val="30"/>
          <w:szCs w:val="30"/>
          <w:cs/>
        </w:rPr>
        <w:t>ในปี</w:t>
      </w:r>
      <w:r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AF1E13" w:rsidRPr="00F1598F">
        <w:rPr>
          <w:rFonts w:asciiTheme="majorBidi" w:hAnsiTheme="majorBidi"/>
          <w:sz w:val="30"/>
          <w:szCs w:val="30"/>
        </w:rPr>
        <w:t>2564</w:t>
      </w:r>
      <w:r w:rsidR="00DB4EE5" w:rsidRPr="00F1598F">
        <w:rPr>
          <w:rFonts w:asciiTheme="majorBidi" w:hAnsiTheme="majorBidi" w:hint="cs"/>
          <w:sz w:val="30"/>
          <w:szCs w:val="30"/>
          <w:cs/>
        </w:rPr>
        <w:t xml:space="preserve"> </w:t>
      </w:r>
      <w:r w:rsidR="00542235" w:rsidRPr="00F1598F">
        <w:rPr>
          <w:rFonts w:asciiTheme="majorBidi" w:hAnsiTheme="majorBidi" w:hint="cs"/>
          <w:sz w:val="30"/>
          <w:szCs w:val="30"/>
          <w:cs/>
        </w:rPr>
        <w:t>ทั้งนี้การปรับรายการดังกล่าว ไม่มีผลกระทบอย่างมีสาระสำคัญต่องบการเงิน</w:t>
      </w:r>
    </w:p>
    <w:p w14:paraId="676199D9" w14:textId="77777777" w:rsidR="004944B2" w:rsidRPr="00F1598F" w:rsidRDefault="00494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0B7BA0C7" w14:textId="5A55CFBA" w:rsidR="006D7416" w:rsidRPr="00F1598F" w:rsidRDefault="00562CEB" w:rsidP="00AC72D3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290F0044" w14:textId="77777777" w:rsidR="003121E1" w:rsidRPr="00F1598F" w:rsidRDefault="003121E1" w:rsidP="00312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256C1535" w14:textId="0D37F963" w:rsidR="00562CEB" w:rsidRPr="00F1598F" w:rsidRDefault="00110F6D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10"/>
          <w:sz w:val="30"/>
          <w:szCs w:val="30"/>
          <w:lang w:eastAsia="x-none"/>
        </w:rPr>
      </w:pPr>
      <w:r w:rsidRPr="00F1598F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>ความสัมพันธ์ที่มีกับบริษัทย่อย บริษัทร่วมและการร่วมค้า ผู้บริหารสำคัญและบุคคลหรือกิจการที่เกี่ยวข้องกัน รวมถึงนโยบายการกำหนดราคาไม่ได้มีการเปลี่ยนแปลงอย่างเป็นสาระสำคัญใน</w:t>
      </w:r>
      <w:r w:rsidR="00002BCA" w:rsidRPr="00F1598F">
        <w:rPr>
          <w:rFonts w:ascii="Angsana New" w:eastAsia="Calibri" w:hAnsi="Angsana New" w:hint="cs"/>
          <w:spacing w:val="-10"/>
          <w:sz w:val="30"/>
          <w:szCs w:val="30"/>
          <w:cs/>
          <w:lang w:eastAsia="x-none"/>
        </w:rPr>
        <w:t>ระหว่างงวด</w:t>
      </w:r>
      <w:r w:rsidR="00407600" w:rsidRPr="00F1598F">
        <w:rPr>
          <w:rFonts w:ascii="Angsana New" w:eastAsia="Calibri" w:hAnsi="Angsana New" w:hint="cs"/>
          <w:spacing w:val="-10"/>
          <w:sz w:val="30"/>
          <w:szCs w:val="30"/>
          <w:cs/>
          <w:lang w:eastAsia="x-none"/>
        </w:rPr>
        <w:t>สาม</w:t>
      </w:r>
      <w:r w:rsidR="00002BCA" w:rsidRPr="00F1598F">
        <w:rPr>
          <w:rFonts w:ascii="Angsana New" w:eastAsia="Calibri" w:hAnsi="Angsana New" w:hint="cs"/>
          <w:spacing w:val="-10"/>
          <w:sz w:val="30"/>
          <w:szCs w:val="30"/>
          <w:cs/>
          <w:lang w:eastAsia="x-none"/>
        </w:rPr>
        <w:t xml:space="preserve">เดือนสิ้นสุดวันที่ </w:t>
      </w:r>
      <w:r w:rsidR="008E25BB" w:rsidRPr="00F1598F">
        <w:rPr>
          <w:rFonts w:asciiTheme="majorBidi" w:hAnsiTheme="majorBidi" w:cstheme="majorBidi"/>
          <w:spacing w:val="-10"/>
          <w:sz w:val="30"/>
          <w:szCs w:val="30"/>
        </w:rPr>
        <w:t>31</w:t>
      </w:r>
      <w:r w:rsidR="008E25BB" w:rsidRPr="00F1598F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="008E25BB" w:rsidRPr="00F1598F">
        <w:rPr>
          <w:rFonts w:asciiTheme="majorBidi" w:hAnsiTheme="majorBidi" w:hint="cs"/>
          <w:spacing w:val="-10"/>
          <w:sz w:val="30"/>
          <w:szCs w:val="30"/>
          <w:cs/>
        </w:rPr>
        <w:t>มีนาคม</w:t>
      </w:r>
      <w:r w:rsidR="008E25BB" w:rsidRPr="00F1598F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="008E25BB" w:rsidRPr="00F1598F">
        <w:rPr>
          <w:rFonts w:asciiTheme="majorBidi" w:hAnsiTheme="majorBidi" w:cstheme="majorBidi"/>
          <w:spacing w:val="-10"/>
          <w:sz w:val="30"/>
          <w:szCs w:val="30"/>
        </w:rPr>
        <w:t>2564</w:t>
      </w:r>
    </w:p>
    <w:p w14:paraId="2CF76B74" w14:textId="77777777" w:rsidR="006D7416" w:rsidRPr="00F1598F" w:rsidRDefault="006D7416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6"/>
          <w:sz w:val="22"/>
          <w:szCs w:val="22"/>
          <w:lang w:eastAsia="x-none"/>
        </w:rPr>
      </w:pPr>
    </w:p>
    <w:p w14:paraId="5D99C35C" w14:textId="42579D6E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6"/>
          <w:sz w:val="30"/>
          <w:szCs w:val="30"/>
          <w:lang w:eastAsia="x-none"/>
        </w:rPr>
      </w:pPr>
      <w:r w:rsidRPr="00F1598F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="008E25BB" w:rsidRPr="00F1598F">
        <w:rPr>
          <w:rFonts w:asciiTheme="majorBidi" w:hAnsiTheme="majorBidi" w:cstheme="majorBidi"/>
          <w:sz w:val="30"/>
          <w:szCs w:val="30"/>
        </w:rPr>
        <w:t>31</w:t>
      </w:r>
      <w:r w:rsidR="008E25BB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8E25BB" w:rsidRPr="00F1598F">
        <w:rPr>
          <w:rFonts w:asciiTheme="majorBidi" w:hAnsiTheme="majorBidi" w:hint="cs"/>
          <w:sz w:val="30"/>
          <w:szCs w:val="30"/>
          <w:cs/>
        </w:rPr>
        <w:t>มีนาคม</w:t>
      </w:r>
      <w:r w:rsidR="008E25BB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8E25BB" w:rsidRPr="00F1598F">
        <w:rPr>
          <w:rFonts w:asciiTheme="majorBidi" w:hAnsiTheme="majorBidi" w:cstheme="majorBidi"/>
          <w:sz w:val="30"/>
          <w:szCs w:val="30"/>
        </w:rPr>
        <w:t>2564</w:t>
      </w:r>
      <w:r w:rsidRPr="00F1598F">
        <w:rPr>
          <w:rFonts w:ascii="Angsana New" w:eastAsia="Calibri" w:hAnsi="Angsana New"/>
          <w:spacing w:val="-6"/>
          <w:sz w:val="30"/>
          <w:szCs w:val="30"/>
          <w:lang w:eastAsia="x-none"/>
        </w:rPr>
        <w:t xml:space="preserve"> </w:t>
      </w:r>
      <w:r w:rsidRPr="00F1598F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 xml:space="preserve">และ </w:t>
      </w:r>
      <w:r w:rsidR="000D0FB7" w:rsidRPr="00F1598F">
        <w:rPr>
          <w:rFonts w:ascii="Angsana New" w:eastAsia="Calibri" w:hAnsi="Angsana New"/>
          <w:spacing w:val="-6"/>
          <w:sz w:val="30"/>
          <w:szCs w:val="30"/>
          <w:lang w:eastAsia="x-none"/>
        </w:rPr>
        <w:t>256</w:t>
      </w:r>
      <w:r w:rsidR="008E25BB" w:rsidRPr="00F1598F">
        <w:rPr>
          <w:rFonts w:ascii="Angsana New" w:eastAsia="Calibri" w:hAnsi="Angsana New"/>
          <w:spacing w:val="-6"/>
          <w:sz w:val="30"/>
          <w:szCs w:val="30"/>
          <w:lang w:eastAsia="x-none"/>
        </w:rPr>
        <w:t>3</w:t>
      </w:r>
      <w:r w:rsidRPr="00F1598F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 xml:space="preserve"> สรุปได้ดังนี้</w:t>
      </w:r>
    </w:p>
    <w:p w14:paraId="3058190A" w14:textId="77777777" w:rsidR="00856851" w:rsidRPr="00F1598F" w:rsidRDefault="00856851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8"/>
        <w:gridCol w:w="1259"/>
        <w:gridCol w:w="270"/>
        <w:gridCol w:w="1260"/>
        <w:gridCol w:w="273"/>
        <w:gridCol w:w="1260"/>
        <w:gridCol w:w="270"/>
        <w:gridCol w:w="1247"/>
        <w:gridCol w:w="13"/>
      </w:tblGrid>
      <w:tr w:rsidR="00562CEB" w:rsidRPr="00F1598F" w14:paraId="3B4B249A" w14:textId="77777777" w:rsidTr="006A59DF">
        <w:tc>
          <w:tcPr>
            <w:tcW w:w="3330" w:type="dxa"/>
            <w:shd w:val="clear" w:color="auto" w:fill="auto"/>
          </w:tcPr>
          <w:p w14:paraId="67F1EAA6" w14:textId="77777777" w:rsidR="00562CEB" w:rsidRPr="00F1598F" w:rsidRDefault="00562CEB" w:rsidP="0018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</w:p>
        </w:tc>
        <w:tc>
          <w:tcPr>
            <w:tcW w:w="2787" w:type="dxa"/>
            <w:gridSpan w:val="3"/>
            <w:shd w:val="clear" w:color="auto" w:fill="auto"/>
          </w:tcPr>
          <w:p w14:paraId="46C3C3A3" w14:textId="77777777" w:rsidR="00562CEB" w:rsidRPr="00F1598F" w:rsidRDefault="00562CEB" w:rsidP="00A9166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shd w:val="clear" w:color="auto" w:fill="auto"/>
          </w:tcPr>
          <w:p w14:paraId="5F351C2E" w14:textId="77777777" w:rsidR="00562CEB" w:rsidRPr="00F1598F" w:rsidRDefault="00562CEB" w:rsidP="00A9166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8" w:type="dxa"/>
            <w:gridSpan w:val="4"/>
            <w:shd w:val="clear" w:color="auto" w:fill="auto"/>
          </w:tcPr>
          <w:p w14:paraId="1386F3FE" w14:textId="77777777" w:rsidR="00562CEB" w:rsidRPr="00F1598F" w:rsidRDefault="00562CEB" w:rsidP="00A9166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2CEB" w:rsidRPr="00F1598F" w14:paraId="2627F83A" w14:textId="77777777" w:rsidTr="006A59DF">
        <w:tc>
          <w:tcPr>
            <w:tcW w:w="3330" w:type="dxa"/>
            <w:shd w:val="clear" w:color="auto" w:fill="auto"/>
          </w:tcPr>
          <w:p w14:paraId="4CC7ECCE" w14:textId="6E9C61B2" w:rsidR="00562CEB" w:rsidRPr="00F1598F" w:rsidRDefault="002D781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8E25BB"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E25BB" w:rsidRPr="00F1598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  <w:shd w:val="clear" w:color="auto" w:fill="auto"/>
          </w:tcPr>
          <w:p w14:paraId="2CD471E7" w14:textId="1DC0200B" w:rsidR="00562CEB" w:rsidRPr="00F1598F" w:rsidRDefault="000D0FB7" w:rsidP="00A9166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25BB"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D22874D" w14:textId="77777777" w:rsidR="00562CEB" w:rsidRPr="00F1598F" w:rsidRDefault="00562CEB" w:rsidP="00A9166C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0AD93C0" w14:textId="247313A7" w:rsidR="00562CEB" w:rsidRPr="00F1598F" w:rsidRDefault="000D0FB7" w:rsidP="00A9166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25BB"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E0A1379" w14:textId="77777777" w:rsidR="00562CEB" w:rsidRPr="00F1598F" w:rsidRDefault="00562CEB" w:rsidP="00A9166C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39A0A48" w14:textId="53CF0293" w:rsidR="00562CEB" w:rsidRPr="00F1598F" w:rsidRDefault="000D0FB7" w:rsidP="00A9166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25BB"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78959C7" w14:textId="77777777" w:rsidR="00562CEB" w:rsidRPr="00F1598F" w:rsidRDefault="00562CEB" w:rsidP="00A9166C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B45F72A" w14:textId="46AE4E3A" w:rsidR="00562CEB" w:rsidRPr="00F1598F" w:rsidRDefault="000D0FB7" w:rsidP="00A9166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25BB"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562CEB" w:rsidRPr="00F1598F" w14:paraId="42A00561" w14:textId="77777777" w:rsidTr="006A59DF">
        <w:trPr>
          <w:gridAfter w:val="1"/>
          <w:wAfter w:w="10" w:type="dxa"/>
          <w:trHeight w:val="344"/>
        </w:trPr>
        <w:tc>
          <w:tcPr>
            <w:tcW w:w="3330" w:type="dxa"/>
            <w:shd w:val="clear" w:color="auto" w:fill="auto"/>
          </w:tcPr>
          <w:p w14:paraId="666A871C" w14:textId="77777777" w:rsidR="00562CEB" w:rsidRPr="00F1598F" w:rsidRDefault="00562CEB" w:rsidP="00A9166C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840" w:type="dxa"/>
            <w:gridSpan w:val="7"/>
            <w:shd w:val="clear" w:color="auto" w:fill="auto"/>
          </w:tcPr>
          <w:p w14:paraId="1FCE264C" w14:textId="77777777" w:rsidR="00562CEB" w:rsidRPr="00F1598F" w:rsidRDefault="00A95283" w:rsidP="00A9166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7E1AC5"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="00562CEB"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62CEB" w:rsidRPr="00F1598F" w14:paraId="20F7300F" w14:textId="77777777" w:rsidTr="006A59DF">
        <w:tc>
          <w:tcPr>
            <w:tcW w:w="3330" w:type="dxa"/>
            <w:shd w:val="clear" w:color="auto" w:fill="auto"/>
          </w:tcPr>
          <w:p w14:paraId="0FFB36EE" w14:textId="77777777" w:rsidR="00562CEB" w:rsidRPr="00F1598F" w:rsidRDefault="00562CEB" w:rsidP="00186758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3376F006" w14:textId="77777777" w:rsidR="00562CEB" w:rsidRPr="00F1598F" w:rsidRDefault="00562CEB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E2EC6B" w14:textId="77777777" w:rsidR="00562CEB" w:rsidRPr="00F1598F" w:rsidRDefault="00562CEB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094C7B2" w14:textId="77777777" w:rsidR="00562CEB" w:rsidRPr="00F1598F" w:rsidRDefault="00562CEB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6BDD733" w14:textId="77777777" w:rsidR="00562CEB" w:rsidRPr="00F1598F" w:rsidRDefault="00562CEB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BF589B4" w14:textId="77777777" w:rsidR="00562CEB" w:rsidRPr="00F1598F" w:rsidRDefault="00562CEB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5B0B7D9" w14:textId="77777777" w:rsidR="00562CEB" w:rsidRPr="00F1598F" w:rsidRDefault="00562CEB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789EA88" w14:textId="77777777" w:rsidR="00562CEB" w:rsidRPr="00F1598F" w:rsidRDefault="00562CEB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A0B78" w:rsidRPr="00F1598F" w14:paraId="5D5B66D2" w14:textId="77777777" w:rsidTr="006A59DF">
        <w:tc>
          <w:tcPr>
            <w:tcW w:w="3330" w:type="dxa"/>
            <w:shd w:val="clear" w:color="auto" w:fill="auto"/>
          </w:tcPr>
          <w:p w14:paraId="044BE58C" w14:textId="77777777" w:rsidR="00CA0B78" w:rsidRPr="00F1598F" w:rsidRDefault="00CA0B78" w:rsidP="00186758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6EB1CC60" w14:textId="095EFDC3" w:rsidR="00CA0B78" w:rsidRPr="00F1598F" w:rsidRDefault="00CA0B78" w:rsidP="00F459EA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FA78A2" w14:textId="77777777" w:rsidR="00CA0B78" w:rsidRPr="00F1598F" w:rsidRDefault="00CA0B78" w:rsidP="00CA0B78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F2BF22" w14:textId="77777777" w:rsidR="00CA0B78" w:rsidRPr="00F1598F" w:rsidRDefault="00CA0B78" w:rsidP="00F459EA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9B64DA" w14:textId="77777777" w:rsidR="00CA0B78" w:rsidRPr="00F1598F" w:rsidRDefault="00CA0B78" w:rsidP="00CA0B7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778CF72" w14:textId="1C2ACA31" w:rsidR="00CA0B78" w:rsidRPr="00F1598F" w:rsidRDefault="00CA0B78" w:rsidP="00CA0B7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88 </w:t>
            </w:r>
          </w:p>
        </w:tc>
        <w:tc>
          <w:tcPr>
            <w:tcW w:w="270" w:type="dxa"/>
            <w:shd w:val="clear" w:color="auto" w:fill="auto"/>
          </w:tcPr>
          <w:p w14:paraId="10BB1080" w14:textId="77777777" w:rsidR="00CA0B78" w:rsidRPr="00F1598F" w:rsidRDefault="00CA0B78" w:rsidP="00CA0B7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374A7EF" w14:textId="7DB832D1" w:rsidR="00CA0B78" w:rsidRPr="00F1598F" w:rsidRDefault="00CA0B78" w:rsidP="00CA0B7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325</w:t>
            </w:r>
          </w:p>
        </w:tc>
      </w:tr>
      <w:tr w:rsidR="00CA0B78" w:rsidRPr="00F1598F" w14:paraId="22664FED" w14:textId="77777777" w:rsidTr="006A59DF">
        <w:tc>
          <w:tcPr>
            <w:tcW w:w="3330" w:type="dxa"/>
            <w:shd w:val="clear" w:color="auto" w:fill="auto"/>
          </w:tcPr>
          <w:p w14:paraId="16846ED1" w14:textId="77777777" w:rsidR="00CA0B78" w:rsidRPr="00F1598F" w:rsidRDefault="00CA0B78" w:rsidP="00186758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260" w:type="dxa"/>
            <w:shd w:val="clear" w:color="auto" w:fill="auto"/>
          </w:tcPr>
          <w:p w14:paraId="719C0A4F" w14:textId="70776494" w:rsidR="00CA0B78" w:rsidRPr="00F1598F" w:rsidRDefault="00CA0B78" w:rsidP="00F459EA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44765C" w14:textId="77777777" w:rsidR="00CA0B78" w:rsidRPr="00F1598F" w:rsidRDefault="00CA0B78" w:rsidP="00CA0B78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F7D4C0F" w14:textId="77777777" w:rsidR="00CA0B78" w:rsidRPr="00F1598F" w:rsidRDefault="00CA0B78" w:rsidP="007230D3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DBD4D6" w14:textId="77777777" w:rsidR="00CA0B78" w:rsidRPr="00F1598F" w:rsidRDefault="00CA0B78" w:rsidP="00CA0B7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080D31D" w14:textId="309B83C2" w:rsidR="00CA0B78" w:rsidRPr="00F1598F" w:rsidRDefault="00CA0B78" w:rsidP="00CA0B7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426 </w:t>
            </w:r>
          </w:p>
        </w:tc>
        <w:tc>
          <w:tcPr>
            <w:tcW w:w="270" w:type="dxa"/>
            <w:shd w:val="clear" w:color="auto" w:fill="auto"/>
          </w:tcPr>
          <w:p w14:paraId="692FA9F1" w14:textId="77777777" w:rsidR="00CA0B78" w:rsidRPr="00F1598F" w:rsidRDefault="00CA0B78" w:rsidP="00CA0B7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4977B69" w14:textId="2A1D41F2" w:rsidR="00CA0B78" w:rsidRPr="00F1598F" w:rsidRDefault="00CA0B78" w:rsidP="00CA0B7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426</w:t>
            </w:r>
          </w:p>
        </w:tc>
      </w:tr>
      <w:tr w:rsidR="00CA0B78" w:rsidRPr="00F1598F" w14:paraId="7CD5F85E" w14:textId="77777777" w:rsidTr="006A59DF">
        <w:tc>
          <w:tcPr>
            <w:tcW w:w="3330" w:type="dxa"/>
            <w:shd w:val="clear" w:color="auto" w:fill="auto"/>
          </w:tcPr>
          <w:p w14:paraId="4A14F656" w14:textId="77777777" w:rsidR="00CA0B78" w:rsidRPr="00F1598F" w:rsidRDefault="00CA0B78" w:rsidP="00186758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</w:tcPr>
          <w:p w14:paraId="213B26C6" w14:textId="3E55978C" w:rsidR="00CA0B78" w:rsidRPr="00F1598F" w:rsidRDefault="00CA0B78" w:rsidP="00F459EA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4B321F" w14:textId="77777777" w:rsidR="00CA0B78" w:rsidRPr="00F1598F" w:rsidRDefault="00CA0B78" w:rsidP="00CA0B78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0CED84E" w14:textId="77777777" w:rsidR="00CA0B78" w:rsidRPr="00F1598F" w:rsidRDefault="00CA0B78" w:rsidP="007230D3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4D0AB7" w14:textId="77777777" w:rsidR="00CA0B78" w:rsidRPr="00F1598F" w:rsidRDefault="00CA0B78" w:rsidP="00CA0B78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8A0FB46" w14:textId="591A67AA" w:rsidR="00CA0B78" w:rsidRPr="00F1598F" w:rsidRDefault="00CA0B78" w:rsidP="00CA0B7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432 </w:t>
            </w:r>
          </w:p>
        </w:tc>
        <w:tc>
          <w:tcPr>
            <w:tcW w:w="270" w:type="dxa"/>
            <w:shd w:val="clear" w:color="auto" w:fill="auto"/>
          </w:tcPr>
          <w:p w14:paraId="52D4A2BE" w14:textId="77777777" w:rsidR="00CA0B78" w:rsidRPr="00F1598F" w:rsidRDefault="00CA0B78" w:rsidP="00CA0B7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27425AB" w14:textId="061649C6" w:rsidR="00CA0B78" w:rsidRPr="00F1598F" w:rsidRDefault="00CA0B78" w:rsidP="00CA0B7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432</w:t>
            </w:r>
          </w:p>
        </w:tc>
      </w:tr>
      <w:tr w:rsidR="00CA0B78" w:rsidRPr="00F1598F" w14:paraId="1AE5C4D1" w14:textId="77777777" w:rsidTr="006A59DF">
        <w:tc>
          <w:tcPr>
            <w:tcW w:w="3330" w:type="dxa"/>
            <w:shd w:val="clear" w:color="auto" w:fill="auto"/>
          </w:tcPr>
          <w:p w14:paraId="37A639E4" w14:textId="77777777" w:rsidR="00CA0B78" w:rsidRPr="00F1598F" w:rsidRDefault="00CA0B78" w:rsidP="00186758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7F07B086" w14:textId="4725115D" w:rsidR="00CA0B78" w:rsidRPr="00F1598F" w:rsidRDefault="00CA0B78" w:rsidP="00F459EA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0BF692" w14:textId="77777777" w:rsidR="00CA0B78" w:rsidRPr="00F1598F" w:rsidRDefault="00CA0B78" w:rsidP="00CA0B78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6FF1C7A" w14:textId="77777777" w:rsidR="00CA0B78" w:rsidRPr="00F1598F" w:rsidRDefault="00CA0B78" w:rsidP="007230D3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F43B34" w14:textId="77777777" w:rsidR="00CA0B78" w:rsidRPr="00F1598F" w:rsidRDefault="00CA0B78" w:rsidP="00CA0B78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B900D49" w14:textId="6507DBD1" w:rsidR="00CA0B78" w:rsidRPr="00F1598F" w:rsidRDefault="00CA0B78" w:rsidP="00CA0B7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2,245 </w:t>
            </w:r>
          </w:p>
        </w:tc>
        <w:tc>
          <w:tcPr>
            <w:tcW w:w="270" w:type="dxa"/>
            <w:shd w:val="clear" w:color="auto" w:fill="auto"/>
          </w:tcPr>
          <w:p w14:paraId="405A89BA" w14:textId="77777777" w:rsidR="00CA0B78" w:rsidRPr="00F1598F" w:rsidRDefault="00CA0B78" w:rsidP="00CA0B7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C628719" w14:textId="579EC39D" w:rsidR="00CA0B78" w:rsidRPr="00F1598F" w:rsidRDefault="00CA0B78" w:rsidP="00CA0B7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4,593</w:t>
            </w:r>
          </w:p>
        </w:tc>
      </w:tr>
      <w:tr w:rsidR="00CA0B78" w:rsidRPr="00F1598F" w14:paraId="5355DD5F" w14:textId="77777777" w:rsidTr="006A59DF">
        <w:tc>
          <w:tcPr>
            <w:tcW w:w="3330" w:type="dxa"/>
            <w:shd w:val="clear" w:color="auto" w:fill="auto"/>
          </w:tcPr>
          <w:p w14:paraId="7BBC4DC7" w14:textId="77777777" w:rsidR="00CA0B78" w:rsidRPr="00F1598F" w:rsidRDefault="00CA0B78" w:rsidP="00186758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</w:tcPr>
          <w:p w14:paraId="0200D2EB" w14:textId="54CABBE7" w:rsidR="00CA0B78" w:rsidRPr="00F1598F" w:rsidRDefault="00CA0B78" w:rsidP="00F459EA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A82C27" w14:textId="77777777" w:rsidR="00CA0B78" w:rsidRPr="00F1598F" w:rsidRDefault="00CA0B78" w:rsidP="00CA0B78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2B2C981" w14:textId="77777777" w:rsidR="00CA0B78" w:rsidRPr="00F1598F" w:rsidRDefault="00CA0B78" w:rsidP="007230D3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E95C03" w14:textId="77777777" w:rsidR="00CA0B78" w:rsidRPr="00F1598F" w:rsidRDefault="00CA0B78" w:rsidP="00CA0B78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67BCC8F" w14:textId="7988D2D0" w:rsidR="00CA0B78" w:rsidRPr="00F1598F" w:rsidRDefault="00CA0B78" w:rsidP="00CA0B7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211 </w:t>
            </w:r>
          </w:p>
        </w:tc>
        <w:tc>
          <w:tcPr>
            <w:tcW w:w="270" w:type="dxa"/>
            <w:shd w:val="clear" w:color="auto" w:fill="auto"/>
          </w:tcPr>
          <w:p w14:paraId="16637241" w14:textId="77777777" w:rsidR="00CA0B78" w:rsidRPr="00F1598F" w:rsidRDefault="00CA0B78" w:rsidP="00CA0B7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022D519" w14:textId="751013D1" w:rsidR="00CA0B78" w:rsidRPr="00F1598F" w:rsidRDefault="00CA0B78" w:rsidP="00CA0B7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633</w:t>
            </w:r>
          </w:p>
        </w:tc>
      </w:tr>
      <w:tr w:rsidR="00CA0B78" w:rsidRPr="00F1598F" w14:paraId="16902D38" w14:textId="77777777" w:rsidTr="006A59DF">
        <w:tc>
          <w:tcPr>
            <w:tcW w:w="3330" w:type="dxa"/>
            <w:shd w:val="clear" w:color="auto" w:fill="auto"/>
          </w:tcPr>
          <w:p w14:paraId="201A75AF" w14:textId="77777777" w:rsidR="00CA0B78" w:rsidRPr="00F1598F" w:rsidRDefault="00CA0B78" w:rsidP="00186758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  <w:shd w:val="clear" w:color="auto" w:fill="auto"/>
          </w:tcPr>
          <w:p w14:paraId="32217937" w14:textId="4B7BF014" w:rsidR="00CA0B78" w:rsidRPr="00F1598F" w:rsidRDefault="00CA0B78" w:rsidP="00F459EA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340720" w14:textId="77777777" w:rsidR="00CA0B78" w:rsidRPr="00F1598F" w:rsidRDefault="00CA0B78" w:rsidP="00CA0B78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C022FCA" w14:textId="77777777" w:rsidR="00CA0B78" w:rsidRPr="00F1598F" w:rsidRDefault="00CA0B78" w:rsidP="007230D3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F03811" w14:textId="77777777" w:rsidR="00CA0B78" w:rsidRPr="00F1598F" w:rsidRDefault="00CA0B78" w:rsidP="00CA0B78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CA3BC5D" w14:textId="110C795D" w:rsidR="00CA0B78" w:rsidRPr="00F1598F" w:rsidRDefault="00CA0B78" w:rsidP="00CA0B7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7,125 </w:t>
            </w:r>
          </w:p>
        </w:tc>
        <w:tc>
          <w:tcPr>
            <w:tcW w:w="270" w:type="dxa"/>
            <w:shd w:val="clear" w:color="auto" w:fill="auto"/>
          </w:tcPr>
          <w:p w14:paraId="107E33F9" w14:textId="77777777" w:rsidR="00CA0B78" w:rsidRPr="00F1598F" w:rsidRDefault="00CA0B78" w:rsidP="00CA0B7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49C986B" w14:textId="15EB1C0E" w:rsidR="00CA0B78" w:rsidRPr="00F1598F" w:rsidRDefault="00CA0B78" w:rsidP="00CA0B7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898</w:t>
            </w:r>
          </w:p>
        </w:tc>
      </w:tr>
      <w:tr w:rsidR="008B7809" w:rsidRPr="00F1598F" w14:paraId="0FBBB8F9" w14:textId="77777777" w:rsidTr="006A59DF">
        <w:tc>
          <w:tcPr>
            <w:tcW w:w="3330" w:type="dxa"/>
            <w:shd w:val="clear" w:color="auto" w:fill="auto"/>
          </w:tcPr>
          <w:p w14:paraId="342389D9" w14:textId="77777777" w:rsidR="008B7809" w:rsidRPr="00F1598F" w:rsidRDefault="008B7809" w:rsidP="00A9166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26C0EC4" w14:textId="77777777" w:rsidR="008B7809" w:rsidRPr="00F1598F" w:rsidRDefault="008B7809" w:rsidP="00A9166C">
            <w:pPr>
              <w:pStyle w:val="a3"/>
              <w:tabs>
                <w:tab w:val="left" w:pos="420"/>
                <w:tab w:val="center" w:pos="486"/>
                <w:tab w:val="decimal" w:pos="522"/>
              </w:tabs>
              <w:ind w:righ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7F533E" w14:textId="77777777" w:rsidR="008B7809" w:rsidRPr="00F1598F" w:rsidRDefault="008B7809" w:rsidP="00A9166C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DA9236D" w14:textId="77777777" w:rsidR="008B7809" w:rsidRPr="00F1598F" w:rsidRDefault="008B7809" w:rsidP="00A9166C">
            <w:pPr>
              <w:pStyle w:val="a3"/>
              <w:tabs>
                <w:tab w:val="left" w:pos="420"/>
                <w:tab w:val="center" w:pos="486"/>
                <w:tab w:val="decimal" w:pos="522"/>
              </w:tabs>
              <w:ind w:righ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CC0E563" w14:textId="77777777" w:rsidR="008B7809" w:rsidRPr="00F1598F" w:rsidRDefault="008B7809" w:rsidP="00A9166C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F2CEA2C" w14:textId="77777777" w:rsidR="008B7809" w:rsidRPr="00F1598F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9206058" w14:textId="77777777" w:rsidR="008B7809" w:rsidRPr="00F1598F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A1CD8F4" w14:textId="77777777" w:rsidR="008B7809" w:rsidRPr="00F1598F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B7809" w:rsidRPr="00F1598F" w14:paraId="4C35735B" w14:textId="77777777" w:rsidTr="006A59DF">
        <w:tc>
          <w:tcPr>
            <w:tcW w:w="3330" w:type="dxa"/>
            <w:shd w:val="clear" w:color="auto" w:fill="auto"/>
          </w:tcPr>
          <w:p w14:paraId="2FB3E201" w14:textId="77777777" w:rsidR="008B7809" w:rsidRPr="00F1598F" w:rsidRDefault="008B7809" w:rsidP="00186758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22F20706" w14:textId="77777777" w:rsidR="008B7809" w:rsidRPr="00F1598F" w:rsidRDefault="008B7809" w:rsidP="00A9166C">
            <w:pPr>
              <w:pStyle w:val="a1"/>
              <w:tabs>
                <w:tab w:val="decimal" w:pos="70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A042FAC" w14:textId="77777777" w:rsidR="008B7809" w:rsidRPr="00F1598F" w:rsidRDefault="008B7809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DA59FB1" w14:textId="77777777" w:rsidR="008B7809" w:rsidRPr="00F1598F" w:rsidRDefault="008B7809" w:rsidP="00A9166C">
            <w:pPr>
              <w:pStyle w:val="a1"/>
              <w:tabs>
                <w:tab w:val="decimal" w:pos="70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5EC2AB5" w14:textId="77777777" w:rsidR="008B7809" w:rsidRPr="00F1598F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02F40B0" w14:textId="77777777" w:rsidR="008B7809" w:rsidRPr="00F1598F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FD17F19" w14:textId="77777777" w:rsidR="008B7809" w:rsidRPr="00F1598F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4305AFC8" w14:textId="77777777" w:rsidR="008B7809" w:rsidRPr="00F1598F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E25BB" w:rsidRPr="00F1598F" w14:paraId="4E726DEE" w14:textId="77777777" w:rsidTr="006A59DF">
        <w:tc>
          <w:tcPr>
            <w:tcW w:w="3330" w:type="dxa"/>
            <w:shd w:val="clear" w:color="auto" w:fill="auto"/>
          </w:tcPr>
          <w:p w14:paraId="297C6B17" w14:textId="77777777" w:rsidR="008E25BB" w:rsidRPr="00F1598F" w:rsidRDefault="008E25BB" w:rsidP="00186758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25251637" w14:textId="2B50F270" w:rsidR="008E25BB" w:rsidRPr="00F1598F" w:rsidRDefault="00C747E3" w:rsidP="008E25B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15,250</w:t>
            </w:r>
          </w:p>
        </w:tc>
        <w:tc>
          <w:tcPr>
            <w:tcW w:w="270" w:type="dxa"/>
            <w:shd w:val="clear" w:color="auto" w:fill="auto"/>
          </w:tcPr>
          <w:p w14:paraId="1AD2130D" w14:textId="77777777" w:rsidR="008E25BB" w:rsidRPr="00F1598F" w:rsidRDefault="008E25BB" w:rsidP="008E25BB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8318FC0" w14:textId="7A9870E9" w:rsidR="008E25BB" w:rsidRPr="00F1598F" w:rsidRDefault="008E25BB" w:rsidP="008E25B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16,257</w:t>
            </w:r>
          </w:p>
        </w:tc>
        <w:tc>
          <w:tcPr>
            <w:tcW w:w="270" w:type="dxa"/>
            <w:shd w:val="clear" w:color="auto" w:fill="auto"/>
          </w:tcPr>
          <w:p w14:paraId="70646ACD" w14:textId="77777777" w:rsidR="008E25BB" w:rsidRPr="00F1598F" w:rsidRDefault="008E25BB" w:rsidP="008E25B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7622133" w14:textId="65A033CB" w:rsidR="008E25BB" w:rsidRPr="00F1598F" w:rsidRDefault="007A07AF" w:rsidP="008E25B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15,249</w:t>
            </w:r>
          </w:p>
        </w:tc>
        <w:tc>
          <w:tcPr>
            <w:tcW w:w="270" w:type="dxa"/>
            <w:shd w:val="clear" w:color="auto" w:fill="auto"/>
          </w:tcPr>
          <w:p w14:paraId="6AA07C90" w14:textId="77777777" w:rsidR="008E25BB" w:rsidRPr="00F1598F" w:rsidRDefault="008E25BB" w:rsidP="008E25B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9D794C1" w14:textId="1421AA64" w:rsidR="008E25BB" w:rsidRPr="00F1598F" w:rsidRDefault="008E25BB" w:rsidP="008E25B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16,257</w:t>
            </w:r>
          </w:p>
        </w:tc>
      </w:tr>
      <w:tr w:rsidR="008E25BB" w:rsidRPr="00F1598F" w14:paraId="0B950996" w14:textId="77777777" w:rsidTr="006A59DF">
        <w:tc>
          <w:tcPr>
            <w:tcW w:w="3330" w:type="dxa"/>
            <w:shd w:val="clear" w:color="auto" w:fill="auto"/>
          </w:tcPr>
          <w:p w14:paraId="526C739E" w14:textId="77777777" w:rsidR="008E25BB" w:rsidRPr="00F1598F" w:rsidRDefault="008E25BB" w:rsidP="00186758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</w:tcPr>
          <w:p w14:paraId="259C52F6" w14:textId="2FF78F19" w:rsidR="008E25BB" w:rsidRPr="00F1598F" w:rsidRDefault="00C747E3" w:rsidP="008E25B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792763AE" w14:textId="77777777" w:rsidR="008E25BB" w:rsidRPr="00F1598F" w:rsidRDefault="008E25BB" w:rsidP="008E25BB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72812E1" w14:textId="5E06E6FF" w:rsidR="008E25BB" w:rsidRPr="00F1598F" w:rsidRDefault="008E25BB" w:rsidP="008E25B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57692791" w14:textId="77777777" w:rsidR="008E25BB" w:rsidRPr="00F1598F" w:rsidRDefault="008E25BB" w:rsidP="008E25B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81FB9D1" w14:textId="0057EC38" w:rsidR="008E25BB" w:rsidRPr="00F1598F" w:rsidRDefault="00B926A5" w:rsidP="008E25BB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74288673" w14:textId="77777777" w:rsidR="008E25BB" w:rsidRPr="00F1598F" w:rsidRDefault="008E25BB" w:rsidP="008E25B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1BAEFF9" w14:textId="3AF31169" w:rsidR="008E25BB" w:rsidRPr="00F1598F" w:rsidRDefault="008E25BB" w:rsidP="008E25BB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</w:tr>
      <w:tr w:rsidR="008E25BB" w:rsidRPr="00F1598F" w14:paraId="076AE0E9" w14:textId="77777777" w:rsidTr="006A59DF">
        <w:tc>
          <w:tcPr>
            <w:tcW w:w="3330" w:type="dxa"/>
            <w:shd w:val="clear" w:color="auto" w:fill="auto"/>
          </w:tcPr>
          <w:p w14:paraId="6F9D8912" w14:textId="77777777" w:rsidR="008E25BB" w:rsidRPr="00F1598F" w:rsidRDefault="008E25BB" w:rsidP="00186758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09A05F9E" w14:textId="4128C19D" w:rsidR="008E25BB" w:rsidRPr="00F1598F" w:rsidRDefault="00666EA2" w:rsidP="008E25B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3,499</w:t>
            </w:r>
          </w:p>
        </w:tc>
        <w:tc>
          <w:tcPr>
            <w:tcW w:w="270" w:type="dxa"/>
            <w:shd w:val="clear" w:color="auto" w:fill="auto"/>
          </w:tcPr>
          <w:p w14:paraId="6880EF69" w14:textId="77777777" w:rsidR="008E25BB" w:rsidRPr="00F1598F" w:rsidRDefault="008E25BB" w:rsidP="008E25BB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56D8622" w14:textId="640EDFB6" w:rsidR="008E25BB" w:rsidRPr="00F1598F" w:rsidRDefault="008E25BB" w:rsidP="008E25B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6,849</w:t>
            </w:r>
          </w:p>
        </w:tc>
        <w:tc>
          <w:tcPr>
            <w:tcW w:w="270" w:type="dxa"/>
            <w:shd w:val="clear" w:color="auto" w:fill="auto"/>
          </w:tcPr>
          <w:p w14:paraId="45BF8AE9" w14:textId="77777777" w:rsidR="008E25BB" w:rsidRPr="00F1598F" w:rsidRDefault="008E25BB" w:rsidP="008E25B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040EE33" w14:textId="6054D0BE" w:rsidR="008E25BB" w:rsidRPr="00F1598F" w:rsidRDefault="007230D3" w:rsidP="007230D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/>
              </w:rPr>
              <w:t>2,279</w:t>
            </w:r>
          </w:p>
        </w:tc>
        <w:tc>
          <w:tcPr>
            <w:tcW w:w="270" w:type="dxa"/>
            <w:shd w:val="clear" w:color="auto" w:fill="auto"/>
          </w:tcPr>
          <w:p w14:paraId="35FF0766" w14:textId="77777777" w:rsidR="008E25BB" w:rsidRPr="00F1598F" w:rsidRDefault="008E25BB" w:rsidP="008E25B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3CBAAF9" w14:textId="23D34862" w:rsidR="008E25BB" w:rsidRPr="00F1598F" w:rsidRDefault="008E25BB" w:rsidP="008E25BB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3,560</w:t>
            </w:r>
          </w:p>
        </w:tc>
      </w:tr>
      <w:tr w:rsidR="008E25BB" w:rsidRPr="00F1598F" w14:paraId="4B636D86" w14:textId="77777777" w:rsidTr="006A59DF">
        <w:tc>
          <w:tcPr>
            <w:tcW w:w="3330" w:type="dxa"/>
            <w:shd w:val="clear" w:color="auto" w:fill="auto"/>
          </w:tcPr>
          <w:p w14:paraId="2A4304F1" w14:textId="56739452" w:rsidR="008E25BB" w:rsidRPr="00F1598F" w:rsidRDefault="008E25BB" w:rsidP="00186758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  <w:shd w:val="clear" w:color="auto" w:fill="auto"/>
          </w:tcPr>
          <w:p w14:paraId="6821512A" w14:textId="25483481" w:rsidR="008E25BB" w:rsidRPr="00F1598F" w:rsidRDefault="00A46AA9" w:rsidP="008E25B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9,494</w:t>
            </w:r>
          </w:p>
        </w:tc>
        <w:tc>
          <w:tcPr>
            <w:tcW w:w="270" w:type="dxa"/>
            <w:shd w:val="clear" w:color="auto" w:fill="auto"/>
          </w:tcPr>
          <w:p w14:paraId="61339A43" w14:textId="77777777" w:rsidR="008E25BB" w:rsidRPr="00F1598F" w:rsidRDefault="008E25BB" w:rsidP="008E25BB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3B1ECA9" w14:textId="2A6503D5" w:rsidR="008E25BB" w:rsidRPr="00F1598F" w:rsidRDefault="008E25BB" w:rsidP="008E25B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4,966</w:t>
            </w:r>
          </w:p>
        </w:tc>
        <w:tc>
          <w:tcPr>
            <w:tcW w:w="270" w:type="dxa"/>
            <w:shd w:val="clear" w:color="auto" w:fill="auto"/>
          </w:tcPr>
          <w:p w14:paraId="2BD0CD96" w14:textId="77777777" w:rsidR="008E25BB" w:rsidRPr="00F1598F" w:rsidRDefault="008E25BB" w:rsidP="008E25B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46BC432" w14:textId="4F0DC2A7" w:rsidR="008E25BB" w:rsidRPr="00F1598F" w:rsidRDefault="00F12EEB" w:rsidP="008E25BB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/>
              </w:rPr>
              <w:t>9,494</w:t>
            </w:r>
          </w:p>
        </w:tc>
        <w:tc>
          <w:tcPr>
            <w:tcW w:w="270" w:type="dxa"/>
            <w:shd w:val="clear" w:color="auto" w:fill="auto"/>
          </w:tcPr>
          <w:p w14:paraId="35525754" w14:textId="77777777" w:rsidR="008E25BB" w:rsidRPr="00F1598F" w:rsidRDefault="008E25BB" w:rsidP="008E25B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2ED0EF4" w14:textId="3F0E0F5A" w:rsidR="008E25BB" w:rsidRPr="00F1598F" w:rsidRDefault="008E25BB" w:rsidP="008E25B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4,966</w:t>
            </w:r>
          </w:p>
        </w:tc>
      </w:tr>
      <w:tr w:rsidR="008E25BB" w:rsidRPr="00F1598F" w14:paraId="76DB0EDB" w14:textId="77777777" w:rsidTr="006A59DF">
        <w:tc>
          <w:tcPr>
            <w:tcW w:w="3330" w:type="dxa"/>
            <w:shd w:val="clear" w:color="auto" w:fill="auto"/>
          </w:tcPr>
          <w:p w14:paraId="406D8113" w14:textId="77777777" w:rsidR="008E25BB" w:rsidRPr="00F1598F" w:rsidRDefault="008E25BB" w:rsidP="00186758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260" w:type="dxa"/>
            <w:shd w:val="clear" w:color="auto" w:fill="auto"/>
          </w:tcPr>
          <w:p w14:paraId="43FD961C" w14:textId="18ACB915" w:rsidR="008E25BB" w:rsidRPr="00F1598F" w:rsidRDefault="00C22E86" w:rsidP="008E25B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453</w:t>
            </w:r>
          </w:p>
        </w:tc>
        <w:tc>
          <w:tcPr>
            <w:tcW w:w="270" w:type="dxa"/>
            <w:shd w:val="clear" w:color="auto" w:fill="auto"/>
          </w:tcPr>
          <w:p w14:paraId="727492B3" w14:textId="77777777" w:rsidR="008E25BB" w:rsidRPr="00F1598F" w:rsidRDefault="008E25BB" w:rsidP="008E25BB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D2CD7C2" w14:textId="10CA1892" w:rsidR="008E25BB" w:rsidRPr="00F1598F" w:rsidRDefault="008E25BB" w:rsidP="008E25B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453</w:t>
            </w:r>
          </w:p>
        </w:tc>
        <w:tc>
          <w:tcPr>
            <w:tcW w:w="270" w:type="dxa"/>
            <w:shd w:val="clear" w:color="auto" w:fill="auto"/>
          </w:tcPr>
          <w:p w14:paraId="3C5E1BB2" w14:textId="77777777" w:rsidR="008E25BB" w:rsidRPr="00F1598F" w:rsidRDefault="008E25BB" w:rsidP="008E25B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595D00" w14:textId="780E6587" w:rsidR="008E25BB" w:rsidRPr="00F1598F" w:rsidRDefault="00286B02" w:rsidP="008E25BB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/>
              </w:rPr>
              <w:t>390</w:t>
            </w:r>
          </w:p>
        </w:tc>
        <w:tc>
          <w:tcPr>
            <w:tcW w:w="270" w:type="dxa"/>
            <w:shd w:val="clear" w:color="auto" w:fill="auto"/>
          </w:tcPr>
          <w:p w14:paraId="5C517A9A" w14:textId="77777777" w:rsidR="008E25BB" w:rsidRPr="00F1598F" w:rsidRDefault="008E25BB" w:rsidP="008E25B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CD9493A" w14:textId="19D3B31D" w:rsidR="008E25BB" w:rsidRPr="00F1598F" w:rsidRDefault="008E25BB" w:rsidP="008E25BB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390</w:t>
            </w:r>
          </w:p>
        </w:tc>
      </w:tr>
      <w:tr w:rsidR="008E25BB" w:rsidRPr="00F1598F" w14:paraId="44214122" w14:textId="77777777" w:rsidTr="006A59DF">
        <w:tc>
          <w:tcPr>
            <w:tcW w:w="3330" w:type="dxa"/>
            <w:shd w:val="clear" w:color="auto" w:fill="auto"/>
          </w:tcPr>
          <w:p w14:paraId="45ACF240" w14:textId="2167ED20" w:rsidR="008E25BB" w:rsidRPr="00F1598F" w:rsidRDefault="008E25BB" w:rsidP="00186758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="004944B2"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</w:t>
            </w:r>
            <w:r w:rsidR="00E7359A"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ห</w:t>
            </w:r>
            <w:r w:rsidR="004944B2"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ารและ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4944B2"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60" w:type="dxa"/>
            <w:shd w:val="clear" w:color="auto" w:fill="auto"/>
          </w:tcPr>
          <w:p w14:paraId="16D648BC" w14:textId="5A1D411E" w:rsidR="008E25BB" w:rsidRPr="00F1598F" w:rsidRDefault="00C22E86" w:rsidP="008E25B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  <w:tc>
          <w:tcPr>
            <w:tcW w:w="270" w:type="dxa"/>
            <w:shd w:val="clear" w:color="auto" w:fill="auto"/>
          </w:tcPr>
          <w:p w14:paraId="35B112B7" w14:textId="77777777" w:rsidR="008E25BB" w:rsidRPr="00F1598F" w:rsidRDefault="008E25BB" w:rsidP="008E25BB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527B5B8" w14:textId="39090260" w:rsidR="008E25BB" w:rsidRPr="00F1598F" w:rsidRDefault="008E25BB" w:rsidP="008E25B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1,030</w:t>
            </w:r>
          </w:p>
        </w:tc>
        <w:tc>
          <w:tcPr>
            <w:tcW w:w="270" w:type="dxa"/>
            <w:shd w:val="clear" w:color="auto" w:fill="auto"/>
          </w:tcPr>
          <w:p w14:paraId="3F73395F" w14:textId="77777777" w:rsidR="008E25BB" w:rsidRPr="00F1598F" w:rsidRDefault="008E25BB" w:rsidP="008E25B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26CD012" w14:textId="4712F1E5" w:rsidR="008E25BB" w:rsidRPr="00F1598F" w:rsidRDefault="00286B02" w:rsidP="008E25BB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</w:p>
        </w:tc>
        <w:tc>
          <w:tcPr>
            <w:tcW w:w="270" w:type="dxa"/>
            <w:shd w:val="clear" w:color="auto" w:fill="auto"/>
          </w:tcPr>
          <w:p w14:paraId="63772538" w14:textId="77777777" w:rsidR="008E25BB" w:rsidRPr="00F1598F" w:rsidRDefault="008E25BB" w:rsidP="008E25B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CDBB7A6" w14:textId="4210C856" w:rsidR="008E25BB" w:rsidRPr="00F1598F" w:rsidRDefault="008E25BB" w:rsidP="008E25BB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1,030</w:t>
            </w:r>
          </w:p>
        </w:tc>
      </w:tr>
      <w:tr w:rsidR="008B7809" w:rsidRPr="00F1598F" w14:paraId="104341D0" w14:textId="77777777" w:rsidTr="006A59DF">
        <w:tc>
          <w:tcPr>
            <w:tcW w:w="3330" w:type="dxa"/>
            <w:shd w:val="clear" w:color="auto" w:fill="auto"/>
          </w:tcPr>
          <w:p w14:paraId="4ACC897F" w14:textId="77777777" w:rsidR="008B7809" w:rsidRPr="00F1598F" w:rsidRDefault="008B7809" w:rsidP="00A9166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23C3A64E" w14:textId="77777777" w:rsidR="008B7809" w:rsidRPr="00F1598F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3CFB7A8" w14:textId="77777777" w:rsidR="008B7809" w:rsidRPr="00F1598F" w:rsidRDefault="008B7809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2C58025" w14:textId="77777777" w:rsidR="008B7809" w:rsidRPr="00F1598F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D1FCA9" w14:textId="77777777" w:rsidR="008B7809" w:rsidRPr="00F1598F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BD6A48E" w14:textId="77777777" w:rsidR="008B7809" w:rsidRPr="00F1598F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473A82A" w14:textId="77777777" w:rsidR="008B7809" w:rsidRPr="00F1598F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4071F29" w14:textId="77777777" w:rsidR="008B7809" w:rsidRPr="00F1598F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B7809" w:rsidRPr="00F1598F" w14:paraId="24165A42" w14:textId="77777777" w:rsidTr="006A59DF">
        <w:tc>
          <w:tcPr>
            <w:tcW w:w="3330" w:type="dxa"/>
            <w:shd w:val="clear" w:color="auto" w:fill="auto"/>
          </w:tcPr>
          <w:p w14:paraId="7F407AD6" w14:textId="77777777" w:rsidR="008B7809" w:rsidRPr="00F1598F" w:rsidRDefault="008B7809" w:rsidP="00186758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14:paraId="67B55F5F" w14:textId="77777777" w:rsidR="008B7809" w:rsidRPr="00F1598F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418B4A0" w14:textId="77777777" w:rsidR="008B7809" w:rsidRPr="00F1598F" w:rsidRDefault="008B7809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2D6344B" w14:textId="77777777" w:rsidR="008B7809" w:rsidRPr="00F1598F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EA0F6BD" w14:textId="77777777" w:rsidR="008B7809" w:rsidRPr="00F1598F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026942A" w14:textId="77777777" w:rsidR="008B7809" w:rsidRPr="00F1598F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30EF17D" w14:textId="77777777" w:rsidR="008B7809" w:rsidRPr="00F1598F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F532745" w14:textId="77777777" w:rsidR="008B7809" w:rsidRPr="00F1598F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8B7809" w:rsidRPr="00F1598F" w14:paraId="07AF6280" w14:textId="77777777" w:rsidTr="006A59DF">
        <w:tc>
          <w:tcPr>
            <w:tcW w:w="3330" w:type="dxa"/>
            <w:shd w:val="clear" w:color="auto" w:fill="auto"/>
          </w:tcPr>
          <w:p w14:paraId="089167CD" w14:textId="77777777" w:rsidR="008B7809" w:rsidRPr="00F1598F" w:rsidRDefault="008B7809" w:rsidP="00186758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14:paraId="4D47E46F" w14:textId="77777777" w:rsidR="008B7809" w:rsidRPr="00F1598F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A1362AB" w14:textId="77777777" w:rsidR="008B7809" w:rsidRPr="00F1598F" w:rsidRDefault="008B7809" w:rsidP="00A9166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4BD2CFD" w14:textId="3FB994A9" w:rsidR="008B7809" w:rsidRPr="00F1598F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73AAD8" w14:textId="77777777" w:rsidR="008B7809" w:rsidRPr="00F1598F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86DFE80" w14:textId="77777777" w:rsidR="008B7809" w:rsidRPr="00F1598F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EC97321" w14:textId="77777777" w:rsidR="008B7809" w:rsidRPr="00F1598F" w:rsidRDefault="008B7809" w:rsidP="00A9166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15291C7" w14:textId="3C61A221" w:rsidR="008B7809" w:rsidRPr="00F1598F" w:rsidRDefault="008B7809" w:rsidP="00A9166C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21470C" w:rsidRPr="00F1598F" w14:paraId="441B6203" w14:textId="77777777" w:rsidTr="006A59DF">
        <w:tc>
          <w:tcPr>
            <w:tcW w:w="3330" w:type="dxa"/>
            <w:shd w:val="clear" w:color="auto" w:fill="auto"/>
          </w:tcPr>
          <w:p w14:paraId="6E628EDB" w14:textId="77777777" w:rsidR="0021470C" w:rsidRPr="00F1598F" w:rsidRDefault="0021470C" w:rsidP="0021470C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1260" w:type="dxa"/>
            <w:shd w:val="clear" w:color="auto" w:fill="auto"/>
          </w:tcPr>
          <w:p w14:paraId="560F56E7" w14:textId="597DA382" w:rsidR="0021470C" w:rsidRPr="00F1598F" w:rsidRDefault="0021470C" w:rsidP="0021470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2,026 </w:t>
            </w:r>
          </w:p>
        </w:tc>
        <w:tc>
          <w:tcPr>
            <w:tcW w:w="270" w:type="dxa"/>
            <w:shd w:val="clear" w:color="auto" w:fill="auto"/>
          </w:tcPr>
          <w:p w14:paraId="2585B2C3" w14:textId="77777777" w:rsidR="0021470C" w:rsidRPr="00F1598F" w:rsidRDefault="0021470C" w:rsidP="0021470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527AA53" w14:textId="252089F9" w:rsidR="0021470C" w:rsidRPr="00F1598F" w:rsidRDefault="0021470C" w:rsidP="0021470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4,885</w:t>
            </w:r>
          </w:p>
        </w:tc>
        <w:tc>
          <w:tcPr>
            <w:tcW w:w="270" w:type="dxa"/>
            <w:shd w:val="clear" w:color="auto" w:fill="auto"/>
          </w:tcPr>
          <w:p w14:paraId="2DBDF092" w14:textId="77777777" w:rsidR="0021470C" w:rsidRPr="00F1598F" w:rsidRDefault="0021470C" w:rsidP="0021470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C2D047" w14:textId="0C51EF6D" w:rsidR="0021470C" w:rsidRPr="00F1598F" w:rsidRDefault="0021470C" w:rsidP="0021470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2,026 </w:t>
            </w:r>
          </w:p>
        </w:tc>
        <w:tc>
          <w:tcPr>
            <w:tcW w:w="270" w:type="dxa"/>
            <w:shd w:val="clear" w:color="auto" w:fill="auto"/>
          </w:tcPr>
          <w:p w14:paraId="4EBD1952" w14:textId="77777777" w:rsidR="0021470C" w:rsidRPr="00F1598F" w:rsidRDefault="0021470C" w:rsidP="0021470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47813D59" w14:textId="2AA81FCE" w:rsidR="0021470C" w:rsidRPr="00F1598F" w:rsidRDefault="0021470C" w:rsidP="0021470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4,885</w:t>
            </w:r>
          </w:p>
        </w:tc>
      </w:tr>
      <w:tr w:rsidR="0021470C" w:rsidRPr="00F1598F" w14:paraId="359F3F42" w14:textId="77777777" w:rsidTr="006A59DF">
        <w:tc>
          <w:tcPr>
            <w:tcW w:w="3330" w:type="dxa"/>
            <w:shd w:val="clear" w:color="auto" w:fill="auto"/>
          </w:tcPr>
          <w:p w14:paraId="698BEF65" w14:textId="77777777" w:rsidR="0021470C" w:rsidRPr="00F1598F" w:rsidRDefault="0021470C" w:rsidP="0021470C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ผลประโยชน์ระยะยาวของผู้บริหาร</w:t>
            </w:r>
          </w:p>
        </w:tc>
        <w:tc>
          <w:tcPr>
            <w:tcW w:w="1260" w:type="dxa"/>
            <w:shd w:val="clear" w:color="auto" w:fill="auto"/>
          </w:tcPr>
          <w:p w14:paraId="386BDB85" w14:textId="638803EF" w:rsidR="0021470C" w:rsidRPr="00F1598F" w:rsidRDefault="0021470C" w:rsidP="0021470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121 </w:t>
            </w:r>
          </w:p>
        </w:tc>
        <w:tc>
          <w:tcPr>
            <w:tcW w:w="270" w:type="dxa"/>
            <w:shd w:val="clear" w:color="auto" w:fill="auto"/>
          </w:tcPr>
          <w:p w14:paraId="1CD15163" w14:textId="77777777" w:rsidR="0021470C" w:rsidRPr="00F1598F" w:rsidRDefault="0021470C" w:rsidP="0021470C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52C152A" w14:textId="2C707A2B" w:rsidR="0021470C" w:rsidRPr="00F1598F" w:rsidRDefault="0021470C" w:rsidP="0021470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</w:t>
            </w:r>
          </w:p>
        </w:tc>
        <w:tc>
          <w:tcPr>
            <w:tcW w:w="270" w:type="dxa"/>
            <w:shd w:val="clear" w:color="auto" w:fill="auto"/>
          </w:tcPr>
          <w:p w14:paraId="2734A9B3" w14:textId="77777777" w:rsidR="0021470C" w:rsidRPr="00F1598F" w:rsidRDefault="0021470C" w:rsidP="0021470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A5F0FC5" w14:textId="3E189DD1" w:rsidR="0021470C" w:rsidRPr="00F1598F" w:rsidRDefault="0021470C" w:rsidP="0021470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121 </w:t>
            </w:r>
          </w:p>
        </w:tc>
        <w:tc>
          <w:tcPr>
            <w:tcW w:w="270" w:type="dxa"/>
            <w:shd w:val="clear" w:color="auto" w:fill="auto"/>
          </w:tcPr>
          <w:p w14:paraId="1BECC6F2" w14:textId="77777777" w:rsidR="0021470C" w:rsidRPr="00F1598F" w:rsidRDefault="0021470C" w:rsidP="0021470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598E53D" w14:textId="0ED8EAB3" w:rsidR="0021470C" w:rsidRPr="00F1598F" w:rsidRDefault="0021470C" w:rsidP="0021470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</w:t>
            </w:r>
          </w:p>
        </w:tc>
      </w:tr>
    </w:tbl>
    <w:p w14:paraId="45FE3083" w14:textId="77777777" w:rsidR="007F7F26" w:rsidRPr="00F1598F" w:rsidRDefault="00833DDA" w:rsidP="0052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</w:rPr>
        <w:tab/>
      </w:r>
    </w:p>
    <w:p w14:paraId="6F3F3C1E" w14:textId="77777777" w:rsidR="00284152" w:rsidRPr="00F1598F" w:rsidRDefault="0028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0333627" w14:textId="1579730B" w:rsidR="00562CEB" w:rsidRPr="00F1598F" w:rsidRDefault="00562CEB" w:rsidP="00186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</w:t>
      </w:r>
      <w:r w:rsidR="00034FD7" w:rsidRPr="00F1598F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F1598F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F1598F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002511" w:rsidRPr="00F1598F">
        <w:rPr>
          <w:rFonts w:asciiTheme="majorBidi" w:hAnsiTheme="majorBidi" w:cstheme="majorBidi"/>
          <w:sz w:val="30"/>
          <w:szCs w:val="30"/>
        </w:rPr>
        <w:t>3</w:t>
      </w:r>
      <w:r w:rsidR="008E25BB" w:rsidRPr="00F1598F">
        <w:rPr>
          <w:rFonts w:asciiTheme="majorBidi" w:hAnsiTheme="majorBidi" w:cstheme="majorBidi"/>
          <w:sz w:val="30"/>
          <w:szCs w:val="30"/>
        </w:rPr>
        <w:t>1</w:t>
      </w:r>
      <w:r w:rsidR="00002511"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E25BB" w:rsidRPr="00F1598F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332C8B" w:rsidRPr="00F159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02511" w:rsidRPr="00F1598F">
        <w:rPr>
          <w:rFonts w:asciiTheme="majorBidi" w:hAnsiTheme="majorBidi" w:cstheme="majorBidi"/>
          <w:sz w:val="30"/>
          <w:szCs w:val="30"/>
        </w:rPr>
        <w:t>256</w:t>
      </w:r>
      <w:r w:rsidR="008E25BB" w:rsidRPr="00F1598F">
        <w:rPr>
          <w:rFonts w:asciiTheme="majorBidi" w:hAnsiTheme="majorBidi" w:cstheme="majorBidi"/>
          <w:sz w:val="30"/>
          <w:szCs w:val="30"/>
        </w:rPr>
        <w:t>4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1598F">
        <w:rPr>
          <w:rFonts w:asciiTheme="majorBidi" w:hAnsiTheme="majorBidi" w:cstheme="majorBidi"/>
          <w:sz w:val="30"/>
          <w:szCs w:val="30"/>
        </w:rPr>
        <w:t xml:space="preserve">31 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D0FB7" w:rsidRPr="00F1598F">
        <w:rPr>
          <w:rFonts w:asciiTheme="majorBidi" w:hAnsiTheme="majorBidi" w:cstheme="majorBidi"/>
          <w:sz w:val="30"/>
          <w:szCs w:val="30"/>
        </w:rPr>
        <w:t>256</w:t>
      </w:r>
      <w:r w:rsidR="008E25BB" w:rsidRPr="00F1598F">
        <w:rPr>
          <w:rFonts w:asciiTheme="majorBidi" w:hAnsiTheme="majorBidi" w:cstheme="majorBidi"/>
          <w:sz w:val="30"/>
          <w:szCs w:val="30"/>
        </w:rPr>
        <w:t>3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B41CF44" w14:textId="77777777" w:rsidR="00026BA0" w:rsidRPr="00F1598F" w:rsidRDefault="00026BA0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D4608B" w:rsidRPr="00F1598F" w14:paraId="4DD97E1B" w14:textId="77777777" w:rsidTr="00AA30BF">
        <w:tc>
          <w:tcPr>
            <w:tcW w:w="9180" w:type="dxa"/>
            <w:gridSpan w:val="8"/>
            <w:shd w:val="clear" w:color="auto" w:fill="auto"/>
          </w:tcPr>
          <w:p w14:paraId="12151BB0" w14:textId="3FE40BA1" w:rsidR="00D4608B" w:rsidRPr="00F1598F" w:rsidRDefault="00D4608B" w:rsidP="00D46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F159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ไม่รวมรายการกับบริษัท ขอนแก่น ช.ทวี </w:t>
            </w: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(1993) </w:t>
            </w:r>
            <w:r w:rsidRPr="00F159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  <w:p w14:paraId="1FCE7133" w14:textId="77777777" w:rsidR="00D4608B" w:rsidRPr="00F1598F" w:rsidRDefault="00D4608B" w:rsidP="006A59D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A59DF" w:rsidRPr="00F1598F" w14:paraId="18ED4E9E" w14:textId="77777777" w:rsidTr="00200D1B">
        <w:tc>
          <w:tcPr>
            <w:tcW w:w="3330" w:type="dxa"/>
            <w:shd w:val="clear" w:color="auto" w:fill="auto"/>
          </w:tcPr>
          <w:p w14:paraId="280D5488" w14:textId="77777777" w:rsidR="006A59DF" w:rsidRPr="00F1598F" w:rsidRDefault="006A59DF" w:rsidP="006A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2270BECC" w14:textId="4AE6207D" w:rsidR="006A59DF" w:rsidRPr="00F1598F" w:rsidRDefault="006A59DF" w:rsidP="006A59D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A546655" w14:textId="77777777" w:rsidR="006A59DF" w:rsidRPr="00F1598F" w:rsidRDefault="006A59DF" w:rsidP="006A59D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72E6BCFE" w14:textId="79793013" w:rsidR="006A59DF" w:rsidRPr="00F1598F" w:rsidRDefault="006A59DF" w:rsidP="006A59D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59DF" w:rsidRPr="00F1598F" w14:paraId="6E7F6728" w14:textId="77777777" w:rsidTr="00200D1B">
        <w:tc>
          <w:tcPr>
            <w:tcW w:w="3330" w:type="dxa"/>
            <w:shd w:val="clear" w:color="auto" w:fill="auto"/>
          </w:tcPr>
          <w:p w14:paraId="3A1F5703" w14:textId="39B12E20" w:rsidR="006A59DF" w:rsidRPr="00F1598F" w:rsidRDefault="006A59DF" w:rsidP="006A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F59E8AD" w14:textId="07BDB5FD" w:rsidR="006A59DF" w:rsidRPr="00F1598F" w:rsidRDefault="006A59DF" w:rsidP="006A59D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270" w:type="dxa"/>
            <w:shd w:val="clear" w:color="auto" w:fill="auto"/>
          </w:tcPr>
          <w:p w14:paraId="174025D8" w14:textId="77777777" w:rsidR="006A59DF" w:rsidRPr="00F1598F" w:rsidRDefault="006A59DF" w:rsidP="006A59D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2F87FA7" w14:textId="2DE227D2" w:rsidR="006A59DF" w:rsidRPr="00F1598F" w:rsidRDefault="006A59DF" w:rsidP="006A59D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6245D546" w14:textId="77777777" w:rsidR="006A59DF" w:rsidRPr="00F1598F" w:rsidRDefault="006A59DF" w:rsidP="006A59D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C13D3B2" w14:textId="1FD684A9" w:rsidR="006A59DF" w:rsidRPr="00F1598F" w:rsidRDefault="006A59DF" w:rsidP="006A59D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270" w:type="dxa"/>
            <w:shd w:val="clear" w:color="auto" w:fill="auto"/>
          </w:tcPr>
          <w:p w14:paraId="0FAD1169" w14:textId="77777777" w:rsidR="006A59DF" w:rsidRPr="00F1598F" w:rsidRDefault="006A59DF" w:rsidP="006A59D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D819007" w14:textId="7AA6CD72" w:rsidR="006A59DF" w:rsidRPr="00F1598F" w:rsidRDefault="006A59DF" w:rsidP="006A59D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6A59DF" w:rsidRPr="00F1598F" w14:paraId="6B70744A" w14:textId="77777777" w:rsidTr="00200D1B">
        <w:tc>
          <w:tcPr>
            <w:tcW w:w="3330" w:type="dxa"/>
            <w:shd w:val="clear" w:color="auto" w:fill="auto"/>
          </w:tcPr>
          <w:p w14:paraId="00B9E544" w14:textId="77777777" w:rsidR="006A59DF" w:rsidRPr="00F1598F" w:rsidRDefault="006A59DF" w:rsidP="006A5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69D1699" w14:textId="5168BD68" w:rsidR="006A59DF" w:rsidRPr="00F1598F" w:rsidRDefault="006A59DF" w:rsidP="006A59D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378F4EE" w14:textId="77777777" w:rsidR="006A59DF" w:rsidRPr="00F1598F" w:rsidRDefault="006A59DF" w:rsidP="006A59D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2590B87" w14:textId="3A372FEC" w:rsidR="006A59DF" w:rsidRPr="00F1598F" w:rsidRDefault="006A59DF" w:rsidP="006A59D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D1C154E" w14:textId="77777777" w:rsidR="006A59DF" w:rsidRPr="00F1598F" w:rsidRDefault="006A59DF" w:rsidP="006A59D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96A3450" w14:textId="72365536" w:rsidR="006A59DF" w:rsidRPr="00F1598F" w:rsidRDefault="006A59DF" w:rsidP="006A59D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A65DF3D" w14:textId="77777777" w:rsidR="006A59DF" w:rsidRPr="00F1598F" w:rsidRDefault="006A59DF" w:rsidP="006A59D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13222DE" w14:textId="296FE8B6" w:rsidR="006A59DF" w:rsidRPr="00F1598F" w:rsidRDefault="006A59DF" w:rsidP="006A59D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</w:tr>
      <w:tr w:rsidR="006A59DF" w:rsidRPr="00F1598F" w14:paraId="0B8B832C" w14:textId="77777777" w:rsidTr="00200D1B">
        <w:trPr>
          <w:trHeight w:val="344"/>
        </w:trPr>
        <w:tc>
          <w:tcPr>
            <w:tcW w:w="3330" w:type="dxa"/>
            <w:shd w:val="clear" w:color="auto" w:fill="auto"/>
          </w:tcPr>
          <w:p w14:paraId="28A56B3C" w14:textId="77777777" w:rsidR="006A59DF" w:rsidRPr="00F1598F" w:rsidRDefault="006A59DF" w:rsidP="00200D1B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6D0FA074" w14:textId="77777777" w:rsidR="006A59DF" w:rsidRPr="00F1598F" w:rsidRDefault="006A59DF" w:rsidP="00200D1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314081" w:rsidRPr="00F1598F" w14:paraId="38623138" w14:textId="77777777" w:rsidTr="00367DAD">
        <w:tc>
          <w:tcPr>
            <w:tcW w:w="3330" w:type="dxa"/>
            <w:shd w:val="clear" w:color="auto" w:fill="auto"/>
          </w:tcPr>
          <w:p w14:paraId="62A42484" w14:textId="6E0F6692" w:rsidR="00314081" w:rsidRPr="00F1598F" w:rsidRDefault="00314081" w:rsidP="00314081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4E19C1B5" w14:textId="27AF47E6" w:rsidR="00314081" w:rsidRPr="00F1598F" w:rsidRDefault="00314081" w:rsidP="00314081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2909DB" w14:textId="77777777" w:rsidR="00314081" w:rsidRPr="00F1598F" w:rsidRDefault="00314081" w:rsidP="00314081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A6BECE0" w14:textId="05F55310" w:rsidR="00314081" w:rsidRPr="00F1598F" w:rsidRDefault="00314081" w:rsidP="00314081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6B30CE" w14:textId="77777777" w:rsidR="00314081" w:rsidRPr="00F1598F" w:rsidRDefault="00314081" w:rsidP="00314081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03C2A1A" w14:textId="56E6D2E6" w:rsidR="00314081" w:rsidRPr="00F1598F" w:rsidRDefault="00314081" w:rsidP="00314081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A8020C" w:rsidRPr="00F1598F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F27E411" w14:textId="77777777" w:rsidR="00314081" w:rsidRPr="00F1598F" w:rsidRDefault="00314081" w:rsidP="00314081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86511A1" w14:textId="0FCDF730" w:rsidR="00314081" w:rsidRPr="00F1598F" w:rsidRDefault="00314081" w:rsidP="00314081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3495" w:rsidRPr="00F1598F" w14:paraId="5E56D772" w14:textId="77777777" w:rsidTr="00367DAD">
        <w:tc>
          <w:tcPr>
            <w:tcW w:w="3330" w:type="dxa"/>
            <w:shd w:val="clear" w:color="auto" w:fill="auto"/>
          </w:tcPr>
          <w:p w14:paraId="2A07021E" w14:textId="5D33F71B" w:rsidR="00583495" w:rsidRPr="00F1598F" w:rsidRDefault="00583495" w:rsidP="00583495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9E90B64" w14:textId="56CA7E81" w:rsidR="00583495" w:rsidRPr="00F1598F" w:rsidRDefault="00583495" w:rsidP="00583495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A8020C" w:rsidRPr="00F1598F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420</w:t>
            </w:r>
          </w:p>
        </w:tc>
        <w:tc>
          <w:tcPr>
            <w:tcW w:w="270" w:type="dxa"/>
            <w:shd w:val="clear" w:color="auto" w:fill="auto"/>
          </w:tcPr>
          <w:p w14:paraId="2C66FB02" w14:textId="77777777" w:rsidR="00583495" w:rsidRPr="00F1598F" w:rsidRDefault="00583495" w:rsidP="00583495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5B842FD" w14:textId="51198932" w:rsidR="00583495" w:rsidRPr="00F1598F" w:rsidRDefault="00583495" w:rsidP="00583495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12,980</w:t>
            </w:r>
          </w:p>
        </w:tc>
        <w:tc>
          <w:tcPr>
            <w:tcW w:w="270" w:type="dxa"/>
            <w:shd w:val="clear" w:color="auto" w:fill="auto"/>
          </w:tcPr>
          <w:p w14:paraId="08EE8D6D" w14:textId="77777777" w:rsidR="00583495" w:rsidRPr="00F1598F" w:rsidRDefault="00583495" w:rsidP="00583495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2B433D6" w14:textId="64D7563B" w:rsidR="00583495" w:rsidRPr="00F1598F" w:rsidRDefault="00583495" w:rsidP="00583495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A8020C" w:rsidRPr="00F1598F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420</w:t>
            </w:r>
          </w:p>
        </w:tc>
        <w:tc>
          <w:tcPr>
            <w:tcW w:w="270" w:type="dxa"/>
            <w:shd w:val="clear" w:color="auto" w:fill="auto"/>
          </w:tcPr>
          <w:p w14:paraId="16357D26" w14:textId="77777777" w:rsidR="00583495" w:rsidRPr="00F1598F" w:rsidRDefault="00583495" w:rsidP="00583495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D0EDD91" w14:textId="3293F90B" w:rsidR="00583495" w:rsidRPr="00F1598F" w:rsidRDefault="00583495" w:rsidP="00583495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12,980</w:t>
            </w:r>
          </w:p>
        </w:tc>
      </w:tr>
      <w:tr w:rsidR="00583495" w:rsidRPr="00F1598F" w14:paraId="6F2DF443" w14:textId="77777777" w:rsidTr="00367DAD">
        <w:tc>
          <w:tcPr>
            <w:tcW w:w="3330" w:type="dxa"/>
            <w:shd w:val="clear" w:color="auto" w:fill="auto"/>
          </w:tcPr>
          <w:p w14:paraId="5E1AE0D7" w14:textId="77777777" w:rsidR="00583495" w:rsidRPr="00F1598F" w:rsidRDefault="00583495" w:rsidP="00583495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8308952" w14:textId="7DE5CA0B" w:rsidR="00583495" w:rsidRPr="00F1598F" w:rsidRDefault="00583495" w:rsidP="00583495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</w:t>
            </w:r>
            <w:r w:rsidR="00A8020C"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420</w:t>
            </w:r>
          </w:p>
        </w:tc>
        <w:tc>
          <w:tcPr>
            <w:tcW w:w="270" w:type="dxa"/>
            <w:shd w:val="clear" w:color="auto" w:fill="auto"/>
          </w:tcPr>
          <w:p w14:paraId="0910FA3D" w14:textId="77777777" w:rsidR="00583495" w:rsidRPr="00F1598F" w:rsidRDefault="00583495" w:rsidP="00583495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B5CBBC4" w14:textId="4B18B20E" w:rsidR="00583495" w:rsidRPr="00F1598F" w:rsidRDefault="00583495" w:rsidP="00583495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12,980</w:t>
            </w:r>
          </w:p>
        </w:tc>
        <w:tc>
          <w:tcPr>
            <w:tcW w:w="270" w:type="dxa"/>
            <w:shd w:val="clear" w:color="auto" w:fill="auto"/>
          </w:tcPr>
          <w:p w14:paraId="5F9C4497" w14:textId="77777777" w:rsidR="00583495" w:rsidRPr="00F1598F" w:rsidRDefault="00583495" w:rsidP="00583495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9002E66" w14:textId="17E41B89" w:rsidR="00583495" w:rsidRPr="00F1598F" w:rsidRDefault="00583495" w:rsidP="00583495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</w:t>
            </w:r>
            <w:r w:rsidR="00A8020C"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51</w:t>
            </w:r>
            <w:r w:rsidR="00CB3C78"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700B4DA" w14:textId="77777777" w:rsidR="00583495" w:rsidRPr="00F1598F" w:rsidRDefault="00583495" w:rsidP="00583495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126F912" w14:textId="277A8038" w:rsidR="00583495" w:rsidRPr="00F1598F" w:rsidRDefault="00583495" w:rsidP="00583495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12,980</w:t>
            </w:r>
          </w:p>
        </w:tc>
      </w:tr>
      <w:tr w:rsidR="00367DAD" w:rsidRPr="00F1598F" w14:paraId="565C4032" w14:textId="77777777" w:rsidTr="00992E9F">
        <w:tc>
          <w:tcPr>
            <w:tcW w:w="3330" w:type="dxa"/>
            <w:shd w:val="clear" w:color="auto" w:fill="auto"/>
          </w:tcPr>
          <w:p w14:paraId="2690EC1A" w14:textId="77777777" w:rsidR="00367DAD" w:rsidRPr="00F1598F" w:rsidRDefault="00367DAD" w:rsidP="00583495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0BE5F1D" w14:textId="77777777" w:rsidR="00367DAD" w:rsidRPr="00F1598F" w:rsidRDefault="00367DAD" w:rsidP="00583495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53A1D1" w14:textId="77777777" w:rsidR="00367DAD" w:rsidRPr="00F1598F" w:rsidRDefault="00367DAD" w:rsidP="00583495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73B74E" w14:textId="77777777" w:rsidR="00367DAD" w:rsidRPr="00F1598F" w:rsidRDefault="00367DAD" w:rsidP="00583495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4BDFC8" w14:textId="77777777" w:rsidR="00367DAD" w:rsidRPr="00F1598F" w:rsidRDefault="00367DAD" w:rsidP="00583495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8D5018E" w14:textId="77777777" w:rsidR="00367DAD" w:rsidRPr="00F1598F" w:rsidRDefault="00367DAD" w:rsidP="00583495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A96ED8" w14:textId="77777777" w:rsidR="00367DAD" w:rsidRPr="00F1598F" w:rsidRDefault="00367DAD" w:rsidP="00583495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50E082C" w14:textId="77777777" w:rsidR="00367DAD" w:rsidRPr="00F1598F" w:rsidRDefault="00367DAD" w:rsidP="00583495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A4D2F" w:rsidRPr="00F1598F" w14:paraId="3BC85BE2" w14:textId="77777777" w:rsidTr="004C0A5A">
        <w:tc>
          <w:tcPr>
            <w:tcW w:w="3330" w:type="dxa"/>
            <w:shd w:val="clear" w:color="auto" w:fill="auto"/>
          </w:tcPr>
          <w:p w14:paraId="1F5E15A8" w14:textId="7393D950" w:rsidR="007A4D2F" w:rsidRPr="00F1598F" w:rsidRDefault="007A4D2F" w:rsidP="007A4D2F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F1598F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F1598F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F1598F">
              <w:rPr>
                <w:rFonts w:asciiTheme="majorBidi" w:hAnsiTheme="majorBidi" w:hint="cs"/>
                <w:sz w:val="30"/>
                <w:szCs w:val="30"/>
                <w:cs/>
              </w:rPr>
              <w:t xml:space="preserve">   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1A180" w14:textId="7082FBD0" w:rsidR="007A4D2F" w:rsidRPr="00F1598F" w:rsidRDefault="007A4D2F" w:rsidP="007A4D2F">
            <w:pPr>
              <w:pStyle w:val="a1"/>
              <w:tabs>
                <w:tab w:val="decimal" w:pos="429"/>
              </w:tabs>
              <w:ind w:righ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(39)</w:t>
            </w:r>
          </w:p>
        </w:tc>
        <w:tc>
          <w:tcPr>
            <w:tcW w:w="270" w:type="dxa"/>
            <w:shd w:val="clear" w:color="auto" w:fill="auto"/>
          </w:tcPr>
          <w:p w14:paraId="5D4D92AD" w14:textId="77777777" w:rsidR="007A4D2F" w:rsidRPr="00F1598F" w:rsidRDefault="007A4D2F" w:rsidP="007A4D2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0D556" w14:textId="444BCBB1" w:rsidR="007A4D2F" w:rsidRPr="00F1598F" w:rsidRDefault="007A4D2F" w:rsidP="007A4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(44)</w:t>
            </w:r>
          </w:p>
        </w:tc>
        <w:tc>
          <w:tcPr>
            <w:tcW w:w="270" w:type="dxa"/>
            <w:shd w:val="clear" w:color="auto" w:fill="auto"/>
          </w:tcPr>
          <w:p w14:paraId="2F04F998" w14:textId="77777777" w:rsidR="007A4D2F" w:rsidRPr="00F1598F" w:rsidRDefault="007A4D2F" w:rsidP="007A4D2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7FC48" w14:textId="1F516195" w:rsidR="007A4D2F" w:rsidRPr="00F1598F" w:rsidRDefault="007A4D2F" w:rsidP="007A4D2F">
            <w:pPr>
              <w:pStyle w:val="a1"/>
              <w:tabs>
                <w:tab w:val="decimal" w:pos="792"/>
              </w:tabs>
              <w:ind w:right="-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A8020C" w:rsidRPr="00F1598F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39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AC63B9D" w14:textId="77777777" w:rsidR="007A4D2F" w:rsidRPr="00F1598F" w:rsidRDefault="007A4D2F" w:rsidP="007A4D2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9A76A" w14:textId="0CB72A12" w:rsidR="007A4D2F" w:rsidRPr="00F1598F" w:rsidRDefault="007A4D2F" w:rsidP="007A4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9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(43)</w:t>
            </w:r>
          </w:p>
        </w:tc>
      </w:tr>
      <w:tr w:rsidR="007A4D2F" w:rsidRPr="00F1598F" w14:paraId="46E2C68C" w14:textId="77777777" w:rsidTr="004C0A5A">
        <w:tc>
          <w:tcPr>
            <w:tcW w:w="3330" w:type="dxa"/>
            <w:shd w:val="clear" w:color="auto" w:fill="auto"/>
          </w:tcPr>
          <w:p w14:paraId="152C2436" w14:textId="7FD4E2C0" w:rsidR="007A4D2F" w:rsidRPr="00F1598F" w:rsidRDefault="007A4D2F" w:rsidP="007A4D2F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5E157" w14:textId="5D52AB26" w:rsidR="007A4D2F" w:rsidRPr="00F1598F" w:rsidRDefault="00A8020C" w:rsidP="007A4D2F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12</w:t>
            </w:r>
            <w:r w:rsidR="007A4D2F"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381</w:t>
            </w:r>
          </w:p>
        </w:tc>
        <w:tc>
          <w:tcPr>
            <w:tcW w:w="270" w:type="dxa"/>
            <w:shd w:val="clear" w:color="auto" w:fill="auto"/>
          </w:tcPr>
          <w:p w14:paraId="1A52A983" w14:textId="77777777" w:rsidR="007A4D2F" w:rsidRPr="00F1598F" w:rsidRDefault="007A4D2F" w:rsidP="007A4D2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3DD76F" w14:textId="363B6B08" w:rsidR="007A4D2F" w:rsidRPr="00F1598F" w:rsidRDefault="00A8020C" w:rsidP="007A4D2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12</w:t>
            </w:r>
            <w:r w:rsidR="007A4D2F"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936</w:t>
            </w:r>
          </w:p>
        </w:tc>
        <w:tc>
          <w:tcPr>
            <w:tcW w:w="270" w:type="dxa"/>
            <w:shd w:val="clear" w:color="auto" w:fill="auto"/>
          </w:tcPr>
          <w:p w14:paraId="0F7EBD28" w14:textId="77777777" w:rsidR="007A4D2F" w:rsidRPr="00F1598F" w:rsidRDefault="007A4D2F" w:rsidP="007A4D2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2B5684" w14:textId="67D0B01B" w:rsidR="007A4D2F" w:rsidRPr="00F1598F" w:rsidRDefault="00A8020C" w:rsidP="007A4D2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12</w:t>
            </w:r>
            <w:r w:rsidR="007A4D2F"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47</w:t>
            </w:r>
            <w:r w:rsidR="007A4D2F"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5A2B528" w14:textId="77777777" w:rsidR="007A4D2F" w:rsidRPr="00F1598F" w:rsidRDefault="007A4D2F" w:rsidP="007A4D2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CAA00" w14:textId="4A506B7A" w:rsidR="007A4D2F" w:rsidRPr="00F1598F" w:rsidRDefault="007A4D2F" w:rsidP="007A4D2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8020C"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2</w:t>
            </w: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8020C"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937</w:t>
            </w:r>
          </w:p>
        </w:tc>
      </w:tr>
    </w:tbl>
    <w:p w14:paraId="1A4FA81B" w14:textId="77777777" w:rsidR="006A59DF" w:rsidRPr="00F1598F" w:rsidRDefault="006A59DF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3327EB" w:rsidRPr="00F1598F" w14:paraId="56C51B02" w14:textId="77777777" w:rsidTr="00200D1B">
        <w:tc>
          <w:tcPr>
            <w:tcW w:w="3330" w:type="dxa"/>
            <w:shd w:val="clear" w:color="auto" w:fill="auto"/>
          </w:tcPr>
          <w:p w14:paraId="061C129F" w14:textId="062C590F" w:rsidR="003327EB" w:rsidRPr="00F1598F" w:rsidRDefault="003327EB" w:rsidP="0020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7E0311AF" w14:textId="77777777" w:rsidR="003327EB" w:rsidRPr="00F1598F" w:rsidRDefault="003327EB" w:rsidP="00200D1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CA620E" w14:textId="77777777" w:rsidR="003327EB" w:rsidRPr="00F1598F" w:rsidRDefault="003327EB" w:rsidP="00200D1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2D209A1D" w14:textId="77777777" w:rsidR="003327EB" w:rsidRPr="00F1598F" w:rsidRDefault="003327EB" w:rsidP="00200D1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F5781" w:rsidRPr="00F1598F" w14:paraId="610956A7" w14:textId="77777777" w:rsidTr="00AA30BF">
        <w:tc>
          <w:tcPr>
            <w:tcW w:w="9180" w:type="dxa"/>
            <w:gridSpan w:val="8"/>
            <w:shd w:val="clear" w:color="auto" w:fill="auto"/>
          </w:tcPr>
          <w:p w14:paraId="541AE871" w14:textId="77777777" w:rsidR="004F5781" w:rsidRPr="00F1598F" w:rsidRDefault="004F5781" w:rsidP="004F5781">
            <w:pPr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F159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F159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ไม่รวมรายการกับบริษัท ขอนแก่น ช.ทวี </w:t>
            </w: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(1993) </w:t>
            </w:r>
            <w:r w:rsidRPr="00F159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  <w:p w14:paraId="0577D3E9" w14:textId="32D94438" w:rsidR="004F5781" w:rsidRPr="00F1598F" w:rsidRDefault="004F5781" w:rsidP="004F5781">
            <w:pPr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327EB" w:rsidRPr="00F1598F" w14:paraId="37E676BA" w14:textId="77777777" w:rsidTr="00200D1B">
        <w:tc>
          <w:tcPr>
            <w:tcW w:w="3330" w:type="dxa"/>
            <w:shd w:val="clear" w:color="auto" w:fill="auto"/>
          </w:tcPr>
          <w:p w14:paraId="62A9F8B6" w14:textId="77777777" w:rsidR="003327EB" w:rsidRPr="00F1598F" w:rsidRDefault="003327EB" w:rsidP="0020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2DB747EB" w14:textId="77777777" w:rsidR="003327EB" w:rsidRPr="00F1598F" w:rsidRDefault="003327EB" w:rsidP="00200D1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B4EC821" w14:textId="77777777" w:rsidR="003327EB" w:rsidRPr="00F1598F" w:rsidRDefault="003327EB" w:rsidP="00200D1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486077F3" w14:textId="77777777" w:rsidR="003327EB" w:rsidRPr="00F1598F" w:rsidRDefault="003327EB" w:rsidP="00200D1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27EB" w:rsidRPr="00F1598F" w14:paraId="1FC4D815" w14:textId="77777777" w:rsidTr="00200D1B">
        <w:tc>
          <w:tcPr>
            <w:tcW w:w="3330" w:type="dxa"/>
            <w:shd w:val="clear" w:color="auto" w:fill="auto"/>
          </w:tcPr>
          <w:p w14:paraId="1F65820F" w14:textId="77777777" w:rsidR="003327EB" w:rsidRPr="00F1598F" w:rsidRDefault="003327EB" w:rsidP="0020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43B2DAD" w14:textId="77777777" w:rsidR="003327EB" w:rsidRPr="00F1598F" w:rsidRDefault="003327EB" w:rsidP="00200D1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270" w:type="dxa"/>
            <w:shd w:val="clear" w:color="auto" w:fill="auto"/>
          </w:tcPr>
          <w:p w14:paraId="3D54107A" w14:textId="77777777" w:rsidR="003327EB" w:rsidRPr="00F1598F" w:rsidRDefault="003327EB" w:rsidP="00200D1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D08EEDC" w14:textId="77777777" w:rsidR="003327EB" w:rsidRPr="00F1598F" w:rsidRDefault="003327EB" w:rsidP="00200D1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3AC06642" w14:textId="77777777" w:rsidR="003327EB" w:rsidRPr="00F1598F" w:rsidRDefault="003327EB" w:rsidP="00200D1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21FC0E1" w14:textId="77777777" w:rsidR="003327EB" w:rsidRPr="00F1598F" w:rsidRDefault="003327EB" w:rsidP="00200D1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270" w:type="dxa"/>
            <w:shd w:val="clear" w:color="auto" w:fill="auto"/>
          </w:tcPr>
          <w:p w14:paraId="1737357B" w14:textId="77777777" w:rsidR="003327EB" w:rsidRPr="00F1598F" w:rsidRDefault="003327EB" w:rsidP="00200D1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C0B7CF0" w14:textId="77777777" w:rsidR="003327EB" w:rsidRPr="00F1598F" w:rsidRDefault="003327EB" w:rsidP="00200D1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3327EB" w:rsidRPr="00F1598F" w14:paraId="295CB1CB" w14:textId="77777777" w:rsidTr="00200D1B">
        <w:tc>
          <w:tcPr>
            <w:tcW w:w="3330" w:type="dxa"/>
            <w:shd w:val="clear" w:color="auto" w:fill="auto"/>
          </w:tcPr>
          <w:p w14:paraId="5DA26FC0" w14:textId="77777777" w:rsidR="003327EB" w:rsidRPr="00F1598F" w:rsidRDefault="003327EB" w:rsidP="0020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BA5F596" w14:textId="77777777" w:rsidR="003327EB" w:rsidRPr="00F1598F" w:rsidRDefault="003327EB" w:rsidP="00200D1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8CB575A" w14:textId="77777777" w:rsidR="003327EB" w:rsidRPr="00F1598F" w:rsidRDefault="003327EB" w:rsidP="00200D1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BE30C0F" w14:textId="77777777" w:rsidR="003327EB" w:rsidRPr="00F1598F" w:rsidRDefault="003327EB" w:rsidP="00200D1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05278A9" w14:textId="77777777" w:rsidR="003327EB" w:rsidRPr="00F1598F" w:rsidRDefault="003327EB" w:rsidP="00200D1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6EBC3BC" w14:textId="77777777" w:rsidR="003327EB" w:rsidRPr="00F1598F" w:rsidRDefault="003327EB" w:rsidP="00200D1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DC0E30D" w14:textId="77777777" w:rsidR="003327EB" w:rsidRPr="00F1598F" w:rsidRDefault="003327EB" w:rsidP="00200D1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BD36F2B" w14:textId="77777777" w:rsidR="003327EB" w:rsidRPr="00F1598F" w:rsidRDefault="003327EB" w:rsidP="00200D1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</w:tr>
      <w:tr w:rsidR="003327EB" w:rsidRPr="00F1598F" w14:paraId="6539C21B" w14:textId="77777777" w:rsidTr="00200D1B">
        <w:trPr>
          <w:trHeight w:val="344"/>
        </w:trPr>
        <w:tc>
          <w:tcPr>
            <w:tcW w:w="3330" w:type="dxa"/>
            <w:shd w:val="clear" w:color="auto" w:fill="auto"/>
          </w:tcPr>
          <w:p w14:paraId="641D853F" w14:textId="77777777" w:rsidR="003327EB" w:rsidRPr="00F1598F" w:rsidRDefault="003327EB" w:rsidP="00200D1B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5B8DAD2F" w14:textId="77777777" w:rsidR="003327EB" w:rsidRPr="00F1598F" w:rsidRDefault="003327EB" w:rsidP="00200D1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3327EB" w:rsidRPr="00F1598F" w14:paraId="69CA7AB5" w14:textId="77777777" w:rsidTr="00200D1B">
        <w:tc>
          <w:tcPr>
            <w:tcW w:w="3330" w:type="dxa"/>
            <w:shd w:val="clear" w:color="auto" w:fill="auto"/>
          </w:tcPr>
          <w:p w14:paraId="73D8846F" w14:textId="77777777" w:rsidR="003327EB" w:rsidRPr="00F1598F" w:rsidRDefault="003327EB" w:rsidP="00200D1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545D957A" w14:textId="77777777" w:rsidR="003327EB" w:rsidRPr="00F1598F" w:rsidRDefault="003327EB" w:rsidP="00200D1B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3C4C9A" w14:textId="77777777" w:rsidR="003327EB" w:rsidRPr="00F1598F" w:rsidRDefault="003327EB" w:rsidP="00200D1B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5537D46" w14:textId="77777777" w:rsidR="003327EB" w:rsidRPr="00F1598F" w:rsidRDefault="003327EB" w:rsidP="00200D1B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F9AB4A" w14:textId="77777777" w:rsidR="003327EB" w:rsidRPr="00F1598F" w:rsidRDefault="003327EB" w:rsidP="00200D1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B2D0CF4" w14:textId="3B50E15C" w:rsidR="003327EB" w:rsidRPr="00F1598F" w:rsidRDefault="00A8020C" w:rsidP="00200D1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/>
                <w:sz w:val="30"/>
                <w:szCs w:val="30"/>
                <w:lang w:val="en-US"/>
              </w:rPr>
              <w:t>40</w:t>
            </w:r>
            <w:r w:rsidR="00073F1B" w:rsidRPr="00F159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1598F">
              <w:rPr>
                <w:rFonts w:asciiTheme="majorBidi" w:hAnsiTheme="majorBidi"/>
                <w:sz w:val="30"/>
                <w:szCs w:val="30"/>
                <w:lang w:val="en-US"/>
              </w:rPr>
              <w:t>465</w:t>
            </w:r>
          </w:p>
        </w:tc>
        <w:tc>
          <w:tcPr>
            <w:tcW w:w="270" w:type="dxa"/>
            <w:shd w:val="clear" w:color="auto" w:fill="auto"/>
          </w:tcPr>
          <w:p w14:paraId="5A56A2AA" w14:textId="77777777" w:rsidR="003327EB" w:rsidRPr="00F1598F" w:rsidRDefault="003327EB" w:rsidP="00200D1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8AB2C2C" w14:textId="0BED860C" w:rsidR="003327EB" w:rsidRPr="00F1598F" w:rsidRDefault="00A8020C" w:rsidP="00073F1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36</w:t>
            </w:r>
            <w:r w:rsidR="00073F1B"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551</w:t>
            </w:r>
          </w:p>
        </w:tc>
      </w:tr>
      <w:tr w:rsidR="003327EB" w:rsidRPr="00F1598F" w14:paraId="30299E7A" w14:textId="77777777" w:rsidTr="00200D1B">
        <w:tc>
          <w:tcPr>
            <w:tcW w:w="3330" w:type="dxa"/>
            <w:shd w:val="clear" w:color="auto" w:fill="auto"/>
          </w:tcPr>
          <w:p w14:paraId="17D27315" w14:textId="77777777" w:rsidR="003327EB" w:rsidRPr="00F1598F" w:rsidRDefault="003327EB" w:rsidP="00200D1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F95B3BB" w14:textId="61E168D9" w:rsidR="003327EB" w:rsidRPr="00F1598F" w:rsidRDefault="00C02F41" w:rsidP="00200D1B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2D1D1B99" w14:textId="77777777" w:rsidR="003327EB" w:rsidRPr="00F1598F" w:rsidRDefault="003327EB" w:rsidP="00200D1B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0B8906D" w14:textId="21F3192F" w:rsidR="003327EB" w:rsidRPr="00F1598F" w:rsidRDefault="00C300BA" w:rsidP="00C300BA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898940" w14:textId="77777777" w:rsidR="003327EB" w:rsidRPr="00F1598F" w:rsidRDefault="003327EB" w:rsidP="00200D1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E634C6B" w14:textId="77711259" w:rsidR="003327EB" w:rsidRPr="00F1598F" w:rsidRDefault="00E76231" w:rsidP="00200D1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5,185</w:t>
            </w:r>
          </w:p>
        </w:tc>
        <w:tc>
          <w:tcPr>
            <w:tcW w:w="270" w:type="dxa"/>
            <w:shd w:val="clear" w:color="auto" w:fill="auto"/>
          </w:tcPr>
          <w:p w14:paraId="22777B7E" w14:textId="77777777" w:rsidR="003327EB" w:rsidRPr="00F1598F" w:rsidRDefault="003327EB" w:rsidP="00200D1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CC94359" w14:textId="290C0BEE" w:rsidR="003327EB" w:rsidRPr="00F1598F" w:rsidRDefault="00C300BA" w:rsidP="00C300BA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82977" w:rsidRPr="00F1598F" w14:paraId="786348B0" w14:textId="77777777" w:rsidTr="00200D1B">
        <w:tc>
          <w:tcPr>
            <w:tcW w:w="3330" w:type="dxa"/>
            <w:shd w:val="clear" w:color="auto" w:fill="auto"/>
          </w:tcPr>
          <w:p w14:paraId="5969BAFD" w14:textId="24F66360" w:rsidR="00382977" w:rsidRPr="00F1598F" w:rsidRDefault="00C36380" w:rsidP="00382977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375167" w14:textId="114729B0" w:rsidR="00382977" w:rsidRPr="00F1598F" w:rsidRDefault="00323990" w:rsidP="00382977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0D3ABFED" w14:textId="77777777" w:rsidR="00382977" w:rsidRPr="00F1598F" w:rsidRDefault="00382977" w:rsidP="00382977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E1A2F8" w14:textId="5BB5BE27" w:rsidR="00382977" w:rsidRPr="00F1598F" w:rsidRDefault="00CC524B" w:rsidP="00CC524B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35BC96" w14:textId="77777777" w:rsidR="00382977" w:rsidRPr="00F1598F" w:rsidRDefault="00382977" w:rsidP="0038297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90C50B" w14:textId="4924A302" w:rsidR="00382977" w:rsidRPr="00F1598F" w:rsidRDefault="00A8020C" w:rsidP="0038297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45</w:t>
            </w:r>
            <w:r w:rsidR="00382977"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650</w:t>
            </w:r>
          </w:p>
        </w:tc>
        <w:tc>
          <w:tcPr>
            <w:tcW w:w="270" w:type="dxa"/>
            <w:shd w:val="clear" w:color="auto" w:fill="auto"/>
          </w:tcPr>
          <w:p w14:paraId="7CE42F2D" w14:textId="77777777" w:rsidR="00382977" w:rsidRPr="00F1598F" w:rsidRDefault="00382977" w:rsidP="0038297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2DF09" w14:textId="7C57566F" w:rsidR="00382977" w:rsidRPr="00F1598F" w:rsidRDefault="00A8020C" w:rsidP="0038297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36</w:t>
            </w:r>
            <w:r w:rsidR="00CC524B"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551</w:t>
            </w:r>
          </w:p>
        </w:tc>
      </w:tr>
    </w:tbl>
    <w:p w14:paraId="345DE294" w14:textId="14C97F82" w:rsidR="00D80D43" w:rsidRPr="00F1598F" w:rsidRDefault="00D80D43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12D5826" w14:textId="77777777" w:rsidR="00D80D43" w:rsidRPr="00F1598F" w:rsidRDefault="00D80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F909DD" w:rsidRPr="00F1598F" w14:paraId="2AB40CDA" w14:textId="77777777" w:rsidTr="00200D1B">
        <w:tc>
          <w:tcPr>
            <w:tcW w:w="9180" w:type="dxa"/>
            <w:gridSpan w:val="8"/>
            <w:shd w:val="clear" w:color="auto" w:fill="auto"/>
          </w:tcPr>
          <w:p w14:paraId="6436F078" w14:textId="0A95A6FF" w:rsidR="00F909DD" w:rsidRPr="00F1598F" w:rsidRDefault="00F909DD" w:rsidP="00F909DD">
            <w:pPr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รายการที่เกี่ยวกับบริษัท ขอนแก่น ช.ทวี </w:t>
            </w: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(1993) </w:t>
            </w:r>
            <w:r w:rsidRPr="00F159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</w:p>
        </w:tc>
      </w:tr>
      <w:tr w:rsidR="00F909DD" w:rsidRPr="00F1598F" w14:paraId="7A006080" w14:textId="77777777" w:rsidTr="00200D1B">
        <w:tc>
          <w:tcPr>
            <w:tcW w:w="3330" w:type="dxa"/>
            <w:shd w:val="clear" w:color="auto" w:fill="auto"/>
          </w:tcPr>
          <w:p w14:paraId="585DD831" w14:textId="77777777" w:rsidR="00F909DD" w:rsidRPr="00F1598F" w:rsidRDefault="00F909DD" w:rsidP="0020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233BB734" w14:textId="77777777" w:rsidR="00F909DD" w:rsidRPr="00F1598F" w:rsidRDefault="00F909DD" w:rsidP="00200D1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4F012D8" w14:textId="77777777" w:rsidR="00F909DD" w:rsidRPr="00F1598F" w:rsidRDefault="00F909DD" w:rsidP="00200D1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490FB0D9" w14:textId="77777777" w:rsidR="00F909DD" w:rsidRPr="00F1598F" w:rsidRDefault="00F909DD" w:rsidP="00200D1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09DD" w:rsidRPr="00F1598F" w14:paraId="1A5FA606" w14:textId="77777777" w:rsidTr="00200D1B">
        <w:tc>
          <w:tcPr>
            <w:tcW w:w="3330" w:type="dxa"/>
            <w:shd w:val="clear" w:color="auto" w:fill="auto"/>
          </w:tcPr>
          <w:p w14:paraId="7B830F60" w14:textId="77777777" w:rsidR="00F909DD" w:rsidRPr="00F1598F" w:rsidRDefault="00F909DD" w:rsidP="0020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DF1BFE5" w14:textId="77777777" w:rsidR="00F909DD" w:rsidRPr="00F1598F" w:rsidRDefault="00F909DD" w:rsidP="00200D1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270" w:type="dxa"/>
            <w:shd w:val="clear" w:color="auto" w:fill="auto"/>
          </w:tcPr>
          <w:p w14:paraId="6E5BB54A" w14:textId="77777777" w:rsidR="00F909DD" w:rsidRPr="00F1598F" w:rsidRDefault="00F909DD" w:rsidP="00200D1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F46D6E3" w14:textId="77777777" w:rsidR="00F909DD" w:rsidRPr="00F1598F" w:rsidRDefault="00F909DD" w:rsidP="00200D1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6BAE97CE" w14:textId="77777777" w:rsidR="00F909DD" w:rsidRPr="00F1598F" w:rsidRDefault="00F909DD" w:rsidP="00200D1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402B5C5" w14:textId="77777777" w:rsidR="00F909DD" w:rsidRPr="00F1598F" w:rsidRDefault="00F909DD" w:rsidP="00200D1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270" w:type="dxa"/>
            <w:shd w:val="clear" w:color="auto" w:fill="auto"/>
          </w:tcPr>
          <w:p w14:paraId="17040AD4" w14:textId="77777777" w:rsidR="00F909DD" w:rsidRPr="00F1598F" w:rsidRDefault="00F909DD" w:rsidP="00200D1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1202CB4" w14:textId="77777777" w:rsidR="00F909DD" w:rsidRPr="00F1598F" w:rsidRDefault="00F909DD" w:rsidP="00200D1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F909DD" w:rsidRPr="00F1598F" w14:paraId="4CC7A8E6" w14:textId="77777777" w:rsidTr="00200D1B">
        <w:tc>
          <w:tcPr>
            <w:tcW w:w="3330" w:type="dxa"/>
            <w:shd w:val="clear" w:color="auto" w:fill="auto"/>
          </w:tcPr>
          <w:p w14:paraId="6270E33C" w14:textId="77777777" w:rsidR="00F909DD" w:rsidRPr="00F1598F" w:rsidRDefault="00F909DD" w:rsidP="0020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CA5156" w14:textId="77777777" w:rsidR="00F909DD" w:rsidRPr="00F1598F" w:rsidRDefault="00F909DD" w:rsidP="00200D1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F9F103B" w14:textId="77777777" w:rsidR="00F909DD" w:rsidRPr="00F1598F" w:rsidRDefault="00F909DD" w:rsidP="00200D1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43E85EC" w14:textId="77777777" w:rsidR="00F909DD" w:rsidRPr="00F1598F" w:rsidRDefault="00F909DD" w:rsidP="00200D1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DA46415" w14:textId="77777777" w:rsidR="00F909DD" w:rsidRPr="00F1598F" w:rsidRDefault="00F909DD" w:rsidP="00200D1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6A0600E" w14:textId="77777777" w:rsidR="00F909DD" w:rsidRPr="00F1598F" w:rsidRDefault="00F909DD" w:rsidP="00200D1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191DE9D" w14:textId="77777777" w:rsidR="00F909DD" w:rsidRPr="00F1598F" w:rsidRDefault="00F909DD" w:rsidP="00200D1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4160B99" w14:textId="77777777" w:rsidR="00F909DD" w:rsidRPr="00F1598F" w:rsidRDefault="00F909DD" w:rsidP="00200D1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</w:tr>
      <w:tr w:rsidR="00F909DD" w:rsidRPr="00F1598F" w14:paraId="70A90BD1" w14:textId="77777777" w:rsidTr="00200D1B">
        <w:trPr>
          <w:trHeight w:val="344"/>
        </w:trPr>
        <w:tc>
          <w:tcPr>
            <w:tcW w:w="3330" w:type="dxa"/>
            <w:shd w:val="clear" w:color="auto" w:fill="auto"/>
          </w:tcPr>
          <w:p w14:paraId="22A761DD" w14:textId="77777777" w:rsidR="00F909DD" w:rsidRPr="00F1598F" w:rsidRDefault="00F909DD" w:rsidP="00200D1B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0A621AC1" w14:textId="77777777" w:rsidR="00F909DD" w:rsidRPr="00F1598F" w:rsidRDefault="00F909DD" w:rsidP="00200D1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F909DD" w:rsidRPr="00F1598F" w14:paraId="26CDBFCD" w14:textId="77777777" w:rsidTr="00200D1B">
        <w:tc>
          <w:tcPr>
            <w:tcW w:w="3330" w:type="dxa"/>
            <w:shd w:val="clear" w:color="auto" w:fill="auto"/>
          </w:tcPr>
          <w:p w14:paraId="2037497D" w14:textId="164EE7DB" w:rsidR="00F909DD" w:rsidRPr="00F1598F" w:rsidRDefault="00D80D43" w:rsidP="00200D1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040AFDEE" w14:textId="473B99CC" w:rsidR="00F909DD" w:rsidRPr="00F1598F" w:rsidRDefault="00F909DD" w:rsidP="00200D1B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4BC4BCF" w14:textId="77777777" w:rsidR="00F909DD" w:rsidRPr="00F1598F" w:rsidRDefault="00F909DD" w:rsidP="00200D1B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6B50E74" w14:textId="496BCA45" w:rsidR="00F909DD" w:rsidRPr="00F1598F" w:rsidRDefault="00F909DD" w:rsidP="00200D1B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AF85234" w14:textId="77777777" w:rsidR="00F909DD" w:rsidRPr="00F1598F" w:rsidRDefault="00F909DD" w:rsidP="00200D1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3767B79" w14:textId="6D073AE8" w:rsidR="00F909DD" w:rsidRPr="00F1598F" w:rsidRDefault="00F909DD" w:rsidP="00200D1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36B779E" w14:textId="77777777" w:rsidR="00F909DD" w:rsidRPr="00F1598F" w:rsidRDefault="00F909DD" w:rsidP="00200D1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CD8DE1B" w14:textId="56649DD1" w:rsidR="00F909DD" w:rsidRPr="00F1598F" w:rsidRDefault="00F909DD" w:rsidP="00200D1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E050AA" w:rsidRPr="00F1598F" w14:paraId="18322290" w14:textId="77777777" w:rsidTr="00200D1B">
        <w:tc>
          <w:tcPr>
            <w:tcW w:w="3330" w:type="dxa"/>
            <w:shd w:val="clear" w:color="auto" w:fill="auto"/>
          </w:tcPr>
          <w:p w14:paraId="69EB5FA8" w14:textId="755C157F" w:rsidR="00E050AA" w:rsidRPr="00F1598F" w:rsidRDefault="00E050AA" w:rsidP="00E050AA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   :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60" w:type="dxa"/>
          </w:tcPr>
          <w:p w14:paraId="05C19BDB" w14:textId="5329C54B" w:rsidR="00E050AA" w:rsidRPr="00F1598F" w:rsidRDefault="00F46C56" w:rsidP="00E050AA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22,795</w:t>
            </w:r>
          </w:p>
        </w:tc>
        <w:tc>
          <w:tcPr>
            <w:tcW w:w="270" w:type="dxa"/>
          </w:tcPr>
          <w:p w14:paraId="6F84E2A5" w14:textId="77777777" w:rsidR="00E050AA" w:rsidRPr="00F1598F" w:rsidRDefault="00E050AA" w:rsidP="00E050AA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57F7B5B9" w14:textId="39E402B1" w:rsidR="00E050AA" w:rsidRPr="00F1598F" w:rsidRDefault="00E050AA" w:rsidP="00E050A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40,800</w:t>
            </w:r>
          </w:p>
        </w:tc>
        <w:tc>
          <w:tcPr>
            <w:tcW w:w="270" w:type="dxa"/>
          </w:tcPr>
          <w:p w14:paraId="550355B2" w14:textId="77777777" w:rsidR="00E050AA" w:rsidRPr="00F1598F" w:rsidRDefault="00E050AA" w:rsidP="00E050A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7BFB5F2F" w14:textId="2032A359" w:rsidR="00E050AA" w:rsidRPr="00F1598F" w:rsidRDefault="00A8020C" w:rsidP="00E050A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/>
                <w:sz w:val="30"/>
                <w:szCs w:val="30"/>
                <w:lang w:val="en-US"/>
              </w:rPr>
              <w:t>11</w:t>
            </w:r>
            <w:r w:rsidR="00EB6501" w:rsidRPr="00F159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1598F">
              <w:rPr>
                <w:rFonts w:asciiTheme="majorBidi" w:hAnsiTheme="majorBidi"/>
                <w:sz w:val="30"/>
                <w:szCs w:val="30"/>
                <w:lang w:val="en-US"/>
              </w:rPr>
              <w:t>769</w:t>
            </w:r>
          </w:p>
        </w:tc>
        <w:tc>
          <w:tcPr>
            <w:tcW w:w="270" w:type="dxa"/>
          </w:tcPr>
          <w:p w14:paraId="757F7FE3" w14:textId="77777777" w:rsidR="00E050AA" w:rsidRPr="00F1598F" w:rsidRDefault="00E050AA" w:rsidP="00E050A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375A245F" w14:textId="18B801E6" w:rsidR="00E050AA" w:rsidRPr="00F1598F" w:rsidRDefault="00E050AA" w:rsidP="00E050A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27,540</w:t>
            </w:r>
          </w:p>
        </w:tc>
      </w:tr>
      <w:tr w:rsidR="00E050AA" w:rsidRPr="00F1598F" w14:paraId="25BD65E1" w14:textId="77777777" w:rsidTr="00200D1B">
        <w:tc>
          <w:tcPr>
            <w:tcW w:w="3330" w:type="dxa"/>
            <w:shd w:val="clear" w:color="auto" w:fill="auto"/>
          </w:tcPr>
          <w:p w14:paraId="3E3C703E" w14:textId="68B1A67D" w:rsidR="00E050AA" w:rsidRPr="00F1598F" w:rsidRDefault="00E050AA" w:rsidP="00E050AA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   :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</w:tcPr>
          <w:p w14:paraId="2FAACCB9" w14:textId="6785BA6B" w:rsidR="00E050AA" w:rsidRPr="00F1598F" w:rsidRDefault="00513137" w:rsidP="00E050AA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143,450</w:t>
            </w:r>
          </w:p>
        </w:tc>
        <w:tc>
          <w:tcPr>
            <w:tcW w:w="270" w:type="dxa"/>
          </w:tcPr>
          <w:p w14:paraId="467C92A6" w14:textId="77777777" w:rsidR="00E050AA" w:rsidRPr="00F1598F" w:rsidRDefault="00E050AA" w:rsidP="00E050AA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3412C20C" w14:textId="7D7D58EB" w:rsidR="00E050AA" w:rsidRPr="00F1598F" w:rsidRDefault="00E050AA" w:rsidP="00E050A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153,649</w:t>
            </w:r>
          </w:p>
        </w:tc>
        <w:tc>
          <w:tcPr>
            <w:tcW w:w="270" w:type="dxa"/>
          </w:tcPr>
          <w:p w14:paraId="4EAB14BC" w14:textId="77777777" w:rsidR="00E050AA" w:rsidRPr="00F1598F" w:rsidRDefault="00E050AA" w:rsidP="00E050A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144749FD" w14:textId="4CC92289" w:rsidR="00E050AA" w:rsidRPr="00F1598F" w:rsidRDefault="00E050AA" w:rsidP="00E050A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90,834</w:t>
            </w:r>
          </w:p>
        </w:tc>
        <w:tc>
          <w:tcPr>
            <w:tcW w:w="270" w:type="dxa"/>
          </w:tcPr>
          <w:p w14:paraId="0DEE32A6" w14:textId="77777777" w:rsidR="00E050AA" w:rsidRPr="00F1598F" w:rsidRDefault="00E050AA" w:rsidP="00E050A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0619C594" w14:textId="5B3EC2A7" w:rsidR="00E050AA" w:rsidRPr="00F1598F" w:rsidRDefault="00E050AA" w:rsidP="00E050A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97,719</w:t>
            </w:r>
          </w:p>
        </w:tc>
      </w:tr>
      <w:tr w:rsidR="00574CFF" w:rsidRPr="00F1598F" w14:paraId="73F8E569" w14:textId="77777777" w:rsidTr="00574CFF">
        <w:tc>
          <w:tcPr>
            <w:tcW w:w="3330" w:type="dxa"/>
            <w:shd w:val="clear" w:color="auto" w:fill="auto"/>
          </w:tcPr>
          <w:p w14:paraId="3E43D70B" w14:textId="51A56E4C" w:rsidR="00E050AA" w:rsidRPr="00F1598F" w:rsidRDefault="00E050AA" w:rsidP="00E050AA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14:paraId="4B9D83FB" w14:textId="0F42182A" w:rsidR="00E050AA" w:rsidRPr="00F1598F" w:rsidRDefault="00A8020C" w:rsidP="00E050AA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/>
                <w:sz w:val="30"/>
                <w:szCs w:val="30"/>
                <w:lang w:val="en-US"/>
              </w:rPr>
              <w:t>25</w:t>
            </w:r>
            <w:r w:rsidR="00C32A3E" w:rsidRPr="00F159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1598F">
              <w:rPr>
                <w:rFonts w:asciiTheme="majorBidi" w:hAnsiTheme="majorBidi"/>
                <w:sz w:val="30"/>
                <w:szCs w:val="30"/>
                <w:lang w:val="en-US"/>
              </w:rPr>
              <w:t>752</w:t>
            </w:r>
          </w:p>
        </w:tc>
        <w:tc>
          <w:tcPr>
            <w:tcW w:w="270" w:type="dxa"/>
          </w:tcPr>
          <w:p w14:paraId="74DD1CDB" w14:textId="77777777" w:rsidR="00E050AA" w:rsidRPr="00F1598F" w:rsidRDefault="00E050AA" w:rsidP="00E050AA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61A8F43E" w14:textId="2C9651BF" w:rsidR="00E050AA" w:rsidRPr="00F1598F" w:rsidRDefault="00E050AA" w:rsidP="00E050A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38,846</w:t>
            </w:r>
          </w:p>
        </w:tc>
        <w:tc>
          <w:tcPr>
            <w:tcW w:w="270" w:type="dxa"/>
          </w:tcPr>
          <w:p w14:paraId="29AEE3F0" w14:textId="77777777" w:rsidR="00E050AA" w:rsidRPr="00F1598F" w:rsidRDefault="00E050AA" w:rsidP="00E050A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356B39DE" w14:textId="153B0726" w:rsidR="00E050AA" w:rsidRPr="00F1598F" w:rsidRDefault="00A8020C" w:rsidP="00E050A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/>
                <w:sz w:val="30"/>
                <w:szCs w:val="30"/>
                <w:lang w:val="en-US"/>
              </w:rPr>
              <w:t>11</w:t>
            </w:r>
            <w:r w:rsidR="00F03122" w:rsidRPr="00F159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1598F">
              <w:rPr>
                <w:rFonts w:asciiTheme="majorBidi" w:hAnsiTheme="majorBidi"/>
                <w:sz w:val="30"/>
                <w:szCs w:val="30"/>
                <w:lang w:val="en-US"/>
              </w:rPr>
              <w:t>850</w:t>
            </w:r>
          </w:p>
        </w:tc>
        <w:tc>
          <w:tcPr>
            <w:tcW w:w="270" w:type="dxa"/>
          </w:tcPr>
          <w:p w14:paraId="6D97BEA8" w14:textId="77777777" w:rsidR="00E050AA" w:rsidRPr="00F1598F" w:rsidRDefault="00E050AA" w:rsidP="00E050A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717A1808" w14:textId="4E22C287" w:rsidR="00E050AA" w:rsidRPr="00F1598F" w:rsidRDefault="00E050AA" w:rsidP="00E050A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26,162</w:t>
            </w:r>
          </w:p>
        </w:tc>
      </w:tr>
      <w:tr w:rsidR="00C300BA" w:rsidRPr="00F1598F" w14:paraId="2A6F730C" w14:textId="77777777" w:rsidTr="00574CFF">
        <w:tc>
          <w:tcPr>
            <w:tcW w:w="3330" w:type="dxa"/>
            <w:shd w:val="clear" w:color="auto" w:fill="auto"/>
          </w:tcPr>
          <w:p w14:paraId="6FA41486" w14:textId="234F1912" w:rsidR="00C300BA" w:rsidRPr="00F1598F" w:rsidRDefault="00D461DF" w:rsidP="00C300BA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B44F38" w14:textId="47E586E2" w:rsidR="00C300BA" w:rsidRPr="00F1598F" w:rsidRDefault="00A8020C" w:rsidP="00C300BA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/>
                <w:sz w:val="30"/>
                <w:szCs w:val="30"/>
                <w:lang w:val="en-US"/>
              </w:rPr>
              <w:t>11</w:t>
            </w:r>
            <w:r w:rsidR="00C300BA" w:rsidRPr="00F159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1598F">
              <w:rPr>
                <w:rFonts w:asciiTheme="majorBidi" w:hAnsiTheme="majorBidi"/>
                <w:sz w:val="30"/>
                <w:szCs w:val="30"/>
                <w:lang w:val="en-US"/>
              </w:rPr>
              <w:t>360</w:t>
            </w:r>
          </w:p>
        </w:tc>
        <w:tc>
          <w:tcPr>
            <w:tcW w:w="270" w:type="dxa"/>
          </w:tcPr>
          <w:p w14:paraId="144FD89C" w14:textId="77777777" w:rsidR="00C300BA" w:rsidRPr="00F1598F" w:rsidRDefault="00C300BA" w:rsidP="00C300BA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35942A" w14:textId="07D410B6" w:rsidR="00C300BA" w:rsidRPr="00F1598F" w:rsidRDefault="00C300BA" w:rsidP="00C300B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11,261</w:t>
            </w:r>
          </w:p>
        </w:tc>
        <w:tc>
          <w:tcPr>
            <w:tcW w:w="270" w:type="dxa"/>
          </w:tcPr>
          <w:p w14:paraId="6081F1A3" w14:textId="77777777" w:rsidR="00C300BA" w:rsidRPr="00F1598F" w:rsidRDefault="00C300BA" w:rsidP="00C300B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1FE702" w14:textId="4AA009EC" w:rsidR="00C300BA" w:rsidRPr="00F1598F" w:rsidRDefault="00A8020C" w:rsidP="00C300B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/>
                <w:sz w:val="30"/>
                <w:szCs w:val="30"/>
                <w:lang w:val="en-US"/>
              </w:rPr>
              <w:t>11</w:t>
            </w:r>
            <w:r w:rsidR="00C300BA" w:rsidRPr="00F159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1598F">
              <w:rPr>
                <w:rFonts w:asciiTheme="majorBidi" w:hAnsiTheme="majorBidi"/>
                <w:sz w:val="30"/>
                <w:szCs w:val="30"/>
                <w:lang w:val="en-US"/>
              </w:rPr>
              <w:t>360</w:t>
            </w:r>
          </w:p>
        </w:tc>
        <w:tc>
          <w:tcPr>
            <w:tcW w:w="270" w:type="dxa"/>
          </w:tcPr>
          <w:p w14:paraId="06EE2E0B" w14:textId="77777777" w:rsidR="00C300BA" w:rsidRPr="00F1598F" w:rsidRDefault="00C300BA" w:rsidP="00C300B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690847" w14:textId="3211A47D" w:rsidR="00C300BA" w:rsidRPr="00F1598F" w:rsidRDefault="00C300BA" w:rsidP="00C300B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11,261</w:t>
            </w:r>
          </w:p>
        </w:tc>
      </w:tr>
      <w:tr w:rsidR="00574CFF" w:rsidRPr="00F1598F" w14:paraId="4C5D8AB0" w14:textId="77777777" w:rsidTr="00574CFF">
        <w:tc>
          <w:tcPr>
            <w:tcW w:w="3330" w:type="dxa"/>
            <w:shd w:val="clear" w:color="auto" w:fill="auto"/>
          </w:tcPr>
          <w:p w14:paraId="58647890" w14:textId="77777777" w:rsidR="00574CFF" w:rsidRPr="00F1598F" w:rsidRDefault="00574CFF" w:rsidP="00574CFF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17215AA" w14:textId="72882EA5" w:rsidR="00574CFF" w:rsidRPr="00F1598F" w:rsidRDefault="00A8020C" w:rsidP="00574CFF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203</w:t>
            </w:r>
            <w:r w:rsidR="00574CFF"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1598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35</w:t>
            </w:r>
            <w:r w:rsidRPr="00F1598F">
              <w:rPr>
                <w:rFonts w:asciiTheme="majorBidi" w:hAnsiTheme="majorBidi"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0B5DD12" w14:textId="77777777" w:rsidR="00574CFF" w:rsidRPr="00F1598F" w:rsidRDefault="00574CFF" w:rsidP="00574CF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BEECBDD" w14:textId="195F021A" w:rsidR="00574CFF" w:rsidRPr="00F1598F" w:rsidRDefault="00A8020C" w:rsidP="00574C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244</w:t>
            </w:r>
            <w:r w:rsidR="00574CFF"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556</w:t>
            </w:r>
          </w:p>
        </w:tc>
        <w:tc>
          <w:tcPr>
            <w:tcW w:w="270" w:type="dxa"/>
          </w:tcPr>
          <w:p w14:paraId="230FAC56" w14:textId="77777777" w:rsidR="00574CFF" w:rsidRPr="00F1598F" w:rsidRDefault="00574CFF" w:rsidP="00574C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B532AEC" w14:textId="27D422F7" w:rsidR="00574CFF" w:rsidRPr="00F1598F" w:rsidRDefault="00A8020C" w:rsidP="00574C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125</w:t>
            </w:r>
            <w:r w:rsidR="00574CFF"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1598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813</w:t>
            </w:r>
          </w:p>
        </w:tc>
        <w:tc>
          <w:tcPr>
            <w:tcW w:w="270" w:type="dxa"/>
          </w:tcPr>
          <w:p w14:paraId="30A264BF" w14:textId="77777777" w:rsidR="00574CFF" w:rsidRPr="00F1598F" w:rsidRDefault="00574CFF" w:rsidP="00574C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FFB206" w14:textId="1E362D15" w:rsidR="00574CFF" w:rsidRPr="00F1598F" w:rsidRDefault="00A8020C" w:rsidP="00574C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162</w:t>
            </w:r>
            <w:r w:rsidR="00574CFF"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682</w:t>
            </w:r>
          </w:p>
        </w:tc>
      </w:tr>
      <w:tr w:rsidR="00574CFF" w:rsidRPr="00F1598F" w14:paraId="33BBD3D6" w14:textId="77777777" w:rsidTr="00200D1B">
        <w:tc>
          <w:tcPr>
            <w:tcW w:w="3330" w:type="dxa"/>
            <w:shd w:val="clear" w:color="auto" w:fill="auto"/>
          </w:tcPr>
          <w:p w14:paraId="542A0B6F" w14:textId="77777777" w:rsidR="00574CFF" w:rsidRPr="00F1598F" w:rsidRDefault="00574CFF" w:rsidP="00574CFF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C057B16" w14:textId="77777777" w:rsidR="00574CFF" w:rsidRPr="00F1598F" w:rsidRDefault="00574CFF" w:rsidP="00574CFF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4FEC10" w14:textId="77777777" w:rsidR="00574CFF" w:rsidRPr="00F1598F" w:rsidRDefault="00574CFF" w:rsidP="00574CF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7A1FD908" w14:textId="77777777" w:rsidR="00574CFF" w:rsidRPr="00F1598F" w:rsidRDefault="00574CFF" w:rsidP="00574C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D60317" w14:textId="77777777" w:rsidR="00574CFF" w:rsidRPr="00F1598F" w:rsidRDefault="00574CFF" w:rsidP="00574C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57415482" w14:textId="77777777" w:rsidR="00574CFF" w:rsidRPr="00F1598F" w:rsidRDefault="00574CFF" w:rsidP="00574C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053E030" w14:textId="77777777" w:rsidR="00574CFF" w:rsidRPr="00F1598F" w:rsidRDefault="00574CFF" w:rsidP="00574C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2CCC4690" w14:textId="77777777" w:rsidR="00574CFF" w:rsidRPr="00F1598F" w:rsidRDefault="00574CFF" w:rsidP="00574C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74CFF" w:rsidRPr="00F1598F" w14:paraId="2DB1B2FE" w14:textId="77777777" w:rsidTr="00200D1B">
        <w:tc>
          <w:tcPr>
            <w:tcW w:w="3330" w:type="dxa"/>
            <w:shd w:val="clear" w:color="auto" w:fill="auto"/>
          </w:tcPr>
          <w:p w14:paraId="7AB3DF5C" w14:textId="4C258083" w:rsidR="00574CFF" w:rsidRPr="00F1598F" w:rsidRDefault="00574CFF" w:rsidP="00574CFF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F1598F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F1598F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F1598F">
              <w:rPr>
                <w:rFonts w:asciiTheme="majorBidi" w:hAnsiTheme="majorBidi" w:hint="cs"/>
                <w:sz w:val="30"/>
                <w:szCs w:val="30"/>
                <w:cs/>
              </w:rPr>
              <w:t xml:space="preserve">   จะเกิดขึ้น</w:t>
            </w:r>
          </w:p>
        </w:tc>
        <w:tc>
          <w:tcPr>
            <w:tcW w:w="1260" w:type="dxa"/>
          </w:tcPr>
          <w:p w14:paraId="3F0114F2" w14:textId="77777777" w:rsidR="00574CFF" w:rsidRPr="00F1598F" w:rsidRDefault="00574CFF" w:rsidP="00574CFF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/>
                <w:sz w:val="30"/>
                <w:szCs w:val="30"/>
              </w:rPr>
            </w:pPr>
          </w:p>
          <w:p w14:paraId="618CC67A" w14:textId="1862DE19" w:rsidR="00574CFF" w:rsidRPr="00F1598F" w:rsidRDefault="00A94A21" w:rsidP="00574CFF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A8020C" w:rsidRPr="00F1598F">
              <w:rPr>
                <w:rFonts w:asciiTheme="majorBidi" w:hAnsiTheme="majorBidi" w:hint="cs"/>
                <w:sz w:val="30"/>
                <w:szCs w:val="30"/>
                <w:lang w:val="en-US"/>
              </w:rPr>
              <w:t>738</w:t>
            </w:r>
            <w:r w:rsidRPr="00F1598F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0A73279" w14:textId="77777777" w:rsidR="00574CFF" w:rsidRPr="00F1598F" w:rsidRDefault="00574CFF" w:rsidP="00574CF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76DBAC21" w14:textId="77777777" w:rsidR="00574CFF" w:rsidRPr="00F1598F" w:rsidRDefault="00574CFF" w:rsidP="00574C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484B55" w14:textId="65CDBA7C" w:rsidR="00574CFF" w:rsidRPr="00F1598F" w:rsidRDefault="00562B1A" w:rsidP="002F265D">
            <w:pPr>
              <w:pStyle w:val="a1"/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(774)</w:t>
            </w:r>
          </w:p>
        </w:tc>
        <w:tc>
          <w:tcPr>
            <w:tcW w:w="270" w:type="dxa"/>
          </w:tcPr>
          <w:p w14:paraId="457EF3FD" w14:textId="77777777" w:rsidR="00574CFF" w:rsidRPr="00F1598F" w:rsidRDefault="00574CFF" w:rsidP="00574C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450D0BA6" w14:textId="77777777" w:rsidR="00574CFF" w:rsidRPr="00F1598F" w:rsidRDefault="00574CFF" w:rsidP="00574C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/>
                <w:sz w:val="30"/>
                <w:szCs w:val="30"/>
              </w:rPr>
            </w:pPr>
          </w:p>
          <w:p w14:paraId="32631145" w14:textId="28D728B0" w:rsidR="00574CFF" w:rsidRPr="00F1598F" w:rsidRDefault="00C968E7" w:rsidP="00C968E7">
            <w:pPr>
              <w:pStyle w:val="a1"/>
              <w:tabs>
                <w:tab w:val="decimal" w:pos="792"/>
              </w:tabs>
              <w:ind w:right="-17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/>
                <w:sz w:val="30"/>
                <w:szCs w:val="30"/>
                <w:lang w:val="en-US"/>
              </w:rPr>
              <w:t>(497)</w:t>
            </w:r>
          </w:p>
        </w:tc>
        <w:tc>
          <w:tcPr>
            <w:tcW w:w="270" w:type="dxa"/>
          </w:tcPr>
          <w:p w14:paraId="1D9A4E2C" w14:textId="77777777" w:rsidR="00574CFF" w:rsidRPr="00F1598F" w:rsidRDefault="00574CFF" w:rsidP="00574C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113965DC" w14:textId="77777777" w:rsidR="00574CFF" w:rsidRPr="00F1598F" w:rsidRDefault="00574CFF" w:rsidP="00574CF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B5BA1D" w14:textId="0CF891CB" w:rsidR="00574CFF" w:rsidRPr="00F1598F" w:rsidRDefault="00437D42" w:rsidP="002F265D">
            <w:pPr>
              <w:pStyle w:val="a1"/>
              <w:tabs>
                <w:tab w:val="decimal" w:pos="792"/>
              </w:tabs>
              <w:ind w:right="-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A8020C" w:rsidRPr="00F1598F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522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F909DD" w:rsidRPr="00F1598F" w14:paraId="48469CDC" w14:textId="77777777" w:rsidTr="00200D1B">
        <w:tc>
          <w:tcPr>
            <w:tcW w:w="3330" w:type="dxa"/>
            <w:shd w:val="clear" w:color="auto" w:fill="auto"/>
          </w:tcPr>
          <w:p w14:paraId="2E85ECC0" w14:textId="4BB31BD5" w:rsidR="00F909DD" w:rsidRPr="00F1598F" w:rsidRDefault="00697FA5" w:rsidP="00200D1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D8421D" w14:textId="6D155928" w:rsidR="00F909DD" w:rsidRPr="00F1598F" w:rsidRDefault="003902C5" w:rsidP="00200D1B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202,6</w:t>
            </w:r>
            <w:r w:rsidR="00C155A9" w:rsidRPr="00F1598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1D6D2D80" w14:textId="77777777" w:rsidR="00F909DD" w:rsidRPr="00F1598F" w:rsidRDefault="00F909DD" w:rsidP="00200D1B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74E9C" w14:textId="2A148F04" w:rsidR="00F909DD" w:rsidRPr="00F1598F" w:rsidRDefault="00A8020C" w:rsidP="00200D1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243</w:t>
            </w:r>
            <w:r w:rsidR="00A77F65"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782</w:t>
            </w:r>
          </w:p>
        </w:tc>
        <w:tc>
          <w:tcPr>
            <w:tcW w:w="270" w:type="dxa"/>
            <w:shd w:val="clear" w:color="auto" w:fill="auto"/>
          </w:tcPr>
          <w:p w14:paraId="7C0F789B" w14:textId="77777777" w:rsidR="00F909DD" w:rsidRPr="00F1598F" w:rsidRDefault="00F909DD" w:rsidP="00200D1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2CC84" w14:textId="56E0D85D" w:rsidR="00F909DD" w:rsidRPr="00F1598F" w:rsidRDefault="00A8020C" w:rsidP="00200D1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125</w:t>
            </w:r>
            <w:r w:rsidR="00F94DD5"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1598F">
              <w:rPr>
                <w:rFonts w:asciiTheme="majorBidi" w:hAnsiTheme="majorBidi" w:hint="cs"/>
                <w:b/>
                <w:bCs/>
                <w:sz w:val="30"/>
                <w:szCs w:val="30"/>
                <w:lang w:val="en-US"/>
              </w:rPr>
              <w:t>316</w:t>
            </w:r>
          </w:p>
        </w:tc>
        <w:tc>
          <w:tcPr>
            <w:tcW w:w="270" w:type="dxa"/>
            <w:shd w:val="clear" w:color="auto" w:fill="auto"/>
          </w:tcPr>
          <w:p w14:paraId="32BCD339" w14:textId="77777777" w:rsidR="00F909DD" w:rsidRPr="00F1598F" w:rsidRDefault="00F909DD" w:rsidP="00200D1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00182" w14:textId="5BE46B6E" w:rsidR="00F909DD" w:rsidRPr="00F1598F" w:rsidRDefault="00A8020C" w:rsidP="00200D1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162</w:t>
            </w:r>
            <w:r w:rsidR="00E76A6C"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160</w:t>
            </w:r>
          </w:p>
        </w:tc>
      </w:tr>
    </w:tbl>
    <w:p w14:paraId="2475229E" w14:textId="77777777" w:rsidR="00F909DD" w:rsidRPr="00F1598F" w:rsidRDefault="00F909DD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2BE4F84" w14:textId="77777777" w:rsidR="00D80D43" w:rsidRPr="00F1598F" w:rsidRDefault="00D80D43" w:rsidP="00D80D43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/>
          <w:sz w:val="30"/>
          <w:szCs w:val="30"/>
          <w:cs/>
        </w:rPr>
        <w:t xml:space="preserve">ในเดือนมกราคม </w:t>
      </w:r>
      <w:r w:rsidRPr="00F1598F">
        <w:rPr>
          <w:rFonts w:ascii="Angsana New" w:hAnsi="Angsana New"/>
          <w:sz w:val="30"/>
          <w:szCs w:val="30"/>
        </w:rPr>
        <w:t xml:space="preserve">2563 </w:t>
      </w:r>
      <w:r w:rsidRPr="00F1598F">
        <w:rPr>
          <w:rFonts w:ascii="Angsana New" w:hAnsi="Angsana New" w:hint="cs"/>
          <w:sz w:val="30"/>
          <w:szCs w:val="30"/>
          <w:cs/>
        </w:rPr>
        <w:t xml:space="preserve">กลุ่มบริษัทได้ทำบันทึกข้อตกลงร่วมกันกับบริษัท ขอนแก่น ช.ทวี </w:t>
      </w:r>
      <w:r w:rsidRPr="00F1598F">
        <w:rPr>
          <w:rFonts w:ascii="Angsana New" w:hAnsi="Angsana New"/>
          <w:sz w:val="30"/>
          <w:szCs w:val="30"/>
        </w:rPr>
        <w:t xml:space="preserve">(1993) </w:t>
      </w:r>
      <w:r w:rsidRPr="00F1598F">
        <w:rPr>
          <w:rFonts w:ascii="Angsana New" w:hAnsi="Angsana New" w:hint="cs"/>
          <w:sz w:val="30"/>
          <w:szCs w:val="30"/>
          <w:cs/>
        </w:rPr>
        <w:t>จำกัด สำหรับการรับชำระเงินรายเดือนตามมูลค่าหนี้ที่ยังคงค้างอยู่ ดังนี้</w:t>
      </w:r>
    </w:p>
    <w:p w14:paraId="29FD2B49" w14:textId="77777777" w:rsidR="00D80D43" w:rsidRPr="00F1598F" w:rsidRDefault="00D80D43" w:rsidP="00D80D43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left" w:pos="540"/>
        </w:tabs>
        <w:spacing w:before="240"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F1598F">
        <w:rPr>
          <w:rFonts w:ascii="Angsana New" w:hAnsi="Angsana New" w:hint="cs"/>
          <w:spacing w:val="-2"/>
          <w:sz w:val="30"/>
          <w:szCs w:val="30"/>
          <w:cs/>
        </w:rPr>
        <w:t>การรับชำระสำหรับบริษัท เดือนละ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pacing w:val="-2"/>
          <w:sz w:val="30"/>
          <w:szCs w:val="30"/>
        </w:rPr>
        <w:t>2.3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pacing w:val="-2"/>
          <w:sz w:val="30"/>
          <w:szCs w:val="30"/>
          <w:cs/>
        </w:rPr>
        <w:t>ล้านบาท เป็นระยะเวลา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pacing w:val="-2"/>
          <w:sz w:val="30"/>
          <w:szCs w:val="30"/>
        </w:rPr>
        <w:t>71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pacing w:val="-2"/>
          <w:sz w:val="30"/>
          <w:szCs w:val="30"/>
          <w:cs/>
        </w:rPr>
        <w:t>และงวดสุดท้ายจำนวนเงิน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pacing w:val="-2"/>
          <w:sz w:val="30"/>
          <w:szCs w:val="30"/>
        </w:rPr>
        <w:t>4.52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</w:p>
    <w:p w14:paraId="70724910" w14:textId="77777777" w:rsidR="00D80D43" w:rsidRPr="00F1598F" w:rsidRDefault="00D80D43" w:rsidP="00D80D43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 w:hint="cs"/>
          <w:sz w:val="30"/>
          <w:szCs w:val="30"/>
          <w:cs/>
        </w:rPr>
        <w:t>การรับชำระสำหรับ</w:t>
      </w:r>
      <w:r w:rsidRPr="00F1598F">
        <w:rPr>
          <w:rFonts w:asciiTheme="majorBidi" w:hAnsiTheme="majorBidi" w:cstheme="majorBidi"/>
          <w:sz w:val="30"/>
          <w:szCs w:val="30"/>
          <w:cs/>
        </w:rPr>
        <w:t>บริษัท ช. ทวี เทอร์โมเทค จำกัด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</w:rPr>
        <w:t>(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Pr="00F1598F">
        <w:rPr>
          <w:rFonts w:asciiTheme="majorBidi" w:hAnsiTheme="majorBidi" w:cstheme="majorBidi"/>
          <w:sz w:val="30"/>
          <w:szCs w:val="30"/>
        </w:rPr>
        <w:t>)</w:t>
      </w:r>
      <w:r w:rsidRPr="00F1598F">
        <w:rPr>
          <w:rFonts w:ascii="Angsana New" w:hAnsi="Angsana New" w:hint="cs"/>
          <w:sz w:val="30"/>
          <w:szCs w:val="30"/>
          <w:cs/>
        </w:rPr>
        <w:t xml:space="preserve"> เดือนละ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z w:val="30"/>
          <w:szCs w:val="30"/>
        </w:rPr>
        <w:t>1.1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z w:val="30"/>
          <w:szCs w:val="30"/>
          <w:cs/>
        </w:rPr>
        <w:t>ล้านบาท เป็นระยะเวลา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z w:val="30"/>
          <w:szCs w:val="30"/>
        </w:rPr>
        <w:t>71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z w:val="30"/>
          <w:szCs w:val="30"/>
          <w:cs/>
        </w:rPr>
        <w:t>เดือน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z w:val="30"/>
          <w:szCs w:val="30"/>
          <w:cs/>
        </w:rPr>
        <w:t>และงวดสุดท้ายจำนวนเงิน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z w:val="30"/>
          <w:szCs w:val="30"/>
        </w:rPr>
        <w:t>2.27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z w:val="30"/>
          <w:szCs w:val="30"/>
          <w:cs/>
        </w:rPr>
        <w:t>ล้านบาท</w:t>
      </w:r>
    </w:p>
    <w:p w14:paraId="4D0C9482" w14:textId="77777777" w:rsidR="001D25E1" w:rsidRPr="00F1598F" w:rsidRDefault="001D25E1" w:rsidP="00DB7FB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90E8B0" w14:textId="1F12C810" w:rsidR="00F909DD" w:rsidRPr="00F1598F" w:rsidRDefault="001D25E1" w:rsidP="001D25E1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="Angsana New" w:hAnsi="Angsana New" w:hint="cs"/>
          <w:sz w:val="30"/>
          <w:szCs w:val="30"/>
          <w:cs/>
        </w:rPr>
        <w:t>นอกจากนี้ กลุ่มบริษัทจะได้รับดอกเบี้ยจากการผิดนัดชำระเพิ่มเติมที่อัตราร้อยละ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z w:val="30"/>
          <w:szCs w:val="30"/>
        </w:rPr>
        <w:t xml:space="preserve">7.5 </w:t>
      </w:r>
      <w:r w:rsidRPr="00F1598F">
        <w:rPr>
          <w:rFonts w:ascii="Angsana New" w:hAnsi="Angsana New" w:hint="cs"/>
          <w:sz w:val="30"/>
          <w:szCs w:val="30"/>
          <w:cs/>
        </w:rPr>
        <w:t>ต่อปี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z w:val="30"/>
          <w:szCs w:val="30"/>
          <w:cs/>
        </w:rPr>
        <w:t>ของมูลค่าหนี้ที่คงค้าง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z w:val="30"/>
          <w:szCs w:val="30"/>
          <w:cs/>
        </w:rPr>
        <w:t>โดยบริษัท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z w:val="30"/>
          <w:szCs w:val="30"/>
          <w:cs/>
        </w:rPr>
        <w:t>ขอนแก่น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z w:val="30"/>
          <w:szCs w:val="30"/>
          <w:cs/>
        </w:rPr>
        <w:t>ช</w:t>
      </w:r>
      <w:r w:rsidRPr="00F1598F">
        <w:rPr>
          <w:rFonts w:ascii="Angsana New" w:hAnsi="Angsana New"/>
          <w:sz w:val="30"/>
          <w:szCs w:val="30"/>
          <w:cs/>
        </w:rPr>
        <w:t>.</w:t>
      </w:r>
      <w:r w:rsidRPr="00F1598F">
        <w:rPr>
          <w:rFonts w:ascii="Angsana New" w:hAnsi="Angsana New" w:hint="cs"/>
          <w:sz w:val="30"/>
          <w:szCs w:val="30"/>
          <w:cs/>
        </w:rPr>
        <w:t>ทวี</w:t>
      </w:r>
      <w:r w:rsidRPr="00F1598F">
        <w:rPr>
          <w:rFonts w:ascii="Angsana New" w:hAnsi="Angsana New"/>
          <w:sz w:val="30"/>
          <w:szCs w:val="30"/>
          <w:cs/>
        </w:rPr>
        <w:t xml:space="preserve"> (</w:t>
      </w:r>
      <w:r w:rsidRPr="00F1598F">
        <w:rPr>
          <w:rFonts w:ascii="Angsana New" w:hAnsi="Angsana New"/>
          <w:sz w:val="30"/>
          <w:szCs w:val="30"/>
        </w:rPr>
        <w:t xml:space="preserve">1993) </w:t>
      </w:r>
      <w:r w:rsidRPr="00F1598F">
        <w:rPr>
          <w:rFonts w:ascii="Angsana New" w:hAnsi="Angsana New" w:hint="cs"/>
          <w:sz w:val="30"/>
          <w:szCs w:val="30"/>
          <w:cs/>
        </w:rPr>
        <w:t>จำกัด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z w:val="30"/>
          <w:szCs w:val="30"/>
          <w:cs/>
        </w:rPr>
        <w:t xml:space="preserve">สามารถเลือกที่จะชำระเงินค่าหนี้ทั้งจำนวนก่อนสิ้นสุดแผนการรับชำระได้ </w:t>
      </w:r>
      <w:r w:rsidRPr="00F1598F">
        <w:rPr>
          <w:rFonts w:ascii="Angsana New" w:hAnsi="Angsana New" w:hint="cs"/>
          <w:spacing w:val="-4"/>
          <w:sz w:val="30"/>
          <w:szCs w:val="30"/>
          <w:cs/>
        </w:rPr>
        <w:t>ดอกเบี้ยค้างรับจากการผิดนัดชำระแสดงไว้ในบัญชีลูกหนี้การค้าและลูกหนี้หมุนเวียนอื่นในงบแสดงฐานะทางการเงิน</w:t>
      </w:r>
    </w:p>
    <w:p w14:paraId="07FE617C" w14:textId="44EE83E0" w:rsidR="00E81185" w:rsidRPr="00F1598F" w:rsidRDefault="00E81185">
      <w:pPr>
        <w:rPr>
          <w:rFonts w:ascii="Angsana New" w:hAnsi="Angsana New"/>
          <w:sz w:val="20"/>
          <w:szCs w:val="20"/>
        </w:rPr>
      </w:pPr>
    </w:p>
    <w:p w14:paraId="40E4E803" w14:textId="77777777" w:rsidR="004320E8" w:rsidRPr="00F1598F" w:rsidRDefault="004320E8">
      <w:pPr>
        <w:rPr>
          <w:rFonts w:ascii="Angsana New" w:hAnsi="Angsana New"/>
          <w:sz w:val="20"/>
          <w:szCs w:val="20"/>
        </w:rPr>
      </w:pPr>
    </w:p>
    <w:p w14:paraId="73FBB85F" w14:textId="77777777" w:rsidR="004320E8" w:rsidRPr="00F1598F" w:rsidRDefault="004320E8">
      <w:pPr>
        <w:rPr>
          <w:rFonts w:ascii="Angsana New" w:hAnsi="Angsana New"/>
          <w:sz w:val="20"/>
          <w:szCs w:val="20"/>
        </w:rPr>
      </w:pPr>
    </w:p>
    <w:tbl>
      <w:tblPr>
        <w:tblW w:w="91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1"/>
        <w:gridCol w:w="271"/>
        <w:gridCol w:w="1080"/>
        <w:gridCol w:w="271"/>
        <w:gridCol w:w="1169"/>
        <w:gridCol w:w="271"/>
        <w:gridCol w:w="1136"/>
      </w:tblGrid>
      <w:tr w:rsidR="00520FCC" w:rsidRPr="00F1598F" w14:paraId="3A6B011E" w14:textId="77777777" w:rsidTr="00520FCC">
        <w:trPr>
          <w:tblHeader/>
        </w:trPr>
        <w:tc>
          <w:tcPr>
            <w:tcW w:w="2115" w:type="pct"/>
          </w:tcPr>
          <w:p w14:paraId="2A28F25C" w14:textId="77777777" w:rsidR="00520FCC" w:rsidRPr="00F1598F" w:rsidRDefault="00520FCC" w:rsidP="0066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pct"/>
            <w:gridSpan w:val="3"/>
          </w:tcPr>
          <w:p w14:paraId="7FE68B89" w14:textId="061A0041" w:rsidR="00520FCC" w:rsidRPr="00F1598F" w:rsidRDefault="00520FCC" w:rsidP="0066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A83F7FC" w14:textId="77777777" w:rsidR="00520FCC" w:rsidRPr="00F1598F" w:rsidRDefault="00520FCC" w:rsidP="0066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43CD6A12" w14:textId="0804573F" w:rsidR="00520FCC" w:rsidRPr="00F1598F" w:rsidRDefault="00520FCC" w:rsidP="0066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0FCC" w:rsidRPr="00F1598F" w14:paraId="79E091E4" w14:textId="77777777" w:rsidTr="00520FCC">
        <w:trPr>
          <w:tblHeader/>
        </w:trPr>
        <w:tc>
          <w:tcPr>
            <w:tcW w:w="2115" w:type="pct"/>
          </w:tcPr>
          <w:p w14:paraId="3616A7CD" w14:textId="77777777" w:rsidR="00520FCC" w:rsidRPr="00F1598F" w:rsidRDefault="00520FCC" w:rsidP="0066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E303D64" w14:textId="77777777" w:rsidR="00520FCC" w:rsidRPr="00F1598F" w:rsidRDefault="00520FCC" w:rsidP="0066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3BAFD79B" w14:textId="77777777" w:rsidR="00520FCC" w:rsidRPr="00F1598F" w:rsidRDefault="00520FCC" w:rsidP="0066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3EF2A93" w14:textId="77777777" w:rsidR="00520FCC" w:rsidRPr="00F1598F" w:rsidRDefault="00520FCC" w:rsidP="0066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69413E5D" w14:textId="77777777" w:rsidR="00520FCC" w:rsidRPr="00F1598F" w:rsidRDefault="00520FCC" w:rsidP="0066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7026462" w14:textId="77777777" w:rsidR="00520FCC" w:rsidRPr="00F1598F" w:rsidRDefault="00520FCC" w:rsidP="0066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01D1BAFA" w14:textId="77777777" w:rsidR="00520FCC" w:rsidRPr="00F1598F" w:rsidRDefault="00520FCC" w:rsidP="0066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5FEC536" w14:textId="77777777" w:rsidR="00520FCC" w:rsidRPr="00F1598F" w:rsidRDefault="00520FCC" w:rsidP="0066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20FCC" w:rsidRPr="00F1598F" w14:paraId="05C695F7" w14:textId="77777777" w:rsidTr="00520FCC">
        <w:trPr>
          <w:trHeight w:val="209"/>
          <w:tblHeader/>
        </w:trPr>
        <w:tc>
          <w:tcPr>
            <w:tcW w:w="2115" w:type="pct"/>
          </w:tcPr>
          <w:p w14:paraId="3749D08A" w14:textId="7D079D80" w:rsidR="00520FCC" w:rsidRPr="00F1598F" w:rsidRDefault="00520FCC" w:rsidP="0066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5" w:type="pct"/>
            <w:gridSpan w:val="7"/>
          </w:tcPr>
          <w:p w14:paraId="25D20996" w14:textId="3DACBFED" w:rsidR="00520FCC" w:rsidRPr="00F1598F" w:rsidRDefault="00520FCC" w:rsidP="0066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159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159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20FCC" w:rsidRPr="00F1598F" w14:paraId="20E5B9CA" w14:textId="77777777" w:rsidTr="00520FCC">
        <w:tc>
          <w:tcPr>
            <w:tcW w:w="2115" w:type="pct"/>
          </w:tcPr>
          <w:p w14:paraId="2E73C95F" w14:textId="5EBBFD50" w:rsidR="00520FCC" w:rsidRPr="00F1598F" w:rsidRDefault="00411027" w:rsidP="00EF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กลับรายการผลขาดทุน</w:t>
            </w:r>
            <w:r w:rsidR="00520FCC" w:rsidRPr="00F1598F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ด้านเครดิตที่คาดว่าจะเกิดขึ้นของลูกหนี้การค้า</w:t>
            </w:r>
            <w:r w:rsidR="00520FCC" w:rsidRPr="00F1598F">
              <w:rPr>
                <w:rFonts w:ascii="Angsana New" w:hAnsi="Angsana New"/>
                <w:sz w:val="30"/>
                <w:szCs w:val="30"/>
                <w:cs/>
              </w:rPr>
              <w:t xml:space="preserve">สำหรับ </w:t>
            </w:r>
          </w:p>
        </w:tc>
        <w:tc>
          <w:tcPr>
            <w:tcW w:w="591" w:type="pct"/>
          </w:tcPr>
          <w:p w14:paraId="2B011489" w14:textId="77777777" w:rsidR="00520FCC" w:rsidRPr="00F1598F" w:rsidRDefault="00520FCC" w:rsidP="0066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37D8922" w14:textId="77777777" w:rsidR="00520FCC" w:rsidRPr="00F1598F" w:rsidRDefault="00520FCC" w:rsidP="0066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202D47C" w14:textId="77777777" w:rsidR="00520FCC" w:rsidRPr="00F1598F" w:rsidRDefault="00520FCC" w:rsidP="0066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19E91E9" w14:textId="77777777" w:rsidR="00520FCC" w:rsidRPr="00F1598F" w:rsidRDefault="00520FCC" w:rsidP="0066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5B504A98" w14:textId="77777777" w:rsidR="00520FCC" w:rsidRPr="00F1598F" w:rsidRDefault="00520FCC" w:rsidP="0066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24A96D7" w14:textId="77777777" w:rsidR="00520FCC" w:rsidRPr="00F1598F" w:rsidRDefault="00520FCC" w:rsidP="0066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728985FA" w14:textId="77777777" w:rsidR="00520FCC" w:rsidRPr="00F1598F" w:rsidRDefault="00520FCC" w:rsidP="0066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0FCC" w:rsidRPr="00F1598F" w14:paraId="1B11B314" w14:textId="77777777" w:rsidTr="00520FCC">
        <w:tc>
          <w:tcPr>
            <w:tcW w:w="2115" w:type="pct"/>
          </w:tcPr>
          <w:p w14:paraId="28153880" w14:textId="0439508E" w:rsidR="00520FCC" w:rsidRPr="00F1598F" w:rsidRDefault="00520FCC" w:rsidP="00520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598F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F1598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1598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5125503B" w14:textId="7B18AE2B" w:rsidR="00520FCC" w:rsidRPr="00F1598F" w:rsidRDefault="001A4D83" w:rsidP="001A4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(36)</w:t>
            </w:r>
          </w:p>
        </w:tc>
        <w:tc>
          <w:tcPr>
            <w:tcW w:w="148" w:type="pct"/>
          </w:tcPr>
          <w:p w14:paraId="1F83B716" w14:textId="77777777" w:rsidR="00520FCC" w:rsidRPr="00F1598F" w:rsidRDefault="00520FCC" w:rsidP="00520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1B137DB1" w14:textId="06C442F8" w:rsidR="00520FCC" w:rsidRPr="00F1598F" w:rsidRDefault="00C66D6F" w:rsidP="00C66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90" w:hanging="18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(</w:t>
            </w:r>
            <w:r w:rsidR="001A4D83" w:rsidRPr="00F1598F">
              <w:rPr>
                <w:rFonts w:ascii="Angsana New" w:hAnsi="Angsana New"/>
                <w:sz w:val="30"/>
                <w:szCs w:val="30"/>
              </w:rPr>
              <w:t>355</w:t>
            </w:r>
            <w:r w:rsidRPr="00F1598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55C9B9B4" w14:textId="77777777" w:rsidR="00520FCC" w:rsidRPr="00F1598F" w:rsidRDefault="00520FCC" w:rsidP="00520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vAlign w:val="bottom"/>
          </w:tcPr>
          <w:p w14:paraId="36E61664" w14:textId="5E0926D1" w:rsidR="00520FCC" w:rsidRPr="00F1598F" w:rsidRDefault="001A4D83" w:rsidP="00520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(25)</w:t>
            </w:r>
          </w:p>
        </w:tc>
        <w:tc>
          <w:tcPr>
            <w:tcW w:w="148" w:type="pct"/>
          </w:tcPr>
          <w:p w14:paraId="33F5D8AA" w14:textId="77777777" w:rsidR="00520FCC" w:rsidRPr="00F1598F" w:rsidRDefault="00520FCC" w:rsidP="00520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vAlign w:val="bottom"/>
          </w:tcPr>
          <w:p w14:paraId="7985BF88" w14:textId="65C2EBAE" w:rsidR="00520FCC" w:rsidRPr="00F1598F" w:rsidRDefault="00C66D6F" w:rsidP="00520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(</w:t>
            </w:r>
            <w:r w:rsidR="001A4D83" w:rsidRPr="00F1598F">
              <w:rPr>
                <w:rFonts w:ascii="Angsana New" w:hAnsi="Angsana New"/>
                <w:sz w:val="30"/>
                <w:szCs w:val="30"/>
              </w:rPr>
              <w:t>355</w:t>
            </w:r>
            <w:r w:rsidRPr="00F1598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0BB776AD" w14:textId="77777777" w:rsidR="007F2DBB" w:rsidRPr="00F1598F" w:rsidRDefault="007F2DBB" w:rsidP="006B0C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12"/>
        <w:gridCol w:w="1253"/>
        <w:gridCol w:w="1185"/>
        <w:gridCol w:w="270"/>
        <w:gridCol w:w="1080"/>
        <w:gridCol w:w="270"/>
        <w:gridCol w:w="1170"/>
        <w:gridCol w:w="270"/>
        <w:gridCol w:w="1170"/>
      </w:tblGrid>
      <w:tr w:rsidR="0029573E" w:rsidRPr="00F1598F" w14:paraId="37CDEB68" w14:textId="77777777" w:rsidTr="001218D9">
        <w:trPr>
          <w:cantSplit/>
        </w:trPr>
        <w:tc>
          <w:tcPr>
            <w:tcW w:w="6300" w:type="dxa"/>
            <w:gridSpan w:val="5"/>
          </w:tcPr>
          <w:p w14:paraId="269C343B" w14:textId="553CE82E" w:rsidR="0029573E" w:rsidRPr="00F1598F" w:rsidRDefault="0029573E" w:rsidP="0029573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เงินให้กู้ยืมระยะสั้นแก่บุคคลและกิจการที่เกี่ยวข้องกัน</w:t>
            </w:r>
          </w:p>
        </w:tc>
        <w:tc>
          <w:tcPr>
            <w:tcW w:w="270" w:type="dxa"/>
          </w:tcPr>
          <w:p w14:paraId="518C8310" w14:textId="77777777" w:rsidR="0029573E" w:rsidRPr="00F1598F" w:rsidRDefault="0029573E" w:rsidP="0029573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168CEF88" w14:textId="77777777" w:rsidR="0029573E" w:rsidRPr="00F1598F" w:rsidRDefault="0029573E" w:rsidP="0029573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9573E" w:rsidRPr="00F1598F" w14:paraId="71FD3731" w14:textId="77777777" w:rsidTr="001218D9">
        <w:trPr>
          <w:cantSplit/>
        </w:trPr>
        <w:tc>
          <w:tcPr>
            <w:tcW w:w="2512" w:type="dxa"/>
          </w:tcPr>
          <w:p w14:paraId="64804A0E" w14:textId="77777777" w:rsidR="0029573E" w:rsidRPr="00F1598F" w:rsidRDefault="0029573E" w:rsidP="002957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253" w:type="dxa"/>
          </w:tcPr>
          <w:p w14:paraId="28A5DC7F" w14:textId="77777777" w:rsidR="0029573E" w:rsidRPr="00F1598F" w:rsidRDefault="0029573E" w:rsidP="002957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35" w:type="dxa"/>
            <w:gridSpan w:val="3"/>
            <w:hideMark/>
          </w:tcPr>
          <w:p w14:paraId="7E08ACB4" w14:textId="77777777" w:rsidR="0029573E" w:rsidRPr="00F1598F" w:rsidRDefault="0029573E" w:rsidP="0029573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D67AEA" w14:textId="77777777" w:rsidR="0029573E" w:rsidRPr="00F1598F" w:rsidRDefault="0029573E" w:rsidP="0029573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183630DC" w14:textId="77777777" w:rsidR="0029573E" w:rsidRPr="00F1598F" w:rsidRDefault="0029573E" w:rsidP="0029573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573E" w:rsidRPr="00F1598F" w14:paraId="3D327FA8" w14:textId="77777777" w:rsidTr="001218D9">
        <w:trPr>
          <w:cantSplit/>
        </w:trPr>
        <w:tc>
          <w:tcPr>
            <w:tcW w:w="2512" w:type="dxa"/>
          </w:tcPr>
          <w:p w14:paraId="1A3B59C0" w14:textId="77777777" w:rsidR="0029573E" w:rsidRPr="00F1598F" w:rsidRDefault="0029573E" w:rsidP="002957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Merge w:val="restart"/>
          </w:tcPr>
          <w:p w14:paraId="71EED378" w14:textId="3DBADA6D" w:rsidR="0029573E" w:rsidRPr="00F1598F" w:rsidRDefault="0029573E" w:rsidP="002957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อัตราดอกเบี้ย</w:t>
            </w:r>
            <w:r w:rsidRPr="00F159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159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85" w:type="dxa"/>
            <w:hideMark/>
          </w:tcPr>
          <w:p w14:paraId="72338FB0" w14:textId="3425B473" w:rsidR="0029573E" w:rsidRPr="00F1598F" w:rsidRDefault="0029573E" w:rsidP="0029573E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มีนาคม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3F1C3EC2" w14:textId="77777777" w:rsidR="0029573E" w:rsidRPr="00F1598F" w:rsidRDefault="0029573E" w:rsidP="0029573E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39A08101" w14:textId="00552C93" w:rsidR="0029573E" w:rsidRPr="00F1598F" w:rsidRDefault="0029573E" w:rsidP="0029573E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5D81C5C0" w14:textId="77777777" w:rsidR="0029573E" w:rsidRPr="00F1598F" w:rsidRDefault="0029573E" w:rsidP="0029573E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hideMark/>
          </w:tcPr>
          <w:p w14:paraId="568C2E0A" w14:textId="147ECF00" w:rsidR="0029573E" w:rsidRPr="00F1598F" w:rsidRDefault="0029573E" w:rsidP="0029573E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มีนาคม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5ACF26EC" w14:textId="77777777" w:rsidR="0029573E" w:rsidRPr="00F1598F" w:rsidRDefault="0029573E" w:rsidP="0029573E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hideMark/>
          </w:tcPr>
          <w:p w14:paraId="58151E26" w14:textId="7A949243" w:rsidR="0029573E" w:rsidRPr="00F1598F" w:rsidRDefault="0029573E" w:rsidP="0029573E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</w:tr>
      <w:tr w:rsidR="0029573E" w:rsidRPr="00F1598F" w14:paraId="38D9CB68" w14:textId="77777777" w:rsidTr="001218D9">
        <w:trPr>
          <w:cantSplit/>
        </w:trPr>
        <w:tc>
          <w:tcPr>
            <w:tcW w:w="2512" w:type="dxa"/>
          </w:tcPr>
          <w:p w14:paraId="5558206E" w14:textId="77777777" w:rsidR="0029573E" w:rsidRPr="00F1598F" w:rsidRDefault="0029573E" w:rsidP="002957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Merge/>
          </w:tcPr>
          <w:p w14:paraId="30E0F1FB" w14:textId="77777777" w:rsidR="0029573E" w:rsidRPr="00F1598F" w:rsidRDefault="0029573E" w:rsidP="002957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5415" w:type="dxa"/>
            <w:gridSpan w:val="7"/>
            <w:hideMark/>
          </w:tcPr>
          <w:p w14:paraId="40AFF1BE" w14:textId="77777777" w:rsidR="0029573E" w:rsidRPr="00F1598F" w:rsidRDefault="0029573E" w:rsidP="0029573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573E" w:rsidRPr="00F1598F" w14:paraId="7E7A4E57" w14:textId="77777777" w:rsidTr="001218D9">
        <w:trPr>
          <w:cantSplit/>
        </w:trPr>
        <w:tc>
          <w:tcPr>
            <w:tcW w:w="2512" w:type="dxa"/>
          </w:tcPr>
          <w:p w14:paraId="52BD2B6B" w14:textId="27D61F3E" w:rsidR="0029573E" w:rsidRPr="00F1598F" w:rsidRDefault="0029573E" w:rsidP="002957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53" w:type="dxa"/>
          </w:tcPr>
          <w:p w14:paraId="3E379531" w14:textId="77777777" w:rsidR="0029573E" w:rsidRPr="00F1598F" w:rsidRDefault="0029573E" w:rsidP="002957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5415" w:type="dxa"/>
            <w:gridSpan w:val="7"/>
          </w:tcPr>
          <w:p w14:paraId="75635329" w14:textId="77777777" w:rsidR="0029573E" w:rsidRPr="00F1598F" w:rsidRDefault="0029573E" w:rsidP="0029573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9573E" w:rsidRPr="00F1598F" w14:paraId="15F4F8CF" w14:textId="77777777" w:rsidTr="001218D9">
        <w:trPr>
          <w:cantSplit/>
        </w:trPr>
        <w:tc>
          <w:tcPr>
            <w:tcW w:w="2512" w:type="dxa"/>
            <w:hideMark/>
          </w:tcPr>
          <w:p w14:paraId="165D3644" w14:textId="64D42C45" w:rsidR="0029573E" w:rsidRPr="00F1598F" w:rsidRDefault="0029573E" w:rsidP="0029573E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นายสุรเดช</w:t>
            </w: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ทวีแสงสกุ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ล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253" w:type="dxa"/>
          </w:tcPr>
          <w:p w14:paraId="10F78E3F" w14:textId="375567EA" w:rsidR="0029573E" w:rsidRPr="00F1598F" w:rsidRDefault="0029573E" w:rsidP="0029573E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85" w:type="dxa"/>
            <w:vAlign w:val="bottom"/>
          </w:tcPr>
          <w:p w14:paraId="0418BB91" w14:textId="57AA929B" w:rsidR="0029573E" w:rsidRPr="00F1598F" w:rsidRDefault="00A36B43" w:rsidP="00A36B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E05163" w14:textId="77777777" w:rsidR="0029573E" w:rsidRPr="00F1598F" w:rsidRDefault="0029573E" w:rsidP="002957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9F2726" w14:textId="41C843CD" w:rsidR="0029573E" w:rsidRPr="00F1598F" w:rsidRDefault="0029573E" w:rsidP="00A36B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5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AD8AA9" w14:textId="77777777" w:rsidR="0029573E" w:rsidRPr="00F1598F" w:rsidRDefault="0029573E" w:rsidP="002957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AD5588" w14:textId="05C4E7FC" w:rsidR="0029573E" w:rsidRPr="00F1598F" w:rsidRDefault="00A36B43" w:rsidP="00A36B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B6F79C" w14:textId="77777777" w:rsidR="0029573E" w:rsidRPr="00F1598F" w:rsidRDefault="0029573E" w:rsidP="0029573E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45CDCC" w14:textId="20033DE5" w:rsidR="0029573E" w:rsidRPr="00F1598F" w:rsidRDefault="0029573E" w:rsidP="00A36B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573E" w:rsidRPr="00F1598F" w14:paraId="6928579F" w14:textId="77777777" w:rsidTr="007062FD">
        <w:trPr>
          <w:cantSplit/>
        </w:trPr>
        <w:tc>
          <w:tcPr>
            <w:tcW w:w="2512" w:type="dxa"/>
          </w:tcPr>
          <w:p w14:paraId="351D5C8D" w14:textId="6FA1FD6D" w:rsidR="0029573E" w:rsidRPr="00F1598F" w:rsidRDefault="0029573E" w:rsidP="0029573E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3" w:type="dxa"/>
          </w:tcPr>
          <w:p w14:paraId="42744AF7" w14:textId="77777777" w:rsidR="0029573E" w:rsidRPr="00F1598F" w:rsidRDefault="0029573E" w:rsidP="0029573E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026CB2FC" w14:textId="77777777" w:rsidR="0029573E" w:rsidRPr="00F1598F" w:rsidRDefault="0029573E" w:rsidP="00295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1B2B71" w14:textId="77777777" w:rsidR="0029573E" w:rsidRPr="00F1598F" w:rsidRDefault="0029573E" w:rsidP="002957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5E42E0" w14:textId="77777777" w:rsidR="0029573E" w:rsidRPr="00F1598F" w:rsidRDefault="0029573E" w:rsidP="00295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387E63" w14:textId="77777777" w:rsidR="0029573E" w:rsidRPr="00F1598F" w:rsidRDefault="0029573E" w:rsidP="002957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559545" w14:textId="77777777" w:rsidR="0029573E" w:rsidRPr="00F1598F" w:rsidRDefault="0029573E" w:rsidP="00295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22"/>
                <w:tab w:val="left" w:pos="70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4C7B43" w14:textId="77777777" w:rsidR="0029573E" w:rsidRPr="00F1598F" w:rsidRDefault="0029573E" w:rsidP="0029573E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21BBA4" w14:textId="77777777" w:rsidR="0029573E" w:rsidRPr="00F1598F" w:rsidRDefault="0029573E" w:rsidP="00295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34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0B09" w:rsidRPr="00F1598F" w14:paraId="22F657FB" w14:textId="77777777" w:rsidTr="0009257C">
        <w:trPr>
          <w:cantSplit/>
        </w:trPr>
        <w:tc>
          <w:tcPr>
            <w:tcW w:w="2512" w:type="dxa"/>
            <w:hideMark/>
          </w:tcPr>
          <w:p w14:paraId="71F9CDAD" w14:textId="731E58FB" w:rsidR="00800B09" w:rsidRPr="00F1598F" w:rsidRDefault="00800B09" w:rsidP="00800B0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บริษัท ช. ทวี</w:t>
            </w:r>
            <w:r w:rsidRPr="00F1598F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เทอร์โมเทค จำกัด</w:t>
            </w:r>
          </w:p>
        </w:tc>
        <w:tc>
          <w:tcPr>
            <w:tcW w:w="1253" w:type="dxa"/>
          </w:tcPr>
          <w:p w14:paraId="175453B2" w14:textId="61F0431E" w:rsidR="00800B09" w:rsidRPr="00F1598F" w:rsidRDefault="00800B09" w:rsidP="00800B09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85" w:type="dxa"/>
            <w:vAlign w:val="bottom"/>
          </w:tcPr>
          <w:p w14:paraId="191B923B" w14:textId="5D2E10F8" w:rsidR="00800B09" w:rsidRPr="00F1598F" w:rsidRDefault="00800B09" w:rsidP="0080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50"/>
                <w:tab w:val="decimal" w:pos="1078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C5AE9C" w14:textId="77777777" w:rsidR="00800B09" w:rsidRPr="00F1598F" w:rsidRDefault="00800B09" w:rsidP="00800B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C873F6" w14:textId="21D76308" w:rsidR="00800B09" w:rsidRPr="00F1598F" w:rsidRDefault="00800B09" w:rsidP="00800B09">
            <w:pPr>
              <w:tabs>
                <w:tab w:val="clear" w:pos="227"/>
                <w:tab w:val="clear" w:pos="454"/>
                <w:tab w:val="clear" w:pos="680"/>
                <w:tab w:val="decimal" w:pos="340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155D50" w14:textId="77777777" w:rsidR="00800B09" w:rsidRPr="00F1598F" w:rsidRDefault="00800B09" w:rsidP="00800B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A9A1B3" w14:textId="4AECAF77" w:rsidR="00800B09" w:rsidRPr="00F1598F" w:rsidRDefault="00800B09" w:rsidP="00800B09">
            <w:pPr>
              <w:tabs>
                <w:tab w:val="clear" w:pos="227"/>
                <w:tab w:val="clear" w:pos="454"/>
                <w:tab w:val="clear" w:pos="680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128,311</w:t>
            </w:r>
          </w:p>
        </w:tc>
        <w:tc>
          <w:tcPr>
            <w:tcW w:w="270" w:type="dxa"/>
          </w:tcPr>
          <w:p w14:paraId="2CAD2F7D" w14:textId="77777777" w:rsidR="00800B09" w:rsidRPr="00F1598F" w:rsidRDefault="00800B09" w:rsidP="00800B0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0391A0" w14:textId="75144224" w:rsidR="00800B09" w:rsidRPr="00F1598F" w:rsidRDefault="00800B09" w:rsidP="00800B09">
            <w:pPr>
              <w:tabs>
                <w:tab w:val="clear" w:pos="227"/>
                <w:tab w:val="clear" w:pos="454"/>
                <w:tab w:val="clear" w:pos="680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132,533</w:t>
            </w:r>
          </w:p>
        </w:tc>
      </w:tr>
      <w:tr w:rsidR="00800B09" w:rsidRPr="00F1598F" w14:paraId="1B0C5E1A" w14:textId="77777777" w:rsidTr="007062FD">
        <w:trPr>
          <w:cantSplit/>
        </w:trPr>
        <w:tc>
          <w:tcPr>
            <w:tcW w:w="2512" w:type="dxa"/>
            <w:hideMark/>
          </w:tcPr>
          <w:p w14:paraId="5F99FC24" w14:textId="347FA066" w:rsidR="00800B09" w:rsidRPr="00F1598F" w:rsidRDefault="00800B09" w:rsidP="00800B09">
            <w:pPr>
              <w:tabs>
                <w:tab w:val="left" w:pos="342"/>
              </w:tabs>
              <w:spacing w:line="240" w:lineRule="auto"/>
              <w:ind w:left="2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316AE79E" w14:textId="4D9218AE" w:rsidR="00800B09" w:rsidRPr="00F1598F" w:rsidRDefault="00800B09" w:rsidP="00800B09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6D445982" w14:textId="5486AC70" w:rsidR="00800B09" w:rsidRPr="00F1598F" w:rsidRDefault="00800B09" w:rsidP="00800B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2ACA82" w14:textId="77777777" w:rsidR="00800B09" w:rsidRPr="00F1598F" w:rsidRDefault="00800B09" w:rsidP="00800B09">
            <w:pPr>
              <w:tabs>
                <w:tab w:val="clear" w:pos="907"/>
                <w:tab w:val="left" w:pos="642"/>
              </w:tabs>
              <w:spacing w:line="240" w:lineRule="auto"/>
              <w:ind w:right="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A7C7D9" w14:textId="21F1CE5E" w:rsidR="00800B09" w:rsidRPr="00F1598F" w:rsidRDefault="00800B09" w:rsidP="00800B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AABBF4" w14:textId="77777777" w:rsidR="00800B09" w:rsidRPr="00F1598F" w:rsidRDefault="00800B09" w:rsidP="00800B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F95DAC" w14:textId="11DB37A1" w:rsidR="00800B09" w:rsidRPr="00F1598F" w:rsidRDefault="00800B09" w:rsidP="00800B09">
            <w:pPr>
              <w:tabs>
                <w:tab w:val="clear" w:pos="227"/>
                <w:tab w:val="clear" w:pos="454"/>
                <w:tab w:val="clear" w:pos="680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8B8E1E" w14:textId="77777777" w:rsidR="00800B09" w:rsidRPr="00F1598F" w:rsidRDefault="00800B09" w:rsidP="00800B0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D7C77A" w14:textId="52AB54A6" w:rsidR="00800B09" w:rsidRPr="00F1598F" w:rsidRDefault="00800B09" w:rsidP="00800B09">
            <w:pPr>
              <w:tabs>
                <w:tab w:val="clear" w:pos="227"/>
                <w:tab w:val="clear" w:pos="454"/>
                <w:tab w:val="clear" w:pos="680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A229B0F" w14:textId="1CA39326" w:rsidR="00530FB9" w:rsidRPr="00F1598F" w:rsidRDefault="00530FB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2BBD301" w14:textId="1346A9FF" w:rsidR="001218D9" w:rsidRPr="00F1598F" w:rsidRDefault="00562CEB" w:rsidP="004944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รายการเคลื่อนไหวของเงินให้กู้ยืมแก่บุคคล</w:t>
      </w:r>
      <w:r w:rsidR="004608BD" w:rsidRPr="00F1598F">
        <w:rPr>
          <w:rFonts w:asciiTheme="majorBidi" w:hAnsiTheme="majorBidi" w:cstheme="majorBidi" w:hint="cs"/>
          <w:sz w:val="30"/>
          <w:szCs w:val="30"/>
          <w:cs/>
        </w:rPr>
        <w:t>และกิ</w:t>
      </w:r>
      <w:r w:rsidRPr="00F1598F">
        <w:rPr>
          <w:rFonts w:asciiTheme="majorBidi" w:hAnsiTheme="majorBidi" w:cstheme="majorBidi"/>
          <w:sz w:val="30"/>
          <w:szCs w:val="30"/>
          <w:cs/>
        </w:rPr>
        <w:t>จการที่เกี่ยวข้องกันสำหรับงวด</w:t>
      </w:r>
      <w:r w:rsidR="00EB29EB" w:rsidRPr="00F1598F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002511" w:rsidRPr="00F1598F">
        <w:rPr>
          <w:rFonts w:asciiTheme="majorBidi" w:hAnsiTheme="majorBidi" w:cstheme="majorBidi"/>
          <w:sz w:val="30"/>
          <w:szCs w:val="30"/>
        </w:rPr>
        <w:t>3</w:t>
      </w:r>
      <w:r w:rsidR="00EB29EB" w:rsidRPr="00F1598F">
        <w:rPr>
          <w:rFonts w:asciiTheme="majorBidi" w:hAnsiTheme="majorBidi" w:cstheme="majorBidi"/>
          <w:sz w:val="30"/>
          <w:szCs w:val="30"/>
        </w:rPr>
        <w:t xml:space="preserve">1 </w:t>
      </w:r>
      <w:r w:rsidR="00EB29EB" w:rsidRPr="00F1598F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002511" w:rsidRPr="00F1598F">
        <w:rPr>
          <w:rFonts w:asciiTheme="majorBidi" w:hAnsiTheme="majorBidi" w:cstheme="majorBidi"/>
          <w:sz w:val="30"/>
          <w:szCs w:val="30"/>
        </w:rPr>
        <w:t>256</w:t>
      </w:r>
      <w:r w:rsidR="00EB29EB" w:rsidRPr="00F1598F">
        <w:rPr>
          <w:rFonts w:asciiTheme="majorBidi" w:hAnsiTheme="majorBidi" w:cstheme="majorBidi"/>
          <w:sz w:val="30"/>
          <w:szCs w:val="30"/>
        </w:rPr>
        <w:t>4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D0FB7" w:rsidRPr="00F1598F">
        <w:rPr>
          <w:rFonts w:asciiTheme="majorBidi" w:hAnsiTheme="majorBidi" w:cstheme="majorBidi"/>
          <w:sz w:val="30"/>
          <w:szCs w:val="30"/>
        </w:rPr>
        <w:t>256</w:t>
      </w:r>
      <w:r w:rsidR="00EB29EB" w:rsidRPr="00F1598F">
        <w:rPr>
          <w:rFonts w:asciiTheme="majorBidi" w:hAnsiTheme="majorBidi" w:cstheme="majorBidi"/>
          <w:sz w:val="30"/>
          <w:szCs w:val="30"/>
        </w:rPr>
        <w:t>3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3B4DFA" w:rsidRPr="00F1598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A0B08A3" w14:textId="77777777" w:rsidR="00410CF2" w:rsidRPr="00F1598F" w:rsidRDefault="00410CF2" w:rsidP="004944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91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4"/>
        <w:gridCol w:w="1213"/>
        <w:gridCol w:w="236"/>
        <w:gridCol w:w="1011"/>
        <w:gridCol w:w="235"/>
        <w:gridCol w:w="918"/>
        <w:gridCol w:w="235"/>
        <w:gridCol w:w="983"/>
        <w:gridCol w:w="235"/>
        <w:gridCol w:w="1014"/>
      </w:tblGrid>
      <w:tr w:rsidR="00410CF2" w:rsidRPr="00F1598F" w14:paraId="6A415961" w14:textId="77777777" w:rsidTr="00545E37">
        <w:trPr>
          <w:tblHeader/>
        </w:trPr>
        <w:tc>
          <w:tcPr>
            <w:tcW w:w="3104" w:type="dxa"/>
            <w:shd w:val="clear" w:color="auto" w:fill="auto"/>
            <w:vAlign w:val="bottom"/>
          </w:tcPr>
          <w:p w14:paraId="139AC4A4" w14:textId="77777777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13" w:type="dxa"/>
            <w:vAlign w:val="bottom"/>
          </w:tcPr>
          <w:p w14:paraId="3376835F" w14:textId="199F02DA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49AAB67" w14:textId="77777777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31" w:type="dxa"/>
            <w:gridSpan w:val="7"/>
          </w:tcPr>
          <w:p w14:paraId="1CAE6ABB" w14:textId="13581276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10CF2" w:rsidRPr="00F1598F" w14:paraId="1986F3E0" w14:textId="77777777" w:rsidTr="00545E37">
        <w:trPr>
          <w:tblHeader/>
        </w:trPr>
        <w:tc>
          <w:tcPr>
            <w:tcW w:w="3104" w:type="dxa"/>
            <w:vAlign w:val="bottom"/>
          </w:tcPr>
          <w:p w14:paraId="680EC915" w14:textId="77777777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213" w:type="dxa"/>
            <w:vAlign w:val="bottom"/>
          </w:tcPr>
          <w:p w14:paraId="6AA5BDC1" w14:textId="043D31B3" w:rsidR="00410CF2" w:rsidRPr="00F1598F" w:rsidRDefault="006C7BFF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736D9204" w14:textId="77777777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4D879BCA" w14:textId="77777777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5" w:type="dxa"/>
            <w:vAlign w:val="bottom"/>
          </w:tcPr>
          <w:p w14:paraId="6670636E" w14:textId="77777777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00A36502" w14:textId="77777777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17669C60" w14:textId="77777777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5689CD84" w14:textId="77777777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7F9E2098" w14:textId="77777777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7055756E" w14:textId="48909BA5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545E37"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410CF2" w:rsidRPr="00F1598F" w14:paraId="52E39BDB" w14:textId="77777777" w:rsidTr="00545E37">
        <w:trPr>
          <w:tblHeader/>
        </w:trPr>
        <w:tc>
          <w:tcPr>
            <w:tcW w:w="3104" w:type="dxa"/>
            <w:vAlign w:val="bottom"/>
          </w:tcPr>
          <w:p w14:paraId="6946960A" w14:textId="77777777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13" w:type="dxa"/>
            <w:vAlign w:val="bottom"/>
          </w:tcPr>
          <w:p w14:paraId="53F6EA47" w14:textId="77777777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36" w:type="dxa"/>
            <w:vAlign w:val="bottom"/>
          </w:tcPr>
          <w:p w14:paraId="42868E2B" w14:textId="77777777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31" w:type="dxa"/>
            <w:gridSpan w:val="7"/>
            <w:vAlign w:val="bottom"/>
          </w:tcPr>
          <w:p w14:paraId="3F08E26F" w14:textId="61113E58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D0769C" w:rsidRPr="00F159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410CF2" w:rsidRPr="00F1598F" w14:paraId="63E42833" w14:textId="77777777" w:rsidTr="00545E37">
        <w:tc>
          <w:tcPr>
            <w:tcW w:w="3104" w:type="dxa"/>
            <w:vAlign w:val="bottom"/>
          </w:tcPr>
          <w:p w14:paraId="00DF111B" w14:textId="1B451BF6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2563</w:t>
            </w:r>
          </w:p>
        </w:tc>
        <w:tc>
          <w:tcPr>
            <w:tcW w:w="1213" w:type="dxa"/>
            <w:vAlign w:val="bottom"/>
          </w:tcPr>
          <w:p w14:paraId="089FE58B" w14:textId="77777777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935C9D4" w14:textId="77777777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1F8CC889" w14:textId="77777777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76F5EB09" w14:textId="77777777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5346AC1C" w14:textId="77777777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5945811E" w14:textId="77777777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5A7738A9" w14:textId="77777777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2AC5804A" w14:textId="77777777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75D76900" w14:textId="77777777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10CF2" w:rsidRPr="00F1598F" w14:paraId="5BDDDD90" w14:textId="77777777" w:rsidTr="00545E37">
        <w:tc>
          <w:tcPr>
            <w:tcW w:w="3104" w:type="dxa"/>
          </w:tcPr>
          <w:p w14:paraId="42E70877" w14:textId="7CB51955" w:rsidR="00410CF2" w:rsidRPr="00F1598F" w:rsidRDefault="005771EE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13" w:type="dxa"/>
          </w:tcPr>
          <w:p w14:paraId="343C9233" w14:textId="3D134A15" w:rsidR="00410CF2" w:rsidRPr="00F1598F" w:rsidRDefault="007838E5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2C1879F" w14:textId="77777777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</w:tcPr>
          <w:p w14:paraId="257C911E" w14:textId="5BD86436" w:rsidR="00410CF2" w:rsidRPr="00F1598F" w:rsidRDefault="006E3FC1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111,067</w:t>
            </w:r>
          </w:p>
        </w:tc>
        <w:tc>
          <w:tcPr>
            <w:tcW w:w="235" w:type="dxa"/>
          </w:tcPr>
          <w:p w14:paraId="36D7E1C6" w14:textId="77777777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12FD3369" w14:textId="688E728B" w:rsidR="00410CF2" w:rsidRPr="00F1598F" w:rsidRDefault="006E3FC1" w:rsidP="006E3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</w:tcPr>
          <w:p w14:paraId="16AA0BC1" w14:textId="77777777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</w:tcPr>
          <w:p w14:paraId="14919EF7" w14:textId="7CB419DD" w:rsidR="00410CF2" w:rsidRPr="00F1598F" w:rsidRDefault="006E3FC1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(111,067)</w:t>
            </w:r>
          </w:p>
        </w:tc>
        <w:tc>
          <w:tcPr>
            <w:tcW w:w="235" w:type="dxa"/>
          </w:tcPr>
          <w:p w14:paraId="318C37E2" w14:textId="77777777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6B489DE2" w14:textId="4E880864" w:rsidR="00410CF2" w:rsidRPr="00F1598F" w:rsidRDefault="006E3FC1" w:rsidP="006E3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410CF2" w:rsidRPr="00F1598F" w14:paraId="0F94FC5F" w14:textId="77777777" w:rsidTr="00AD3883">
        <w:tc>
          <w:tcPr>
            <w:tcW w:w="3104" w:type="dxa"/>
          </w:tcPr>
          <w:p w14:paraId="6989BDE5" w14:textId="77777777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3" w:type="dxa"/>
          </w:tcPr>
          <w:p w14:paraId="6446D933" w14:textId="77777777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D075FA8" w14:textId="77777777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6EED799C" w14:textId="59B839D0" w:rsidR="00410CF2" w:rsidRPr="00F1598F" w:rsidRDefault="006E3FC1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111,067</w:t>
            </w:r>
          </w:p>
        </w:tc>
        <w:tc>
          <w:tcPr>
            <w:tcW w:w="235" w:type="dxa"/>
          </w:tcPr>
          <w:p w14:paraId="275F3DC0" w14:textId="77777777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</w:tcPr>
          <w:p w14:paraId="0BD0ADC5" w14:textId="77777777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5FA708D3" w14:textId="77777777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</w:tcPr>
          <w:p w14:paraId="260A7194" w14:textId="77777777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79B3F5F5" w14:textId="77777777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07EFA4E1" w14:textId="618F3E23" w:rsidR="00410CF2" w:rsidRPr="00F1598F" w:rsidRDefault="006E3FC1" w:rsidP="006E3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73FA4B6C" w14:textId="7BE0073A" w:rsidR="00AE080B" w:rsidRPr="00F1598F" w:rsidRDefault="00AE080B" w:rsidP="004944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5C823022" w14:textId="097D7BAB" w:rsidR="00F95C7A" w:rsidRPr="00F1598F" w:rsidRDefault="00F95C7A" w:rsidP="004944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2DFE1781" w14:textId="77777777" w:rsidR="00F95C7A" w:rsidRPr="00F1598F" w:rsidRDefault="00F95C7A" w:rsidP="004944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1"/>
        <w:gridCol w:w="1210"/>
        <w:gridCol w:w="6"/>
        <w:gridCol w:w="229"/>
        <w:gridCol w:w="6"/>
        <w:gridCol w:w="1030"/>
        <w:gridCol w:w="6"/>
        <w:gridCol w:w="229"/>
        <w:gridCol w:w="6"/>
        <w:gridCol w:w="916"/>
        <w:gridCol w:w="6"/>
        <w:gridCol w:w="229"/>
        <w:gridCol w:w="8"/>
        <w:gridCol w:w="961"/>
        <w:gridCol w:w="6"/>
        <w:gridCol w:w="229"/>
        <w:gridCol w:w="6"/>
        <w:gridCol w:w="1010"/>
        <w:gridCol w:w="6"/>
      </w:tblGrid>
      <w:tr w:rsidR="00CF4674" w:rsidRPr="00F1598F" w14:paraId="0733A01F" w14:textId="77777777" w:rsidTr="00180BEB">
        <w:trPr>
          <w:gridAfter w:val="1"/>
          <w:wAfter w:w="6" w:type="dxa"/>
          <w:tblHeader/>
        </w:trPr>
        <w:tc>
          <w:tcPr>
            <w:tcW w:w="3150" w:type="dxa"/>
            <w:shd w:val="clear" w:color="auto" w:fill="auto"/>
            <w:vAlign w:val="bottom"/>
          </w:tcPr>
          <w:p w14:paraId="56DDEDA9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22" w:type="dxa"/>
            <w:vAlign w:val="bottom"/>
          </w:tcPr>
          <w:p w14:paraId="1AF35FDD" w14:textId="1671392A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5B1513E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6" w:type="dxa"/>
            <w:gridSpan w:val="14"/>
          </w:tcPr>
          <w:p w14:paraId="7E867496" w14:textId="3503F200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4674" w:rsidRPr="00F1598F" w14:paraId="439966E5" w14:textId="77777777" w:rsidTr="00236FCD">
        <w:trPr>
          <w:gridAfter w:val="1"/>
          <w:wAfter w:w="6" w:type="dxa"/>
          <w:tblHeader/>
        </w:trPr>
        <w:tc>
          <w:tcPr>
            <w:tcW w:w="3150" w:type="dxa"/>
            <w:vAlign w:val="bottom"/>
          </w:tcPr>
          <w:p w14:paraId="62928207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222" w:type="dxa"/>
            <w:vAlign w:val="bottom"/>
          </w:tcPr>
          <w:p w14:paraId="0E172CB7" w14:textId="7FDDA38B" w:rsidR="00CF4674" w:rsidRPr="00F1598F" w:rsidRDefault="00F95C7A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gridSpan w:val="2"/>
            <w:vAlign w:val="bottom"/>
          </w:tcPr>
          <w:p w14:paraId="2A1B1870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6C853DC0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5" w:type="dxa"/>
            <w:gridSpan w:val="2"/>
            <w:vAlign w:val="bottom"/>
          </w:tcPr>
          <w:p w14:paraId="4E9EF060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gridSpan w:val="2"/>
            <w:vAlign w:val="bottom"/>
          </w:tcPr>
          <w:p w14:paraId="42787601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gridSpan w:val="2"/>
            <w:vAlign w:val="bottom"/>
          </w:tcPr>
          <w:p w14:paraId="2253EA1E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08494E01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gridSpan w:val="2"/>
            <w:vAlign w:val="bottom"/>
          </w:tcPr>
          <w:p w14:paraId="7F422C50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28AB02DB" w14:textId="17F13389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495C16"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CF4674" w:rsidRPr="00F1598F" w14:paraId="00704054" w14:textId="77777777" w:rsidTr="00236FCD">
        <w:trPr>
          <w:gridAfter w:val="1"/>
          <w:wAfter w:w="6" w:type="dxa"/>
          <w:tblHeader/>
        </w:trPr>
        <w:tc>
          <w:tcPr>
            <w:tcW w:w="3150" w:type="dxa"/>
            <w:vAlign w:val="bottom"/>
          </w:tcPr>
          <w:p w14:paraId="6F0D4923" w14:textId="7E4F64D0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22" w:type="dxa"/>
            <w:vAlign w:val="bottom"/>
          </w:tcPr>
          <w:p w14:paraId="6BBBBDC5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36" w:type="dxa"/>
            <w:gridSpan w:val="2"/>
            <w:vAlign w:val="bottom"/>
          </w:tcPr>
          <w:p w14:paraId="1C6C2ABA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6" w:type="dxa"/>
            <w:gridSpan w:val="14"/>
            <w:vAlign w:val="bottom"/>
          </w:tcPr>
          <w:p w14:paraId="7CAFD44B" w14:textId="21DE60FF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D0769C" w:rsidRPr="00F159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CF4674" w:rsidRPr="00F1598F" w14:paraId="3A5C7581" w14:textId="77777777" w:rsidTr="00236FCD">
        <w:trPr>
          <w:gridAfter w:val="1"/>
          <w:wAfter w:w="6" w:type="dxa"/>
        </w:trPr>
        <w:tc>
          <w:tcPr>
            <w:tcW w:w="3150" w:type="dxa"/>
            <w:vAlign w:val="bottom"/>
          </w:tcPr>
          <w:p w14:paraId="6D608C63" w14:textId="6DFAD15C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2564</w:t>
            </w:r>
          </w:p>
        </w:tc>
        <w:tc>
          <w:tcPr>
            <w:tcW w:w="1222" w:type="dxa"/>
            <w:vAlign w:val="bottom"/>
          </w:tcPr>
          <w:p w14:paraId="2BF6A2CF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FD0B358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747D1021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7CE0C808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gridSpan w:val="2"/>
            <w:vAlign w:val="bottom"/>
          </w:tcPr>
          <w:p w14:paraId="5666D976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42B155C4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28340823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6F28E893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0F6F42A5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F4674" w:rsidRPr="00F1598F" w14:paraId="217D7454" w14:textId="77777777" w:rsidTr="00236FCD">
        <w:trPr>
          <w:gridAfter w:val="1"/>
          <w:wAfter w:w="6" w:type="dxa"/>
        </w:trPr>
        <w:tc>
          <w:tcPr>
            <w:tcW w:w="3150" w:type="dxa"/>
          </w:tcPr>
          <w:p w14:paraId="45B978BE" w14:textId="4BEE5715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410CF2"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222" w:type="dxa"/>
          </w:tcPr>
          <w:p w14:paraId="7759DD13" w14:textId="56755967" w:rsidR="00CF4674" w:rsidRPr="00F1598F" w:rsidRDefault="00522909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gridSpan w:val="2"/>
          </w:tcPr>
          <w:p w14:paraId="4D8309C1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gridSpan w:val="2"/>
          </w:tcPr>
          <w:p w14:paraId="371A01A9" w14:textId="1B9855EB" w:rsidR="00CF4674" w:rsidRPr="00F1598F" w:rsidRDefault="0006359F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132,803</w:t>
            </w:r>
          </w:p>
        </w:tc>
        <w:tc>
          <w:tcPr>
            <w:tcW w:w="235" w:type="dxa"/>
            <w:gridSpan w:val="2"/>
          </w:tcPr>
          <w:p w14:paraId="7BBE9458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gridSpan w:val="2"/>
          </w:tcPr>
          <w:p w14:paraId="594E0002" w14:textId="40034985" w:rsidR="00CF4674" w:rsidRPr="00F1598F" w:rsidRDefault="007D6359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2,620</w:t>
            </w:r>
          </w:p>
        </w:tc>
        <w:tc>
          <w:tcPr>
            <w:tcW w:w="235" w:type="dxa"/>
            <w:gridSpan w:val="2"/>
          </w:tcPr>
          <w:p w14:paraId="2063394D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gridSpan w:val="2"/>
          </w:tcPr>
          <w:p w14:paraId="1999FA05" w14:textId="78BFB5FA" w:rsidR="00CF4674" w:rsidRPr="00F1598F" w:rsidRDefault="007D6359" w:rsidP="0026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(6,950)</w:t>
            </w:r>
          </w:p>
        </w:tc>
        <w:tc>
          <w:tcPr>
            <w:tcW w:w="235" w:type="dxa"/>
            <w:gridSpan w:val="2"/>
          </w:tcPr>
          <w:p w14:paraId="43194A63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gridSpan w:val="2"/>
          </w:tcPr>
          <w:p w14:paraId="3C479720" w14:textId="7F6CFF83" w:rsidR="00CF4674" w:rsidRPr="00F1598F" w:rsidRDefault="007D6359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128,473</w:t>
            </w:r>
          </w:p>
        </w:tc>
      </w:tr>
      <w:tr w:rsidR="00CF4674" w:rsidRPr="00F1598F" w14:paraId="7E0DDAA2" w14:textId="77777777" w:rsidTr="00236FCD">
        <w:trPr>
          <w:gridAfter w:val="1"/>
          <w:wAfter w:w="6" w:type="dxa"/>
        </w:trPr>
        <w:tc>
          <w:tcPr>
            <w:tcW w:w="3150" w:type="dxa"/>
          </w:tcPr>
          <w:p w14:paraId="4BA194F7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2" w:type="dxa"/>
          </w:tcPr>
          <w:p w14:paraId="10DCB594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E2EAD2D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</w:tcBorders>
          </w:tcPr>
          <w:p w14:paraId="5FB6A350" w14:textId="5BB17BCB" w:rsidR="00CF4674" w:rsidRPr="00F1598F" w:rsidRDefault="0006359F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132,803</w:t>
            </w:r>
          </w:p>
        </w:tc>
        <w:tc>
          <w:tcPr>
            <w:tcW w:w="235" w:type="dxa"/>
            <w:gridSpan w:val="2"/>
          </w:tcPr>
          <w:p w14:paraId="7CA41996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3" w:type="dxa"/>
            <w:gridSpan w:val="2"/>
          </w:tcPr>
          <w:p w14:paraId="3E76946A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66288956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0" w:type="dxa"/>
            <w:gridSpan w:val="2"/>
          </w:tcPr>
          <w:p w14:paraId="3C29987C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22CBAAA2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</w:tcBorders>
          </w:tcPr>
          <w:p w14:paraId="7A5DDDAB" w14:textId="42FFE43B" w:rsidR="00CF4674" w:rsidRPr="00F1598F" w:rsidRDefault="007D6359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128,473</w:t>
            </w:r>
          </w:p>
        </w:tc>
      </w:tr>
      <w:tr w:rsidR="00522909" w:rsidRPr="00F1598F" w14:paraId="6D328031" w14:textId="77777777" w:rsidTr="00522909">
        <w:tc>
          <w:tcPr>
            <w:tcW w:w="3150" w:type="dxa"/>
          </w:tcPr>
          <w:p w14:paraId="57679C6A" w14:textId="77777777" w:rsidR="00522909" w:rsidRPr="00F1598F" w:rsidRDefault="00522909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</w:tc>
        <w:tc>
          <w:tcPr>
            <w:tcW w:w="1228" w:type="dxa"/>
            <w:gridSpan w:val="2"/>
          </w:tcPr>
          <w:p w14:paraId="5A09D36B" w14:textId="5E00952C" w:rsidR="00522909" w:rsidRPr="00F1598F" w:rsidRDefault="00522909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6008451" w14:textId="77777777" w:rsidR="00522909" w:rsidRPr="00F1598F" w:rsidRDefault="00522909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gridSpan w:val="2"/>
            <w:tcBorders>
              <w:bottom w:val="single" w:sz="4" w:space="0" w:color="auto"/>
            </w:tcBorders>
          </w:tcPr>
          <w:p w14:paraId="7AE842A4" w14:textId="39C22070" w:rsidR="00522909" w:rsidRPr="00F1598F" w:rsidRDefault="001B1BE8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(270)</w:t>
            </w:r>
          </w:p>
        </w:tc>
        <w:tc>
          <w:tcPr>
            <w:tcW w:w="235" w:type="dxa"/>
            <w:gridSpan w:val="2"/>
          </w:tcPr>
          <w:p w14:paraId="3B518D8E" w14:textId="77777777" w:rsidR="00522909" w:rsidRPr="00F1598F" w:rsidRDefault="00522909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gridSpan w:val="2"/>
          </w:tcPr>
          <w:p w14:paraId="42B063B7" w14:textId="35B4B80E" w:rsidR="00522909" w:rsidRPr="00F1598F" w:rsidRDefault="00522909" w:rsidP="00283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03EE493D" w14:textId="77777777" w:rsidR="00522909" w:rsidRPr="00F1598F" w:rsidRDefault="00522909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gridSpan w:val="2"/>
          </w:tcPr>
          <w:p w14:paraId="677C4FE5" w14:textId="2CC25146" w:rsidR="00522909" w:rsidRPr="00F1598F" w:rsidRDefault="00522909" w:rsidP="00283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271200E0" w14:textId="77777777" w:rsidR="00522909" w:rsidRPr="00F1598F" w:rsidRDefault="00522909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gridSpan w:val="2"/>
            <w:tcBorders>
              <w:bottom w:val="single" w:sz="4" w:space="0" w:color="auto"/>
            </w:tcBorders>
          </w:tcPr>
          <w:p w14:paraId="51A62050" w14:textId="11457178" w:rsidR="00522909" w:rsidRPr="00F1598F" w:rsidRDefault="00DE1631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(16</w:t>
            </w:r>
            <w:r w:rsidR="00390C97" w:rsidRPr="00F1598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1598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F4674" w:rsidRPr="00F1598F" w14:paraId="6EF20DE0" w14:textId="77777777" w:rsidTr="00236FCD">
        <w:trPr>
          <w:gridAfter w:val="1"/>
          <w:wAfter w:w="6" w:type="dxa"/>
        </w:trPr>
        <w:tc>
          <w:tcPr>
            <w:tcW w:w="3150" w:type="dxa"/>
          </w:tcPr>
          <w:p w14:paraId="456CBD8E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22" w:type="dxa"/>
          </w:tcPr>
          <w:p w14:paraId="77B0BDD5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26F9EFF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3377FA" w14:textId="769C9BA8" w:rsidR="00CF4674" w:rsidRPr="00F1598F" w:rsidRDefault="001B1BE8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132,533</w:t>
            </w:r>
          </w:p>
        </w:tc>
        <w:tc>
          <w:tcPr>
            <w:tcW w:w="235" w:type="dxa"/>
            <w:gridSpan w:val="2"/>
          </w:tcPr>
          <w:p w14:paraId="148E7569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3" w:type="dxa"/>
            <w:gridSpan w:val="2"/>
          </w:tcPr>
          <w:p w14:paraId="383AEA7A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4742200A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0" w:type="dxa"/>
            <w:gridSpan w:val="2"/>
          </w:tcPr>
          <w:p w14:paraId="4ED3F1AE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33EB7614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1DBD3F" w14:textId="246CE3DF" w:rsidR="00CF4674" w:rsidRPr="00F1598F" w:rsidRDefault="00DE1631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128,31</w:t>
            </w:r>
            <w:r w:rsidR="00390C97"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CF4674" w:rsidRPr="00F1598F" w14:paraId="2F8D2370" w14:textId="77777777" w:rsidTr="00236FCD">
        <w:trPr>
          <w:gridAfter w:val="1"/>
          <w:wAfter w:w="6" w:type="dxa"/>
        </w:trPr>
        <w:tc>
          <w:tcPr>
            <w:tcW w:w="3150" w:type="dxa"/>
          </w:tcPr>
          <w:p w14:paraId="570B2B1B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2" w:type="dxa"/>
          </w:tcPr>
          <w:p w14:paraId="628197D4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0AA84DF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gridSpan w:val="2"/>
            <w:tcBorders>
              <w:top w:val="double" w:sz="4" w:space="0" w:color="auto"/>
            </w:tcBorders>
          </w:tcPr>
          <w:p w14:paraId="48B82538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5B78B6C0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3" w:type="dxa"/>
            <w:gridSpan w:val="2"/>
          </w:tcPr>
          <w:p w14:paraId="4107C2AF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61C492BB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0" w:type="dxa"/>
            <w:gridSpan w:val="2"/>
          </w:tcPr>
          <w:p w14:paraId="4D3E03FF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5F2C3556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gridSpan w:val="2"/>
            <w:tcBorders>
              <w:top w:val="double" w:sz="4" w:space="0" w:color="auto"/>
            </w:tcBorders>
          </w:tcPr>
          <w:p w14:paraId="3E070D11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F4674" w:rsidRPr="00F1598F" w14:paraId="61258592" w14:textId="77777777" w:rsidTr="002648EA">
        <w:trPr>
          <w:gridAfter w:val="1"/>
          <w:wAfter w:w="6" w:type="dxa"/>
        </w:trPr>
        <w:tc>
          <w:tcPr>
            <w:tcW w:w="3150" w:type="dxa"/>
          </w:tcPr>
          <w:p w14:paraId="5495467E" w14:textId="064234ED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10CF2"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22" w:type="dxa"/>
          </w:tcPr>
          <w:p w14:paraId="7DBE428F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70C72A5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gridSpan w:val="2"/>
          </w:tcPr>
          <w:p w14:paraId="0396DFD0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4E14E70F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3" w:type="dxa"/>
            <w:gridSpan w:val="2"/>
          </w:tcPr>
          <w:p w14:paraId="12F102A5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42FF1F66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0" w:type="dxa"/>
            <w:gridSpan w:val="2"/>
          </w:tcPr>
          <w:p w14:paraId="50647361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38AB3C96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gridSpan w:val="2"/>
          </w:tcPr>
          <w:p w14:paraId="1C4012FF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0CF2" w:rsidRPr="00F1598F" w14:paraId="1B6BD8F5" w14:textId="77777777" w:rsidTr="002648EA">
        <w:trPr>
          <w:gridAfter w:val="1"/>
          <w:wAfter w:w="6" w:type="dxa"/>
        </w:trPr>
        <w:tc>
          <w:tcPr>
            <w:tcW w:w="3150" w:type="dxa"/>
          </w:tcPr>
          <w:p w14:paraId="69989EE8" w14:textId="6FDB7402" w:rsidR="00410CF2" w:rsidRPr="00F1598F" w:rsidRDefault="00410CF2" w:rsidP="00410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222" w:type="dxa"/>
          </w:tcPr>
          <w:p w14:paraId="1F151A60" w14:textId="145B6C85" w:rsidR="00410CF2" w:rsidRPr="00F1598F" w:rsidRDefault="00522909" w:rsidP="00410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gridSpan w:val="2"/>
          </w:tcPr>
          <w:p w14:paraId="07A1A487" w14:textId="77777777" w:rsidR="00410CF2" w:rsidRPr="00F1598F" w:rsidRDefault="00410CF2" w:rsidP="00410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gridSpan w:val="2"/>
            <w:tcBorders>
              <w:bottom w:val="single" w:sz="4" w:space="0" w:color="auto"/>
            </w:tcBorders>
          </w:tcPr>
          <w:p w14:paraId="5F3185BD" w14:textId="6F002232" w:rsidR="00410CF2" w:rsidRPr="00F1598F" w:rsidRDefault="001F4F73" w:rsidP="00410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B44758" w:rsidRPr="00F1598F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3C4C31" w:rsidRPr="00F1598F">
              <w:rPr>
                <w:rFonts w:asciiTheme="majorBidi" w:hAnsiTheme="majorBidi" w:cstheme="majorBidi"/>
                <w:sz w:val="30"/>
                <w:szCs w:val="30"/>
              </w:rPr>
              <w:t>718</w:t>
            </w:r>
          </w:p>
        </w:tc>
        <w:tc>
          <w:tcPr>
            <w:tcW w:w="235" w:type="dxa"/>
            <w:gridSpan w:val="2"/>
          </w:tcPr>
          <w:p w14:paraId="09E4946E" w14:textId="77777777" w:rsidR="00410CF2" w:rsidRPr="00F1598F" w:rsidRDefault="00410CF2" w:rsidP="00410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3" w:type="dxa"/>
            <w:gridSpan w:val="2"/>
          </w:tcPr>
          <w:p w14:paraId="211F019A" w14:textId="78B580DE" w:rsidR="00410CF2" w:rsidRPr="00F1598F" w:rsidRDefault="002648EA" w:rsidP="00410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40,137</w:t>
            </w:r>
          </w:p>
        </w:tc>
        <w:tc>
          <w:tcPr>
            <w:tcW w:w="235" w:type="dxa"/>
            <w:gridSpan w:val="2"/>
          </w:tcPr>
          <w:p w14:paraId="3D8D28EB" w14:textId="77777777" w:rsidR="00410CF2" w:rsidRPr="00F1598F" w:rsidRDefault="00410CF2" w:rsidP="00410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0" w:type="dxa"/>
            <w:gridSpan w:val="2"/>
          </w:tcPr>
          <w:p w14:paraId="6B678D25" w14:textId="359528DB" w:rsidR="00410CF2" w:rsidRPr="00F1598F" w:rsidRDefault="002648EA" w:rsidP="0026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(134,405)</w:t>
            </w:r>
          </w:p>
        </w:tc>
        <w:tc>
          <w:tcPr>
            <w:tcW w:w="235" w:type="dxa"/>
            <w:gridSpan w:val="2"/>
          </w:tcPr>
          <w:p w14:paraId="7E9EB31B" w14:textId="77777777" w:rsidR="00410CF2" w:rsidRPr="00F1598F" w:rsidRDefault="00410CF2" w:rsidP="00410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gridSpan w:val="2"/>
            <w:tcBorders>
              <w:bottom w:val="single" w:sz="4" w:space="0" w:color="auto"/>
            </w:tcBorders>
          </w:tcPr>
          <w:p w14:paraId="294A1DF4" w14:textId="13A334D8" w:rsidR="00410CF2" w:rsidRPr="00F1598F" w:rsidRDefault="002648EA" w:rsidP="00410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173,450</w:t>
            </w:r>
          </w:p>
        </w:tc>
      </w:tr>
      <w:tr w:rsidR="00410CF2" w:rsidRPr="00F1598F" w14:paraId="575AD4FE" w14:textId="77777777" w:rsidTr="002648EA">
        <w:trPr>
          <w:gridAfter w:val="1"/>
          <w:wAfter w:w="6" w:type="dxa"/>
        </w:trPr>
        <w:tc>
          <w:tcPr>
            <w:tcW w:w="3150" w:type="dxa"/>
          </w:tcPr>
          <w:p w14:paraId="77821012" w14:textId="3B64B808" w:rsidR="00410CF2" w:rsidRPr="00F1598F" w:rsidRDefault="00410CF2" w:rsidP="00410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2" w:type="dxa"/>
          </w:tcPr>
          <w:p w14:paraId="53AF812B" w14:textId="21F4D430" w:rsidR="00410CF2" w:rsidRPr="00F1598F" w:rsidRDefault="00410CF2" w:rsidP="00410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EFB2790" w14:textId="77777777" w:rsidR="00410CF2" w:rsidRPr="00F1598F" w:rsidRDefault="00410CF2" w:rsidP="00410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</w:tcBorders>
          </w:tcPr>
          <w:p w14:paraId="54298A17" w14:textId="4718DFC0" w:rsidR="00410CF2" w:rsidRPr="00F1598F" w:rsidRDefault="002648EA" w:rsidP="00410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B44758"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3C4C31"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718</w:t>
            </w:r>
          </w:p>
        </w:tc>
        <w:tc>
          <w:tcPr>
            <w:tcW w:w="235" w:type="dxa"/>
            <w:gridSpan w:val="2"/>
          </w:tcPr>
          <w:p w14:paraId="58A378D5" w14:textId="77777777" w:rsidR="00410CF2" w:rsidRPr="00F1598F" w:rsidRDefault="00410CF2" w:rsidP="00410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3" w:type="dxa"/>
            <w:gridSpan w:val="2"/>
          </w:tcPr>
          <w:p w14:paraId="125F737A" w14:textId="7736AE84" w:rsidR="00410CF2" w:rsidRPr="00F1598F" w:rsidRDefault="00410CF2" w:rsidP="00410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72DDB89A" w14:textId="77777777" w:rsidR="00410CF2" w:rsidRPr="00F1598F" w:rsidRDefault="00410CF2" w:rsidP="00410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0" w:type="dxa"/>
            <w:gridSpan w:val="2"/>
          </w:tcPr>
          <w:p w14:paraId="3EFFEF5F" w14:textId="07D1FB29" w:rsidR="00410CF2" w:rsidRPr="00F1598F" w:rsidRDefault="00410CF2" w:rsidP="00410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7B8EDA10" w14:textId="77777777" w:rsidR="00410CF2" w:rsidRPr="00F1598F" w:rsidRDefault="00410CF2" w:rsidP="00410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</w:tcBorders>
          </w:tcPr>
          <w:p w14:paraId="32508DC0" w14:textId="00BD8028" w:rsidR="00410CF2" w:rsidRPr="00F1598F" w:rsidRDefault="002648EA" w:rsidP="00410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173,450</w:t>
            </w:r>
          </w:p>
        </w:tc>
      </w:tr>
      <w:tr w:rsidR="00522909" w:rsidRPr="00F1598F" w14:paraId="6DC7882B" w14:textId="77777777" w:rsidTr="00522909">
        <w:tc>
          <w:tcPr>
            <w:tcW w:w="3150" w:type="dxa"/>
          </w:tcPr>
          <w:p w14:paraId="1009223F" w14:textId="77777777" w:rsidR="00522909" w:rsidRPr="00F1598F" w:rsidRDefault="00522909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</w:tc>
        <w:tc>
          <w:tcPr>
            <w:tcW w:w="1228" w:type="dxa"/>
            <w:gridSpan w:val="2"/>
          </w:tcPr>
          <w:p w14:paraId="3CAC3B0B" w14:textId="17A780E9" w:rsidR="00522909" w:rsidRPr="00F1598F" w:rsidRDefault="00522909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661EFCF" w14:textId="77777777" w:rsidR="00522909" w:rsidRPr="00F1598F" w:rsidRDefault="00522909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gridSpan w:val="2"/>
            <w:tcBorders>
              <w:bottom w:val="single" w:sz="4" w:space="0" w:color="auto"/>
            </w:tcBorders>
          </w:tcPr>
          <w:p w14:paraId="4F4A717A" w14:textId="7062E2A7" w:rsidR="00522909" w:rsidRPr="00F1598F" w:rsidRDefault="00B232CD" w:rsidP="00B2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4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C15754" w:rsidRPr="00F1598F">
              <w:rPr>
                <w:rFonts w:asciiTheme="majorBidi" w:hAnsiTheme="majorBidi" w:cstheme="majorBidi"/>
                <w:sz w:val="30"/>
                <w:szCs w:val="30"/>
              </w:rPr>
              <w:t>491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  <w:gridSpan w:val="2"/>
          </w:tcPr>
          <w:p w14:paraId="75F0286A" w14:textId="77777777" w:rsidR="00522909" w:rsidRPr="00F1598F" w:rsidRDefault="00522909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gridSpan w:val="2"/>
          </w:tcPr>
          <w:p w14:paraId="194B5535" w14:textId="074F2BE0" w:rsidR="00522909" w:rsidRPr="00F1598F" w:rsidRDefault="00522909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7A109EE7" w14:textId="77777777" w:rsidR="00522909" w:rsidRPr="00F1598F" w:rsidRDefault="00522909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gridSpan w:val="2"/>
          </w:tcPr>
          <w:p w14:paraId="6AACFD26" w14:textId="7105D1D1" w:rsidR="00522909" w:rsidRPr="00F1598F" w:rsidRDefault="00522909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0978971D" w14:textId="77777777" w:rsidR="00522909" w:rsidRPr="00F1598F" w:rsidRDefault="00522909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gridSpan w:val="2"/>
            <w:tcBorders>
              <w:bottom w:val="single" w:sz="4" w:space="0" w:color="auto"/>
            </w:tcBorders>
          </w:tcPr>
          <w:p w14:paraId="1A273922" w14:textId="1FC29036" w:rsidR="00522909" w:rsidRPr="00F1598F" w:rsidRDefault="002648EA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(427)</w:t>
            </w:r>
          </w:p>
        </w:tc>
      </w:tr>
      <w:tr w:rsidR="00410CF2" w:rsidRPr="00F1598F" w14:paraId="52A52F7D" w14:textId="77777777" w:rsidTr="00180BEB">
        <w:trPr>
          <w:gridAfter w:val="1"/>
          <w:wAfter w:w="6" w:type="dxa"/>
        </w:trPr>
        <w:tc>
          <w:tcPr>
            <w:tcW w:w="3150" w:type="dxa"/>
          </w:tcPr>
          <w:p w14:paraId="1ABFCA04" w14:textId="77777777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22" w:type="dxa"/>
          </w:tcPr>
          <w:p w14:paraId="4AB5C09D" w14:textId="77777777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9AB139D" w14:textId="77777777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1C39EF" w14:textId="1E24BABA" w:rsidR="00410CF2" w:rsidRPr="00F1598F" w:rsidRDefault="002648EA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</w:t>
            </w:r>
            <w:r w:rsidR="003C4C31"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</w:t>
            </w:r>
          </w:p>
        </w:tc>
        <w:tc>
          <w:tcPr>
            <w:tcW w:w="235" w:type="dxa"/>
            <w:gridSpan w:val="2"/>
          </w:tcPr>
          <w:p w14:paraId="1CE7861B" w14:textId="77777777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3" w:type="dxa"/>
            <w:gridSpan w:val="2"/>
          </w:tcPr>
          <w:p w14:paraId="79106C15" w14:textId="77777777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060F5D44" w14:textId="77777777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0" w:type="dxa"/>
            <w:gridSpan w:val="2"/>
          </w:tcPr>
          <w:p w14:paraId="1679A218" w14:textId="77777777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534C2286" w14:textId="77777777" w:rsidR="00410CF2" w:rsidRPr="00F1598F" w:rsidRDefault="00410CF2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D5442D" w14:textId="1CBFC62D" w:rsidR="00410CF2" w:rsidRPr="00F1598F" w:rsidRDefault="00495C16" w:rsidP="0018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173,02</w:t>
            </w:r>
            <w:r w:rsidR="001079AE"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31A9B6FE" w14:textId="77777777" w:rsidR="0080112B" w:rsidRPr="00F1598F" w:rsidRDefault="0080112B" w:rsidP="004944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1"/>
        <w:gridCol w:w="1084"/>
        <w:gridCol w:w="274"/>
        <w:gridCol w:w="1078"/>
        <w:gridCol w:w="272"/>
        <w:gridCol w:w="1170"/>
        <w:gridCol w:w="274"/>
        <w:gridCol w:w="1348"/>
      </w:tblGrid>
      <w:tr w:rsidR="006717A5" w:rsidRPr="00F1598F" w14:paraId="7ACC5F3E" w14:textId="77777777" w:rsidTr="00965E35">
        <w:trPr>
          <w:tblHeader/>
        </w:trPr>
        <w:tc>
          <w:tcPr>
            <w:tcW w:w="2005" w:type="pct"/>
          </w:tcPr>
          <w:p w14:paraId="3AEFDCC2" w14:textId="77777777" w:rsidR="006717A5" w:rsidRPr="00F1598F" w:rsidRDefault="006717A5" w:rsidP="0057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1EF4E4E8" w14:textId="77777777" w:rsidR="006717A5" w:rsidRPr="00F1598F" w:rsidRDefault="006717A5" w:rsidP="00572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3FE575F" w14:textId="77777777" w:rsidR="006717A5" w:rsidRPr="00F1598F" w:rsidRDefault="006717A5" w:rsidP="00572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pct"/>
            <w:gridSpan w:val="3"/>
          </w:tcPr>
          <w:p w14:paraId="3F6AAF1A" w14:textId="77777777" w:rsidR="006717A5" w:rsidRPr="00F1598F" w:rsidRDefault="006717A5" w:rsidP="00572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7A5" w:rsidRPr="00F1598F" w14:paraId="7B4CA531" w14:textId="77777777" w:rsidTr="00965E35">
        <w:trPr>
          <w:tblHeader/>
        </w:trPr>
        <w:tc>
          <w:tcPr>
            <w:tcW w:w="2005" w:type="pct"/>
          </w:tcPr>
          <w:p w14:paraId="0D6ED5D2" w14:textId="77777777" w:rsidR="006717A5" w:rsidRPr="00F1598F" w:rsidRDefault="006717A5" w:rsidP="0057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00D9C59" w14:textId="77777777" w:rsidR="006717A5" w:rsidRPr="00F1598F" w:rsidRDefault="006717A5" w:rsidP="00572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5533F1F9" w14:textId="77777777" w:rsidR="006717A5" w:rsidRPr="00F1598F" w:rsidRDefault="006717A5" w:rsidP="00572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4D6D02C" w14:textId="77777777" w:rsidR="006717A5" w:rsidRPr="00F1598F" w:rsidRDefault="006717A5" w:rsidP="00572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7FFD0557" w14:textId="77777777" w:rsidR="006717A5" w:rsidRPr="00F1598F" w:rsidRDefault="006717A5" w:rsidP="00572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28C2E73F" w14:textId="77777777" w:rsidR="006717A5" w:rsidRPr="00F1598F" w:rsidRDefault="006717A5" w:rsidP="00572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582E337A" w14:textId="77777777" w:rsidR="006717A5" w:rsidRPr="00F1598F" w:rsidRDefault="006717A5" w:rsidP="00572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7F79B61E" w14:textId="77777777" w:rsidR="006717A5" w:rsidRPr="00F1598F" w:rsidRDefault="006717A5" w:rsidP="00572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717A5" w:rsidRPr="00F1598F" w14:paraId="2051BCC5" w14:textId="77777777" w:rsidTr="000020A7">
        <w:trPr>
          <w:trHeight w:val="209"/>
          <w:tblHeader/>
        </w:trPr>
        <w:tc>
          <w:tcPr>
            <w:tcW w:w="2005" w:type="pct"/>
          </w:tcPr>
          <w:p w14:paraId="466A323A" w14:textId="77777777" w:rsidR="006717A5" w:rsidRPr="00F1598F" w:rsidRDefault="006717A5" w:rsidP="0057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5" w:type="pct"/>
            <w:gridSpan w:val="7"/>
          </w:tcPr>
          <w:p w14:paraId="7315A46C" w14:textId="77777777" w:rsidR="006717A5" w:rsidRPr="00F1598F" w:rsidRDefault="006717A5" w:rsidP="00572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159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159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717A5" w:rsidRPr="00F1598F" w14:paraId="1B5E77F5" w14:textId="77777777" w:rsidTr="00965E35">
        <w:tc>
          <w:tcPr>
            <w:tcW w:w="2005" w:type="pct"/>
          </w:tcPr>
          <w:p w14:paraId="7AC39D04" w14:textId="5E9955B6" w:rsidR="006717A5" w:rsidRPr="00F1598F" w:rsidRDefault="005D6343" w:rsidP="00572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กลับรายการผลขาดทุน</w:t>
            </w:r>
            <w:r w:rsidR="006717A5" w:rsidRPr="00F1598F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ด้านเครดิตที่คาดว่าจะเกิดขึ้นของ</w:t>
            </w:r>
            <w:r w:rsidR="00ED5630" w:rsidRPr="00F1598F">
              <w:rPr>
                <w:rFonts w:asciiTheme="majorBidi" w:hAnsiTheme="majorBidi" w:hint="cs"/>
                <w:sz w:val="30"/>
                <w:szCs w:val="30"/>
                <w:cs/>
              </w:rPr>
              <w:t>เงินให้กู้ยืมระยะสั้นแก่บุคคลและกิจการที่เกี่ยวข้องกัน</w:t>
            </w:r>
          </w:p>
        </w:tc>
        <w:tc>
          <w:tcPr>
            <w:tcW w:w="591" w:type="pct"/>
          </w:tcPr>
          <w:p w14:paraId="3D6B9F49" w14:textId="77777777" w:rsidR="006717A5" w:rsidRPr="00F1598F" w:rsidRDefault="006717A5" w:rsidP="00572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64CA7EAC" w14:textId="77777777" w:rsidR="006717A5" w:rsidRPr="00F1598F" w:rsidRDefault="006717A5" w:rsidP="00572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14:paraId="476A6D71" w14:textId="77777777" w:rsidR="006717A5" w:rsidRPr="00F1598F" w:rsidRDefault="006717A5" w:rsidP="00572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8F56389" w14:textId="77777777" w:rsidR="006717A5" w:rsidRPr="00F1598F" w:rsidRDefault="006717A5" w:rsidP="00572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58F876A7" w14:textId="77777777" w:rsidR="006717A5" w:rsidRPr="00F1598F" w:rsidRDefault="006717A5" w:rsidP="00572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4EECD67C" w14:textId="77777777" w:rsidR="006717A5" w:rsidRPr="00F1598F" w:rsidRDefault="006717A5" w:rsidP="00572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</w:tcPr>
          <w:p w14:paraId="6EED2983" w14:textId="77777777" w:rsidR="006717A5" w:rsidRPr="00F1598F" w:rsidRDefault="006717A5" w:rsidP="00572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717A5" w:rsidRPr="00F1598F" w14:paraId="1DA46D77" w14:textId="77777777" w:rsidTr="00965E35">
        <w:tc>
          <w:tcPr>
            <w:tcW w:w="2005" w:type="pct"/>
          </w:tcPr>
          <w:p w14:paraId="122CC51A" w14:textId="77777777" w:rsidR="006717A5" w:rsidRPr="00F1598F" w:rsidRDefault="006717A5" w:rsidP="0057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598F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F1598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1598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5A923AC7" w14:textId="627403EF" w:rsidR="006717A5" w:rsidRPr="00F1598F" w:rsidRDefault="00A12CC2" w:rsidP="00E6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6E5D74F" w14:textId="77777777" w:rsidR="006717A5" w:rsidRPr="00F1598F" w:rsidRDefault="006717A5" w:rsidP="00572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bottom"/>
          </w:tcPr>
          <w:p w14:paraId="2A81C492" w14:textId="137163C0" w:rsidR="006717A5" w:rsidRPr="00F1598F" w:rsidRDefault="00182A5C" w:rsidP="00E6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F5EEAD5" w14:textId="77777777" w:rsidR="006717A5" w:rsidRPr="00F1598F" w:rsidRDefault="006717A5" w:rsidP="00572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14:paraId="0763C666" w14:textId="2F3B5922" w:rsidR="006717A5" w:rsidRPr="00F1598F" w:rsidRDefault="00A86BD9" w:rsidP="00572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(</w:t>
            </w:r>
            <w:r w:rsidR="00A12CC2" w:rsidRPr="00F1598F">
              <w:rPr>
                <w:rFonts w:ascii="Angsana New" w:hAnsi="Angsana New"/>
                <w:sz w:val="30"/>
                <w:szCs w:val="30"/>
              </w:rPr>
              <w:t>10</w:t>
            </w:r>
            <w:r w:rsidR="00390C97" w:rsidRPr="00F1598F">
              <w:rPr>
                <w:rFonts w:ascii="Angsana New" w:hAnsi="Angsana New"/>
                <w:sz w:val="30"/>
                <w:szCs w:val="30"/>
              </w:rPr>
              <w:t>8</w:t>
            </w:r>
            <w:r w:rsidRPr="00F1598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19BEE271" w14:textId="77777777" w:rsidR="006717A5" w:rsidRPr="00F1598F" w:rsidRDefault="006717A5" w:rsidP="00572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double" w:sz="4" w:space="0" w:color="auto"/>
            </w:tcBorders>
            <w:vAlign w:val="bottom"/>
          </w:tcPr>
          <w:p w14:paraId="4B01C30C" w14:textId="10D7F53A" w:rsidR="006717A5" w:rsidRPr="00F1598F" w:rsidRDefault="00A701D3" w:rsidP="00572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(64)</w:t>
            </w:r>
          </w:p>
        </w:tc>
      </w:tr>
    </w:tbl>
    <w:p w14:paraId="4BB35C7C" w14:textId="77777777" w:rsidR="006717A5" w:rsidRPr="00F1598F" w:rsidRDefault="006717A5">
      <w:pPr>
        <w:rPr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72"/>
        <w:gridCol w:w="1098"/>
        <w:gridCol w:w="270"/>
        <w:gridCol w:w="1080"/>
        <w:gridCol w:w="270"/>
        <w:gridCol w:w="1170"/>
        <w:gridCol w:w="270"/>
        <w:gridCol w:w="1341"/>
        <w:gridCol w:w="9"/>
      </w:tblGrid>
      <w:tr w:rsidR="00562CEB" w:rsidRPr="00F1598F" w14:paraId="20045665" w14:textId="77777777" w:rsidTr="007A4D2F">
        <w:trPr>
          <w:cantSplit/>
          <w:tblHeader/>
        </w:trPr>
        <w:tc>
          <w:tcPr>
            <w:tcW w:w="6120" w:type="dxa"/>
            <w:gridSpan w:val="4"/>
          </w:tcPr>
          <w:p w14:paraId="50BEF3B0" w14:textId="77777777" w:rsidR="00562CEB" w:rsidRPr="00F1598F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</w:rPr>
              <w:br w:type="column"/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="00774D80"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270" w:type="dxa"/>
          </w:tcPr>
          <w:p w14:paraId="48979109" w14:textId="77777777" w:rsidR="00562CEB" w:rsidRPr="00F1598F" w:rsidRDefault="00562CEB" w:rsidP="00A9166C">
            <w:pPr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4"/>
          </w:tcPr>
          <w:p w14:paraId="79A3E7E6" w14:textId="77777777" w:rsidR="00562CEB" w:rsidRPr="00F1598F" w:rsidRDefault="00562CEB" w:rsidP="00A9166C">
            <w:pPr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62CEB" w:rsidRPr="00F1598F" w14:paraId="7F2669C7" w14:textId="77777777" w:rsidTr="007A4D2F">
        <w:trPr>
          <w:cantSplit/>
          <w:tblHeader/>
        </w:trPr>
        <w:tc>
          <w:tcPr>
            <w:tcW w:w="3672" w:type="dxa"/>
          </w:tcPr>
          <w:p w14:paraId="617333A3" w14:textId="77777777" w:rsidR="00562CEB" w:rsidRPr="00F1598F" w:rsidRDefault="00562CEB" w:rsidP="00A9166C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3"/>
          </w:tcPr>
          <w:p w14:paraId="1B90D0FB" w14:textId="77777777" w:rsidR="00562CEB" w:rsidRPr="00F1598F" w:rsidRDefault="00562CEB" w:rsidP="00A9166C">
            <w:pPr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DADDBB7" w14:textId="77777777" w:rsidR="00562CEB" w:rsidRPr="00F1598F" w:rsidRDefault="00562CEB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4"/>
          </w:tcPr>
          <w:p w14:paraId="31D2CD9A" w14:textId="77777777" w:rsidR="00562CEB" w:rsidRPr="00F1598F" w:rsidRDefault="00562CEB" w:rsidP="00A9166C">
            <w:pPr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25BB" w:rsidRPr="00F1598F" w14:paraId="68A36C5B" w14:textId="77777777" w:rsidTr="00CF644B">
        <w:trPr>
          <w:cantSplit/>
          <w:tblHeader/>
        </w:trPr>
        <w:tc>
          <w:tcPr>
            <w:tcW w:w="3672" w:type="dxa"/>
          </w:tcPr>
          <w:p w14:paraId="7FB4F984" w14:textId="77777777" w:rsidR="008E25BB" w:rsidRPr="00F1598F" w:rsidRDefault="008E25BB" w:rsidP="008E25BB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98" w:type="dxa"/>
          </w:tcPr>
          <w:p w14:paraId="5CD53177" w14:textId="1100B8F7" w:rsidR="008E25BB" w:rsidRPr="00F1598F" w:rsidRDefault="008E25BB" w:rsidP="008E2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9D78D73" w14:textId="77777777" w:rsidR="008E25BB" w:rsidRPr="00F1598F" w:rsidRDefault="008E25BB" w:rsidP="008E2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5A7235" w14:textId="322CF97C" w:rsidR="008E25BB" w:rsidRPr="00F1598F" w:rsidRDefault="008E25BB" w:rsidP="008E2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1DC37CA" w14:textId="77777777" w:rsidR="008E25BB" w:rsidRPr="00F1598F" w:rsidRDefault="008E25BB" w:rsidP="008E2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5526BD" w14:textId="5B2A2D8C" w:rsidR="008E25BB" w:rsidRPr="00F1598F" w:rsidRDefault="008E25BB" w:rsidP="008E2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5BBD8EE" w14:textId="77777777" w:rsidR="008E25BB" w:rsidRPr="00F1598F" w:rsidRDefault="008E25BB" w:rsidP="008E2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727E0C1B" w14:textId="49876EF0" w:rsidR="008E25BB" w:rsidRPr="00F1598F" w:rsidRDefault="008E25BB" w:rsidP="008E2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8E25BB" w:rsidRPr="00F1598F" w14:paraId="29341F84" w14:textId="77777777" w:rsidTr="00CF644B">
        <w:trPr>
          <w:cantSplit/>
          <w:tblHeader/>
        </w:trPr>
        <w:tc>
          <w:tcPr>
            <w:tcW w:w="3672" w:type="dxa"/>
          </w:tcPr>
          <w:p w14:paraId="6080C556" w14:textId="77777777" w:rsidR="008E25BB" w:rsidRPr="00F1598F" w:rsidRDefault="008E25BB" w:rsidP="008E25BB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471F4BC2" w14:textId="0A7C8A7A" w:rsidR="008E25BB" w:rsidRPr="00F1598F" w:rsidRDefault="008E25BB" w:rsidP="008E25BB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16AA3150" w14:textId="77777777" w:rsidR="008E25BB" w:rsidRPr="00F1598F" w:rsidRDefault="008E25BB" w:rsidP="008E25BB">
            <w:pPr>
              <w:pStyle w:val="a1"/>
              <w:ind w:left="-18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A3289C1" w14:textId="31BDB3C4" w:rsidR="008E25BB" w:rsidRPr="00F1598F" w:rsidRDefault="008E25BB" w:rsidP="008E25BB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1FDB73BA" w14:textId="77777777" w:rsidR="008E25BB" w:rsidRPr="00F1598F" w:rsidRDefault="008E25BB" w:rsidP="008E25BB">
            <w:pPr>
              <w:pStyle w:val="a1"/>
              <w:ind w:left="-18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</w:tcPr>
          <w:p w14:paraId="40F36C67" w14:textId="06944F9D" w:rsidR="008E25BB" w:rsidRPr="00F1598F" w:rsidRDefault="008E25BB" w:rsidP="008E25BB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55929058" w14:textId="77777777" w:rsidR="008E25BB" w:rsidRPr="00F1598F" w:rsidRDefault="008E25BB" w:rsidP="008E25BB">
            <w:pPr>
              <w:pStyle w:val="a1"/>
              <w:ind w:left="-18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gridSpan w:val="2"/>
          </w:tcPr>
          <w:p w14:paraId="72B87381" w14:textId="700C9EE2" w:rsidR="008E25BB" w:rsidRPr="00F1598F" w:rsidRDefault="008E25BB" w:rsidP="008E25BB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</w:tr>
      <w:tr w:rsidR="00562CEB" w:rsidRPr="00F1598F" w14:paraId="4E1EE326" w14:textId="77777777" w:rsidTr="00CF644B">
        <w:trPr>
          <w:gridAfter w:val="1"/>
          <w:wAfter w:w="9" w:type="dxa"/>
          <w:cantSplit/>
          <w:tblHeader/>
        </w:trPr>
        <w:tc>
          <w:tcPr>
            <w:tcW w:w="3672" w:type="dxa"/>
          </w:tcPr>
          <w:p w14:paraId="4FA9C3F9" w14:textId="77777777" w:rsidR="00562CEB" w:rsidRPr="00F1598F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9" w:type="dxa"/>
            <w:gridSpan w:val="7"/>
          </w:tcPr>
          <w:p w14:paraId="3ED00A10" w14:textId="77777777" w:rsidR="00562CEB" w:rsidRPr="00F1598F" w:rsidRDefault="00E02666" w:rsidP="00A9166C">
            <w:pPr>
              <w:ind w:left="-18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7623" w:rsidRPr="00F1598F" w14:paraId="14C6A4BB" w14:textId="77777777" w:rsidTr="00CF644B">
        <w:trPr>
          <w:cantSplit/>
        </w:trPr>
        <w:tc>
          <w:tcPr>
            <w:tcW w:w="3672" w:type="dxa"/>
          </w:tcPr>
          <w:p w14:paraId="11FD12C2" w14:textId="77777777" w:rsidR="00757623" w:rsidRPr="00F1598F" w:rsidRDefault="00757623" w:rsidP="00757623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98" w:type="dxa"/>
          </w:tcPr>
          <w:p w14:paraId="34C549CF" w14:textId="5F1BCBF4" w:rsidR="00757623" w:rsidRPr="00F1598F" w:rsidRDefault="00B6173B" w:rsidP="00FC4B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4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AD5FEC" w14:textId="77777777" w:rsidR="00757623" w:rsidRPr="00F1598F" w:rsidRDefault="00757623" w:rsidP="0075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458C6C" w14:textId="56030D4B" w:rsidR="00757623" w:rsidRPr="00F1598F" w:rsidRDefault="00757623" w:rsidP="00FC4B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4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28BABD" w14:textId="77777777" w:rsidR="00757623" w:rsidRPr="00F1598F" w:rsidRDefault="00757623" w:rsidP="0075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90C4A4" w14:textId="1F3BFD55" w:rsidR="00757623" w:rsidRPr="00F1598F" w:rsidRDefault="00C172D2" w:rsidP="0075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8,087</w:t>
            </w:r>
          </w:p>
        </w:tc>
        <w:tc>
          <w:tcPr>
            <w:tcW w:w="270" w:type="dxa"/>
          </w:tcPr>
          <w:p w14:paraId="39D4BB91" w14:textId="77777777" w:rsidR="00757623" w:rsidRPr="00F1598F" w:rsidRDefault="00757623" w:rsidP="0075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312C8A69" w14:textId="633030C2" w:rsidR="00757623" w:rsidRPr="00F1598F" w:rsidRDefault="00757623" w:rsidP="00757623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</w:tr>
      <w:tr w:rsidR="00757623" w:rsidRPr="00F1598F" w14:paraId="39A4CDD0" w14:textId="77777777" w:rsidTr="00CF644B">
        <w:trPr>
          <w:cantSplit/>
          <w:trHeight w:val="389"/>
        </w:trPr>
        <w:tc>
          <w:tcPr>
            <w:tcW w:w="3672" w:type="dxa"/>
          </w:tcPr>
          <w:p w14:paraId="23AA5175" w14:textId="77777777" w:rsidR="00757623" w:rsidRPr="00F1598F" w:rsidRDefault="00757623" w:rsidP="00757623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98" w:type="dxa"/>
          </w:tcPr>
          <w:p w14:paraId="5803BFD5" w14:textId="0627AD87" w:rsidR="00757623" w:rsidRPr="00F1598F" w:rsidRDefault="003C0099" w:rsidP="0075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15,677</w:t>
            </w:r>
          </w:p>
        </w:tc>
        <w:tc>
          <w:tcPr>
            <w:tcW w:w="270" w:type="dxa"/>
          </w:tcPr>
          <w:p w14:paraId="22E32F6A" w14:textId="77777777" w:rsidR="00757623" w:rsidRPr="00F1598F" w:rsidRDefault="00757623" w:rsidP="0075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9EB19B" w14:textId="00D9FD72" w:rsidR="00757623" w:rsidRPr="00F1598F" w:rsidRDefault="00757623" w:rsidP="00757623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7,659</w:t>
            </w:r>
          </w:p>
        </w:tc>
        <w:tc>
          <w:tcPr>
            <w:tcW w:w="270" w:type="dxa"/>
          </w:tcPr>
          <w:p w14:paraId="63102E58" w14:textId="77777777" w:rsidR="00757623" w:rsidRPr="00F1598F" w:rsidRDefault="00757623" w:rsidP="0075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CED828" w14:textId="1FF8798F" w:rsidR="00757623" w:rsidRPr="00F1598F" w:rsidRDefault="00273227" w:rsidP="0075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15,644</w:t>
            </w:r>
          </w:p>
        </w:tc>
        <w:tc>
          <w:tcPr>
            <w:tcW w:w="270" w:type="dxa"/>
          </w:tcPr>
          <w:p w14:paraId="60477B4D" w14:textId="77777777" w:rsidR="00757623" w:rsidRPr="00F1598F" w:rsidRDefault="00757623" w:rsidP="0075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31523415" w14:textId="785C0D2E" w:rsidR="00757623" w:rsidRPr="00F1598F" w:rsidRDefault="00757623" w:rsidP="00757623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7,659</w:t>
            </w:r>
          </w:p>
        </w:tc>
      </w:tr>
      <w:tr w:rsidR="00757623" w:rsidRPr="00F1598F" w14:paraId="2A590D28" w14:textId="77777777" w:rsidTr="00CF644B">
        <w:trPr>
          <w:cantSplit/>
          <w:trHeight w:val="389"/>
        </w:trPr>
        <w:tc>
          <w:tcPr>
            <w:tcW w:w="3672" w:type="dxa"/>
          </w:tcPr>
          <w:p w14:paraId="027889A5" w14:textId="77777777" w:rsidR="00757623" w:rsidRPr="00F1598F" w:rsidRDefault="00757623" w:rsidP="00757623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54533B0" w14:textId="092EED9F" w:rsidR="00757623" w:rsidRPr="00F1598F" w:rsidRDefault="003C0099" w:rsidP="0075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15,677</w:t>
            </w:r>
          </w:p>
        </w:tc>
        <w:tc>
          <w:tcPr>
            <w:tcW w:w="270" w:type="dxa"/>
          </w:tcPr>
          <w:p w14:paraId="2ADCE259" w14:textId="77777777" w:rsidR="00757623" w:rsidRPr="00F1598F" w:rsidRDefault="00757623" w:rsidP="0075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E44107" w14:textId="3F2B434B" w:rsidR="00757623" w:rsidRPr="00F1598F" w:rsidRDefault="00757623" w:rsidP="00757623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7,659</w:t>
            </w:r>
          </w:p>
        </w:tc>
        <w:tc>
          <w:tcPr>
            <w:tcW w:w="270" w:type="dxa"/>
          </w:tcPr>
          <w:p w14:paraId="2D9F9B6F" w14:textId="77777777" w:rsidR="00757623" w:rsidRPr="00F1598F" w:rsidRDefault="00757623" w:rsidP="0075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1ACEC2" w14:textId="360BD386" w:rsidR="00757623" w:rsidRPr="00F1598F" w:rsidRDefault="005B5E40" w:rsidP="0075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23,731</w:t>
            </w:r>
          </w:p>
        </w:tc>
        <w:tc>
          <w:tcPr>
            <w:tcW w:w="270" w:type="dxa"/>
          </w:tcPr>
          <w:p w14:paraId="227AD5B9" w14:textId="77777777" w:rsidR="00757623" w:rsidRPr="00F1598F" w:rsidRDefault="00757623" w:rsidP="0075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65ED9A" w14:textId="0AF0907D" w:rsidR="00757623" w:rsidRPr="00F1598F" w:rsidRDefault="00757623" w:rsidP="00757623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8,156</w:t>
            </w:r>
          </w:p>
        </w:tc>
      </w:tr>
    </w:tbl>
    <w:p w14:paraId="3B68DC14" w14:textId="22EE1DA2" w:rsidR="00757623" w:rsidRPr="00F1598F" w:rsidRDefault="00757623" w:rsidP="00337413">
      <w:pPr>
        <w:spacing w:before="240"/>
        <w:ind w:left="720" w:hanging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สัญญาสำคัญที่ทำกับบุคคลและกิจการที่เกี่ยวข้องกัน</w:t>
      </w:r>
    </w:p>
    <w:p w14:paraId="40CFC481" w14:textId="7962DA70" w:rsidR="00757623" w:rsidRPr="00F1598F" w:rsidRDefault="00757623" w:rsidP="00337413">
      <w:pPr>
        <w:tabs>
          <w:tab w:val="clear" w:pos="680"/>
          <w:tab w:val="left" w:pos="630"/>
        </w:tabs>
        <w:spacing w:before="24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1598F">
        <w:rPr>
          <w:rFonts w:asciiTheme="majorBidi" w:hAnsiTheme="majorBidi" w:cstheme="majorBidi"/>
          <w:sz w:val="30"/>
          <w:szCs w:val="30"/>
        </w:rPr>
        <w:t xml:space="preserve">31 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</w:rPr>
        <w:t>2564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สัญญาสำคัญที่ทำกับบุคคลและกิจการที่เกี่ยวข้องกันมีดังนี้ </w:t>
      </w:r>
    </w:p>
    <w:p w14:paraId="416CEEF3" w14:textId="77777777" w:rsidR="00757623" w:rsidRPr="00F1598F" w:rsidRDefault="00757623" w:rsidP="00337413">
      <w:pPr>
        <w:pStyle w:val="ListParagraph"/>
        <w:numPr>
          <w:ilvl w:val="0"/>
          <w:numId w:val="28"/>
        </w:numPr>
        <w:spacing w:before="24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>บริษัทมีสัญญาการเช่าพื้นที่กับ บริษัท ขอนแก่น ช. ทวี (</w:t>
      </w:r>
      <w:r w:rsidRPr="00F1598F">
        <w:rPr>
          <w:rFonts w:asciiTheme="majorBidi" w:hAnsiTheme="majorBidi" w:cstheme="majorBidi"/>
          <w:sz w:val="30"/>
          <w:szCs w:val="30"/>
        </w:rPr>
        <w:t>1993</w:t>
      </w:r>
      <w:r w:rsidRPr="00F1598F">
        <w:rPr>
          <w:rFonts w:asciiTheme="majorBidi" w:hAnsiTheme="majorBidi" w:cstheme="majorBidi"/>
          <w:sz w:val="30"/>
          <w:szCs w:val="30"/>
          <w:cs/>
        </w:rPr>
        <w:t>) จำกัด เพื่อใช้ในการดำเนินงานสำหรับ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จอดรถขนส่งมวลชน โดยมีอัตราค่าเช่าตามที่ตกลงกัน มีกำหนดระยะเวลา </w:t>
      </w:r>
      <w:r w:rsidRPr="00F1598F">
        <w:rPr>
          <w:rFonts w:asciiTheme="majorBidi" w:hAnsiTheme="majorBidi" w:cstheme="majorBidi"/>
          <w:sz w:val="30"/>
          <w:szCs w:val="30"/>
        </w:rPr>
        <w:t xml:space="preserve">3 </w:t>
      </w:r>
      <w:r w:rsidRPr="00F1598F">
        <w:rPr>
          <w:rFonts w:asciiTheme="majorBidi" w:hAnsiTheme="majorBidi" w:cstheme="majorBidi"/>
          <w:sz w:val="30"/>
          <w:szCs w:val="30"/>
          <w:cs/>
        </w:rPr>
        <w:t>ปี ซึ่งจะครบกำหนดภายในเดือนพฤศจิกายน</w:t>
      </w:r>
      <w:r w:rsidRPr="00F1598F">
        <w:rPr>
          <w:rFonts w:asciiTheme="majorBidi" w:hAnsiTheme="majorBidi" w:cstheme="majorBidi"/>
          <w:sz w:val="30"/>
          <w:szCs w:val="30"/>
        </w:rPr>
        <w:t xml:space="preserve"> 2564 </w:t>
      </w:r>
    </w:p>
    <w:p w14:paraId="0B17AB95" w14:textId="77777777" w:rsidR="00757623" w:rsidRPr="00F1598F" w:rsidRDefault="00757623" w:rsidP="00757623">
      <w:pPr>
        <w:ind w:left="900"/>
        <w:jc w:val="thaiDistribute"/>
        <w:rPr>
          <w:rFonts w:asciiTheme="majorBidi" w:hAnsiTheme="majorBidi" w:cstheme="majorBidi"/>
          <w:sz w:val="22"/>
          <w:szCs w:val="22"/>
        </w:rPr>
      </w:pPr>
    </w:p>
    <w:p w14:paraId="261E3BA9" w14:textId="77777777" w:rsidR="00757623" w:rsidRPr="00F1598F" w:rsidRDefault="00757623" w:rsidP="00757623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>บริษัทมีสัญญาเช่าอาคารสำนักงานกับกรรมการของบริษัท สัญญาสามารถต่ออายุได้เป็นรายปี จนกว่าฝ่ายหนึ่งฝ่ายใดจะบอกเลิกเป็นลายลักษณ์อักษร</w:t>
      </w:r>
    </w:p>
    <w:p w14:paraId="70E395A3" w14:textId="77777777" w:rsidR="00757623" w:rsidRPr="00F1598F" w:rsidRDefault="00757623" w:rsidP="00757623">
      <w:pPr>
        <w:pStyle w:val="ListParagraph"/>
        <w:ind w:left="900"/>
        <w:rPr>
          <w:rFonts w:asciiTheme="majorBidi" w:hAnsiTheme="majorBidi" w:cstheme="majorBidi"/>
          <w:sz w:val="22"/>
          <w:cs/>
        </w:rPr>
      </w:pPr>
    </w:p>
    <w:p w14:paraId="65F086D9" w14:textId="3D07C91B" w:rsidR="00757623" w:rsidRPr="00F1598F" w:rsidRDefault="00757623" w:rsidP="00757623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>บริษัทมีสัญญา</w:t>
      </w:r>
      <w:r w:rsidR="00031608" w:rsidRPr="00F1598F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เช่าอาคารสำนักงานกับบริษัทย่อยแห่งหนึ่ง โดยมีกำหนดระยะเวลา </w:t>
      </w:r>
      <w:r w:rsidRPr="00F1598F">
        <w:rPr>
          <w:rFonts w:asciiTheme="majorBidi" w:hAnsiTheme="majorBidi" w:cstheme="majorBidi"/>
          <w:sz w:val="30"/>
          <w:szCs w:val="30"/>
        </w:rPr>
        <w:t xml:space="preserve">4 </w:t>
      </w:r>
      <w:r w:rsidRPr="00F1598F">
        <w:rPr>
          <w:rFonts w:asciiTheme="majorBidi" w:hAnsiTheme="majorBidi" w:cstheme="majorBidi"/>
          <w:sz w:val="30"/>
          <w:szCs w:val="30"/>
          <w:cs/>
        </w:rPr>
        <w:t>ปี ซึ่งจะครบกำหนดภายในเดือนกรกฎาคม</w:t>
      </w:r>
      <w:r w:rsidRPr="00F1598F">
        <w:rPr>
          <w:rFonts w:asciiTheme="majorBidi" w:hAnsiTheme="majorBidi" w:cstheme="majorBidi"/>
          <w:sz w:val="30"/>
          <w:szCs w:val="30"/>
        </w:rPr>
        <w:t xml:space="preserve"> 2565</w:t>
      </w:r>
    </w:p>
    <w:p w14:paraId="57721DC1" w14:textId="77777777" w:rsidR="00757623" w:rsidRPr="00F1598F" w:rsidRDefault="00757623" w:rsidP="00757623">
      <w:pPr>
        <w:jc w:val="thaiDistribute"/>
        <w:rPr>
          <w:rFonts w:asciiTheme="majorBidi" w:hAnsiTheme="majorBidi" w:cstheme="majorBidi"/>
          <w:sz w:val="22"/>
          <w:szCs w:val="22"/>
        </w:rPr>
      </w:pPr>
    </w:p>
    <w:p w14:paraId="4FEC56AB" w14:textId="363577E3" w:rsidR="00757623" w:rsidRPr="00F1598F" w:rsidRDefault="00757623" w:rsidP="00757623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>บริษัทมีสัญญา</w:t>
      </w:r>
      <w:r w:rsidR="00031608" w:rsidRPr="00F1598F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F1598F">
        <w:rPr>
          <w:rFonts w:asciiTheme="majorBidi" w:hAnsiTheme="majorBidi" w:cstheme="majorBidi"/>
          <w:sz w:val="30"/>
          <w:szCs w:val="30"/>
          <w:cs/>
        </w:rPr>
        <w:t>เช่าอาคารสำนักงานกับ</w:t>
      </w:r>
      <w:r w:rsidR="00337413" w:rsidRPr="00F1598F">
        <w:rPr>
          <w:rFonts w:asciiTheme="majorBidi" w:hAnsiTheme="majorBidi" w:cstheme="majorBidi" w:hint="cs"/>
          <w:sz w:val="30"/>
          <w:szCs w:val="30"/>
          <w:cs/>
        </w:rPr>
        <w:t>กิจการอื่นที่เกี่ยวข้องกัน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แห่งหนึ่ง โดยมีกำหนดระยะเวลา </w:t>
      </w:r>
      <w:r w:rsidRPr="00F1598F">
        <w:rPr>
          <w:rFonts w:asciiTheme="majorBidi" w:hAnsiTheme="majorBidi" w:cstheme="majorBidi"/>
          <w:sz w:val="30"/>
          <w:szCs w:val="30"/>
        </w:rPr>
        <w:t xml:space="preserve">3 </w:t>
      </w:r>
      <w:r w:rsidRPr="00F1598F">
        <w:rPr>
          <w:rFonts w:asciiTheme="majorBidi" w:hAnsiTheme="majorBidi" w:cstheme="majorBidi"/>
          <w:sz w:val="30"/>
          <w:szCs w:val="30"/>
          <w:cs/>
        </w:rPr>
        <w:t>ปี ซึ่งจะครบกำหนดภายในเดือนธันวาคม</w:t>
      </w:r>
      <w:r w:rsidRPr="00F1598F">
        <w:rPr>
          <w:rFonts w:asciiTheme="majorBidi" w:hAnsiTheme="majorBidi" w:cstheme="majorBidi"/>
          <w:sz w:val="30"/>
          <w:szCs w:val="30"/>
        </w:rPr>
        <w:t xml:space="preserve"> 2564</w:t>
      </w:r>
    </w:p>
    <w:p w14:paraId="38C5CAFE" w14:textId="77777777" w:rsidR="00757623" w:rsidRPr="00F1598F" w:rsidRDefault="00757623" w:rsidP="00757623">
      <w:pPr>
        <w:pStyle w:val="ListParagraph"/>
        <w:ind w:left="900"/>
        <w:rPr>
          <w:rFonts w:asciiTheme="majorBidi" w:hAnsiTheme="majorBidi" w:cstheme="majorBidi"/>
          <w:sz w:val="22"/>
        </w:rPr>
      </w:pPr>
    </w:p>
    <w:p w14:paraId="7CF96ECE" w14:textId="7B7DE0D1" w:rsidR="00337413" w:rsidRPr="00F1598F" w:rsidRDefault="00757623" w:rsidP="00337413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>บริษัทมีสัญญาจ้างบริหารจัดการกับบริษัทย่อย โดยจะให้บริการ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>ความช่วยเหลือ</w:t>
      </w:r>
      <w:r w:rsidRPr="00F1598F">
        <w:rPr>
          <w:rFonts w:asciiTheme="majorBidi" w:hAnsiTheme="majorBidi" w:cstheme="majorBidi"/>
          <w:sz w:val="30"/>
          <w:szCs w:val="30"/>
          <w:cs/>
        </w:rPr>
        <w:t>ในการดำเนินงาน ตลอดจนให้คำแนะนำ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>ทาง</w:t>
      </w:r>
      <w:r w:rsidRPr="00F1598F">
        <w:rPr>
          <w:rFonts w:asciiTheme="majorBidi" w:hAnsiTheme="majorBidi" w:cstheme="majorBidi"/>
          <w:sz w:val="30"/>
          <w:szCs w:val="30"/>
          <w:cs/>
        </w:rPr>
        <w:t>ธุรกิจ</w:t>
      </w:r>
    </w:p>
    <w:p w14:paraId="1305284E" w14:textId="77777777" w:rsidR="00337413" w:rsidRPr="00F1598F" w:rsidRDefault="00337413" w:rsidP="00337413">
      <w:pPr>
        <w:pStyle w:val="ListParagraph"/>
        <w:spacing w:before="240"/>
        <w:ind w:left="900"/>
        <w:jc w:val="thaiDistribute"/>
        <w:rPr>
          <w:rFonts w:asciiTheme="majorBidi" w:hAnsiTheme="majorBidi" w:cstheme="majorBidi"/>
          <w:sz w:val="22"/>
        </w:rPr>
      </w:pPr>
    </w:p>
    <w:p w14:paraId="573B96E8" w14:textId="2726B547" w:rsidR="00757623" w:rsidRPr="00F1598F" w:rsidRDefault="00757623" w:rsidP="00337413">
      <w:pPr>
        <w:pStyle w:val="ListParagraph"/>
        <w:numPr>
          <w:ilvl w:val="0"/>
          <w:numId w:val="28"/>
        </w:numPr>
        <w:spacing w:before="24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>บริษัทมีสัญญากับบริษัท ขอนแก่น ช. ทวี (</w:t>
      </w:r>
      <w:r w:rsidRPr="00F1598F">
        <w:rPr>
          <w:rFonts w:asciiTheme="majorBidi" w:hAnsiTheme="majorBidi" w:cstheme="majorBidi"/>
          <w:sz w:val="30"/>
          <w:szCs w:val="30"/>
        </w:rPr>
        <w:t>1993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) จำกัด เพื่อขอวงเงินสินเชื่อร่วมกันกับสถาบันการเงินแห่งหนึ่ง </w:t>
      </w:r>
      <w:r w:rsidRPr="00F1598F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เป็นจำนวนเงินรวม </w:t>
      </w:r>
      <w:r w:rsidRPr="00F1598F">
        <w:rPr>
          <w:rFonts w:asciiTheme="majorBidi" w:hAnsiTheme="majorBidi" w:cstheme="majorBidi"/>
          <w:spacing w:val="-6"/>
          <w:sz w:val="30"/>
          <w:szCs w:val="30"/>
        </w:rPr>
        <w:t xml:space="preserve">70 </w:t>
      </w:r>
      <w:r w:rsidRPr="00F1598F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โดยนำที่ดินของบริษัท ขอนแก่น ช. ทวี </w:t>
      </w:r>
      <w:r w:rsidRPr="00F1598F">
        <w:rPr>
          <w:rFonts w:asciiTheme="majorBidi" w:hAnsiTheme="majorBidi" w:cstheme="majorBidi"/>
          <w:sz w:val="30"/>
          <w:szCs w:val="30"/>
          <w:cs/>
        </w:rPr>
        <w:t>(</w:t>
      </w:r>
      <w:r w:rsidRPr="00F1598F">
        <w:rPr>
          <w:rFonts w:asciiTheme="majorBidi" w:hAnsiTheme="majorBidi" w:cstheme="majorBidi"/>
          <w:sz w:val="30"/>
          <w:szCs w:val="30"/>
        </w:rPr>
        <w:t>1993</w:t>
      </w:r>
      <w:r w:rsidRPr="00F1598F">
        <w:rPr>
          <w:rFonts w:asciiTheme="majorBidi" w:hAnsiTheme="majorBidi" w:cstheme="majorBidi"/>
          <w:sz w:val="30"/>
          <w:szCs w:val="30"/>
          <w:cs/>
        </w:rPr>
        <w:t>)</w:t>
      </w:r>
      <w:r w:rsidRPr="00F1598F">
        <w:rPr>
          <w:rFonts w:asciiTheme="majorBidi" w:hAnsiTheme="majorBidi" w:cstheme="majorBidi"/>
          <w:spacing w:val="-6"/>
          <w:sz w:val="30"/>
          <w:szCs w:val="30"/>
          <w:cs/>
        </w:rPr>
        <w:t xml:space="preserve"> จำกัด มูลค่าตามบัญชีจำนวนเงิน </w:t>
      </w:r>
      <w:r w:rsidRPr="00F1598F">
        <w:rPr>
          <w:rFonts w:asciiTheme="majorBidi" w:hAnsiTheme="majorBidi" w:cstheme="majorBidi"/>
          <w:sz w:val="30"/>
          <w:szCs w:val="30"/>
        </w:rPr>
        <w:t>101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ล้านบาทไปค้ำประกันกับสถาบันการเงิน และบริษัทตกลงจ่ายค่าธรรมเนียมจำนวนเงิน </w:t>
      </w:r>
      <w:r w:rsidRPr="00F1598F">
        <w:rPr>
          <w:rFonts w:asciiTheme="majorBidi" w:hAnsiTheme="majorBidi" w:cstheme="majorBidi"/>
          <w:sz w:val="30"/>
          <w:szCs w:val="30"/>
        </w:rPr>
        <w:t xml:space="preserve">0.6 </w:t>
      </w:r>
      <w:r w:rsidRPr="00F1598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1598F">
        <w:rPr>
          <w:rFonts w:asciiTheme="majorBidi" w:hAnsiTheme="majorBidi" w:cstheme="majorBidi"/>
          <w:spacing w:val="6"/>
          <w:sz w:val="30"/>
          <w:szCs w:val="30"/>
          <w:cs/>
        </w:rPr>
        <w:t>ต่อปี ให้กับ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บริษัท ขอนแก่น ช. ทวี (</w:t>
      </w:r>
      <w:r w:rsidRPr="00F1598F">
        <w:rPr>
          <w:rFonts w:asciiTheme="majorBidi" w:hAnsiTheme="majorBidi" w:cstheme="majorBidi"/>
          <w:sz w:val="30"/>
          <w:szCs w:val="30"/>
        </w:rPr>
        <w:t>1993</w:t>
      </w:r>
      <w:r w:rsidRPr="00F1598F">
        <w:rPr>
          <w:rFonts w:asciiTheme="majorBidi" w:hAnsiTheme="majorBidi" w:cstheme="majorBidi"/>
          <w:sz w:val="30"/>
          <w:szCs w:val="30"/>
          <w:cs/>
        </w:rPr>
        <w:t>) จำกัด</w:t>
      </w:r>
    </w:p>
    <w:p w14:paraId="24192843" w14:textId="77777777" w:rsidR="00757623" w:rsidRPr="00F1598F" w:rsidRDefault="00757623" w:rsidP="00757623">
      <w:pPr>
        <w:pStyle w:val="ListParagraph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2A4DFB" w14:textId="209C8649" w:rsidR="007A4D2F" w:rsidRPr="00F1598F" w:rsidRDefault="00757623" w:rsidP="00757623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บริษัทมีสัญญาให้เงินกู้ยืมระยะสั้นแก่บริษัทย่อยแห่งหนึ่งในวงเงิน </w:t>
      </w:r>
      <w:r w:rsidRPr="00F1598F">
        <w:rPr>
          <w:rFonts w:asciiTheme="majorBidi" w:hAnsiTheme="majorBidi" w:cstheme="majorBidi"/>
          <w:sz w:val="30"/>
          <w:szCs w:val="30"/>
        </w:rPr>
        <w:t xml:space="preserve">270 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ล้านบาท มีอัตราดอกเบี้ยร้อยละ </w:t>
      </w:r>
      <w:r w:rsidRPr="00F1598F">
        <w:rPr>
          <w:rFonts w:asciiTheme="majorBidi" w:hAnsiTheme="majorBidi" w:cstheme="majorBidi"/>
          <w:sz w:val="30"/>
          <w:szCs w:val="30"/>
        </w:rPr>
        <w:t xml:space="preserve">7 </w:t>
      </w:r>
      <w:r w:rsidRPr="00F1598F">
        <w:rPr>
          <w:rFonts w:asciiTheme="majorBidi" w:hAnsiTheme="majorBidi" w:cstheme="majorBidi"/>
          <w:sz w:val="30"/>
          <w:szCs w:val="30"/>
          <w:cs/>
        </w:rPr>
        <w:t>ต่อปี กำหนดชำระคืนเมื่อทวงถาม</w:t>
      </w:r>
    </w:p>
    <w:p w14:paraId="626039F6" w14:textId="6CF879FE" w:rsidR="00757623" w:rsidRPr="00F1598F" w:rsidRDefault="007A4D2F" w:rsidP="007A4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36F8BA8" w14:textId="6DAA0320" w:rsidR="00CE420F" w:rsidRPr="00F1598F" w:rsidRDefault="00CD4502" w:rsidP="00AC72D3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F1598F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ลูกหนี้การค้า</w:t>
      </w:r>
    </w:p>
    <w:p w14:paraId="6AC99DDA" w14:textId="73CACC73" w:rsidR="00F2727B" w:rsidRPr="00F1598F" w:rsidRDefault="00F2727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9003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0"/>
        <w:gridCol w:w="180"/>
        <w:gridCol w:w="1260"/>
        <w:gridCol w:w="178"/>
        <w:gridCol w:w="1262"/>
        <w:gridCol w:w="180"/>
        <w:gridCol w:w="1347"/>
        <w:gridCol w:w="6"/>
      </w:tblGrid>
      <w:tr w:rsidR="00D04F76" w:rsidRPr="00F1598F" w14:paraId="7489294A" w14:textId="77777777" w:rsidTr="00D04F76">
        <w:trPr>
          <w:cantSplit/>
          <w:tblHeader/>
        </w:trPr>
        <w:tc>
          <w:tcPr>
            <w:tcW w:w="3330" w:type="dxa"/>
            <w:vAlign w:val="bottom"/>
          </w:tcPr>
          <w:p w14:paraId="7B84BFB6" w14:textId="348F36E6" w:rsidR="00D04F76" w:rsidRPr="00F1598F" w:rsidRDefault="00D04F76" w:rsidP="0066325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EBB9397" w14:textId="5FF27535" w:rsidR="00D04F76" w:rsidRPr="00F1598F" w:rsidRDefault="00D04F76" w:rsidP="0066325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1598F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6D19E60A" w14:textId="77777777" w:rsidR="00D04F76" w:rsidRPr="00F1598F" w:rsidRDefault="00D04F76" w:rsidP="0066325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4"/>
            <w:vAlign w:val="bottom"/>
          </w:tcPr>
          <w:p w14:paraId="159AF3D7" w14:textId="40783E15" w:rsidR="00D04F76" w:rsidRPr="00F1598F" w:rsidRDefault="00D04F76" w:rsidP="0066325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4F76" w:rsidRPr="00F1598F" w14:paraId="0BF98E12" w14:textId="77777777" w:rsidTr="0066325B">
        <w:trPr>
          <w:cantSplit/>
          <w:tblHeader/>
        </w:trPr>
        <w:tc>
          <w:tcPr>
            <w:tcW w:w="3330" w:type="dxa"/>
            <w:vAlign w:val="bottom"/>
          </w:tcPr>
          <w:p w14:paraId="4D01DFD6" w14:textId="7539D22C" w:rsidR="00D04F76" w:rsidRPr="00F1598F" w:rsidRDefault="00D04F76" w:rsidP="00D04F7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F4FA91" w14:textId="2FA06D1B" w:rsidR="00D04F76" w:rsidRPr="00F1598F" w:rsidRDefault="00D04F76" w:rsidP="00D04F7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1598F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31 </w:t>
            </w: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มีนาคม </w:t>
            </w:r>
            <w:r w:rsidRPr="00F1598F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603D871B" w14:textId="77777777" w:rsidR="00D04F76" w:rsidRPr="00F1598F" w:rsidRDefault="00D04F76" w:rsidP="00D04F76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750F5F" w14:textId="77777777" w:rsidR="00D04F76" w:rsidRPr="00F1598F" w:rsidRDefault="00D04F76" w:rsidP="00D04F76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2563</w:t>
            </w:r>
          </w:p>
        </w:tc>
        <w:tc>
          <w:tcPr>
            <w:tcW w:w="178" w:type="dxa"/>
          </w:tcPr>
          <w:p w14:paraId="2CDB6CF4" w14:textId="77777777" w:rsidR="00D04F76" w:rsidRPr="00F1598F" w:rsidRDefault="00D04F76" w:rsidP="00D04F7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8EFA461" w14:textId="4060C856" w:rsidR="00D04F76" w:rsidRPr="00F1598F" w:rsidRDefault="00D04F76" w:rsidP="00D04F7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3</w:t>
            </w:r>
            <w:r w:rsidRPr="00F1598F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F1598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1598F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  <w:r w:rsidRPr="00F159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1C8211FB" w14:textId="77777777" w:rsidR="00D04F76" w:rsidRPr="00F1598F" w:rsidRDefault="00D04F76" w:rsidP="00D04F7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44F87DA9" w14:textId="77777777" w:rsidR="00D04F76" w:rsidRPr="00F1598F" w:rsidRDefault="00D04F76" w:rsidP="00D04F76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2563</w:t>
            </w:r>
          </w:p>
        </w:tc>
      </w:tr>
      <w:tr w:rsidR="00D04F76" w:rsidRPr="00F1598F" w14:paraId="4B61E4AC" w14:textId="77777777" w:rsidTr="0066325B">
        <w:trPr>
          <w:gridAfter w:val="1"/>
          <w:wAfter w:w="6" w:type="dxa"/>
          <w:cantSplit/>
          <w:tblHeader/>
        </w:trPr>
        <w:tc>
          <w:tcPr>
            <w:tcW w:w="3330" w:type="dxa"/>
            <w:vAlign w:val="bottom"/>
            <w:hideMark/>
          </w:tcPr>
          <w:p w14:paraId="7FCBFB90" w14:textId="77777777" w:rsidR="00D04F76" w:rsidRPr="00F1598F" w:rsidRDefault="00D04F76" w:rsidP="00D04F7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4F7EB7E6" w14:textId="6A6EEC25" w:rsidR="00D04F76" w:rsidRPr="00F1598F" w:rsidRDefault="00D04F76" w:rsidP="00D04F7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04F76" w:rsidRPr="00F1598F" w14:paraId="0180E408" w14:textId="77777777" w:rsidTr="0066325B">
        <w:trPr>
          <w:cantSplit/>
        </w:trPr>
        <w:tc>
          <w:tcPr>
            <w:tcW w:w="3330" w:type="dxa"/>
            <w:hideMark/>
          </w:tcPr>
          <w:p w14:paraId="058E6677" w14:textId="77777777" w:rsidR="00D04F76" w:rsidRPr="00F1598F" w:rsidRDefault="00D04F76" w:rsidP="00D04F7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hideMark/>
          </w:tcPr>
          <w:p w14:paraId="42FD9DC0" w14:textId="072BB1B9" w:rsidR="00D04F76" w:rsidRPr="00F1598F" w:rsidRDefault="00C71822" w:rsidP="00695EF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43,708</w:t>
            </w:r>
          </w:p>
        </w:tc>
        <w:tc>
          <w:tcPr>
            <w:tcW w:w="180" w:type="dxa"/>
          </w:tcPr>
          <w:p w14:paraId="1699A346" w14:textId="77777777" w:rsidR="00D04F76" w:rsidRPr="00F1598F" w:rsidRDefault="00D04F76" w:rsidP="00D04F7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F1963B6" w14:textId="746A20F8" w:rsidR="00D04F76" w:rsidRPr="00F1598F" w:rsidRDefault="52203AE0" w:rsidP="00695EF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53,634</w:t>
            </w:r>
          </w:p>
        </w:tc>
        <w:tc>
          <w:tcPr>
            <w:tcW w:w="178" w:type="dxa"/>
          </w:tcPr>
          <w:p w14:paraId="2C130832" w14:textId="77777777" w:rsidR="00D04F76" w:rsidRPr="00F1598F" w:rsidRDefault="00D04F76" w:rsidP="00D04F7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hideMark/>
          </w:tcPr>
          <w:p w14:paraId="712E4026" w14:textId="7745CA2E" w:rsidR="00D04F76" w:rsidRPr="00F1598F" w:rsidRDefault="00A572F6" w:rsidP="006E183C">
            <w:pPr>
              <w:pStyle w:val="acctfourfigures"/>
              <w:tabs>
                <w:tab w:val="decimal" w:pos="701"/>
                <w:tab w:val="left" w:pos="102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42,174</w:t>
            </w:r>
          </w:p>
        </w:tc>
        <w:tc>
          <w:tcPr>
            <w:tcW w:w="180" w:type="dxa"/>
          </w:tcPr>
          <w:p w14:paraId="165FF7C8" w14:textId="77777777" w:rsidR="00D04F76" w:rsidRPr="00F1598F" w:rsidRDefault="00D04F76" w:rsidP="00D04F7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hideMark/>
          </w:tcPr>
          <w:p w14:paraId="7AB15E70" w14:textId="054BAD44" w:rsidR="00D04F76" w:rsidRPr="00F1598F" w:rsidRDefault="006A0540" w:rsidP="00695EF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</w:t>
            </w:r>
            <w:r w:rsidR="00D72ACF"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631</w:t>
            </w:r>
          </w:p>
        </w:tc>
      </w:tr>
      <w:tr w:rsidR="00D04F76" w:rsidRPr="00F1598F" w14:paraId="2C24B21D" w14:textId="77777777" w:rsidTr="0066325B">
        <w:trPr>
          <w:cantSplit/>
        </w:trPr>
        <w:tc>
          <w:tcPr>
            <w:tcW w:w="3330" w:type="dxa"/>
            <w:hideMark/>
          </w:tcPr>
          <w:p w14:paraId="48B8A567" w14:textId="77777777" w:rsidR="00D04F76" w:rsidRPr="00F1598F" w:rsidRDefault="00D04F76" w:rsidP="00D04F7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6EAE377C" w14:textId="77777777" w:rsidR="00D04F76" w:rsidRPr="00F1598F" w:rsidRDefault="00D04F76" w:rsidP="00695EF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C9377E6" w14:textId="77777777" w:rsidR="00D04F76" w:rsidRPr="00F1598F" w:rsidRDefault="00D04F76" w:rsidP="00D04F7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6B831B" w14:textId="77777777" w:rsidR="00D04F76" w:rsidRPr="00F1598F" w:rsidRDefault="00D04F76" w:rsidP="00D04F7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7916067" w14:textId="77777777" w:rsidR="00D04F76" w:rsidRPr="00F1598F" w:rsidRDefault="00D04F76" w:rsidP="00D04F7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F2C0EBC" w14:textId="77777777" w:rsidR="00D04F76" w:rsidRPr="00F1598F" w:rsidRDefault="00D04F76" w:rsidP="00D04F7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3E086E" w14:textId="77777777" w:rsidR="00D04F76" w:rsidRPr="00F1598F" w:rsidRDefault="00D04F76" w:rsidP="00D04F7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6ED63E66" w14:textId="77777777" w:rsidR="00D04F76" w:rsidRPr="00F1598F" w:rsidRDefault="00D04F76" w:rsidP="006E183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04F76" w:rsidRPr="00F1598F" w14:paraId="32C5A27F" w14:textId="77777777" w:rsidTr="0066325B">
        <w:trPr>
          <w:cantSplit/>
        </w:trPr>
        <w:tc>
          <w:tcPr>
            <w:tcW w:w="3330" w:type="dxa"/>
            <w:hideMark/>
          </w:tcPr>
          <w:p w14:paraId="16D1BB1C" w14:textId="21AAEE5B" w:rsidR="00D04F76" w:rsidRPr="00F1598F" w:rsidRDefault="00D04F76" w:rsidP="00D04F7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proofErr w:type="spellStart"/>
            <w:r w:rsidR="1FC2EAD1" w:rsidRPr="00F1598F">
              <w:rPr>
                <w:rFonts w:asciiTheme="majorBidi" w:hAnsiTheme="majorBidi" w:cstheme="majorBidi"/>
                <w:sz w:val="30"/>
                <w:szCs w:val="30"/>
              </w:rPr>
              <w:t>น้อยกว่า</w:t>
            </w:r>
            <w:proofErr w:type="spellEnd"/>
            <w:r w:rsidR="1FC2EAD1"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proofErr w:type="spellStart"/>
            <w:r w:rsidR="1FC2EAD1" w:rsidRPr="00F1598F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  <w:hideMark/>
          </w:tcPr>
          <w:p w14:paraId="0703D9F9" w14:textId="2E0AE190" w:rsidR="00D04F76" w:rsidRPr="00F1598F" w:rsidRDefault="00C71822" w:rsidP="00695EF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9,232</w:t>
            </w:r>
          </w:p>
        </w:tc>
        <w:tc>
          <w:tcPr>
            <w:tcW w:w="180" w:type="dxa"/>
          </w:tcPr>
          <w:p w14:paraId="39CDCCCC" w14:textId="77777777" w:rsidR="00D04F76" w:rsidRPr="00F1598F" w:rsidRDefault="00D04F76" w:rsidP="00D04F7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7366F73" w14:textId="45AB0501" w:rsidR="00D04F76" w:rsidRPr="00F1598F" w:rsidRDefault="093596A5" w:rsidP="00695EF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13,437</w:t>
            </w:r>
          </w:p>
        </w:tc>
        <w:tc>
          <w:tcPr>
            <w:tcW w:w="178" w:type="dxa"/>
          </w:tcPr>
          <w:p w14:paraId="6E5E513C" w14:textId="77777777" w:rsidR="00D04F76" w:rsidRPr="00F1598F" w:rsidRDefault="00D04F76" w:rsidP="00D04F7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hideMark/>
          </w:tcPr>
          <w:p w14:paraId="335F6F6C" w14:textId="3FEFEBE4" w:rsidR="00D04F76" w:rsidRPr="00F1598F" w:rsidRDefault="00076053" w:rsidP="00D04F7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9,311</w:t>
            </w:r>
          </w:p>
        </w:tc>
        <w:tc>
          <w:tcPr>
            <w:tcW w:w="180" w:type="dxa"/>
          </w:tcPr>
          <w:p w14:paraId="6F424930" w14:textId="77777777" w:rsidR="00D04F76" w:rsidRPr="00F1598F" w:rsidRDefault="00D04F76" w:rsidP="00D04F7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hideMark/>
          </w:tcPr>
          <w:p w14:paraId="5CFEB72A" w14:textId="081B6585" w:rsidR="00D04F76" w:rsidRPr="00F1598F" w:rsidRDefault="00D72ACF" w:rsidP="00695EF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13,437</w:t>
            </w:r>
          </w:p>
        </w:tc>
      </w:tr>
      <w:tr w:rsidR="00D04F76" w:rsidRPr="00F1598F" w14:paraId="4FF8E82C" w14:textId="77777777" w:rsidTr="0066325B">
        <w:trPr>
          <w:cantSplit/>
        </w:trPr>
        <w:tc>
          <w:tcPr>
            <w:tcW w:w="3330" w:type="dxa"/>
            <w:hideMark/>
          </w:tcPr>
          <w:p w14:paraId="62F7AC9D" w14:textId="65954EFB" w:rsidR="00D04F76" w:rsidRPr="00F1598F" w:rsidRDefault="00D04F76" w:rsidP="00D04F7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proofErr w:type="spellStart"/>
            <w:r w:rsidR="0C0DCDB3" w:rsidRPr="00F1598F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  <w:hideMark/>
          </w:tcPr>
          <w:p w14:paraId="52A5F201" w14:textId="73C416D8" w:rsidR="00D04F76" w:rsidRPr="00F1598F" w:rsidRDefault="00067994" w:rsidP="00695EF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1,869</w:t>
            </w:r>
          </w:p>
        </w:tc>
        <w:tc>
          <w:tcPr>
            <w:tcW w:w="180" w:type="dxa"/>
          </w:tcPr>
          <w:p w14:paraId="4341EA94" w14:textId="77777777" w:rsidR="00D04F76" w:rsidRPr="00F1598F" w:rsidRDefault="00D04F76" w:rsidP="00D04F7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2D0FDEA" w14:textId="5A32CE1E" w:rsidR="00D04F76" w:rsidRPr="00F1598F" w:rsidRDefault="522AEF9C" w:rsidP="00695EF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8,993</w:t>
            </w:r>
          </w:p>
        </w:tc>
        <w:tc>
          <w:tcPr>
            <w:tcW w:w="178" w:type="dxa"/>
          </w:tcPr>
          <w:p w14:paraId="36A9E528" w14:textId="77777777" w:rsidR="00D04F76" w:rsidRPr="00F1598F" w:rsidRDefault="00D04F76" w:rsidP="00D04F7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hideMark/>
          </w:tcPr>
          <w:p w14:paraId="2EC8FFA2" w14:textId="19CF8E8B" w:rsidR="00D04F76" w:rsidRPr="00F1598F" w:rsidRDefault="000D46B1" w:rsidP="00D04F7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1,869</w:t>
            </w:r>
          </w:p>
        </w:tc>
        <w:tc>
          <w:tcPr>
            <w:tcW w:w="180" w:type="dxa"/>
          </w:tcPr>
          <w:p w14:paraId="7003A3FE" w14:textId="77777777" w:rsidR="00D04F76" w:rsidRPr="00F1598F" w:rsidRDefault="00D04F76" w:rsidP="00D04F7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hideMark/>
          </w:tcPr>
          <w:p w14:paraId="56B745AD" w14:textId="7F06EA2A" w:rsidR="00D04F76" w:rsidRPr="00F1598F" w:rsidRDefault="00D72ACF" w:rsidP="00695EF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8,993</w:t>
            </w:r>
          </w:p>
        </w:tc>
      </w:tr>
      <w:tr w:rsidR="00D04F76" w:rsidRPr="00F1598F" w14:paraId="0423DE35" w14:textId="77777777" w:rsidTr="0066325B">
        <w:trPr>
          <w:cantSplit/>
        </w:trPr>
        <w:tc>
          <w:tcPr>
            <w:tcW w:w="3330" w:type="dxa"/>
            <w:hideMark/>
          </w:tcPr>
          <w:p w14:paraId="1AEFB029" w14:textId="7C86D836" w:rsidR="00D04F76" w:rsidRPr="00F1598F" w:rsidRDefault="00D04F76" w:rsidP="00D04F76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   6 - </w:t>
            </w:r>
            <w:r w:rsidR="179C9DFA" w:rsidRPr="00F1598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="5F6D5C16" w:rsidRPr="00F1598F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  <w:hideMark/>
          </w:tcPr>
          <w:p w14:paraId="7845D601" w14:textId="12126149" w:rsidR="00D04F76" w:rsidRPr="00F1598F" w:rsidRDefault="00022125" w:rsidP="00695EF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3,594</w:t>
            </w:r>
          </w:p>
        </w:tc>
        <w:tc>
          <w:tcPr>
            <w:tcW w:w="180" w:type="dxa"/>
          </w:tcPr>
          <w:p w14:paraId="2A2FDEA6" w14:textId="77777777" w:rsidR="00D04F76" w:rsidRPr="00F1598F" w:rsidRDefault="00D04F76" w:rsidP="00D04F7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97D4A91" w14:textId="6818B1AB" w:rsidR="00D04F76" w:rsidRPr="00F1598F" w:rsidRDefault="2DD76013" w:rsidP="00695EF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38,943</w:t>
            </w:r>
          </w:p>
        </w:tc>
        <w:tc>
          <w:tcPr>
            <w:tcW w:w="178" w:type="dxa"/>
          </w:tcPr>
          <w:p w14:paraId="26A2625C" w14:textId="77777777" w:rsidR="00D04F76" w:rsidRPr="00F1598F" w:rsidRDefault="00D04F76" w:rsidP="00D04F7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hideMark/>
          </w:tcPr>
          <w:p w14:paraId="3EA43A6A" w14:textId="6B6ED40B" w:rsidR="00D04F76" w:rsidRPr="00F1598F" w:rsidRDefault="005A7629" w:rsidP="00D04F7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3,594</w:t>
            </w:r>
          </w:p>
        </w:tc>
        <w:tc>
          <w:tcPr>
            <w:tcW w:w="180" w:type="dxa"/>
          </w:tcPr>
          <w:p w14:paraId="3D61C9ED" w14:textId="77777777" w:rsidR="00D04F76" w:rsidRPr="00F1598F" w:rsidRDefault="00D04F76" w:rsidP="00D04F7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hideMark/>
          </w:tcPr>
          <w:p w14:paraId="6B8C65A2" w14:textId="56372036" w:rsidR="00D04F76" w:rsidRPr="00F1598F" w:rsidRDefault="00D72ACF" w:rsidP="00695EF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12,908</w:t>
            </w:r>
          </w:p>
        </w:tc>
      </w:tr>
      <w:tr w:rsidR="00D04F76" w:rsidRPr="00F1598F" w14:paraId="3709CF9A" w14:textId="77777777" w:rsidTr="0066325B">
        <w:trPr>
          <w:cantSplit/>
        </w:trPr>
        <w:tc>
          <w:tcPr>
            <w:tcW w:w="3330" w:type="dxa"/>
            <w:hideMark/>
          </w:tcPr>
          <w:p w14:paraId="6F104F86" w14:textId="23F89FDC" w:rsidR="00D04F76" w:rsidRPr="00F1598F" w:rsidRDefault="00D04F76" w:rsidP="00D04F7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FB606E" w:rsidRPr="00F1598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="46213C6B" w:rsidRPr="00F1598F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C7B154" w14:textId="6701CF01" w:rsidR="00D04F76" w:rsidRPr="00F1598F" w:rsidRDefault="006D52AA" w:rsidP="00695EF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222,641</w:t>
            </w:r>
          </w:p>
        </w:tc>
        <w:tc>
          <w:tcPr>
            <w:tcW w:w="180" w:type="dxa"/>
          </w:tcPr>
          <w:p w14:paraId="0AEAC1DB" w14:textId="77777777" w:rsidR="00D04F76" w:rsidRPr="00F1598F" w:rsidRDefault="00D04F76" w:rsidP="00D04F7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1B95F8" w14:textId="75CEEDC6" w:rsidR="00D04F76" w:rsidRPr="00F1598F" w:rsidRDefault="5072BF9E" w:rsidP="00695EF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207,840</w:t>
            </w:r>
          </w:p>
        </w:tc>
        <w:tc>
          <w:tcPr>
            <w:tcW w:w="178" w:type="dxa"/>
          </w:tcPr>
          <w:p w14:paraId="1C5539C4" w14:textId="77777777" w:rsidR="00D04F76" w:rsidRPr="00F1598F" w:rsidRDefault="00D04F76" w:rsidP="00D04F7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95D29F" w14:textId="7A92B5D8" w:rsidR="00D04F76" w:rsidRPr="00F1598F" w:rsidRDefault="008952F1" w:rsidP="00D04F7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132,890</w:t>
            </w:r>
          </w:p>
        </w:tc>
        <w:tc>
          <w:tcPr>
            <w:tcW w:w="180" w:type="dxa"/>
          </w:tcPr>
          <w:p w14:paraId="6ABDDD00" w14:textId="77777777" w:rsidR="00D04F76" w:rsidRPr="00F1598F" w:rsidRDefault="00D04F76" w:rsidP="00D04F7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D42E88" w14:textId="67702D27" w:rsidR="00D04F76" w:rsidRPr="00F1598F" w:rsidRDefault="00D72ACF" w:rsidP="00695EF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137,127</w:t>
            </w:r>
          </w:p>
        </w:tc>
      </w:tr>
      <w:tr w:rsidR="00D04F76" w:rsidRPr="00F1598F" w14:paraId="64A9E720" w14:textId="77777777" w:rsidTr="0066325B">
        <w:trPr>
          <w:cantSplit/>
        </w:trPr>
        <w:tc>
          <w:tcPr>
            <w:tcW w:w="3330" w:type="dxa"/>
            <w:hideMark/>
          </w:tcPr>
          <w:p w14:paraId="0E6E29A1" w14:textId="77777777" w:rsidR="00D04F76" w:rsidRPr="00F1598F" w:rsidRDefault="00D04F76" w:rsidP="00D04F7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3FC16F" w14:textId="75008A46" w:rsidR="00D04F76" w:rsidRPr="00F1598F" w:rsidRDefault="00E06092" w:rsidP="00695EF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281,044</w:t>
            </w:r>
          </w:p>
        </w:tc>
        <w:tc>
          <w:tcPr>
            <w:tcW w:w="180" w:type="dxa"/>
          </w:tcPr>
          <w:p w14:paraId="2FEC7ECA" w14:textId="77777777" w:rsidR="00D04F76" w:rsidRPr="00F1598F" w:rsidRDefault="00D04F76" w:rsidP="00D04F7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C8DF74" w14:textId="51F328C8" w:rsidR="00D04F76" w:rsidRPr="00F1598F" w:rsidRDefault="0A851EEA" w:rsidP="00695EF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322,847</w:t>
            </w:r>
          </w:p>
        </w:tc>
        <w:tc>
          <w:tcPr>
            <w:tcW w:w="178" w:type="dxa"/>
          </w:tcPr>
          <w:p w14:paraId="1B313757" w14:textId="77777777" w:rsidR="00D04F76" w:rsidRPr="00F1598F" w:rsidRDefault="00D04F76" w:rsidP="00D04F7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24C20C" w14:textId="5138FC97" w:rsidR="00D04F76" w:rsidRPr="00F1598F" w:rsidRDefault="0044109F" w:rsidP="00D04F7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189,838</w:t>
            </w:r>
          </w:p>
        </w:tc>
        <w:tc>
          <w:tcPr>
            <w:tcW w:w="180" w:type="dxa"/>
          </w:tcPr>
          <w:p w14:paraId="7F351E19" w14:textId="77777777" w:rsidR="00D04F76" w:rsidRPr="00F1598F" w:rsidRDefault="00D04F76" w:rsidP="00D04F7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  <w:hideMark/>
          </w:tcPr>
          <w:p w14:paraId="33D099D2" w14:textId="2A4B9893" w:rsidR="00D04F76" w:rsidRPr="00F1598F" w:rsidRDefault="00D72ACF" w:rsidP="00D04F7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224,096</w:t>
            </w:r>
          </w:p>
        </w:tc>
      </w:tr>
      <w:tr w:rsidR="00D04F76" w:rsidRPr="00F1598F" w14:paraId="567AC7CA" w14:textId="77777777" w:rsidTr="0066325B">
        <w:trPr>
          <w:cantSplit/>
          <w:trHeight w:val="71"/>
        </w:trPr>
        <w:tc>
          <w:tcPr>
            <w:tcW w:w="3330" w:type="dxa"/>
            <w:vAlign w:val="bottom"/>
            <w:hideMark/>
          </w:tcPr>
          <w:p w14:paraId="55A524BF" w14:textId="77777777" w:rsidR="00D04F76" w:rsidRPr="00F1598F" w:rsidRDefault="00D04F76" w:rsidP="00D04F7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</w:p>
          <w:p w14:paraId="6514AEA8" w14:textId="7B205D4B" w:rsidR="00D04F76" w:rsidRPr="00F1598F" w:rsidRDefault="00D04F76" w:rsidP="00D04F7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6E68AA" w14:textId="77777777" w:rsidR="00D04F76" w:rsidRPr="00F1598F" w:rsidRDefault="00D04F76" w:rsidP="00D04F7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57D62C8" w14:textId="5B99E8B3" w:rsidR="00D04F76" w:rsidRPr="00F1598F" w:rsidRDefault="00343C9D" w:rsidP="00695EF1">
            <w:pPr>
              <w:pStyle w:val="acctfourfigures"/>
              <w:tabs>
                <w:tab w:val="decimal" w:pos="701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D0925"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D0925"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463</w:t>
            </w: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643873F" w14:textId="77777777" w:rsidR="00D04F76" w:rsidRPr="00F1598F" w:rsidRDefault="00D04F76" w:rsidP="00D04F7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523009" w14:textId="77777777" w:rsidR="00D04F76" w:rsidRPr="00F1598F" w:rsidRDefault="00D04F76" w:rsidP="00D04F7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7A847A4" w14:textId="28123F7E" w:rsidR="00D04F76" w:rsidRPr="00F1598F" w:rsidRDefault="3F15E520" w:rsidP="00695EF1">
            <w:pPr>
              <w:pStyle w:val="acctfourfigures"/>
              <w:tabs>
                <w:tab w:val="decimal" w:pos="701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(16,799)</w:t>
            </w:r>
          </w:p>
        </w:tc>
        <w:tc>
          <w:tcPr>
            <w:tcW w:w="178" w:type="dxa"/>
            <w:vAlign w:val="bottom"/>
          </w:tcPr>
          <w:p w14:paraId="4DD12A8E" w14:textId="77777777" w:rsidR="00D04F76" w:rsidRPr="00F1598F" w:rsidRDefault="00D04F76" w:rsidP="00D04F7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74F4AB" w14:textId="77777777" w:rsidR="00D04F76" w:rsidRPr="00F1598F" w:rsidRDefault="00D04F76" w:rsidP="00D04F7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C5A6A77" w14:textId="6F50545A" w:rsidR="00D04F76" w:rsidRPr="00F1598F" w:rsidRDefault="00076053" w:rsidP="00F6664F">
            <w:pPr>
              <w:pStyle w:val="acctfourfigures"/>
              <w:tabs>
                <w:tab w:val="decimal" w:pos="701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</w:t>
            </w:r>
            <w:r w:rsidR="008A3845"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A3845"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796</w:t>
            </w: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3B3521C" w14:textId="77777777" w:rsidR="00D04F76" w:rsidRPr="00F1598F" w:rsidRDefault="00D04F76" w:rsidP="00D04F7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2" w:space="0" w:color="auto"/>
              <w:right w:val="nil"/>
            </w:tcBorders>
          </w:tcPr>
          <w:p w14:paraId="77CAFB36" w14:textId="77777777" w:rsidR="00D04F76" w:rsidRPr="00F1598F" w:rsidRDefault="00D04F76" w:rsidP="00D04F7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161F82D" w14:textId="23ECF25B" w:rsidR="00D04F76" w:rsidRPr="00F1598F" w:rsidRDefault="007A5E8B" w:rsidP="00695EF1">
            <w:pPr>
              <w:pStyle w:val="acctfourfigures"/>
              <w:tabs>
                <w:tab w:val="decimal" w:pos="701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(8,834)</w:t>
            </w:r>
          </w:p>
        </w:tc>
      </w:tr>
      <w:tr w:rsidR="00D04F76" w:rsidRPr="00F1598F" w14:paraId="76E14176" w14:textId="77777777" w:rsidTr="0066325B">
        <w:trPr>
          <w:cantSplit/>
        </w:trPr>
        <w:tc>
          <w:tcPr>
            <w:tcW w:w="3330" w:type="dxa"/>
            <w:hideMark/>
          </w:tcPr>
          <w:p w14:paraId="3F4F6A86" w14:textId="77777777" w:rsidR="00D04F76" w:rsidRPr="00F1598F" w:rsidRDefault="00D04F76" w:rsidP="00D04F7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4B65DDC" w14:textId="1B9AC3E6" w:rsidR="00D04F76" w:rsidRPr="00F1598F" w:rsidRDefault="00E06092" w:rsidP="00695EF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263,581</w:t>
            </w:r>
          </w:p>
        </w:tc>
        <w:tc>
          <w:tcPr>
            <w:tcW w:w="180" w:type="dxa"/>
          </w:tcPr>
          <w:p w14:paraId="433BB031" w14:textId="77777777" w:rsidR="00D04F76" w:rsidRPr="00F1598F" w:rsidRDefault="00D04F76" w:rsidP="00D04F7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3E31786" w14:textId="2B582F26" w:rsidR="00D04F76" w:rsidRPr="00F1598F" w:rsidRDefault="1AFFD449" w:rsidP="00695EF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A44DD"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</w:t>
            </w: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A44DD"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048</w:t>
            </w:r>
          </w:p>
        </w:tc>
        <w:tc>
          <w:tcPr>
            <w:tcW w:w="178" w:type="dxa"/>
          </w:tcPr>
          <w:p w14:paraId="1A0A53B6" w14:textId="77777777" w:rsidR="00D04F76" w:rsidRPr="00F1598F" w:rsidRDefault="00D04F76" w:rsidP="00D04F7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93A3367" w14:textId="0120A412" w:rsidR="00D04F76" w:rsidRPr="00F1598F" w:rsidRDefault="0044109F" w:rsidP="00D04F7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179,042</w:t>
            </w:r>
          </w:p>
        </w:tc>
        <w:tc>
          <w:tcPr>
            <w:tcW w:w="180" w:type="dxa"/>
          </w:tcPr>
          <w:p w14:paraId="68D2B86D" w14:textId="77777777" w:rsidR="00D04F76" w:rsidRPr="00F1598F" w:rsidRDefault="00D04F76" w:rsidP="00D04F7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76FA2EC5" w14:textId="762D7D99" w:rsidR="00D04F76" w:rsidRPr="00F1598F" w:rsidRDefault="007A5E8B" w:rsidP="00D04F7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215,262</w:t>
            </w:r>
          </w:p>
        </w:tc>
      </w:tr>
    </w:tbl>
    <w:p w14:paraId="46123EA7" w14:textId="079567A0" w:rsidR="00D04F76" w:rsidRPr="00F1598F" w:rsidRDefault="00D04F76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900"/>
        <w:gridCol w:w="180"/>
        <w:gridCol w:w="810"/>
        <w:gridCol w:w="178"/>
        <w:gridCol w:w="902"/>
        <w:gridCol w:w="180"/>
        <w:gridCol w:w="900"/>
      </w:tblGrid>
      <w:tr w:rsidR="00D04F76" w:rsidRPr="00F1598F" w14:paraId="76477871" w14:textId="77777777" w:rsidTr="0066325B">
        <w:trPr>
          <w:cantSplit/>
          <w:tblHeader/>
        </w:trPr>
        <w:tc>
          <w:tcPr>
            <w:tcW w:w="4950" w:type="dxa"/>
            <w:vAlign w:val="bottom"/>
            <w:hideMark/>
          </w:tcPr>
          <w:p w14:paraId="2626D0F1" w14:textId="661EB8F1" w:rsidR="00D04F76" w:rsidRPr="00F1598F" w:rsidRDefault="00D04F76" w:rsidP="0066325B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159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1890" w:type="dxa"/>
            <w:gridSpan w:val="3"/>
            <w:vAlign w:val="bottom"/>
          </w:tcPr>
          <w:p w14:paraId="3A2A8465" w14:textId="77B13971" w:rsidR="00D04F76" w:rsidRPr="00F1598F" w:rsidRDefault="00D04F76" w:rsidP="0066325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1598F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0C25DE2D" w14:textId="77777777" w:rsidR="00D04F76" w:rsidRPr="00F1598F" w:rsidRDefault="00D04F76" w:rsidP="0066325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23C922C4" w14:textId="061F9A9E" w:rsidR="00D04F76" w:rsidRPr="00F1598F" w:rsidRDefault="00D04F76" w:rsidP="0066325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4F76" w:rsidRPr="00F1598F" w14:paraId="0C5BC934" w14:textId="77777777" w:rsidTr="0066325B">
        <w:trPr>
          <w:cantSplit/>
          <w:tblHeader/>
        </w:trPr>
        <w:tc>
          <w:tcPr>
            <w:tcW w:w="4950" w:type="dxa"/>
            <w:vAlign w:val="bottom"/>
          </w:tcPr>
          <w:p w14:paraId="2EE46C94" w14:textId="722F7FFB" w:rsidR="00D04F76" w:rsidRPr="00F1598F" w:rsidRDefault="00D04F76" w:rsidP="0066325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F159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900" w:type="dxa"/>
            <w:vAlign w:val="bottom"/>
          </w:tcPr>
          <w:p w14:paraId="0C264867" w14:textId="6E9D2492" w:rsidR="00D04F76" w:rsidRPr="00A9439D" w:rsidRDefault="00A8020C" w:rsidP="0066325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9439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33B45AB4" w14:textId="77777777" w:rsidR="00D04F76" w:rsidRPr="00A9439D" w:rsidRDefault="00D04F76" w:rsidP="0066325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9088994" w14:textId="5D569AAF" w:rsidR="00D04F76" w:rsidRPr="00A9439D" w:rsidRDefault="00A8020C" w:rsidP="0066325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9439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4792B29B" w14:textId="77777777" w:rsidR="00D04F76" w:rsidRPr="00A9439D" w:rsidRDefault="00D04F76" w:rsidP="0066325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61DAB4DB" w14:textId="63F123C1" w:rsidR="00D04F76" w:rsidRPr="00A9439D" w:rsidRDefault="00A8020C" w:rsidP="0066325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9439D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1E591984" w14:textId="77777777" w:rsidR="00D04F76" w:rsidRPr="00A9439D" w:rsidRDefault="00D04F76" w:rsidP="0066325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B349C44" w14:textId="4D6A98E6" w:rsidR="00D04F76" w:rsidRPr="00A9439D" w:rsidRDefault="00A8020C" w:rsidP="0066325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9439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D04F76" w:rsidRPr="00F1598F" w14:paraId="685F66CD" w14:textId="77777777" w:rsidTr="0066325B">
        <w:trPr>
          <w:cantSplit/>
          <w:tblHeader/>
        </w:trPr>
        <w:tc>
          <w:tcPr>
            <w:tcW w:w="4950" w:type="dxa"/>
            <w:vAlign w:val="bottom"/>
            <w:hideMark/>
          </w:tcPr>
          <w:p w14:paraId="384283F7" w14:textId="69880752" w:rsidR="00D04F76" w:rsidRPr="00F1598F" w:rsidRDefault="00D04F76" w:rsidP="0066325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050" w:type="dxa"/>
            <w:gridSpan w:val="7"/>
            <w:vAlign w:val="bottom"/>
            <w:hideMark/>
          </w:tcPr>
          <w:p w14:paraId="6ACD7DC9" w14:textId="4713AFF9" w:rsidR="00D04F76" w:rsidRPr="00F1598F" w:rsidRDefault="00D04F76" w:rsidP="0066325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694A17E4" w:rsidRPr="00F1598F" w14:paraId="1CA51319" w14:textId="77777777" w:rsidTr="694A17E4">
        <w:trPr>
          <w:cantSplit/>
        </w:trPr>
        <w:tc>
          <w:tcPr>
            <w:tcW w:w="4950" w:type="dxa"/>
          </w:tcPr>
          <w:p w14:paraId="350F8536" w14:textId="7A2D35F6" w:rsidR="24DDFB07" w:rsidRPr="00F1598F" w:rsidRDefault="0ED1549F" w:rsidP="00A03702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907"/>
                <w:tab w:val="left" w:pos="190"/>
              </w:tabs>
              <w:spacing w:line="240" w:lineRule="auto"/>
              <w:ind w:left="375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F1598F">
              <w:rPr>
                <w:rFonts w:asciiTheme="majorBidi" w:hAnsiTheme="majorBidi" w:cstheme="majorBidi"/>
                <w:sz w:val="30"/>
                <w:szCs w:val="30"/>
              </w:rPr>
              <w:t>เพิ่มขึ้น</w:t>
            </w:r>
            <w:proofErr w:type="spellEnd"/>
          </w:p>
        </w:tc>
        <w:tc>
          <w:tcPr>
            <w:tcW w:w="900" w:type="dxa"/>
          </w:tcPr>
          <w:p w14:paraId="46944BA9" w14:textId="1B04CFD1" w:rsidR="24DDFB07" w:rsidRPr="00F1598F" w:rsidRDefault="00715730" w:rsidP="00715730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664</w:t>
            </w:r>
          </w:p>
        </w:tc>
        <w:tc>
          <w:tcPr>
            <w:tcW w:w="180" w:type="dxa"/>
          </w:tcPr>
          <w:p w14:paraId="044DE808" w14:textId="2E27B347" w:rsidR="694A17E4" w:rsidRPr="00F1598F" w:rsidRDefault="694A17E4" w:rsidP="00715730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4CAF1336" w14:textId="6C4A9C8F" w:rsidR="694A17E4" w:rsidRPr="00F1598F" w:rsidRDefault="00C145D5" w:rsidP="001D0EBA">
            <w:pPr>
              <w:pStyle w:val="acctfourfigures"/>
              <w:tabs>
                <w:tab w:val="clear" w:pos="765"/>
              </w:tabs>
              <w:spacing w:line="240" w:lineRule="auto"/>
              <w:ind w:left="-83" w:right="-75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22DBCC0" w14:textId="0FA1DFC4" w:rsidR="694A17E4" w:rsidRPr="00F1598F" w:rsidRDefault="694A17E4" w:rsidP="00715730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63C79968" w14:textId="2B1A0A2B" w:rsidR="694A17E4" w:rsidRPr="00F1598F" w:rsidRDefault="00CB62C4" w:rsidP="00715730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5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1,96</w:t>
            </w:r>
            <w:r w:rsidR="00636985"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5BF04651" w14:textId="75BB9FD5" w:rsidR="694A17E4" w:rsidRPr="00F1598F" w:rsidRDefault="694A17E4" w:rsidP="00715730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4B1863A5" w14:textId="7462DA01" w:rsidR="694A17E4" w:rsidRPr="00F1598F" w:rsidRDefault="001D0EBA" w:rsidP="001D0EBA">
            <w:pPr>
              <w:pStyle w:val="acctfourfigures"/>
              <w:tabs>
                <w:tab w:val="clear" w:pos="765"/>
              </w:tabs>
              <w:spacing w:line="240" w:lineRule="auto"/>
              <w:ind w:left="-83" w:right="-75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04F76" w:rsidRPr="00F1598F" w14:paraId="59427937" w14:textId="77777777" w:rsidTr="0066325B">
        <w:trPr>
          <w:cantSplit/>
        </w:trPr>
        <w:tc>
          <w:tcPr>
            <w:tcW w:w="4950" w:type="dxa"/>
          </w:tcPr>
          <w:p w14:paraId="4E73C11B" w14:textId="1C118580" w:rsidR="00D04F76" w:rsidRPr="00F1598F" w:rsidRDefault="00D04F76" w:rsidP="00A03702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907"/>
                <w:tab w:val="left" w:pos="190"/>
              </w:tabs>
              <w:spacing w:line="240" w:lineRule="auto"/>
              <w:ind w:left="3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900" w:type="dxa"/>
          </w:tcPr>
          <w:p w14:paraId="49C40917" w14:textId="471E65D3" w:rsidR="00D04F76" w:rsidRPr="00F1598F" w:rsidRDefault="00715730" w:rsidP="007157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09DA0DC" w14:textId="77777777" w:rsidR="00D04F76" w:rsidRPr="00F1598F" w:rsidRDefault="00D04F76" w:rsidP="007157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A30C1CF" w14:textId="73822E08" w:rsidR="00D04F76" w:rsidRPr="00F1598F" w:rsidRDefault="00800B09" w:rsidP="003A4ECF">
            <w:pPr>
              <w:pStyle w:val="acctfourfigures"/>
              <w:tabs>
                <w:tab w:val="decimal" w:pos="731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509D9"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1,613</w:t>
            </w: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7B87EA47" w14:textId="77777777" w:rsidR="00D04F76" w:rsidRPr="00F1598F" w:rsidRDefault="00D04F76" w:rsidP="0071573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2833A76C" w14:textId="0BE2363A" w:rsidR="00D04F76" w:rsidRPr="00F1598F" w:rsidRDefault="00CB62C4" w:rsidP="0071573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0AA9700" w14:textId="77777777" w:rsidR="00D04F76" w:rsidRPr="00F1598F" w:rsidRDefault="00D04F76" w:rsidP="007157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6FC0C2" w14:textId="552AB8A2" w:rsidR="00D04F76" w:rsidRPr="00F1598F" w:rsidRDefault="00800B09" w:rsidP="003A4EC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145D5"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1,596</w:t>
            </w: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09B507AC" w14:textId="2DA49B8C" w:rsidR="00D04F76" w:rsidRPr="00F1598F" w:rsidRDefault="00D04F76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89A151E" w14:textId="5FB9B2A9" w:rsidR="002275E8" w:rsidRPr="00F1598F" w:rsidRDefault="002275E8" w:rsidP="0022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30"/>
          <w:szCs w:val="30"/>
        </w:rPr>
      </w:pPr>
      <w:r w:rsidRPr="00F1598F">
        <w:rPr>
          <w:rFonts w:asciiTheme="majorBidi" w:hAnsiTheme="majorBidi" w:hint="cs"/>
          <w:sz w:val="30"/>
          <w:szCs w:val="30"/>
          <w:cs/>
        </w:rPr>
        <w:t>ในระหว่าง</w:t>
      </w:r>
      <w:r w:rsidR="0084406D" w:rsidRPr="00F1598F">
        <w:rPr>
          <w:rFonts w:asciiTheme="majorBidi" w:hAnsiTheme="majorBidi" w:hint="cs"/>
          <w:sz w:val="30"/>
          <w:szCs w:val="30"/>
          <w:cs/>
        </w:rPr>
        <w:t>ปี</w:t>
      </w:r>
      <w:r w:rsidRPr="00F1598F">
        <w:rPr>
          <w:rFonts w:asciiTheme="majorBidi" w:hAnsiTheme="majorBidi" w:hint="cs"/>
          <w:sz w:val="30"/>
          <w:szCs w:val="30"/>
          <w:cs/>
        </w:rPr>
        <w:t>สิ้นสุดวันที่</w:t>
      </w:r>
      <w:r w:rsidRPr="00F1598F">
        <w:rPr>
          <w:rFonts w:asciiTheme="majorBidi" w:hAnsi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/>
          <w:sz w:val="30"/>
          <w:szCs w:val="30"/>
        </w:rPr>
        <w:t xml:space="preserve">31 </w:t>
      </w:r>
      <w:r w:rsidR="0084406D" w:rsidRPr="00F1598F">
        <w:rPr>
          <w:rFonts w:asciiTheme="majorBidi" w:hAnsiTheme="majorBidi" w:hint="cs"/>
          <w:sz w:val="30"/>
          <w:szCs w:val="30"/>
          <w:cs/>
        </w:rPr>
        <w:t>ธันวา</w:t>
      </w:r>
      <w:r w:rsidRPr="00F1598F">
        <w:rPr>
          <w:rFonts w:asciiTheme="majorBidi" w:hAnsiTheme="majorBidi" w:hint="cs"/>
          <w:sz w:val="30"/>
          <w:szCs w:val="30"/>
          <w:cs/>
        </w:rPr>
        <w:t>คม</w:t>
      </w:r>
      <w:r w:rsidRPr="00F1598F">
        <w:rPr>
          <w:rFonts w:asciiTheme="majorBidi" w:hAnsi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/>
          <w:sz w:val="30"/>
          <w:szCs w:val="30"/>
        </w:rPr>
        <w:t>256</w:t>
      </w:r>
      <w:r w:rsidR="0084406D" w:rsidRPr="00F1598F">
        <w:rPr>
          <w:rFonts w:asciiTheme="majorBidi" w:hAnsiTheme="majorBidi"/>
          <w:sz w:val="30"/>
          <w:szCs w:val="30"/>
        </w:rPr>
        <w:t>3</w:t>
      </w:r>
      <w:r w:rsidRPr="00F1598F">
        <w:rPr>
          <w:rFonts w:asciiTheme="majorBidi" w:hAnsi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 w:hint="cs"/>
          <w:sz w:val="30"/>
          <w:szCs w:val="30"/>
          <w:cs/>
        </w:rPr>
        <w:t>ลูกค้าของกลุ่มบริษัทซึ่งอยู่ในธุรกิจสายการบินแห่งหนึ่งในประเทศไทยได้เข้าสู่แผนฟื้นฟูธุรกิจภายใต้กระบวนการฟื้นฟูกิจการของศาลล้มละลายกลาง</w:t>
      </w:r>
      <w:r w:rsidRPr="00F1598F">
        <w:rPr>
          <w:rFonts w:asciiTheme="majorBidi" w:hAnsi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 w:hint="cs"/>
          <w:sz w:val="30"/>
          <w:szCs w:val="30"/>
          <w:cs/>
        </w:rPr>
        <w:t>ส่งผลให้ธุรกรรมระหว่างกันรวมถึงการรับชำระเงินต้องหยุดพักชั่วคราว</w:t>
      </w:r>
      <w:r w:rsidRPr="00F1598F">
        <w:rPr>
          <w:rFonts w:asciiTheme="majorBidi" w:hAnsi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 w:hint="cs"/>
          <w:sz w:val="30"/>
          <w:szCs w:val="30"/>
          <w:cs/>
        </w:rPr>
        <w:t>โดย</w:t>
      </w:r>
      <w:r w:rsidRPr="00F1598F">
        <w:rPr>
          <w:rFonts w:asciiTheme="majorBidi" w:hAnsi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 w:hint="cs"/>
          <w:sz w:val="30"/>
          <w:szCs w:val="30"/>
          <w:cs/>
        </w:rPr>
        <w:t>ณ</w:t>
      </w:r>
      <w:r w:rsidRPr="00F1598F">
        <w:rPr>
          <w:rFonts w:asciiTheme="majorBidi" w:hAnsi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 w:hint="cs"/>
          <w:sz w:val="30"/>
          <w:szCs w:val="30"/>
          <w:cs/>
        </w:rPr>
        <w:t>วันที่</w:t>
      </w:r>
      <w:r w:rsidRPr="00F1598F">
        <w:rPr>
          <w:rFonts w:asciiTheme="majorBidi" w:hAnsi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/>
          <w:sz w:val="30"/>
          <w:szCs w:val="30"/>
        </w:rPr>
        <w:t xml:space="preserve">31 </w:t>
      </w:r>
      <w:r w:rsidR="001833F1" w:rsidRPr="00F1598F">
        <w:rPr>
          <w:rFonts w:asciiTheme="majorBidi" w:hAnsiTheme="majorBidi" w:hint="cs"/>
          <w:sz w:val="30"/>
          <w:szCs w:val="30"/>
          <w:cs/>
        </w:rPr>
        <w:t>ธันวาคม</w:t>
      </w:r>
      <w:r w:rsidRPr="00F1598F">
        <w:rPr>
          <w:rFonts w:asciiTheme="majorBidi" w:hAnsi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/>
          <w:sz w:val="30"/>
          <w:szCs w:val="30"/>
        </w:rPr>
        <w:t>256</w:t>
      </w:r>
      <w:r w:rsidR="001833F1" w:rsidRPr="00F1598F">
        <w:rPr>
          <w:rFonts w:asciiTheme="majorBidi" w:hAnsiTheme="majorBidi"/>
          <w:sz w:val="30"/>
          <w:szCs w:val="30"/>
        </w:rPr>
        <w:t>3</w:t>
      </w:r>
      <w:r w:rsidRPr="00F1598F">
        <w:rPr>
          <w:rFonts w:asciiTheme="majorBidi" w:hAnsi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 w:hint="cs"/>
          <w:sz w:val="30"/>
          <w:szCs w:val="30"/>
          <w:cs/>
        </w:rPr>
        <w:t>กลุ่มบริษัทมีลูกหนี้การค้าและสินทรัพย์ที่เกิดจากสัญญารวมเป็นจำนวนเงิน</w:t>
      </w:r>
      <w:r w:rsidRPr="00F1598F">
        <w:rPr>
          <w:rFonts w:asciiTheme="majorBidi" w:hAnsi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/>
          <w:sz w:val="30"/>
          <w:szCs w:val="30"/>
        </w:rPr>
        <w:t>51.75</w:t>
      </w:r>
      <w:r w:rsidRPr="00F1598F">
        <w:rPr>
          <w:rFonts w:asciiTheme="majorBidi" w:hAnsi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 w:hint="cs"/>
          <w:sz w:val="30"/>
          <w:szCs w:val="30"/>
          <w:cs/>
        </w:rPr>
        <w:t>ล้านบาท</w:t>
      </w:r>
      <w:r w:rsidRPr="00F1598F">
        <w:rPr>
          <w:rFonts w:asciiTheme="majorBidi" w:hAnsi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 w:hint="cs"/>
          <w:sz w:val="30"/>
          <w:szCs w:val="30"/>
          <w:cs/>
        </w:rPr>
        <w:t xml:space="preserve">โดยเกิดจากงานสั่งทำอุปกรณ์ในการดำเนินธุรกิจ ทั้งนี้ </w:t>
      </w:r>
      <w:r w:rsidR="00E327DC" w:rsidRPr="00F1598F">
        <w:rPr>
          <w:rFonts w:asciiTheme="majorBidi" w:hAnsiTheme="majorBidi" w:hint="cs"/>
          <w:sz w:val="30"/>
          <w:szCs w:val="30"/>
          <w:cs/>
        </w:rPr>
        <w:t>บริษัท</w:t>
      </w:r>
      <w:r w:rsidR="002B44BE" w:rsidRPr="00F1598F">
        <w:rPr>
          <w:rFonts w:asciiTheme="majorBidi" w:hAnsiTheme="majorBidi" w:hint="cs"/>
          <w:sz w:val="30"/>
          <w:szCs w:val="30"/>
          <w:cs/>
        </w:rPr>
        <w:t>ได้บันทึก</w:t>
      </w:r>
      <w:r w:rsidRPr="00F1598F">
        <w:rPr>
          <w:rFonts w:asciiTheme="majorBidi" w:hAnsiTheme="majorBidi" w:hint="cs"/>
          <w:sz w:val="30"/>
          <w:szCs w:val="30"/>
          <w:cs/>
        </w:rPr>
        <w:t>ผลกระทบการด้อยค่า</w:t>
      </w:r>
      <w:r w:rsidR="002B44BE" w:rsidRPr="00F1598F">
        <w:rPr>
          <w:rFonts w:asciiTheme="majorBidi" w:hAnsiTheme="majorBidi" w:hint="cs"/>
          <w:sz w:val="30"/>
          <w:szCs w:val="30"/>
          <w:cs/>
        </w:rPr>
        <w:t>ดังกล่าว</w:t>
      </w:r>
      <w:r w:rsidRPr="00F1598F">
        <w:rPr>
          <w:rFonts w:asciiTheme="majorBidi" w:hAnsiTheme="majorBidi" w:hint="cs"/>
          <w:sz w:val="30"/>
          <w:szCs w:val="30"/>
          <w:cs/>
        </w:rPr>
        <w:t>แล้ว</w:t>
      </w:r>
      <w:r w:rsidR="002B44BE" w:rsidRPr="00F1598F">
        <w:rPr>
          <w:rFonts w:asciiTheme="majorBidi" w:hAnsiTheme="majorBidi" w:hint="cs"/>
          <w:sz w:val="30"/>
          <w:szCs w:val="30"/>
          <w:cs/>
        </w:rPr>
        <w:t>สำหรับ</w:t>
      </w:r>
      <w:r w:rsidR="00A82DD4" w:rsidRPr="00F1598F">
        <w:rPr>
          <w:rFonts w:asciiTheme="majorBidi" w:hAnsiTheme="majorBidi" w:hint="cs"/>
          <w:sz w:val="30"/>
          <w:szCs w:val="30"/>
          <w:cs/>
        </w:rPr>
        <w:t>ปี</w:t>
      </w:r>
      <w:r w:rsidR="002B44BE" w:rsidRPr="00F1598F">
        <w:rPr>
          <w:rFonts w:asciiTheme="majorBidi" w:hAnsiTheme="majorBidi" w:hint="cs"/>
          <w:sz w:val="30"/>
          <w:szCs w:val="30"/>
          <w:cs/>
        </w:rPr>
        <w:t xml:space="preserve">สิ้นสุดวันที่ </w:t>
      </w:r>
      <w:r w:rsidR="002B44BE" w:rsidRPr="00F1598F">
        <w:rPr>
          <w:rFonts w:asciiTheme="majorBidi" w:hAnsiTheme="majorBidi"/>
          <w:sz w:val="30"/>
          <w:szCs w:val="30"/>
        </w:rPr>
        <w:t xml:space="preserve">31 </w:t>
      </w:r>
      <w:r w:rsidR="00A82DD4" w:rsidRPr="00F1598F">
        <w:rPr>
          <w:rFonts w:asciiTheme="majorBidi" w:hAnsiTheme="majorBidi" w:hint="cs"/>
          <w:sz w:val="30"/>
          <w:szCs w:val="30"/>
          <w:cs/>
        </w:rPr>
        <w:t>ธันวาคม</w:t>
      </w:r>
      <w:r w:rsidR="002B44BE" w:rsidRPr="00F1598F">
        <w:rPr>
          <w:rFonts w:asciiTheme="majorBidi" w:hAnsiTheme="majorBidi" w:hint="cs"/>
          <w:sz w:val="30"/>
          <w:szCs w:val="30"/>
          <w:cs/>
        </w:rPr>
        <w:t xml:space="preserve"> </w:t>
      </w:r>
      <w:r w:rsidR="002B44BE" w:rsidRPr="00F1598F">
        <w:rPr>
          <w:rFonts w:asciiTheme="majorBidi" w:hAnsiTheme="majorBidi"/>
          <w:sz w:val="30"/>
          <w:szCs w:val="30"/>
        </w:rPr>
        <w:t>256</w:t>
      </w:r>
      <w:r w:rsidR="00A82DD4" w:rsidRPr="00F1598F">
        <w:rPr>
          <w:rFonts w:asciiTheme="majorBidi" w:hAnsiTheme="majorBidi"/>
          <w:sz w:val="30"/>
          <w:szCs w:val="30"/>
        </w:rPr>
        <w:t>3</w:t>
      </w:r>
      <w:r w:rsidR="00665481" w:rsidRPr="00F1598F">
        <w:rPr>
          <w:rFonts w:asciiTheme="majorBidi" w:hAnsiTheme="majorBidi"/>
          <w:sz w:val="30"/>
          <w:szCs w:val="30"/>
        </w:rPr>
        <w:t xml:space="preserve"> </w:t>
      </w:r>
      <w:r w:rsidR="00665481" w:rsidRPr="00F1598F">
        <w:rPr>
          <w:rFonts w:asciiTheme="majorBidi" w:hAnsiTheme="majorBidi" w:hint="cs"/>
          <w:sz w:val="30"/>
          <w:szCs w:val="30"/>
          <w:cs/>
        </w:rPr>
        <w:t>และไม่มีการเปลี่ยนแปลงที่เป็นสาระสำคัญ</w:t>
      </w:r>
      <w:r w:rsidR="003A0B9A" w:rsidRPr="00F1598F">
        <w:rPr>
          <w:rFonts w:asciiTheme="majorBidi" w:hAnsiTheme="majorBidi" w:hint="cs"/>
          <w:sz w:val="30"/>
          <w:szCs w:val="30"/>
          <w:cs/>
        </w:rPr>
        <w:t>ในระหว่าง</w:t>
      </w:r>
      <w:r w:rsidR="00665481" w:rsidRPr="00F1598F">
        <w:rPr>
          <w:rFonts w:asciiTheme="majorBidi" w:hAnsiTheme="majorBidi" w:hint="cs"/>
          <w:sz w:val="30"/>
          <w:szCs w:val="30"/>
          <w:cs/>
        </w:rPr>
        <w:t xml:space="preserve">งวดสามเดือนสิ้นสุดวันที่ </w:t>
      </w:r>
      <w:r w:rsidR="00665481" w:rsidRPr="00F1598F">
        <w:rPr>
          <w:rFonts w:asciiTheme="majorBidi" w:hAnsiTheme="majorBidi"/>
          <w:sz w:val="30"/>
          <w:szCs w:val="30"/>
        </w:rPr>
        <w:t xml:space="preserve">31 </w:t>
      </w:r>
      <w:r w:rsidR="00665481" w:rsidRPr="00F1598F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665481" w:rsidRPr="00F1598F">
        <w:rPr>
          <w:rFonts w:asciiTheme="majorBidi" w:hAnsiTheme="majorBidi"/>
          <w:sz w:val="30"/>
          <w:szCs w:val="30"/>
        </w:rPr>
        <w:t>2564</w:t>
      </w:r>
    </w:p>
    <w:p w14:paraId="3C45ECE4" w14:textId="37C1E28C" w:rsidR="00894556" w:rsidRPr="00F1598F" w:rsidRDefault="00894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 w:rsidRPr="00F1598F">
        <w:rPr>
          <w:rFonts w:asciiTheme="majorBidi" w:hAnsiTheme="majorBidi"/>
          <w:sz w:val="30"/>
          <w:szCs w:val="30"/>
        </w:rPr>
        <w:br w:type="page"/>
      </w:r>
    </w:p>
    <w:p w14:paraId="43FC1F27" w14:textId="54A72627" w:rsidR="00C7657C" w:rsidRPr="00F1598F" w:rsidRDefault="00F9308D" w:rsidP="0022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30"/>
          <w:szCs w:val="30"/>
          <w:cs/>
        </w:rPr>
      </w:pPr>
      <w:r w:rsidRPr="00F1598F">
        <w:rPr>
          <w:rFonts w:asciiTheme="majorBidi" w:hAnsiTheme="majorBidi" w:hint="cs"/>
          <w:sz w:val="30"/>
          <w:szCs w:val="30"/>
          <w:cs/>
        </w:rPr>
        <w:lastRenderedPageBreak/>
        <w:t>รายการลูกหนี้การค้าที่เกินกำหนดชำระ</w:t>
      </w:r>
      <w:r w:rsidR="0078525A" w:rsidRPr="00F1598F">
        <w:rPr>
          <w:rFonts w:asciiTheme="majorBidi" w:hAnsiTheme="majorBidi" w:hint="cs"/>
          <w:sz w:val="30"/>
          <w:szCs w:val="30"/>
          <w:cs/>
        </w:rPr>
        <w:t xml:space="preserve">มากกว่า </w:t>
      </w:r>
      <w:r w:rsidR="0078525A" w:rsidRPr="00F1598F">
        <w:rPr>
          <w:rFonts w:asciiTheme="majorBidi" w:hAnsiTheme="majorBidi"/>
          <w:sz w:val="30"/>
          <w:szCs w:val="30"/>
        </w:rPr>
        <w:t xml:space="preserve">12 </w:t>
      </w:r>
      <w:r w:rsidR="0078525A" w:rsidRPr="00F1598F">
        <w:rPr>
          <w:rFonts w:asciiTheme="majorBidi" w:hAnsiTheme="majorBidi" w:hint="cs"/>
          <w:sz w:val="30"/>
          <w:szCs w:val="30"/>
          <w:cs/>
        </w:rPr>
        <w:t>เดือน</w:t>
      </w:r>
      <w:r w:rsidRPr="00F1598F">
        <w:rPr>
          <w:rFonts w:asciiTheme="majorBidi" w:hAnsiTheme="majorBidi" w:hint="cs"/>
          <w:sz w:val="30"/>
          <w:szCs w:val="30"/>
          <w:cs/>
        </w:rPr>
        <w:t>ส่วนใหญ่</w:t>
      </w:r>
      <w:r w:rsidR="00CC14C5" w:rsidRPr="00F1598F">
        <w:rPr>
          <w:rFonts w:asciiTheme="majorBidi" w:hAnsiTheme="majorBidi" w:hint="cs"/>
          <w:sz w:val="30"/>
          <w:szCs w:val="30"/>
          <w:cs/>
        </w:rPr>
        <w:t xml:space="preserve">เป็นรายการกับบริษัท </w:t>
      </w:r>
      <w:r w:rsidR="00CC14C5" w:rsidRPr="00F1598F">
        <w:rPr>
          <w:rFonts w:asciiTheme="majorBidi" w:hAnsiTheme="majorBidi" w:cstheme="majorBidi"/>
          <w:sz w:val="30"/>
          <w:szCs w:val="30"/>
          <w:cs/>
        </w:rPr>
        <w:t>ขอนแก่น ช. ทวี (</w:t>
      </w:r>
      <w:r w:rsidR="00CC14C5" w:rsidRPr="00F1598F">
        <w:rPr>
          <w:rFonts w:asciiTheme="majorBidi" w:hAnsiTheme="majorBidi" w:cstheme="majorBidi"/>
          <w:sz w:val="30"/>
          <w:szCs w:val="30"/>
        </w:rPr>
        <w:t>1993</w:t>
      </w:r>
      <w:r w:rsidR="00CC14C5" w:rsidRPr="00F1598F">
        <w:rPr>
          <w:rFonts w:asciiTheme="majorBidi" w:hAnsiTheme="majorBidi" w:cstheme="majorBidi"/>
          <w:sz w:val="30"/>
          <w:szCs w:val="30"/>
          <w:cs/>
        </w:rPr>
        <w:t>) จำกัด</w:t>
      </w:r>
      <w:r w:rsidR="00616509" w:rsidRPr="00F159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003DB" w:rsidRPr="00F1598F">
        <w:rPr>
          <w:rFonts w:asciiTheme="majorBidi" w:hAnsiTheme="majorBidi" w:cstheme="majorBidi" w:hint="cs"/>
          <w:sz w:val="30"/>
          <w:szCs w:val="30"/>
          <w:cs/>
        </w:rPr>
        <w:t>ซึ่งกลุ่มบริษัทได้ทำบันทึกข้อตกลงการรับชำระหนี้</w:t>
      </w:r>
      <w:r w:rsidR="00A41904" w:rsidRPr="00F1598F">
        <w:rPr>
          <w:rFonts w:asciiTheme="majorBidi" w:hAnsiTheme="majorBidi" w:cstheme="majorBidi" w:hint="cs"/>
          <w:sz w:val="30"/>
          <w:szCs w:val="30"/>
          <w:cs/>
        </w:rPr>
        <w:t xml:space="preserve">ไว้แล้วตั้งแต่วันที่ </w:t>
      </w:r>
      <w:r w:rsidR="00A41904" w:rsidRPr="00F1598F">
        <w:rPr>
          <w:rFonts w:asciiTheme="majorBidi" w:hAnsiTheme="majorBidi" w:cstheme="majorBidi"/>
          <w:sz w:val="30"/>
          <w:szCs w:val="30"/>
        </w:rPr>
        <w:t xml:space="preserve">1 </w:t>
      </w:r>
      <w:r w:rsidR="00A41904" w:rsidRPr="00F1598F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A41904" w:rsidRPr="00F1598F">
        <w:rPr>
          <w:rFonts w:asciiTheme="majorBidi" w:hAnsiTheme="majorBidi" w:cstheme="majorBidi"/>
          <w:sz w:val="30"/>
          <w:szCs w:val="30"/>
        </w:rPr>
        <w:t>2563</w:t>
      </w:r>
      <w:r w:rsidR="00A91E12" w:rsidRPr="00F159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5580A" w:rsidRPr="00F1598F">
        <w:rPr>
          <w:rFonts w:asciiTheme="majorBidi" w:hAnsiTheme="majorBidi" w:cstheme="majorBidi"/>
          <w:sz w:val="30"/>
          <w:szCs w:val="30"/>
        </w:rPr>
        <w:t>(</w:t>
      </w:r>
      <w:r w:rsidR="00A5580A" w:rsidRPr="00F1598F">
        <w:rPr>
          <w:rFonts w:asciiTheme="majorBidi" w:hAnsiTheme="majorBidi" w:cstheme="majorBidi" w:hint="cs"/>
          <w:sz w:val="30"/>
          <w:szCs w:val="30"/>
          <w:cs/>
        </w:rPr>
        <w:t xml:space="preserve">ดูหมายเหตุ </w:t>
      </w:r>
      <w:r w:rsidR="00A5580A" w:rsidRPr="00F1598F">
        <w:rPr>
          <w:rFonts w:asciiTheme="majorBidi" w:hAnsiTheme="majorBidi" w:cstheme="majorBidi"/>
          <w:sz w:val="30"/>
          <w:szCs w:val="30"/>
        </w:rPr>
        <w:t xml:space="preserve">4) </w:t>
      </w:r>
      <w:r w:rsidR="00E6192D" w:rsidRPr="00F1598F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420E91" w:rsidRPr="00F1598F">
        <w:rPr>
          <w:rFonts w:asciiTheme="majorBidi" w:hAnsiTheme="majorBidi" w:cstheme="majorBidi" w:hint="cs"/>
          <w:sz w:val="30"/>
          <w:szCs w:val="30"/>
          <w:cs/>
        </w:rPr>
        <w:t xml:space="preserve"> ณ </w:t>
      </w:r>
      <w:r w:rsidR="001829FB" w:rsidRPr="00F1598F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1829FB" w:rsidRPr="00F1598F">
        <w:rPr>
          <w:rFonts w:asciiTheme="majorBidi" w:hAnsiTheme="majorBidi" w:cstheme="majorBidi"/>
          <w:sz w:val="30"/>
          <w:szCs w:val="30"/>
        </w:rPr>
        <w:t xml:space="preserve">31 </w:t>
      </w:r>
      <w:r w:rsidR="001829FB" w:rsidRPr="00F1598F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1829FB" w:rsidRPr="00F1598F">
        <w:rPr>
          <w:rFonts w:asciiTheme="majorBidi" w:hAnsiTheme="majorBidi" w:cstheme="majorBidi"/>
          <w:sz w:val="30"/>
          <w:szCs w:val="30"/>
        </w:rPr>
        <w:t xml:space="preserve">2564 </w:t>
      </w:r>
      <w:r w:rsidR="00E6192D" w:rsidRPr="00F1598F">
        <w:rPr>
          <w:rFonts w:asciiTheme="majorBidi" w:hAnsiTheme="majorBidi" w:cstheme="majorBidi" w:hint="cs"/>
          <w:sz w:val="30"/>
          <w:szCs w:val="30"/>
          <w:cs/>
        </w:rPr>
        <w:t>กลุ่มบริษัทได้พิจารณา</w:t>
      </w:r>
      <w:r w:rsidR="00033CA8" w:rsidRPr="00F1598F">
        <w:rPr>
          <w:rFonts w:asciiTheme="majorBidi" w:hAnsiTheme="majorBidi" w:cstheme="majorBidi" w:hint="cs"/>
          <w:sz w:val="30"/>
          <w:szCs w:val="30"/>
          <w:cs/>
        </w:rPr>
        <w:t>แล้วว่าลูกหนี้รายนี้ไม่มี</w:t>
      </w:r>
      <w:r w:rsidR="00A06DF8" w:rsidRPr="00F1598F">
        <w:rPr>
          <w:rFonts w:asciiTheme="majorBidi" w:hAnsiTheme="majorBidi" w:cstheme="majorBidi" w:hint="cs"/>
          <w:sz w:val="30"/>
          <w:szCs w:val="30"/>
          <w:cs/>
        </w:rPr>
        <w:t>การเพิ่มขึ้นของความเสี่ยงด้านเครดิตอย่างมีนัยสำคัญ</w:t>
      </w:r>
      <w:r w:rsidR="00A8420B" w:rsidRPr="00F1598F">
        <w:rPr>
          <w:rFonts w:asciiTheme="majorBidi" w:hAnsiTheme="majorBidi" w:cstheme="majorBidi" w:hint="cs"/>
          <w:sz w:val="30"/>
          <w:szCs w:val="30"/>
          <w:cs/>
        </w:rPr>
        <w:t xml:space="preserve"> ดังนั้น</w:t>
      </w:r>
      <w:r w:rsidR="0060081D" w:rsidRPr="00F1598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A8420B" w:rsidRPr="00F1598F">
        <w:rPr>
          <w:rFonts w:asciiTheme="majorBidi" w:hAnsiTheme="majorBidi" w:cstheme="majorBidi" w:hint="cs"/>
          <w:sz w:val="30"/>
          <w:szCs w:val="30"/>
          <w:cs/>
        </w:rPr>
        <w:t>จึงรับรู้ผลขาดทุนด้านเครดิตที่คาดว่าจะเกิดขึ้นด้วยผลขาดทุน</w:t>
      </w:r>
      <w:r w:rsidR="001917C2" w:rsidRPr="00F1598F">
        <w:rPr>
          <w:rFonts w:asciiTheme="majorBidi" w:hAnsiTheme="majorBidi" w:cstheme="majorBidi" w:hint="cs"/>
          <w:sz w:val="30"/>
          <w:szCs w:val="30"/>
          <w:cs/>
        </w:rPr>
        <w:t xml:space="preserve">ด้านเครดิตที่คาดว่าจะเกิดขึ้นในอีก </w:t>
      </w:r>
      <w:r w:rsidR="001917C2" w:rsidRPr="00F1598F">
        <w:rPr>
          <w:rFonts w:asciiTheme="majorBidi" w:hAnsiTheme="majorBidi" w:cstheme="majorBidi"/>
          <w:sz w:val="30"/>
          <w:szCs w:val="30"/>
        </w:rPr>
        <w:t xml:space="preserve">12 </w:t>
      </w:r>
      <w:r w:rsidR="001917C2" w:rsidRPr="00F1598F">
        <w:rPr>
          <w:rFonts w:asciiTheme="majorBidi" w:hAnsiTheme="majorBidi" w:cstheme="majorBidi" w:hint="cs"/>
          <w:sz w:val="30"/>
          <w:szCs w:val="30"/>
          <w:cs/>
        </w:rPr>
        <w:t>เดือนข้างหน้า</w:t>
      </w:r>
    </w:p>
    <w:p w14:paraId="1EF0026F" w14:textId="77777777" w:rsidR="002275E8" w:rsidRPr="00F1598F" w:rsidRDefault="002275E8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564E98A" w14:textId="77777777" w:rsidR="00562CEB" w:rsidRPr="00F1598F" w:rsidRDefault="00562CEB" w:rsidP="00AC72D3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>เงินลงทุนในบริษัทร่วม</w:t>
      </w:r>
    </w:p>
    <w:p w14:paraId="6B604732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z w:val="26"/>
          <w:szCs w:val="26"/>
        </w:rPr>
      </w:pPr>
    </w:p>
    <w:tbl>
      <w:tblPr>
        <w:tblW w:w="921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9"/>
        <w:gridCol w:w="270"/>
        <w:gridCol w:w="1170"/>
        <w:gridCol w:w="270"/>
        <w:gridCol w:w="1102"/>
        <w:gridCol w:w="236"/>
        <w:gridCol w:w="1106"/>
        <w:gridCol w:w="8"/>
      </w:tblGrid>
      <w:tr w:rsidR="00562CEB" w:rsidRPr="00F1598F" w14:paraId="2C79ECC8" w14:textId="77777777" w:rsidTr="006F4739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679830DD" w14:textId="77777777" w:rsidR="00562CEB" w:rsidRPr="00F1598F" w:rsidRDefault="00562CEB" w:rsidP="00A9166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9" w:type="dxa"/>
            <w:gridSpan w:val="3"/>
            <w:shd w:val="clear" w:color="auto" w:fill="auto"/>
          </w:tcPr>
          <w:p w14:paraId="5497771C" w14:textId="77777777" w:rsidR="00562CEB" w:rsidRPr="00F1598F" w:rsidRDefault="00562CEB" w:rsidP="00A9166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1C14B6E" w14:textId="77777777" w:rsidR="00562CEB" w:rsidRPr="00F1598F" w:rsidRDefault="00562CEB" w:rsidP="00A9166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4" w:type="dxa"/>
            <w:gridSpan w:val="3"/>
            <w:shd w:val="clear" w:color="auto" w:fill="auto"/>
          </w:tcPr>
          <w:p w14:paraId="7F77A821" w14:textId="77777777" w:rsidR="00562CEB" w:rsidRPr="00F1598F" w:rsidRDefault="00562CEB" w:rsidP="00A9166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3646" w:rsidRPr="00F1598F" w14:paraId="69F27148" w14:textId="77777777" w:rsidTr="006F4739">
        <w:tc>
          <w:tcPr>
            <w:tcW w:w="3870" w:type="dxa"/>
            <w:shd w:val="clear" w:color="auto" w:fill="auto"/>
          </w:tcPr>
          <w:p w14:paraId="5C7D729F" w14:textId="27A1A1D6" w:rsidR="00BE3646" w:rsidRPr="00F1598F" w:rsidRDefault="00F2366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57623" w:rsidRPr="00F1598F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F1598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0D121E" w:rsidRPr="00F159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</w:t>
            </w:r>
            <w:r w:rsidR="006F4739" w:rsidRPr="00F159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1</w:t>
            </w:r>
            <w:r w:rsidR="000D121E" w:rsidRPr="00F1598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6F4739" w:rsidRPr="00F1598F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9" w:type="dxa"/>
            <w:shd w:val="clear" w:color="auto" w:fill="auto"/>
          </w:tcPr>
          <w:p w14:paraId="53A31FEB" w14:textId="56BEE26F" w:rsidR="00BE3646" w:rsidRPr="00F1598F" w:rsidRDefault="000D0FB7" w:rsidP="00A9166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6F4739"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40C5243" w14:textId="77777777" w:rsidR="00BE3646" w:rsidRPr="00F1598F" w:rsidRDefault="00BE3646" w:rsidP="00A9166C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7BCB0A6" w14:textId="7AC5681E" w:rsidR="00BE3646" w:rsidRPr="00F1598F" w:rsidRDefault="000D0FB7" w:rsidP="00A9166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6F4739"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CD1C81D" w14:textId="77777777" w:rsidR="00BE3646" w:rsidRPr="00F1598F" w:rsidRDefault="00BE3646" w:rsidP="00A9166C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16F6EB63" w14:textId="43BC05D0" w:rsidR="00BE3646" w:rsidRPr="00F1598F" w:rsidRDefault="000D0FB7" w:rsidP="00A9166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6F4739"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9B0E958" w14:textId="77777777" w:rsidR="00BE3646" w:rsidRPr="00F1598F" w:rsidRDefault="00BE3646" w:rsidP="00A9166C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32F4872C" w14:textId="3D2EAA53" w:rsidR="00BE3646" w:rsidRPr="00F1598F" w:rsidRDefault="000D0FB7" w:rsidP="00A9166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6F4739"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</w:t>
            </w:r>
          </w:p>
        </w:tc>
      </w:tr>
      <w:tr w:rsidR="00562CEB" w:rsidRPr="00F1598F" w14:paraId="236F447F" w14:textId="77777777" w:rsidTr="006F4739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14F0D03E" w14:textId="77777777" w:rsidR="00562CEB" w:rsidRPr="00F1598F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33" w:type="dxa"/>
            <w:gridSpan w:val="7"/>
            <w:shd w:val="clear" w:color="auto" w:fill="auto"/>
          </w:tcPr>
          <w:p w14:paraId="7571A260" w14:textId="77777777" w:rsidR="00562CEB" w:rsidRPr="00F1598F" w:rsidRDefault="00BE3646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6D6254" w:rsidRPr="00F159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F4739" w:rsidRPr="00F1598F" w14:paraId="72BEB69D" w14:textId="77777777" w:rsidTr="006F4739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7EA38D48" w14:textId="77777777" w:rsidR="006F4739" w:rsidRPr="00F1598F" w:rsidRDefault="006F4739" w:rsidP="006F4739">
            <w:pPr>
              <w:ind w:right="-468"/>
              <w:rPr>
                <w:rStyle w:val="Emphasis"/>
                <w:rFonts w:asciiTheme="majorBidi" w:hAnsiTheme="majorBidi" w:cstheme="majorBidi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9" w:type="dxa"/>
            <w:shd w:val="clear" w:color="auto" w:fill="auto"/>
          </w:tcPr>
          <w:p w14:paraId="636FF87E" w14:textId="5BA1DAD1" w:rsidR="006F4739" w:rsidRPr="00F1598F" w:rsidRDefault="00757623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2,341</w:t>
            </w:r>
          </w:p>
        </w:tc>
        <w:tc>
          <w:tcPr>
            <w:tcW w:w="270" w:type="dxa"/>
            <w:shd w:val="clear" w:color="auto" w:fill="auto"/>
          </w:tcPr>
          <w:p w14:paraId="599CE4FF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09E1B3" w14:textId="6B0796AD" w:rsidR="006F4739" w:rsidRPr="00F1598F" w:rsidRDefault="00757623" w:rsidP="009E7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2,459</w:t>
            </w:r>
          </w:p>
        </w:tc>
        <w:tc>
          <w:tcPr>
            <w:tcW w:w="270" w:type="dxa"/>
            <w:shd w:val="clear" w:color="auto" w:fill="auto"/>
          </w:tcPr>
          <w:p w14:paraId="5D2492C7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F1FB4C8" w14:textId="1697B3C1" w:rsidR="006F4739" w:rsidRPr="00F1598F" w:rsidRDefault="00757623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2,818</w:t>
            </w:r>
          </w:p>
        </w:tc>
        <w:tc>
          <w:tcPr>
            <w:tcW w:w="236" w:type="dxa"/>
            <w:shd w:val="clear" w:color="auto" w:fill="auto"/>
          </w:tcPr>
          <w:p w14:paraId="5E674A5A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B9C358A" w14:textId="78524577" w:rsidR="006F4739" w:rsidRPr="00F1598F" w:rsidRDefault="00757623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2,818</w:t>
            </w:r>
          </w:p>
        </w:tc>
      </w:tr>
      <w:tr w:rsidR="006F4739" w:rsidRPr="00F1598F" w14:paraId="44C24AC8" w14:textId="77777777" w:rsidTr="006F4739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197089D1" w14:textId="77777777" w:rsidR="006F4739" w:rsidRPr="00F1598F" w:rsidRDefault="006F4739" w:rsidP="006F4739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ส่วนแบ่งขาดทุนสุทธิ</w:t>
            </w:r>
          </w:p>
        </w:tc>
        <w:tc>
          <w:tcPr>
            <w:tcW w:w="1179" w:type="dxa"/>
            <w:shd w:val="clear" w:color="auto" w:fill="auto"/>
          </w:tcPr>
          <w:p w14:paraId="0D63D63E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1ECEA8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EADD79" w14:textId="0C46999A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3F27A6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4E0EA16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3814593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15714B5" w14:textId="152374DA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4739" w:rsidRPr="00F1598F" w14:paraId="2FA83EA1" w14:textId="77777777" w:rsidTr="006F4739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6CBBAB20" w14:textId="77777777" w:rsidR="006F4739" w:rsidRPr="00F1598F" w:rsidRDefault="006F4739" w:rsidP="006F4739">
            <w:pPr>
              <w:ind w:left="189"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76A0EDF9" w14:textId="68FCF465" w:rsidR="006F4739" w:rsidRPr="00F1598F" w:rsidRDefault="00A90DE2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23179" w:rsidRPr="00F1598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62AE0" w:rsidRPr="00F1598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1598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6D65355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47B0AE" w14:textId="54CD9B95" w:rsidR="006F4739" w:rsidRPr="00F1598F" w:rsidRDefault="00757623" w:rsidP="00541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62"/>
              </w:tabs>
              <w:spacing w:line="240" w:lineRule="auto"/>
              <w:ind w:left="-108" w:right="-11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(24)</w:t>
            </w:r>
          </w:p>
        </w:tc>
        <w:tc>
          <w:tcPr>
            <w:tcW w:w="270" w:type="dxa"/>
            <w:shd w:val="clear" w:color="auto" w:fill="auto"/>
          </w:tcPr>
          <w:p w14:paraId="5451E404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64A5615E" w14:textId="2184F582" w:rsidR="006F4739" w:rsidRPr="00F1598F" w:rsidRDefault="00202438" w:rsidP="00541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3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952CEA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70E8D7B5" w14:textId="360589B3" w:rsidR="006F4739" w:rsidRPr="00F1598F" w:rsidRDefault="00757623" w:rsidP="00541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3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4739" w:rsidRPr="00F1598F" w14:paraId="00A0997A" w14:textId="77777777" w:rsidTr="006F4739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64777456" w14:textId="7DA36D4A" w:rsidR="006F4739" w:rsidRPr="00F1598F" w:rsidRDefault="006F4739" w:rsidP="006F4739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B6FCE1" w14:textId="79CA4C9F" w:rsidR="006F4739" w:rsidRPr="00F1598F" w:rsidRDefault="00202438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2,321</w:t>
            </w:r>
          </w:p>
        </w:tc>
        <w:tc>
          <w:tcPr>
            <w:tcW w:w="270" w:type="dxa"/>
            <w:shd w:val="clear" w:color="auto" w:fill="auto"/>
          </w:tcPr>
          <w:p w14:paraId="68102452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E3CCC" w14:textId="22296ED3" w:rsidR="006F4739" w:rsidRPr="00F1598F" w:rsidRDefault="00757623" w:rsidP="009E7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2,435</w:t>
            </w:r>
          </w:p>
        </w:tc>
        <w:tc>
          <w:tcPr>
            <w:tcW w:w="270" w:type="dxa"/>
            <w:shd w:val="clear" w:color="auto" w:fill="auto"/>
          </w:tcPr>
          <w:p w14:paraId="2A7F443D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69A1BD" w14:textId="00A6330D" w:rsidR="006F4739" w:rsidRPr="00F1598F" w:rsidRDefault="00202438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2,818</w:t>
            </w:r>
          </w:p>
        </w:tc>
        <w:tc>
          <w:tcPr>
            <w:tcW w:w="236" w:type="dxa"/>
            <w:shd w:val="clear" w:color="auto" w:fill="auto"/>
          </w:tcPr>
          <w:p w14:paraId="426EB7BC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B8CAD" w14:textId="24FDF645" w:rsidR="006F4739" w:rsidRPr="00F1598F" w:rsidRDefault="00757623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2,818</w:t>
            </w:r>
          </w:p>
        </w:tc>
      </w:tr>
      <w:tr w:rsidR="006F4739" w:rsidRPr="00F1598F" w14:paraId="48B1D799" w14:textId="77777777" w:rsidTr="006F4739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2C2C7B85" w14:textId="77777777" w:rsidR="006F4739" w:rsidRPr="00F1598F" w:rsidRDefault="006F4739" w:rsidP="006F4739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18B5883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CF6B9A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55FB22F" w14:textId="602FBC80" w:rsidR="006F4739" w:rsidRPr="00F1598F" w:rsidRDefault="00757623" w:rsidP="009E7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2,341</w:t>
            </w:r>
          </w:p>
        </w:tc>
        <w:tc>
          <w:tcPr>
            <w:tcW w:w="270" w:type="dxa"/>
            <w:shd w:val="clear" w:color="auto" w:fill="auto"/>
          </w:tcPr>
          <w:p w14:paraId="03439A9B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38EE481" w14:textId="77777777" w:rsidR="006F4739" w:rsidRPr="00F1598F" w:rsidRDefault="006F4739" w:rsidP="006F473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BE10B8C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384CCCD" w14:textId="33276430" w:rsidR="006F4739" w:rsidRPr="00F1598F" w:rsidRDefault="00757623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2,818</w:t>
            </w:r>
          </w:p>
        </w:tc>
      </w:tr>
    </w:tbl>
    <w:p w14:paraId="334DFABC" w14:textId="77777777" w:rsidR="00A7476B" w:rsidRPr="00F1598F" w:rsidRDefault="00A7476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  <w:sectPr w:rsidR="00A7476B" w:rsidRPr="00F1598F" w:rsidSect="00F466B3">
          <w:headerReference w:type="default" r:id="rId12"/>
          <w:footerReference w:type="default" r:id="rId13"/>
          <w:pgSz w:w="11909" w:h="16834" w:code="9"/>
          <w:pgMar w:top="691" w:right="1152" w:bottom="1080" w:left="1152" w:header="720" w:footer="720" w:gutter="0"/>
          <w:pgNumType w:start="14"/>
          <w:cols w:space="720"/>
          <w:docGrid w:linePitch="245"/>
        </w:sectPr>
      </w:pPr>
    </w:p>
    <w:p w14:paraId="5198C541" w14:textId="299127E1" w:rsidR="00562CEB" w:rsidRPr="00F1598F" w:rsidRDefault="00531857" w:rsidP="001B5F96">
      <w:pPr>
        <w:tabs>
          <w:tab w:val="clear" w:pos="227"/>
          <w:tab w:val="clear" w:pos="454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lastRenderedPageBreak/>
        <w:t>เ</w:t>
      </w:r>
      <w:r w:rsidR="00562CEB" w:rsidRPr="00F1598F">
        <w:rPr>
          <w:rFonts w:asciiTheme="majorBidi" w:hAnsiTheme="majorBidi" w:cstheme="majorBidi"/>
          <w:sz w:val="30"/>
          <w:szCs w:val="30"/>
          <w:cs/>
        </w:rPr>
        <w:t xml:space="preserve">งินลงทุนในบริษัทร่วม ณ วันที่ </w:t>
      </w:r>
      <w:r w:rsidR="00002511" w:rsidRPr="00F1598F">
        <w:rPr>
          <w:rFonts w:asciiTheme="majorBidi" w:hAnsiTheme="majorBidi" w:cstheme="majorBidi"/>
          <w:sz w:val="30"/>
          <w:szCs w:val="30"/>
        </w:rPr>
        <w:t>3</w:t>
      </w:r>
      <w:r w:rsidR="00757623" w:rsidRPr="00F1598F">
        <w:rPr>
          <w:rFonts w:asciiTheme="majorBidi" w:hAnsiTheme="majorBidi" w:cstheme="majorBidi"/>
          <w:sz w:val="30"/>
          <w:szCs w:val="30"/>
        </w:rPr>
        <w:t>1</w:t>
      </w:r>
      <w:r w:rsidR="00002511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757623" w:rsidRPr="00F1598F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002511"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02511" w:rsidRPr="00F1598F">
        <w:rPr>
          <w:rFonts w:asciiTheme="majorBidi" w:hAnsiTheme="majorBidi" w:cstheme="majorBidi"/>
          <w:sz w:val="30"/>
          <w:szCs w:val="30"/>
        </w:rPr>
        <w:t>256</w:t>
      </w:r>
      <w:r w:rsidR="00757623" w:rsidRPr="00F1598F">
        <w:rPr>
          <w:rFonts w:asciiTheme="majorBidi" w:hAnsiTheme="majorBidi" w:cstheme="majorBidi"/>
          <w:sz w:val="30"/>
          <w:szCs w:val="30"/>
        </w:rPr>
        <w:t>4</w:t>
      </w:r>
      <w:r w:rsidR="00562CEB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562CEB" w:rsidRPr="00F1598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562CEB" w:rsidRPr="00F1598F">
        <w:rPr>
          <w:rFonts w:asciiTheme="majorBidi" w:hAnsiTheme="majorBidi" w:cstheme="majorBidi"/>
          <w:sz w:val="30"/>
          <w:szCs w:val="30"/>
        </w:rPr>
        <w:t xml:space="preserve">31 </w:t>
      </w:r>
      <w:r w:rsidR="00562CEB" w:rsidRPr="00F1598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D0FB7" w:rsidRPr="00F1598F">
        <w:rPr>
          <w:rFonts w:asciiTheme="majorBidi" w:hAnsiTheme="majorBidi" w:cstheme="majorBidi"/>
          <w:sz w:val="30"/>
          <w:szCs w:val="30"/>
        </w:rPr>
        <w:t>256</w:t>
      </w:r>
      <w:r w:rsidR="00757623" w:rsidRPr="00F1598F">
        <w:rPr>
          <w:rFonts w:asciiTheme="majorBidi" w:hAnsiTheme="majorBidi" w:cstheme="majorBidi"/>
          <w:sz w:val="30"/>
          <w:szCs w:val="30"/>
        </w:rPr>
        <w:t>3</w:t>
      </w:r>
      <w:r w:rsidR="00562CEB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562CEB" w:rsidRPr="00F1598F">
        <w:rPr>
          <w:rFonts w:asciiTheme="majorBidi" w:hAnsiTheme="majorBidi" w:cstheme="majorBidi"/>
          <w:sz w:val="30"/>
          <w:szCs w:val="30"/>
          <w:cs/>
        </w:rPr>
        <w:t>และเงินปันผลรับสำหรับงวด</w:t>
      </w:r>
      <w:r w:rsidR="00757623" w:rsidRPr="00F1598F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562CEB" w:rsidRPr="00F1598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40BE0" w:rsidRPr="00F1598F">
        <w:rPr>
          <w:rFonts w:asciiTheme="majorBidi" w:hAnsiTheme="majorBidi" w:cstheme="majorBidi"/>
          <w:sz w:val="30"/>
          <w:szCs w:val="30"/>
        </w:rPr>
        <w:t>3</w:t>
      </w:r>
      <w:r w:rsidR="00757623" w:rsidRPr="00F1598F">
        <w:rPr>
          <w:rFonts w:asciiTheme="majorBidi" w:hAnsiTheme="majorBidi" w:cstheme="majorBidi"/>
          <w:sz w:val="30"/>
          <w:szCs w:val="30"/>
        </w:rPr>
        <w:t>1</w:t>
      </w:r>
      <w:r w:rsidR="00540BE0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757623" w:rsidRPr="00F1598F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540BE0"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02511" w:rsidRPr="00F1598F">
        <w:rPr>
          <w:rFonts w:asciiTheme="majorBidi" w:hAnsiTheme="majorBidi" w:cstheme="majorBidi"/>
          <w:sz w:val="30"/>
          <w:szCs w:val="30"/>
        </w:rPr>
        <w:t>256</w:t>
      </w:r>
      <w:r w:rsidR="00757623" w:rsidRPr="00F1598F">
        <w:rPr>
          <w:rFonts w:asciiTheme="majorBidi" w:hAnsiTheme="majorBidi" w:cstheme="majorBidi"/>
          <w:sz w:val="30"/>
          <w:szCs w:val="30"/>
        </w:rPr>
        <w:t>4</w:t>
      </w:r>
      <w:r w:rsidR="00562CEB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562CEB" w:rsidRPr="00F1598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D0FB7" w:rsidRPr="00F1598F">
        <w:rPr>
          <w:rFonts w:asciiTheme="majorBidi" w:hAnsiTheme="majorBidi" w:cstheme="majorBidi"/>
          <w:sz w:val="30"/>
          <w:szCs w:val="30"/>
        </w:rPr>
        <w:t>256</w:t>
      </w:r>
      <w:r w:rsidR="00757623" w:rsidRPr="00F1598F">
        <w:rPr>
          <w:rFonts w:asciiTheme="majorBidi" w:hAnsiTheme="majorBidi" w:cstheme="majorBidi"/>
          <w:sz w:val="30"/>
          <w:szCs w:val="30"/>
        </w:rPr>
        <w:t>3</w:t>
      </w:r>
      <w:r w:rsidR="00562CEB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562CEB" w:rsidRPr="00F1598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CD428F9" w14:textId="77777777" w:rsidR="00562CEB" w:rsidRPr="00F1598F" w:rsidRDefault="00562CEB" w:rsidP="00A9166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4947" w:type="pct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39"/>
        <w:gridCol w:w="1083"/>
        <w:gridCol w:w="171"/>
        <w:gridCol w:w="1089"/>
        <w:gridCol w:w="173"/>
        <w:gridCol w:w="1082"/>
        <w:gridCol w:w="176"/>
        <w:gridCol w:w="1007"/>
        <w:gridCol w:w="176"/>
        <w:gridCol w:w="1082"/>
        <w:gridCol w:w="176"/>
        <w:gridCol w:w="1094"/>
        <w:gridCol w:w="176"/>
        <w:gridCol w:w="1085"/>
        <w:gridCol w:w="179"/>
        <w:gridCol w:w="1082"/>
        <w:gridCol w:w="191"/>
        <w:gridCol w:w="1061"/>
        <w:gridCol w:w="6"/>
        <w:gridCol w:w="191"/>
        <w:gridCol w:w="1327"/>
      </w:tblGrid>
      <w:tr w:rsidR="00560B07" w:rsidRPr="00F1598F" w14:paraId="77C93990" w14:textId="77777777" w:rsidTr="00560B07">
        <w:trPr>
          <w:cantSplit/>
        </w:trPr>
        <w:tc>
          <w:tcPr>
            <w:tcW w:w="782" w:type="pct"/>
            <w:shd w:val="clear" w:color="auto" w:fill="auto"/>
          </w:tcPr>
          <w:p w14:paraId="2234DAE9" w14:textId="77777777" w:rsidR="00FC18AF" w:rsidRPr="00F1598F" w:rsidRDefault="00FC18AF" w:rsidP="00A9166C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3" w:type="pct"/>
            <w:gridSpan w:val="3"/>
            <w:shd w:val="clear" w:color="auto" w:fill="auto"/>
          </w:tcPr>
          <w:p w14:paraId="60BED943" w14:textId="77777777" w:rsidR="00FC18AF" w:rsidRPr="00F1598F" w:rsidRDefault="00FC18AF" w:rsidP="00A9166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14A1B729" w14:textId="77777777" w:rsidR="00FC18AF" w:rsidRPr="00F1598F" w:rsidRDefault="00FC18AF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" w:type="pct"/>
          </w:tcPr>
          <w:p w14:paraId="1AFC4EE1" w14:textId="77777777" w:rsidR="00FC18AF" w:rsidRPr="00F1598F" w:rsidRDefault="00FC18AF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59" w:type="pct"/>
          </w:tcPr>
          <w:p w14:paraId="5C6ABCF1" w14:textId="77777777" w:rsidR="00FC18AF" w:rsidRPr="00F1598F" w:rsidRDefault="00FC18AF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337" w:type="pct"/>
          </w:tcPr>
          <w:p w14:paraId="05DF5407" w14:textId="77777777" w:rsidR="00FC18AF" w:rsidRPr="00F1598F" w:rsidRDefault="00FC18AF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59" w:type="pct"/>
          </w:tcPr>
          <w:p w14:paraId="63A7484A" w14:textId="77777777" w:rsidR="00FC18AF" w:rsidRPr="00F1598F" w:rsidRDefault="00FC18AF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560" w:type="pct"/>
            <w:gridSpan w:val="12"/>
            <w:shd w:val="clear" w:color="auto" w:fill="auto"/>
          </w:tcPr>
          <w:p w14:paraId="238D1E1E" w14:textId="77777777" w:rsidR="00FC18AF" w:rsidRPr="00F1598F" w:rsidRDefault="00FC18AF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251B8E" w:rsidRPr="00F1598F" w14:paraId="52650895" w14:textId="77777777" w:rsidTr="00560B07">
        <w:trPr>
          <w:cantSplit/>
        </w:trPr>
        <w:tc>
          <w:tcPr>
            <w:tcW w:w="782" w:type="pct"/>
            <w:shd w:val="clear" w:color="auto" w:fill="auto"/>
          </w:tcPr>
          <w:p w14:paraId="7DB25341" w14:textId="77777777" w:rsidR="00540777" w:rsidRPr="00F1598F" w:rsidRDefault="00540777" w:rsidP="00A9166C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3" w:type="pct"/>
            <w:gridSpan w:val="3"/>
            <w:shd w:val="clear" w:color="auto" w:fill="auto"/>
          </w:tcPr>
          <w:p w14:paraId="3D30CDE3" w14:textId="77777777" w:rsidR="00540777" w:rsidRPr="00F1598F" w:rsidRDefault="00540777" w:rsidP="00A9166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58" w:type="pct"/>
            <w:shd w:val="clear" w:color="auto" w:fill="auto"/>
          </w:tcPr>
          <w:p w14:paraId="14575F40" w14:textId="77777777" w:rsidR="00540777" w:rsidRPr="00F1598F" w:rsidRDefault="00540777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" w:type="pct"/>
          </w:tcPr>
          <w:p w14:paraId="76EDCF4C" w14:textId="77777777" w:rsidR="00540777" w:rsidRPr="00F1598F" w:rsidRDefault="00540777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59" w:type="pct"/>
          </w:tcPr>
          <w:p w14:paraId="1C368787" w14:textId="77777777" w:rsidR="00540777" w:rsidRPr="00F1598F" w:rsidRDefault="00540777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337" w:type="pct"/>
          </w:tcPr>
          <w:p w14:paraId="72FA15B0" w14:textId="77777777" w:rsidR="00540777" w:rsidRPr="00F1598F" w:rsidRDefault="00540777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59" w:type="pct"/>
          </w:tcPr>
          <w:p w14:paraId="7F1F045C" w14:textId="77777777" w:rsidR="00540777" w:rsidRPr="00F1598F" w:rsidRDefault="00540777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87" w:type="pct"/>
            <w:gridSpan w:val="3"/>
            <w:shd w:val="clear" w:color="auto" w:fill="auto"/>
          </w:tcPr>
          <w:p w14:paraId="63F72E56" w14:textId="77777777" w:rsidR="00540777" w:rsidRPr="00F1598F" w:rsidRDefault="00540777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59" w:type="pct"/>
            <w:shd w:val="clear" w:color="auto" w:fill="auto"/>
          </w:tcPr>
          <w:p w14:paraId="1CB98F42" w14:textId="77777777" w:rsidR="00540777" w:rsidRPr="00F1598F" w:rsidRDefault="00540777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pct"/>
            <w:gridSpan w:val="3"/>
            <w:shd w:val="clear" w:color="auto" w:fill="auto"/>
          </w:tcPr>
          <w:p w14:paraId="15B98DAD" w14:textId="77777777" w:rsidR="00540777" w:rsidRPr="00F1598F" w:rsidRDefault="00540777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มูลค่าตาม</w:t>
            </w:r>
          </w:p>
        </w:tc>
        <w:tc>
          <w:tcPr>
            <w:tcW w:w="64" w:type="pct"/>
            <w:shd w:val="clear" w:color="auto" w:fill="auto"/>
          </w:tcPr>
          <w:p w14:paraId="0A7CF041" w14:textId="77777777" w:rsidR="00540777" w:rsidRPr="00F1598F" w:rsidRDefault="00540777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5" w:type="pct"/>
            <w:gridSpan w:val="4"/>
          </w:tcPr>
          <w:p w14:paraId="7619AF3F" w14:textId="77777777" w:rsidR="00540777" w:rsidRPr="00F1598F" w:rsidRDefault="00540777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เงินปันผลรับ</w:t>
            </w:r>
            <w:r w:rsidR="00D81959" w:rsidRPr="00F1598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สำหรับ</w:t>
            </w:r>
          </w:p>
        </w:tc>
      </w:tr>
      <w:tr w:rsidR="00251B8E" w:rsidRPr="00F1598F" w14:paraId="55F09C02" w14:textId="77777777" w:rsidTr="00560B07">
        <w:trPr>
          <w:cantSplit/>
        </w:trPr>
        <w:tc>
          <w:tcPr>
            <w:tcW w:w="782" w:type="pct"/>
            <w:shd w:val="clear" w:color="auto" w:fill="auto"/>
          </w:tcPr>
          <w:p w14:paraId="09073059" w14:textId="77777777" w:rsidR="00540777" w:rsidRPr="00F1598F" w:rsidRDefault="00540777" w:rsidP="00A9166C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3" w:type="pct"/>
            <w:gridSpan w:val="3"/>
            <w:shd w:val="clear" w:color="auto" w:fill="auto"/>
          </w:tcPr>
          <w:p w14:paraId="73D66F3D" w14:textId="77777777" w:rsidR="00540777" w:rsidRPr="00F1598F" w:rsidDel="00685444" w:rsidRDefault="00540777" w:rsidP="00A9166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58" w:type="pct"/>
            <w:shd w:val="clear" w:color="auto" w:fill="auto"/>
          </w:tcPr>
          <w:p w14:paraId="04767E1C" w14:textId="77777777" w:rsidR="00540777" w:rsidRPr="00F1598F" w:rsidRDefault="00540777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8" w:type="pct"/>
            <w:gridSpan w:val="3"/>
          </w:tcPr>
          <w:p w14:paraId="50D0B0E4" w14:textId="77777777" w:rsidR="00540777" w:rsidRPr="00F1598F" w:rsidRDefault="00540777" w:rsidP="00251B8E">
            <w:pPr>
              <w:pStyle w:val="acctfourfigures"/>
              <w:tabs>
                <w:tab w:val="clear" w:pos="765"/>
              </w:tabs>
              <w:spacing w:line="240" w:lineRule="atLeast"/>
              <w:ind w:left="-79" w:right="-7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59" w:type="pct"/>
          </w:tcPr>
          <w:p w14:paraId="711F07EC" w14:textId="77777777" w:rsidR="00540777" w:rsidRPr="00F1598F" w:rsidRDefault="00540777" w:rsidP="00687319">
            <w:pPr>
              <w:pStyle w:val="acctfourfigures"/>
              <w:tabs>
                <w:tab w:val="clear" w:pos="765"/>
              </w:tabs>
              <w:spacing w:line="240" w:lineRule="atLeast"/>
              <w:ind w:left="-88" w:right="-79"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87" w:type="pct"/>
            <w:gridSpan w:val="3"/>
            <w:shd w:val="clear" w:color="auto" w:fill="auto"/>
          </w:tcPr>
          <w:p w14:paraId="4E7FD48E" w14:textId="77777777" w:rsidR="00540777" w:rsidRPr="00F1598F" w:rsidRDefault="00540777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59" w:type="pct"/>
            <w:shd w:val="clear" w:color="auto" w:fill="auto"/>
          </w:tcPr>
          <w:p w14:paraId="190A341D" w14:textId="77777777" w:rsidR="00540777" w:rsidRPr="00F1598F" w:rsidRDefault="00540777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pct"/>
            <w:gridSpan w:val="3"/>
            <w:shd w:val="clear" w:color="auto" w:fill="auto"/>
          </w:tcPr>
          <w:p w14:paraId="377DFEEC" w14:textId="77777777" w:rsidR="00540777" w:rsidRPr="00F1598F" w:rsidRDefault="00540777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วิธีส่วนได้เสีย</w:t>
            </w:r>
          </w:p>
        </w:tc>
        <w:tc>
          <w:tcPr>
            <w:tcW w:w="64" w:type="pct"/>
            <w:shd w:val="clear" w:color="auto" w:fill="auto"/>
          </w:tcPr>
          <w:p w14:paraId="77A97B06" w14:textId="77777777" w:rsidR="00540777" w:rsidRPr="00F1598F" w:rsidRDefault="00540777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5" w:type="pct"/>
            <w:gridSpan w:val="4"/>
          </w:tcPr>
          <w:p w14:paraId="3BE18679" w14:textId="7F262928" w:rsidR="00540777" w:rsidRPr="00F1598F" w:rsidRDefault="00540777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งวด</w:t>
            </w:r>
            <w:r w:rsidR="006F4739" w:rsidRPr="00F1598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สาม</w:t>
            </w:r>
            <w:r w:rsidRPr="00F1598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เดือนสิ้นสุดวันที่</w:t>
            </w:r>
          </w:p>
        </w:tc>
      </w:tr>
      <w:tr w:rsidR="00560B07" w:rsidRPr="00F1598F" w14:paraId="119754DC" w14:textId="77777777" w:rsidTr="00133828">
        <w:trPr>
          <w:cantSplit/>
          <w:trHeight w:val="254"/>
        </w:trPr>
        <w:tc>
          <w:tcPr>
            <w:tcW w:w="782" w:type="pct"/>
            <w:shd w:val="clear" w:color="auto" w:fill="auto"/>
          </w:tcPr>
          <w:p w14:paraId="0A9DE095" w14:textId="77777777" w:rsidR="006F4739" w:rsidRPr="00F1598F" w:rsidRDefault="006F4739" w:rsidP="006F4739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2" w:type="pct"/>
            <w:shd w:val="clear" w:color="auto" w:fill="auto"/>
          </w:tcPr>
          <w:p w14:paraId="65BD5E29" w14:textId="797A652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F1598F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57" w:type="pct"/>
            <w:shd w:val="clear" w:color="auto" w:fill="auto"/>
          </w:tcPr>
          <w:p w14:paraId="2CD24747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</w:tcPr>
          <w:p w14:paraId="1A05365A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F1598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58" w:type="pct"/>
            <w:shd w:val="clear" w:color="auto" w:fill="auto"/>
          </w:tcPr>
          <w:p w14:paraId="5502E014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" w:type="pct"/>
          </w:tcPr>
          <w:p w14:paraId="6A5B40BF" w14:textId="45170016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F1598F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59" w:type="pct"/>
          </w:tcPr>
          <w:p w14:paraId="49CFC54A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7" w:type="pct"/>
          </w:tcPr>
          <w:p w14:paraId="42D082EC" w14:textId="112F72B1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F1598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59" w:type="pct"/>
          </w:tcPr>
          <w:p w14:paraId="543B65CF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62" w:type="pct"/>
            <w:shd w:val="clear" w:color="auto" w:fill="auto"/>
          </w:tcPr>
          <w:p w14:paraId="05BD9A62" w14:textId="580001F1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F1598F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59" w:type="pct"/>
            <w:shd w:val="clear" w:color="auto" w:fill="auto"/>
          </w:tcPr>
          <w:p w14:paraId="55D84F75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shd w:val="clear" w:color="auto" w:fill="auto"/>
          </w:tcPr>
          <w:p w14:paraId="666D1BA3" w14:textId="1C46E439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F1598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59" w:type="pct"/>
            <w:shd w:val="clear" w:color="auto" w:fill="auto"/>
          </w:tcPr>
          <w:p w14:paraId="02CA17C8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</w:tcPr>
          <w:p w14:paraId="1DFF05C9" w14:textId="4102241E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F1598F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0" w:type="pct"/>
            <w:shd w:val="clear" w:color="auto" w:fill="auto"/>
          </w:tcPr>
          <w:p w14:paraId="5B8DB75A" w14:textId="77777777" w:rsidR="006F4739" w:rsidRPr="00F1598F" w:rsidRDefault="006F4739" w:rsidP="00251B8E">
            <w:pPr>
              <w:pStyle w:val="acctfourfigures"/>
              <w:tabs>
                <w:tab w:val="clear" w:pos="765"/>
              </w:tabs>
              <w:spacing w:line="240" w:lineRule="atLeast"/>
              <w:ind w:left="-90" w:right="-79" w:firstLine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" w:type="pct"/>
            <w:shd w:val="clear" w:color="auto" w:fill="auto"/>
          </w:tcPr>
          <w:p w14:paraId="66BFE58A" w14:textId="7E3E6689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F1598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64" w:type="pct"/>
            <w:shd w:val="clear" w:color="auto" w:fill="auto"/>
          </w:tcPr>
          <w:p w14:paraId="6AD5C3E9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7" w:type="pct"/>
            <w:gridSpan w:val="2"/>
          </w:tcPr>
          <w:p w14:paraId="25C9A740" w14:textId="21FC6863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F1598F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4" w:type="pct"/>
          </w:tcPr>
          <w:p w14:paraId="4422016A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4" w:type="pct"/>
          </w:tcPr>
          <w:p w14:paraId="679D1E11" w14:textId="19FD0661" w:rsidR="006F4739" w:rsidRPr="00F1598F" w:rsidRDefault="007B2295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F1598F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560B07" w:rsidRPr="00F1598F" w14:paraId="204000C2" w14:textId="77777777" w:rsidTr="00133828">
        <w:trPr>
          <w:cantSplit/>
        </w:trPr>
        <w:tc>
          <w:tcPr>
            <w:tcW w:w="782" w:type="pct"/>
            <w:shd w:val="clear" w:color="auto" w:fill="auto"/>
          </w:tcPr>
          <w:p w14:paraId="759F37DD" w14:textId="77777777" w:rsidR="006F4739" w:rsidRPr="00F1598F" w:rsidRDefault="006F4739" w:rsidP="006F4739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2" w:type="pct"/>
            <w:shd w:val="clear" w:color="auto" w:fill="auto"/>
          </w:tcPr>
          <w:p w14:paraId="782EFF1C" w14:textId="2A0B49E1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57" w:type="pct"/>
            <w:shd w:val="clear" w:color="auto" w:fill="auto"/>
          </w:tcPr>
          <w:p w14:paraId="3DFDCFAE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</w:tcPr>
          <w:p w14:paraId="4D151F73" w14:textId="2F024F3B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58" w:type="pct"/>
            <w:shd w:val="clear" w:color="auto" w:fill="auto"/>
          </w:tcPr>
          <w:p w14:paraId="3E64656E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" w:type="pct"/>
          </w:tcPr>
          <w:p w14:paraId="2C9400F5" w14:textId="6127D9FC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59" w:type="pct"/>
          </w:tcPr>
          <w:p w14:paraId="44F5823B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7" w:type="pct"/>
          </w:tcPr>
          <w:p w14:paraId="1991F95D" w14:textId="1DB7CA32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59" w:type="pct"/>
          </w:tcPr>
          <w:p w14:paraId="101815CB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62" w:type="pct"/>
            <w:shd w:val="clear" w:color="auto" w:fill="auto"/>
          </w:tcPr>
          <w:p w14:paraId="0708B849" w14:textId="3EC2E955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59" w:type="pct"/>
            <w:shd w:val="clear" w:color="auto" w:fill="auto"/>
          </w:tcPr>
          <w:p w14:paraId="74926A16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shd w:val="clear" w:color="auto" w:fill="auto"/>
          </w:tcPr>
          <w:p w14:paraId="2FFCB638" w14:textId="448F0A76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59" w:type="pct"/>
            <w:shd w:val="clear" w:color="auto" w:fill="auto"/>
          </w:tcPr>
          <w:p w14:paraId="0CE74F4C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</w:tcPr>
          <w:p w14:paraId="20D9DEFE" w14:textId="3B8AF9A2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60" w:type="pct"/>
            <w:shd w:val="clear" w:color="auto" w:fill="auto"/>
          </w:tcPr>
          <w:p w14:paraId="614C7B95" w14:textId="77777777" w:rsidR="006F4739" w:rsidRPr="00F1598F" w:rsidRDefault="006F4739" w:rsidP="00251B8E">
            <w:pPr>
              <w:pStyle w:val="acctfourfigures"/>
              <w:tabs>
                <w:tab w:val="clear" w:pos="765"/>
              </w:tabs>
              <w:spacing w:line="240" w:lineRule="atLeast"/>
              <w:ind w:left="-90" w:right="-79" w:firstLine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" w:type="pct"/>
            <w:shd w:val="clear" w:color="auto" w:fill="auto"/>
          </w:tcPr>
          <w:p w14:paraId="4E2DDDA4" w14:textId="1C9B4A5C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64" w:type="pct"/>
            <w:shd w:val="clear" w:color="auto" w:fill="auto"/>
          </w:tcPr>
          <w:p w14:paraId="509CC69A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7" w:type="pct"/>
            <w:gridSpan w:val="2"/>
          </w:tcPr>
          <w:p w14:paraId="297BDC9C" w14:textId="73483C64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64" w:type="pct"/>
          </w:tcPr>
          <w:p w14:paraId="0FCB1E46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4" w:type="pct"/>
          </w:tcPr>
          <w:p w14:paraId="7E550F7C" w14:textId="3504FA31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</w:tr>
      <w:tr w:rsidR="00560B07" w:rsidRPr="00F1598F" w14:paraId="58E14CFA" w14:textId="77777777" w:rsidTr="00133828">
        <w:trPr>
          <w:cantSplit/>
        </w:trPr>
        <w:tc>
          <w:tcPr>
            <w:tcW w:w="782" w:type="pct"/>
            <w:shd w:val="clear" w:color="auto" w:fill="auto"/>
          </w:tcPr>
          <w:p w14:paraId="5269DDEE" w14:textId="77777777" w:rsidR="006F4739" w:rsidRPr="00F1598F" w:rsidRDefault="006F4739" w:rsidP="006F4739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3" w:type="pct"/>
            <w:gridSpan w:val="3"/>
            <w:shd w:val="clear" w:color="auto" w:fill="auto"/>
          </w:tcPr>
          <w:p w14:paraId="4273C9EE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F1598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ร้อยละ)</w:t>
            </w:r>
          </w:p>
        </w:tc>
        <w:tc>
          <w:tcPr>
            <w:tcW w:w="58" w:type="pct"/>
            <w:shd w:val="clear" w:color="auto" w:fill="auto"/>
          </w:tcPr>
          <w:p w14:paraId="6F167A76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376" w:type="pct"/>
            <w:gridSpan w:val="16"/>
          </w:tcPr>
          <w:p w14:paraId="4C64FA40" w14:textId="77777777" w:rsidR="006F4739" w:rsidRPr="00F1598F" w:rsidRDefault="006F4739" w:rsidP="00251B8E">
            <w:pPr>
              <w:pStyle w:val="acctfourfigures"/>
              <w:tabs>
                <w:tab w:val="clear" w:pos="765"/>
              </w:tabs>
              <w:spacing w:line="240" w:lineRule="atLeast"/>
              <w:ind w:left="-90" w:right="66" w:firstLine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F1598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พันบาท)</w:t>
            </w:r>
          </w:p>
        </w:tc>
      </w:tr>
      <w:tr w:rsidR="00560B07" w:rsidRPr="00F1598F" w14:paraId="4830A702" w14:textId="77777777" w:rsidTr="00133828">
        <w:trPr>
          <w:cantSplit/>
        </w:trPr>
        <w:tc>
          <w:tcPr>
            <w:tcW w:w="782" w:type="pct"/>
            <w:shd w:val="clear" w:color="auto" w:fill="auto"/>
          </w:tcPr>
          <w:p w14:paraId="565309F5" w14:textId="77777777" w:rsidR="006F4739" w:rsidRPr="00F1598F" w:rsidRDefault="006F4739" w:rsidP="006F4739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362" w:type="pct"/>
            <w:shd w:val="clear" w:color="auto" w:fill="auto"/>
          </w:tcPr>
          <w:p w14:paraId="4AB1CE80" w14:textId="77777777" w:rsidR="006F4739" w:rsidRPr="00F1598F" w:rsidRDefault="006F4739" w:rsidP="006F4739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" w:type="pct"/>
            <w:shd w:val="clear" w:color="auto" w:fill="auto"/>
          </w:tcPr>
          <w:p w14:paraId="224BDDD1" w14:textId="77777777" w:rsidR="006F4739" w:rsidRPr="00F1598F" w:rsidRDefault="006F4739" w:rsidP="006F4739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4" w:type="pct"/>
            <w:shd w:val="clear" w:color="auto" w:fill="auto"/>
          </w:tcPr>
          <w:p w14:paraId="5389622F" w14:textId="77777777" w:rsidR="006F4739" w:rsidRPr="00F1598F" w:rsidRDefault="006F4739" w:rsidP="006F4739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" w:type="pct"/>
            <w:shd w:val="clear" w:color="auto" w:fill="auto"/>
          </w:tcPr>
          <w:p w14:paraId="588874F2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" w:type="pct"/>
          </w:tcPr>
          <w:p w14:paraId="05FB59E2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" w:type="pct"/>
          </w:tcPr>
          <w:p w14:paraId="16B3F125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7" w:type="pct"/>
          </w:tcPr>
          <w:p w14:paraId="1036DB35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" w:type="pct"/>
          </w:tcPr>
          <w:p w14:paraId="23842DAA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" w:type="pct"/>
            <w:shd w:val="clear" w:color="auto" w:fill="auto"/>
          </w:tcPr>
          <w:p w14:paraId="20D88915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" w:type="pct"/>
            <w:shd w:val="clear" w:color="auto" w:fill="auto"/>
          </w:tcPr>
          <w:p w14:paraId="2E0FB88E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shd w:val="clear" w:color="auto" w:fill="auto"/>
          </w:tcPr>
          <w:p w14:paraId="2C27F5D4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" w:type="pct"/>
            <w:shd w:val="clear" w:color="auto" w:fill="auto"/>
          </w:tcPr>
          <w:p w14:paraId="140EA27B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</w:tcPr>
          <w:p w14:paraId="107C01B5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  <w:shd w:val="clear" w:color="auto" w:fill="auto"/>
          </w:tcPr>
          <w:p w14:paraId="005A3900" w14:textId="77777777" w:rsidR="006F4739" w:rsidRPr="00F1598F" w:rsidRDefault="006F4739" w:rsidP="00251B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90" w:right="-79" w:firstLine="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" w:type="pct"/>
            <w:shd w:val="clear" w:color="auto" w:fill="auto"/>
          </w:tcPr>
          <w:p w14:paraId="204969FA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  <w:shd w:val="clear" w:color="auto" w:fill="auto"/>
          </w:tcPr>
          <w:p w14:paraId="3B735F68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7" w:type="pct"/>
            <w:gridSpan w:val="2"/>
          </w:tcPr>
          <w:p w14:paraId="541FFADD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69E7C135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4" w:type="pct"/>
          </w:tcPr>
          <w:p w14:paraId="7AEBEEAF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B07" w:rsidRPr="00F1598F" w14:paraId="27728017" w14:textId="77777777" w:rsidTr="00133828">
        <w:trPr>
          <w:cantSplit/>
        </w:trPr>
        <w:tc>
          <w:tcPr>
            <w:tcW w:w="782" w:type="pct"/>
            <w:shd w:val="clear" w:color="auto" w:fill="auto"/>
          </w:tcPr>
          <w:p w14:paraId="0D83E640" w14:textId="77777777" w:rsidR="006F4739" w:rsidRPr="00F1598F" w:rsidRDefault="006F4739" w:rsidP="006F4739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เคแอลอาร์ที จำกัด</w:t>
            </w:r>
          </w:p>
        </w:tc>
        <w:tc>
          <w:tcPr>
            <w:tcW w:w="362" w:type="pct"/>
            <w:shd w:val="clear" w:color="auto" w:fill="auto"/>
          </w:tcPr>
          <w:p w14:paraId="1824D5A8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57" w:type="pct"/>
            <w:shd w:val="clear" w:color="auto" w:fill="auto"/>
          </w:tcPr>
          <w:p w14:paraId="58254E8B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</w:tcPr>
          <w:p w14:paraId="2A431366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49</w:t>
            </w:r>
          </w:p>
        </w:tc>
        <w:tc>
          <w:tcPr>
            <w:tcW w:w="58" w:type="pct"/>
            <w:shd w:val="clear" w:color="auto" w:fill="auto"/>
          </w:tcPr>
          <w:p w14:paraId="6A4BEEEB" w14:textId="77777777" w:rsidR="006F4739" w:rsidRPr="00F1598F" w:rsidRDefault="006F4739" w:rsidP="006F4739">
            <w:pPr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" w:type="pct"/>
          </w:tcPr>
          <w:p w14:paraId="7E19966B" w14:textId="77777777" w:rsidR="006F4739" w:rsidRPr="00F1598F" w:rsidRDefault="006F4739" w:rsidP="001A3545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5,750</w:t>
            </w:r>
          </w:p>
        </w:tc>
        <w:tc>
          <w:tcPr>
            <w:tcW w:w="59" w:type="pct"/>
          </w:tcPr>
          <w:p w14:paraId="36AC7A09" w14:textId="77777777" w:rsidR="006F4739" w:rsidRPr="00F1598F" w:rsidRDefault="006F4739" w:rsidP="0068731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18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7" w:type="pct"/>
          </w:tcPr>
          <w:p w14:paraId="11D28C28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5,750</w:t>
            </w:r>
          </w:p>
        </w:tc>
        <w:tc>
          <w:tcPr>
            <w:tcW w:w="59" w:type="pct"/>
          </w:tcPr>
          <w:p w14:paraId="555788B0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62" w:type="pct"/>
            <w:shd w:val="clear" w:color="auto" w:fill="auto"/>
          </w:tcPr>
          <w:p w14:paraId="1A239D95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59" w:type="pct"/>
            <w:shd w:val="clear" w:color="auto" w:fill="auto"/>
          </w:tcPr>
          <w:p w14:paraId="63612835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66" w:type="pct"/>
            <w:shd w:val="clear" w:color="auto" w:fill="auto"/>
          </w:tcPr>
          <w:p w14:paraId="2150533F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59" w:type="pct"/>
            <w:shd w:val="clear" w:color="auto" w:fill="auto"/>
          </w:tcPr>
          <w:p w14:paraId="21965122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63" w:type="pct"/>
            <w:tcBorders>
              <w:bottom w:val="double" w:sz="4" w:space="0" w:color="auto"/>
            </w:tcBorders>
            <w:shd w:val="clear" w:color="auto" w:fill="auto"/>
          </w:tcPr>
          <w:p w14:paraId="1EB35680" w14:textId="2FEDA77E" w:rsidR="006F4739" w:rsidRPr="00F1598F" w:rsidRDefault="003D3EF5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01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</w:rPr>
              <w:t>2,321</w:t>
            </w:r>
          </w:p>
        </w:tc>
        <w:tc>
          <w:tcPr>
            <w:tcW w:w="60" w:type="pct"/>
            <w:shd w:val="clear" w:color="auto" w:fill="auto"/>
          </w:tcPr>
          <w:p w14:paraId="610A3B79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551"/>
                <w:tab w:val="decimal" w:pos="753"/>
                <w:tab w:val="decimal" w:pos="91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62" w:type="pct"/>
            <w:tcBorders>
              <w:bottom w:val="double" w:sz="4" w:space="0" w:color="auto"/>
            </w:tcBorders>
            <w:shd w:val="clear" w:color="auto" w:fill="auto"/>
          </w:tcPr>
          <w:p w14:paraId="60987C07" w14:textId="69EA377F" w:rsidR="006F4739" w:rsidRPr="00F1598F" w:rsidRDefault="00757623" w:rsidP="006F47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2,341</w:t>
            </w:r>
          </w:p>
        </w:tc>
        <w:tc>
          <w:tcPr>
            <w:tcW w:w="64" w:type="pct"/>
            <w:shd w:val="clear" w:color="auto" w:fill="auto"/>
          </w:tcPr>
          <w:p w14:paraId="54DB0809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5" w:type="pct"/>
          </w:tcPr>
          <w:p w14:paraId="71D025E5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6" w:type="pct"/>
            <w:gridSpan w:val="2"/>
          </w:tcPr>
          <w:p w14:paraId="594AC038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4" w:type="pct"/>
          </w:tcPr>
          <w:p w14:paraId="23BD1244" w14:textId="77777777" w:rsidR="006F4739" w:rsidRPr="00F1598F" w:rsidRDefault="006F4739" w:rsidP="001A354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6EA8AD79" w14:textId="77777777" w:rsidR="00562CEB" w:rsidRPr="00F1598F" w:rsidRDefault="00562CEB" w:rsidP="00A9166C">
      <w:pPr>
        <w:jc w:val="center"/>
        <w:rPr>
          <w:rFonts w:asciiTheme="majorBidi" w:hAnsiTheme="majorBidi" w:cstheme="majorBidi"/>
          <w:sz w:val="30"/>
          <w:szCs w:val="30"/>
        </w:rPr>
      </w:pPr>
    </w:p>
    <w:tbl>
      <w:tblPr>
        <w:tblW w:w="1495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50"/>
        <w:gridCol w:w="719"/>
        <w:gridCol w:w="184"/>
        <w:gridCol w:w="806"/>
        <w:gridCol w:w="180"/>
        <w:gridCol w:w="1001"/>
        <w:gridCol w:w="180"/>
        <w:gridCol w:w="1001"/>
        <w:gridCol w:w="180"/>
        <w:gridCol w:w="878"/>
        <w:gridCol w:w="180"/>
        <w:gridCol w:w="810"/>
        <w:gridCol w:w="180"/>
        <w:gridCol w:w="810"/>
        <w:gridCol w:w="180"/>
        <w:gridCol w:w="810"/>
        <w:gridCol w:w="180"/>
        <w:gridCol w:w="900"/>
        <w:gridCol w:w="180"/>
        <w:gridCol w:w="992"/>
        <w:gridCol w:w="178"/>
        <w:gridCol w:w="900"/>
        <w:gridCol w:w="180"/>
        <w:gridCol w:w="992"/>
      </w:tblGrid>
      <w:tr w:rsidR="00993A11" w:rsidRPr="00F1598F" w14:paraId="0F6DFDEB" w14:textId="77777777" w:rsidTr="00F458AF">
        <w:trPr>
          <w:cantSplit/>
        </w:trPr>
        <w:tc>
          <w:tcPr>
            <w:tcW w:w="2350" w:type="dxa"/>
            <w:shd w:val="clear" w:color="auto" w:fill="auto"/>
          </w:tcPr>
          <w:p w14:paraId="5813E0DC" w14:textId="77777777" w:rsidR="00826BA8" w:rsidRPr="00F1598F" w:rsidRDefault="00826BA8" w:rsidP="00A9166C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9" w:type="dxa"/>
            <w:gridSpan w:val="3"/>
            <w:shd w:val="clear" w:color="auto" w:fill="auto"/>
          </w:tcPr>
          <w:p w14:paraId="0DA632F7" w14:textId="77777777" w:rsidR="00826BA8" w:rsidRPr="00F1598F" w:rsidRDefault="00826BA8" w:rsidP="00A9166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BFDD571" w14:textId="77777777" w:rsidR="00826BA8" w:rsidRPr="00F1598F" w:rsidRDefault="00826BA8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13F2343C" w14:textId="77777777" w:rsidR="00826BA8" w:rsidRPr="00F1598F" w:rsidRDefault="00826BA8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4DCA8FA7" w14:textId="77777777" w:rsidR="00826BA8" w:rsidRPr="00F1598F" w:rsidRDefault="00826BA8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01" w:type="dxa"/>
          </w:tcPr>
          <w:p w14:paraId="6EF5D9CC" w14:textId="77777777" w:rsidR="00826BA8" w:rsidRPr="00F1598F" w:rsidRDefault="00826BA8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68B16908" w14:textId="77777777" w:rsidR="00826BA8" w:rsidRPr="00F1598F" w:rsidRDefault="00826BA8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350" w:type="dxa"/>
            <w:gridSpan w:val="15"/>
          </w:tcPr>
          <w:p w14:paraId="791756E8" w14:textId="77777777" w:rsidR="00826BA8" w:rsidRPr="00F1598F" w:rsidRDefault="00826BA8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</w:t>
            </w:r>
            <w:r w:rsidR="00D81959" w:rsidRPr="00F159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กิจการ</w:t>
            </w:r>
          </w:p>
        </w:tc>
      </w:tr>
      <w:tr w:rsidR="003902C5" w:rsidRPr="00F1598F" w14:paraId="3791EC59" w14:textId="77777777" w:rsidTr="00F458AF">
        <w:trPr>
          <w:cantSplit/>
        </w:trPr>
        <w:tc>
          <w:tcPr>
            <w:tcW w:w="2350" w:type="dxa"/>
            <w:shd w:val="clear" w:color="auto" w:fill="auto"/>
          </w:tcPr>
          <w:p w14:paraId="09B2C8C3" w14:textId="77777777" w:rsidR="002E66F5" w:rsidRPr="00F1598F" w:rsidRDefault="002E66F5" w:rsidP="00A9166C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9" w:type="dxa"/>
            <w:gridSpan w:val="3"/>
            <w:shd w:val="clear" w:color="auto" w:fill="auto"/>
          </w:tcPr>
          <w:p w14:paraId="2ACC90A5" w14:textId="77777777" w:rsidR="002E66F5" w:rsidRPr="00F1598F" w:rsidRDefault="002E66F5" w:rsidP="00A9166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180" w:type="dxa"/>
            <w:shd w:val="clear" w:color="auto" w:fill="auto"/>
          </w:tcPr>
          <w:p w14:paraId="04D5DF70" w14:textId="77777777" w:rsidR="002E66F5" w:rsidRPr="00F1598F" w:rsidRDefault="002E66F5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1BE988D5" w14:textId="77777777" w:rsidR="002E66F5" w:rsidRPr="00F1598F" w:rsidRDefault="002E66F5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69330F3F" w14:textId="77777777" w:rsidR="002E66F5" w:rsidRPr="00F1598F" w:rsidRDefault="002E66F5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01" w:type="dxa"/>
          </w:tcPr>
          <w:p w14:paraId="66DCC2BE" w14:textId="77777777" w:rsidR="002E66F5" w:rsidRPr="00F1598F" w:rsidRDefault="002E66F5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3E27F194" w14:textId="77777777" w:rsidR="002E66F5" w:rsidRPr="00F1598F" w:rsidRDefault="002E66F5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68" w:type="dxa"/>
            <w:gridSpan w:val="3"/>
            <w:shd w:val="clear" w:color="auto" w:fill="auto"/>
          </w:tcPr>
          <w:p w14:paraId="1D6B8C97" w14:textId="77777777" w:rsidR="002E66F5" w:rsidRPr="00F1598F" w:rsidRDefault="002E66F5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1FD3DD2" w14:textId="77777777" w:rsidR="002E66F5" w:rsidRPr="00F1598F" w:rsidRDefault="002E66F5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2B396746" w14:textId="77777777" w:rsidR="002E66F5" w:rsidRPr="00F1598F" w:rsidRDefault="002E66F5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43BB4EE" w14:textId="77777777" w:rsidR="002E66F5" w:rsidRPr="00F1598F" w:rsidRDefault="002E66F5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072" w:type="dxa"/>
            <w:gridSpan w:val="3"/>
          </w:tcPr>
          <w:p w14:paraId="1198F9C3" w14:textId="77777777" w:rsidR="002E66F5" w:rsidRPr="00F1598F" w:rsidRDefault="002E66F5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78" w:type="dxa"/>
          </w:tcPr>
          <w:p w14:paraId="34B26583" w14:textId="77777777" w:rsidR="002E66F5" w:rsidRPr="00F1598F" w:rsidRDefault="002E66F5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072" w:type="dxa"/>
            <w:gridSpan w:val="3"/>
          </w:tcPr>
          <w:p w14:paraId="3AED2ADB" w14:textId="77777777" w:rsidR="002E66F5" w:rsidRPr="00F1598F" w:rsidRDefault="002E66F5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เงินปันผลรับ</w:t>
            </w:r>
            <w:r w:rsidR="00D81959" w:rsidRPr="00F1598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สำหรับ</w:t>
            </w:r>
          </w:p>
        </w:tc>
      </w:tr>
      <w:tr w:rsidR="00D80F3D" w:rsidRPr="00F1598F" w14:paraId="18934D02" w14:textId="77777777" w:rsidTr="00F458AF">
        <w:trPr>
          <w:cantSplit/>
        </w:trPr>
        <w:tc>
          <w:tcPr>
            <w:tcW w:w="2350" w:type="dxa"/>
            <w:shd w:val="clear" w:color="auto" w:fill="auto"/>
          </w:tcPr>
          <w:p w14:paraId="7424F589" w14:textId="77777777" w:rsidR="00094593" w:rsidRPr="00F1598F" w:rsidRDefault="00094593" w:rsidP="00A9166C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9" w:type="dxa"/>
            <w:gridSpan w:val="3"/>
            <w:shd w:val="clear" w:color="auto" w:fill="auto"/>
          </w:tcPr>
          <w:p w14:paraId="48EC757E" w14:textId="77777777" w:rsidR="00094593" w:rsidRPr="00F1598F" w:rsidDel="00685444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180" w:type="dxa"/>
            <w:shd w:val="clear" w:color="auto" w:fill="auto"/>
          </w:tcPr>
          <w:p w14:paraId="32642BD4" w14:textId="77777777" w:rsidR="00094593" w:rsidRPr="00F1598F" w:rsidRDefault="00094593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2" w:type="dxa"/>
            <w:gridSpan w:val="3"/>
          </w:tcPr>
          <w:p w14:paraId="47F241AD" w14:textId="77777777" w:rsidR="00094593" w:rsidRPr="00F1598F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3CE65A3" w14:textId="77777777" w:rsidR="00094593" w:rsidRPr="00F1598F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  <w:gridSpan w:val="3"/>
            <w:shd w:val="clear" w:color="auto" w:fill="auto"/>
          </w:tcPr>
          <w:p w14:paraId="101DE540" w14:textId="77777777" w:rsidR="00094593" w:rsidRPr="00F1598F" w:rsidRDefault="00094593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</w:tcPr>
          <w:p w14:paraId="65F08337" w14:textId="77777777" w:rsidR="00094593" w:rsidRPr="00F1598F" w:rsidRDefault="00094593" w:rsidP="00A916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56E6D34F" w14:textId="77777777" w:rsidR="00094593" w:rsidRPr="00F1598F" w:rsidRDefault="00094593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</w:tcPr>
          <w:p w14:paraId="704560FA" w14:textId="77777777" w:rsidR="00094593" w:rsidRPr="00F1598F" w:rsidRDefault="00094593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072" w:type="dxa"/>
            <w:gridSpan w:val="3"/>
          </w:tcPr>
          <w:p w14:paraId="30A64A83" w14:textId="3B392308" w:rsidR="00094593" w:rsidRPr="00F1598F" w:rsidRDefault="00094593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ราคาทุน </w:t>
            </w:r>
            <w:r w:rsidR="005F2104" w:rsidRPr="00F159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F159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F1598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78" w:type="dxa"/>
          </w:tcPr>
          <w:p w14:paraId="76854872" w14:textId="77777777" w:rsidR="00094593" w:rsidRPr="00F1598F" w:rsidRDefault="00094593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072" w:type="dxa"/>
            <w:gridSpan w:val="3"/>
          </w:tcPr>
          <w:p w14:paraId="72393AD7" w14:textId="39ECD58E" w:rsidR="00094593" w:rsidRPr="00F1598F" w:rsidRDefault="00094593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งวด</w:t>
            </w:r>
            <w:r w:rsidR="006F4739" w:rsidRPr="00F1598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สาม</w:t>
            </w:r>
            <w:r w:rsidRPr="00F1598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เดือนสิ้นสุดวันที่</w:t>
            </w:r>
          </w:p>
        </w:tc>
      </w:tr>
      <w:tr w:rsidR="003B63B0" w:rsidRPr="00F1598F" w14:paraId="18971606" w14:textId="77777777" w:rsidTr="00F458AF">
        <w:trPr>
          <w:cantSplit/>
          <w:trHeight w:val="254"/>
        </w:trPr>
        <w:tc>
          <w:tcPr>
            <w:tcW w:w="2350" w:type="dxa"/>
            <w:shd w:val="clear" w:color="auto" w:fill="auto"/>
          </w:tcPr>
          <w:p w14:paraId="65FE05CA" w14:textId="77777777" w:rsidR="006F4739" w:rsidRPr="00F1598F" w:rsidRDefault="006F4739" w:rsidP="006F4739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5D30FBD6" w14:textId="6C818EE9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F1598F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4" w:type="dxa"/>
            <w:shd w:val="clear" w:color="auto" w:fill="auto"/>
          </w:tcPr>
          <w:p w14:paraId="3B3A1855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3EC45BAE" w14:textId="601F6AC1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F1598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0DFE0425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64F1C26D" w14:textId="188677F8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F1598F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29BCB846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47F625C1" w14:textId="32939530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F1598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9132C2A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8" w:type="dxa"/>
            <w:shd w:val="clear" w:color="auto" w:fill="auto"/>
          </w:tcPr>
          <w:p w14:paraId="7F9212EF" w14:textId="277C521F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F1598F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21ED4633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6AAD13F" w14:textId="7E3035D9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F1598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022A12A4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319CC43" w14:textId="4DFF07E0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F1598F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2FBDE00A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248A4DE" w14:textId="1FAE1176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F1598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57E9AC31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7FC1F2" w14:textId="45C67112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F1598F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52403B34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52C0F03" w14:textId="5A2C143C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F1598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0648A6C2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2C320A96" w14:textId="1FA35E12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F1598F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16CCF97B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08BA71E" w14:textId="2E2C5EBB" w:rsidR="006F4739" w:rsidRPr="00F1598F" w:rsidRDefault="007B2295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F1598F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3B63B0" w:rsidRPr="00F1598F" w14:paraId="33D5B9BF" w14:textId="77777777" w:rsidTr="00F458AF">
        <w:trPr>
          <w:cantSplit/>
        </w:trPr>
        <w:tc>
          <w:tcPr>
            <w:tcW w:w="2350" w:type="dxa"/>
            <w:shd w:val="clear" w:color="auto" w:fill="auto"/>
          </w:tcPr>
          <w:p w14:paraId="77349BC6" w14:textId="77777777" w:rsidR="006F4739" w:rsidRPr="00F1598F" w:rsidRDefault="006F4739" w:rsidP="006F4739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3848F297" w14:textId="6C1DD218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4" w:type="dxa"/>
            <w:shd w:val="clear" w:color="auto" w:fill="auto"/>
          </w:tcPr>
          <w:p w14:paraId="618F67D7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558F8CE7" w14:textId="7C04ABDC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7F1D6609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25E06B98" w14:textId="3F1C45E6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D8C77AB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00D79F9C" w14:textId="683C10F3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B12D7E5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78" w:type="dxa"/>
            <w:shd w:val="clear" w:color="auto" w:fill="auto"/>
          </w:tcPr>
          <w:p w14:paraId="4CF15D2F" w14:textId="7469A0E8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6290B627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4A8ED74" w14:textId="50648BA0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3FAA5B93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587E77B" w14:textId="0C2F4EE2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49C7FB53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8018E59" w14:textId="12260345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0EBEB517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535F524" w14:textId="735E0DE2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420A525A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1060C3B" w14:textId="27731DDC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000FFC7E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00562513" w14:textId="00187F6D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3D8FF55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C80E34" w14:textId="2BDFBE60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</w:tr>
      <w:tr w:rsidR="00993A11" w:rsidRPr="00F1598F" w14:paraId="3CBAA937" w14:textId="77777777" w:rsidTr="00F458AF">
        <w:trPr>
          <w:cantSplit/>
        </w:trPr>
        <w:tc>
          <w:tcPr>
            <w:tcW w:w="2350" w:type="dxa"/>
            <w:shd w:val="clear" w:color="auto" w:fill="auto"/>
          </w:tcPr>
          <w:p w14:paraId="2943AF47" w14:textId="77777777" w:rsidR="006F4739" w:rsidRPr="00F1598F" w:rsidRDefault="006F4739" w:rsidP="006F4739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9" w:type="dxa"/>
            <w:gridSpan w:val="3"/>
            <w:shd w:val="clear" w:color="auto" w:fill="auto"/>
          </w:tcPr>
          <w:p w14:paraId="24A7F6EF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F1598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ร้อยละ)</w:t>
            </w:r>
          </w:p>
        </w:tc>
        <w:tc>
          <w:tcPr>
            <w:tcW w:w="180" w:type="dxa"/>
            <w:shd w:val="clear" w:color="auto" w:fill="auto"/>
          </w:tcPr>
          <w:p w14:paraId="5AB8F4E2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2" w:type="dxa"/>
            <w:gridSpan w:val="19"/>
          </w:tcPr>
          <w:p w14:paraId="04975593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F1598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พันบาท)</w:t>
            </w:r>
          </w:p>
        </w:tc>
      </w:tr>
      <w:tr w:rsidR="003B63B0" w:rsidRPr="00F1598F" w14:paraId="2DA07B83" w14:textId="77777777" w:rsidTr="0057220A">
        <w:trPr>
          <w:cantSplit/>
        </w:trPr>
        <w:tc>
          <w:tcPr>
            <w:tcW w:w="2350" w:type="dxa"/>
            <w:shd w:val="clear" w:color="auto" w:fill="auto"/>
          </w:tcPr>
          <w:p w14:paraId="5FFA8163" w14:textId="77777777" w:rsidR="006F4739" w:rsidRPr="00F1598F" w:rsidRDefault="006F4739" w:rsidP="006F4739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19" w:type="dxa"/>
            <w:shd w:val="clear" w:color="auto" w:fill="auto"/>
          </w:tcPr>
          <w:p w14:paraId="2842AE13" w14:textId="77777777" w:rsidR="006F4739" w:rsidRPr="00F1598F" w:rsidRDefault="006F4739" w:rsidP="006F4739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14:paraId="211CD317" w14:textId="77777777" w:rsidR="006F4739" w:rsidRPr="00F1598F" w:rsidRDefault="006F4739" w:rsidP="006F4739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69DAD811" w14:textId="77777777" w:rsidR="006F4739" w:rsidRPr="00F1598F" w:rsidRDefault="006F4739" w:rsidP="006F4739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BA005A8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1505ACB7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5BFA22E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73BD6CF0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509362A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8" w:type="dxa"/>
            <w:shd w:val="clear" w:color="auto" w:fill="auto"/>
          </w:tcPr>
          <w:p w14:paraId="0D6FB038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0C80859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4F4F40E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4439FFE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15DA41F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06E12BB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9D13EC3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B61ACD6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305A19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2FD2815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F76D8C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3324502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A8E63EC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39C3ADC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B8AF9DD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7D24" w:rsidRPr="00F1598F" w14:paraId="680F8651" w14:textId="77777777" w:rsidTr="0057220A">
        <w:trPr>
          <w:cantSplit/>
        </w:trPr>
        <w:tc>
          <w:tcPr>
            <w:tcW w:w="2350" w:type="dxa"/>
            <w:shd w:val="clear" w:color="auto" w:fill="auto"/>
          </w:tcPr>
          <w:p w14:paraId="00AF1D78" w14:textId="77777777" w:rsidR="006F4739" w:rsidRPr="00F1598F" w:rsidRDefault="006F4739" w:rsidP="006F4739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เคแอลอาร์ที จำกัด</w:t>
            </w:r>
          </w:p>
        </w:tc>
        <w:tc>
          <w:tcPr>
            <w:tcW w:w="719" w:type="dxa"/>
            <w:shd w:val="clear" w:color="auto" w:fill="auto"/>
          </w:tcPr>
          <w:p w14:paraId="590A4601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49</w:t>
            </w:r>
          </w:p>
        </w:tc>
        <w:tc>
          <w:tcPr>
            <w:tcW w:w="184" w:type="dxa"/>
            <w:shd w:val="clear" w:color="auto" w:fill="auto"/>
          </w:tcPr>
          <w:p w14:paraId="7A2C8427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18D6D823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49</w:t>
            </w:r>
          </w:p>
        </w:tc>
        <w:tc>
          <w:tcPr>
            <w:tcW w:w="180" w:type="dxa"/>
            <w:shd w:val="clear" w:color="auto" w:fill="auto"/>
          </w:tcPr>
          <w:p w14:paraId="052E75E2" w14:textId="77777777" w:rsidR="006F4739" w:rsidRPr="00F1598F" w:rsidRDefault="006F4739" w:rsidP="006F4739">
            <w:pPr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626D174C" w14:textId="77777777" w:rsidR="006F4739" w:rsidRPr="00F1598F" w:rsidRDefault="006F4739" w:rsidP="001A3545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-25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5,750</w:t>
            </w:r>
          </w:p>
        </w:tc>
        <w:tc>
          <w:tcPr>
            <w:tcW w:w="180" w:type="dxa"/>
          </w:tcPr>
          <w:p w14:paraId="0E23A14B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1" w:type="dxa"/>
          </w:tcPr>
          <w:p w14:paraId="07EF7631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5,750</w:t>
            </w:r>
          </w:p>
        </w:tc>
        <w:tc>
          <w:tcPr>
            <w:tcW w:w="180" w:type="dxa"/>
          </w:tcPr>
          <w:p w14:paraId="0895F545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8" w:type="dxa"/>
            <w:shd w:val="clear" w:color="auto" w:fill="auto"/>
          </w:tcPr>
          <w:p w14:paraId="7BEF05C5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80" w:type="dxa"/>
            <w:shd w:val="clear" w:color="auto" w:fill="auto"/>
          </w:tcPr>
          <w:p w14:paraId="1BBD4F21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8916281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80" w:type="dxa"/>
            <w:shd w:val="clear" w:color="auto" w:fill="auto"/>
          </w:tcPr>
          <w:p w14:paraId="0C7CCD93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AE74AA8" w14:textId="77777777" w:rsidR="006F4739" w:rsidRPr="00F1598F" w:rsidRDefault="006F4739" w:rsidP="001A3545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27E919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551"/>
                <w:tab w:val="decimal" w:pos="753"/>
                <w:tab w:val="decimal" w:pos="91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426244C" w14:textId="77777777" w:rsidR="006F4739" w:rsidRPr="00F1598F" w:rsidRDefault="006F4739" w:rsidP="001A3545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4B44A4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094F091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80" w:type="dxa"/>
          </w:tcPr>
          <w:p w14:paraId="3CDDABDD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1F17182D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78" w:type="dxa"/>
          </w:tcPr>
          <w:p w14:paraId="5407367C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33C21F78" w14:textId="77777777" w:rsidR="006F4739" w:rsidRPr="00F1598F" w:rsidRDefault="006F4739" w:rsidP="001A3545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93E1211" w14:textId="77777777" w:rsidR="006F4739" w:rsidRPr="00F1598F" w:rsidRDefault="006F4739" w:rsidP="006F47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47D6FE" w14:textId="77777777" w:rsidR="006F4739" w:rsidRPr="00F1598F" w:rsidRDefault="006F4739" w:rsidP="001A3545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36A0CC89" w14:textId="77777777" w:rsidR="00063477" w:rsidRPr="00F1598F" w:rsidRDefault="00063477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4236"/>
        </w:tabs>
        <w:rPr>
          <w:rFonts w:asciiTheme="majorBidi" w:hAnsiTheme="majorBidi" w:cstheme="majorBidi"/>
          <w:lang w:eastAsia="th-TH"/>
        </w:rPr>
      </w:pPr>
    </w:p>
    <w:p w14:paraId="51D367F4" w14:textId="29C62038" w:rsidR="00063477" w:rsidRPr="00F1598F" w:rsidRDefault="00063477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 w:hanging="450"/>
        <w:jc w:val="both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</w:rPr>
        <w:t>ดังนั้นจึงไม่มีราคาที่เปิดเผยต่อสาธารณชน</w:t>
      </w:r>
    </w:p>
    <w:p w14:paraId="30CEDA96" w14:textId="77777777" w:rsidR="00CD4502" w:rsidRPr="00F1598F" w:rsidRDefault="00CD4502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 w:hanging="450"/>
        <w:jc w:val="both"/>
        <w:rPr>
          <w:rFonts w:asciiTheme="majorBidi" w:hAnsiTheme="majorBidi" w:cstheme="majorBidi"/>
          <w:sz w:val="30"/>
          <w:szCs w:val="30"/>
        </w:rPr>
      </w:pPr>
    </w:p>
    <w:p w14:paraId="3647E0B8" w14:textId="58C13D4B" w:rsidR="00562CEB" w:rsidRPr="00F1598F" w:rsidRDefault="00CD4502" w:rsidP="00636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 w:hanging="450"/>
        <w:jc w:val="both"/>
        <w:rPr>
          <w:rFonts w:asciiTheme="majorBidi" w:hAnsiTheme="majorBidi" w:cstheme="majorBidi"/>
          <w:cs/>
          <w:lang w:eastAsia="th-TH"/>
        </w:rPr>
        <w:sectPr w:rsidR="00562CEB" w:rsidRPr="00F1598F" w:rsidSect="0059530E">
          <w:headerReference w:type="even" r:id="rId14"/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691" w:right="720" w:bottom="576" w:left="1008" w:header="720" w:footer="803" w:gutter="0"/>
          <w:cols w:space="720"/>
        </w:sectPr>
      </w:pPr>
      <w:r w:rsidRPr="00F1598F">
        <w:rPr>
          <w:rFonts w:asciiTheme="majorBidi" w:hAnsiTheme="majorBidi" w:cstheme="majorBidi" w:hint="cs"/>
          <w:sz w:val="30"/>
          <w:szCs w:val="30"/>
          <w:cs/>
        </w:rPr>
        <w:t>บริษัทร่วมจดทะเบียนจัดตั้งและดำเนินธุรกิจในประเทศไทย</w:t>
      </w:r>
      <w:r w:rsidR="00C86B24" w:rsidRPr="00F1598F">
        <w:rPr>
          <w:rFonts w:asciiTheme="majorBidi" w:hAnsiTheme="majorBidi" w:cstheme="majorBidi"/>
          <w:cs/>
          <w:lang w:eastAsia="th-TH"/>
        </w:rPr>
        <w:tab/>
      </w:r>
    </w:p>
    <w:p w14:paraId="7E84CDF4" w14:textId="77777777" w:rsidR="00562CEB" w:rsidRPr="00F1598F" w:rsidRDefault="00562CEB" w:rsidP="00AC72D3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47DE050C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225" w:type="dxa"/>
        <w:tblInd w:w="450" w:type="dxa"/>
        <w:tblLook w:val="01E0" w:firstRow="1" w:lastRow="1" w:firstColumn="1" w:lastColumn="1" w:noHBand="0" w:noVBand="0"/>
      </w:tblPr>
      <w:tblGrid>
        <w:gridCol w:w="6417"/>
        <w:gridCol w:w="1278"/>
        <w:gridCol w:w="270"/>
        <w:gridCol w:w="1260"/>
      </w:tblGrid>
      <w:tr w:rsidR="00562CEB" w:rsidRPr="00F1598F" w14:paraId="0D6E89BC" w14:textId="77777777" w:rsidTr="00407850">
        <w:tc>
          <w:tcPr>
            <w:tcW w:w="6417" w:type="dxa"/>
          </w:tcPr>
          <w:p w14:paraId="2B747D7E" w14:textId="77777777" w:rsidR="00562CEB" w:rsidRPr="00F1598F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2EFF2656" w14:textId="77777777" w:rsidR="00562CEB" w:rsidRPr="00F1598F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2CEB" w:rsidRPr="00F1598F" w14:paraId="40F12EDF" w14:textId="77777777" w:rsidTr="00407850">
        <w:tc>
          <w:tcPr>
            <w:tcW w:w="6417" w:type="dxa"/>
          </w:tcPr>
          <w:p w14:paraId="64A6B8A0" w14:textId="7CE2B84A" w:rsidR="00562CEB" w:rsidRPr="00F1598F" w:rsidRDefault="00B1071F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15E03" w:rsidRPr="00F1598F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F1598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F159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</w:t>
            </w:r>
            <w:r w:rsidR="00815E03" w:rsidRPr="00F159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1</w:t>
            </w:r>
            <w:r w:rsidRPr="00F1598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815E03" w:rsidRPr="00F1598F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78" w:type="dxa"/>
          </w:tcPr>
          <w:p w14:paraId="6B05CF54" w14:textId="642619B7" w:rsidR="00562CEB" w:rsidRPr="00F1598F" w:rsidRDefault="000D0FB7" w:rsidP="00A9166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F4739" w:rsidRPr="00F1598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8EFB75C" w14:textId="77777777" w:rsidR="00562CEB" w:rsidRPr="00F1598F" w:rsidRDefault="00562CEB" w:rsidP="00A9166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5A2959" w14:textId="62064AB4" w:rsidR="00562CEB" w:rsidRPr="00F1598F" w:rsidRDefault="000D0FB7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F4739" w:rsidRPr="00F1598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62CEB" w:rsidRPr="00F1598F" w14:paraId="3E7D4EF1" w14:textId="77777777" w:rsidTr="00407850">
        <w:tc>
          <w:tcPr>
            <w:tcW w:w="6417" w:type="dxa"/>
          </w:tcPr>
          <w:p w14:paraId="7F9FFE72" w14:textId="77777777" w:rsidR="00562CEB" w:rsidRPr="00F1598F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37F148A9" w14:textId="77777777" w:rsidR="00562CEB" w:rsidRPr="00F1598F" w:rsidRDefault="00C20E6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="00EE4331" w:rsidRPr="00F1598F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="00562CEB" w:rsidRPr="00F1598F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6F4739" w:rsidRPr="00F1598F" w14:paraId="2B36106A" w14:textId="77777777" w:rsidTr="00407850">
        <w:tc>
          <w:tcPr>
            <w:tcW w:w="6417" w:type="dxa"/>
          </w:tcPr>
          <w:p w14:paraId="684A3B54" w14:textId="77777777" w:rsidR="006F4739" w:rsidRPr="00F1598F" w:rsidRDefault="006F4739" w:rsidP="006F4739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8" w:type="dxa"/>
            <w:shd w:val="clear" w:color="auto" w:fill="auto"/>
          </w:tcPr>
          <w:p w14:paraId="02D3062C" w14:textId="5F14236C" w:rsidR="006F4739" w:rsidRPr="00F1598F" w:rsidRDefault="00757623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24,599</w:t>
            </w:r>
          </w:p>
        </w:tc>
        <w:tc>
          <w:tcPr>
            <w:tcW w:w="270" w:type="dxa"/>
          </w:tcPr>
          <w:p w14:paraId="74A074BD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AB5DB0" w14:textId="29A8721A" w:rsidR="006F4739" w:rsidRPr="00F1598F" w:rsidRDefault="00757623" w:rsidP="006F4739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20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23,600</w:t>
            </w:r>
          </w:p>
        </w:tc>
      </w:tr>
      <w:tr w:rsidR="006F4739" w:rsidRPr="00F1598F" w14:paraId="6B61FBF2" w14:textId="77777777" w:rsidTr="00407850">
        <w:tc>
          <w:tcPr>
            <w:tcW w:w="6417" w:type="dxa"/>
          </w:tcPr>
          <w:p w14:paraId="5420866D" w14:textId="77777777" w:rsidR="006F4739" w:rsidRPr="00F1598F" w:rsidRDefault="006F4739" w:rsidP="006F4739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8" w:type="dxa"/>
            <w:shd w:val="clear" w:color="auto" w:fill="auto"/>
          </w:tcPr>
          <w:p w14:paraId="7ED1EE38" w14:textId="2E51B8C3" w:rsidR="006F4739" w:rsidRPr="00F1598F" w:rsidRDefault="0057519E" w:rsidP="007A4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209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ACC664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43C178" w14:textId="698C8780" w:rsidR="006F4739" w:rsidRPr="00F1598F" w:rsidRDefault="00757623" w:rsidP="006F4739">
            <w:pPr>
              <w:tabs>
                <w:tab w:val="clear" w:pos="227"/>
                <w:tab w:val="clear" w:pos="454"/>
                <w:tab w:val="clear" w:pos="907"/>
                <w:tab w:val="decimal" w:pos="522"/>
                <w:tab w:val="left" w:pos="840"/>
              </w:tabs>
              <w:spacing w:line="240" w:lineRule="auto"/>
              <w:ind w:left="-108" w:right="120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999</w:t>
            </w:r>
          </w:p>
        </w:tc>
      </w:tr>
      <w:tr w:rsidR="006F4739" w:rsidRPr="00F1598F" w14:paraId="198C6B17" w14:textId="77777777" w:rsidTr="00407850">
        <w:tc>
          <w:tcPr>
            <w:tcW w:w="6417" w:type="dxa"/>
          </w:tcPr>
          <w:p w14:paraId="290B6D93" w14:textId="538D6763" w:rsidR="006F4739" w:rsidRPr="00F1598F" w:rsidRDefault="006F4739" w:rsidP="006F4739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776137" w14:textId="7F28029E" w:rsidR="006F4739" w:rsidRPr="00F1598F" w:rsidRDefault="0057519E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24,599</w:t>
            </w:r>
          </w:p>
        </w:tc>
        <w:tc>
          <w:tcPr>
            <w:tcW w:w="270" w:type="dxa"/>
            <w:shd w:val="clear" w:color="auto" w:fill="auto"/>
          </w:tcPr>
          <w:p w14:paraId="1CD95965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472612" w14:textId="038AA7B0" w:rsidR="006F4739" w:rsidRPr="00F1598F" w:rsidRDefault="00757623" w:rsidP="006F4739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20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24,599</w:t>
            </w:r>
          </w:p>
        </w:tc>
      </w:tr>
      <w:tr w:rsidR="006F4739" w:rsidRPr="00F1598F" w14:paraId="36AD24F1" w14:textId="77777777" w:rsidTr="00407850">
        <w:tc>
          <w:tcPr>
            <w:tcW w:w="6417" w:type="dxa"/>
          </w:tcPr>
          <w:p w14:paraId="3AF51012" w14:textId="77777777" w:rsidR="006F4739" w:rsidRPr="00F1598F" w:rsidRDefault="006F4739" w:rsidP="006F4739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6765DA6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F3A4B6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F02BA2D" w14:textId="66743F0C" w:rsidR="006F4739" w:rsidRPr="00F1598F" w:rsidRDefault="00757623" w:rsidP="006F4739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20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24,599</w:t>
            </w:r>
          </w:p>
        </w:tc>
      </w:tr>
    </w:tbl>
    <w:p w14:paraId="2B6F0E2A" w14:textId="77777777" w:rsidR="00562CEB" w:rsidRPr="00F1598F" w:rsidRDefault="00562CEB" w:rsidP="00A9166C">
      <w:pPr>
        <w:tabs>
          <w:tab w:val="clear" w:pos="454"/>
          <w:tab w:val="clear" w:pos="680"/>
          <w:tab w:val="left" w:pos="-90"/>
          <w:tab w:val="left" w:pos="720"/>
        </w:tabs>
        <w:ind w:left="720" w:hanging="180"/>
        <w:jc w:val="thaiDistribute"/>
        <w:rPr>
          <w:rFonts w:asciiTheme="majorBidi" w:hAnsiTheme="majorBidi" w:cstheme="majorBidi"/>
          <w:sz w:val="30"/>
          <w:szCs w:val="30"/>
          <w:cs/>
        </w:rPr>
        <w:sectPr w:rsidR="00562CEB" w:rsidRPr="00F1598F" w:rsidSect="006D323A">
          <w:headerReference w:type="even" r:id="rId18"/>
          <w:headerReference w:type="default" r:id="rId19"/>
          <w:headerReference w:type="first" r:id="rId20"/>
          <w:pgSz w:w="11909" w:h="16834" w:code="9"/>
          <w:pgMar w:top="691" w:right="1152" w:bottom="576" w:left="1152" w:header="475" w:footer="576" w:gutter="0"/>
          <w:cols w:space="720"/>
        </w:sectPr>
      </w:pPr>
    </w:p>
    <w:p w14:paraId="5E7F2837" w14:textId="4834407E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510326" w:rsidRPr="00F1598F">
        <w:rPr>
          <w:rFonts w:asciiTheme="majorBidi" w:hAnsiTheme="majorBidi" w:cstheme="majorBidi"/>
          <w:sz w:val="30"/>
          <w:szCs w:val="30"/>
        </w:rPr>
        <w:t>3</w:t>
      </w:r>
      <w:r w:rsidR="006F4739" w:rsidRPr="00F1598F">
        <w:rPr>
          <w:rFonts w:asciiTheme="majorBidi" w:hAnsiTheme="majorBidi" w:cstheme="majorBidi"/>
          <w:sz w:val="30"/>
          <w:szCs w:val="30"/>
        </w:rPr>
        <w:t>1</w:t>
      </w:r>
      <w:r w:rsidR="00510326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6F4739" w:rsidRPr="00F1598F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002511"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02511" w:rsidRPr="00F1598F">
        <w:rPr>
          <w:rFonts w:asciiTheme="majorBidi" w:hAnsiTheme="majorBidi" w:cstheme="majorBidi"/>
          <w:sz w:val="30"/>
          <w:szCs w:val="30"/>
        </w:rPr>
        <w:t>256</w:t>
      </w:r>
      <w:r w:rsidR="006F4739" w:rsidRPr="00F1598F">
        <w:rPr>
          <w:rFonts w:asciiTheme="majorBidi" w:hAnsiTheme="majorBidi" w:cstheme="majorBidi"/>
          <w:sz w:val="30"/>
          <w:szCs w:val="30"/>
        </w:rPr>
        <w:t>4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1598F">
        <w:rPr>
          <w:rFonts w:asciiTheme="majorBidi" w:hAnsiTheme="majorBidi" w:cstheme="majorBidi"/>
          <w:sz w:val="30"/>
          <w:szCs w:val="30"/>
        </w:rPr>
        <w:t>3</w:t>
      </w:r>
      <w:r w:rsidR="0006273E" w:rsidRPr="00F1598F">
        <w:rPr>
          <w:rFonts w:asciiTheme="majorBidi" w:hAnsiTheme="majorBidi" w:cstheme="majorBidi"/>
          <w:sz w:val="30"/>
          <w:szCs w:val="30"/>
        </w:rPr>
        <w:t>1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D0FB7" w:rsidRPr="00F1598F">
        <w:rPr>
          <w:rFonts w:asciiTheme="majorBidi" w:hAnsiTheme="majorBidi" w:cstheme="majorBidi"/>
          <w:sz w:val="30"/>
          <w:szCs w:val="30"/>
        </w:rPr>
        <w:t>256</w:t>
      </w:r>
      <w:r w:rsidR="006F4739" w:rsidRPr="00F1598F">
        <w:rPr>
          <w:rFonts w:asciiTheme="majorBidi" w:hAnsiTheme="majorBidi" w:cstheme="majorBidi"/>
          <w:sz w:val="30"/>
          <w:szCs w:val="30"/>
        </w:rPr>
        <w:t>3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</w:rPr>
        <w:t>และเงินปันผลรับสำหรับงวด</w:t>
      </w:r>
      <w:r w:rsidR="006F4739" w:rsidRPr="00F1598F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510326" w:rsidRPr="00F1598F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510326" w:rsidRPr="00F1598F">
        <w:rPr>
          <w:rFonts w:asciiTheme="majorBidi" w:hAnsiTheme="majorBidi" w:cstheme="majorBidi"/>
          <w:sz w:val="30"/>
          <w:szCs w:val="30"/>
        </w:rPr>
        <w:t>3</w:t>
      </w:r>
      <w:r w:rsidR="006F4739" w:rsidRPr="00F1598F">
        <w:rPr>
          <w:rFonts w:asciiTheme="majorBidi" w:hAnsiTheme="majorBidi" w:cstheme="majorBidi"/>
          <w:sz w:val="30"/>
          <w:szCs w:val="30"/>
        </w:rPr>
        <w:t>1</w:t>
      </w:r>
      <w:r w:rsidR="00510326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6F4739" w:rsidRPr="00F1598F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002511"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02511" w:rsidRPr="00F1598F">
        <w:rPr>
          <w:rFonts w:asciiTheme="majorBidi" w:hAnsiTheme="majorBidi" w:cstheme="majorBidi"/>
          <w:sz w:val="30"/>
          <w:szCs w:val="30"/>
        </w:rPr>
        <w:t>256</w:t>
      </w:r>
      <w:r w:rsidR="006F4739" w:rsidRPr="00F1598F">
        <w:rPr>
          <w:rFonts w:asciiTheme="majorBidi" w:hAnsiTheme="majorBidi" w:cstheme="majorBidi"/>
          <w:sz w:val="30"/>
          <w:szCs w:val="30"/>
        </w:rPr>
        <w:t>4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D0FB7" w:rsidRPr="00F1598F">
        <w:rPr>
          <w:rFonts w:asciiTheme="majorBidi" w:hAnsiTheme="majorBidi" w:cstheme="majorBidi"/>
          <w:sz w:val="30"/>
          <w:szCs w:val="30"/>
        </w:rPr>
        <w:t>256</w:t>
      </w:r>
      <w:r w:rsidR="006F4739" w:rsidRPr="00F1598F">
        <w:rPr>
          <w:rFonts w:asciiTheme="majorBidi" w:hAnsiTheme="majorBidi" w:cstheme="majorBidi"/>
          <w:sz w:val="30"/>
          <w:szCs w:val="30"/>
        </w:rPr>
        <w:t>3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F36A058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04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270"/>
        <w:gridCol w:w="1170"/>
        <w:gridCol w:w="270"/>
        <w:gridCol w:w="1170"/>
        <w:gridCol w:w="270"/>
        <w:gridCol w:w="1031"/>
        <w:gridCol w:w="49"/>
        <w:gridCol w:w="270"/>
        <w:gridCol w:w="1080"/>
        <w:gridCol w:w="270"/>
        <w:gridCol w:w="1170"/>
        <w:gridCol w:w="270"/>
        <w:gridCol w:w="1080"/>
        <w:gridCol w:w="270"/>
        <w:gridCol w:w="1170"/>
      </w:tblGrid>
      <w:tr w:rsidR="008C0EDD" w:rsidRPr="00F1598F" w14:paraId="38469C1F" w14:textId="77777777" w:rsidTr="008B15DB">
        <w:trPr>
          <w:tblHeader/>
        </w:trPr>
        <w:tc>
          <w:tcPr>
            <w:tcW w:w="3150" w:type="dxa"/>
          </w:tcPr>
          <w:p w14:paraId="7DB22C0D" w14:textId="77777777" w:rsidR="008C0EDD" w:rsidRPr="00F1598F" w:rsidDel="00685444" w:rsidRDefault="008C0EDD" w:rsidP="00A9166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1" w:type="dxa"/>
            <w:gridSpan w:val="7"/>
          </w:tcPr>
          <w:p w14:paraId="30204373" w14:textId="454017D8" w:rsidR="008C0EDD" w:rsidRPr="00F1598F" w:rsidRDefault="008C0EDD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629" w:type="dxa"/>
            <w:gridSpan w:val="9"/>
          </w:tcPr>
          <w:p w14:paraId="3750F7FE" w14:textId="5AA9F59B" w:rsidR="008C0EDD" w:rsidRPr="00F1598F" w:rsidRDefault="008C0EDD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26E3D" w:rsidRPr="00F1598F" w14:paraId="5091A0B5" w14:textId="77777777" w:rsidTr="008B15DB">
        <w:trPr>
          <w:tblHeader/>
        </w:trPr>
        <w:tc>
          <w:tcPr>
            <w:tcW w:w="3150" w:type="dxa"/>
          </w:tcPr>
          <w:p w14:paraId="07E02ABB" w14:textId="77777777" w:rsidR="00B26E3D" w:rsidRPr="00F1598F" w:rsidDel="00685444" w:rsidRDefault="00B26E3D" w:rsidP="00A9166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3DD3F6C4" w14:textId="77777777" w:rsidR="00B26E3D" w:rsidRPr="00F1598F" w:rsidRDefault="00B26E3D" w:rsidP="00A9166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</w:t>
            </w:r>
          </w:p>
        </w:tc>
        <w:tc>
          <w:tcPr>
            <w:tcW w:w="270" w:type="dxa"/>
          </w:tcPr>
          <w:p w14:paraId="07AE84D7" w14:textId="77777777" w:rsidR="00B26E3D" w:rsidRPr="00F1598F" w:rsidDel="00685444" w:rsidRDefault="00B26E3D" w:rsidP="00A9166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2AD218" w14:textId="77777777" w:rsidR="00B26E3D" w:rsidRPr="00F1598F" w:rsidRDefault="00B26E3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ECAC013" w14:textId="77777777" w:rsidR="00B26E3D" w:rsidRPr="00F1598F" w:rsidRDefault="00B26E3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</w:tcPr>
          <w:p w14:paraId="4337A58B" w14:textId="77777777" w:rsidR="00B26E3D" w:rsidRPr="00F1598F" w:rsidRDefault="00B26E3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8D69D16" w14:textId="77777777" w:rsidR="00B26E3D" w:rsidRPr="00F1598F" w:rsidRDefault="00B26E3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6C553BCB" w14:textId="77777777" w:rsidR="00B26E3D" w:rsidRPr="00F1598F" w:rsidRDefault="00B26E3D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CE3BCAE" w14:textId="77777777" w:rsidR="00B26E3D" w:rsidRPr="00F1598F" w:rsidRDefault="00B26E3D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67CA2245" w14:textId="7C698D6E" w:rsidR="00B26E3D" w:rsidRPr="00F1598F" w:rsidRDefault="00B26E3D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cs/>
                <w:lang w:val="en-US"/>
              </w:rPr>
              <w:t>เงินปันผลรับ</w:t>
            </w:r>
            <w:r w:rsidR="005261B1" w:rsidRPr="00F1598F">
              <w:rPr>
                <w:rFonts w:asciiTheme="majorBidi" w:hAnsiTheme="majorBidi" w:cstheme="majorBidi" w:hint="cs"/>
                <w:cs/>
                <w:lang w:val="en-US"/>
              </w:rPr>
              <w:t>สำหรับ</w:t>
            </w:r>
          </w:p>
        </w:tc>
      </w:tr>
      <w:tr w:rsidR="00B26E3D" w:rsidRPr="00F1598F" w14:paraId="007A564E" w14:textId="77777777" w:rsidTr="008B15DB">
        <w:trPr>
          <w:tblHeader/>
        </w:trPr>
        <w:tc>
          <w:tcPr>
            <w:tcW w:w="3150" w:type="dxa"/>
          </w:tcPr>
          <w:p w14:paraId="7DCF3251" w14:textId="77777777" w:rsidR="00B26E3D" w:rsidRPr="00F1598F" w:rsidDel="00685444" w:rsidRDefault="00B26E3D" w:rsidP="00A9166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10CA4337" w14:textId="77777777" w:rsidR="00B26E3D" w:rsidRPr="00F1598F" w:rsidDel="00685444" w:rsidRDefault="00B26E3D" w:rsidP="00A9166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270" w:type="dxa"/>
          </w:tcPr>
          <w:p w14:paraId="3A815D23" w14:textId="77777777" w:rsidR="00B26E3D" w:rsidRPr="00F1598F" w:rsidDel="00685444" w:rsidRDefault="00B26E3D" w:rsidP="00A9166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4"/>
          </w:tcPr>
          <w:p w14:paraId="0FDEDE7C" w14:textId="77777777" w:rsidR="00B26E3D" w:rsidRPr="00F1598F" w:rsidRDefault="00B26E3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7409FB8F" w14:textId="77777777" w:rsidR="00B26E3D" w:rsidRPr="00F1598F" w:rsidRDefault="00B26E3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3E0485D9" w14:textId="77777777" w:rsidR="00B26E3D" w:rsidRPr="00F1598F" w:rsidRDefault="00B26E3D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</w:tcPr>
          <w:p w14:paraId="4E8FBB0F" w14:textId="77777777" w:rsidR="00B26E3D" w:rsidRPr="00F1598F" w:rsidRDefault="00B26E3D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7B08177F" w14:textId="68771059" w:rsidR="00B26E3D" w:rsidRPr="00F1598F" w:rsidRDefault="00B26E3D" w:rsidP="00A9166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cs/>
                <w:lang w:val="en-US"/>
              </w:rPr>
              <w:t>งวด</w:t>
            </w:r>
            <w:r w:rsidR="00815E03" w:rsidRPr="00F1598F">
              <w:rPr>
                <w:rFonts w:asciiTheme="majorBidi" w:hAnsiTheme="majorBidi" w:cstheme="majorBidi" w:hint="cs"/>
                <w:cs/>
                <w:lang w:val="en-US"/>
              </w:rPr>
              <w:t>สาม</w:t>
            </w:r>
            <w:r w:rsidR="00510326" w:rsidRPr="00F1598F">
              <w:rPr>
                <w:rFonts w:asciiTheme="majorBidi" w:hAnsiTheme="majorBidi" w:cstheme="majorBidi" w:hint="cs"/>
                <w:cs/>
                <w:lang w:val="en-US"/>
              </w:rPr>
              <w:t>เดือน</w:t>
            </w:r>
            <w:r w:rsidRPr="00F1598F">
              <w:rPr>
                <w:rFonts w:asciiTheme="majorBidi" w:hAnsiTheme="majorBidi" w:cstheme="majorBidi"/>
                <w:cs/>
                <w:lang w:val="en-US"/>
              </w:rPr>
              <w:t>สิ้นสุดวันที่</w:t>
            </w:r>
          </w:p>
        </w:tc>
      </w:tr>
      <w:tr w:rsidR="006F4739" w:rsidRPr="00F1598F" w14:paraId="64291CDE" w14:textId="77777777" w:rsidTr="008B15DB">
        <w:trPr>
          <w:tblHeader/>
        </w:trPr>
        <w:tc>
          <w:tcPr>
            <w:tcW w:w="3150" w:type="dxa"/>
          </w:tcPr>
          <w:p w14:paraId="704DA8DA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6E53AE14" w14:textId="477B69ED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14:paraId="1B4A1673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4C03E3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F159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F1598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733DC13A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2ABCE4" w14:textId="1D210471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14:paraId="399D432E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1271912" w14:textId="197180F2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F159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F1598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33F9ADD1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8E0272" w14:textId="03320358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14:paraId="3F0088E2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902C28" w14:textId="770EB4F2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F159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F1598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3FFABD25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36FA47" w14:textId="7AF0859A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14:paraId="052C345D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E17A9A" w14:textId="68EEF630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</w:tr>
      <w:tr w:rsidR="006F4739" w:rsidRPr="00F1598F" w14:paraId="6521DAE2" w14:textId="77777777" w:rsidTr="008B15DB">
        <w:trPr>
          <w:tblHeader/>
        </w:trPr>
        <w:tc>
          <w:tcPr>
            <w:tcW w:w="3150" w:type="dxa"/>
          </w:tcPr>
          <w:p w14:paraId="18454FF6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361945A4" w14:textId="3F25C9E6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0291840A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8336D8" w14:textId="73DAC16B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7BDBD3AF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54E1E7" w14:textId="07D955BC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426B222D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30AE839" w14:textId="12685EC5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747B9E4F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75211A" w14:textId="6E5BAE9C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3983CB92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2573D0" w14:textId="037613F4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7D8A8E4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D3DA65" w14:textId="233576E6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636E0492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B23181" w14:textId="7836CC9F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6F4739" w:rsidRPr="00F1598F" w14:paraId="5C11715D" w14:textId="77777777" w:rsidTr="008B15DB">
        <w:trPr>
          <w:tblHeader/>
        </w:trPr>
        <w:tc>
          <w:tcPr>
            <w:tcW w:w="3150" w:type="dxa"/>
          </w:tcPr>
          <w:p w14:paraId="5ED6F2B5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7729E517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F1598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ร้อยละ)</w:t>
            </w:r>
          </w:p>
        </w:tc>
        <w:tc>
          <w:tcPr>
            <w:tcW w:w="270" w:type="dxa"/>
          </w:tcPr>
          <w:p w14:paraId="1D468D4E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0" w:type="dxa"/>
            <w:gridSpan w:val="12"/>
          </w:tcPr>
          <w:p w14:paraId="36A7BD2E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</w:t>
            </w:r>
            <w:r w:rsidRPr="00F1598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6F4739" w:rsidRPr="00F1598F" w14:paraId="76C9F350" w14:textId="77777777" w:rsidTr="008B15DB">
        <w:trPr>
          <w:trHeight w:val="254"/>
          <w:tblHeader/>
        </w:trPr>
        <w:tc>
          <w:tcPr>
            <w:tcW w:w="3150" w:type="dxa"/>
          </w:tcPr>
          <w:p w14:paraId="2436ECF4" w14:textId="4113E6D8" w:rsidR="006F4739" w:rsidRPr="00F1598F" w:rsidRDefault="006F4739" w:rsidP="006F4739">
            <w:pPr>
              <w:pStyle w:val="10"/>
              <w:tabs>
                <w:tab w:val="clear" w:pos="1080"/>
                <w:tab w:val="left" w:pos="27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A2D2341" w14:textId="77777777" w:rsidR="006F4739" w:rsidRPr="00F1598F" w:rsidRDefault="006F4739" w:rsidP="006F4739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0AE73EA" w14:textId="77777777" w:rsidR="006F4739" w:rsidRPr="00F1598F" w:rsidRDefault="006F4739" w:rsidP="006F4739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1170" w:type="dxa"/>
          </w:tcPr>
          <w:p w14:paraId="1FA1C927" w14:textId="77777777" w:rsidR="006F4739" w:rsidRPr="00F1598F" w:rsidRDefault="006F4739" w:rsidP="006F4739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270" w:type="dxa"/>
          </w:tcPr>
          <w:p w14:paraId="1CAE9B49" w14:textId="77777777" w:rsidR="006F4739" w:rsidRPr="00F1598F" w:rsidRDefault="006F4739" w:rsidP="006F4739">
            <w:pPr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u w:val="double"/>
              </w:rPr>
            </w:pPr>
          </w:p>
        </w:tc>
        <w:tc>
          <w:tcPr>
            <w:tcW w:w="1170" w:type="dxa"/>
          </w:tcPr>
          <w:p w14:paraId="7188093F" w14:textId="77777777" w:rsidR="006F4739" w:rsidRPr="00F1598F" w:rsidRDefault="006F4739" w:rsidP="006F4739">
            <w:pPr>
              <w:pStyle w:val="10"/>
              <w:rPr>
                <w:rFonts w:asciiTheme="majorBidi" w:hAnsiTheme="majorBidi" w:cstheme="majorBidi"/>
                <w:i/>
                <w:iCs/>
                <w:sz w:val="28"/>
                <w:szCs w:val="28"/>
                <w:u w:val="double"/>
                <w:cs/>
              </w:rPr>
            </w:pPr>
          </w:p>
        </w:tc>
        <w:tc>
          <w:tcPr>
            <w:tcW w:w="270" w:type="dxa"/>
          </w:tcPr>
          <w:p w14:paraId="0AD7ABE7" w14:textId="77777777" w:rsidR="006F4739" w:rsidRPr="00F1598F" w:rsidRDefault="006F4739" w:rsidP="006F4739">
            <w:pPr>
              <w:pStyle w:val="10"/>
              <w:rPr>
                <w:rFonts w:asciiTheme="majorBidi" w:hAnsiTheme="majorBidi" w:cstheme="majorBidi"/>
                <w:i/>
                <w:iCs/>
                <w:sz w:val="28"/>
                <w:szCs w:val="28"/>
                <w:u w:val="double"/>
                <w:cs/>
              </w:rPr>
            </w:pPr>
          </w:p>
        </w:tc>
        <w:tc>
          <w:tcPr>
            <w:tcW w:w="1080" w:type="dxa"/>
            <w:gridSpan w:val="2"/>
          </w:tcPr>
          <w:p w14:paraId="0EEA73B2" w14:textId="77777777" w:rsidR="006F4739" w:rsidRPr="00F1598F" w:rsidRDefault="006F4739" w:rsidP="006F4739">
            <w:pPr>
              <w:pStyle w:val="10"/>
              <w:rPr>
                <w:rFonts w:asciiTheme="majorBidi" w:hAnsiTheme="majorBidi" w:cstheme="majorBidi"/>
                <w:i/>
                <w:iCs/>
                <w:sz w:val="28"/>
                <w:szCs w:val="28"/>
                <w:u w:val="double"/>
                <w:cs/>
              </w:rPr>
            </w:pPr>
          </w:p>
        </w:tc>
        <w:tc>
          <w:tcPr>
            <w:tcW w:w="270" w:type="dxa"/>
          </w:tcPr>
          <w:p w14:paraId="53651EAC" w14:textId="77777777" w:rsidR="006F4739" w:rsidRPr="00F1598F" w:rsidRDefault="006F4739" w:rsidP="006F4739">
            <w:pPr>
              <w:pStyle w:val="10"/>
              <w:rPr>
                <w:rFonts w:asciiTheme="majorBidi" w:hAnsiTheme="majorBidi" w:cstheme="majorBidi"/>
                <w:i/>
                <w:iCs/>
                <w:sz w:val="28"/>
                <w:szCs w:val="28"/>
                <w:u w:val="double"/>
                <w:cs/>
              </w:rPr>
            </w:pPr>
          </w:p>
        </w:tc>
        <w:tc>
          <w:tcPr>
            <w:tcW w:w="1080" w:type="dxa"/>
          </w:tcPr>
          <w:p w14:paraId="6956905D" w14:textId="77777777" w:rsidR="006F4739" w:rsidRPr="00F1598F" w:rsidRDefault="006F4739" w:rsidP="006F473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270" w:type="dxa"/>
          </w:tcPr>
          <w:p w14:paraId="38ED1E7F" w14:textId="77777777" w:rsidR="006F4739" w:rsidRPr="00F1598F" w:rsidRDefault="006F4739" w:rsidP="006F473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1170" w:type="dxa"/>
          </w:tcPr>
          <w:p w14:paraId="7BB7B863" w14:textId="77777777" w:rsidR="006F4739" w:rsidRPr="00F1598F" w:rsidRDefault="006F4739" w:rsidP="006F473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229AE64" w14:textId="77777777" w:rsidR="006F4739" w:rsidRPr="00F1598F" w:rsidRDefault="006F4739" w:rsidP="006F473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1080" w:type="dxa"/>
          </w:tcPr>
          <w:p w14:paraId="2414190F" w14:textId="77777777" w:rsidR="006F4739" w:rsidRPr="00F1598F" w:rsidRDefault="006F4739" w:rsidP="006F473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212090D" w14:textId="77777777" w:rsidR="006F4739" w:rsidRPr="00F1598F" w:rsidRDefault="006F4739" w:rsidP="006F473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1170" w:type="dxa"/>
          </w:tcPr>
          <w:p w14:paraId="78F1FED4" w14:textId="77777777" w:rsidR="006F4739" w:rsidRPr="00F1598F" w:rsidRDefault="006F4739" w:rsidP="006F4739">
            <w:pPr>
              <w:pStyle w:val="a4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6F4739" w:rsidRPr="00F1598F" w14:paraId="102CE745" w14:textId="77777777" w:rsidTr="008B15DB">
        <w:trPr>
          <w:trHeight w:val="280"/>
        </w:trPr>
        <w:tc>
          <w:tcPr>
            <w:tcW w:w="3150" w:type="dxa"/>
          </w:tcPr>
          <w:p w14:paraId="3C883E45" w14:textId="77777777" w:rsidR="006F4739" w:rsidRPr="00F1598F" w:rsidRDefault="006F4739" w:rsidP="006F4739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F1598F">
              <w:rPr>
                <w:rFonts w:asciiTheme="majorBidi" w:hAnsiTheme="majorBidi" w:cstheme="majorBidi"/>
                <w:cs/>
              </w:rPr>
              <w:t>บริษัท ช. ทวี เทอร์โมเทค จำกัด</w:t>
            </w:r>
          </w:p>
        </w:tc>
        <w:tc>
          <w:tcPr>
            <w:tcW w:w="1080" w:type="dxa"/>
            <w:shd w:val="clear" w:color="auto" w:fill="auto"/>
          </w:tcPr>
          <w:p w14:paraId="51C9C0CC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43F622E2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A50A99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A9468E5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8906D1" w14:textId="77777777" w:rsidR="006F4739" w:rsidRPr="00F1598F" w:rsidRDefault="006F4739" w:rsidP="006F4739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F1598F">
              <w:rPr>
                <w:rFonts w:asciiTheme="majorBidi" w:hAnsiTheme="majorBidi" w:cstheme="majorBidi"/>
                <w:lang w:val="en-US"/>
              </w:rPr>
              <w:t>20,000</w:t>
            </w:r>
          </w:p>
        </w:tc>
        <w:tc>
          <w:tcPr>
            <w:tcW w:w="270" w:type="dxa"/>
          </w:tcPr>
          <w:p w14:paraId="45D72970" w14:textId="77777777" w:rsidR="006F4739" w:rsidRPr="00F1598F" w:rsidRDefault="006F4739" w:rsidP="006F4739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A5D794A" w14:textId="0A252EAA" w:rsidR="006F4739" w:rsidRPr="00F1598F" w:rsidRDefault="006F4739" w:rsidP="006F4739">
            <w:pPr>
              <w:pStyle w:val="a4"/>
              <w:tabs>
                <w:tab w:val="clear" w:pos="36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F1598F">
              <w:rPr>
                <w:rFonts w:asciiTheme="majorBidi" w:hAnsiTheme="majorBidi" w:cstheme="majorBidi"/>
                <w:lang w:val="en-US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1F02F04A" w14:textId="77777777" w:rsidR="006F4739" w:rsidRPr="00F1598F" w:rsidRDefault="006F4739" w:rsidP="006F4739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EC909A5" w14:textId="77777777" w:rsidR="006F4739" w:rsidRPr="00F1598F" w:rsidRDefault="006F4739" w:rsidP="006F4739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F1598F">
              <w:rPr>
                <w:rFonts w:asciiTheme="majorBidi" w:hAnsiTheme="majorBidi" w:cstheme="majorBidi"/>
                <w:lang w:val="en-US"/>
              </w:rPr>
              <w:t>22,600</w:t>
            </w:r>
          </w:p>
        </w:tc>
        <w:tc>
          <w:tcPr>
            <w:tcW w:w="270" w:type="dxa"/>
            <w:shd w:val="clear" w:color="auto" w:fill="auto"/>
          </w:tcPr>
          <w:p w14:paraId="1183D2B7" w14:textId="77777777" w:rsidR="006F4739" w:rsidRPr="00F1598F" w:rsidRDefault="006F4739" w:rsidP="006F4739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9376CCF" w14:textId="6EAA4B37" w:rsidR="006F4739" w:rsidRPr="00F1598F" w:rsidRDefault="006F4739" w:rsidP="006F4739">
            <w:pPr>
              <w:pStyle w:val="a4"/>
              <w:tabs>
                <w:tab w:val="clear" w:pos="36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F1598F">
              <w:rPr>
                <w:rFonts w:asciiTheme="majorBidi" w:hAnsiTheme="majorBidi" w:cstheme="majorBidi"/>
                <w:lang w:val="en-US"/>
              </w:rPr>
              <w:t>22,600</w:t>
            </w:r>
          </w:p>
        </w:tc>
        <w:tc>
          <w:tcPr>
            <w:tcW w:w="270" w:type="dxa"/>
            <w:shd w:val="clear" w:color="auto" w:fill="auto"/>
          </w:tcPr>
          <w:p w14:paraId="2E55E8C3" w14:textId="77777777" w:rsidR="006F4739" w:rsidRPr="00F1598F" w:rsidRDefault="006F4739" w:rsidP="006F473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0CF5715" w14:textId="77777777" w:rsidR="006F4739" w:rsidRPr="00F1598F" w:rsidRDefault="006F4739" w:rsidP="007738E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F1598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4C9D18" w14:textId="77777777" w:rsidR="006F4739" w:rsidRPr="00F1598F" w:rsidRDefault="006F4739" w:rsidP="007738E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4"/>
                <w:tab w:val="decimal" w:pos="621"/>
              </w:tabs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F335ABE" w14:textId="66F71ACB" w:rsidR="006F4739" w:rsidRPr="00F1598F" w:rsidRDefault="00757623" w:rsidP="007738E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F1598F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6F4739" w:rsidRPr="00F1598F" w14:paraId="49A5C21F" w14:textId="77777777" w:rsidTr="008B15DB">
        <w:trPr>
          <w:trHeight w:val="280"/>
        </w:trPr>
        <w:tc>
          <w:tcPr>
            <w:tcW w:w="3150" w:type="dxa"/>
          </w:tcPr>
          <w:p w14:paraId="25B0F70B" w14:textId="77777777" w:rsidR="006F4739" w:rsidRPr="00F1598F" w:rsidRDefault="006F4739" w:rsidP="006F4739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F1598F">
              <w:rPr>
                <w:rFonts w:asciiTheme="majorBidi" w:hAnsiTheme="majorBidi" w:cstheme="majorBidi"/>
                <w:cs/>
              </w:rPr>
              <w:t>บริษัท อมรรัตนโกสินทร์ จำกัด</w:t>
            </w:r>
          </w:p>
        </w:tc>
        <w:tc>
          <w:tcPr>
            <w:tcW w:w="1080" w:type="dxa"/>
            <w:shd w:val="clear" w:color="auto" w:fill="auto"/>
          </w:tcPr>
          <w:p w14:paraId="11022496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1A423BD4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9FDE35E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1C088590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F894E5" w14:textId="77777777" w:rsidR="006F4739" w:rsidRPr="00F1598F" w:rsidRDefault="006F4739" w:rsidP="006F4739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F1598F">
              <w:rPr>
                <w:rFonts w:asciiTheme="majorBidi" w:hAnsiTheme="majorBidi" w:cstheme="majorBidi"/>
                <w:lang w:val="en-US"/>
              </w:rPr>
              <w:t>1,999</w:t>
            </w:r>
          </w:p>
        </w:tc>
        <w:tc>
          <w:tcPr>
            <w:tcW w:w="270" w:type="dxa"/>
          </w:tcPr>
          <w:p w14:paraId="1474D5C8" w14:textId="77777777" w:rsidR="006F4739" w:rsidRPr="00F1598F" w:rsidRDefault="006F4739" w:rsidP="006F4739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13A2329" w14:textId="5F75BEB5" w:rsidR="006F4739" w:rsidRPr="00F1598F" w:rsidRDefault="006F4739" w:rsidP="006F4739">
            <w:pPr>
              <w:pStyle w:val="a4"/>
              <w:tabs>
                <w:tab w:val="clear" w:pos="36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F1598F">
              <w:rPr>
                <w:rFonts w:asciiTheme="majorBidi" w:hAnsiTheme="majorBidi" w:cstheme="majorBidi"/>
                <w:lang w:val="en-US"/>
              </w:rPr>
              <w:t>1,999</w:t>
            </w:r>
          </w:p>
        </w:tc>
        <w:tc>
          <w:tcPr>
            <w:tcW w:w="270" w:type="dxa"/>
            <w:shd w:val="clear" w:color="auto" w:fill="auto"/>
          </w:tcPr>
          <w:p w14:paraId="0E63BD01" w14:textId="77777777" w:rsidR="006F4739" w:rsidRPr="00F1598F" w:rsidRDefault="006F4739" w:rsidP="006F4739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356926D" w14:textId="77777777" w:rsidR="006F4739" w:rsidRPr="00F1598F" w:rsidRDefault="006F4739" w:rsidP="006F4739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F1598F">
              <w:rPr>
                <w:rFonts w:asciiTheme="majorBidi" w:hAnsiTheme="majorBidi" w:cstheme="majorBidi"/>
                <w:lang w:val="en-US"/>
              </w:rPr>
              <w:t>1,999</w:t>
            </w:r>
          </w:p>
        </w:tc>
        <w:tc>
          <w:tcPr>
            <w:tcW w:w="270" w:type="dxa"/>
            <w:shd w:val="clear" w:color="auto" w:fill="auto"/>
          </w:tcPr>
          <w:p w14:paraId="4B3C28E1" w14:textId="77777777" w:rsidR="006F4739" w:rsidRPr="00F1598F" w:rsidRDefault="006F4739" w:rsidP="006F4739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DF90BF0" w14:textId="2955B9CB" w:rsidR="006F4739" w:rsidRPr="00F1598F" w:rsidRDefault="006F4739" w:rsidP="006F4739">
            <w:pPr>
              <w:pStyle w:val="a4"/>
              <w:tabs>
                <w:tab w:val="clear" w:pos="36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F1598F">
              <w:rPr>
                <w:rFonts w:asciiTheme="majorBidi" w:hAnsiTheme="majorBidi" w:cstheme="majorBidi"/>
                <w:lang w:val="en-US"/>
              </w:rPr>
              <w:t>1,999</w:t>
            </w:r>
          </w:p>
        </w:tc>
        <w:tc>
          <w:tcPr>
            <w:tcW w:w="270" w:type="dxa"/>
            <w:shd w:val="clear" w:color="auto" w:fill="auto"/>
          </w:tcPr>
          <w:p w14:paraId="364BEBFA" w14:textId="77777777" w:rsidR="006F4739" w:rsidRPr="00F1598F" w:rsidRDefault="006F4739" w:rsidP="006F473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9A89DFB" w14:textId="77777777" w:rsidR="006F4739" w:rsidRPr="00F1598F" w:rsidRDefault="006F4739" w:rsidP="007738E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F1598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C15696" w14:textId="77777777" w:rsidR="006F4739" w:rsidRPr="00F1598F" w:rsidRDefault="006F4739" w:rsidP="007738E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4"/>
                <w:tab w:val="decimal" w:pos="621"/>
              </w:tabs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8239F5F" w14:textId="17620CB6" w:rsidR="006F4739" w:rsidRPr="00F1598F" w:rsidRDefault="00757623" w:rsidP="007738E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F1598F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6F4739" w:rsidRPr="00F1598F" w14:paraId="62682C5E" w14:textId="77777777" w:rsidTr="008B15DB">
        <w:tc>
          <w:tcPr>
            <w:tcW w:w="3150" w:type="dxa"/>
          </w:tcPr>
          <w:p w14:paraId="77150B75" w14:textId="77777777" w:rsidR="006F4739" w:rsidRPr="00F1598F" w:rsidRDefault="006F4739" w:rsidP="006F4739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D656C6E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6FDAB94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CAC0ABB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F248A17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D26C40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E8F8933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</w:tcPr>
          <w:p w14:paraId="738F3AF9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8D64D4E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08413" w14:textId="77777777" w:rsidR="006F4739" w:rsidRPr="00F1598F" w:rsidRDefault="006F4739" w:rsidP="006F4739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1598F">
              <w:rPr>
                <w:rFonts w:asciiTheme="majorBidi" w:hAnsiTheme="majorBidi" w:cstheme="majorBidi"/>
                <w:b/>
                <w:bCs/>
                <w:lang w:val="en-US"/>
              </w:rPr>
              <w:t>24,599</w:t>
            </w:r>
          </w:p>
        </w:tc>
        <w:tc>
          <w:tcPr>
            <w:tcW w:w="270" w:type="dxa"/>
            <w:shd w:val="clear" w:color="auto" w:fill="auto"/>
          </w:tcPr>
          <w:p w14:paraId="01B7A579" w14:textId="77777777" w:rsidR="006F4739" w:rsidRPr="00F1598F" w:rsidRDefault="006F4739" w:rsidP="006F473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3BAE4" w14:textId="28E8D617" w:rsidR="006F4739" w:rsidRPr="00F1598F" w:rsidRDefault="006F4739" w:rsidP="006F4739">
            <w:pPr>
              <w:pStyle w:val="a4"/>
              <w:tabs>
                <w:tab w:val="clear" w:pos="360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1598F">
              <w:rPr>
                <w:rFonts w:asciiTheme="majorBidi" w:hAnsiTheme="majorBidi" w:cstheme="majorBidi"/>
                <w:b/>
                <w:bCs/>
                <w:lang w:val="en-US"/>
              </w:rPr>
              <w:t>24,599</w:t>
            </w:r>
          </w:p>
        </w:tc>
        <w:tc>
          <w:tcPr>
            <w:tcW w:w="270" w:type="dxa"/>
            <w:shd w:val="clear" w:color="auto" w:fill="auto"/>
          </w:tcPr>
          <w:p w14:paraId="1035B5EB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90B0F0" w14:textId="77777777" w:rsidR="006F4739" w:rsidRPr="00F1598F" w:rsidRDefault="006F4739" w:rsidP="007738E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101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1598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E0ECB7" w14:textId="77777777" w:rsidR="006F4739" w:rsidRPr="00F1598F" w:rsidRDefault="006F4739" w:rsidP="007738E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101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5CFF8" w14:textId="1CF49D2F" w:rsidR="006F4739" w:rsidRPr="00F1598F" w:rsidRDefault="00757623" w:rsidP="007738E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101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1598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</w:tr>
    </w:tbl>
    <w:p w14:paraId="517AF2BB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3F6C987" w14:textId="77777777" w:rsidR="00757623" w:rsidRPr="00F1598F" w:rsidRDefault="00757623" w:rsidP="00302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-43" w:hanging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74BECEF1" w14:textId="77777777" w:rsidR="00562CEB" w:rsidRPr="00F1598F" w:rsidRDefault="00562CEB" w:rsidP="00A9166C">
      <w:pPr>
        <w:rPr>
          <w:rFonts w:asciiTheme="majorBidi" w:hAnsiTheme="majorBidi" w:cstheme="majorBidi"/>
        </w:rPr>
      </w:pPr>
    </w:p>
    <w:p w14:paraId="57493495" w14:textId="77777777" w:rsidR="00562CEB" w:rsidRPr="00F1598F" w:rsidRDefault="00562CEB" w:rsidP="00A9166C">
      <w:pPr>
        <w:rPr>
          <w:rFonts w:asciiTheme="majorBidi" w:hAnsiTheme="majorBidi" w:cstheme="majorBidi"/>
        </w:rPr>
      </w:pPr>
    </w:p>
    <w:p w14:paraId="110097B3" w14:textId="77777777" w:rsidR="00757623" w:rsidRPr="00F1598F" w:rsidRDefault="00757623" w:rsidP="00A9166C">
      <w:pPr>
        <w:rPr>
          <w:rFonts w:asciiTheme="majorBidi" w:hAnsiTheme="majorBidi" w:cstheme="majorBidi"/>
        </w:rPr>
      </w:pPr>
    </w:p>
    <w:p w14:paraId="4737B035" w14:textId="77777777" w:rsidR="00757623" w:rsidRPr="00F1598F" w:rsidRDefault="00757623" w:rsidP="00A9166C">
      <w:pPr>
        <w:rPr>
          <w:rFonts w:asciiTheme="majorBidi" w:hAnsiTheme="majorBidi" w:cstheme="majorBidi"/>
        </w:rPr>
      </w:pPr>
    </w:p>
    <w:p w14:paraId="5715D9AD" w14:textId="5EC85A29" w:rsidR="00757623" w:rsidRPr="00F1598F" w:rsidRDefault="00757623" w:rsidP="00A9166C">
      <w:pPr>
        <w:rPr>
          <w:rFonts w:asciiTheme="majorBidi" w:hAnsiTheme="majorBidi" w:cstheme="majorBidi"/>
          <w:cs/>
        </w:rPr>
        <w:sectPr w:rsidR="00757623" w:rsidRPr="00F1598F" w:rsidSect="00920466">
          <w:headerReference w:type="even" r:id="rId21"/>
          <w:headerReference w:type="default" r:id="rId22"/>
          <w:footerReference w:type="default" r:id="rId23"/>
          <w:headerReference w:type="first" r:id="rId24"/>
          <w:pgSz w:w="16834" w:h="11909" w:orient="landscape" w:code="9"/>
          <w:pgMar w:top="691" w:right="1152" w:bottom="576" w:left="720" w:header="475" w:footer="490" w:gutter="0"/>
          <w:cols w:space="720"/>
        </w:sectPr>
      </w:pPr>
    </w:p>
    <w:p w14:paraId="54BC4E73" w14:textId="41334A3E" w:rsidR="009D499E" w:rsidRPr="00F1598F" w:rsidRDefault="009D499E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F1598F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14:paraId="2BCD5C01" w14:textId="1BE3AA1A" w:rsidR="009D499E" w:rsidRPr="00F1598F" w:rsidRDefault="009D499E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E905487" w14:textId="77777777" w:rsidR="00D04F76" w:rsidRPr="00F1598F" w:rsidRDefault="00D04F76" w:rsidP="00D04F76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hint="cs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F1598F">
        <w:rPr>
          <w:rFonts w:asciiTheme="majorBidi" w:hAnsi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 w:hint="cs"/>
          <w:sz w:val="30"/>
          <w:szCs w:val="30"/>
          <w:cs/>
        </w:rPr>
        <w:t>ประเมินราคาโดยผู้ประเมินราคาอิสระโดยวิธีมูลค่าตลาดสำหรับการใช้ประโยชน์ปัจจุบัน</w:t>
      </w:r>
      <w:r w:rsidRPr="00F1598F">
        <w:rPr>
          <w:rFonts w:asciiTheme="majorBidi" w:hAnsi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 w:hint="cs"/>
          <w:sz w:val="30"/>
          <w:szCs w:val="30"/>
          <w:cs/>
        </w:rPr>
        <w:t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</w:t>
      </w:r>
      <w:r w:rsidRPr="00F1598F">
        <w:rPr>
          <w:rFonts w:asciiTheme="majorBidi" w:hAnsi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</w:rPr>
        <w:t>3</w:t>
      </w:r>
    </w:p>
    <w:p w14:paraId="7D4C50B3" w14:textId="77777777" w:rsidR="00D04F76" w:rsidRPr="00F1598F" w:rsidRDefault="00D04F76" w:rsidP="00B54916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DA6D84D" w14:textId="13017565" w:rsidR="006E1039" w:rsidRPr="00F1598F" w:rsidRDefault="00D5509E" w:rsidP="00B54916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 w:hint="cs"/>
          <w:sz w:val="30"/>
          <w:szCs w:val="30"/>
          <w:cs/>
        </w:rPr>
        <w:t>ในระหว่าง</w:t>
      </w:r>
      <w:r w:rsidR="00413395" w:rsidRPr="00F1598F">
        <w:rPr>
          <w:rFonts w:ascii="Angsana New" w:hAnsi="Angsana New" w:hint="cs"/>
          <w:sz w:val="30"/>
          <w:szCs w:val="30"/>
          <w:cs/>
        </w:rPr>
        <w:t xml:space="preserve">งวดสามเดือนสิ้นสุดวันที่ </w:t>
      </w:r>
      <w:r w:rsidR="00413395" w:rsidRPr="00F1598F">
        <w:rPr>
          <w:rFonts w:ascii="Angsana New" w:hAnsi="Angsana New"/>
          <w:sz w:val="30"/>
          <w:szCs w:val="30"/>
        </w:rPr>
        <w:t xml:space="preserve">31 </w:t>
      </w:r>
      <w:r w:rsidR="00413395" w:rsidRPr="00F1598F">
        <w:rPr>
          <w:rFonts w:ascii="Angsana New" w:hAnsi="Angsana New" w:hint="cs"/>
          <w:sz w:val="30"/>
          <w:szCs w:val="30"/>
          <w:cs/>
        </w:rPr>
        <w:t>มีนาคม</w:t>
      </w:r>
      <w:r w:rsidR="009E568C" w:rsidRPr="00F1598F">
        <w:rPr>
          <w:rFonts w:ascii="Angsana New" w:hAnsi="Angsana New" w:hint="cs"/>
          <w:sz w:val="30"/>
          <w:szCs w:val="30"/>
          <w:cs/>
        </w:rPr>
        <w:t xml:space="preserve"> </w:t>
      </w:r>
      <w:r w:rsidR="009E568C" w:rsidRPr="00F1598F">
        <w:rPr>
          <w:rFonts w:ascii="Angsana New" w:hAnsi="Angsana New"/>
          <w:sz w:val="30"/>
          <w:szCs w:val="30"/>
        </w:rPr>
        <w:t xml:space="preserve">2564 </w:t>
      </w:r>
      <w:r w:rsidR="00E44802" w:rsidRPr="00F1598F">
        <w:rPr>
          <w:rFonts w:ascii="Angsana New" w:hAnsi="Angsana New" w:hint="cs"/>
          <w:sz w:val="30"/>
          <w:szCs w:val="30"/>
          <w:cs/>
        </w:rPr>
        <w:t>ไม่มีการเปลี่ยนแปลงมูลค่ายุติธรรม</w:t>
      </w:r>
      <w:r w:rsidR="008B35C4" w:rsidRPr="00F1598F">
        <w:rPr>
          <w:rFonts w:ascii="Angsana New" w:hAnsi="Angsana New" w:hint="cs"/>
          <w:sz w:val="30"/>
          <w:szCs w:val="30"/>
          <w:cs/>
        </w:rPr>
        <w:t>ของ</w:t>
      </w:r>
      <w:r w:rsidR="00F41EC8" w:rsidRPr="00F1598F">
        <w:rPr>
          <w:rFonts w:ascii="Angsana New" w:hAnsi="Angsana New" w:hint="cs"/>
          <w:sz w:val="30"/>
          <w:szCs w:val="30"/>
          <w:cs/>
        </w:rPr>
        <w:t>ที่ดินที่เป็น</w:t>
      </w:r>
      <w:r w:rsidR="008B35C4" w:rsidRPr="00F1598F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="00F41EC8" w:rsidRPr="00F1598F">
        <w:rPr>
          <w:rFonts w:ascii="Angsana New" w:hAnsi="Angsana New" w:hint="cs"/>
          <w:sz w:val="30"/>
          <w:szCs w:val="30"/>
          <w:cs/>
        </w:rPr>
        <w:t>อย่าง</w:t>
      </w:r>
      <w:r w:rsidR="008B35C4" w:rsidRPr="00F1598F">
        <w:rPr>
          <w:rFonts w:ascii="Angsana New" w:hAnsi="Angsana New" w:hint="cs"/>
          <w:sz w:val="30"/>
          <w:szCs w:val="30"/>
          <w:cs/>
        </w:rPr>
        <w:t>เป็นสาระสำคัญ</w:t>
      </w:r>
    </w:p>
    <w:p w14:paraId="0F26235D" w14:textId="77777777" w:rsidR="009D499E" w:rsidRPr="00F1598F" w:rsidRDefault="009D499E" w:rsidP="00A9166C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7C4CB1DD" w14:textId="571A6CD0" w:rsidR="00562CEB" w:rsidRPr="00F1598F" w:rsidRDefault="00B7515C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>ที่ดิน อาคารและอุปกรณ์</w:t>
      </w:r>
    </w:p>
    <w:p w14:paraId="25505A55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6A629DA" w14:textId="55D9F804" w:rsidR="00B7515C" w:rsidRPr="00F1598F" w:rsidRDefault="00B7515C" w:rsidP="00B54916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1598F">
        <w:rPr>
          <w:rFonts w:asciiTheme="majorBidi" w:hAnsiTheme="majorBidi" w:cstheme="majorBidi"/>
          <w:spacing w:val="-4"/>
          <w:sz w:val="30"/>
          <w:szCs w:val="30"/>
          <w:cs/>
        </w:rPr>
        <w:t>การซื้อ จำหน่าย โอน</w:t>
      </w:r>
      <w:r w:rsidR="00D3434F" w:rsidRPr="00F1598F">
        <w:rPr>
          <w:rFonts w:asciiTheme="majorBidi" w:hAnsiTheme="majorBidi" w:cstheme="majorBidi" w:hint="cs"/>
          <w:spacing w:val="-4"/>
          <w:sz w:val="30"/>
          <w:szCs w:val="30"/>
          <w:cs/>
        </w:rPr>
        <w:t>และตีราคาใหม่ของ</w:t>
      </w:r>
      <w:r w:rsidRPr="00F1598F">
        <w:rPr>
          <w:rFonts w:asciiTheme="majorBidi" w:hAnsiTheme="majorBidi" w:cstheme="majorBidi"/>
          <w:spacing w:val="-4"/>
          <w:sz w:val="30"/>
          <w:szCs w:val="30"/>
          <w:cs/>
        </w:rPr>
        <w:t>ที่ดิน อาคารและอุปกรณ์</w:t>
      </w:r>
      <w:r w:rsidR="00CD4502" w:rsidRPr="00F1598F">
        <w:rPr>
          <w:rFonts w:asciiTheme="majorBidi" w:hAnsiTheme="majorBidi" w:cstheme="majorBidi" w:hint="cs"/>
          <w:spacing w:val="-4"/>
          <w:sz w:val="30"/>
          <w:szCs w:val="30"/>
          <w:cs/>
        </w:rPr>
        <w:t>และสินทรัพย์สิทธิการใช้</w:t>
      </w:r>
      <w:r w:rsidRPr="00F1598F">
        <w:rPr>
          <w:rFonts w:asciiTheme="majorBidi" w:hAnsiTheme="majorBidi" w:cstheme="majorBidi"/>
          <w:spacing w:val="-4"/>
          <w:sz w:val="30"/>
          <w:szCs w:val="30"/>
          <w:cs/>
        </w:rPr>
        <w:t>ระหว่างงวด</w:t>
      </w:r>
      <w:r w:rsidR="00757623" w:rsidRPr="00F1598F">
        <w:rPr>
          <w:rFonts w:asciiTheme="majorBidi" w:hAnsiTheme="majorBidi" w:cstheme="majorBidi" w:hint="cs"/>
          <w:spacing w:val="-4"/>
          <w:sz w:val="30"/>
          <w:szCs w:val="30"/>
          <w:cs/>
        </w:rPr>
        <w:t>สาม</w:t>
      </w:r>
      <w:r w:rsidR="00510326" w:rsidRPr="00F1598F">
        <w:rPr>
          <w:rFonts w:asciiTheme="majorBidi" w:hAnsiTheme="majorBidi" w:cstheme="majorBidi" w:hint="cs"/>
          <w:spacing w:val="-4"/>
          <w:sz w:val="30"/>
          <w:szCs w:val="30"/>
          <w:cs/>
        </w:rPr>
        <w:t>เดือน</w:t>
      </w:r>
      <w:r w:rsidRPr="00F1598F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510326" w:rsidRPr="00F1598F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6F4739" w:rsidRPr="00F1598F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510326" w:rsidRPr="00F1598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F4739" w:rsidRPr="00F1598F">
        <w:rPr>
          <w:rFonts w:asciiTheme="majorBidi" w:hAnsiTheme="majorBidi" w:cstheme="majorBidi" w:hint="cs"/>
          <w:spacing w:val="-4"/>
          <w:sz w:val="30"/>
          <w:szCs w:val="30"/>
          <w:cs/>
        </w:rPr>
        <w:t>มีนาคม</w:t>
      </w:r>
      <w:r w:rsidR="00D3434F" w:rsidRPr="00F1598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F1598F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7FA041CB" w14:textId="77777777" w:rsidR="000B083E" w:rsidRPr="00F1598F" w:rsidRDefault="000B083E" w:rsidP="00A9166C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73"/>
        <w:gridCol w:w="1177"/>
        <w:gridCol w:w="240"/>
        <w:gridCol w:w="1194"/>
        <w:gridCol w:w="240"/>
        <w:gridCol w:w="1288"/>
        <w:gridCol w:w="241"/>
        <w:gridCol w:w="6"/>
        <w:gridCol w:w="1301"/>
      </w:tblGrid>
      <w:tr w:rsidR="000B083E" w:rsidRPr="00F1598F" w14:paraId="0D7FF8C4" w14:textId="77777777" w:rsidTr="00836DB0">
        <w:trPr>
          <w:trHeight w:val="245"/>
          <w:tblHeader/>
        </w:trPr>
        <w:tc>
          <w:tcPr>
            <w:tcW w:w="1962" w:type="pct"/>
            <w:shd w:val="clear" w:color="auto" w:fill="auto"/>
          </w:tcPr>
          <w:p w14:paraId="42091264" w14:textId="77777777" w:rsidR="000B083E" w:rsidRPr="00F1598F" w:rsidRDefault="000B083E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38" w:type="pct"/>
            <w:gridSpan w:val="8"/>
            <w:shd w:val="clear" w:color="auto" w:fill="auto"/>
          </w:tcPr>
          <w:p w14:paraId="711353BA" w14:textId="77777777" w:rsidR="000B083E" w:rsidRPr="00F1598F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B083E" w:rsidRPr="00F1598F" w14:paraId="61748F04" w14:textId="77777777" w:rsidTr="00836DB0">
        <w:trPr>
          <w:trHeight w:val="191"/>
          <w:tblHeader/>
        </w:trPr>
        <w:tc>
          <w:tcPr>
            <w:tcW w:w="1962" w:type="pct"/>
            <w:shd w:val="clear" w:color="auto" w:fill="auto"/>
          </w:tcPr>
          <w:p w14:paraId="017723CA" w14:textId="49DBFE62" w:rsidR="000B083E" w:rsidRPr="00F1598F" w:rsidRDefault="000B083E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</w:t>
            </w:r>
            <w:r w:rsidR="004B249B" w:rsidRPr="00F1598F">
              <w:rPr>
                <w:rFonts w:asciiTheme="majorBidi" w:hAnsi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งวด</w:t>
            </w:r>
            <w:r w:rsidR="00757623" w:rsidRPr="00F1598F">
              <w:rPr>
                <w:rFonts w:asciiTheme="majorBidi" w:hAnsi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สาม</w:t>
            </w:r>
            <w:r w:rsidR="00510326" w:rsidRPr="00F1598F">
              <w:rPr>
                <w:rFonts w:asciiTheme="majorBidi" w:hAnsi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เดือน</w:t>
            </w: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สิ้นสุดวันที่</w:t>
            </w:r>
            <w:r w:rsidR="00EB2B29" w:rsidRPr="00F1598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510326" w:rsidRPr="00F1598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3</w:t>
            </w:r>
            <w:r w:rsidR="006F4739" w:rsidRPr="00F1598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1</w:t>
            </w:r>
            <w:r w:rsidR="00510326" w:rsidRPr="00F1598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6F4739" w:rsidRPr="00F1598F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1395" w:type="pct"/>
            <w:gridSpan w:val="3"/>
            <w:shd w:val="clear" w:color="auto" w:fill="auto"/>
          </w:tcPr>
          <w:p w14:paraId="52A4B2C8" w14:textId="36CFF3C7" w:rsidR="000B083E" w:rsidRPr="00F1598F" w:rsidRDefault="000D0FB7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F4739" w:rsidRPr="00F1598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8" w:type="pct"/>
            <w:shd w:val="clear" w:color="auto" w:fill="auto"/>
          </w:tcPr>
          <w:p w14:paraId="136B778E" w14:textId="77777777" w:rsidR="000B083E" w:rsidRPr="00F1598F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5" w:type="pct"/>
            <w:gridSpan w:val="4"/>
            <w:shd w:val="clear" w:color="auto" w:fill="auto"/>
          </w:tcPr>
          <w:p w14:paraId="1CD639D0" w14:textId="28351A27" w:rsidR="000B083E" w:rsidRPr="00F1598F" w:rsidRDefault="000D0FB7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F4739" w:rsidRPr="00F1598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503AF" w:rsidRPr="00F1598F" w14:paraId="4ACD5C20" w14:textId="77777777" w:rsidTr="00F802C9">
        <w:trPr>
          <w:trHeight w:val="1109"/>
          <w:tblHeader/>
        </w:trPr>
        <w:tc>
          <w:tcPr>
            <w:tcW w:w="1962" w:type="pct"/>
            <w:shd w:val="clear" w:color="auto" w:fill="auto"/>
          </w:tcPr>
          <w:p w14:paraId="4F9F7DF8" w14:textId="77777777" w:rsidR="000B083E" w:rsidRPr="00F1598F" w:rsidRDefault="000B083E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B0740D" w14:textId="77777777" w:rsidR="000B083E" w:rsidRPr="00F1598F" w:rsidRDefault="000B083E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60F235" w14:textId="77777777" w:rsidR="000B083E" w:rsidRPr="00F1598F" w:rsidRDefault="000B083E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hideMark/>
          </w:tcPr>
          <w:p w14:paraId="5238D323" w14:textId="77777777" w:rsidR="000B083E" w:rsidRPr="00F1598F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08D787" w14:textId="77777777" w:rsidR="000B083E" w:rsidRPr="00F1598F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134152E0" w14:textId="77777777" w:rsidR="000B083E" w:rsidRPr="00F1598F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" w:type="pct"/>
            <w:shd w:val="clear" w:color="auto" w:fill="auto"/>
          </w:tcPr>
          <w:p w14:paraId="4C152661" w14:textId="77777777" w:rsidR="000B083E" w:rsidRPr="00F1598F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  <w:hideMark/>
          </w:tcPr>
          <w:p w14:paraId="626E2A42" w14:textId="77777777" w:rsidR="000B083E" w:rsidRPr="00F1598F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375809B5" w14:textId="77777777" w:rsidR="000B083E" w:rsidRPr="00F1598F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8" w:type="pct"/>
            <w:shd w:val="clear" w:color="auto" w:fill="auto"/>
          </w:tcPr>
          <w:p w14:paraId="47793587" w14:textId="77777777" w:rsidR="000B083E" w:rsidRPr="00F1598F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  <w:hideMark/>
          </w:tcPr>
          <w:p w14:paraId="10074E8B" w14:textId="77777777" w:rsidR="000B083E" w:rsidRPr="00F1598F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5CDD74" w14:textId="77777777" w:rsidR="000B083E" w:rsidRPr="00F1598F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1CA84C09" w14:textId="77777777" w:rsidR="000B083E" w:rsidRPr="00F1598F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" w:type="pct"/>
            <w:gridSpan w:val="2"/>
            <w:shd w:val="clear" w:color="auto" w:fill="auto"/>
          </w:tcPr>
          <w:p w14:paraId="7F79C524" w14:textId="77777777" w:rsidR="000B083E" w:rsidRPr="00F1598F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  <w:hideMark/>
          </w:tcPr>
          <w:p w14:paraId="7D8CE80A" w14:textId="77777777" w:rsidR="000B083E" w:rsidRPr="00F1598F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21AED27A" w14:textId="77777777" w:rsidR="000B083E" w:rsidRPr="00F1598F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  <w:r w:rsidR="00836DB0"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ออก</w:t>
            </w: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0B083E" w:rsidRPr="00F1598F" w14:paraId="18B05503" w14:textId="77777777" w:rsidTr="00836DB0">
        <w:trPr>
          <w:tblHeader/>
        </w:trPr>
        <w:tc>
          <w:tcPr>
            <w:tcW w:w="1962" w:type="pct"/>
            <w:shd w:val="clear" w:color="auto" w:fill="auto"/>
          </w:tcPr>
          <w:p w14:paraId="43540E3E" w14:textId="77777777" w:rsidR="000B083E" w:rsidRPr="00F1598F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38" w:type="pct"/>
            <w:gridSpan w:val="8"/>
            <w:shd w:val="clear" w:color="auto" w:fill="auto"/>
          </w:tcPr>
          <w:p w14:paraId="0AB33978" w14:textId="77777777" w:rsidR="000B083E" w:rsidRPr="00F1598F" w:rsidRDefault="00C20E6D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8A1E3E"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="000B083E"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A02E6" w:rsidRPr="00F1598F" w14:paraId="37ABCF85" w14:textId="77777777" w:rsidTr="00F802C9">
        <w:trPr>
          <w:tblHeader/>
        </w:trPr>
        <w:tc>
          <w:tcPr>
            <w:tcW w:w="1962" w:type="pct"/>
            <w:shd w:val="clear" w:color="auto" w:fill="auto"/>
          </w:tcPr>
          <w:p w14:paraId="112BA4FC" w14:textId="1BE71C9F" w:rsidR="003A02E6" w:rsidRPr="00F1598F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29" w:type="pct"/>
            <w:shd w:val="clear" w:color="auto" w:fill="auto"/>
          </w:tcPr>
          <w:p w14:paraId="52651AFB" w14:textId="65559279" w:rsidR="003A02E6" w:rsidRPr="00F1598F" w:rsidRDefault="3A9E3720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8" w:type="pct"/>
            <w:shd w:val="clear" w:color="auto" w:fill="auto"/>
          </w:tcPr>
          <w:p w14:paraId="0BC8FB4F" w14:textId="77777777" w:rsidR="003A02E6" w:rsidRPr="00F1598F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385DBD4C" w14:textId="0F921194" w:rsidR="003A02E6" w:rsidRPr="00F1598F" w:rsidRDefault="4F1EAA61" w:rsidP="003547A1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7F33DDE7" w14:textId="77777777" w:rsidR="003A02E6" w:rsidRPr="00F1598F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03D4EA32" w14:textId="1E470842" w:rsidR="003A02E6" w:rsidRPr="00F1598F" w:rsidRDefault="00B61D88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3,112</w:t>
            </w:r>
          </w:p>
        </w:tc>
        <w:tc>
          <w:tcPr>
            <w:tcW w:w="129" w:type="pct"/>
            <w:shd w:val="clear" w:color="auto" w:fill="auto"/>
          </w:tcPr>
          <w:p w14:paraId="1A293CA2" w14:textId="77777777" w:rsidR="003A02E6" w:rsidRPr="00F1598F" w:rsidRDefault="003A02E6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" w:type="pct"/>
            <w:gridSpan w:val="2"/>
            <w:shd w:val="clear" w:color="auto" w:fill="auto"/>
          </w:tcPr>
          <w:p w14:paraId="3B07DCBB" w14:textId="42CCF96D" w:rsidR="003A02E6" w:rsidRPr="00F1598F" w:rsidRDefault="00B61D88" w:rsidP="003547A1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left="180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1D88" w:rsidRPr="00F1598F" w14:paraId="5CB131DB" w14:textId="77777777" w:rsidTr="00F802C9">
        <w:trPr>
          <w:tblHeader/>
        </w:trPr>
        <w:tc>
          <w:tcPr>
            <w:tcW w:w="1962" w:type="pct"/>
            <w:shd w:val="clear" w:color="auto" w:fill="auto"/>
            <w:hideMark/>
          </w:tcPr>
          <w:p w14:paraId="6EF8B497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29" w:type="pct"/>
            <w:shd w:val="clear" w:color="auto" w:fill="auto"/>
          </w:tcPr>
          <w:p w14:paraId="5634E5A9" w14:textId="3F0A4EF9" w:rsidR="00B61D88" w:rsidRPr="00F1598F" w:rsidRDefault="29279AFC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2,605</w:t>
            </w:r>
          </w:p>
        </w:tc>
        <w:tc>
          <w:tcPr>
            <w:tcW w:w="128" w:type="pct"/>
            <w:shd w:val="clear" w:color="auto" w:fill="auto"/>
          </w:tcPr>
          <w:p w14:paraId="465B784F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3E234877" w14:textId="3B77D891" w:rsidR="00B61D88" w:rsidRPr="00F1598F" w:rsidRDefault="29AC97D3" w:rsidP="003547A1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6A9FC7EF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0EC5F957" w14:textId="13D8B02B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11,067</w:t>
            </w:r>
          </w:p>
        </w:tc>
        <w:tc>
          <w:tcPr>
            <w:tcW w:w="129" w:type="pct"/>
            <w:shd w:val="clear" w:color="auto" w:fill="auto"/>
          </w:tcPr>
          <w:p w14:paraId="5BFB2617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" w:type="pct"/>
            <w:gridSpan w:val="2"/>
            <w:shd w:val="clear" w:color="auto" w:fill="auto"/>
          </w:tcPr>
          <w:p w14:paraId="4CF135FE" w14:textId="4C89AE8D" w:rsidR="00B61D88" w:rsidRPr="00F1598F" w:rsidRDefault="00B61D88" w:rsidP="003547A1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left="180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1D88" w:rsidRPr="00F1598F" w14:paraId="62843C5D" w14:textId="77777777" w:rsidTr="00F802C9">
        <w:trPr>
          <w:tblHeader/>
        </w:trPr>
        <w:tc>
          <w:tcPr>
            <w:tcW w:w="1962" w:type="pct"/>
            <w:shd w:val="clear" w:color="auto" w:fill="auto"/>
            <w:hideMark/>
          </w:tcPr>
          <w:p w14:paraId="14D27D92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29" w:type="pct"/>
            <w:shd w:val="clear" w:color="auto" w:fill="auto"/>
          </w:tcPr>
          <w:p w14:paraId="6A2809CD" w14:textId="491BDF61" w:rsidR="00B61D88" w:rsidRPr="00F1598F" w:rsidRDefault="00539E5F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28" w:type="pct"/>
            <w:shd w:val="clear" w:color="auto" w:fill="auto"/>
          </w:tcPr>
          <w:p w14:paraId="1D0CED6B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13FCE396" w14:textId="580A9DDA" w:rsidR="00B61D88" w:rsidRPr="00F1598F" w:rsidRDefault="00B80A64" w:rsidP="00B80A64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67B3B06E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73845BFA" w14:textId="748DD4EE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791</w:t>
            </w:r>
          </w:p>
        </w:tc>
        <w:tc>
          <w:tcPr>
            <w:tcW w:w="129" w:type="pct"/>
            <w:shd w:val="clear" w:color="auto" w:fill="auto"/>
          </w:tcPr>
          <w:p w14:paraId="37C974DD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" w:type="pct"/>
            <w:gridSpan w:val="2"/>
            <w:shd w:val="clear" w:color="auto" w:fill="auto"/>
          </w:tcPr>
          <w:p w14:paraId="4695239E" w14:textId="42AE30F3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(70)</w:t>
            </w:r>
          </w:p>
        </w:tc>
      </w:tr>
      <w:tr w:rsidR="00B61D88" w:rsidRPr="00F1598F" w14:paraId="3C8CF894" w14:textId="77777777" w:rsidTr="00950E17">
        <w:trPr>
          <w:tblHeader/>
        </w:trPr>
        <w:tc>
          <w:tcPr>
            <w:tcW w:w="1962" w:type="pct"/>
            <w:shd w:val="clear" w:color="auto" w:fill="auto"/>
            <w:hideMark/>
          </w:tcPr>
          <w:p w14:paraId="060C9F12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29" w:type="pct"/>
            <w:shd w:val="clear" w:color="auto" w:fill="auto"/>
          </w:tcPr>
          <w:p w14:paraId="2D3F1C81" w14:textId="014C26D6" w:rsidR="00B61D88" w:rsidRPr="00F1598F" w:rsidRDefault="622CE45B" w:rsidP="003547A1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left="180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693545B8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3BC0A146" w14:textId="78B3BD0F" w:rsidR="00B61D88" w:rsidRPr="00F1598F" w:rsidRDefault="6C64E6A2" w:rsidP="003547A1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67F7D6D0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29F8E858" w14:textId="45B242B3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21,368</w:t>
            </w:r>
          </w:p>
        </w:tc>
        <w:tc>
          <w:tcPr>
            <w:tcW w:w="129" w:type="pct"/>
            <w:shd w:val="clear" w:color="auto" w:fill="auto"/>
          </w:tcPr>
          <w:p w14:paraId="4CF63855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" w:type="pct"/>
            <w:gridSpan w:val="2"/>
            <w:shd w:val="clear" w:color="auto" w:fill="auto"/>
          </w:tcPr>
          <w:p w14:paraId="1CDBEFD8" w14:textId="2F98B910" w:rsidR="00B61D88" w:rsidRPr="00F1598F" w:rsidRDefault="00B61D88" w:rsidP="003547A1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left="180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1D88" w:rsidRPr="00F1598F" w14:paraId="07B31367" w14:textId="77777777" w:rsidTr="00950E17">
        <w:trPr>
          <w:tblHeader/>
        </w:trPr>
        <w:tc>
          <w:tcPr>
            <w:tcW w:w="1962" w:type="pct"/>
            <w:shd w:val="clear" w:color="auto" w:fill="auto"/>
            <w:hideMark/>
          </w:tcPr>
          <w:p w14:paraId="072907B5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2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C19583C" w14:textId="3EA9F37E" w:rsidR="00B61D88" w:rsidRPr="00F1598F" w:rsidRDefault="086DB9B1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2,283</w:t>
            </w:r>
          </w:p>
        </w:tc>
        <w:tc>
          <w:tcPr>
            <w:tcW w:w="128" w:type="pct"/>
            <w:shd w:val="clear" w:color="auto" w:fill="auto"/>
          </w:tcPr>
          <w:p w14:paraId="035AD975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F5500F2" w14:textId="00602889" w:rsidR="00B61D88" w:rsidRPr="00F1598F" w:rsidRDefault="7F6C75B5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828"/>
              </w:tabs>
              <w:spacing w:after="0"/>
              <w:ind w:left="-108" w:right="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(1,279)</w:t>
            </w:r>
          </w:p>
        </w:tc>
        <w:tc>
          <w:tcPr>
            <w:tcW w:w="128" w:type="pct"/>
            <w:shd w:val="clear" w:color="auto" w:fill="auto"/>
          </w:tcPr>
          <w:p w14:paraId="0B121A89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090AC58" w14:textId="03D8EBFE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13,997</w:t>
            </w:r>
          </w:p>
        </w:tc>
        <w:tc>
          <w:tcPr>
            <w:tcW w:w="129" w:type="pct"/>
            <w:shd w:val="clear" w:color="auto" w:fill="auto"/>
          </w:tcPr>
          <w:p w14:paraId="59309D1C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9081FA7" w14:textId="3D6E99F3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(20,333)</w:t>
            </w:r>
          </w:p>
        </w:tc>
      </w:tr>
      <w:tr w:rsidR="00B61D88" w:rsidRPr="00F1598F" w14:paraId="2B217690" w14:textId="77777777" w:rsidTr="007062FD">
        <w:trPr>
          <w:tblHeader/>
        </w:trPr>
        <w:tc>
          <w:tcPr>
            <w:tcW w:w="1962" w:type="pct"/>
            <w:shd w:val="clear" w:color="auto" w:fill="auto"/>
          </w:tcPr>
          <w:p w14:paraId="67027953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ตีราคาที่ดินใหม่</w:t>
            </w:r>
          </w:p>
        </w:tc>
        <w:tc>
          <w:tcPr>
            <w:tcW w:w="629" w:type="pct"/>
            <w:shd w:val="clear" w:color="auto" w:fill="auto"/>
          </w:tcPr>
          <w:p w14:paraId="64F55BE9" w14:textId="60612894" w:rsidR="00B61D88" w:rsidRPr="00F1598F" w:rsidRDefault="5809D653" w:rsidP="003547A1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left="18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3D3F607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65923219" w14:textId="782455AA" w:rsidR="00B61D88" w:rsidRPr="00F1598F" w:rsidRDefault="3F2717B7" w:rsidP="003547A1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498D4D4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6629AA7F" w14:textId="6E8335CC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187,332</w:t>
            </w:r>
          </w:p>
        </w:tc>
        <w:tc>
          <w:tcPr>
            <w:tcW w:w="129" w:type="pct"/>
            <w:shd w:val="clear" w:color="auto" w:fill="auto"/>
          </w:tcPr>
          <w:p w14:paraId="677EB00A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" w:type="pct"/>
            <w:gridSpan w:val="2"/>
            <w:shd w:val="clear" w:color="auto" w:fill="auto"/>
          </w:tcPr>
          <w:p w14:paraId="02344AAD" w14:textId="5714CEB3" w:rsidR="00B61D88" w:rsidRPr="00F1598F" w:rsidRDefault="00B61D88" w:rsidP="003547A1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left="18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1D88" w:rsidRPr="00F1598F" w14:paraId="4052A140" w14:textId="77777777" w:rsidTr="00F802C9">
        <w:trPr>
          <w:tblHeader/>
        </w:trPr>
        <w:tc>
          <w:tcPr>
            <w:tcW w:w="1962" w:type="pct"/>
            <w:shd w:val="clear" w:color="auto" w:fill="auto"/>
            <w:hideMark/>
          </w:tcPr>
          <w:p w14:paraId="7BFBFFB3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8D7974" w14:textId="5FD27163" w:rsidR="00B61D88" w:rsidRPr="00F1598F" w:rsidRDefault="346F4A14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5,122</w:t>
            </w:r>
          </w:p>
        </w:tc>
        <w:tc>
          <w:tcPr>
            <w:tcW w:w="128" w:type="pct"/>
            <w:shd w:val="clear" w:color="auto" w:fill="auto"/>
          </w:tcPr>
          <w:p w14:paraId="077921B3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0E793D" w14:textId="69E4558B" w:rsidR="00B61D88" w:rsidRPr="00F1598F" w:rsidRDefault="3BDB6BCB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</w:t>
            </w:r>
            <w:r w:rsidR="00B80A64"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80A64"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3F4DEF41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E05F24" w14:textId="2DFE4061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237,667</w:t>
            </w:r>
          </w:p>
        </w:tc>
        <w:tc>
          <w:tcPr>
            <w:tcW w:w="129" w:type="pct"/>
            <w:shd w:val="clear" w:color="auto" w:fill="auto"/>
          </w:tcPr>
          <w:p w14:paraId="59AEA957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A35077" w14:textId="2C55DA78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(20,403)</w:t>
            </w:r>
          </w:p>
        </w:tc>
      </w:tr>
    </w:tbl>
    <w:p w14:paraId="3D00DAAF" w14:textId="77777777" w:rsidR="000B083E" w:rsidRPr="00F1598F" w:rsidRDefault="000B083E" w:rsidP="00A9166C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7"/>
        <w:gridCol w:w="238"/>
        <w:gridCol w:w="1196"/>
        <w:gridCol w:w="238"/>
        <w:gridCol w:w="1292"/>
        <w:gridCol w:w="241"/>
        <w:gridCol w:w="6"/>
        <w:gridCol w:w="1282"/>
      </w:tblGrid>
      <w:tr w:rsidR="000B083E" w:rsidRPr="00F1598F" w14:paraId="3BF3B589" w14:textId="77777777" w:rsidTr="00836DB0">
        <w:trPr>
          <w:trHeight w:val="245"/>
          <w:tblHeader/>
        </w:trPr>
        <w:tc>
          <w:tcPr>
            <w:tcW w:w="1971" w:type="pct"/>
          </w:tcPr>
          <w:p w14:paraId="64D23B85" w14:textId="77777777" w:rsidR="000B083E" w:rsidRPr="00F1598F" w:rsidRDefault="000B083E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9" w:type="pct"/>
            <w:gridSpan w:val="8"/>
          </w:tcPr>
          <w:p w14:paraId="7042563F" w14:textId="77777777" w:rsidR="000B083E" w:rsidRPr="00F1598F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897980"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B083E" w:rsidRPr="00F1598F" w14:paraId="042A227F" w14:textId="77777777" w:rsidTr="00836DB0">
        <w:trPr>
          <w:trHeight w:val="191"/>
          <w:tblHeader/>
        </w:trPr>
        <w:tc>
          <w:tcPr>
            <w:tcW w:w="1971" w:type="pct"/>
          </w:tcPr>
          <w:p w14:paraId="0F880BFC" w14:textId="736D2623" w:rsidR="000B083E" w:rsidRPr="00F1598F" w:rsidRDefault="004B249B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B61D88" w:rsidRPr="00F1598F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สาม</w:t>
            </w:r>
            <w:r w:rsidR="00510326" w:rsidRPr="00F1598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เดือน</w:t>
            </w: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สิ้นสุดวันที่ </w:t>
            </w:r>
            <w:r w:rsidR="00510326" w:rsidRPr="00F1598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3</w:t>
            </w:r>
            <w:r w:rsidR="006F4739" w:rsidRPr="00F1598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1</w:t>
            </w:r>
            <w:r w:rsidR="00510326" w:rsidRPr="00F1598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6F4739" w:rsidRPr="00F1598F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1395" w:type="pct"/>
            <w:gridSpan w:val="3"/>
          </w:tcPr>
          <w:p w14:paraId="71407366" w14:textId="616D8636" w:rsidR="000B083E" w:rsidRPr="00F1598F" w:rsidRDefault="000D0FB7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F4739" w:rsidRPr="00F1598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14:paraId="5097FA61" w14:textId="77777777" w:rsidR="000B083E" w:rsidRPr="00F1598F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7" w:type="pct"/>
            <w:gridSpan w:val="4"/>
          </w:tcPr>
          <w:p w14:paraId="716D2B7C" w14:textId="63469358" w:rsidR="000B083E" w:rsidRPr="00F1598F" w:rsidRDefault="000D0FB7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F4739" w:rsidRPr="00F1598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B083E" w:rsidRPr="00F1598F" w14:paraId="1D880245" w14:textId="77777777" w:rsidTr="008963A9">
        <w:trPr>
          <w:trHeight w:val="1109"/>
          <w:tblHeader/>
        </w:trPr>
        <w:tc>
          <w:tcPr>
            <w:tcW w:w="1971" w:type="pct"/>
          </w:tcPr>
          <w:p w14:paraId="5F7A0BB8" w14:textId="77777777" w:rsidR="000B083E" w:rsidRPr="00F1598F" w:rsidRDefault="000B083E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208AC7" w14:textId="77777777" w:rsidR="000B083E" w:rsidRPr="00F1598F" w:rsidRDefault="000B083E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78D493" w14:textId="77777777" w:rsidR="000B083E" w:rsidRPr="00F1598F" w:rsidRDefault="000B083E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hideMark/>
          </w:tcPr>
          <w:p w14:paraId="0D7FF4E8" w14:textId="77777777" w:rsidR="000B083E" w:rsidRPr="00F1598F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E3122C" w14:textId="77777777" w:rsidR="000B083E" w:rsidRPr="00F1598F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223CC3B4" w14:textId="77777777" w:rsidR="000B083E" w:rsidRPr="00F1598F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" w:type="pct"/>
          </w:tcPr>
          <w:p w14:paraId="102CA032" w14:textId="77777777" w:rsidR="000B083E" w:rsidRPr="00F1598F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hideMark/>
          </w:tcPr>
          <w:p w14:paraId="1B0A47F0" w14:textId="77777777" w:rsidR="000B083E" w:rsidRPr="00F1598F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47692FF" w14:textId="77777777" w:rsidR="000B083E" w:rsidRPr="00F1598F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7" w:type="pct"/>
          </w:tcPr>
          <w:p w14:paraId="03F229CD" w14:textId="77777777" w:rsidR="000B083E" w:rsidRPr="00F1598F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  <w:hideMark/>
          </w:tcPr>
          <w:p w14:paraId="7C3A6194" w14:textId="77777777" w:rsidR="000B083E" w:rsidRPr="00F1598F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BE6F3D" w14:textId="77777777" w:rsidR="000B083E" w:rsidRPr="00F1598F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32BE5665" w14:textId="77777777" w:rsidR="000B083E" w:rsidRPr="00F1598F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" w:type="pct"/>
            <w:gridSpan w:val="2"/>
          </w:tcPr>
          <w:p w14:paraId="4B05355C" w14:textId="77777777" w:rsidR="000B083E" w:rsidRPr="00F1598F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  <w:hideMark/>
          </w:tcPr>
          <w:p w14:paraId="21DCEE01" w14:textId="77777777" w:rsidR="000B083E" w:rsidRPr="00F1598F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33A35F33" w14:textId="77777777" w:rsidR="000B083E" w:rsidRPr="00F1598F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0B083E" w:rsidRPr="00F1598F" w14:paraId="5AF474DE" w14:textId="77777777" w:rsidTr="00836DB0">
        <w:trPr>
          <w:tblHeader/>
        </w:trPr>
        <w:tc>
          <w:tcPr>
            <w:tcW w:w="1971" w:type="pct"/>
          </w:tcPr>
          <w:p w14:paraId="05CBC346" w14:textId="77777777" w:rsidR="000B083E" w:rsidRPr="00F1598F" w:rsidRDefault="000B083E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29" w:type="pct"/>
            <w:gridSpan w:val="8"/>
          </w:tcPr>
          <w:p w14:paraId="750EFC5D" w14:textId="77777777" w:rsidR="000B083E" w:rsidRPr="00F1598F" w:rsidRDefault="008963A9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1D88" w:rsidRPr="00F1598F" w14:paraId="23FA0509" w14:textId="77777777" w:rsidTr="00836DB0">
        <w:trPr>
          <w:tblHeader/>
        </w:trPr>
        <w:tc>
          <w:tcPr>
            <w:tcW w:w="1971" w:type="pct"/>
          </w:tcPr>
          <w:p w14:paraId="73F5E7D1" w14:textId="12A99A2F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29" w:type="pct"/>
          </w:tcPr>
          <w:p w14:paraId="3BCB42D3" w14:textId="08EAE2F9" w:rsidR="00B61D88" w:rsidRPr="00F1598F" w:rsidRDefault="29A05F0C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7" w:type="pct"/>
          </w:tcPr>
          <w:p w14:paraId="7FCF62E7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52123858" w14:textId="0CDC9B46" w:rsidR="00B61D88" w:rsidRPr="00F1598F" w:rsidRDefault="29A05F0C" w:rsidP="003547A1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0086EB3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</w:tcPr>
          <w:p w14:paraId="7E8B7DA0" w14:textId="5DEE0EB8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3,112</w:t>
            </w:r>
          </w:p>
        </w:tc>
        <w:tc>
          <w:tcPr>
            <w:tcW w:w="129" w:type="pct"/>
          </w:tcPr>
          <w:p w14:paraId="485F5098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gridSpan w:val="2"/>
          </w:tcPr>
          <w:p w14:paraId="0BA3BF99" w14:textId="75654DD9" w:rsidR="00B61D88" w:rsidRPr="00F1598F" w:rsidRDefault="00B61D88" w:rsidP="003547A1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left="1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1D88" w:rsidRPr="00F1598F" w14:paraId="64C83D3E" w14:textId="77777777" w:rsidTr="00836DB0">
        <w:trPr>
          <w:tblHeader/>
        </w:trPr>
        <w:tc>
          <w:tcPr>
            <w:tcW w:w="1971" w:type="pct"/>
            <w:hideMark/>
          </w:tcPr>
          <w:p w14:paraId="49ED4B9D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29" w:type="pct"/>
          </w:tcPr>
          <w:p w14:paraId="2F7A9B88" w14:textId="16CB227F" w:rsidR="00B61D88" w:rsidRPr="00F1598F" w:rsidRDefault="0C9A9C8A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1,329</w:t>
            </w:r>
          </w:p>
        </w:tc>
        <w:tc>
          <w:tcPr>
            <w:tcW w:w="127" w:type="pct"/>
          </w:tcPr>
          <w:p w14:paraId="0DAD6D8D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51507617" w14:textId="5D5696D6" w:rsidR="00B61D88" w:rsidRPr="00F1598F" w:rsidRDefault="51F0C07E" w:rsidP="003547A1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6CF2F38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</w:tcPr>
          <w:p w14:paraId="2553292C" w14:textId="6EC65B15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11,060</w:t>
            </w:r>
          </w:p>
        </w:tc>
        <w:tc>
          <w:tcPr>
            <w:tcW w:w="129" w:type="pct"/>
          </w:tcPr>
          <w:p w14:paraId="025F4ECF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gridSpan w:val="2"/>
          </w:tcPr>
          <w:p w14:paraId="1D5F1C2A" w14:textId="4A68848E" w:rsidR="00B61D88" w:rsidRPr="00F1598F" w:rsidRDefault="00B61D88" w:rsidP="003547A1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left="1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1D88" w:rsidRPr="00F1598F" w14:paraId="47DD6FFD" w14:textId="77777777" w:rsidTr="00836DB0">
        <w:trPr>
          <w:tblHeader/>
        </w:trPr>
        <w:tc>
          <w:tcPr>
            <w:tcW w:w="1971" w:type="pct"/>
            <w:hideMark/>
          </w:tcPr>
          <w:p w14:paraId="70E25707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29" w:type="pct"/>
          </w:tcPr>
          <w:p w14:paraId="363189C6" w14:textId="2F8767DE" w:rsidR="00B61D88" w:rsidRPr="00F1598F" w:rsidRDefault="2E20A9C1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27" w:type="pct"/>
          </w:tcPr>
          <w:p w14:paraId="257F4FDE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2027B072" w14:textId="5CFA1E3A" w:rsidR="00B61D88" w:rsidRPr="00F1598F" w:rsidRDefault="00EF6263" w:rsidP="00EF6263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DA8D31E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</w:tcPr>
          <w:p w14:paraId="40B7E73C" w14:textId="2546A332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791</w:t>
            </w:r>
          </w:p>
        </w:tc>
        <w:tc>
          <w:tcPr>
            <w:tcW w:w="129" w:type="pct"/>
          </w:tcPr>
          <w:p w14:paraId="6A2ED19F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gridSpan w:val="2"/>
          </w:tcPr>
          <w:p w14:paraId="212C9F06" w14:textId="17B7B20F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(70)</w:t>
            </w:r>
          </w:p>
        </w:tc>
      </w:tr>
      <w:tr w:rsidR="00B61D88" w:rsidRPr="00F1598F" w14:paraId="38F46570" w14:textId="77777777" w:rsidTr="00950E17">
        <w:trPr>
          <w:tblHeader/>
        </w:trPr>
        <w:tc>
          <w:tcPr>
            <w:tcW w:w="1971" w:type="pct"/>
            <w:hideMark/>
          </w:tcPr>
          <w:p w14:paraId="151E0957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29" w:type="pct"/>
          </w:tcPr>
          <w:p w14:paraId="3C590C92" w14:textId="610B4FED" w:rsidR="00B61D88" w:rsidRPr="00F1598F" w:rsidRDefault="509B9D04" w:rsidP="003547A1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left="18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F441F32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336D990E" w14:textId="22CE0836" w:rsidR="00B61D88" w:rsidRPr="00F1598F" w:rsidRDefault="67E8B6C4" w:rsidP="003547A1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E958A67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</w:tcPr>
          <w:p w14:paraId="19EB3C81" w14:textId="7DAA126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21,368</w:t>
            </w:r>
          </w:p>
        </w:tc>
        <w:tc>
          <w:tcPr>
            <w:tcW w:w="129" w:type="pct"/>
          </w:tcPr>
          <w:p w14:paraId="707CE558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gridSpan w:val="2"/>
          </w:tcPr>
          <w:p w14:paraId="027761ED" w14:textId="26B205D7" w:rsidR="00B61D88" w:rsidRPr="00F1598F" w:rsidRDefault="00B61D88" w:rsidP="003547A1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left="1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1D88" w:rsidRPr="00F1598F" w14:paraId="08B457E4" w14:textId="77777777" w:rsidTr="00E264FF">
        <w:trPr>
          <w:tblHeader/>
        </w:trPr>
        <w:tc>
          <w:tcPr>
            <w:tcW w:w="1971" w:type="pct"/>
            <w:hideMark/>
          </w:tcPr>
          <w:p w14:paraId="12E45734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29" w:type="pct"/>
            <w:tcBorders>
              <w:top w:val="nil"/>
              <w:left w:val="nil"/>
              <w:right w:val="nil"/>
            </w:tcBorders>
          </w:tcPr>
          <w:p w14:paraId="5CF22461" w14:textId="3EE1BAFC" w:rsidR="00B61D88" w:rsidRPr="00F1598F" w:rsidRDefault="65360585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2,283</w:t>
            </w:r>
          </w:p>
        </w:tc>
        <w:tc>
          <w:tcPr>
            <w:tcW w:w="127" w:type="pct"/>
          </w:tcPr>
          <w:p w14:paraId="506A89CF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nil"/>
              <w:left w:val="nil"/>
              <w:right w:val="nil"/>
            </w:tcBorders>
          </w:tcPr>
          <w:p w14:paraId="2235AB9C" w14:textId="17905753" w:rsidR="00B61D88" w:rsidRPr="00F1598F" w:rsidRDefault="67AFCC64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(1,279)</w:t>
            </w:r>
          </w:p>
        </w:tc>
        <w:tc>
          <w:tcPr>
            <w:tcW w:w="127" w:type="pct"/>
          </w:tcPr>
          <w:p w14:paraId="0005383F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  <w:tcBorders>
              <w:top w:val="nil"/>
              <w:left w:val="nil"/>
              <w:right w:val="nil"/>
            </w:tcBorders>
          </w:tcPr>
          <w:p w14:paraId="634B81AE" w14:textId="5568F310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13,997</w:t>
            </w:r>
          </w:p>
        </w:tc>
        <w:tc>
          <w:tcPr>
            <w:tcW w:w="129" w:type="pct"/>
          </w:tcPr>
          <w:p w14:paraId="62BAE446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gridSpan w:val="2"/>
            <w:tcBorders>
              <w:top w:val="nil"/>
              <w:left w:val="nil"/>
              <w:right w:val="nil"/>
            </w:tcBorders>
          </w:tcPr>
          <w:p w14:paraId="36D446FE" w14:textId="67564E73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(20,333)</w:t>
            </w:r>
          </w:p>
        </w:tc>
      </w:tr>
      <w:tr w:rsidR="00B61D88" w:rsidRPr="00F1598F" w14:paraId="2860ED80" w14:textId="77777777" w:rsidTr="007062FD">
        <w:trPr>
          <w:tblHeader/>
        </w:trPr>
        <w:tc>
          <w:tcPr>
            <w:tcW w:w="1971" w:type="pct"/>
          </w:tcPr>
          <w:p w14:paraId="0F2CFEAB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ตีราคาที่ดินใหม่</w:t>
            </w:r>
          </w:p>
        </w:tc>
        <w:tc>
          <w:tcPr>
            <w:tcW w:w="629" w:type="pct"/>
          </w:tcPr>
          <w:p w14:paraId="4C32B28C" w14:textId="4693068A" w:rsidR="00B61D88" w:rsidRPr="00F1598F" w:rsidRDefault="394EAEDB" w:rsidP="003547A1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left="18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FF88930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0CB3D899" w14:textId="17054AC7" w:rsidR="00B61D88" w:rsidRPr="00F1598F" w:rsidRDefault="35B0332E" w:rsidP="003547A1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A89171B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</w:tcPr>
          <w:p w14:paraId="2848697C" w14:textId="0A113ABB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187,332</w:t>
            </w:r>
          </w:p>
        </w:tc>
        <w:tc>
          <w:tcPr>
            <w:tcW w:w="129" w:type="pct"/>
          </w:tcPr>
          <w:p w14:paraId="7D038B7E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gridSpan w:val="2"/>
          </w:tcPr>
          <w:p w14:paraId="0C0B4BA0" w14:textId="1696E32C" w:rsidR="00B61D88" w:rsidRPr="00F1598F" w:rsidRDefault="00B61D88" w:rsidP="003547A1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left="1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1D88" w:rsidRPr="00F1598F" w14:paraId="5305366C" w14:textId="77777777" w:rsidTr="00D02755">
        <w:trPr>
          <w:tblHeader/>
        </w:trPr>
        <w:tc>
          <w:tcPr>
            <w:tcW w:w="1971" w:type="pct"/>
            <w:hideMark/>
          </w:tcPr>
          <w:p w14:paraId="099C8299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AE6F8" w14:textId="7568E832" w:rsidR="00B61D88" w:rsidRPr="00F1598F" w:rsidRDefault="0E19A604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3,846</w:t>
            </w:r>
          </w:p>
        </w:tc>
        <w:tc>
          <w:tcPr>
            <w:tcW w:w="127" w:type="pct"/>
          </w:tcPr>
          <w:p w14:paraId="588BAB8F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416345" w14:textId="19FB4786" w:rsidR="00B61D88" w:rsidRPr="00F1598F" w:rsidRDefault="431BA9D5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</w:t>
            </w:r>
            <w:r w:rsidR="00EF6263"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279</w:t>
            </w: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448A0B22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D9F29D" w14:textId="2E8D14D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237,660</w:t>
            </w:r>
          </w:p>
        </w:tc>
        <w:tc>
          <w:tcPr>
            <w:tcW w:w="129" w:type="pct"/>
          </w:tcPr>
          <w:p w14:paraId="0A3D5F7C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84C1A1" w14:textId="6FA46003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(20,403)</w:t>
            </w:r>
          </w:p>
        </w:tc>
      </w:tr>
    </w:tbl>
    <w:p w14:paraId="46BFD963" w14:textId="77777777" w:rsidR="00A25A6B" w:rsidRPr="00F1598F" w:rsidRDefault="00A25A6B" w:rsidP="00A9166C">
      <w:pPr>
        <w:ind w:left="540"/>
        <w:jc w:val="both"/>
        <w:rPr>
          <w:rFonts w:ascii="Angsana New" w:hAnsi="Angsana New"/>
          <w:sz w:val="30"/>
          <w:szCs w:val="30"/>
        </w:rPr>
      </w:pPr>
    </w:p>
    <w:p w14:paraId="16E44A32" w14:textId="32011465" w:rsidR="000573F5" w:rsidRPr="00F1598F" w:rsidRDefault="000573F5" w:rsidP="00A9166C">
      <w:pPr>
        <w:ind w:left="540"/>
        <w:jc w:val="both"/>
        <w:rPr>
          <w:rFonts w:ascii="Calibri" w:hAnsi="Calibri"/>
          <w:sz w:val="30"/>
          <w:szCs w:val="30"/>
        </w:rPr>
      </w:pPr>
      <w:r w:rsidRPr="00F1598F">
        <w:rPr>
          <w:rFonts w:ascii="Angsana New" w:hAnsi="Angsana New" w:hint="cs"/>
          <w:b/>
          <w:bCs/>
          <w:sz w:val="30"/>
          <w:szCs w:val="30"/>
          <w:cs/>
        </w:rPr>
        <w:t>การวัดมูลค่า</w:t>
      </w:r>
      <w:r w:rsidR="00C24C24" w:rsidRPr="00F1598F">
        <w:rPr>
          <w:rFonts w:ascii="Angsana New" w:hAnsi="Angsana New" w:hint="cs"/>
          <w:b/>
          <w:bCs/>
          <w:sz w:val="30"/>
          <w:szCs w:val="30"/>
          <w:cs/>
        </w:rPr>
        <w:t>ด้วยราคาที่ตีใหม่</w:t>
      </w:r>
    </w:p>
    <w:p w14:paraId="4EFF282B" w14:textId="77777777" w:rsidR="000573F5" w:rsidRPr="00F1598F" w:rsidRDefault="000573F5" w:rsidP="00A9166C">
      <w:pPr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2DB4E8D1" w14:textId="40472A30" w:rsidR="000573F5" w:rsidRPr="00F1598F" w:rsidRDefault="000573F5" w:rsidP="00A9166C">
      <w:pPr>
        <w:ind w:left="540"/>
        <w:jc w:val="both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 w:hint="cs"/>
          <w:i/>
          <w:iCs/>
          <w:sz w:val="30"/>
          <w:szCs w:val="30"/>
          <w:cs/>
        </w:rPr>
        <w:t>ลำดับชั้นมูลค่ายุติธรรม</w:t>
      </w:r>
      <w:r w:rsidRPr="00F1598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05A955D" w14:textId="77777777" w:rsidR="000573F5" w:rsidRPr="00F1598F" w:rsidRDefault="000573F5" w:rsidP="00A9166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A4F4DA6" w14:textId="37C419DC" w:rsidR="000B3772" w:rsidRPr="00F1598F" w:rsidRDefault="000573F5" w:rsidP="000B3772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 w:hint="cs"/>
          <w:sz w:val="30"/>
          <w:szCs w:val="30"/>
          <w:cs/>
        </w:rPr>
        <w:t>การวัดมูลค่า</w:t>
      </w:r>
      <w:r w:rsidR="009C03DB" w:rsidRPr="00F1598F">
        <w:rPr>
          <w:rFonts w:ascii="Angsana New" w:hAnsi="Angsana New" w:hint="cs"/>
          <w:sz w:val="30"/>
          <w:szCs w:val="30"/>
          <w:cs/>
        </w:rPr>
        <w:t>ด้วยราคาที่ตีใหม่</w:t>
      </w:r>
      <w:r w:rsidRPr="00F1598F">
        <w:rPr>
          <w:rFonts w:ascii="Angsana New" w:hAnsi="Angsana New" w:hint="cs"/>
          <w:sz w:val="30"/>
          <w:szCs w:val="30"/>
          <w:cs/>
        </w:rPr>
        <w:t>ของที่ดิน</w:t>
      </w:r>
      <w:r w:rsidR="00375C2E" w:rsidRPr="00F1598F">
        <w:rPr>
          <w:rFonts w:ascii="Angsana New" w:hAnsi="Angsana New" w:hint="cs"/>
          <w:sz w:val="30"/>
          <w:szCs w:val="30"/>
          <w:cs/>
        </w:rPr>
        <w:t>ใช้</w:t>
      </w:r>
      <w:r w:rsidRPr="00F1598F">
        <w:rPr>
          <w:rFonts w:ascii="Angsana New" w:hAnsi="Angsana New" w:hint="cs"/>
          <w:sz w:val="30"/>
          <w:szCs w:val="30"/>
          <w:cs/>
        </w:rPr>
        <w:t xml:space="preserve">ลำดับชั้นการวัดมูลค่ายุติธรรมอยู่ในระดับที่ </w:t>
      </w:r>
      <w:r w:rsidRPr="00F1598F">
        <w:rPr>
          <w:rFonts w:ascii="Angsana New" w:hAnsi="Angsana New" w:hint="cs"/>
          <w:sz w:val="30"/>
          <w:szCs w:val="30"/>
        </w:rPr>
        <w:t>3</w:t>
      </w:r>
      <w:r w:rsidRPr="00F1598F">
        <w:rPr>
          <w:rFonts w:ascii="Angsana New" w:hAnsi="Angsana New" w:hint="cs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โดยวิธีการเปรียบเทียบราคาตลาด</w:t>
      </w:r>
      <w:r w:rsidR="000B3772" w:rsidRPr="00F1598F">
        <w:rPr>
          <w:rFonts w:ascii="Angsana New" w:hAnsi="Angsana New"/>
          <w:sz w:val="30"/>
          <w:szCs w:val="30"/>
        </w:rPr>
        <w:t xml:space="preserve"> </w:t>
      </w:r>
      <w:r w:rsidR="00CB21BF" w:rsidRPr="00F1598F">
        <w:rPr>
          <w:rFonts w:ascii="Angsana New" w:hAnsi="Angsana New" w:hint="cs"/>
          <w:sz w:val="30"/>
          <w:szCs w:val="30"/>
          <w:cs/>
        </w:rPr>
        <w:t>ทั้งนี้</w:t>
      </w:r>
      <w:r w:rsidR="002D2FF3">
        <w:rPr>
          <w:rFonts w:ascii="Angsana New" w:hAnsi="Angsana New" w:hint="cs"/>
          <w:sz w:val="30"/>
          <w:szCs w:val="30"/>
          <w:cs/>
        </w:rPr>
        <w:t xml:space="preserve"> </w:t>
      </w:r>
      <w:r w:rsidR="000B3772" w:rsidRPr="00F1598F">
        <w:rPr>
          <w:rFonts w:ascii="Angsana New" w:hAnsi="Angsana New" w:hint="cs"/>
          <w:sz w:val="30"/>
          <w:szCs w:val="30"/>
          <w:cs/>
        </w:rPr>
        <w:t xml:space="preserve">ในระหว่างงวดสามเดือนสิ้นสุดวันที่ </w:t>
      </w:r>
      <w:r w:rsidR="000B3772" w:rsidRPr="00F1598F">
        <w:rPr>
          <w:rFonts w:ascii="Angsana New" w:hAnsi="Angsana New"/>
          <w:sz w:val="30"/>
          <w:szCs w:val="30"/>
        </w:rPr>
        <w:t xml:space="preserve">31 </w:t>
      </w:r>
      <w:r w:rsidR="000B3772" w:rsidRPr="00F1598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B3772" w:rsidRPr="00F1598F">
        <w:rPr>
          <w:rFonts w:ascii="Angsana New" w:hAnsi="Angsana New"/>
          <w:sz w:val="30"/>
          <w:szCs w:val="30"/>
        </w:rPr>
        <w:t xml:space="preserve">2564 </w:t>
      </w:r>
      <w:r w:rsidR="000B3772" w:rsidRPr="00F1598F">
        <w:rPr>
          <w:rFonts w:ascii="Angsana New" w:hAnsi="Angsana New" w:hint="cs"/>
          <w:sz w:val="30"/>
          <w:szCs w:val="30"/>
          <w:cs/>
        </w:rPr>
        <w:t>ไม่มีการเปลี่ยนแปลงมูลค่ายุติธรรมของที่ดินอย่างเป็นสาระสำคัญ</w:t>
      </w:r>
    </w:p>
    <w:p w14:paraId="310F1240" w14:textId="3F62AF3F" w:rsidR="00511CA1" w:rsidRPr="00F1598F" w:rsidRDefault="00511CA1" w:rsidP="00A9166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5E0A979" w14:textId="43F63469" w:rsidR="00AC61C0" w:rsidRPr="00F1598F" w:rsidRDefault="00AC61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/>
          <w:sz w:val="30"/>
          <w:szCs w:val="30"/>
        </w:rPr>
        <w:br w:type="page"/>
      </w:r>
    </w:p>
    <w:p w14:paraId="57456BBF" w14:textId="6604C242" w:rsidR="0066515A" w:rsidRPr="00F1598F" w:rsidRDefault="00AC61C0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F1598F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3D31C882" w14:textId="39E5F6FF" w:rsidR="00AC61C0" w:rsidRPr="00F1598F" w:rsidRDefault="00AC61C0" w:rsidP="00A9166C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3" w:type="dxa"/>
        <w:tblInd w:w="450" w:type="dxa"/>
        <w:tblLook w:val="01E0" w:firstRow="1" w:lastRow="1" w:firstColumn="1" w:lastColumn="1" w:noHBand="0" w:noVBand="0"/>
      </w:tblPr>
      <w:tblGrid>
        <w:gridCol w:w="3690"/>
        <w:gridCol w:w="270"/>
        <w:gridCol w:w="1170"/>
        <w:gridCol w:w="246"/>
        <w:gridCol w:w="1107"/>
        <w:gridCol w:w="246"/>
        <w:gridCol w:w="1194"/>
        <w:gridCol w:w="246"/>
        <w:gridCol w:w="1104"/>
      </w:tblGrid>
      <w:tr w:rsidR="00AC61C0" w:rsidRPr="00F1598F" w14:paraId="70FD4BCF" w14:textId="77777777" w:rsidTr="00F467A0">
        <w:trPr>
          <w:tblHeader/>
        </w:trPr>
        <w:tc>
          <w:tcPr>
            <w:tcW w:w="3690" w:type="dxa"/>
          </w:tcPr>
          <w:p w14:paraId="57A54B14" w14:textId="77777777" w:rsidR="00AC61C0" w:rsidRPr="00F1598F" w:rsidRDefault="00AC61C0" w:rsidP="00F46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7B3E1481" w14:textId="77777777" w:rsidR="00AC61C0" w:rsidRPr="00F1598F" w:rsidRDefault="00AC61C0" w:rsidP="00F46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23" w:type="dxa"/>
            <w:gridSpan w:val="3"/>
          </w:tcPr>
          <w:p w14:paraId="17A59BB1" w14:textId="77777777" w:rsidR="00AC61C0" w:rsidRPr="00F1598F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1598F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" w:type="dxa"/>
          </w:tcPr>
          <w:p w14:paraId="47528E79" w14:textId="77777777" w:rsidR="00AC61C0" w:rsidRPr="00F1598F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544" w:type="dxa"/>
            <w:gridSpan w:val="3"/>
          </w:tcPr>
          <w:p w14:paraId="45308223" w14:textId="77777777" w:rsidR="00AC61C0" w:rsidRPr="00F1598F" w:rsidRDefault="00AC61C0" w:rsidP="00F4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1598F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4739" w:rsidRPr="00F1598F" w14:paraId="308FE96F" w14:textId="77777777" w:rsidTr="00F467A0">
        <w:trPr>
          <w:tblHeader/>
        </w:trPr>
        <w:tc>
          <w:tcPr>
            <w:tcW w:w="3690" w:type="dxa"/>
          </w:tcPr>
          <w:p w14:paraId="40522EE6" w14:textId="77777777" w:rsidR="006F4739" w:rsidRPr="00F1598F" w:rsidRDefault="006F4739" w:rsidP="006F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2BDDFA35" w14:textId="77777777" w:rsidR="006F4739" w:rsidRPr="00F1598F" w:rsidRDefault="006F4739" w:rsidP="006F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DD4961F" w14:textId="4F325035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46" w:type="dxa"/>
            <w:shd w:val="clear" w:color="auto" w:fill="auto"/>
          </w:tcPr>
          <w:p w14:paraId="5F901F6B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371224F6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1598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6" w:type="dxa"/>
          </w:tcPr>
          <w:p w14:paraId="4E20CA15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5AF563DD" w14:textId="19BF5998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46" w:type="dxa"/>
            <w:shd w:val="clear" w:color="auto" w:fill="auto"/>
          </w:tcPr>
          <w:p w14:paraId="13050621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42C8E898" w14:textId="1FD368EC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1598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6F4739" w:rsidRPr="00F1598F" w14:paraId="3FCBDC05" w14:textId="77777777" w:rsidTr="00F467A0">
        <w:trPr>
          <w:tblHeader/>
        </w:trPr>
        <w:tc>
          <w:tcPr>
            <w:tcW w:w="3690" w:type="dxa"/>
          </w:tcPr>
          <w:p w14:paraId="1BFB157A" w14:textId="77777777" w:rsidR="006F4739" w:rsidRPr="00F1598F" w:rsidRDefault="006F4739" w:rsidP="006F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0A73AE1C" w14:textId="77777777" w:rsidR="006F4739" w:rsidRPr="00F1598F" w:rsidRDefault="006F4739" w:rsidP="006F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EB11E9" w14:textId="0A70C37B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46" w:type="dxa"/>
            <w:shd w:val="clear" w:color="auto" w:fill="auto"/>
          </w:tcPr>
          <w:p w14:paraId="5F1AD1CA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22EF0A6D" w14:textId="060AD342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46" w:type="dxa"/>
            <w:shd w:val="clear" w:color="auto" w:fill="auto"/>
          </w:tcPr>
          <w:p w14:paraId="476FBB7C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24784D41" w14:textId="4B95A795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46" w:type="dxa"/>
            <w:shd w:val="clear" w:color="auto" w:fill="auto"/>
          </w:tcPr>
          <w:p w14:paraId="36387BD9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2FF40761" w14:textId="209A2F6D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6F4739" w:rsidRPr="00F1598F" w14:paraId="31B0F919" w14:textId="77777777" w:rsidTr="00F467A0">
        <w:trPr>
          <w:tblHeader/>
        </w:trPr>
        <w:tc>
          <w:tcPr>
            <w:tcW w:w="3690" w:type="dxa"/>
          </w:tcPr>
          <w:p w14:paraId="0AC4861C" w14:textId="77777777" w:rsidR="006F4739" w:rsidRPr="00F1598F" w:rsidRDefault="006F4739" w:rsidP="006F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598EEE" w14:textId="77777777" w:rsidR="006F4739" w:rsidRPr="00F1598F" w:rsidRDefault="006F4739" w:rsidP="006F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313" w:type="dxa"/>
            <w:gridSpan w:val="7"/>
          </w:tcPr>
          <w:p w14:paraId="76CD011F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F1598F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Pr="00F1598F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F1598F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6F4739" w:rsidRPr="00F1598F" w14:paraId="0413AF62" w14:textId="77777777" w:rsidTr="00F467A0">
        <w:tc>
          <w:tcPr>
            <w:tcW w:w="3690" w:type="dxa"/>
          </w:tcPr>
          <w:p w14:paraId="6D511137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1598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5A0E62B7" w14:textId="77777777" w:rsidR="006F4739" w:rsidRPr="00F1598F" w:rsidRDefault="006F4739" w:rsidP="006F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EDEA82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664A69DF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</w:tcPr>
          <w:p w14:paraId="4FCC7889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72390884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</w:tcPr>
          <w:p w14:paraId="1108AD9C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14F904AE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</w:tcPr>
          <w:p w14:paraId="303533DF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4739" w:rsidRPr="00F1598F" w14:paraId="22FCFDB5" w14:textId="77777777" w:rsidTr="00F467A0">
        <w:tc>
          <w:tcPr>
            <w:tcW w:w="3690" w:type="dxa"/>
          </w:tcPr>
          <w:p w14:paraId="023BED04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F1598F">
              <w:rPr>
                <w:rFonts w:ascii="Angsana New" w:hAnsi="Angsana New"/>
                <w:spacing w:val="-8"/>
                <w:sz w:val="28"/>
                <w:szCs w:val="28"/>
                <w:cs/>
              </w:rPr>
              <w:t>เงินเบิกเกินบัญชีธนาคาร</w:t>
            </w:r>
            <w:r w:rsidRPr="00F1598F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และเงินกู้ยืมระยะสั้นจากสถาบันการเงิน</w:t>
            </w:r>
          </w:p>
        </w:tc>
        <w:tc>
          <w:tcPr>
            <w:tcW w:w="270" w:type="dxa"/>
          </w:tcPr>
          <w:p w14:paraId="50005E96" w14:textId="77777777" w:rsidR="006F4739" w:rsidRPr="00F1598F" w:rsidRDefault="006F4739" w:rsidP="006F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3979CF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6D02D875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</w:tcPr>
          <w:p w14:paraId="2136EDAD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98F">
              <w:rPr>
                <w:rFonts w:ascii="Angsana New" w:hAnsi="Angsana New"/>
                <w:sz w:val="28"/>
                <w:szCs w:val="28"/>
              </w:rPr>
              <w:br/>
            </w:r>
          </w:p>
        </w:tc>
        <w:tc>
          <w:tcPr>
            <w:tcW w:w="246" w:type="dxa"/>
          </w:tcPr>
          <w:p w14:paraId="5348D259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</w:tcPr>
          <w:p w14:paraId="2BBA8BA2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2E8B7D86" w14:textId="77777777" w:rsidR="006F4739" w:rsidRPr="00F1598F" w:rsidRDefault="006F4739" w:rsidP="006F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</w:tcPr>
          <w:p w14:paraId="385B55F2" w14:textId="77777777" w:rsidR="006F4739" w:rsidRPr="00F1598F" w:rsidRDefault="006F4739" w:rsidP="006F47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1D88" w:rsidRPr="00F1598F" w14:paraId="6A881A6E" w14:textId="77777777" w:rsidTr="00F467A0">
        <w:tc>
          <w:tcPr>
            <w:tcW w:w="3690" w:type="dxa"/>
          </w:tcPr>
          <w:p w14:paraId="5E9DC598" w14:textId="77777777" w:rsidR="00B61D88" w:rsidRPr="00F1598F" w:rsidRDefault="00B61D88" w:rsidP="00B61D88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8"/>
                <w:szCs w:val="28"/>
              </w:rPr>
            </w:pPr>
            <w:r w:rsidRPr="00F1598F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65B244F0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0B9A89" w14:textId="54C1D65D" w:rsidR="00B61D88" w:rsidRPr="00F1598F" w:rsidRDefault="003323B5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1598F">
              <w:rPr>
                <w:rFonts w:ascii="Angsana New" w:hAnsi="Angsana New"/>
                <w:sz w:val="28"/>
                <w:szCs w:val="28"/>
                <w:lang w:val="en-US" w:bidi="th-TH"/>
              </w:rPr>
              <w:t>585,583</w:t>
            </w:r>
          </w:p>
        </w:tc>
        <w:tc>
          <w:tcPr>
            <w:tcW w:w="246" w:type="dxa"/>
          </w:tcPr>
          <w:p w14:paraId="6F342A19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3F3FE0FE" w14:textId="7F4DBBA6" w:rsidR="00B61D88" w:rsidRPr="00F1598F" w:rsidRDefault="00B61D88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592,683</w:t>
            </w:r>
          </w:p>
        </w:tc>
        <w:tc>
          <w:tcPr>
            <w:tcW w:w="246" w:type="dxa"/>
          </w:tcPr>
          <w:p w14:paraId="10A74E03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7D68857B" w14:textId="1A98B542" w:rsidR="00B61D88" w:rsidRPr="00F1598F" w:rsidRDefault="00BA542D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98F">
              <w:rPr>
                <w:rFonts w:ascii="Angsana New" w:hAnsi="Angsana New"/>
                <w:sz w:val="28"/>
                <w:szCs w:val="28"/>
                <w:lang w:val="en-US" w:bidi="th-TH"/>
              </w:rPr>
              <w:t>560,690</w:t>
            </w:r>
          </w:p>
        </w:tc>
        <w:tc>
          <w:tcPr>
            <w:tcW w:w="246" w:type="dxa"/>
          </w:tcPr>
          <w:p w14:paraId="2DD5A8F6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78BFA0C8" w14:textId="4572136A" w:rsidR="00B61D88" w:rsidRPr="00F1598F" w:rsidRDefault="00B61D88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</w:rPr>
              <w:t>567,848</w:t>
            </w:r>
          </w:p>
        </w:tc>
      </w:tr>
      <w:tr w:rsidR="00B61D88" w:rsidRPr="00F1598F" w14:paraId="15C70DC5" w14:textId="77777777" w:rsidTr="00F467A0">
        <w:tc>
          <w:tcPr>
            <w:tcW w:w="3690" w:type="dxa"/>
          </w:tcPr>
          <w:p w14:paraId="026ADEE2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F1598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58F52D50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D82C28" w14:textId="77777777" w:rsidR="00B61D88" w:rsidRPr="00F1598F" w:rsidRDefault="00B61D88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</w:tcPr>
          <w:p w14:paraId="1022E010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24FA7E03" w14:textId="77777777" w:rsidR="00B61D88" w:rsidRPr="00F1598F" w:rsidRDefault="00B61D88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38C0F568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5D937916" w14:textId="77777777" w:rsidR="00B61D88" w:rsidRPr="00F1598F" w:rsidRDefault="00B61D88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7D9926D1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77731A5B" w14:textId="77777777" w:rsidR="00B61D88" w:rsidRPr="00F1598F" w:rsidRDefault="00B61D88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1D88" w:rsidRPr="00F1598F" w14:paraId="003EDF67" w14:textId="77777777" w:rsidTr="00F467A0">
        <w:tc>
          <w:tcPr>
            <w:tcW w:w="3690" w:type="dxa"/>
          </w:tcPr>
          <w:p w14:paraId="10680A06" w14:textId="30AFDEA5" w:rsidR="00B61D88" w:rsidRPr="00F1598F" w:rsidRDefault="00B61D88" w:rsidP="00B61D88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8"/>
                <w:szCs w:val="28"/>
              </w:rPr>
            </w:pPr>
            <w:r w:rsidRPr="00F1598F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0255384A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5D1386" w14:textId="307EBAAC" w:rsidR="00B61D88" w:rsidRPr="00F1598F" w:rsidRDefault="020D1763" w:rsidP="1E292E09">
            <w:pPr>
              <w:pStyle w:val="acctfourfigures"/>
              <w:tabs>
                <w:tab w:val="clear" w:pos="765"/>
              </w:tabs>
              <w:ind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1598F">
              <w:rPr>
                <w:rFonts w:ascii="Angsana New" w:hAnsi="Angsana New"/>
                <w:sz w:val="28"/>
                <w:szCs w:val="28"/>
                <w:lang w:val="en-US" w:bidi="th-TH"/>
              </w:rPr>
              <w:t>10,827</w:t>
            </w:r>
          </w:p>
        </w:tc>
        <w:tc>
          <w:tcPr>
            <w:tcW w:w="246" w:type="dxa"/>
          </w:tcPr>
          <w:p w14:paraId="7FC2CEB3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6F80A3C2" w14:textId="1DE505D2" w:rsidR="00B61D88" w:rsidRPr="00F1598F" w:rsidRDefault="00B61D88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10,827</w:t>
            </w:r>
          </w:p>
        </w:tc>
        <w:tc>
          <w:tcPr>
            <w:tcW w:w="246" w:type="dxa"/>
          </w:tcPr>
          <w:p w14:paraId="351737B2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56C088FF" w14:textId="7637C99E" w:rsidR="00B61D88" w:rsidRPr="00F1598F" w:rsidRDefault="207623BB" w:rsidP="1E292E09">
            <w:pPr>
              <w:pStyle w:val="acctfourfigures"/>
              <w:tabs>
                <w:tab w:val="clear" w:pos="765"/>
              </w:tabs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F1598F">
              <w:rPr>
                <w:rFonts w:ascii="Angsana New" w:hAnsi="Angsana New"/>
                <w:sz w:val="28"/>
                <w:szCs w:val="28"/>
                <w:lang w:val="en-US" w:bidi="th-TH"/>
              </w:rPr>
              <w:t>10,827</w:t>
            </w:r>
          </w:p>
        </w:tc>
        <w:tc>
          <w:tcPr>
            <w:tcW w:w="246" w:type="dxa"/>
          </w:tcPr>
          <w:p w14:paraId="3354769B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4A56D53A" w14:textId="23AE6325" w:rsidR="00B61D88" w:rsidRPr="00F1598F" w:rsidRDefault="00B61D88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10,827</w:t>
            </w:r>
          </w:p>
        </w:tc>
      </w:tr>
      <w:tr w:rsidR="00B61D88" w:rsidRPr="00F1598F" w14:paraId="685BED31" w14:textId="77777777" w:rsidTr="00CF6CA2">
        <w:trPr>
          <w:trHeight w:val="720"/>
        </w:trPr>
        <w:tc>
          <w:tcPr>
            <w:tcW w:w="3690" w:type="dxa"/>
          </w:tcPr>
          <w:p w14:paraId="070D10EB" w14:textId="398440F8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F1598F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เงินกู้ยืมระยะยาวส่วนที่ถึงกำหนดชำระภายในหนึ่งปี</w:t>
            </w:r>
          </w:p>
          <w:p w14:paraId="1B4EB814" w14:textId="77777777" w:rsidR="00B61D88" w:rsidRPr="00F1598F" w:rsidRDefault="00B61D88" w:rsidP="00B61D88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F1598F">
              <w:rPr>
                <w:rFonts w:ascii="Angsana New" w:hAnsi="Angsana New"/>
                <w:spacing w:val="-8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35F89BAB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78B37F" w14:textId="69BFE7A0" w:rsidR="00B61D88" w:rsidRPr="00F1598F" w:rsidRDefault="00E0032E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98F">
              <w:rPr>
                <w:rFonts w:ascii="Angsana New" w:hAnsi="Angsana New"/>
                <w:sz w:val="28"/>
                <w:szCs w:val="28"/>
                <w:lang w:val="en-US" w:bidi="th-TH"/>
              </w:rPr>
              <w:t>25,518</w:t>
            </w:r>
          </w:p>
        </w:tc>
        <w:tc>
          <w:tcPr>
            <w:tcW w:w="246" w:type="dxa"/>
          </w:tcPr>
          <w:p w14:paraId="3A8ACC21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79C5E248" w14:textId="1D4E79A0" w:rsidR="00B61D88" w:rsidRPr="00F1598F" w:rsidRDefault="00B61D88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25,350</w:t>
            </w:r>
          </w:p>
        </w:tc>
        <w:tc>
          <w:tcPr>
            <w:tcW w:w="246" w:type="dxa"/>
          </w:tcPr>
          <w:p w14:paraId="3786CB42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49307A6B" w14:textId="3A19A570" w:rsidR="00B61D88" w:rsidRPr="00F1598F" w:rsidRDefault="003B31D6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24,900</w:t>
            </w:r>
          </w:p>
        </w:tc>
        <w:tc>
          <w:tcPr>
            <w:tcW w:w="246" w:type="dxa"/>
          </w:tcPr>
          <w:p w14:paraId="63D533BC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052E9D79" w14:textId="06C82221" w:rsidR="00B61D88" w:rsidRPr="00F1598F" w:rsidRDefault="00B61D88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24,900</w:t>
            </w:r>
          </w:p>
        </w:tc>
      </w:tr>
      <w:tr w:rsidR="00B61D88" w:rsidRPr="00F1598F" w14:paraId="65E9C805" w14:textId="77777777" w:rsidTr="00B61D88">
        <w:trPr>
          <w:trHeight w:val="218"/>
        </w:trPr>
        <w:tc>
          <w:tcPr>
            <w:tcW w:w="3690" w:type="dxa"/>
          </w:tcPr>
          <w:p w14:paraId="27607CAB" w14:textId="5B1CA00A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F1598F">
              <w:rPr>
                <w:rFonts w:ascii="Angsana New" w:hAnsi="Angsana New"/>
                <w:spacing w:val="-8"/>
                <w:sz w:val="28"/>
                <w:szCs w:val="28"/>
              </w:rPr>
              <w:t xml:space="preserve">       - </w:t>
            </w:r>
            <w:r w:rsidRPr="00F1598F">
              <w:rPr>
                <w:rFonts w:ascii="Angsana New" w:hAnsi="Angsana New"/>
                <w:spacing w:val="-8"/>
                <w:sz w:val="28"/>
                <w:szCs w:val="28"/>
                <w:cs/>
              </w:rPr>
              <w:t>ส่วนที่</w:t>
            </w:r>
            <w:r w:rsidRPr="00F1598F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ไม่</w:t>
            </w:r>
            <w:r w:rsidRPr="00F1598F">
              <w:rPr>
                <w:rFonts w:ascii="Angsana New" w:hAnsi="Angsana New"/>
                <w:spacing w:val="-8"/>
                <w:sz w:val="28"/>
                <w:szCs w:val="28"/>
                <w:cs/>
              </w:rPr>
              <w:t>มีหลักประกัน</w:t>
            </w:r>
          </w:p>
        </w:tc>
        <w:tc>
          <w:tcPr>
            <w:tcW w:w="270" w:type="dxa"/>
          </w:tcPr>
          <w:p w14:paraId="3B9B831D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01C4F4" w14:textId="5F5931BA" w:rsidR="00B61D88" w:rsidRPr="00F1598F" w:rsidRDefault="00734F68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598F">
              <w:rPr>
                <w:rFonts w:ascii="Angsana New" w:hAnsi="Angsana New"/>
                <w:sz w:val="28"/>
                <w:szCs w:val="28"/>
                <w:lang w:val="en-US" w:bidi="th-TH"/>
              </w:rPr>
              <w:t>7,125</w:t>
            </w:r>
          </w:p>
        </w:tc>
        <w:tc>
          <w:tcPr>
            <w:tcW w:w="246" w:type="dxa"/>
          </w:tcPr>
          <w:p w14:paraId="56EDA12D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754D21B2" w14:textId="669C9FE7" w:rsidR="00B61D88" w:rsidRPr="00F1598F" w:rsidRDefault="00B61D88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7,750</w:t>
            </w:r>
          </w:p>
        </w:tc>
        <w:tc>
          <w:tcPr>
            <w:tcW w:w="246" w:type="dxa"/>
          </w:tcPr>
          <w:p w14:paraId="2B12AE83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6BDB361" w14:textId="04C4AB83" w:rsidR="00B61D88" w:rsidRPr="00F1598F" w:rsidRDefault="004F4EF2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6,000</w:t>
            </w:r>
          </w:p>
        </w:tc>
        <w:tc>
          <w:tcPr>
            <w:tcW w:w="246" w:type="dxa"/>
          </w:tcPr>
          <w:p w14:paraId="36975745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66FBD365" w14:textId="46D207B5" w:rsidR="00B61D88" w:rsidRPr="00F1598F" w:rsidRDefault="00B61D88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7,000</w:t>
            </w:r>
          </w:p>
        </w:tc>
      </w:tr>
      <w:tr w:rsidR="00B61D88" w:rsidRPr="00F1598F" w14:paraId="73E06192" w14:textId="77777777" w:rsidTr="00CF6CA2">
        <w:tc>
          <w:tcPr>
            <w:tcW w:w="3690" w:type="dxa"/>
          </w:tcPr>
          <w:p w14:paraId="29A76085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73"/>
              <w:rPr>
                <w:rFonts w:ascii="Angsana New" w:hAnsi="Angsana New"/>
                <w:sz w:val="28"/>
                <w:szCs w:val="28"/>
              </w:rPr>
            </w:pPr>
            <w:r w:rsidRPr="00F1598F">
              <w:rPr>
                <w:rFonts w:ascii="Angsana New" w:hAnsi="Angsana New" w:hint="cs"/>
                <w:sz w:val="28"/>
                <w:szCs w:val="28"/>
                <w:cs/>
              </w:rPr>
              <w:t>ส่วนของหนี้สินตามสัญญาเช่า</w:t>
            </w:r>
            <w:r w:rsidRPr="00F1598F">
              <w:rPr>
                <w:rFonts w:ascii="Angsana New" w:hAnsi="Angsana New"/>
                <w:sz w:val="28"/>
                <w:szCs w:val="28"/>
                <w:cs/>
              </w:rPr>
              <w:t>ที่</w:t>
            </w:r>
            <w:r w:rsidRPr="00F1598F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270" w:type="dxa"/>
          </w:tcPr>
          <w:p w14:paraId="152EA17D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F603B7" w14:textId="160E509F" w:rsidR="00B61D88" w:rsidRPr="00F1598F" w:rsidRDefault="00555BA2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2,764</w:t>
            </w:r>
          </w:p>
        </w:tc>
        <w:tc>
          <w:tcPr>
            <w:tcW w:w="246" w:type="dxa"/>
          </w:tcPr>
          <w:p w14:paraId="50F94C03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06E5E257" w14:textId="4780AAD3" w:rsidR="00B61D88" w:rsidRPr="00F1598F" w:rsidRDefault="00B61D88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4,546</w:t>
            </w:r>
          </w:p>
        </w:tc>
        <w:tc>
          <w:tcPr>
            <w:tcW w:w="246" w:type="dxa"/>
          </w:tcPr>
          <w:p w14:paraId="3C28CF84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4ADBF5E" w14:textId="52C59B38" w:rsidR="00B61D88" w:rsidRPr="00F1598F" w:rsidRDefault="00555BA2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2,764</w:t>
            </w:r>
          </w:p>
        </w:tc>
        <w:tc>
          <w:tcPr>
            <w:tcW w:w="246" w:type="dxa"/>
          </w:tcPr>
          <w:p w14:paraId="18932668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60353287" w14:textId="495B7C48" w:rsidR="00B61D88" w:rsidRPr="00F1598F" w:rsidRDefault="00B61D88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4,546</w:t>
            </w:r>
          </w:p>
        </w:tc>
      </w:tr>
      <w:tr w:rsidR="00B61D88" w:rsidRPr="00F1598F" w14:paraId="0D7896E3" w14:textId="77777777" w:rsidTr="00270A2B">
        <w:trPr>
          <w:trHeight w:val="154"/>
        </w:trPr>
        <w:tc>
          <w:tcPr>
            <w:tcW w:w="3690" w:type="dxa"/>
          </w:tcPr>
          <w:p w14:paraId="19EF907E" w14:textId="0E86B93A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F1598F">
              <w:rPr>
                <w:rFonts w:ascii="Angsana New" w:hAnsi="Angsana New" w:hint="cs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70" w:type="dxa"/>
          </w:tcPr>
          <w:p w14:paraId="1686F8A9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2FE186D" w14:textId="2830E66C" w:rsidR="00B61D88" w:rsidRPr="00F1598F" w:rsidRDefault="00513672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440,984</w:t>
            </w:r>
          </w:p>
        </w:tc>
        <w:tc>
          <w:tcPr>
            <w:tcW w:w="246" w:type="dxa"/>
          </w:tcPr>
          <w:p w14:paraId="78FBEDCD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3DEDA5D" w14:textId="0906C353" w:rsidR="00B61D88" w:rsidRPr="00F1598F" w:rsidRDefault="00B61D88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931,754</w:t>
            </w:r>
          </w:p>
        </w:tc>
        <w:tc>
          <w:tcPr>
            <w:tcW w:w="246" w:type="dxa"/>
          </w:tcPr>
          <w:p w14:paraId="476C1C98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1991C1F9" w14:textId="7ABEB8F1" w:rsidR="00B61D88" w:rsidRPr="00F1598F" w:rsidRDefault="00513672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440,984</w:t>
            </w:r>
          </w:p>
        </w:tc>
        <w:tc>
          <w:tcPr>
            <w:tcW w:w="246" w:type="dxa"/>
          </w:tcPr>
          <w:p w14:paraId="07CB1D44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62E68D6" w14:textId="1B0B6172" w:rsidR="00B61D88" w:rsidRPr="00F1598F" w:rsidRDefault="00B61D88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931,754</w:t>
            </w:r>
          </w:p>
        </w:tc>
      </w:tr>
      <w:tr w:rsidR="00B61D88" w:rsidRPr="00F1598F" w14:paraId="45EFC423" w14:textId="77777777" w:rsidTr="00270A2B">
        <w:trPr>
          <w:trHeight w:val="154"/>
        </w:trPr>
        <w:tc>
          <w:tcPr>
            <w:tcW w:w="3690" w:type="dxa"/>
          </w:tcPr>
          <w:p w14:paraId="41268DC7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598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270" w:type="dxa"/>
          </w:tcPr>
          <w:p w14:paraId="7F19ECD9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02DB5" w14:textId="42374B81" w:rsidR="00B61D88" w:rsidRPr="00F1598F" w:rsidRDefault="0026208F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1598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1,072,801</w:t>
            </w:r>
          </w:p>
        </w:tc>
        <w:tc>
          <w:tcPr>
            <w:tcW w:w="246" w:type="dxa"/>
          </w:tcPr>
          <w:p w14:paraId="3C062962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536E6A05" w14:textId="3E9C7139" w:rsidR="00B61D88" w:rsidRPr="00F1598F" w:rsidRDefault="00B61D88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1,572,910</w:t>
            </w:r>
          </w:p>
        </w:tc>
        <w:tc>
          <w:tcPr>
            <w:tcW w:w="246" w:type="dxa"/>
          </w:tcPr>
          <w:p w14:paraId="4DE61E5A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27490D" w14:textId="6E04D739" w:rsidR="00B61D88" w:rsidRPr="00F1598F" w:rsidRDefault="00392319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1598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1,046,165</w:t>
            </w:r>
          </w:p>
        </w:tc>
        <w:tc>
          <w:tcPr>
            <w:tcW w:w="246" w:type="dxa"/>
          </w:tcPr>
          <w:p w14:paraId="4E2A2FD8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437A4D2E" w14:textId="6414384A" w:rsidR="00B61D88" w:rsidRPr="00F1598F" w:rsidRDefault="00B61D88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1,546,875</w:t>
            </w:r>
          </w:p>
        </w:tc>
      </w:tr>
      <w:tr w:rsidR="00B61D88" w:rsidRPr="00F1598F" w14:paraId="3A84E4D8" w14:textId="77777777" w:rsidTr="00276701">
        <w:trPr>
          <w:trHeight w:val="350"/>
        </w:trPr>
        <w:tc>
          <w:tcPr>
            <w:tcW w:w="3690" w:type="dxa"/>
          </w:tcPr>
          <w:p w14:paraId="4AF74136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0A8D9B6C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759039CD" w14:textId="77777777" w:rsidR="00B61D88" w:rsidRPr="00F1598F" w:rsidRDefault="00B61D88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6" w:type="dxa"/>
          </w:tcPr>
          <w:p w14:paraId="390656D3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07" w:type="dxa"/>
            <w:vAlign w:val="bottom"/>
          </w:tcPr>
          <w:p w14:paraId="433D9F1D" w14:textId="77777777" w:rsidR="00B61D88" w:rsidRPr="00F1598F" w:rsidRDefault="00B61D88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6" w:type="dxa"/>
          </w:tcPr>
          <w:p w14:paraId="2E0DF9CC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94" w:type="dxa"/>
            <w:vAlign w:val="bottom"/>
          </w:tcPr>
          <w:p w14:paraId="6934CDEA" w14:textId="77777777" w:rsidR="00B61D88" w:rsidRPr="00F1598F" w:rsidRDefault="00B61D88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6" w:type="dxa"/>
          </w:tcPr>
          <w:p w14:paraId="29CC7CCD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04" w:type="dxa"/>
            <w:vAlign w:val="bottom"/>
          </w:tcPr>
          <w:p w14:paraId="24DC8271" w14:textId="77777777" w:rsidR="00B61D88" w:rsidRPr="00F1598F" w:rsidRDefault="00B61D88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B61D88" w:rsidRPr="00F1598F" w14:paraId="6AE17AE3" w14:textId="77777777" w:rsidTr="00F467A0">
        <w:tc>
          <w:tcPr>
            <w:tcW w:w="3690" w:type="dxa"/>
          </w:tcPr>
          <w:p w14:paraId="174C0A5D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26" w:firstLine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1598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5B3647BB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6AC8BE" w14:textId="77777777" w:rsidR="00B61D88" w:rsidRPr="00F1598F" w:rsidRDefault="00B61D88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37A40BDF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2B68449A" w14:textId="77777777" w:rsidR="00B61D88" w:rsidRPr="00F1598F" w:rsidRDefault="00B61D88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5A1C9293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152FE7F3" w14:textId="77777777" w:rsidR="00B61D88" w:rsidRPr="00F1598F" w:rsidRDefault="00B61D88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6" w:type="dxa"/>
          </w:tcPr>
          <w:p w14:paraId="69E200E2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1E48D35E" w14:textId="77777777" w:rsidR="00B61D88" w:rsidRPr="00F1598F" w:rsidRDefault="00B61D88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61D88" w:rsidRPr="00F1598F" w14:paraId="02D9E41B" w14:textId="77777777" w:rsidTr="00F467A0">
        <w:tc>
          <w:tcPr>
            <w:tcW w:w="3690" w:type="dxa"/>
          </w:tcPr>
          <w:p w14:paraId="67344A14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1598F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5C0AC598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4B3A60" w14:textId="77777777" w:rsidR="00B61D88" w:rsidRPr="00F1598F" w:rsidRDefault="00B61D88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6" w:type="dxa"/>
          </w:tcPr>
          <w:p w14:paraId="750B4CC3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4D8CD784" w14:textId="77777777" w:rsidR="00B61D88" w:rsidRPr="00F1598F" w:rsidRDefault="00B61D88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6" w:type="dxa"/>
          </w:tcPr>
          <w:p w14:paraId="2F34B467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13F997E8" w14:textId="77777777" w:rsidR="00B61D88" w:rsidRPr="00F1598F" w:rsidRDefault="00B61D88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6" w:type="dxa"/>
          </w:tcPr>
          <w:p w14:paraId="69455381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23A16CDB" w14:textId="77777777" w:rsidR="00B61D88" w:rsidRPr="00F1598F" w:rsidRDefault="00B61D88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1D88" w:rsidRPr="00F1598F" w14:paraId="5C476211" w14:textId="77777777" w:rsidTr="00F467A0">
        <w:tc>
          <w:tcPr>
            <w:tcW w:w="3690" w:type="dxa"/>
          </w:tcPr>
          <w:p w14:paraId="7C108B6A" w14:textId="77777777" w:rsidR="00B61D88" w:rsidRPr="00F1598F" w:rsidRDefault="00B61D88" w:rsidP="00B61D88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598F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21C156C6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2ABEAD" w14:textId="255CDDC4" w:rsidR="00B61D88" w:rsidRPr="00F1598F" w:rsidRDefault="000D2F7F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598F">
              <w:rPr>
                <w:rFonts w:ascii="Angsana New" w:hAnsi="Angsana New"/>
                <w:sz w:val="28"/>
                <w:szCs w:val="28"/>
                <w:lang w:val="en-US" w:bidi="th-TH"/>
              </w:rPr>
              <w:t>2,081</w:t>
            </w:r>
          </w:p>
        </w:tc>
        <w:tc>
          <w:tcPr>
            <w:tcW w:w="246" w:type="dxa"/>
          </w:tcPr>
          <w:p w14:paraId="2FE1B709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013792FD" w14:textId="59F51052" w:rsidR="00B61D88" w:rsidRPr="00F1598F" w:rsidRDefault="00B61D88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2,249</w:t>
            </w:r>
          </w:p>
        </w:tc>
        <w:tc>
          <w:tcPr>
            <w:tcW w:w="246" w:type="dxa"/>
          </w:tcPr>
          <w:p w14:paraId="4C0EA8A9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69693070" w14:textId="6D317508" w:rsidR="00B61D88" w:rsidRPr="00F1598F" w:rsidRDefault="0004435F" w:rsidP="006515EF">
            <w:pPr>
              <w:pStyle w:val="acctfourfigures"/>
              <w:tabs>
                <w:tab w:val="clear" w:pos="765"/>
              </w:tabs>
              <w:spacing w:line="240" w:lineRule="atLeast"/>
              <w:ind w:right="15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59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6" w:type="dxa"/>
          </w:tcPr>
          <w:p w14:paraId="03742437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199DF832" w14:textId="7771E953" w:rsidR="00B61D88" w:rsidRPr="00F1598F" w:rsidRDefault="00B61D88" w:rsidP="006515EF">
            <w:pPr>
              <w:pStyle w:val="acctfourfigures"/>
              <w:tabs>
                <w:tab w:val="clear" w:pos="765"/>
              </w:tabs>
              <w:spacing w:line="240" w:lineRule="atLeast"/>
              <w:ind w:left="-361" w:right="1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61D88" w:rsidRPr="00F1598F" w14:paraId="44F5B227" w14:textId="77777777" w:rsidTr="00F467A0">
        <w:tc>
          <w:tcPr>
            <w:tcW w:w="3690" w:type="dxa"/>
          </w:tcPr>
          <w:p w14:paraId="398A0017" w14:textId="77777777" w:rsidR="00B61D88" w:rsidRPr="00F1598F" w:rsidRDefault="00B61D88" w:rsidP="00B61D88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598F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Pr="00F1598F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F1598F">
              <w:rPr>
                <w:rFonts w:ascii="Angsana New" w:hAnsi="Angsana New"/>
                <w:sz w:val="28"/>
                <w:szCs w:val="28"/>
                <w:cs/>
              </w:rPr>
              <w:t>มีหลักประกัน</w:t>
            </w:r>
          </w:p>
        </w:tc>
        <w:tc>
          <w:tcPr>
            <w:tcW w:w="270" w:type="dxa"/>
          </w:tcPr>
          <w:p w14:paraId="7E324AFE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73EDE7" w14:textId="69857F85" w:rsidR="00B61D88" w:rsidRPr="00F1598F" w:rsidRDefault="00696AB6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598F">
              <w:rPr>
                <w:rFonts w:ascii="Angsana New" w:hAnsi="Angsana New"/>
                <w:sz w:val="28"/>
                <w:szCs w:val="28"/>
                <w:lang w:val="en-US" w:bidi="th-TH"/>
              </w:rPr>
              <w:t>217,8</w:t>
            </w:r>
            <w:r w:rsidR="00CA49FF" w:rsidRPr="00F1598F">
              <w:rPr>
                <w:rFonts w:ascii="Angsana New" w:hAnsi="Angsana New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246" w:type="dxa"/>
          </w:tcPr>
          <w:p w14:paraId="7C7AAC07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09268514" w14:textId="2F2D7C95" w:rsidR="00B61D88" w:rsidRPr="00F1598F" w:rsidRDefault="00B61D88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219,747</w:t>
            </w:r>
          </w:p>
        </w:tc>
        <w:tc>
          <w:tcPr>
            <w:tcW w:w="246" w:type="dxa"/>
          </w:tcPr>
          <w:p w14:paraId="25CBFF8C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1E1768F1" w14:textId="702EE864" w:rsidR="00B61D88" w:rsidRPr="00F1598F" w:rsidRDefault="0083477D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598F">
              <w:rPr>
                <w:rFonts w:ascii="Angsana New" w:hAnsi="Angsana New"/>
                <w:sz w:val="28"/>
                <w:szCs w:val="28"/>
                <w:lang w:val="en-US" w:bidi="th-TH"/>
              </w:rPr>
              <w:t>215,</w:t>
            </w:r>
            <w:r w:rsidR="00A534A6" w:rsidRPr="00F1598F">
              <w:rPr>
                <w:rFonts w:ascii="Angsana New" w:hAnsi="Angsana New"/>
                <w:sz w:val="28"/>
                <w:szCs w:val="28"/>
                <w:lang w:val="en-US" w:bidi="th-TH"/>
              </w:rPr>
              <w:t>515</w:t>
            </w:r>
          </w:p>
        </w:tc>
        <w:tc>
          <w:tcPr>
            <w:tcW w:w="246" w:type="dxa"/>
          </w:tcPr>
          <w:p w14:paraId="0321992E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3AFE32F5" w14:textId="704DCE52" w:rsidR="00B61D88" w:rsidRPr="00F1598F" w:rsidRDefault="00B61D88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216,997</w:t>
            </w:r>
          </w:p>
        </w:tc>
      </w:tr>
      <w:tr w:rsidR="00B61D88" w:rsidRPr="00F1598F" w14:paraId="7B5F9668" w14:textId="77777777" w:rsidTr="006D1152">
        <w:tc>
          <w:tcPr>
            <w:tcW w:w="3690" w:type="dxa"/>
          </w:tcPr>
          <w:p w14:paraId="20C06826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8"/>
                <w:szCs w:val="28"/>
              </w:rPr>
            </w:pPr>
            <w:r w:rsidRPr="00F1598F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10683573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D746BC" w14:textId="5187E2E1" w:rsidR="00B61D88" w:rsidRPr="00F1598F" w:rsidRDefault="00F71AE9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41,969</w:t>
            </w:r>
          </w:p>
        </w:tc>
        <w:tc>
          <w:tcPr>
            <w:tcW w:w="246" w:type="dxa"/>
          </w:tcPr>
          <w:p w14:paraId="45C1587D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256C841C" w14:textId="4E97028E" w:rsidR="00B61D88" w:rsidRPr="00F1598F" w:rsidRDefault="00B61D88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</w:rPr>
              <w:t>43,139</w:t>
            </w:r>
          </w:p>
        </w:tc>
        <w:tc>
          <w:tcPr>
            <w:tcW w:w="246" w:type="dxa"/>
          </w:tcPr>
          <w:p w14:paraId="4F14F1B3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71893D76" w14:textId="7AF64AAC" w:rsidR="00B61D88" w:rsidRPr="00F1598F" w:rsidRDefault="00F71AE9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41,969</w:t>
            </w:r>
          </w:p>
        </w:tc>
        <w:tc>
          <w:tcPr>
            <w:tcW w:w="246" w:type="dxa"/>
          </w:tcPr>
          <w:p w14:paraId="3907C51D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7A21BD14" w14:textId="02685BFD" w:rsidR="00B61D88" w:rsidRPr="00F1598F" w:rsidRDefault="00B61D88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43,136</w:t>
            </w:r>
          </w:p>
        </w:tc>
      </w:tr>
      <w:tr w:rsidR="00B61D88" w:rsidRPr="00F1598F" w14:paraId="6072C212" w14:textId="77777777" w:rsidTr="006D1152">
        <w:tc>
          <w:tcPr>
            <w:tcW w:w="3690" w:type="dxa"/>
          </w:tcPr>
          <w:p w14:paraId="3D5D1E7E" w14:textId="032CCC45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598F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70" w:type="dxa"/>
          </w:tcPr>
          <w:p w14:paraId="38679A92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A1A1DC" w14:textId="076CE890" w:rsidR="00B61D88" w:rsidRPr="00F1598F" w:rsidRDefault="00073D5F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561,380</w:t>
            </w:r>
          </w:p>
        </w:tc>
        <w:tc>
          <w:tcPr>
            <w:tcW w:w="246" w:type="dxa"/>
          </w:tcPr>
          <w:p w14:paraId="48CB786C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40D798AF" w14:textId="38735F40" w:rsidR="00B61D88" w:rsidRPr="00F1598F" w:rsidRDefault="00B61D88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70,610</w:t>
            </w:r>
          </w:p>
        </w:tc>
        <w:tc>
          <w:tcPr>
            <w:tcW w:w="246" w:type="dxa"/>
          </w:tcPr>
          <w:p w14:paraId="2A09360F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3E6BB80A" w14:textId="20E60531" w:rsidR="00B61D88" w:rsidRPr="00F1598F" w:rsidRDefault="007756C5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561,380</w:t>
            </w:r>
          </w:p>
        </w:tc>
        <w:tc>
          <w:tcPr>
            <w:tcW w:w="246" w:type="dxa"/>
          </w:tcPr>
          <w:p w14:paraId="45802243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5FAF3AE1" w14:textId="56078B53" w:rsidR="00B61D88" w:rsidRPr="00F1598F" w:rsidRDefault="00B61D88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70,610</w:t>
            </w:r>
          </w:p>
        </w:tc>
      </w:tr>
      <w:tr w:rsidR="00B61D88" w:rsidRPr="00F1598F" w14:paraId="3A7B9319" w14:textId="77777777" w:rsidTr="00737866">
        <w:tc>
          <w:tcPr>
            <w:tcW w:w="3690" w:type="dxa"/>
          </w:tcPr>
          <w:p w14:paraId="6C6445B8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598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270" w:type="dxa"/>
          </w:tcPr>
          <w:p w14:paraId="5DD38E51" w14:textId="77777777" w:rsidR="00B61D88" w:rsidRPr="00F1598F" w:rsidRDefault="00B61D88" w:rsidP="00B61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07979D" w14:textId="4B6A50AA" w:rsidR="00B61D88" w:rsidRPr="00F1598F" w:rsidRDefault="00FA4FA9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1598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823,320</w:t>
            </w:r>
          </w:p>
        </w:tc>
        <w:tc>
          <w:tcPr>
            <w:tcW w:w="246" w:type="dxa"/>
          </w:tcPr>
          <w:p w14:paraId="765021DF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305EEB" w14:textId="26F270D3" w:rsidR="00B61D88" w:rsidRPr="00F1598F" w:rsidRDefault="00B61D88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335,745</w:t>
            </w:r>
          </w:p>
        </w:tc>
        <w:tc>
          <w:tcPr>
            <w:tcW w:w="246" w:type="dxa"/>
          </w:tcPr>
          <w:p w14:paraId="09B667C4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B79090" w14:textId="3CDFFF9E" w:rsidR="00B61D88" w:rsidRPr="00F1598F" w:rsidRDefault="00FE2DE6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1598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818,864</w:t>
            </w:r>
          </w:p>
        </w:tc>
        <w:tc>
          <w:tcPr>
            <w:tcW w:w="246" w:type="dxa"/>
          </w:tcPr>
          <w:p w14:paraId="5E31AD4B" w14:textId="77777777" w:rsidR="00B61D88" w:rsidRPr="00F1598F" w:rsidRDefault="00B61D88" w:rsidP="00B61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1ECF0" w14:textId="09082FD3" w:rsidR="00B61D88" w:rsidRPr="00F1598F" w:rsidRDefault="00B61D88" w:rsidP="00B61D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330,743</w:t>
            </w:r>
          </w:p>
        </w:tc>
      </w:tr>
    </w:tbl>
    <w:p w14:paraId="46417153" w14:textId="6B59A2F7" w:rsidR="00064A20" w:rsidRPr="00F1598F" w:rsidRDefault="00064A20" w:rsidP="00A9166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8CDD6E3" w14:textId="77777777" w:rsidR="00064A20" w:rsidRPr="00F1598F" w:rsidRDefault="00064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/>
          <w:sz w:val="30"/>
          <w:szCs w:val="30"/>
        </w:rPr>
        <w:br w:type="page"/>
      </w:r>
    </w:p>
    <w:tbl>
      <w:tblPr>
        <w:tblW w:w="10281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230"/>
        <w:gridCol w:w="270"/>
        <w:gridCol w:w="1192"/>
        <w:gridCol w:w="260"/>
        <w:gridCol w:w="1283"/>
        <w:gridCol w:w="260"/>
        <w:gridCol w:w="1192"/>
        <w:gridCol w:w="260"/>
        <w:gridCol w:w="1334"/>
      </w:tblGrid>
      <w:tr w:rsidR="003C48D4" w:rsidRPr="00F1598F" w14:paraId="3F8F2442" w14:textId="77777777" w:rsidTr="0033379B">
        <w:trPr>
          <w:trHeight w:val="415"/>
          <w:tblHeader/>
        </w:trPr>
        <w:tc>
          <w:tcPr>
            <w:tcW w:w="4230" w:type="dxa"/>
            <w:shd w:val="clear" w:color="auto" w:fill="auto"/>
          </w:tcPr>
          <w:p w14:paraId="50AFC181" w14:textId="77777777" w:rsidR="0066515A" w:rsidRPr="00F1598F" w:rsidRDefault="0066515A" w:rsidP="00BE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9F4EA1" w14:textId="77777777" w:rsidR="0066515A" w:rsidRPr="00F1598F" w:rsidRDefault="0066515A" w:rsidP="00BE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735" w:type="dxa"/>
            <w:gridSpan w:val="3"/>
            <w:shd w:val="clear" w:color="auto" w:fill="auto"/>
          </w:tcPr>
          <w:p w14:paraId="57982505" w14:textId="6541396F" w:rsidR="0066515A" w:rsidRPr="00F1598F" w:rsidRDefault="0066515A" w:rsidP="00BE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F1598F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0" w:type="dxa"/>
            <w:shd w:val="clear" w:color="auto" w:fill="auto"/>
          </w:tcPr>
          <w:p w14:paraId="02D102F1" w14:textId="77777777" w:rsidR="0066515A" w:rsidRPr="00F1598F" w:rsidRDefault="0066515A" w:rsidP="00BE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86" w:type="dxa"/>
            <w:gridSpan w:val="3"/>
            <w:shd w:val="clear" w:color="auto" w:fill="auto"/>
          </w:tcPr>
          <w:p w14:paraId="276A997D" w14:textId="77777777" w:rsidR="0066515A" w:rsidRPr="00F1598F" w:rsidRDefault="0066515A" w:rsidP="00BE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7E6C" w:rsidRPr="00F1598F" w14:paraId="7E3FC2A7" w14:textId="77777777" w:rsidTr="0033379B">
        <w:trPr>
          <w:trHeight w:val="401"/>
          <w:tblHeader/>
        </w:trPr>
        <w:tc>
          <w:tcPr>
            <w:tcW w:w="4230" w:type="dxa"/>
            <w:shd w:val="clear" w:color="auto" w:fill="auto"/>
          </w:tcPr>
          <w:p w14:paraId="716ECC45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9F5A2B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7652FB0F" w14:textId="299BAC75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pacing w:val="-8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60" w:type="dxa"/>
            <w:shd w:val="clear" w:color="auto" w:fill="auto"/>
          </w:tcPr>
          <w:p w14:paraId="68766DAD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14:paraId="225A702C" w14:textId="63F152A2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1598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0" w:type="dxa"/>
            <w:shd w:val="clear" w:color="auto" w:fill="auto"/>
          </w:tcPr>
          <w:p w14:paraId="028E1829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20419E02" w14:textId="1A33BE1B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60" w:type="dxa"/>
            <w:shd w:val="clear" w:color="auto" w:fill="auto"/>
          </w:tcPr>
          <w:p w14:paraId="105786A7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14:paraId="08D56992" w14:textId="74817249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1598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037E6C" w:rsidRPr="00F1598F" w14:paraId="1DC6C5BA" w14:textId="77777777" w:rsidTr="0033379B">
        <w:trPr>
          <w:trHeight w:val="401"/>
          <w:tblHeader/>
        </w:trPr>
        <w:tc>
          <w:tcPr>
            <w:tcW w:w="4230" w:type="dxa"/>
            <w:shd w:val="clear" w:color="auto" w:fill="auto"/>
          </w:tcPr>
          <w:p w14:paraId="6F1B7ED8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CDE202E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408533FE" w14:textId="4B16B215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0" w:type="dxa"/>
            <w:shd w:val="clear" w:color="auto" w:fill="auto"/>
          </w:tcPr>
          <w:p w14:paraId="5128625A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14:paraId="1551F0B0" w14:textId="5685356D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0" w:type="dxa"/>
            <w:shd w:val="clear" w:color="auto" w:fill="auto"/>
          </w:tcPr>
          <w:p w14:paraId="038B4930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1183613A" w14:textId="14E34F73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0" w:type="dxa"/>
            <w:shd w:val="clear" w:color="auto" w:fill="auto"/>
          </w:tcPr>
          <w:p w14:paraId="783596AE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14:paraId="3AE27C49" w14:textId="0F2E09EF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993A11" w:rsidRPr="00F1598F" w14:paraId="49F06FC3" w14:textId="77777777" w:rsidTr="0033379B">
        <w:trPr>
          <w:trHeight w:val="387"/>
          <w:tblHeader/>
        </w:trPr>
        <w:tc>
          <w:tcPr>
            <w:tcW w:w="4230" w:type="dxa"/>
            <w:shd w:val="clear" w:color="auto" w:fill="auto"/>
          </w:tcPr>
          <w:p w14:paraId="6D9C35CD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C8F362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81" w:type="dxa"/>
            <w:gridSpan w:val="7"/>
            <w:shd w:val="clear" w:color="auto" w:fill="auto"/>
          </w:tcPr>
          <w:p w14:paraId="642DBE75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2418C" w:rsidRPr="00F1598F" w14:paraId="0B04DB4D" w14:textId="77777777" w:rsidTr="000578E5">
        <w:trPr>
          <w:trHeight w:val="401"/>
        </w:trPr>
        <w:tc>
          <w:tcPr>
            <w:tcW w:w="4230" w:type="dxa"/>
            <w:shd w:val="clear" w:color="auto" w:fill="auto"/>
          </w:tcPr>
          <w:p w14:paraId="1ACA5C7F" w14:textId="2950CE77" w:rsidR="00276701" w:rsidRPr="00F1598F" w:rsidRDefault="00CD4502" w:rsidP="00276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276701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) </w:t>
            </w:r>
            <w:r w:rsidR="00276701"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หุ้นกู้ระยะยาว ประเภทไม่ด้อยสิทธิและไม่มีหลักประกัน</w:t>
            </w:r>
          </w:p>
          <w:p w14:paraId="64D8834A" w14:textId="795D11BC" w:rsidR="00757CF2" w:rsidRPr="00F1598F" w:rsidRDefault="00CD4502" w:rsidP="00EB5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276701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.1) </w:t>
            </w:r>
            <w:r w:rsidR="00276701"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จำนวน </w:t>
            </w:r>
            <w:r w:rsidR="00276701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545,300 </w:t>
            </w:r>
            <w:r w:rsidR="00276701"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หน่วย มูลค่าที่ตราไว้หน่วยละ </w:t>
            </w:r>
            <w:r w:rsidR="00276701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1,000 </w:t>
            </w:r>
            <w:r w:rsidR="00276701"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บาท</w:t>
            </w:r>
            <w:r w:rsidR="00276701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76701"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อัตราดอกเบี้ยคงที่ร้อยละ </w:t>
            </w:r>
            <w:r w:rsidR="00276701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6.75</w:t>
            </w:r>
            <w:r w:rsidR="00276701"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ต่อปี</w:t>
            </w:r>
            <w:r w:rsidR="00276701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76701"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ชำระดอกเบี้ยทุก </w:t>
            </w:r>
            <w:r w:rsidR="00276701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 </w:t>
            </w:r>
            <w:r w:rsidR="00276701"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เดือน มีอายุ </w:t>
            </w:r>
            <w:r w:rsidR="00276701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 </w:t>
            </w:r>
            <w:r w:rsidR="00276701"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ปี ครบกำหนดไถ่ถอนในเดือนกุมภาพันธ์ </w:t>
            </w:r>
            <w:r w:rsidR="00276701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  <w:r w:rsidR="00A93908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A14C81"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โดย</w:t>
            </w:r>
            <w:r w:rsidR="00A93908"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เมื่อวันที่ </w:t>
            </w:r>
            <w:r w:rsidR="00A93908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5 </w:t>
            </w:r>
            <w:r w:rsidR="00A93908"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กุมภาพันธ์ </w:t>
            </w:r>
            <w:r w:rsidR="00A93908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  <w:r w:rsidR="00110F10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110F10"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ที่ประชุมผู้ถือหุ้นกู้มีมติอนุมัติการเปลี่ยนแปลงเงื่อนไข</w:t>
            </w:r>
            <w:r w:rsidR="008F7E7E" w:rsidRPr="00F1598F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>การไถ่ถอนหุ้นกู้</w:t>
            </w:r>
            <w:r w:rsidR="00C105F8" w:rsidRPr="00F1598F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>โดยขยายเวลาครบกำหนดไถ่ถอน</w:t>
            </w:r>
            <w:r w:rsidR="00524A09" w:rsidRPr="00F1598F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>จาก</w:t>
            </w:r>
            <w:r w:rsidR="00801A4D" w:rsidRPr="00F1598F">
              <w:rPr>
                <w:rFonts w:asciiTheme="majorBidi" w:hAnsiTheme="majorBidi" w:hint="cs"/>
                <w:color w:val="000000"/>
                <w:spacing w:val="-8"/>
                <w:sz w:val="28"/>
                <w:szCs w:val="28"/>
                <w:cs/>
              </w:rPr>
              <w:t>เดิม</w:t>
            </w:r>
            <w:r w:rsidR="00801A4D" w:rsidRPr="00F1598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F65A61" w:rsidRPr="00F1598F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วันที่ </w:t>
            </w:r>
            <w:r w:rsidR="00801A4D" w:rsidRPr="00F1598F">
              <w:rPr>
                <w:rFonts w:asciiTheme="majorBidi" w:hAnsiTheme="majorBidi"/>
                <w:color w:val="000000"/>
                <w:sz w:val="28"/>
                <w:szCs w:val="28"/>
              </w:rPr>
              <w:t>22</w:t>
            </w:r>
            <w:r w:rsidR="00801A4D" w:rsidRPr="00F1598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801A4D" w:rsidRPr="00F1598F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กุมภาพันธ์</w:t>
            </w:r>
            <w:r w:rsidR="00801A4D" w:rsidRPr="00F1598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801A4D" w:rsidRPr="00F1598F">
              <w:rPr>
                <w:rFonts w:asciiTheme="majorBidi" w:hAnsiTheme="majorBidi"/>
                <w:color w:val="000000"/>
                <w:sz w:val="28"/>
                <w:szCs w:val="28"/>
              </w:rPr>
              <w:t>2564</w:t>
            </w:r>
            <w:r w:rsidR="00801A4D" w:rsidRPr="00F1598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B9579E"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เป็นการทยอยจ่าย</w:t>
            </w:r>
            <w:r w:rsidR="00F65A61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4 </w:t>
            </w:r>
            <w:r w:rsidR="00F65A61"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ครั้ง</w:t>
            </w:r>
            <w:r w:rsidR="00BA1242"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และเปลี่ยนแปลงอัตราดอกเบี้ยเป็นร้อยละ </w:t>
            </w:r>
            <w:r w:rsidR="00BA1242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7.5 </w:t>
            </w:r>
            <w:r w:rsidR="00BA1242"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ต่อปี</w:t>
            </w:r>
          </w:p>
          <w:p w14:paraId="24A6BD35" w14:textId="5B4B8B50" w:rsidR="00E82DBC" w:rsidRPr="00F1598F" w:rsidRDefault="00E82DBC" w:rsidP="00EB5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598F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การทยอยชำระคืนเงินต้นจำนวน</w:t>
            </w:r>
            <w:r w:rsidRPr="00F1598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F1598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F1598F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ครั้ง</w:t>
            </w:r>
            <w:r w:rsidR="009346EE" w:rsidRPr="00F1598F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3370B1" w:rsidRPr="00F1598F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มี</w:t>
            </w:r>
            <w:r w:rsidR="009346EE" w:rsidRPr="00F1598F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ดังนี้</w:t>
            </w:r>
          </w:p>
          <w:p w14:paraId="2BB56376" w14:textId="26701B99" w:rsidR="00E82DBC" w:rsidRPr="00F1598F" w:rsidRDefault="00EB5C55" w:rsidP="00EB5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E82DBC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E82DBC" w:rsidRPr="00F1598F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ครั้งที่</w:t>
            </w:r>
            <w:r w:rsidR="00E82DBC" w:rsidRPr="00F1598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E82DBC" w:rsidRPr="00F1598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F1598F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ในวันที่</w:t>
            </w:r>
            <w:r w:rsidR="00E82DBC" w:rsidRPr="00F1598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E82DBC" w:rsidRPr="00F1598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F1598F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สิงหาคม</w:t>
            </w:r>
            <w:r w:rsidR="00E82DBC" w:rsidRPr="00F1598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  <w:r w:rsidR="00E82DBC" w:rsidRPr="00F1598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F1598F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ในอัตราร้อยละ</w:t>
            </w:r>
            <w:r w:rsidR="00E82DBC" w:rsidRPr="00F1598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E82DBC" w:rsidRPr="00F1598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F1598F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  <w:p w14:paraId="68B56B19" w14:textId="36B3E538" w:rsidR="00E82DBC" w:rsidRPr="00F1598F" w:rsidRDefault="00EB5C55" w:rsidP="00EB5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E82DBC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E82DBC"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ครั้งที่</w:t>
            </w:r>
            <w:r w:rsidR="00E82DBC" w:rsidRPr="00F159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E82DBC" w:rsidRPr="00F159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ในวันที่</w:t>
            </w:r>
            <w:r w:rsidR="00E82DBC" w:rsidRPr="00F159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E82DBC" w:rsidRPr="00F159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กุมภาพันธ์</w:t>
            </w:r>
            <w:r w:rsidR="00E82DBC" w:rsidRPr="00F159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  <w:r w:rsidR="00E82DBC" w:rsidRPr="00F159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ในอัตราร้อยละ</w:t>
            </w:r>
            <w:r w:rsidR="00E82DBC" w:rsidRPr="00F159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E82DBC" w:rsidRPr="00F159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  <w:p w14:paraId="12DA97FE" w14:textId="54E8696B" w:rsidR="00E82DBC" w:rsidRPr="00F1598F" w:rsidRDefault="00EB5C55" w:rsidP="00EB5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E82DBC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E82DBC"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ครั้งที่</w:t>
            </w:r>
            <w:r w:rsidR="00E82DBC" w:rsidRPr="00F159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E82DBC" w:rsidRPr="00F159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ในวันที่</w:t>
            </w:r>
            <w:r w:rsidR="00E82DBC" w:rsidRPr="00F159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E82DBC" w:rsidRPr="00F159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สิงหาคม</w:t>
            </w:r>
            <w:r w:rsidR="00E82DBC" w:rsidRPr="00F159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  <w:r w:rsidR="00E82DBC" w:rsidRPr="00F159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ในอัตราร้อยละ</w:t>
            </w:r>
            <w:r w:rsidR="00E82DBC" w:rsidRPr="00F159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E82DBC" w:rsidRPr="00F159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  <w:p w14:paraId="28F157B4" w14:textId="10BDF0D8" w:rsidR="00276701" w:rsidRPr="00F1598F" w:rsidRDefault="00EB5C55" w:rsidP="00EB5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E82DBC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E82DBC"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ครั้งที่</w:t>
            </w:r>
            <w:r w:rsidR="00E82DBC" w:rsidRPr="00F159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4 </w:t>
            </w:r>
            <w:r w:rsidR="00E82DBC"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ในวันที่</w:t>
            </w:r>
            <w:r w:rsidR="00E82DBC" w:rsidRPr="00F159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22 </w:t>
            </w:r>
            <w:r w:rsidR="00E82DBC"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พฤศจิกายน</w:t>
            </w:r>
            <w:r w:rsidR="00E82DBC" w:rsidRPr="00F159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2565 </w:t>
            </w:r>
            <w:r w:rsidR="00E82DBC"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ในอัตราร้อยละ</w:t>
            </w:r>
            <w:r w:rsidR="00E82DBC" w:rsidRPr="00F159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80 </w:t>
            </w:r>
            <w:r w:rsidR="00E82DBC"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</w:tc>
        <w:tc>
          <w:tcPr>
            <w:tcW w:w="270" w:type="dxa"/>
            <w:shd w:val="clear" w:color="auto" w:fill="auto"/>
          </w:tcPr>
          <w:p w14:paraId="4DBE6862" w14:textId="77777777" w:rsidR="00276701" w:rsidRPr="00F1598F" w:rsidRDefault="00276701" w:rsidP="00276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1CB76932" w14:textId="3BBE09A7" w:rsidR="00276701" w:rsidRPr="00F1598F" w:rsidRDefault="00276701" w:rsidP="00276701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434B64BA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14:paraId="3E640AF0" w14:textId="2E945357" w:rsidR="00276701" w:rsidRPr="00F1598F" w:rsidRDefault="00276701" w:rsidP="0027670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1F046B16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67A553D1" w14:textId="77777777" w:rsidR="00276701" w:rsidRPr="00F1598F" w:rsidRDefault="00276701" w:rsidP="00276701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C8D5802" w14:textId="77777777" w:rsidR="00276701" w:rsidRPr="00F1598F" w:rsidRDefault="00276701" w:rsidP="00276701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B02D759" w14:textId="77777777" w:rsidR="00276701" w:rsidRPr="00F1598F" w:rsidRDefault="00276701" w:rsidP="00276701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8CF2ED" w14:textId="4847055B" w:rsidR="00276701" w:rsidRPr="00F1598F" w:rsidRDefault="00276701" w:rsidP="00276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45502FF6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14:paraId="45A3A0BD" w14:textId="77777777" w:rsidR="00276701" w:rsidRPr="00F1598F" w:rsidRDefault="00276701" w:rsidP="00276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15A59D6" w14:textId="77777777" w:rsidR="00276701" w:rsidRPr="00F1598F" w:rsidRDefault="00276701" w:rsidP="00276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04CBD3F" w14:textId="408E7F82" w:rsidR="00276701" w:rsidRPr="00F1598F" w:rsidRDefault="00276701" w:rsidP="00276701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2418C" w:rsidRPr="00F1598F" w14:paraId="7664D39D" w14:textId="77777777" w:rsidTr="000578E5">
        <w:trPr>
          <w:trHeight w:val="401"/>
        </w:trPr>
        <w:tc>
          <w:tcPr>
            <w:tcW w:w="4230" w:type="dxa"/>
            <w:shd w:val="clear" w:color="auto" w:fill="auto"/>
          </w:tcPr>
          <w:p w14:paraId="121AC7F0" w14:textId="52758B79" w:rsidR="00276701" w:rsidRPr="00F1598F" w:rsidRDefault="00276701" w:rsidP="00276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28750C25" w14:textId="77777777" w:rsidR="00276701" w:rsidRPr="00F1598F" w:rsidRDefault="00276701" w:rsidP="00276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2D5FA5A2" w14:textId="5429D5A1" w:rsidR="00276701" w:rsidRPr="00F1598F" w:rsidRDefault="00E12B79" w:rsidP="00276701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7D10BD"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D10BD"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60" w:type="dxa"/>
            <w:shd w:val="clear" w:color="auto" w:fill="auto"/>
          </w:tcPr>
          <w:p w14:paraId="4962088D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14:paraId="50EED4C0" w14:textId="5433F9F3" w:rsidR="00276701" w:rsidRPr="00F1598F" w:rsidRDefault="00276701" w:rsidP="00276701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544,</w:t>
            </w:r>
            <w:r w:rsidR="006C60F7"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E12B79"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260" w:type="dxa"/>
            <w:shd w:val="clear" w:color="auto" w:fill="auto"/>
          </w:tcPr>
          <w:p w14:paraId="7564A72F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316EA352" w14:textId="5C96ACA6" w:rsidR="00276701" w:rsidRPr="00F1598F" w:rsidRDefault="001E709A" w:rsidP="00276701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54,110</w:t>
            </w:r>
          </w:p>
        </w:tc>
        <w:tc>
          <w:tcPr>
            <w:tcW w:w="260" w:type="dxa"/>
            <w:shd w:val="clear" w:color="auto" w:fill="auto"/>
          </w:tcPr>
          <w:p w14:paraId="7C7C5455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14:paraId="48BC2F06" w14:textId="11633F75" w:rsidR="00276701" w:rsidRPr="00F1598F" w:rsidRDefault="00276701" w:rsidP="00276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544,</w:t>
            </w:r>
            <w:r w:rsidR="006C60F7"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E12B79"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</w:p>
        </w:tc>
      </w:tr>
      <w:tr w:rsidR="00D2418C" w:rsidRPr="00F1598F" w14:paraId="31D82F72" w14:textId="77777777" w:rsidTr="000578E5">
        <w:trPr>
          <w:trHeight w:val="401"/>
        </w:trPr>
        <w:tc>
          <w:tcPr>
            <w:tcW w:w="4230" w:type="dxa"/>
            <w:shd w:val="clear" w:color="auto" w:fill="auto"/>
          </w:tcPr>
          <w:p w14:paraId="43D85D8A" w14:textId="60C7FC3B" w:rsidR="00E12B79" w:rsidRPr="00F1598F" w:rsidRDefault="00E12B79" w:rsidP="00E12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ส่วนที่ไม่หมุนเวียน</w:t>
            </w:r>
          </w:p>
        </w:tc>
        <w:tc>
          <w:tcPr>
            <w:tcW w:w="270" w:type="dxa"/>
            <w:shd w:val="clear" w:color="auto" w:fill="auto"/>
          </w:tcPr>
          <w:p w14:paraId="5E894F19" w14:textId="77777777" w:rsidR="00E12B79" w:rsidRPr="00F1598F" w:rsidRDefault="00E12B79" w:rsidP="00E12B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54AC555C" w14:textId="10D4A096" w:rsidR="00E12B79" w:rsidRPr="00F1598F" w:rsidRDefault="00E12B79" w:rsidP="00E12B79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490,770</w:t>
            </w:r>
          </w:p>
        </w:tc>
        <w:tc>
          <w:tcPr>
            <w:tcW w:w="260" w:type="dxa"/>
            <w:shd w:val="clear" w:color="auto" w:fill="auto"/>
          </w:tcPr>
          <w:p w14:paraId="72539E1C" w14:textId="77777777" w:rsidR="00E12B79" w:rsidRPr="00F1598F" w:rsidRDefault="00E12B79" w:rsidP="00E1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14:paraId="0CE58366" w14:textId="5414D455" w:rsidR="00E12B79" w:rsidRPr="00F1598F" w:rsidRDefault="00E12B79" w:rsidP="006515EF">
            <w:pPr>
              <w:pStyle w:val="acctfourfigures"/>
              <w:tabs>
                <w:tab w:val="clear" w:pos="765"/>
              </w:tabs>
              <w:spacing w:line="240" w:lineRule="atLeast"/>
              <w:ind w:left="-79" w:right="19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5BEE90D5" w14:textId="77777777" w:rsidR="00E12B79" w:rsidRPr="00F1598F" w:rsidRDefault="00E12B79" w:rsidP="00E1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6A371EBB" w14:textId="0B2DAB17" w:rsidR="00E12B79" w:rsidRPr="00F1598F" w:rsidRDefault="00E12B79" w:rsidP="00E12B79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490,770</w:t>
            </w:r>
          </w:p>
        </w:tc>
        <w:tc>
          <w:tcPr>
            <w:tcW w:w="260" w:type="dxa"/>
            <w:shd w:val="clear" w:color="auto" w:fill="auto"/>
          </w:tcPr>
          <w:p w14:paraId="5FA2E697" w14:textId="77777777" w:rsidR="00E12B79" w:rsidRPr="00F1598F" w:rsidRDefault="00E12B79" w:rsidP="00E1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14:paraId="077515F6" w14:textId="3E22910D" w:rsidR="00E12B79" w:rsidRPr="00F1598F" w:rsidRDefault="00E12B79" w:rsidP="006515EF">
            <w:pPr>
              <w:pStyle w:val="acctfourfigures"/>
              <w:tabs>
                <w:tab w:val="clear" w:pos="765"/>
              </w:tabs>
              <w:spacing w:line="240" w:lineRule="atLeast"/>
              <w:ind w:left="-79"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2418C" w:rsidRPr="00F1598F" w14:paraId="64575F32" w14:textId="77777777" w:rsidTr="007062FD">
        <w:trPr>
          <w:trHeight w:val="401"/>
        </w:trPr>
        <w:tc>
          <w:tcPr>
            <w:tcW w:w="4230" w:type="dxa"/>
            <w:shd w:val="clear" w:color="auto" w:fill="auto"/>
          </w:tcPr>
          <w:p w14:paraId="2412C863" w14:textId="36644F2E" w:rsidR="00276701" w:rsidRPr="00F1598F" w:rsidRDefault="00CD4502" w:rsidP="00706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276701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.2) </w:t>
            </w:r>
            <w:r w:rsidR="00276701"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จำนวน </w:t>
            </w:r>
            <w:r w:rsidR="00276701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300,000 </w:t>
            </w:r>
            <w:r w:rsidR="00276701"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หน่วย มูลค่าที่ตราไว้หน่วยละ </w:t>
            </w:r>
            <w:r w:rsidR="00276701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1,000 </w:t>
            </w:r>
            <w:r w:rsidR="00276701"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บาท อัตราดอกเบี้ยคงที่ร้อยละ </w:t>
            </w:r>
            <w:r w:rsidR="00276701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276701"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ต่อปี ชำระดอกเบี้ยทุก </w:t>
            </w:r>
            <w:r w:rsidR="00276701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 </w:t>
            </w:r>
            <w:r w:rsidR="00276701"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เดือน มีอายุ </w:t>
            </w:r>
            <w:r w:rsidR="00276701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276701"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ปี ครบกำหนดไถ่ถอนในเดือนตุลาคม </w:t>
            </w:r>
            <w:r w:rsidR="00276701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F9E3A34" w14:textId="77777777" w:rsidR="00276701" w:rsidRPr="00F1598F" w:rsidRDefault="00276701" w:rsidP="007062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742BDE97" w14:textId="77777777" w:rsidR="00276701" w:rsidRPr="00F1598F" w:rsidRDefault="00276701" w:rsidP="007062FD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520730E1" w14:textId="77777777" w:rsidR="00276701" w:rsidRPr="00F1598F" w:rsidRDefault="00276701" w:rsidP="0070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14:paraId="78EB0279" w14:textId="77777777" w:rsidR="00276701" w:rsidRPr="00F1598F" w:rsidRDefault="00276701" w:rsidP="007062FD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6ACADAE2" w14:textId="77777777" w:rsidR="00276701" w:rsidRPr="00F1598F" w:rsidRDefault="00276701" w:rsidP="0070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033C04EB" w14:textId="77777777" w:rsidR="00276701" w:rsidRPr="00F1598F" w:rsidRDefault="00276701" w:rsidP="007062FD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309565BE" w14:textId="77777777" w:rsidR="00276701" w:rsidRPr="00F1598F" w:rsidRDefault="00276701" w:rsidP="0070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14:paraId="6E6CF09B" w14:textId="77777777" w:rsidR="00276701" w:rsidRPr="00F1598F" w:rsidRDefault="00276701" w:rsidP="007062F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B63B0" w:rsidRPr="00F1598F" w14:paraId="4216D3A4" w14:textId="77777777" w:rsidTr="00916B8B">
        <w:trPr>
          <w:trHeight w:val="1595"/>
        </w:trPr>
        <w:tc>
          <w:tcPr>
            <w:tcW w:w="4230" w:type="dxa"/>
            <w:shd w:val="clear" w:color="auto" w:fill="auto"/>
          </w:tcPr>
          <w:p w14:paraId="06EBE8CB" w14:textId="77777777" w:rsidR="00276701" w:rsidRPr="00F1598F" w:rsidRDefault="00276701" w:rsidP="00706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234E6F3E" w14:textId="77777777" w:rsidR="00276701" w:rsidRPr="00F1598F" w:rsidRDefault="00276701" w:rsidP="007062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130E598B" w14:textId="7376CFF2" w:rsidR="00276701" w:rsidRPr="00F1598F" w:rsidRDefault="00574323" w:rsidP="007062FD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296,874</w:t>
            </w:r>
          </w:p>
        </w:tc>
        <w:tc>
          <w:tcPr>
            <w:tcW w:w="260" w:type="dxa"/>
            <w:shd w:val="clear" w:color="auto" w:fill="auto"/>
          </w:tcPr>
          <w:p w14:paraId="288DEFEE" w14:textId="77777777" w:rsidR="00276701" w:rsidRPr="00F1598F" w:rsidRDefault="00276701" w:rsidP="0070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14:paraId="683A4D68" w14:textId="77777777" w:rsidR="00276701" w:rsidRPr="00F1598F" w:rsidRDefault="00276701" w:rsidP="007062FD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296,874</w:t>
            </w:r>
          </w:p>
        </w:tc>
        <w:tc>
          <w:tcPr>
            <w:tcW w:w="260" w:type="dxa"/>
            <w:shd w:val="clear" w:color="auto" w:fill="auto"/>
          </w:tcPr>
          <w:p w14:paraId="1FB887B8" w14:textId="77777777" w:rsidR="00276701" w:rsidRPr="00F1598F" w:rsidRDefault="00276701" w:rsidP="0070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053B57C4" w14:textId="4E2B04DC" w:rsidR="00276701" w:rsidRPr="00F1598F" w:rsidRDefault="00574323" w:rsidP="007062FD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296,874</w:t>
            </w:r>
          </w:p>
        </w:tc>
        <w:tc>
          <w:tcPr>
            <w:tcW w:w="260" w:type="dxa"/>
            <w:shd w:val="clear" w:color="auto" w:fill="auto"/>
          </w:tcPr>
          <w:p w14:paraId="50A2BD57" w14:textId="77777777" w:rsidR="00276701" w:rsidRPr="00F1598F" w:rsidRDefault="00276701" w:rsidP="0070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14:paraId="0E4682DB" w14:textId="77777777" w:rsidR="00276701" w:rsidRPr="00F1598F" w:rsidRDefault="00276701" w:rsidP="007062F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296,874</w:t>
            </w:r>
          </w:p>
        </w:tc>
      </w:tr>
      <w:tr w:rsidR="00D2418C" w:rsidRPr="00F1598F" w14:paraId="3AAB40A0" w14:textId="77777777" w:rsidTr="000578E5">
        <w:trPr>
          <w:trHeight w:val="401"/>
        </w:trPr>
        <w:tc>
          <w:tcPr>
            <w:tcW w:w="4230" w:type="dxa"/>
            <w:shd w:val="clear" w:color="auto" w:fill="auto"/>
          </w:tcPr>
          <w:p w14:paraId="0DAC455A" w14:textId="13F01BE3" w:rsidR="00276701" w:rsidRPr="00F1598F" w:rsidRDefault="00CD4502" w:rsidP="00276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lastRenderedPageBreak/>
              <w:t>1</w:t>
            </w:r>
            <w:r w:rsidR="00276701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.3) </w:t>
            </w:r>
            <w:r w:rsidR="00276701" w:rsidRPr="00F1598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จำนวน </w:t>
            </w:r>
            <w:r w:rsidR="00276701" w:rsidRPr="00F1598F">
              <w:rPr>
                <w:rFonts w:asciiTheme="majorBidi" w:hAnsiTheme="majorBidi" w:cstheme="majorBidi"/>
                <w:sz w:val="28"/>
                <w:szCs w:val="28"/>
              </w:rPr>
              <w:t xml:space="preserve">71,000 </w:t>
            </w:r>
            <w:r w:rsidR="00276701" w:rsidRPr="00F1598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หน่วย มูลค่าที่ตราไว้หน่วยละ </w:t>
            </w:r>
            <w:r w:rsidR="00276701" w:rsidRPr="00F1598F">
              <w:rPr>
                <w:rFonts w:asciiTheme="majorBidi" w:hAnsiTheme="majorBidi" w:cstheme="majorBidi"/>
                <w:sz w:val="28"/>
                <w:szCs w:val="28"/>
              </w:rPr>
              <w:t xml:space="preserve">1,000 </w:t>
            </w:r>
            <w:r w:rsidR="00276701" w:rsidRPr="00F1598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บาท </w:t>
            </w:r>
            <w:r w:rsidR="00276701"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อัตราดอกเบี้ยคงที่ร้อยละ </w:t>
            </w:r>
            <w:r w:rsidR="00276701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276701"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ต่อปี ชำระดอกเบี้ยทุก </w:t>
            </w:r>
            <w:r w:rsidR="00276701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 </w:t>
            </w:r>
            <w:r w:rsidR="00276701"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เดือน มีอายุ </w:t>
            </w:r>
            <w:r w:rsidR="00276701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 </w:t>
            </w:r>
            <w:r w:rsidR="00276701"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ปี</w:t>
            </w:r>
            <w:r w:rsidR="00276701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76701"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ครบกำหนดไถ่ถอนในเดือนกันยายน </w:t>
            </w:r>
            <w:r w:rsidR="00276701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4ED5853" w14:textId="77777777" w:rsidR="00276701" w:rsidRPr="00F1598F" w:rsidRDefault="00276701" w:rsidP="00276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40623EB2" w14:textId="1BF614C3" w:rsidR="00276701" w:rsidRPr="00F1598F" w:rsidRDefault="00276701" w:rsidP="00276701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140C04A3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14:paraId="2C1AB01E" w14:textId="7AEAC78B" w:rsidR="00276701" w:rsidRPr="00F1598F" w:rsidRDefault="00276701" w:rsidP="00276701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16E32CA4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24345CD5" w14:textId="5B9EECAE" w:rsidR="00276701" w:rsidRPr="00F1598F" w:rsidRDefault="00276701" w:rsidP="00276701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07DA1546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14:paraId="546ED341" w14:textId="0A904475" w:rsidR="00276701" w:rsidRPr="00F1598F" w:rsidRDefault="00276701" w:rsidP="00276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2418C" w:rsidRPr="00F1598F" w14:paraId="2AFA962B" w14:textId="77777777" w:rsidTr="000578E5">
        <w:trPr>
          <w:trHeight w:val="401"/>
        </w:trPr>
        <w:tc>
          <w:tcPr>
            <w:tcW w:w="4230" w:type="dxa"/>
            <w:shd w:val="clear" w:color="auto" w:fill="auto"/>
          </w:tcPr>
          <w:p w14:paraId="6D3CCD5A" w14:textId="0FF8FE17" w:rsidR="00276701" w:rsidRPr="00F1598F" w:rsidRDefault="00276701" w:rsidP="00276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ส่วนที่ไม่หมุนเวียน</w:t>
            </w:r>
          </w:p>
        </w:tc>
        <w:tc>
          <w:tcPr>
            <w:tcW w:w="270" w:type="dxa"/>
            <w:shd w:val="clear" w:color="auto" w:fill="auto"/>
          </w:tcPr>
          <w:p w14:paraId="509ED887" w14:textId="77777777" w:rsidR="00276701" w:rsidRPr="00F1598F" w:rsidRDefault="00276701" w:rsidP="00276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78E58888" w14:textId="787BE435" w:rsidR="00276701" w:rsidRPr="00F1598F" w:rsidRDefault="00574323" w:rsidP="0027670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</w:rPr>
              <w:t>70,610</w:t>
            </w:r>
          </w:p>
        </w:tc>
        <w:tc>
          <w:tcPr>
            <w:tcW w:w="260" w:type="dxa"/>
            <w:shd w:val="clear" w:color="auto" w:fill="auto"/>
          </w:tcPr>
          <w:p w14:paraId="18B3D347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14:paraId="45BD06A9" w14:textId="3D8D062E" w:rsidR="00276701" w:rsidRPr="00F1598F" w:rsidRDefault="00276701" w:rsidP="0027670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</w:rPr>
              <w:t>70,610</w:t>
            </w:r>
          </w:p>
        </w:tc>
        <w:tc>
          <w:tcPr>
            <w:tcW w:w="260" w:type="dxa"/>
            <w:shd w:val="clear" w:color="auto" w:fill="auto"/>
          </w:tcPr>
          <w:p w14:paraId="7FB56040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6C3A75CD" w14:textId="4E8E9F73" w:rsidR="00276701" w:rsidRPr="00F1598F" w:rsidRDefault="00574323" w:rsidP="0027670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</w:rPr>
              <w:t>70,610</w:t>
            </w:r>
          </w:p>
        </w:tc>
        <w:tc>
          <w:tcPr>
            <w:tcW w:w="260" w:type="dxa"/>
            <w:shd w:val="clear" w:color="auto" w:fill="auto"/>
          </w:tcPr>
          <w:p w14:paraId="19C631BC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14:paraId="636EC14D" w14:textId="330C6B23" w:rsidR="00276701" w:rsidRPr="00F1598F" w:rsidRDefault="00276701" w:rsidP="0027670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</w:rPr>
              <w:t>70,610</w:t>
            </w:r>
          </w:p>
        </w:tc>
      </w:tr>
      <w:tr w:rsidR="00D2418C" w:rsidRPr="00F1598F" w14:paraId="28A681D4" w14:textId="77777777" w:rsidTr="000578E5">
        <w:trPr>
          <w:trHeight w:val="401"/>
        </w:trPr>
        <w:tc>
          <w:tcPr>
            <w:tcW w:w="4230" w:type="dxa"/>
            <w:shd w:val="clear" w:color="auto" w:fill="auto"/>
          </w:tcPr>
          <w:p w14:paraId="09BD56AB" w14:textId="7E9051A3" w:rsidR="00276701" w:rsidRPr="00F1598F" w:rsidRDefault="00CD4502" w:rsidP="00276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76701" w:rsidRPr="00F1598F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276701" w:rsidRPr="00F1598F">
              <w:rPr>
                <w:rFonts w:asciiTheme="majorBidi" w:hAnsiTheme="majorBidi" w:hint="cs"/>
                <w:sz w:val="28"/>
                <w:szCs w:val="28"/>
                <w:cs/>
              </w:rPr>
              <w:t>หุ้นกู้ระยะสั้น</w:t>
            </w:r>
            <w:r w:rsidR="00276701" w:rsidRPr="00F1598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276701" w:rsidRPr="00F1598F">
              <w:rPr>
                <w:rFonts w:asciiTheme="majorBidi" w:hAnsiTheme="majorBidi" w:hint="cs"/>
                <w:sz w:val="28"/>
                <w:szCs w:val="28"/>
                <w:cs/>
              </w:rPr>
              <w:t>ประเภทไม่ด้อยสิทธิและมีหลักประกัน</w:t>
            </w:r>
            <w:r w:rsidR="00276701" w:rsidRPr="00F1598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276701" w:rsidRPr="00F1598F">
              <w:rPr>
                <w:rFonts w:asciiTheme="majorBidi" w:hAnsiTheme="majorBidi" w:hint="cs"/>
                <w:sz w:val="28"/>
                <w:szCs w:val="28"/>
                <w:cs/>
              </w:rPr>
              <w:t>อัตราดอกเบี้ยร้อยละ</w:t>
            </w:r>
            <w:r w:rsidR="00276701" w:rsidRPr="00F1598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276701" w:rsidRPr="00F1598F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="00276701" w:rsidRPr="00F1598F">
              <w:rPr>
                <w:rFonts w:asciiTheme="majorBidi" w:hAnsiTheme="majorBidi" w:hint="cs"/>
                <w:sz w:val="28"/>
                <w:szCs w:val="28"/>
                <w:cs/>
              </w:rPr>
              <w:t>ต่อปีชำระดอกเบี้ยทุกเดือน</w:t>
            </w:r>
            <w:r w:rsidR="00276701" w:rsidRPr="00F1598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276701" w:rsidRPr="00F1598F">
              <w:rPr>
                <w:rFonts w:asciiTheme="majorBidi" w:hAnsiTheme="majorBidi" w:hint="cs"/>
                <w:sz w:val="28"/>
                <w:szCs w:val="28"/>
                <w:cs/>
              </w:rPr>
              <w:t>มีอายุ</w:t>
            </w:r>
            <w:r w:rsidR="00276701" w:rsidRPr="00F1598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276701" w:rsidRPr="00F1598F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="00276701" w:rsidRPr="00F1598F">
              <w:rPr>
                <w:rFonts w:asciiTheme="majorBidi" w:hAnsiTheme="majorBidi" w:hint="cs"/>
                <w:sz w:val="28"/>
                <w:szCs w:val="28"/>
                <w:cs/>
              </w:rPr>
              <w:t>เดือน</w:t>
            </w:r>
            <w:r w:rsidR="00276701" w:rsidRPr="00F1598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276701" w:rsidRPr="00F1598F">
              <w:rPr>
                <w:rFonts w:asciiTheme="majorBidi" w:hAnsiTheme="majorBidi" w:hint="cs"/>
                <w:sz w:val="28"/>
                <w:szCs w:val="28"/>
                <w:cs/>
              </w:rPr>
              <w:t>ครบกำหนดไถ่ถอนเดือนมิถุนายน</w:t>
            </w:r>
            <w:r w:rsidR="00276701" w:rsidRPr="00F1598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276701" w:rsidRPr="00F1598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FB29246" w14:textId="77777777" w:rsidR="00276701" w:rsidRPr="00F1598F" w:rsidRDefault="00276701" w:rsidP="00276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40A24B17" w14:textId="77777777" w:rsidR="00276701" w:rsidRPr="00F1598F" w:rsidRDefault="00276701" w:rsidP="0027670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2D278C05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14:paraId="61336D69" w14:textId="77777777" w:rsidR="00276701" w:rsidRPr="00F1598F" w:rsidRDefault="00276701" w:rsidP="0027670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0CF94DEF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532F75CE" w14:textId="77777777" w:rsidR="00276701" w:rsidRPr="00F1598F" w:rsidRDefault="00276701" w:rsidP="0027670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5EC75193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14:paraId="1F916A44" w14:textId="77777777" w:rsidR="00276701" w:rsidRPr="00F1598F" w:rsidRDefault="00276701" w:rsidP="0027670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418C" w:rsidRPr="00F1598F" w14:paraId="519BCB56" w14:textId="77777777" w:rsidTr="000578E5">
        <w:trPr>
          <w:trHeight w:val="401"/>
        </w:trPr>
        <w:tc>
          <w:tcPr>
            <w:tcW w:w="4230" w:type="dxa"/>
            <w:shd w:val="clear" w:color="auto" w:fill="auto"/>
          </w:tcPr>
          <w:p w14:paraId="53F7FFBC" w14:textId="4F713B70" w:rsidR="00276701" w:rsidRPr="00F1598F" w:rsidRDefault="00276701" w:rsidP="00276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</w:rPr>
              <w:t xml:space="preserve">   : </w:t>
            </w:r>
            <w:r w:rsidRPr="00F1598F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6C1A9ECB" w14:textId="77777777" w:rsidR="00276701" w:rsidRPr="00F1598F" w:rsidRDefault="00276701" w:rsidP="00276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544AC73C" w14:textId="3936D565" w:rsidR="00276701" w:rsidRPr="00F1598F" w:rsidRDefault="00574323" w:rsidP="0027670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</w:rPr>
              <w:t>90,000</w:t>
            </w:r>
          </w:p>
        </w:tc>
        <w:tc>
          <w:tcPr>
            <w:tcW w:w="260" w:type="dxa"/>
            <w:shd w:val="clear" w:color="auto" w:fill="auto"/>
          </w:tcPr>
          <w:p w14:paraId="53CA1B71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14:paraId="0B8BA54E" w14:textId="653B370E" w:rsidR="00276701" w:rsidRPr="00F1598F" w:rsidRDefault="00276701" w:rsidP="0027670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</w:rPr>
              <w:t>90,000</w:t>
            </w:r>
          </w:p>
        </w:tc>
        <w:tc>
          <w:tcPr>
            <w:tcW w:w="260" w:type="dxa"/>
            <w:shd w:val="clear" w:color="auto" w:fill="auto"/>
          </w:tcPr>
          <w:p w14:paraId="0751605B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57EA2D51" w14:textId="087C60D4" w:rsidR="00276701" w:rsidRPr="00F1598F" w:rsidRDefault="00574323" w:rsidP="0027670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</w:rPr>
              <w:t>90,000</w:t>
            </w:r>
          </w:p>
        </w:tc>
        <w:tc>
          <w:tcPr>
            <w:tcW w:w="260" w:type="dxa"/>
            <w:shd w:val="clear" w:color="auto" w:fill="auto"/>
          </w:tcPr>
          <w:p w14:paraId="4DD96759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14:paraId="285EA2E4" w14:textId="3FDA1989" w:rsidR="00276701" w:rsidRPr="00F1598F" w:rsidRDefault="00276701" w:rsidP="0027670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</w:rPr>
              <w:t>90,000</w:t>
            </w:r>
          </w:p>
        </w:tc>
      </w:tr>
      <w:tr w:rsidR="00517D24" w:rsidRPr="00F1598F" w14:paraId="5611781F" w14:textId="77777777" w:rsidTr="00C2044D">
        <w:trPr>
          <w:trHeight w:val="401"/>
        </w:trPr>
        <w:tc>
          <w:tcPr>
            <w:tcW w:w="4230" w:type="dxa"/>
            <w:shd w:val="clear" w:color="auto" w:fill="auto"/>
          </w:tcPr>
          <w:p w14:paraId="545DE267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30C3638F" w14:textId="77777777" w:rsidR="00276701" w:rsidRPr="00F1598F" w:rsidRDefault="00276701" w:rsidP="00276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</w:tcPr>
          <w:p w14:paraId="52CF2C21" w14:textId="6AFCBEDD" w:rsidR="00276701" w:rsidRPr="00F1598F" w:rsidRDefault="00574323" w:rsidP="0027670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1,002,364</w:t>
            </w:r>
          </w:p>
        </w:tc>
        <w:tc>
          <w:tcPr>
            <w:tcW w:w="260" w:type="dxa"/>
            <w:shd w:val="clear" w:color="auto" w:fill="auto"/>
          </w:tcPr>
          <w:p w14:paraId="70DCDD41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6420FCB3" w14:textId="6B8A3C52" w:rsidR="00276701" w:rsidRPr="00F1598F" w:rsidRDefault="00276701" w:rsidP="0027670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1,002,364</w:t>
            </w:r>
          </w:p>
        </w:tc>
        <w:tc>
          <w:tcPr>
            <w:tcW w:w="260" w:type="dxa"/>
            <w:shd w:val="clear" w:color="auto" w:fill="auto"/>
          </w:tcPr>
          <w:p w14:paraId="608B430E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</w:tcPr>
          <w:p w14:paraId="59985CBB" w14:textId="338FC990" w:rsidR="00276701" w:rsidRPr="00F1598F" w:rsidRDefault="00574323" w:rsidP="0027670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1,002,364</w:t>
            </w:r>
          </w:p>
        </w:tc>
        <w:tc>
          <w:tcPr>
            <w:tcW w:w="260" w:type="dxa"/>
            <w:shd w:val="clear" w:color="auto" w:fill="auto"/>
          </w:tcPr>
          <w:p w14:paraId="452A5A4F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04D76384" w14:textId="68D46B76" w:rsidR="00276701" w:rsidRPr="00F1598F" w:rsidRDefault="00276701" w:rsidP="0027670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1,002,364</w:t>
            </w:r>
          </w:p>
        </w:tc>
      </w:tr>
      <w:tr w:rsidR="00517D24" w:rsidRPr="00F1598F" w14:paraId="138238ED" w14:textId="77777777" w:rsidTr="00C2044D">
        <w:trPr>
          <w:trHeight w:val="401"/>
        </w:trPr>
        <w:tc>
          <w:tcPr>
            <w:tcW w:w="4230" w:type="dxa"/>
            <w:shd w:val="clear" w:color="auto" w:fill="auto"/>
          </w:tcPr>
          <w:p w14:paraId="7751A18D" w14:textId="627B82FF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F1598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11AF92E4" w14:textId="77777777" w:rsidR="00276701" w:rsidRPr="00F1598F" w:rsidRDefault="00276701" w:rsidP="00276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</w:tcPr>
          <w:p w14:paraId="17A2E143" w14:textId="32BD491D" w:rsidR="00276701" w:rsidRPr="00F1598F" w:rsidRDefault="00574323" w:rsidP="0027670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778EB"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440,984</w:t>
            </w: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5EA8962A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0495A666" w14:textId="4FC41C8A" w:rsidR="00276701" w:rsidRPr="00F1598F" w:rsidRDefault="00276701" w:rsidP="0027670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(931,754)</w:t>
            </w:r>
          </w:p>
        </w:tc>
        <w:tc>
          <w:tcPr>
            <w:tcW w:w="260" w:type="dxa"/>
            <w:shd w:val="clear" w:color="auto" w:fill="auto"/>
          </w:tcPr>
          <w:p w14:paraId="7C1D420F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</w:tcPr>
          <w:p w14:paraId="097C43B2" w14:textId="65FC3E98" w:rsidR="00276701" w:rsidRPr="00F1598F" w:rsidRDefault="004778EB" w:rsidP="0027670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(440,984)</w:t>
            </w:r>
          </w:p>
        </w:tc>
        <w:tc>
          <w:tcPr>
            <w:tcW w:w="260" w:type="dxa"/>
            <w:shd w:val="clear" w:color="auto" w:fill="auto"/>
          </w:tcPr>
          <w:p w14:paraId="7F3DBC15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7E656936" w14:textId="03018623" w:rsidR="00276701" w:rsidRPr="00F1598F" w:rsidRDefault="00276701" w:rsidP="0027670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(931,754)</w:t>
            </w:r>
          </w:p>
        </w:tc>
      </w:tr>
      <w:tr w:rsidR="00517D24" w:rsidRPr="00F1598F" w14:paraId="1E235AA8" w14:textId="77777777" w:rsidTr="00C2044D">
        <w:trPr>
          <w:trHeight w:val="401"/>
        </w:trPr>
        <w:tc>
          <w:tcPr>
            <w:tcW w:w="4230" w:type="dxa"/>
            <w:shd w:val="clear" w:color="auto" w:fill="auto"/>
          </w:tcPr>
          <w:p w14:paraId="64E74B20" w14:textId="75CE39F5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  <w:r w:rsidRPr="00F159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F1598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1839F3AD" w14:textId="77777777" w:rsidR="00276701" w:rsidRPr="00F1598F" w:rsidRDefault="00276701" w:rsidP="00276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4600A7" w14:textId="3DF47583" w:rsidR="00276701" w:rsidRPr="00F1598F" w:rsidRDefault="00BC7B6F" w:rsidP="0027670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561,380</w:t>
            </w:r>
          </w:p>
        </w:tc>
        <w:tc>
          <w:tcPr>
            <w:tcW w:w="260" w:type="dxa"/>
            <w:shd w:val="clear" w:color="auto" w:fill="auto"/>
          </w:tcPr>
          <w:p w14:paraId="5293C11C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44318" w14:textId="3D4F91CB" w:rsidR="00276701" w:rsidRPr="00F1598F" w:rsidRDefault="00276701" w:rsidP="0027670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70,610</w:t>
            </w:r>
          </w:p>
        </w:tc>
        <w:tc>
          <w:tcPr>
            <w:tcW w:w="260" w:type="dxa"/>
            <w:shd w:val="clear" w:color="auto" w:fill="auto"/>
          </w:tcPr>
          <w:p w14:paraId="666E93C2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27617A" w14:textId="22366E1E" w:rsidR="00276701" w:rsidRPr="00F1598F" w:rsidRDefault="00E36189" w:rsidP="0027670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561,380</w:t>
            </w:r>
          </w:p>
        </w:tc>
        <w:tc>
          <w:tcPr>
            <w:tcW w:w="260" w:type="dxa"/>
            <w:shd w:val="clear" w:color="auto" w:fill="auto"/>
          </w:tcPr>
          <w:p w14:paraId="70D363A7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A2F1CE" w14:textId="11B93D10" w:rsidR="00276701" w:rsidRPr="00F1598F" w:rsidRDefault="00276701" w:rsidP="0027670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70,610</w:t>
            </w:r>
          </w:p>
        </w:tc>
      </w:tr>
    </w:tbl>
    <w:p w14:paraId="7F15D1F5" w14:textId="77777777" w:rsidR="0063149A" w:rsidRPr="00F1598F" w:rsidRDefault="0063149A" w:rsidP="001D1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9A276B" w14:textId="1160E497" w:rsidR="00E526A6" w:rsidRPr="00E526A6" w:rsidRDefault="00E526A6" w:rsidP="001D1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526A6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การเปลี่ยนแปลงเงื่อนไขการไถ่ถอน</w:t>
      </w:r>
      <w:r w:rsidR="00E854FA">
        <w:rPr>
          <w:rFonts w:asciiTheme="majorBidi" w:hAnsiTheme="majorBidi" w:cstheme="majorBidi" w:hint="cs"/>
          <w:i/>
          <w:iCs/>
          <w:sz w:val="30"/>
          <w:szCs w:val="30"/>
          <w:cs/>
        </w:rPr>
        <w:t>ของ</w:t>
      </w:r>
      <w:r w:rsidRPr="00E526A6">
        <w:rPr>
          <w:rFonts w:asciiTheme="majorBidi" w:hAnsiTheme="majorBidi" w:cstheme="majorBidi" w:hint="cs"/>
          <w:i/>
          <w:iCs/>
          <w:sz w:val="30"/>
          <w:szCs w:val="30"/>
          <w:cs/>
        </w:rPr>
        <w:t>หุ้นกู้</w:t>
      </w:r>
    </w:p>
    <w:p w14:paraId="7ED4F2FC" w14:textId="77777777" w:rsidR="00E526A6" w:rsidRDefault="00E526A6" w:rsidP="001D1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42CD42C" w14:textId="5A5A9886" w:rsidR="001D1642" w:rsidRDefault="001D1642" w:rsidP="001D1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5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6639B9">
        <w:rPr>
          <w:rFonts w:asciiTheme="majorBidi" w:hAnsiTheme="majorBidi" w:cstheme="majorBidi"/>
          <w:sz w:val="30"/>
          <w:szCs w:val="30"/>
        </w:rPr>
        <w:t xml:space="preserve">2564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ที่ประชุมผู้ถือหุ้นกู้มีมติอนุมัติการเปลี่ยนแปลงเงื่อนไขการไถ่ถอนหุ้นกู้รุ่น </w:t>
      </w:r>
      <w:r w:rsidRPr="006639B9">
        <w:rPr>
          <w:rFonts w:asciiTheme="majorBidi" w:hAnsiTheme="majorBidi" w:cstheme="majorBidi"/>
          <w:sz w:val="30"/>
          <w:szCs w:val="30"/>
        </w:rPr>
        <w:t xml:space="preserve">CHO212A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6639B9">
        <w:rPr>
          <w:rFonts w:asciiTheme="majorBidi" w:hAnsiTheme="majorBidi" w:cstheme="majorBidi"/>
          <w:sz w:val="30"/>
          <w:szCs w:val="30"/>
        </w:rPr>
        <w:t xml:space="preserve">545,300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หน่วย มูลค่าที่ตราไว้หน่วยละ </w:t>
      </w:r>
      <w:r w:rsidRPr="006639B9">
        <w:rPr>
          <w:rFonts w:asciiTheme="majorBidi" w:hAnsiTheme="majorBidi" w:cstheme="majorBidi"/>
          <w:sz w:val="30"/>
          <w:szCs w:val="30"/>
        </w:rPr>
        <w:t xml:space="preserve">1,000 </w:t>
      </w:r>
      <w:r w:rsidRPr="006639B9">
        <w:rPr>
          <w:rFonts w:asciiTheme="majorBidi" w:hAnsiTheme="majorBidi" w:cstheme="majorBidi"/>
          <w:sz w:val="30"/>
          <w:szCs w:val="30"/>
          <w:cs/>
        </w:rPr>
        <w:t>บาท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อัตราดอกเบี้ยคงที่ร้อยละ </w:t>
      </w:r>
      <w:r w:rsidRPr="006639B9">
        <w:rPr>
          <w:rFonts w:asciiTheme="majorBidi" w:hAnsiTheme="majorBidi" w:cstheme="majorBidi"/>
          <w:sz w:val="30"/>
          <w:szCs w:val="30"/>
        </w:rPr>
        <w:t>6.75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ชำระดอกเบี้ยทุก </w:t>
      </w:r>
      <w:r w:rsidRPr="006639B9">
        <w:rPr>
          <w:rFonts w:asciiTheme="majorBidi" w:hAnsiTheme="majorBidi" w:cstheme="majorBidi"/>
          <w:sz w:val="30"/>
          <w:szCs w:val="30"/>
        </w:rPr>
        <w:t xml:space="preserve">3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เดือน มีอายุ </w:t>
      </w:r>
      <w:r w:rsidRPr="006639B9">
        <w:rPr>
          <w:rFonts w:asciiTheme="majorBidi" w:hAnsiTheme="majorBidi" w:cstheme="majorBidi"/>
          <w:sz w:val="30"/>
          <w:szCs w:val="30"/>
        </w:rPr>
        <w:t xml:space="preserve">2 </w:t>
      </w:r>
      <w:r w:rsidRPr="006639B9">
        <w:rPr>
          <w:rFonts w:asciiTheme="majorBidi" w:hAnsiTheme="majorBidi" w:cstheme="majorBidi"/>
          <w:sz w:val="30"/>
          <w:szCs w:val="30"/>
          <w:cs/>
        </w:rPr>
        <w:t>ปี ครบกำหนดไถ่ถอน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22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6639B9">
        <w:rPr>
          <w:rFonts w:asciiTheme="majorBidi" w:hAnsiTheme="majorBidi" w:cstheme="majorBidi"/>
          <w:sz w:val="30"/>
          <w:szCs w:val="30"/>
        </w:rPr>
        <w:t>2564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 โดยมีการเปลี่ยนแปลงเงื่อนไขที่สำคัญ ดังนี้</w:t>
      </w:r>
    </w:p>
    <w:p w14:paraId="73C7E104" w14:textId="77777777" w:rsidR="001D1642" w:rsidRPr="006639B9" w:rsidRDefault="001D1642" w:rsidP="001D1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6D45BBF" w14:textId="77777777" w:rsidR="001D1642" w:rsidRPr="006639B9" w:rsidRDefault="001D1642" w:rsidP="001D1642">
      <w:pPr>
        <w:pStyle w:val="ListParagraph"/>
        <w:numPr>
          <w:ilvl w:val="1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การขยายเวลาครบกำหนดไถ่ถอนหุ้นกู้ </w:t>
      </w:r>
      <w:r w:rsidRPr="006639B9">
        <w:rPr>
          <w:rFonts w:asciiTheme="majorBidi" w:hAnsiTheme="majorBidi" w:cstheme="majorBidi"/>
          <w:spacing w:val="-6"/>
          <w:sz w:val="30"/>
          <w:szCs w:val="30"/>
        </w:rPr>
        <w:t xml:space="preserve">CHO212A </w:t>
      </w:r>
      <w:r w:rsidRPr="006639B9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ออกไปอีก </w:t>
      </w:r>
      <w:r w:rsidRPr="006639B9">
        <w:rPr>
          <w:rFonts w:asciiTheme="majorBidi" w:hAnsiTheme="majorBidi" w:cstheme="majorBidi"/>
          <w:spacing w:val="-6"/>
          <w:sz w:val="30"/>
          <w:szCs w:val="30"/>
        </w:rPr>
        <w:t xml:space="preserve">1 </w:t>
      </w:r>
      <w:r w:rsidRPr="006639B9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ปี </w:t>
      </w:r>
      <w:r w:rsidRPr="006639B9">
        <w:rPr>
          <w:rFonts w:asciiTheme="majorBidi" w:hAnsiTheme="majorBidi" w:cstheme="majorBidi"/>
          <w:spacing w:val="-6"/>
          <w:sz w:val="30"/>
          <w:szCs w:val="30"/>
        </w:rPr>
        <w:t xml:space="preserve">9 </w:t>
      </w:r>
      <w:r w:rsidRPr="006639B9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เดือน จากเดิม </w:t>
      </w:r>
      <w:r w:rsidRPr="006639B9">
        <w:rPr>
          <w:rFonts w:asciiTheme="majorBidi" w:hAnsiTheme="majorBidi" w:cstheme="majorBidi"/>
          <w:spacing w:val="-6"/>
          <w:sz w:val="30"/>
          <w:szCs w:val="30"/>
        </w:rPr>
        <w:t xml:space="preserve">22 </w:t>
      </w:r>
      <w:r w:rsidRPr="006639B9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กุมภาพันธ์ </w:t>
      </w:r>
      <w:r w:rsidRPr="006639B9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 เป็น</w:t>
      </w:r>
      <w:r w:rsidRPr="006639B9">
        <w:rPr>
          <w:rFonts w:asciiTheme="majorBidi" w:hAnsiTheme="majorBidi" w:cstheme="majorBidi"/>
          <w:sz w:val="30"/>
          <w:szCs w:val="30"/>
        </w:rPr>
        <w:t xml:space="preserve"> 22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Pr="006639B9">
        <w:rPr>
          <w:rFonts w:asciiTheme="majorBidi" w:hAnsiTheme="majorBidi" w:cstheme="majorBidi"/>
          <w:sz w:val="30"/>
          <w:szCs w:val="30"/>
        </w:rPr>
        <w:t>2565</w:t>
      </w:r>
    </w:p>
    <w:p w14:paraId="7BD09E54" w14:textId="77777777" w:rsidR="001D1642" w:rsidRPr="006639B9" w:rsidRDefault="001D1642" w:rsidP="001D1642">
      <w:pPr>
        <w:pStyle w:val="ListParagraph"/>
        <w:numPr>
          <w:ilvl w:val="1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การเปลี่ยนแปลงอัตราดอกเบี้ยเป็นร้อยละ </w:t>
      </w:r>
      <w:r w:rsidRPr="006639B9">
        <w:rPr>
          <w:rFonts w:asciiTheme="majorBidi" w:hAnsiTheme="majorBidi" w:cstheme="majorBidi"/>
          <w:sz w:val="30"/>
          <w:szCs w:val="30"/>
        </w:rPr>
        <w:t xml:space="preserve">7.5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6639B9">
        <w:rPr>
          <w:rFonts w:asciiTheme="majorBidi" w:hAnsiTheme="majorBidi" w:cstheme="majorBidi"/>
          <w:sz w:val="30"/>
          <w:szCs w:val="30"/>
        </w:rPr>
        <w:t>(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จากเดิมร้อยละ </w:t>
      </w:r>
      <w:r w:rsidRPr="006639B9">
        <w:rPr>
          <w:rFonts w:asciiTheme="majorBidi" w:hAnsiTheme="majorBidi" w:cstheme="majorBidi"/>
          <w:sz w:val="30"/>
          <w:szCs w:val="30"/>
        </w:rPr>
        <w:t xml:space="preserve">6.75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Pr="006639B9">
        <w:rPr>
          <w:rFonts w:asciiTheme="majorBidi" w:hAnsiTheme="majorBidi" w:cstheme="majorBidi"/>
          <w:sz w:val="30"/>
          <w:szCs w:val="30"/>
        </w:rPr>
        <w:t>)</w:t>
      </w:r>
    </w:p>
    <w:p w14:paraId="0D56E498" w14:textId="77777777" w:rsidR="001D1642" w:rsidRPr="006639B9" w:rsidRDefault="001D1642" w:rsidP="001D1642">
      <w:pPr>
        <w:pStyle w:val="ListParagraph"/>
        <w:numPr>
          <w:ilvl w:val="1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การทยอยชำระคืนเงินต้นจำนวน </w:t>
      </w:r>
      <w:r w:rsidRPr="006639B9">
        <w:rPr>
          <w:rFonts w:asciiTheme="majorBidi" w:hAnsiTheme="majorBidi" w:cstheme="majorBidi"/>
          <w:sz w:val="30"/>
          <w:szCs w:val="30"/>
        </w:rPr>
        <w:t xml:space="preserve">4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ครั้ง</w:t>
      </w:r>
    </w:p>
    <w:p w14:paraId="598C5A3B" w14:textId="77777777" w:rsidR="001D1642" w:rsidRPr="006639B9" w:rsidRDefault="001D1642" w:rsidP="001D16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</w:rPr>
        <w:t xml:space="preserve">: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ครั้งที่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1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22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6639B9">
        <w:rPr>
          <w:rFonts w:asciiTheme="majorBidi" w:hAnsiTheme="majorBidi" w:cstheme="majorBidi"/>
          <w:sz w:val="30"/>
          <w:szCs w:val="30"/>
        </w:rPr>
        <w:t xml:space="preserve">2564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ในอัตราร้อยละ </w:t>
      </w:r>
      <w:r w:rsidRPr="006639B9">
        <w:rPr>
          <w:rFonts w:asciiTheme="majorBidi" w:hAnsiTheme="majorBidi" w:cstheme="majorBidi"/>
          <w:sz w:val="30"/>
          <w:szCs w:val="30"/>
        </w:rPr>
        <w:t xml:space="preserve">5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786E806B" w14:textId="77777777" w:rsidR="001D1642" w:rsidRPr="006639B9" w:rsidRDefault="001D1642" w:rsidP="001D16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</w:rPr>
        <w:t xml:space="preserve">: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ครั้งที่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2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22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6639B9">
        <w:rPr>
          <w:rFonts w:asciiTheme="majorBidi" w:hAnsiTheme="majorBidi" w:cstheme="majorBidi"/>
          <w:sz w:val="30"/>
          <w:szCs w:val="30"/>
        </w:rPr>
        <w:t xml:space="preserve">2565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ในอัตราร้อยละ </w:t>
      </w:r>
      <w:r w:rsidRPr="006639B9">
        <w:rPr>
          <w:rFonts w:asciiTheme="majorBidi" w:hAnsiTheme="majorBidi" w:cstheme="majorBidi"/>
          <w:sz w:val="30"/>
          <w:szCs w:val="30"/>
        </w:rPr>
        <w:t xml:space="preserve">5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424173CB" w14:textId="77777777" w:rsidR="001D1642" w:rsidRPr="006639B9" w:rsidRDefault="001D1642" w:rsidP="001D16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</w:rPr>
        <w:t xml:space="preserve">: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ครั้งที่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22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6639B9">
        <w:rPr>
          <w:rFonts w:asciiTheme="majorBidi" w:hAnsiTheme="majorBidi" w:cstheme="majorBidi"/>
          <w:sz w:val="30"/>
          <w:szCs w:val="30"/>
        </w:rPr>
        <w:t xml:space="preserve">2565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ในอัตราร้อยละ </w:t>
      </w:r>
      <w:r w:rsidRPr="006639B9">
        <w:rPr>
          <w:rFonts w:asciiTheme="majorBidi" w:hAnsiTheme="majorBidi" w:cstheme="majorBidi"/>
          <w:sz w:val="30"/>
          <w:szCs w:val="30"/>
        </w:rPr>
        <w:t xml:space="preserve">10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64041460" w14:textId="77777777" w:rsidR="001D1642" w:rsidRDefault="001D1642" w:rsidP="001D16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</w:rPr>
        <w:t xml:space="preserve">: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ครั้งที่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4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22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Pr="006639B9">
        <w:rPr>
          <w:rFonts w:asciiTheme="majorBidi" w:hAnsiTheme="majorBidi" w:cstheme="majorBidi"/>
          <w:sz w:val="30"/>
          <w:szCs w:val="30"/>
        </w:rPr>
        <w:t xml:space="preserve">2565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ในอัตราร้อยละ </w:t>
      </w:r>
      <w:r w:rsidRPr="006639B9">
        <w:rPr>
          <w:rFonts w:asciiTheme="majorBidi" w:hAnsiTheme="majorBidi" w:cstheme="majorBidi"/>
          <w:sz w:val="30"/>
          <w:szCs w:val="30"/>
        </w:rPr>
        <w:t xml:space="preserve">80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627BF685" w14:textId="77777777" w:rsidR="00C2378D" w:rsidRDefault="00C2378D" w:rsidP="00350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8FEAB7B" w14:textId="597B9F1F" w:rsidR="00D30F78" w:rsidRPr="00F1598F" w:rsidRDefault="00D30F78" w:rsidP="002C0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lastRenderedPageBreak/>
        <w:t xml:space="preserve">หนี้สินที่มีภาระดอกเบี้ยส่วนที่มีหลักประกัน ณ วันที่ </w:t>
      </w:r>
      <w:r w:rsidR="00510326" w:rsidRPr="00F1598F">
        <w:rPr>
          <w:rFonts w:asciiTheme="majorBidi" w:hAnsiTheme="majorBidi" w:cstheme="majorBidi"/>
          <w:sz w:val="30"/>
          <w:szCs w:val="30"/>
        </w:rPr>
        <w:t>3</w:t>
      </w:r>
      <w:r w:rsidR="00270A2B" w:rsidRPr="00F1598F">
        <w:rPr>
          <w:rFonts w:asciiTheme="majorBidi" w:hAnsiTheme="majorBidi" w:cstheme="majorBidi"/>
          <w:sz w:val="30"/>
          <w:szCs w:val="30"/>
        </w:rPr>
        <w:t>1</w:t>
      </w:r>
      <w:r w:rsidR="00510326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270A2B" w:rsidRPr="00F1598F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002511"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02511" w:rsidRPr="00F1598F">
        <w:rPr>
          <w:rFonts w:asciiTheme="majorBidi" w:hAnsiTheme="majorBidi" w:cstheme="majorBidi"/>
          <w:sz w:val="30"/>
          <w:szCs w:val="30"/>
        </w:rPr>
        <w:t>256</w:t>
      </w:r>
      <w:r w:rsidR="00270A2B" w:rsidRPr="00F1598F">
        <w:rPr>
          <w:rFonts w:asciiTheme="majorBidi" w:hAnsiTheme="majorBidi" w:cstheme="majorBidi"/>
          <w:sz w:val="30"/>
          <w:szCs w:val="30"/>
        </w:rPr>
        <w:t>4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8E53DC" w:rsidRPr="00F1598F">
        <w:rPr>
          <w:rFonts w:asciiTheme="majorBidi" w:hAnsiTheme="majorBidi" w:cstheme="majorBidi"/>
          <w:sz w:val="30"/>
          <w:szCs w:val="30"/>
        </w:rPr>
        <w:t>31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D446B7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0D0FB7" w:rsidRPr="00F1598F">
        <w:rPr>
          <w:rFonts w:asciiTheme="majorBidi" w:hAnsiTheme="majorBidi" w:cstheme="majorBidi"/>
          <w:sz w:val="30"/>
          <w:szCs w:val="30"/>
        </w:rPr>
        <w:t>256</w:t>
      </w:r>
      <w:r w:rsidR="00270A2B" w:rsidRPr="00F1598F">
        <w:rPr>
          <w:rFonts w:asciiTheme="majorBidi" w:hAnsiTheme="majorBidi" w:cstheme="majorBidi"/>
          <w:sz w:val="30"/>
          <w:szCs w:val="30"/>
        </w:rPr>
        <w:t>3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มีรายละเอียดของหลักประกันซึ่งเป็นสินทรัพย์ดังนี้</w:t>
      </w:r>
    </w:p>
    <w:p w14:paraId="4FFB2694" w14:textId="77777777" w:rsidR="002C01A6" w:rsidRPr="00F1598F" w:rsidRDefault="002C01A6" w:rsidP="002C0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519"/>
        <w:gridCol w:w="991"/>
        <w:gridCol w:w="1260"/>
        <w:gridCol w:w="270"/>
        <w:gridCol w:w="1170"/>
        <w:gridCol w:w="270"/>
        <w:gridCol w:w="1258"/>
        <w:gridCol w:w="236"/>
        <w:gridCol w:w="1206"/>
      </w:tblGrid>
      <w:tr w:rsidR="00D30F78" w:rsidRPr="00F1598F" w14:paraId="311012C1" w14:textId="77777777" w:rsidTr="00276701">
        <w:tc>
          <w:tcPr>
            <w:tcW w:w="2519" w:type="dxa"/>
            <w:shd w:val="clear" w:color="auto" w:fill="auto"/>
          </w:tcPr>
          <w:p w14:paraId="3FC69ADE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1" w:type="dxa"/>
          </w:tcPr>
          <w:p w14:paraId="412FFC2F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68EA6021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1598F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276AFA7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E3D4F18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0A2B" w:rsidRPr="00F1598F" w14:paraId="6A5BB119" w14:textId="77777777" w:rsidTr="00276701">
        <w:tc>
          <w:tcPr>
            <w:tcW w:w="2519" w:type="dxa"/>
          </w:tcPr>
          <w:p w14:paraId="50AC4816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7C5642E3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45108EF" w14:textId="2ADB1ABA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pacing w:val="-8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03D08614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B46B27" w14:textId="501EC944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317FB8B8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0BDE46EF" w14:textId="100EDFAF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6953FB5D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55DF15FF" w14:textId="35A5A06C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70A2B" w:rsidRPr="00F1598F" w14:paraId="68F1ACA8" w14:textId="77777777" w:rsidTr="00276701">
        <w:tc>
          <w:tcPr>
            <w:tcW w:w="2519" w:type="dxa"/>
          </w:tcPr>
          <w:p w14:paraId="5AA607A3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2E7FE636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AF71F7" w14:textId="7B1F300A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4B41475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818C91" w14:textId="173AC1DF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3FA7C22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0B78D595" w14:textId="09FCF100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35A67591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4DF91D9B" w14:textId="36CE6EBE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70A2B" w:rsidRPr="00F1598F" w14:paraId="279E0A1B" w14:textId="77777777" w:rsidTr="00276701">
        <w:tc>
          <w:tcPr>
            <w:tcW w:w="2519" w:type="dxa"/>
          </w:tcPr>
          <w:p w14:paraId="1A7991B5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1" w:type="dxa"/>
          </w:tcPr>
          <w:p w14:paraId="44D79D14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0" w:type="dxa"/>
            <w:gridSpan w:val="7"/>
          </w:tcPr>
          <w:p w14:paraId="1EB1D751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6701" w:rsidRPr="00F1598F" w14:paraId="2F445E67" w14:textId="77777777" w:rsidTr="00276701">
        <w:tc>
          <w:tcPr>
            <w:tcW w:w="2519" w:type="dxa"/>
          </w:tcPr>
          <w:p w14:paraId="74F672D1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991" w:type="dxa"/>
          </w:tcPr>
          <w:p w14:paraId="2D9FA0EE" w14:textId="77777777" w:rsidR="00276701" w:rsidRPr="00F1598F" w:rsidRDefault="00276701" w:rsidP="00276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ED9E9B" w14:textId="72F65D98" w:rsidR="00276701" w:rsidRPr="00F1598F" w:rsidRDefault="00C72DFF" w:rsidP="00276701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37,540</w:t>
            </w:r>
          </w:p>
        </w:tc>
        <w:tc>
          <w:tcPr>
            <w:tcW w:w="270" w:type="dxa"/>
          </w:tcPr>
          <w:p w14:paraId="39EA7979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42F6A3" w14:textId="1B329619" w:rsidR="00276701" w:rsidRPr="00F1598F" w:rsidRDefault="00276701" w:rsidP="0027670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37,540</w:t>
            </w:r>
          </w:p>
        </w:tc>
        <w:tc>
          <w:tcPr>
            <w:tcW w:w="270" w:type="dxa"/>
          </w:tcPr>
          <w:p w14:paraId="6AFCC9B1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7ED27C84" w14:textId="5D8311F5" w:rsidR="00276701" w:rsidRPr="00F1598F" w:rsidRDefault="00AE6A17" w:rsidP="00276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34,000</w:t>
            </w:r>
          </w:p>
        </w:tc>
        <w:tc>
          <w:tcPr>
            <w:tcW w:w="236" w:type="dxa"/>
          </w:tcPr>
          <w:p w14:paraId="6BFFBF79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14:paraId="4D6177F9" w14:textId="55990815" w:rsidR="00276701" w:rsidRPr="00F1598F" w:rsidRDefault="00496447" w:rsidP="0027670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34,000</w:t>
            </w:r>
          </w:p>
        </w:tc>
      </w:tr>
      <w:tr w:rsidR="00276701" w:rsidRPr="00F1598F" w14:paraId="5993AB5E" w14:textId="77777777" w:rsidTr="00276701">
        <w:tc>
          <w:tcPr>
            <w:tcW w:w="2519" w:type="dxa"/>
          </w:tcPr>
          <w:p w14:paraId="6CE6722D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991" w:type="dxa"/>
          </w:tcPr>
          <w:p w14:paraId="5FB7239A" w14:textId="77777777" w:rsidR="00276701" w:rsidRPr="00F1598F" w:rsidRDefault="00276701" w:rsidP="00276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DDC382" w14:textId="0DD2C4C4" w:rsidR="00276701" w:rsidRPr="00F1598F" w:rsidRDefault="007166ED" w:rsidP="00276701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297,461</w:t>
            </w:r>
          </w:p>
        </w:tc>
        <w:tc>
          <w:tcPr>
            <w:tcW w:w="270" w:type="dxa"/>
          </w:tcPr>
          <w:p w14:paraId="49A20FAB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3FEADC" w14:textId="00017E2B" w:rsidR="00276701" w:rsidRPr="00F1598F" w:rsidRDefault="00276701" w:rsidP="0027670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297,461</w:t>
            </w:r>
          </w:p>
        </w:tc>
        <w:tc>
          <w:tcPr>
            <w:tcW w:w="270" w:type="dxa"/>
          </w:tcPr>
          <w:p w14:paraId="5421EEA9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34CDA316" w14:textId="5A77B6E4" w:rsidR="00276701" w:rsidRPr="00F1598F" w:rsidRDefault="007166ED" w:rsidP="00276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280,232</w:t>
            </w:r>
          </w:p>
        </w:tc>
        <w:tc>
          <w:tcPr>
            <w:tcW w:w="236" w:type="dxa"/>
          </w:tcPr>
          <w:p w14:paraId="4FF646BA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14:paraId="36042F34" w14:textId="2FE582E2" w:rsidR="00276701" w:rsidRPr="00F1598F" w:rsidRDefault="00496447" w:rsidP="0027670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280,232</w:t>
            </w:r>
          </w:p>
        </w:tc>
      </w:tr>
      <w:tr w:rsidR="00276701" w:rsidRPr="00F1598F" w14:paraId="518FC986" w14:textId="77777777" w:rsidTr="00276701">
        <w:tc>
          <w:tcPr>
            <w:tcW w:w="2519" w:type="dxa"/>
          </w:tcPr>
          <w:p w14:paraId="112207F3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991" w:type="dxa"/>
          </w:tcPr>
          <w:p w14:paraId="61979DBD" w14:textId="77777777" w:rsidR="00276701" w:rsidRPr="00F1598F" w:rsidRDefault="00276701" w:rsidP="00276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8B38CD" w14:textId="210C6454" w:rsidR="00276701" w:rsidRPr="00F1598F" w:rsidRDefault="00467B98" w:rsidP="00276701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57,158</w:t>
            </w:r>
          </w:p>
        </w:tc>
        <w:tc>
          <w:tcPr>
            <w:tcW w:w="270" w:type="dxa"/>
          </w:tcPr>
          <w:p w14:paraId="480EBB7B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3B418F" w14:textId="62C3D1A3" w:rsidR="00276701" w:rsidRPr="00F1598F" w:rsidRDefault="00276701" w:rsidP="0027670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58,979</w:t>
            </w:r>
          </w:p>
        </w:tc>
        <w:tc>
          <w:tcPr>
            <w:tcW w:w="270" w:type="dxa"/>
          </w:tcPr>
          <w:p w14:paraId="144F1006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3826806F" w14:textId="65E3C1F8" w:rsidR="00276701" w:rsidRPr="00F1598F" w:rsidRDefault="00467B98" w:rsidP="00276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57,158</w:t>
            </w:r>
          </w:p>
        </w:tc>
        <w:tc>
          <w:tcPr>
            <w:tcW w:w="236" w:type="dxa"/>
          </w:tcPr>
          <w:p w14:paraId="3819FC64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14:paraId="57F4488A" w14:textId="04D1C1ED" w:rsidR="00276701" w:rsidRPr="00F1598F" w:rsidRDefault="00A73488" w:rsidP="0027670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58,979</w:t>
            </w:r>
          </w:p>
        </w:tc>
      </w:tr>
      <w:tr w:rsidR="00276701" w:rsidRPr="00F1598F" w14:paraId="63C23E75" w14:textId="77777777" w:rsidTr="00276701">
        <w:tc>
          <w:tcPr>
            <w:tcW w:w="2519" w:type="dxa"/>
          </w:tcPr>
          <w:p w14:paraId="0C23DC30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dxa"/>
          </w:tcPr>
          <w:p w14:paraId="56C2CD64" w14:textId="77777777" w:rsidR="00276701" w:rsidRPr="00F1598F" w:rsidRDefault="00276701" w:rsidP="00276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4E58C3" w14:textId="5F6699CC" w:rsidR="00276701" w:rsidRPr="00F1598F" w:rsidRDefault="002F08B2" w:rsidP="00276701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392,159</w:t>
            </w:r>
          </w:p>
        </w:tc>
        <w:tc>
          <w:tcPr>
            <w:tcW w:w="270" w:type="dxa"/>
          </w:tcPr>
          <w:p w14:paraId="7AAFE5BC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0D66A4" w14:textId="0F070E0B" w:rsidR="00276701" w:rsidRPr="00F1598F" w:rsidRDefault="00276701" w:rsidP="0027670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393,980</w:t>
            </w:r>
          </w:p>
        </w:tc>
        <w:tc>
          <w:tcPr>
            <w:tcW w:w="270" w:type="dxa"/>
          </w:tcPr>
          <w:p w14:paraId="22277979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F6BCCE7" w14:textId="70D1CFF3" w:rsidR="00276701" w:rsidRPr="00F1598F" w:rsidRDefault="006A607C" w:rsidP="00276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371,390</w:t>
            </w:r>
          </w:p>
        </w:tc>
        <w:tc>
          <w:tcPr>
            <w:tcW w:w="236" w:type="dxa"/>
          </w:tcPr>
          <w:p w14:paraId="45A0B1BA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40CF176B" w14:textId="135DC03E" w:rsidR="00276701" w:rsidRPr="00F1598F" w:rsidRDefault="00F87B37" w:rsidP="0027670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373,211</w:t>
            </w:r>
          </w:p>
        </w:tc>
      </w:tr>
    </w:tbl>
    <w:p w14:paraId="21C52C97" w14:textId="47BD1837" w:rsidR="00DB7EE9" w:rsidRDefault="00DB7EE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2"/>
          <w:szCs w:val="22"/>
          <w:lang w:val="th-TH"/>
        </w:rPr>
      </w:pPr>
    </w:p>
    <w:p w14:paraId="29CA0DBF" w14:textId="77777777" w:rsidR="00E526A6" w:rsidRPr="00F1598F" w:rsidRDefault="00E526A6" w:rsidP="00E52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25"/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Pr="00F1598F">
        <w:rPr>
          <w:rFonts w:asciiTheme="majorBidi" w:hAnsiTheme="majorBidi" w:cstheme="majorBidi"/>
          <w:sz w:val="30"/>
          <w:szCs w:val="30"/>
        </w:rPr>
        <w:t xml:space="preserve">31 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</w:rPr>
        <w:t>2564</w:t>
      </w: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กลุ่มบริษัทมีวงเงินกู้ยืมที่ยังไม่ได้เบิกใช้จากสถาบันการเงินเป็นจำนวน</w:t>
      </w:r>
      <w:r w:rsidRPr="00F1598F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เงินรวม </w:t>
      </w:r>
      <w:r w:rsidRPr="00F1598F">
        <w:rPr>
          <w:rFonts w:asciiTheme="majorBidi" w:hAnsiTheme="majorBidi" w:cstheme="majorBidi"/>
          <w:sz w:val="30"/>
          <w:szCs w:val="30"/>
        </w:rPr>
        <w:t>445</w:t>
      </w: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ล้านบาท</w:t>
      </w:r>
      <w:r w:rsidRPr="00F1598F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F1598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Pr="00F1598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F1598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ธันวาคม </w:t>
      </w:r>
      <w:r w:rsidRPr="00F1598F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F1598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: </w:t>
      </w:r>
      <w:r w:rsidRPr="00F1598F">
        <w:rPr>
          <w:rFonts w:asciiTheme="majorBidi" w:hAnsiTheme="majorBidi" w:cstheme="majorBidi"/>
          <w:i/>
          <w:iCs/>
          <w:sz w:val="30"/>
          <w:szCs w:val="30"/>
        </w:rPr>
        <w:t>435</w:t>
      </w:r>
      <w:r w:rsidRPr="00F1598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ล้านบาท)</w:t>
      </w:r>
    </w:p>
    <w:p w14:paraId="7B20FE11" w14:textId="261688D0" w:rsidR="009346EE" w:rsidRPr="00F1598F" w:rsidRDefault="00934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3A37D33" w14:textId="447E3C7E" w:rsidR="00D27294" w:rsidRPr="00F1598F" w:rsidRDefault="00D27294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F1598F">
        <w:rPr>
          <w:rFonts w:asciiTheme="majorBidi" w:hAnsiTheme="majorBidi" w:cstheme="majorBidi" w:hint="cs"/>
          <w:sz w:val="30"/>
          <w:szCs w:val="30"/>
          <w:cs/>
          <w:lang w:val="th-TH"/>
        </w:rPr>
        <w:t>ทุนเรือนหุ้น</w:t>
      </w:r>
    </w:p>
    <w:tbl>
      <w:tblPr>
        <w:tblW w:w="9102" w:type="dxa"/>
        <w:tblInd w:w="450" w:type="dxa"/>
        <w:tblLook w:val="01E0" w:firstRow="1" w:lastRow="1" w:firstColumn="1" w:lastColumn="1" w:noHBand="0" w:noVBand="0"/>
      </w:tblPr>
      <w:tblGrid>
        <w:gridCol w:w="3059"/>
        <w:gridCol w:w="898"/>
        <w:gridCol w:w="270"/>
        <w:gridCol w:w="1020"/>
        <w:gridCol w:w="269"/>
        <w:gridCol w:w="983"/>
        <w:gridCol w:w="269"/>
        <w:gridCol w:w="1072"/>
        <w:gridCol w:w="269"/>
        <w:gridCol w:w="993"/>
      </w:tblGrid>
      <w:tr w:rsidR="004D3D15" w:rsidRPr="00F1598F" w14:paraId="16C8632B" w14:textId="77777777" w:rsidTr="00E526A6">
        <w:trPr>
          <w:tblHeader/>
        </w:trPr>
        <w:tc>
          <w:tcPr>
            <w:tcW w:w="3059" w:type="dxa"/>
          </w:tcPr>
          <w:p w14:paraId="0FF79A8F" w14:textId="77777777" w:rsidR="004D3D15" w:rsidRPr="00F1598F" w:rsidRDefault="004D3D1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98" w:type="dxa"/>
          </w:tcPr>
          <w:p w14:paraId="28F10737" w14:textId="77777777" w:rsidR="004D3D15" w:rsidRPr="00F1598F" w:rsidRDefault="004D3D1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1598F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41AE835A" w14:textId="77777777" w:rsidR="004D3D15" w:rsidRPr="00F1598F" w:rsidRDefault="004D3D1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7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F1DA47" w14:textId="7A864815" w:rsidR="004D3D15" w:rsidRPr="00F1598F" w:rsidRDefault="004D3D15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256</w:t>
            </w:r>
            <w:r w:rsidR="00270A2B" w:rsidRPr="00F1598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7F4FB3AD" w14:textId="77777777" w:rsidR="004D3D15" w:rsidRPr="00F1598F" w:rsidRDefault="004D3D15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ACE48B" w14:textId="6338CC02" w:rsidR="004D3D15" w:rsidRPr="00F1598F" w:rsidRDefault="004D3D15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256</w:t>
            </w:r>
            <w:r w:rsidR="00270A2B" w:rsidRPr="00F1598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D3D15" w:rsidRPr="00F1598F" w14:paraId="265D5F2B" w14:textId="77777777" w:rsidTr="00E526A6">
        <w:trPr>
          <w:tblHeader/>
        </w:trPr>
        <w:tc>
          <w:tcPr>
            <w:tcW w:w="3059" w:type="dxa"/>
          </w:tcPr>
          <w:p w14:paraId="209124B7" w14:textId="77777777" w:rsidR="004D3D15" w:rsidRPr="00F1598F" w:rsidRDefault="004D3D1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98" w:type="dxa"/>
          </w:tcPr>
          <w:p w14:paraId="7B3A4DE1" w14:textId="77777777" w:rsidR="004D3D15" w:rsidRPr="00F1598F" w:rsidRDefault="004D3D1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1598F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06CAA2EF" w14:textId="77777777" w:rsidR="004D3D15" w:rsidRPr="00F1598F" w:rsidRDefault="004D3D1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26D95769" w14:textId="77777777" w:rsidR="004D3D15" w:rsidRPr="00F1598F" w:rsidRDefault="004D3D1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1598F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7AFB0D8A" w14:textId="77777777" w:rsidR="004D3D15" w:rsidRPr="00F1598F" w:rsidRDefault="004D3D1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</w:tcPr>
          <w:p w14:paraId="0C436265" w14:textId="77777777" w:rsidR="004D3D15" w:rsidRPr="00F1598F" w:rsidRDefault="004D3D1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1598F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9" w:type="dxa"/>
          </w:tcPr>
          <w:p w14:paraId="10226887" w14:textId="77777777" w:rsidR="004D3D15" w:rsidRPr="00F1598F" w:rsidRDefault="004D3D1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1310C07D" w14:textId="77777777" w:rsidR="004D3D15" w:rsidRPr="00F1598F" w:rsidRDefault="004D3D1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1598F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4B52CCB" w14:textId="77777777" w:rsidR="004D3D15" w:rsidRPr="00F1598F" w:rsidRDefault="004D3D1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5840FC2" w14:textId="77777777" w:rsidR="004D3D15" w:rsidRPr="00F1598F" w:rsidRDefault="004D3D1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1598F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4D3D15" w:rsidRPr="00F1598F" w14:paraId="3D0E292E" w14:textId="77777777" w:rsidTr="00E526A6">
        <w:trPr>
          <w:tblHeader/>
        </w:trPr>
        <w:tc>
          <w:tcPr>
            <w:tcW w:w="3059" w:type="dxa"/>
          </w:tcPr>
          <w:p w14:paraId="6718B85B" w14:textId="77777777" w:rsidR="004D3D15" w:rsidRPr="00F1598F" w:rsidRDefault="004D3D1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98" w:type="dxa"/>
          </w:tcPr>
          <w:p w14:paraId="3A655CB1" w14:textId="77777777" w:rsidR="004D3D15" w:rsidRPr="00F1598F" w:rsidRDefault="004D3D1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1598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5DA1BFC6" w14:textId="77777777" w:rsidR="004D3D15" w:rsidRPr="00F1598F" w:rsidRDefault="004D3D1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75" w:type="dxa"/>
            <w:gridSpan w:val="7"/>
          </w:tcPr>
          <w:p w14:paraId="21470817" w14:textId="77777777" w:rsidR="004D3D15" w:rsidRPr="00F1598F" w:rsidRDefault="004D3D1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1598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F1598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F1598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F1598F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F1598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F1598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D3D15" w:rsidRPr="00F1598F" w14:paraId="6B1A940B" w14:textId="77777777" w:rsidTr="00E526A6">
        <w:tc>
          <w:tcPr>
            <w:tcW w:w="3059" w:type="dxa"/>
          </w:tcPr>
          <w:p w14:paraId="634EA6D8" w14:textId="77777777" w:rsidR="004D3D15" w:rsidRPr="00F1598F" w:rsidRDefault="004D3D1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59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98" w:type="dxa"/>
          </w:tcPr>
          <w:p w14:paraId="5B63A434" w14:textId="77777777" w:rsidR="004D3D15" w:rsidRPr="00F1598F" w:rsidRDefault="004D3D1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9F42C6" w14:textId="77777777" w:rsidR="004D3D15" w:rsidRPr="00F1598F" w:rsidRDefault="004D3D1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75" w:type="dxa"/>
            <w:gridSpan w:val="7"/>
          </w:tcPr>
          <w:p w14:paraId="30D15E47" w14:textId="77777777" w:rsidR="004D3D15" w:rsidRPr="00F1598F" w:rsidRDefault="004D3D1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4D3D15" w:rsidRPr="00F1598F" w14:paraId="111517BE" w14:textId="77777777" w:rsidTr="00E526A6">
        <w:tc>
          <w:tcPr>
            <w:tcW w:w="3059" w:type="dxa"/>
          </w:tcPr>
          <w:p w14:paraId="75AE6A6C" w14:textId="77777777" w:rsidR="004D3D15" w:rsidRPr="00F1598F" w:rsidRDefault="004D3D1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598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1598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1598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98" w:type="dxa"/>
          </w:tcPr>
          <w:p w14:paraId="3F3597F6" w14:textId="77777777" w:rsidR="004D3D15" w:rsidRPr="00F1598F" w:rsidRDefault="004D3D1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139369" w14:textId="77777777" w:rsidR="004D3D15" w:rsidRPr="00F1598F" w:rsidRDefault="004D3D1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75" w:type="dxa"/>
            <w:gridSpan w:val="7"/>
          </w:tcPr>
          <w:p w14:paraId="380ACADB" w14:textId="77777777" w:rsidR="004D3D15" w:rsidRPr="00F1598F" w:rsidRDefault="004D3D1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276701" w:rsidRPr="00F1598F" w14:paraId="536730AC" w14:textId="77777777" w:rsidTr="00E526A6">
        <w:tc>
          <w:tcPr>
            <w:tcW w:w="3059" w:type="dxa"/>
          </w:tcPr>
          <w:p w14:paraId="713C81E0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598F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98" w:type="dxa"/>
          </w:tcPr>
          <w:p w14:paraId="394F74DF" w14:textId="5B257F6A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70" w:type="dxa"/>
          </w:tcPr>
          <w:p w14:paraId="38436AA6" w14:textId="77777777" w:rsidR="00276701" w:rsidRPr="00F1598F" w:rsidRDefault="00276701" w:rsidP="00276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0D5F41C4" w14:textId="60034E5C" w:rsidR="00276701" w:rsidRPr="00F1598F" w:rsidRDefault="00276701" w:rsidP="002767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2,355,996</w:t>
            </w:r>
          </w:p>
        </w:tc>
        <w:tc>
          <w:tcPr>
            <w:tcW w:w="269" w:type="dxa"/>
          </w:tcPr>
          <w:p w14:paraId="1A6ABF6B" w14:textId="77777777" w:rsidR="00276701" w:rsidRPr="00F1598F" w:rsidRDefault="00276701" w:rsidP="0027670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3" w:type="dxa"/>
          </w:tcPr>
          <w:p w14:paraId="0C3E1CBA" w14:textId="72265754" w:rsidR="00276701" w:rsidRPr="00F1598F" w:rsidRDefault="00276701" w:rsidP="002767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588,999</w:t>
            </w:r>
          </w:p>
        </w:tc>
        <w:tc>
          <w:tcPr>
            <w:tcW w:w="269" w:type="dxa"/>
          </w:tcPr>
          <w:p w14:paraId="45E0CF88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5C866494" w14:textId="237BA9BC" w:rsidR="00276701" w:rsidRPr="00F1598F" w:rsidRDefault="00276701" w:rsidP="00A264C5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2,355,996</w:t>
            </w:r>
          </w:p>
        </w:tc>
        <w:tc>
          <w:tcPr>
            <w:tcW w:w="269" w:type="dxa"/>
          </w:tcPr>
          <w:p w14:paraId="2ACD693E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254B4372" w14:textId="7E4354B6" w:rsidR="00276701" w:rsidRPr="00F1598F" w:rsidRDefault="00276701" w:rsidP="00A264C5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588,999</w:t>
            </w:r>
          </w:p>
        </w:tc>
      </w:tr>
      <w:tr w:rsidR="00276701" w:rsidRPr="00F1598F" w14:paraId="5C536B48" w14:textId="77777777" w:rsidTr="00E526A6">
        <w:tc>
          <w:tcPr>
            <w:tcW w:w="3059" w:type="dxa"/>
          </w:tcPr>
          <w:p w14:paraId="4B7C1270" w14:textId="01C1B41A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  <w:r w:rsidRPr="00F159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159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159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898" w:type="dxa"/>
          </w:tcPr>
          <w:p w14:paraId="71DC2149" w14:textId="62109AED" w:rsidR="00276701" w:rsidRPr="00F1598F" w:rsidRDefault="00276701" w:rsidP="00276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</w:rPr>
              <w:t>0.25</w:t>
            </w:r>
          </w:p>
        </w:tc>
        <w:tc>
          <w:tcPr>
            <w:tcW w:w="270" w:type="dxa"/>
          </w:tcPr>
          <w:p w14:paraId="24F5DC1E" w14:textId="77777777" w:rsidR="00276701" w:rsidRPr="00F1598F" w:rsidRDefault="00276701" w:rsidP="00276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070A2246" w14:textId="016E33E3" w:rsidR="00276701" w:rsidRPr="00F1598F" w:rsidRDefault="00D5509E" w:rsidP="002767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2,355,996</w:t>
            </w:r>
          </w:p>
        </w:tc>
        <w:tc>
          <w:tcPr>
            <w:tcW w:w="269" w:type="dxa"/>
          </w:tcPr>
          <w:p w14:paraId="2AD193D3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4520C890" w14:textId="1A47BC1B" w:rsidR="00276701" w:rsidRPr="00F1598F" w:rsidRDefault="00D5509E" w:rsidP="002767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</w:rPr>
              <w:t>588,999</w:t>
            </w:r>
          </w:p>
        </w:tc>
        <w:tc>
          <w:tcPr>
            <w:tcW w:w="269" w:type="dxa"/>
          </w:tcPr>
          <w:p w14:paraId="15BB1E06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B7A43" w14:textId="48ACC163" w:rsidR="00276701" w:rsidRPr="00F1598F" w:rsidRDefault="00276701" w:rsidP="00A264C5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2,355,996</w:t>
            </w:r>
          </w:p>
        </w:tc>
        <w:tc>
          <w:tcPr>
            <w:tcW w:w="269" w:type="dxa"/>
          </w:tcPr>
          <w:p w14:paraId="0A0E2B05" w14:textId="77777777" w:rsidR="00276701" w:rsidRPr="00F1598F" w:rsidRDefault="00276701" w:rsidP="0027670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9507A7" w14:textId="332AD18A" w:rsidR="00276701" w:rsidRPr="00F1598F" w:rsidRDefault="00276701" w:rsidP="00A264C5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588,999</w:t>
            </w:r>
          </w:p>
        </w:tc>
      </w:tr>
      <w:tr w:rsidR="00276701" w:rsidRPr="00F1598F" w14:paraId="1A85071F" w14:textId="77777777" w:rsidTr="00E526A6">
        <w:tc>
          <w:tcPr>
            <w:tcW w:w="3059" w:type="dxa"/>
          </w:tcPr>
          <w:p w14:paraId="3C65867F" w14:textId="4887CB4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  <w:r w:rsidRPr="00F159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159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159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8" w:type="dxa"/>
          </w:tcPr>
          <w:p w14:paraId="1DE59872" w14:textId="77777777" w:rsidR="00276701" w:rsidRPr="00F1598F" w:rsidRDefault="00276701" w:rsidP="00276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160CE2" w14:textId="77777777" w:rsidR="00276701" w:rsidRPr="00F1598F" w:rsidRDefault="00276701" w:rsidP="00276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44F8E7CF" w14:textId="77777777" w:rsidR="00276701" w:rsidRPr="00F1598F" w:rsidRDefault="00276701" w:rsidP="002767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14:paraId="1BE1C266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3EEB807F" w14:textId="77777777" w:rsidR="00276701" w:rsidRPr="00F1598F" w:rsidRDefault="00276701" w:rsidP="002767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BAD5FE0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4091C" w14:textId="2C34AB67" w:rsidR="00276701" w:rsidRPr="00F1598F" w:rsidRDefault="00276701" w:rsidP="00A264C5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2,355,996</w:t>
            </w:r>
          </w:p>
        </w:tc>
        <w:tc>
          <w:tcPr>
            <w:tcW w:w="269" w:type="dxa"/>
          </w:tcPr>
          <w:p w14:paraId="4E1E7760" w14:textId="77777777" w:rsidR="00276701" w:rsidRPr="00F1598F" w:rsidRDefault="00276701" w:rsidP="0027670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D66FA0" w14:textId="28FC1365" w:rsidR="00276701" w:rsidRPr="00F1598F" w:rsidRDefault="00276701" w:rsidP="00A264C5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588,999</w:t>
            </w:r>
          </w:p>
        </w:tc>
      </w:tr>
      <w:tr w:rsidR="00CD4502" w:rsidRPr="00E526A6" w14:paraId="0275BE1E" w14:textId="77777777" w:rsidTr="00E526A6">
        <w:tc>
          <w:tcPr>
            <w:tcW w:w="3059" w:type="dxa"/>
          </w:tcPr>
          <w:p w14:paraId="35362551" w14:textId="77777777" w:rsidR="00CD4502" w:rsidRPr="00E526A6" w:rsidRDefault="00CD4502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79425D67" w14:textId="77777777" w:rsidR="00CD4502" w:rsidRPr="00E526A6" w:rsidRDefault="00CD4502" w:rsidP="00276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206357A" w14:textId="77777777" w:rsidR="00CD4502" w:rsidRPr="00E526A6" w:rsidRDefault="00CD4502" w:rsidP="00276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433E42F1" w14:textId="77777777" w:rsidR="00CD4502" w:rsidRPr="00E526A6" w:rsidRDefault="00CD4502" w:rsidP="002767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69" w:type="dxa"/>
          </w:tcPr>
          <w:p w14:paraId="469AE52E" w14:textId="77777777" w:rsidR="00CD4502" w:rsidRPr="00E526A6" w:rsidRDefault="00CD4502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3" w:type="dxa"/>
            <w:vAlign w:val="bottom"/>
          </w:tcPr>
          <w:p w14:paraId="3F56E715" w14:textId="77777777" w:rsidR="00CD4502" w:rsidRPr="00E526A6" w:rsidRDefault="00CD4502" w:rsidP="002767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03EBF483" w14:textId="77777777" w:rsidR="00CD4502" w:rsidRPr="00E526A6" w:rsidRDefault="00CD4502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0E0FFDF0" w14:textId="77777777" w:rsidR="00CD4502" w:rsidRPr="00E526A6" w:rsidRDefault="00CD4502" w:rsidP="0027670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9" w:type="dxa"/>
          </w:tcPr>
          <w:p w14:paraId="168DAA72" w14:textId="77777777" w:rsidR="00CD4502" w:rsidRPr="00E526A6" w:rsidRDefault="00CD4502" w:rsidP="0027670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3D08B1D" w14:textId="77777777" w:rsidR="00CD4502" w:rsidRPr="00E526A6" w:rsidRDefault="00CD4502" w:rsidP="0027670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276701" w:rsidRPr="00F1598F" w14:paraId="176A48FF" w14:textId="77777777" w:rsidTr="00E526A6">
        <w:tc>
          <w:tcPr>
            <w:tcW w:w="3059" w:type="dxa"/>
          </w:tcPr>
          <w:p w14:paraId="149AF9EB" w14:textId="0640E9DB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59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98" w:type="dxa"/>
          </w:tcPr>
          <w:p w14:paraId="18727701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4C118A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349D378" w14:textId="77777777" w:rsidR="00276701" w:rsidRPr="00F1598F" w:rsidRDefault="00276701" w:rsidP="0027670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24271A4" w14:textId="77777777" w:rsidR="00276701" w:rsidRPr="00F1598F" w:rsidRDefault="00276701" w:rsidP="0027670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3" w:type="dxa"/>
          </w:tcPr>
          <w:p w14:paraId="5A0E929E" w14:textId="77777777" w:rsidR="00276701" w:rsidRPr="00F1598F" w:rsidRDefault="00276701" w:rsidP="0027670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7C1BA2C4" w14:textId="77777777" w:rsidR="00276701" w:rsidRPr="00F1598F" w:rsidRDefault="00276701" w:rsidP="0027670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4B404492" w14:textId="77777777" w:rsidR="00276701" w:rsidRPr="00F1598F" w:rsidRDefault="00276701" w:rsidP="00276701">
            <w:pPr>
              <w:pStyle w:val="30"/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7B93692E" w14:textId="77777777" w:rsidR="00276701" w:rsidRPr="00F1598F" w:rsidRDefault="00276701" w:rsidP="0027670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6137093D" w14:textId="77777777" w:rsidR="00276701" w:rsidRPr="00F1598F" w:rsidRDefault="00276701" w:rsidP="00276701">
            <w:pPr>
              <w:pStyle w:val="30"/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76701" w:rsidRPr="00F1598F" w14:paraId="4CA9718B" w14:textId="77777777" w:rsidTr="00E526A6">
        <w:tc>
          <w:tcPr>
            <w:tcW w:w="3059" w:type="dxa"/>
          </w:tcPr>
          <w:p w14:paraId="637F1E53" w14:textId="77777777" w:rsidR="00276701" w:rsidRPr="00F1598F" w:rsidRDefault="00276701" w:rsidP="00276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598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1598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1598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98" w:type="dxa"/>
          </w:tcPr>
          <w:p w14:paraId="1EBB3F21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719AD3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714D4F37" w14:textId="77777777" w:rsidR="00276701" w:rsidRPr="00F1598F" w:rsidRDefault="00276701" w:rsidP="0027670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3DE4E485" w14:textId="77777777" w:rsidR="00276701" w:rsidRPr="00F1598F" w:rsidRDefault="00276701" w:rsidP="0027670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3" w:type="dxa"/>
          </w:tcPr>
          <w:p w14:paraId="111F9FC1" w14:textId="77777777" w:rsidR="00276701" w:rsidRPr="00F1598F" w:rsidRDefault="00276701" w:rsidP="0027670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05407600" w14:textId="77777777" w:rsidR="00276701" w:rsidRPr="00F1598F" w:rsidRDefault="00276701" w:rsidP="0027670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14FB8B09" w14:textId="77777777" w:rsidR="00276701" w:rsidRPr="00F1598F" w:rsidRDefault="00276701" w:rsidP="0027670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1111921E" w14:textId="77777777" w:rsidR="00276701" w:rsidRPr="00F1598F" w:rsidRDefault="00276701" w:rsidP="0027670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6A1F4510" w14:textId="77777777" w:rsidR="00276701" w:rsidRPr="00F1598F" w:rsidRDefault="00276701" w:rsidP="0027670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76701" w:rsidRPr="00F1598F" w14:paraId="6DF7A2C4" w14:textId="77777777" w:rsidTr="00E526A6">
        <w:tc>
          <w:tcPr>
            <w:tcW w:w="3059" w:type="dxa"/>
          </w:tcPr>
          <w:p w14:paraId="1B75CF91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598F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98" w:type="dxa"/>
          </w:tcPr>
          <w:p w14:paraId="11A8C100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70" w:type="dxa"/>
          </w:tcPr>
          <w:p w14:paraId="1200CFE1" w14:textId="77777777" w:rsidR="00276701" w:rsidRPr="00F1598F" w:rsidRDefault="00276701" w:rsidP="00276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4433AB07" w14:textId="72683A46" w:rsidR="00276701" w:rsidRPr="00F1598F" w:rsidRDefault="00276701" w:rsidP="002767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1,321,901</w:t>
            </w:r>
          </w:p>
        </w:tc>
        <w:tc>
          <w:tcPr>
            <w:tcW w:w="269" w:type="dxa"/>
          </w:tcPr>
          <w:p w14:paraId="0D34FF8A" w14:textId="77777777" w:rsidR="00276701" w:rsidRPr="00F1598F" w:rsidRDefault="00276701" w:rsidP="0027670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3" w:type="dxa"/>
          </w:tcPr>
          <w:p w14:paraId="453C1C5C" w14:textId="7962085C" w:rsidR="00276701" w:rsidRPr="00F1598F" w:rsidRDefault="00276701" w:rsidP="002767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330,475</w:t>
            </w:r>
          </w:p>
        </w:tc>
        <w:tc>
          <w:tcPr>
            <w:tcW w:w="269" w:type="dxa"/>
          </w:tcPr>
          <w:p w14:paraId="2E18DD59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0AF076B4" w14:textId="176358BC" w:rsidR="00276701" w:rsidRPr="00F1598F" w:rsidRDefault="00276701" w:rsidP="002767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1,308,887</w:t>
            </w:r>
          </w:p>
        </w:tc>
        <w:tc>
          <w:tcPr>
            <w:tcW w:w="269" w:type="dxa"/>
          </w:tcPr>
          <w:p w14:paraId="460682ED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02D98608" w14:textId="6AAA8F58" w:rsidR="00276701" w:rsidRPr="00F1598F" w:rsidRDefault="00276701" w:rsidP="002767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327,222</w:t>
            </w:r>
          </w:p>
        </w:tc>
      </w:tr>
      <w:tr w:rsidR="00276701" w:rsidRPr="00F1598F" w14:paraId="54644260" w14:textId="77777777" w:rsidTr="00E526A6">
        <w:tc>
          <w:tcPr>
            <w:tcW w:w="3059" w:type="dxa"/>
          </w:tcPr>
          <w:p w14:paraId="7D465AD7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ออกหุ้นใหม่จากการใช้ใบสำคัญ</w:t>
            </w:r>
          </w:p>
          <w:p w14:paraId="502C2C72" w14:textId="3B8BCD0E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598F">
              <w:rPr>
                <w:rFonts w:ascii="Angsana New" w:hAnsi="Angsana New" w:hint="cs"/>
                <w:sz w:val="30"/>
                <w:szCs w:val="30"/>
                <w:cs/>
              </w:rPr>
              <w:t>แสดงสิทธิที่จะซื้อหุ้น</w:t>
            </w:r>
          </w:p>
        </w:tc>
        <w:tc>
          <w:tcPr>
            <w:tcW w:w="898" w:type="dxa"/>
          </w:tcPr>
          <w:p w14:paraId="49314DBA" w14:textId="77777777" w:rsidR="00276701" w:rsidRPr="00F1598F" w:rsidRDefault="00276701" w:rsidP="00276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9B1E9E7" w14:textId="46E13815" w:rsidR="00276701" w:rsidRPr="00F1598F" w:rsidRDefault="00276701" w:rsidP="00276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70" w:type="dxa"/>
          </w:tcPr>
          <w:p w14:paraId="4967309D" w14:textId="77777777" w:rsidR="00276701" w:rsidRPr="00F1598F" w:rsidRDefault="00276701" w:rsidP="00276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F0492ED" w14:textId="77777777" w:rsidR="007062FD" w:rsidRPr="00F1598F" w:rsidRDefault="007062FD" w:rsidP="002767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6C0CDE1" w14:textId="6BA9C8A3" w:rsidR="00276701" w:rsidRPr="00F1598F" w:rsidRDefault="00914DE8" w:rsidP="001A3545">
            <w:pPr>
              <w:pStyle w:val="acctfourfigures"/>
              <w:tabs>
                <w:tab w:val="clear" w:pos="765"/>
              </w:tabs>
              <w:spacing w:line="240" w:lineRule="atLeast"/>
              <w:ind w:left="-284" w:right="18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7DA6F837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3A5A0B49" w14:textId="77777777" w:rsidR="007062FD" w:rsidRPr="00F1598F" w:rsidRDefault="007062FD" w:rsidP="002767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98D6120" w14:textId="1D04F0A0" w:rsidR="00276701" w:rsidRPr="00F1598F" w:rsidRDefault="00914DE8" w:rsidP="001A3545">
            <w:pPr>
              <w:pStyle w:val="acctfourfigures"/>
              <w:tabs>
                <w:tab w:val="clear" w:pos="765"/>
              </w:tabs>
              <w:spacing w:line="240" w:lineRule="atLeast"/>
              <w:ind w:left="-220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FD3C7F1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4AAA2EAF" w14:textId="31991327" w:rsidR="00276701" w:rsidRPr="00F1598F" w:rsidRDefault="00276701" w:rsidP="002767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13,014</w:t>
            </w:r>
          </w:p>
        </w:tc>
        <w:tc>
          <w:tcPr>
            <w:tcW w:w="269" w:type="dxa"/>
          </w:tcPr>
          <w:p w14:paraId="7DCDCA02" w14:textId="77777777" w:rsidR="00276701" w:rsidRPr="00F1598F" w:rsidRDefault="00276701" w:rsidP="0027670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ACBB825" w14:textId="54BD7E77" w:rsidR="00276701" w:rsidRPr="00F1598F" w:rsidRDefault="00276701" w:rsidP="002767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3,253</w:t>
            </w:r>
          </w:p>
        </w:tc>
      </w:tr>
      <w:tr w:rsidR="00276701" w:rsidRPr="00F1598F" w14:paraId="559A2055" w14:textId="77777777" w:rsidTr="00E526A6">
        <w:tc>
          <w:tcPr>
            <w:tcW w:w="3059" w:type="dxa"/>
          </w:tcPr>
          <w:p w14:paraId="25533C09" w14:textId="4BE83E60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  <w:r w:rsidRPr="00F159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159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159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898" w:type="dxa"/>
          </w:tcPr>
          <w:p w14:paraId="0532F2F9" w14:textId="77777777" w:rsidR="00276701" w:rsidRPr="00F1598F" w:rsidRDefault="00276701" w:rsidP="00276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</w:rPr>
              <w:t>0.25</w:t>
            </w:r>
          </w:p>
        </w:tc>
        <w:tc>
          <w:tcPr>
            <w:tcW w:w="270" w:type="dxa"/>
          </w:tcPr>
          <w:p w14:paraId="0E9FFBCC" w14:textId="77777777" w:rsidR="00276701" w:rsidRPr="00F1598F" w:rsidRDefault="00276701" w:rsidP="00276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2A8B8393" w14:textId="1E24D133" w:rsidR="00276701" w:rsidRPr="00F1598F" w:rsidRDefault="00914DE8" w:rsidP="002767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</w:rPr>
              <w:t>1,321,901</w:t>
            </w:r>
          </w:p>
        </w:tc>
        <w:tc>
          <w:tcPr>
            <w:tcW w:w="269" w:type="dxa"/>
          </w:tcPr>
          <w:p w14:paraId="4543564D" w14:textId="77777777" w:rsidR="00276701" w:rsidRPr="00F1598F" w:rsidRDefault="00276701" w:rsidP="0027670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43528EC8" w14:textId="35034959" w:rsidR="00276701" w:rsidRPr="00F1598F" w:rsidRDefault="00914DE8" w:rsidP="002767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</w:rPr>
              <w:t>330,475</w:t>
            </w:r>
          </w:p>
        </w:tc>
        <w:tc>
          <w:tcPr>
            <w:tcW w:w="269" w:type="dxa"/>
          </w:tcPr>
          <w:p w14:paraId="513C5B15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137F18F6" w14:textId="729B751D" w:rsidR="00276701" w:rsidRPr="00F1598F" w:rsidRDefault="00276701" w:rsidP="002767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1,321,901</w:t>
            </w:r>
          </w:p>
        </w:tc>
        <w:tc>
          <w:tcPr>
            <w:tcW w:w="269" w:type="dxa"/>
          </w:tcPr>
          <w:p w14:paraId="0DED512A" w14:textId="77777777" w:rsidR="00276701" w:rsidRPr="00F1598F" w:rsidRDefault="00276701" w:rsidP="0027670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644F69C9" w14:textId="111E0C2A" w:rsidR="00276701" w:rsidRPr="00F1598F" w:rsidRDefault="00276701" w:rsidP="002767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330,475</w:t>
            </w:r>
          </w:p>
        </w:tc>
      </w:tr>
      <w:tr w:rsidR="00276701" w:rsidRPr="00F1598F" w14:paraId="042D8D70" w14:textId="77777777" w:rsidTr="00E526A6">
        <w:tc>
          <w:tcPr>
            <w:tcW w:w="3059" w:type="dxa"/>
          </w:tcPr>
          <w:p w14:paraId="156E1EC0" w14:textId="3B91868E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  <w:r w:rsidRPr="00F159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159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159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8" w:type="dxa"/>
          </w:tcPr>
          <w:p w14:paraId="3C9E5BB4" w14:textId="77777777" w:rsidR="00276701" w:rsidRPr="00F1598F" w:rsidRDefault="00276701" w:rsidP="00276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30EBD3" w14:textId="77777777" w:rsidR="00276701" w:rsidRPr="00F1598F" w:rsidRDefault="00276701" w:rsidP="00276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49D3B28D" w14:textId="77777777" w:rsidR="00276701" w:rsidRPr="00F1598F" w:rsidRDefault="00276701" w:rsidP="002767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5975AE34" w14:textId="77777777" w:rsidR="00276701" w:rsidRPr="00F1598F" w:rsidRDefault="00276701" w:rsidP="0027670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</w:tcPr>
          <w:p w14:paraId="12A8D8B6" w14:textId="77777777" w:rsidR="00276701" w:rsidRPr="00F1598F" w:rsidRDefault="00276701" w:rsidP="002767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28E6D18" w14:textId="77777777" w:rsidR="00276701" w:rsidRPr="00F1598F" w:rsidRDefault="00276701" w:rsidP="0027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</w:tcPr>
          <w:p w14:paraId="5CFC2DA6" w14:textId="619E97A9" w:rsidR="00276701" w:rsidRPr="00F1598F" w:rsidRDefault="00276701" w:rsidP="002767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1,321,901</w:t>
            </w:r>
          </w:p>
        </w:tc>
        <w:tc>
          <w:tcPr>
            <w:tcW w:w="269" w:type="dxa"/>
          </w:tcPr>
          <w:p w14:paraId="517023ED" w14:textId="77777777" w:rsidR="00276701" w:rsidRPr="00F1598F" w:rsidRDefault="00276701" w:rsidP="0027670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</w:tcPr>
          <w:p w14:paraId="561F2725" w14:textId="08C3DEE7" w:rsidR="00276701" w:rsidRPr="00F1598F" w:rsidRDefault="00276701" w:rsidP="002767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330,475</w:t>
            </w:r>
          </w:p>
        </w:tc>
      </w:tr>
    </w:tbl>
    <w:p w14:paraId="2DE2FF7F" w14:textId="1455F86E" w:rsidR="008C6104" w:rsidRPr="00F1598F" w:rsidRDefault="008C6104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ส่วนงานดำเนินงาน</w:t>
      </w:r>
    </w:p>
    <w:p w14:paraId="787081AD" w14:textId="77777777" w:rsidR="008C6104" w:rsidRPr="00F1598F" w:rsidRDefault="008C6104" w:rsidP="00A9166C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DF92DA2" w14:textId="77777777" w:rsidR="00440E8F" w:rsidRPr="00F1598F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 w:hint="cs"/>
          <w:sz w:val="30"/>
          <w:szCs w:val="30"/>
          <w:cs/>
        </w:rPr>
        <w:t xml:space="preserve">ผู้บริหารพิจารณาว่า กลุ่มบริษัทมี </w:t>
      </w:r>
      <w:r w:rsidRPr="00F1598F">
        <w:rPr>
          <w:rFonts w:ascii="Angsana New" w:hAnsi="Angsana New"/>
          <w:sz w:val="30"/>
          <w:szCs w:val="30"/>
        </w:rPr>
        <w:t xml:space="preserve">3 </w:t>
      </w:r>
      <w:r w:rsidRPr="00F1598F">
        <w:rPr>
          <w:rFonts w:ascii="Angsana New" w:hAnsi="Angsana New" w:hint="cs"/>
          <w:sz w:val="30"/>
          <w:szCs w:val="30"/>
          <w:cs/>
        </w:rPr>
        <w:t>ส่วนงานที่รายงาน ซึ่งเป็นหน่วยธุรกิจที่สำคัญของกลุ่มบริษัทที่ลักษณะธุรกิจที่แตกต่างกัน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6B5870FF" w14:textId="77777777" w:rsidR="00440E8F" w:rsidRPr="00F1598F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AF3DBFA" w14:textId="6D21B938" w:rsidR="00440E8F" w:rsidRPr="00F1598F" w:rsidRDefault="00440E8F" w:rsidP="00A9166C">
      <w:pPr>
        <w:pStyle w:val="ListParagraph"/>
        <w:numPr>
          <w:ilvl w:val="0"/>
          <w:numId w:val="2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>ส่วนงาน</w:t>
      </w: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รายได้ตามสัญญา เช่น กลุ่มผลิตภัณฑ์มาตรฐาน กลุ่มผลิตภัณฑ์ออกแบบพิเศษ</w:t>
      </w:r>
      <w:r w:rsidR="00E63CCD"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งานโครงการ</w:t>
      </w:r>
    </w:p>
    <w:p w14:paraId="384ACAAE" w14:textId="77777777" w:rsidR="00440E8F" w:rsidRPr="00F1598F" w:rsidRDefault="00440E8F" w:rsidP="00A9166C">
      <w:pPr>
        <w:pStyle w:val="ListParagraph"/>
        <w:numPr>
          <w:ilvl w:val="0"/>
          <w:numId w:val="2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>ส่วนงาน</w:t>
      </w: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รายได้จากการขาย เช่น การขายอะไหล่และการขายรถต้นแบบ</w:t>
      </w:r>
    </w:p>
    <w:p w14:paraId="284E4C48" w14:textId="77777777" w:rsidR="00440E8F" w:rsidRPr="00F1598F" w:rsidRDefault="00440E8F" w:rsidP="00A9166C">
      <w:pPr>
        <w:pStyle w:val="ListParagraph"/>
        <w:numPr>
          <w:ilvl w:val="0"/>
          <w:numId w:val="2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ส่วนงานรายได้จากการให้บริการ เช่น ศูนย์ซ่อมบริการ</w:t>
      </w:r>
    </w:p>
    <w:p w14:paraId="5ED11C2E" w14:textId="77777777" w:rsidR="00440E8F" w:rsidRPr="00F1598F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732E921" w14:textId="77777777" w:rsidR="00440E8F" w:rsidRPr="00F1598F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598F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ผลการดำเนินงานของแต่ละส่วนงานวัดโดยใช้</w:t>
      </w:r>
      <w:r w:rsidRPr="00F1598F">
        <w:rPr>
          <w:rFonts w:ascii="Angsana New" w:hAnsi="Angsana New" w:hint="cs"/>
          <w:sz w:val="30"/>
          <w:szCs w:val="30"/>
          <w:cs/>
        </w:rPr>
        <w:t>รายได้และกำไรขั้นต้น</w:t>
      </w:r>
      <w:r w:rsidRPr="00F1598F">
        <w:rPr>
          <w:rFonts w:ascii="Angsana New" w:hAnsi="Angsana New"/>
          <w:sz w:val="30"/>
          <w:szCs w:val="30"/>
          <w:cs/>
        </w:rPr>
        <w:t>ของส่วนงาน ซึ่งนำเสนอในรายงานการจัดการภายในและสอบทาน</w:t>
      </w:r>
      <w:r w:rsidRPr="00F1598F">
        <w:rPr>
          <w:rFonts w:ascii="Angsana New" w:hAnsi="Angsana New" w:hint="cs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z w:val="30"/>
          <w:szCs w:val="30"/>
          <w:cs/>
        </w:rPr>
        <w:t>โดยผู้มีอำนาจตัดสินใจสูงสุดด้านการดำเนินงานของกลุ่มบริษัท ผู้บริหารเชื่อว่าการใช้</w:t>
      </w:r>
      <w:r w:rsidRPr="00F1598F">
        <w:rPr>
          <w:rFonts w:ascii="Angsana New" w:hAnsi="Angsana New" w:hint="cs"/>
          <w:sz w:val="30"/>
          <w:szCs w:val="30"/>
          <w:cs/>
        </w:rPr>
        <w:t>รายได้และกำไรขั้นต้น</w:t>
      </w:r>
      <w:r w:rsidRPr="00F1598F">
        <w:rPr>
          <w:rFonts w:ascii="Angsana New" w:hAnsi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F1598F">
        <w:rPr>
          <w:rFonts w:ascii="Angsana New" w:hAnsi="Angsana New"/>
          <w:sz w:val="30"/>
          <w:szCs w:val="30"/>
        </w:rPr>
        <w:t xml:space="preserve"> </w:t>
      </w:r>
      <w:r w:rsidRPr="00F1598F">
        <w:rPr>
          <w:rFonts w:ascii="Angsana New" w:hAnsi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9391B4D" w14:textId="666160B4" w:rsidR="00440E8F" w:rsidRPr="00F1598F" w:rsidRDefault="00440E8F" w:rsidP="00A9166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440E8F" w:rsidRPr="00F1598F" w:rsidSect="004B6414">
          <w:headerReference w:type="default" r:id="rId25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7ED94457" w14:textId="55BDCF42" w:rsidR="00E5594F" w:rsidRPr="00F1598F" w:rsidRDefault="008C6104" w:rsidP="00A9166C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1598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ab/>
      </w:r>
      <w:r w:rsidRPr="00F1598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E5594F" w:rsidRPr="00F1598F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รายได้ของกลุ่มกิจการจากลูกค้ารายใหญ่ในระหว่างงวดสามเดือนสิ้นสุดวันที่ </w:t>
      </w:r>
      <w:r w:rsidR="00510326" w:rsidRPr="00F1598F">
        <w:rPr>
          <w:rFonts w:asciiTheme="majorBidi" w:hAnsiTheme="majorBidi" w:cstheme="majorBidi"/>
          <w:sz w:val="30"/>
          <w:szCs w:val="30"/>
          <w:lang w:val="en-GB"/>
        </w:rPr>
        <w:t>3</w:t>
      </w:r>
      <w:r w:rsidR="00270A2B" w:rsidRPr="00F1598F">
        <w:rPr>
          <w:rFonts w:asciiTheme="majorBidi" w:hAnsiTheme="majorBidi" w:cstheme="majorBidi"/>
          <w:sz w:val="30"/>
          <w:szCs w:val="30"/>
          <w:lang w:val="en-GB"/>
        </w:rPr>
        <w:t>1</w:t>
      </w:r>
      <w:r w:rsidR="00510326" w:rsidRPr="00F1598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270A2B" w:rsidRPr="00F1598F">
        <w:rPr>
          <w:rFonts w:asciiTheme="majorBidi" w:hAnsiTheme="majorBidi" w:cstheme="majorBidi" w:hint="cs"/>
          <w:sz w:val="30"/>
          <w:szCs w:val="30"/>
          <w:cs/>
          <w:lang w:val="en-GB"/>
        </w:rPr>
        <w:t>มีนาคม</w:t>
      </w:r>
      <w:r w:rsidR="00002511" w:rsidRPr="00F1598F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002511" w:rsidRPr="00F1598F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270A2B" w:rsidRPr="00F1598F">
        <w:rPr>
          <w:rFonts w:asciiTheme="majorBidi" w:hAnsiTheme="majorBidi" w:cstheme="majorBidi"/>
          <w:sz w:val="30"/>
          <w:szCs w:val="30"/>
        </w:rPr>
        <w:t>4</w:t>
      </w:r>
      <w:r w:rsidR="00E5594F" w:rsidRPr="00F1598F">
        <w:rPr>
          <w:rFonts w:asciiTheme="majorBidi" w:hAnsiTheme="majorBidi" w:cstheme="majorBidi"/>
          <w:sz w:val="30"/>
          <w:szCs w:val="30"/>
          <w:cs/>
          <w:lang w:val="en-GB"/>
        </w:rPr>
        <w:t xml:space="preserve"> และ </w:t>
      </w:r>
      <w:r w:rsidR="000D0FB7" w:rsidRPr="00F1598F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270A2B" w:rsidRPr="00F1598F">
        <w:rPr>
          <w:rFonts w:asciiTheme="majorBidi" w:hAnsiTheme="majorBidi" w:cstheme="majorBidi"/>
          <w:sz w:val="30"/>
          <w:szCs w:val="30"/>
          <w:lang w:val="en-GB"/>
        </w:rPr>
        <w:t>3</w:t>
      </w:r>
      <w:r w:rsidR="00E5594F" w:rsidRPr="00F1598F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มีจำนวน</w:t>
      </w:r>
      <w:r w:rsidR="00F5210A" w:rsidRPr="00F1598F">
        <w:rPr>
          <w:rFonts w:asciiTheme="majorBidi" w:hAnsiTheme="majorBidi" w:cstheme="majorBidi" w:hint="cs"/>
          <w:sz w:val="30"/>
          <w:szCs w:val="30"/>
          <w:cs/>
          <w:lang w:val="en-GB"/>
        </w:rPr>
        <w:t>เงิน</w:t>
      </w:r>
      <w:r w:rsidR="00E5594F" w:rsidRPr="00F1598F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697E56" w:rsidRPr="00F1598F">
        <w:rPr>
          <w:rFonts w:asciiTheme="majorBidi" w:hAnsiTheme="majorBidi" w:cstheme="majorBidi"/>
          <w:sz w:val="30"/>
          <w:szCs w:val="30"/>
        </w:rPr>
        <w:t>2</w:t>
      </w:r>
      <w:r w:rsidR="0016719A" w:rsidRPr="00F1598F">
        <w:rPr>
          <w:rFonts w:asciiTheme="majorBidi" w:hAnsiTheme="majorBidi" w:cstheme="majorBidi"/>
          <w:sz w:val="30"/>
          <w:szCs w:val="30"/>
        </w:rPr>
        <w:t>0.</w:t>
      </w:r>
      <w:r w:rsidR="00697E56" w:rsidRPr="00F1598F">
        <w:rPr>
          <w:rFonts w:asciiTheme="majorBidi" w:hAnsiTheme="majorBidi" w:cstheme="majorBidi"/>
          <w:sz w:val="30"/>
          <w:szCs w:val="30"/>
        </w:rPr>
        <w:t>81</w:t>
      </w:r>
      <w:r w:rsidR="00E5594F" w:rsidRPr="00F1598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E5594F" w:rsidRPr="00F1598F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และ </w:t>
      </w:r>
      <w:bookmarkStart w:id="3" w:name="_Hlk44612401"/>
      <w:r w:rsidR="00270A2B" w:rsidRPr="00F1598F">
        <w:rPr>
          <w:rFonts w:asciiTheme="majorBidi" w:hAnsiTheme="majorBidi" w:cstheme="majorBidi"/>
          <w:sz w:val="30"/>
          <w:szCs w:val="30"/>
          <w:lang w:val="en-GB"/>
        </w:rPr>
        <w:t>75.37</w:t>
      </w:r>
      <w:r w:rsidR="006B3ED5" w:rsidRPr="00F1598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bookmarkEnd w:id="3"/>
      <w:r w:rsidR="00E5594F" w:rsidRPr="00F1598F">
        <w:rPr>
          <w:rFonts w:asciiTheme="majorBidi" w:hAnsiTheme="majorBidi" w:cstheme="majorBidi"/>
          <w:sz w:val="30"/>
          <w:szCs w:val="30"/>
          <w:cs/>
          <w:lang w:val="en-GB"/>
        </w:rPr>
        <w:t>ล้านบาท ตามลำดับ</w:t>
      </w:r>
    </w:p>
    <w:p w14:paraId="701FC8F8" w14:textId="77777777" w:rsidR="00D60CD3" w:rsidRPr="00F1598F" w:rsidRDefault="00D60CD3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E6DCC9B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254F0930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89"/>
        <w:gridCol w:w="970"/>
        <w:gridCol w:w="269"/>
        <w:gridCol w:w="269"/>
        <w:gridCol w:w="701"/>
        <w:gridCol w:w="269"/>
        <w:gridCol w:w="269"/>
        <w:gridCol w:w="526"/>
        <w:gridCol w:w="269"/>
        <w:gridCol w:w="269"/>
        <w:gridCol w:w="526"/>
        <w:gridCol w:w="269"/>
        <w:gridCol w:w="269"/>
        <w:gridCol w:w="701"/>
        <w:gridCol w:w="269"/>
        <w:gridCol w:w="269"/>
        <w:gridCol w:w="883"/>
        <w:gridCol w:w="269"/>
        <w:gridCol w:w="1058"/>
        <w:gridCol w:w="269"/>
        <w:gridCol w:w="1058"/>
      </w:tblGrid>
      <w:tr w:rsidR="00CB457E" w:rsidRPr="00F1598F" w14:paraId="32A5F2E8" w14:textId="77777777" w:rsidTr="00AC4601">
        <w:trPr>
          <w:trHeight w:val="360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2036B9" w14:textId="77777777" w:rsidR="00CB457E" w:rsidRPr="00F1598F" w:rsidRDefault="00CB457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540" w:type="dxa"/>
            <w:gridSpan w:val="20"/>
            <w:tcBorders>
              <w:top w:val="nil"/>
              <w:left w:val="nil"/>
              <w:right w:val="nil"/>
            </w:tcBorders>
          </w:tcPr>
          <w:p w14:paraId="42E05191" w14:textId="77777777" w:rsidR="00CB457E" w:rsidRPr="00F1598F" w:rsidRDefault="00CB457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  <w:t>งบการเงินรวม</w:t>
            </w:r>
          </w:p>
        </w:tc>
      </w:tr>
      <w:tr w:rsidR="00CB457E" w:rsidRPr="00F1598F" w14:paraId="4152B16D" w14:textId="77777777" w:rsidTr="00AC4601">
        <w:trPr>
          <w:trHeight w:val="360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646FD8" w14:textId="77777777" w:rsidR="00CB457E" w:rsidRPr="00F1598F" w:rsidRDefault="00CB457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250" w:type="dxa"/>
            <w:gridSpan w:val="5"/>
            <w:tcBorders>
              <w:top w:val="nil"/>
              <w:left w:val="nil"/>
              <w:right w:val="nil"/>
            </w:tcBorders>
          </w:tcPr>
          <w:p w14:paraId="5F2388D5" w14:textId="034F227D" w:rsidR="00CB457E" w:rsidRPr="00F1598F" w:rsidRDefault="00CB457E" w:rsidP="005D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รายได้ตามสัญญา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1454BA3" w14:textId="77777777" w:rsidR="00CB457E" w:rsidRPr="00F1598F" w:rsidRDefault="00CB457E" w:rsidP="005D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890" w:type="dxa"/>
            <w:gridSpan w:val="5"/>
            <w:tcBorders>
              <w:top w:val="nil"/>
              <w:left w:val="nil"/>
              <w:right w:val="nil"/>
            </w:tcBorders>
          </w:tcPr>
          <w:p w14:paraId="0A739A83" w14:textId="05A4C190" w:rsidR="00CB457E" w:rsidRPr="00F1598F" w:rsidRDefault="00CB457E" w:rsidP="005D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รายได้จากการขาย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FB5574" w14:textId="77777777" w:rsidR="00CB457E" w:rsidRPr="00F1598F" w:rsidRDefault="00CB457E" w:rsidP="005D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160" w:type="dxa"/>
            <w:gridSpan w:val="4"/>
            <w:tcBorders>
              <w:top w:val="nil"/>
              <w:left w:val="nil"/>
              <w:right w:val="nil"/>
            </w:tcBorders>
          </w:tcPr>
          <w:p w14:paraId="380A1005" w14:textId="3182D77F" w:rsidR="00CB457E" w:rsidRPr="00F1598F" w:rsidRDefault="00CB457E" w:rsidP="005D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รายได้จากการให้บริการ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515513A" w14:textId="77777777" w:rsidR="00CB457E" w:rsidRPr="00F1598F" w:rsidRDefault="00CB457E" w:rsidP="005D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4DDA0DDD" w14:textId="1C213525" w:rsidR="00CB457E" w:rsidRPr="00F1598F" w:rsidRDefault="00CB457E" w:rsidP="005D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รวม</w:t>
            </w:r>
          </w:p>
        </w:tc>
      </w:tr>
      <w:tr w:rsidR="00270A2B" w:rsidRPr="00F1598F" w14:paraId="20177DAB" w14:textId="77777777" w:rsidTr="00AC4601">
        <w:trPr>
          <w:trHeight w:val="360"/>
          <w:tblHeader/>
        </w:trPr>
        <w:tc>
          <w:tcPr>
            <w:tcW w:w="45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6D69C8" w14:textId="37C4AA28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>สำหรับงวด</w:t>
            </w:r>
            <w:r w:rsidRPr="00F1598F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>สาม</w:t>
            </w:r>
            <w:r w:rsidRPr="00F1598F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 xml:space="preserve">เดือนสิ้นสุดวันที่ </w:t>
            </w:r>
            <w:r w:rsidR="00815E03" w:rsidRPr="00F1598F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zh-CN"/>
              </w:rPr>
              <w:t xml:space="preserve">31 </w:t>
            </w:r>
            <w:r w:rsidR="00815E03" w:rsidRPr="00F1598F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>มีนาคม</w:t>
            </w:r>
          </w:p>
        </w:tc>
        <w:tc>
          <w:tcPr>
            <w:tcW w:w="990" w:type="dxa"/>
            <w:gridSpan w:val="2"/>
            <w:tcBorders>
              <w:left w:val="nil"/>
              <w:bottom w:val="nil"/>
              <w:right w:val="nil"/>
            </w:tcBorders>
          </w:tcPr>
          <w:p w14:paraId="2C7FE690" w14:textId="244DB13F" w:rsidR="00270A2B" w:rsidRPr="00F1598F" w:rsidRDefault="00675037" w:rsidP="0067503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32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ab/>
            </w: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ab/>
            </w:r>
            <w:r w:rsidR="00270A2B"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1BCF209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nil"/>
              <w:right w:val="nil"/>
            </w:tcBorders>
          </w:tcPr>
          <w:p w14:paraId="089E274D" w14:textId="7C7E4C6B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6567B42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gridSpan w:val="2"/>
            <w:tcBorders>
              <w:left w:val="nil"/>
              <w:bottom w:val="nil"/>
              <w:right w:val="nil"/>
            </w:tcBorders>
          </w:tcPr>
          <w:p w14:paraId="2EC354FD" w14:textId="7517FCFE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6A048BA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gridSpan w:val="2"/>
            <w:tcBorders>
              <w:left w:val="nil"/>
              <w:bottom w:val="nil"/>
              <w:right w:val="nil"/>
            </w:tcBorders>
          </w:tcPr>
          <w:p w14:paraId="1E12C0BE" w14:textId="3AE6DAE4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50790334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nil"/>
              <w:right w:val="nil"/>
            </w:tcBorders>
          </w:tcPr>
          <w:p w14:paraId="4D7CB4FC" w14:textId="4A0EAF68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438123F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620C78A" w14:textId="38C1D58D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2293CC01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B061829" w14:textId="1368EE09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3D98F8C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C64BF9B" w14:textId="4E0D5513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2563</w:t>
            </w:r>
          </w:p>
        </w:tc>
      </w:tr>
      <w:tr w:rsidR="00270A2B" w:rsidRPr="00F1598F" w14:paraId="66F980FB" w14:textId="77777777" w:rsidTr="00AC4601">
        <w:trPr>
          <w:trHeight w:val="360"/>
          <w:tblHeader/>
        </w:trPr>
        <w:tc>
          <w:tcPr>
            <w:tcW w:w="45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03CD33A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540" w:type="dxa"/>
            <w:gridSpan w:val="20"/>
            <w:tcBorders>
              <w:left w:val="nil"/>
              <w:bottom w:val="nil"/>
              <w:right w:val="nil"/>
            </w:tcBorders>
          </w:tcPr>
          <w:p w14:paraId="78802432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cs/>
                <w:lang w:eastAsia="zh-CN"/>
              </w:rPr>
              <w:t>(พันบาท)</w:t>
            </w:r>
          </w:p>
        </w:tc>
      </w:tr>
      <w:tr w:rsidR="00026F8E" w:rsidRPr="00F1598F" w14:paraId="570EA6E6" w14:textId="77777777" w:rsidTr="00AC4601">
        <w:trPr>
          <w:trHeight w:val="37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D60FE7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รายได้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2CC7EB" w14:textId="434CDE5D" w:rsidR="00270A2B" w:rsidRPr="00F1598F" w:rsidRDefault="00572E54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</w:t>
            </w:r>
            <w:r w:rsidR="007F2F2E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FFE4249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841C209" w14:textId="10E79E15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131,932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3DBDB31A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18CD280" w14:textId="49D98148" w:rsidR="00270A2B" w:rsidRPr="00F1598F" w:rsidRDefault="00764460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43B1E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00C8D5E" w14:textId="79E300F6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2,906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83414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612C772" w14:textId="29F204A3" w:rsidR="00270A2B" w:rsidRPr="00F1598F" w:rsidRDefault="00764460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66,287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A34A3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0420AFC" w14:textId="3238FB56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72,861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C411B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B4AA7AA" w14:textId="7B9EA5C4" w:rsidR="00270A2B" w:rsidRPr="00F1598F" w:rsidRDefault="006A3F63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572E54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</w:t>
            </w:r>
            <w:r w:rsidR="00572E54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EEC2B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6E511" w14:textId="455C8C03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207,699</w:t>
            </w:r>
          </w:p>
        </w:tc>
      </w:tr>
      <w:tr w:rsidR="00026F8E" w:rsidRPr="00F1598F" w14:paraId="5540C8CA" w14:textId="77777777" w:rsidTr="00AC4601">
        <w:trPr>
          <w:trHeight w:val="39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5AAB5" w14:textId="2D9AEC71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กำไร</w:t>
            </w:r>
            <w:r w:rsidR="008431FC" w:rsidRPr="00F1598F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eastAsia="zh-CN"/>
              </w:rPr>
              <w:t xml:space="preserve"> </w:t>
            </w:r>
            <w:r w:rsidR="008431FC"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(</w:t>
            </w:r>
            <w:r w:rsidR="008431FC" w:rsidRPr="00F1598F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eastAsia="zh-CN"/>
              </w:rPr>
              <w:t>ขาดทุน</w:t>
            </w:r>
            <w:r w:rsidR="008431FC"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 xml:space="preserve">) </w:t>
            </w: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ขั้นต้น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12C3D7" w14:textId="45791CAD" w:rsidR="00270A2B" w:rsidRPr="00F1598F" w:rsidRDefault="00AC32E9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572E54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72E54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724</w:t>
            </w: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2EFB9AA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B28F31" w14:textId="66628F6C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19,976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A2C1BDF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362862" w14:textId="0A07DDFF" w:rsidR="00270A2B" w:rsidRPr="00F1598F" w:rsidRDefault="00906EC1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8006E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F56B15" w14:textId="667583D8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9C66B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DDBCC7" w14:textId="04B07BF4" w:rsidR="00270A2B" w:rsidRPr="00F1598F" w:rsidRDefault="00123D69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6,089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00A31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B3C2DB" w14:textId="1C6A9688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6,523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72938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052521" w14:textId="3F39ABE2" w:rsidR="00270A2B" w:rsidRPr="00F1598F" w:rsidRDefault="00572E54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E5062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0EA0F0" w14:textId="49324D58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27,382</w:t>
            </w:r>
          </w:p>
        </w:tc>
      </w:tr>
      <w:tr w:rsidR="00026F8E" w:rsidRPr="00F1598F" w14:paraId="77AF44A5" w14:textId="77777777" w:rsidTr="005D7AAB">
        <w:trPr>
          <w:trHeight w:val="1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63D0AA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48D715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E702BDA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4F2143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6BBE3BA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C2EFC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436047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D13864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6D41CC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21768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C8EAFE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EBCF91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86B77A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9C04E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9322E9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F35C9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</w:tr>
      <w:tr w:rsidR="00270A2B" w:rsidRPr="00F1598F" w14:paraId="2EB1C1EE" w14:textId="77777777" w:rsidTr="00AC4601">
        <w:trPr>
          <w:trHeight w:val="37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96BF9" w14:textId="17DB12D3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ค่าใช้จ่ายในการ</w:t>
            </w:r>
            <w:r w:rsidR="005A2DC1" w:rsidRPr="00F1598F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eastAsia="zh-CN"/>
              </w:rPr>
              <w:t>จัดจำหน่าย</w:t>
            </w: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และบริหารและต้นทุนทางการเงินที่ไม่ได้ปันส่วน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1419D6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30083A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2F1394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0F0516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DF6AC5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0FF988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4BAD0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DF8053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4AC3ED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4B116C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E82A29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A63D22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851E1" w14:textId="7441DDEE" w:rsidR="00270A2B" w:rsidRPr="00F1598F" w:rsidRDefault="00A11A51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F6FF1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446C99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 w:rsidR="007C69DE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149</w:t>
            </w: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A1547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407F3" w14:textId="5C08786C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380BDA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</w:t>
            </w: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F108C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267</w:t>
            </w: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AC4601" w:rsidRPr="00F1598F" w14:paraId="311379EA" w14:textId="77777777" w:rsidTr="005D7AAB">
        <w:trPr>
          <w:trHeight w:val="659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254D2" w14:textId="6DBE5ED0" w:rsidR="00AC4601" w:rsidRPr="00F1598F" w:rsidRDefault="00D0494C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F1598F"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  <w:lang w:eastAsia="zh-CN"/>
              </w:rPr>
              <w:t>กลับรายการขาดทุนจากการด้อยค่า</w:t>
            </w:r>
            <w:r w:rsidRPr="00F1598F">
              <w:rPr>
                <w:rFonts w:asciiTheme="majorBidi" w:eastAsia="Times New Roman" w:hAnsiTheme="majorBidi"/>
                <w:color w:val="000000"/>
                <w:sz w:val="28"/>
                <w:szCs w:val="28"/>
                <w:cs/>
                <w:lang w:eastAsia="zh-CN"/>
              </w:rPr>
              <w:t xml:space="preserve"> (</w:t>
            </w:r>
            <w:r w:rsidRPr="00F1598F"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  <w:lang w:eastAsia="zh-CN"/>
              </w:rPr>
              <w:t>ขาดทุนจากการ</w:t>
            </w:r>
            <w:r w:rsidR="000E22A4"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  <w:lang w:eastAsia="zh-CN"/>
              </w:rPr>
              <w:t xml:space="preserve">  </w:t>
            </w:r>
            <w:r w:rsidRPr="00F1598F"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  <w:lang w:eastAsia="zh-CN"/>
              </w:rPr>
              <w:t>ด้อยค่า</w:t>
            </w:r>
            <w:r w:rsidRPr="00F1598F">
              <w:rPr>
                <w:rFonts w:asciiTheme="majorBidi" w:eastAsia="Times New Roman" w:hAnsiTheme="majorBidi"/>
                <w:color w:val="000000"/>
                <w:sz w:val="28"/>
                <w:szCs w:val="28"/>
                <w:cs/>
                <w:lang w:eastAsia="zh-CN"/>
              </w:rPr>
              <w:t>)</w:t>
            </w:r>
            <w:r w:rsidR="00781286" w:rsidRPr="00F1598F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781286" w:rsidRPr="00F1598F"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  <w:lang w:eastAsia="zh-CN"/>
              </w:rPr>
              <w:t>ซึ่งเป็นไปตาม</w:t>
            </w:r>
            <w:r w:rsidR="00781286" w:rsidRPr="00F1598F">
              <w:rPr>
                <w:rFonts w:asciiTheme="majorBidi" w:eastAsia="Times New Roman" w:hAnsiTheme="majorBidi"/>
                <w:color w:val="000000"/>
                <w:sz w:val="28"/>
                <w:szCs w:val="28"/>
                <w:cs/>
                <w:lang w:eastAsia="zh-CN"/>
              </w:rPr>
              <w:t xml:space="preserve"> </w:t>
            </w:r>
            <w:r w:rsidR="00781286" w:rsidRPr="00F1598F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zh-CN"/>
              </w:rPr>
              <w:t xml:space="preserve">TFRS </w:t>
            </w:r>
            <w:r w:rsidR="00A8020C" w:rsidRPr="00F1598F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5CF3CC" w14:textId="77777777" w:rsidR="00AC4601" w:rsidRPr="00F1598F" w:rsidRDefault="00AC4601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01CE73" w14:textId="77777777" w:rsidR="00AC4601" w:rsidRPr="00F1598F" w:rsidRDefault="00AC4601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59D67D" w14:textId="77777777" w:rsidR="00AC4601" w:rsidRPr="00F1598F" w:rsidRDefault="00AC4601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86428B" w14:textId="77777777" w:rsidR="00AC4601" w:rsidRPr="00F1598F" w:rsidRDefault="00AC4601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B38CC3" w14:textId="77777777" w:rsidR="00AC4601" w:rsidRPr="00F1598F" w:rsidRDefault="00AC4601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2BEC82" w14:textId="77777777" w:rsidR="00AC4601" w:rsidRPr="00F1598F" w:rsidRDefault="00AC4601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1D0A1A" w14:textId="77777777" w:rsidR="00AC4601" w:rsidRPr="00F1598F" w:rsidRDefault="00AC4601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1936E0" w14:textId="77777777" w:rsidR="00AC4601" w:rsidRPr="00F1598F" w:rsidRDefault="00AC4601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5B0864" w14:textId="77777777" w:rsidR="00AC4601" w:rsidRPr="00F1598F" w:rsidRDefault="00AC4601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5DB613" w14:textId="77777777" w:rsidR="00AC4601" w:rsidRPr="00F1598F" w:rsidRDefault="00AC4601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1ED742" w14:textId="77777777" w:rsidR="00AC4601" w:rsidRPr="00F1598F" w:rsidRDefault="00AC4601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34EF71" w14:textId="77777777" w:rsidR="00AC4601" w:rsidRPr="00F1598F" w:rsidRDefault="00AC4601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2B48B" w14:textId="4DD29216" w:rsidR="00AC4601" w:rsidRPr="00F1598F" w:rsidRDefault="00380BDA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285179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463</w:t>
            </w: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500F3" w14:textId="77777777" w:rsidR="00AC4601" w:rsidRPr="00F1598F" w:rsidRDefault="00AC4601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25CEB" w14:textId="252E7EB1" w:rsidR="00AC4601" w:rsidRPr="00F1598F" w:rsidRDefault="00380BDA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</w:t>
            </w:r>
            <w:r w:rsidR="003B11EB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</w:p>
        </w:tc>
      </w:tr>
      <w:tr w:rsidR="00270A2B" w:rsidRPr="00F1598F" w14:paraId="07A26DB2" w14:textId="77777777" w:rsidTr="00AC4601">
        <w:trPr>
          <w:trHeight w:val="37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99A54" w14:textId="00E63B6D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284AD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B89394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2471D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6F2623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16EE33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BCDA11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69937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30A10E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9F7A45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2256EC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6D7BDE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35DAAE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5A12EF52" w14:textId="315DDD0E" w:rsidR="00270A2B" w:rsidRPr="00F1598F" w:rsidRDefault="00207B11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3,505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3F9C7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33420ABB" w14:textId="0E84D4C4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10,660</w:t>
            </w:r>
          </w:p>
        </w:tc>
      </w:tr>
      <w:tr w:rsidR="00270A2B" w:rsidRPr="00F1598F" w14:paraId="416BE917" w14:textId="77777777" w:rsidTr="00AC4601">
        <w:trPr>
          <w:trHeight w:val="37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FD42" w14:textId="26CAE1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F1598F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eastAsia="zh-CN"/>
              </w:rPr>
              <w:t>ส่วนแบ่งขาดทุนจากเงินลงทุนในบริษัทร่วม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EC4A4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0A7E34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85453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E7E046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93BB77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8B9C7F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FF8CEE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CE434D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F8CDB2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F7EEA5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8B06A2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8A54C3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E2837F" w14:textId="43FFC73E" w:rsidR="00270A2B" w:rsidRPr="00F1598F" w:rsidRDefault="006D5E0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B83FE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636D7B" w14:textId="569CF1F5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(24)</w:t>
            </w:r>
          </w:p>
        </w:tc>
      </w:tr>
      <w:tr w:rsidR="00270A2B" w:rsidRPr="00F1598F" w14:paraId="66D02A4F" w14:textId="77777777" w:rsidTr="00AC4601">
        <w:trPr>
          <w:trHeight w:val="37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9F64A" w14:textId="3C236A96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A540B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06F7B2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94F5E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468B9D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6BDEF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9140A1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95347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ACAF1E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C71A6B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4D52EA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729EE5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468066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2B88E4B" w14:textId="28668A1B" w:rsidR="00270A2B" w:rsidRPr="00F1598F" w:rsidRDefault="006D5E0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(5</w:t>
            </w:r>
            <w:r w:rsidR="00572E54" w:rsidRPr="00F159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  <w:r w:rsidR="002F785A" w:rsidRPr="00F159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572E54" w:rsidRPr="00F159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930</w:t>
            </w:r>
            <w:r w:rsidRPr="00F159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7806D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546C3BE" w14:textId="50CE4A8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(40,589)</w:t>
            </w:r>
          </w:p>
        </w:tc>
      </w:tr>
    </w:tbl>
    <w:p w14:paraId="35235325" w14:textId="77777777" w:rsidR="00631ABE" w:rsidRPr="00F1598F" w:rsidRDefault="00631ABE" w:rsidP="00A9166C">
      <w:pPr>
        <w:rPr>
          <w:rFonts w:asciiTheme="majorBidi" w:hAnsiTheme="majorBidi" w:cstheme="majorBidi"/>
          <w:sz w:val="30"/>
          <w:szCs w:val="30"/>
        </w:rPr>
      </w:pPr>
    </w:p>
    <w:p w14:paraId="62B3DB43" w14:textId="33C6B48A" w:rsidR="00631ABE" w:rsidRPr="00F1598F" w:rsidRDefault="00C24A08" w:rsidP="00E603C5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en-GB"/>
        </w:rPr>
        <w:tab/>
      </w:r>
      <w:r w:rsidRPr="00F1598F">
        <w:rPr>
          <w:rFonts w:asciiTheme="majorBidi" w:hAnsiTheme="majorBidi" w:cstheme="majorBidi"/>
          <w:sz w:val="30"/>
          <w:szCs w:val="30"/>
          <w:cs/>
          <w:lang w:val="en-GB"/>
        </w:rPr>
        <w:tab/>
      </w:r>
      <w:r w:rsidR="0098561C" w:rsidRPr="00F1598F">
        <w:rPr>
          <w:rFonts w:asciiTheme="majorBidi" w:hAnsiTheme="majorBidi" w:cstheme="majorBidi" w:hint="cs"/>
          <w:sz w:val="30"/>
          <w:szCs w:val="30"/>
          <w:cs/>
          <w:lang w:val="en-GB"/>
        </w:rPr>
        <w:t>กลุ่ม</w:t>
      </w:r>
      <w:r w:rsidR="003D28ED" w:rsidRPr="00F1598F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</w:t>
      </w:r>
      <w:r w:rsidR="0098561C" w:rsidRPr="00F1598F">
        <w:rPr>
          <w:rFonts w:asciiTheme="majorBidi" w:hAnsiTheme="majorBidi" w:cstheme="majorBidi" w:hint="cs"/>
          <w:sz w:val="30"/>
          <w:szCs w:val="30"/>
          <w:cs/>
          <w:lang w:val="en-GB"/>
        </w:rPr>
        <w:t>รับรู้รายได้ตามสัญญ</w:t>
      </w:r>
      <w:r w:rsidRPr="00F1598F">
        <w:rPr>
          <w:rFonts w:asciiTheme="majorBidi" w:hAnsiTheme="majorBidi" w:cstheme="majorBidi" w:hint="cs"/>
          <w:sz w:val="30"/>
          <w:szCs w:val="30"/>
          <w:cs/>
          <w:lang w:val="en-GB"/>
        </w:rPr>
        <w:t>า</w:t>
      </w:r>
      <w:r w:rsidR="0098561C" w:rsidRPr="00F1598F">
        <w:rPr>
          <w:rFonts w:asciiTheme="majorBidi" w:hAnsiTheme="majorBidi" w:cstheme="majorBidi" w:hint="cs"/>
          <w:sz w:val="30"/>
          <w:szCs w:val="30"/>
          <w:cs/>
          <w:lang w:val="en-GB"/>
        </w:rPr>
        <w:t>และ</w:t>
      </w:r>
      <w:r w:rsidR="005A2DC1" w:rsidRPr="00F1598F">
        <w:rPr>
          <w:rFonts w:asciiTheme="majorBidi" w:hAnsiTheme="majorBidi" w:cstheme="majorBidi" w:hint="cs"/>
          <w:sz w:val="30"/>
          <w:szCs w:val="30"/>
          <w:cs/>
          <w:lang w:val="en-GB"/>
        </w:rPr>
        <w:t>รายได้</w:t>
      </w:r>
      <w:r w:rsidR="0098561C" w:rsidRPr="00F1598F">
        <w:rPr>
          <w:rFonts w:asciiTheme="majorBidi" w:hAnsiTheme="majorBidi" w:cstheme="majorBidi" w:hint="cs"/>
          <w:sz w:val="30"/>
          <w:szCs w:val="30"/>
          <w:cs/>
          <w:lang w:val="en-GB"/>
        </w:rPr>
        <w:t>จากการให้บริการ</w:t>
      </w:r>
      <w:r w:rsidR="00CA47C1" w:rsidRPr="00F1598F">
        <w:rPr>
          <w:rFonts w:asciiTheme="majorBidi" w:hAnsiTheme="majorBidi" w:cstheme="majorBidi" w:hint="cs"/>
          <w:sz w:val="30"/>
          <w:szCs w:val="30"/>
          <w:cs/>
          <w:lang w:val="en-GB"/>
        </w:rPr>
        <w:t>ตลอดช่วงเวลา</w:t>
      </w:r>
      <w:r w:rsidR="00A23E5F" w:rsidRPr="00F1598F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หนึ่ง </w:t>
      </w:r>
      <w:r w:rsidR="009A3C46" w:rsidRPr="00F1598F">
        <w:rPr>
          <w:rFonts w:asciiTheme="majorBidi" w:hAnsiTheme="majorBidi" w:cstheme="majorBidi" w:hint="cs"/>
          <w:sz w:val="30"/>
          <w:szCs w:val="30"/>
          <w:cs/>
          <w:lang w:val="en-GB"/>
        </w:rPr>
        <w:t>ส่วนรายได้จากการขายรับรู้ ณ เวลาใดเวลาหนึ่ง</w:t>
      </w:r>
      <w:r w:rsidR="00631ABE" w:rsidRPr="00F1598F">
        <w:rPr>
          <w:rFonts w:asciiTheme="majorBidi" w:hAnsiTheme="majorBidi" w:cstheme="majorBidi"/>
        </w:rPr>
        <w:br w:type="page"/>
      </w:r>
    </w:p>
    <w:p w14:paraId="18C91DF8" w14:textId="2C096DEE" w:rsidR="008C6584" w:rsidRPr="00F1598F" w:rsidRDefault="008C658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 xml:space="preserve">รายได้ของกิจการจากลูกค้ารายใหญ่ในระหว่างงวดสามเดือนสิ้นสุดวันที่ </w:t>
      </w:r>
      <w:r w:rsidRPr="00F1598F"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 w:rsidRPr="00F1598F">
        <w:rPr>
          <w:rFonts w:asciiTheme="majorBidi" w:hAnsiTheme="majorBidi" w:cstheme="majorBidi" w:hint="cs"/>
          <w:sz w:val="30"/>
          <w:szCs w:val="30"/>
          <w:cs/>
          <w:lang w:val="en-GB"/>
        </w:rPr>
        <w:t>มีนาคม</w:t>
      </w:r>
      <w:r w:rsidRPr="00F1598F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lang w:val="en-GB"/>
        </w:rPr>
        <w:t>256</w:t>
      </w:r>
      <w:r w:rsidRPr="00F1598F">
        <w:rPr>
          <w:rFonts w:asciiTheme="majorBidi" w:hAnsiTheme="majorBidi" w:cstheme="majorBidi"/>
          <w:sz w:val="30"/>
          <w:szCs w:val="30"/>
        </w:rPr>
        <w:t>4</w:t>
      </w:r>
      <w:r w:rsidRPr="00F1598F">
        <w:rPr>
          <w:rFonts w:asciiTheme="majorBidi" w:hAnsiTheme="majorBidi" w:cstheme="majorBidi"/>
          <w:sz w:val="30"/>
          <w:szCs w:val="30"/>
          <w:cs/>
          <w:lang w:val="en-GB"/>
        </w:rPr>
        <w:t xml:space="preserve"> และ </w:t>
      </w:r>
      <w:r w:rsidRPr="00F1598F">
        <w:rPr>
          <w:rFonts w:asciiTheme="majorBidi" w:hAnsiTheme="majorBidi" w:cstheme="majorBidi"/>
          <w:sz w:val="30"/>
          <w:szCs w:val="30"/>
          <w:lang w:val="en-GB"/>
        </w:rPr>
        <w:t>2563</w:t>
      </w:r>
      <w:r w:rsidRPr="00F1598F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มีจำนวน</w:t>
      </w:r>
      <w:r w:rsidRPr="00F1598F">
        <w:rPr>
          <w:rFonts w:asciiTheme="majorBidi" w:hAnsiTheme="majorBidi" w:cstheme="majorBidi" w:hint="cs"/>
          <w:sz w:val="30"/>
          <w:szCs w:val="30"/>
          <w:cs/>
          <w:lang w:val="en-GB"/>
        </w:rPr>
        <w:t>เงิน</w:t>
      </w:r>
      <w:r w:rsidRPr="00F1598F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697E56" w:rsidRPr="00F1598F">
        <w:rPr>
          <w:rFonts w:asciiTheme="majorBidi" w:hAnsiTheme="majorBidi" w:cstheme="majorBidi"/>
          <w:sz w:val="30"/>
          <w:szCs w:val="30"/>
        </w:rPr>
        <w:t>2</w:t>
      </w:r>
      <w:r w:rsidR="00C93876" w:rsidRPr="00F1598F">
        <w:rPr>
          <w:rFonts w:asciiTheme="majorBidi" w:hAnsiTheme="majorBidi" w:cstheme="majorBidi"/>
          <w:sz w:val="30"/>
          <w:szCs w:val="30"/>
        </w:rPr>
        <w:t>0.</w:t>
      </w:r>
      <w:r w:rsidR="00697E56" w:rsidRPr="00F1598F">
        <w:rPr>
          <w:rFonts w:asciiTheme="majorBidi" w:hAnsiTheme="majorBidi" w:cstheme="majorBidi"/>
          <w:sz w:val="30"/>
          <w:szCs w:val="30"/>
        </w:rPr>
        <w:t>81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และ </w:t>
      </w:r>
      <w:r w:rsidR="00C93876" w:rsidRPr="00F1598F">
        <w:rPr>
          <w:rFonts w:asciiTheme="majorBidi" w:hAnsiTheme="majorBidi" w:cstheme="majorBidi"/>
          <w:sz w:val="30"/>
          <w:szCs w:val="30"/>
        </w:rPr>
        <w:t>75.37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  <w:lang w:val="en-GB"/>
        </w:rPr>
        <w:t>ล้านบาท ตามลำดับ</w:t>
      </w:r>
    </w:p>
    <w:p w14:paraId="6CA9FA4A" w14:textId="77777777" w:rsidR="008C6584" w:rsidRPr="00F1598F" w:rsidRDefault="008C658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E9120F5" w14:textId="56DDDF37" w:rsidR="00631ABE" w:rsidRPr="00F1598F" w:rsidRDefault="00631ABE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30AA3F3B" w14:textId="77777777" w:rsidR="00631ABE" w:rsidRPr="00F1598F" w:rsidRDefault="00631ABE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88"/>
        <w:gridCol w:w="1004"/>
        <w:gridCol w:w="236"/>
        <w:gridCol w:w="269"/>
        <w:gridCol w:w="701"/>
        <w:gridCol w:w="269"/>
        <w:gridCol w:w="269"/>
        <w:gridCol w:w="526"/>
        <w:gridCol w:w="269"/>
        <w:gridCol w:w="269"/>
        <w:gridCol w:w="526"/>
        <w:gridCol w:w="269"/>
        <w:gridCol w:w="269"/>
        <w:gridCol w:w="701"/>
        <w:gridCol w:w="269"/>
        <w:gridCol w:w="269"/>
        <w:gridCol w:w="614"/>
        <w:gridCol w:w="269"/>
        <w:gridCol w:w="269"/>
        <w:gridCol w:w="1035"/>
        <w:gridCol w:w="23"/>
        <w:gridCol w:w="247"/>
        <w:gridCol w:w="22"/>
        <w:gridCol w:w="1058"/>
      </w:tblGrid>
      <w:tr w:rsidR="00631ABE" w:rsidRPr="00F1598F" w14:paraId="1AED16C1" w14:textId="77777777" w:rsidTr="002E0A80">
        <w:trPr>
          <w:trHeight w:val="360"/>
          <w:tblHeader/>
        </w:trPr>
        <w:tc>
          <w:tcPr>
            <w:tcW w:w="43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488750" w14:textId="77777777" w:rsidR="00631ABE" w:rsidRPr="00F1598F" w:rsidRDefault="00631A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652" w:type="dxa"/>
            <w:gridSpan w:val="23"/>
            <w:tcBorders>
              <w:top w:val="nil"/>
              <w:left w:val="nil"/>
              <w:right w:val="nil"/>
            </w:tcBorders>
          </w:tcPr>
          <w:p w14:paraId="0F7BC97A" w14:textId="3BE996FF" w:rsidR="00631ABE" w:rsidRPr="00F1598F" w:rsidRDefault="00631A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  <w:t>งบการเงิน</w:t>
            </w:r>
            <w:r w:rsidRPr="00F1598F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cs/>
                <w:lang w:eastAsia="zh-CN"/>
              </w:rPr>
              <w:t>เฉพาะกิจการ</w:t>
            </w:r>
          </w:p>
        </w:tc>
      </w:tr>
      <w:tr w:rsidR="00631ABE" w:rsidRPr="00F1598F" w14:paraId="24A5DF95" w14:textId="77777777" w:rsidTr="002E0A80">
        <w:trPr>
          <w:trHeight w:val="360"/>
          <w:tblHeader/>
        </w:trPr>
        <w:tc>
          <w:tcPr>
            <w:tcW w:w="43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8E9DE4" w14:textId="77777777" w:rsidR="00631ABE" w:rsidRPr="00F1598F" w:rsidRDefault="00631AB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479" w:type="dxa"/>
            <w:gridSpan w:val="5"/>
            <w:tcBorders>
              <w:top w:val="nil"/>
              <w:left w:val="nil"/>
              <w:right w:val="nil"/>
            </w:tcBorders>
          </w:tcPr>
          <w:p w14:paraId="3E4BFB03" w14:textId="521AEA0A" w:rsidR="00631ABE" w:rsidRPr="00F1598F" w:rsidRDefault="00631ABE" w:rsidP="00052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รายได้ตามสัญญา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03E96B00" w14:textId="77777777" w:rsidR="00631ABE" w:rsidRPr="00F1598F" w:rsidRDefault="00631ABE" w:rsidP="00052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859" w:type="dxa"/>
            <w:gridSpan w:val="5"/>
            <w:tcBorders>
              <w:top w:val="nil"/>
              <w:left w:val="nil"/>
              <w:right w:val="nil"/>
            </w:tcBorders>
          </w:tcPr>
          <w:p w14:paraId="2CBA885D" w14:textId="76223B29" w:rsidR="00631ABE" w:rsidRPr="00F1598F" w:rsidRDefault="00631ABE" w:rsidP="00052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รายได้จากการขาย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0B0E1574" w14:textId="77777777" w:rsidR="00631ABE" w:rsidRPr="00F1598F" w:rsidRDefault="00631ABE" w:rsidP="00052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122" w:type="dxa"/>
            <w:gridSpan w:val="5"/>
            <w:tcBorders>
              <w:top w:val="nil"/>
              <w:left w:val="nil"/>
              <w:right w:val="nil"/>
            </w:tcBorders>
          </w:tcPr>
          <w:p w14:paraId="3659C96D" w14:textId="3B8CDD2A" w:rsidR="00631ABE" w:rsidRPr="00F1598F" w:rsidRDefault="00631ABE" w:rsidP="00052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รายได้จากการ</w:t>
            </w:r>
            <w:r w:rsidR="00F41C57" w:rsidRPr="00F1598F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eastAsia="zh-CN"/>
              </w:rPr>
              <w:t>ใ</w:t>
            </w: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ห้บริการ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2D911C9C" w14:textId="77777777" w:rsidR="00631ABE" w:rsidRPr="00F1598F" w:rsidRDefault="00631ABE" w:rsidP="00052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85" w:type="dxa"/>
            <w:gridSpan w:val="5"/>
            <w:tcBorders>
              <w:top w:val="nil"/>
              <w:left w:val="nil"/>
              <w:right w:val="nil"/>
            </w:tcBorders>
          </w:tcPr>
          <w:p w14:paraId="3303677C" w14:textId="7B35B0B9" w:rsidR="00631ABE" w:rsidRPr="00F1598F" w:rsidRDefault="00631ABE" w:rsidP="00052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รวม</w:t>
            </w:r>
          </w:p>
        </w:tc>
      </w:tr>
      <w:tr w:rsidR="00270A2B" w:rsidRPr="00F1598F" w14:paraId="2D18B797" w14:textId="77777777" w:rsidTr="002E0A80">
        <w:trPr>
          <w:trHeight w:val="360"/>
          <w:tblHeader/>
        </w:trPr>
        <w:tc>
          <w:tcPr>
            <w:tcW w:w="43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7F2150" w14:textId="2E49E024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>สำหรับงวด</w:t>
            </w:r>
            <w:r w:rsidRPr="00F1598F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>สาม</w:t>
            </w:r>
            <w:r w:rsidRPr="00F1598F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 xml:space="preserve">เดือนสิ้นสุดวันที่ </w:t>
            </w:r>
            <w:r w:rsidR="007062FD" w:rsidRPr="00F1598F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zh-CN"/>
              </w:rPr>
              <w:t xml:space="preserve">31 </w:t>
            </w:r>
            <w:r w:rsidR="007062FD" w:rsidRPr="00F1598F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>มีนาคม</w:t>
            </w:r>
          </w:p>
        </w:tc>
        <w:tc>
          <w:tcPr>
            <w:tcW w:w="1240" w:type="dxa"/>
            <w:gridSpan w:val="2"/>
            <w:tcBorders>
              <w:left w:val="nil"/>
              <w:bottom w:val="nil"/>
              <w:right w:val="nil"/>
            </w:tcBorders>
          </w:tcPr>
          <w:p w14:paraId="4A2DA6CB" w14:textId="66F43BE3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5464A471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70" w:type="dxa"/>
            <w:gridSpan w:val="2"/>
            <w:tcBorders>
              <w:left w:val="nil"/>
              <w:bottom w:val="nil"/>
              <w:right w:val="nil"/>
            </w:tcBorders>
          </w:tcPr>
          <w:p w14:paraId="34057611" w14:textId="1EF48CBB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508F3D0C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795" w:type="dxa"/>
            <w:gridSpan w:val="2"/>
            <w:tcBorders>
              <w:left w:val="nil"/>
              <w:bottom w:val="nil"/>
              <w:right w:val="nil"/>
            </w:tcBorders>
          </w:tcPr>
          <w:p w14:paraId="2225CB28" w14:textId="558FE2B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1EEF702F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795" w:type="dxa"/>
            <w:gridSpan w:val="2"/>
            <w:tcBorders>
              <w:left w:val="nil"/>
              <w:bottom w:val="nil"/>
              <w:right w:val="nil"/>
            </w:tcBorders>
          </w:tcPr>
          <w:p w14:paraId="62AF8CD2" w14:textId="7AFF03CA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vAlign w:val="center"/>
          </w:tcPr>
          <w:p w14:paraId="03BA34A7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70" w:type="dxa"/>
            <w:gridSpan w:val="2"/>
            <w:tcBorders>
              <w:left w:val="nil"/>
              <w:bottom w:val="nil"/>
              <w:right w:val="nil"/>
            </w:tcBorders>
          </w:tcPr>
          <w:p w14:paraId="19828E69" w14:textId="7C6F824E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409E1E46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883" w:type="dxa"/>
            <w:gridSpan w:val="2"/>
            <w:tcBorders>
              <w:left w:val="nil"/>
              <w:bottom w:val="nil"/>
              <w:right w:val="nil"/>
            </w:tcBorders>
          </w:tcPr>
          <w:p w14:paraId="0CFC2BE4" w14:textId="20CC2CF3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vAlign w:val="center"/>
          </w:tcPr>
          <w:p w14:paraId="412C6FBE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058" w:type="dxa"/>
            <w:gridSpan w:val="2"/>
            <w:tcBorders>
              <w:left w:val="nil"/>
              <w:bottom w:val="nil"/>
              <w:right w:val="nil"/>
            </w:tcBorders>
          </w:tcPr>
          <w:p w14:paraId="60C7A26A" w14:textId="19DFD2D8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69" w:type="dxa"/>
            <w:gridSpan w:val="2"/>
            <w:tcBorders>
              <w:left w:val="nil"/>
              <w:bottom w:val="nil"/>
              <w:right w:val="nil"/>
            </w:tcBorders>
          </w:tcPr>
          <w:p w14:paraId="65AEA6E7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</w:tcPr>
          <w:p w14:paraId="7845E96B" w14:textId="6A79E673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2563</w:t>
            </w:r>
          </w:p>
        </w:tc>
      </w:tr>
      <w:tr w:rsidR="00270A2B" w:rsidRPr="00F1598F" w14:paraId="5CB91781" w14:textId="77777777" w:rsidTr="002E0A80">
        <w:trPr>
          <w:trHeight w:val="360"/>
          <w:tblHeader/>
        </w:trPr>
        <w:tc>
          <w:tcPr>
            <w:tcW w:w="43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847F04D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652" w:type="dxa"/>
            <w:gridSpan w:val="23"/>
            <w:tcBorders>
              <w:left w:val="nil"/>
              <w:bottom w:val="nil"/>
              <w:right w:val="nil"/>
            </w:tcBorders>
          </w:tcPr>
          <w:p w14:paraId="6ADA88A5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cs/>
                <w:lang w:eastAsia="zh-CN"/>
              </w:rPr>
              <w:t>(พันบาท)</w:t>
            </w:r>
          </w:p>
        </w:tc>
      </w:tr>
      <w:tr w:rsidR="00FA76F6" w:rsidRPr="00F1598F" w14:paraId="5806C10A" w14:textId="77777777" w:rsidTr="002E0A80">
        <w:trPr>
          <w:trHeight w:val="200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C7898D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รายได้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right w:val="nil"/>
            </w:tcBorders>
          </w:tcPr>
          <w:p w14:paraId="58F4D052" w14:textId="1A9CFD7C" w:rsidR="00270A2B" w:rsidRPr="00F1598F" w:rsidRDefault="00694BB2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40,740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center"/>
          </w:tcPr>
          <w:p w14:paraId="42E8BB6C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right w:val="nil"/>
            </w:tcBorders>
          </w:tcPr>
          <w:p w14:paraId="756AEBB5" w14:textId="35025E7B" w:rsidR="00270A2B" w:rsidRPr="00F1598F" w:rsidRDefault="00A43307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126,410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center"/>
          </w:tcPr>
          <w:p w14:paraId="21E177EA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right w:val="nil"/>
            </w:tcBorders>
          </w:tcPr>
          <w:p w14:paraId="61C21AE8" w14:textId="22A26CA7" w:rsidR="00270A2B" w:rsidRPr="00F1598F" w:rsidRDefault="004D34E3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1,247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F1A62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right w:val="nil"/>
            </w:tcBorders>
          </w:tcPr>
          <w:p w14:paraId="02F41538" w14:textId="326850F8" w:rsidR="00270A2B" w:rsidRPr="00F1598F" w:rsidRDefault="00A52196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3,159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EC34F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right w:val="nil"/>
            </w:tcBorders>
          </w:tcPr>
          <w:p w14:paraId="44F78FDC" w14:textId="681D3BCE" w:rsidR="00270A2B" w:rsidRPr="00F1598F" w:rsidRDefault="004D34E3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66,332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6B373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right w:val="nil"/>
            </w:tcBorders>
          </w:tcPr>
          <w:p w14:paraId="612F3C62" w14:textId="4E8F0218" w:rsidR="00270A2B" w:rsidRPr="00F1598F" w:rsidRDefault="00A52196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72,292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C743C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right w:val="nil"/>
            </w:tcBorders>
          </w:tcPr>
          <w:p w14:paraId="00740C93" w14:textId="7C2C27D7" w:rsidR="00270A2B" w:rsidRPr="00F1598F" w:rsidRDefault="00D555BD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108</w:t>
            </w:r>
            <w:r w:rsidR="005207C4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,319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310BB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975D205" w14:textId="0EB2E481" w:rsidR="00270A2B" w:rsidRPr="00F1598F" w:rsidRDefault="004A17F3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201,861</w:t>
            </w:r>
          </w:p>
        </w:tc>
      </w:tr>
      <w:tr w:rsidR="00FA76F6" w:rsidRPr="00F1598F" w14:paraId="2DDDF337" w14:textId="77777777" w:rsidTr="002E0A80">
        <w:trPr>
          <w:trHeight w:val="56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87174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กำไรขั้นต้น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953A4C" w14:textId="3AF894D0" w:rsidR="00270A2B" w:rsidRPr="00F1598F" w:rsidRDefault="00F372D2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(6,454)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center"/>
          </w:tcPr>
          <w:p w14:paraId="7FEA3033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481661" w14:textId="07DA1318" w:rsidR="00270A2B" w:rsidRPr="00F1598F" w:rsidRDefault="00AA12E4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19,638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center"/>
          </w:tcPr>
          <w:p w14:paraId="268F58D6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4FDC29" w14:textId="0AB751C4" w:rsidR="00270A2B" w:rsidRPr="00F1598F" w:rsidRDefault="00B503A1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E099A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834AB0" w14:textId="67981AF0" w:rsidR="00270A2B" w:rsidRPr="00F1598F" w:rsidRDefault="00883374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5116F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0AC4D0" w14:textId="4E3ACCC7" w:rsidR="00270A2B" w:rsidRPr="00F1598F" w:rsidRDefault="00C03F5A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6,089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D3235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EC0281" w14:textId="62BE7704" w:rsidR="00270A2B" w:rsidRPr="00F1598F" w:rsidRDefault="00FE53EA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6,328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8F464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347EE4" w14:textId="2792BBBE" w:rsidR="00270A2B" w:rsidRPr="00F1598F" w:rsidRDefault="00AE10A7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438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4AD25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A346BF" w14:textId="6F48AEC9" w:rsidR="00270A2B" w:rsidRPr="00F1598F" w:rsidRDefault="007F0C72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26,845</w:t>
            </w:r>
          </w:p>
        </w:tc>
      </w:tr>
      <w:tr w:rsidR="00FA76F6" w:rsidRPr="00F1598F" w14:paraId="12EDAA91" w14:textId="77777777" w:rsidTr="00615A66">
        <w:trPr>
          <w:trHeight w:val="235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C8590D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D19EB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74A8302C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4D0616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6CEF6ECE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AB592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69468B2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15985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B540985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E3B16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12D99EC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76F841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81EC9D3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31995E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D56C55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A9FA22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</w:tr>
      <w:tr w:rsidR="00270A2B" w:rsidRPr="00F1598F" w14:paraId="033B9746" w14:textId="77777777" w:rsidTr="002E0A80">
        <w:trPr>
          <w:trHeight w:val="375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549B4" w14:textId="6AC790C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ค่าใช้จ่ายในการ</w:t>
            </w:r>
            <w:r w:rsidR="005A2DC1" w:rsidRPr="00F1598F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eastAsia="zh-CN"/>
              </w:rPr>
              <w:t>จัดจำหน่าย</w:t>
            </w: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และบริหารและต้นทุนทางการเงินที่ไม่ได้ปันส่วน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94DBD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E883337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17982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13F305E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F4C35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18B60B9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0A8063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CEC0E16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E53DB4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37D08D1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81F73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E6B83B3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C1FB6" w14:textId="77777777" w:rsidR="00954084" w:rsidRPr="00F1598F" w:rsidRDefault="00954084" w:rsidP="007C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5DA84CDB" w14:textId="05425B1F" w:rsidR="00270A2B" w:rsidRPr="00F1598F" w:rsidRDefault="009627CD" w:rsidP="007C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</w:t>
            </w:r>
            <w:r w:rsidR="00763A18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763A18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801</w:t>
            </w: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95DCE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867938F" w14:textId="77777777" w:rsidR="00954084" w:rsidRPr="00F1598F" w:rsidRDefault="00954084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42B05F0F" w14:textId="39EF9873" w:rsidR="00270A2B" w:rsidRPr="00F1598F" w:rsidRDefault="00C67204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</w:t>
            </w:r>
            <w:r w:rsidR="00CE3E9A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E3E9A"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350</w:t>
            </w: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781286" w:rsidRPr="00F1598F" w14:paraId="254101EA" w14:textId="77777777" w:rsidTr="002E0A80">
        <w:trPr>
          <w:trHeight w:val="375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8933D" w14:textId="28D3264A" w:rsidR="00781286" w:rsidRPr="00F1598F" w:rsidRDefault="00781286" w:rsidP="00781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F1598F"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  <w:lang w:eastAsia="zh-CN"/>
              </w:rPr>
              <w:t>กลับรายการขาดทุนจากการด้อยค่า</w:t>
            </w:r>
            <w:r w:rsidRPr="00F1598F">
              <w:rPr>
                <w:rFonts w:asciiTheme="majorBidi" w:eastAsia="Times New Roman" w:hAnsiTheme="majorBidi"/>
                <w:color w:val="000000"/>
                <w:sz w:val="28"/>
                <w:szCs w:val="28"/>
                <w:cs/>
                <w:lang w:eastAsia="zh-CN"/>
              </w:rPr>
              <w:t xml:space="preserve"> (</w:t>
            </w:r>
            <w:r w:rsidRPr="00F1598F"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  <w:lang w:eastAsia="zh-CN"/>
              </w:rPr>
              <w:t>ขาดทุนจากการ</w:t>
            </w:r>
            <w:r w:rsidR="000E22A4"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  <w:lang w:eastAsia="zh-CN"/>
              </w:rPr>
              <w:t xml:space="preserve">   </w:t>
            </w:r>
            <w:r w:rsidRPr="00F1598F"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  <w:lang w:eastAsia="zh-CN"/>
              </w:rPr>
              <w:t>ด้อยค่า</w:t>
            </w:r>
            <w:r w:rsidRPr="00F1598F">
              <w:rPr>
                <w:rFonts w:asciiTheme="majorBidi" w:eastAsia="Times New Roman" w:hAnsiTheme="majorBidi"/>
                <w:color w:val="000000"/>
                <w:sz w:val="28"/>
                <w:szCs w:val="28"/>
                <w:cs/>
                <w:lang w:eastAsia="zh-CN"/>
              </w:rPr>
              <w:t>)</w:t>
            </w:r>
            <w:r w:rsidRPr="00F1598F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F1598F"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  <w:lang w:eastAsia="zh-CN"/>
              </w:rPr>
              <w:t>ซึ่งเป็นไปตาม</w:t>
            </w:r>
            <w:r w:rsidRPr="00F1598F">
              <w:rPr>
                <w:rFonts w:asciiTheme="majorBidi" w:eastAsia="Times New Roman" w:hAnsiTheme="majorBidi"/>
                <w:color w:val="000000"/>
                <w:sz w:val="28"/>
                <w:szCs w:val="28"/>
                <w:cs/>
                <w:lang w:eastAsia="zh-CN"/>
              </w:rPr>
              <w:t xml:space="preserve"> </w:t>
            </w:r>
            <w:r w:rsidRPr="00F1598F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zh-CN"/>
              </w:rPr>
              <w:t xml:space="preserve">TFRS </w:t>
            </w:r>
            <w:r w:rsidR="00A8020C" w:rsidRPr="00F1598F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2CA55A96" w14:textId="77777777" w:rsidR="00781286" w:rsidRPr="00F1598F" w:rsidRDefault="00781286" w:rsidP="00781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90F4A6" w14:textId="77777777" w:rsidR="00781286" w:rsidRPr="00F1598F" w:rsidRDefault="00781286" w:rsidP="002E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065B12" w14:textId="77777777" w:rsidR="00781286" w:rsidRPr="00F1598F" w:rsidRDefault="00781286" w:rsidP="002E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0E0A86A" w14:textId="77777777" w:rsidR="00781286" w:rsidRPr="00F1598F" w:rsidRDefault="00781286" w:rsidP="002E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9D37C" w14:textId="77777777" w:rsidR="00781286" w:rsidRPr="00F1598F" w:rsidRDefault="00781286" w:rsidP="002E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F2301E0" w14:textId="77777777" w:rsidR="00781286" w:rsidRPr="00F1598F" w:rsidRDefault="00781286" w:rsidP="002E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BF9AA" w14:textId="77777777" w:rsidR="00781286" w:rsidRPr="00F1598F" w:rsidRDefault="00781286" w:rsidP="002E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F75E25F" w14:textId="77777777" w:rsidR="00781286" w:rsidRPr="00F1598F" w:rsidRDefault="00781286" w:rsidP="002E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A3AD6" w14:textId="77777777" w:rsidR="00781286" w:rsidRPr="00F1598F" w:rsidRDefault="00781286" w:rsidP="002E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4302C44" w14:textId="77777777" w:rsidR="00781286" w:rsidRPr="00F1598F" w:rsidRDefault="00781286" w:rsidP="002E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EDE61" w14:textId="77777777" w:rsidR="00781286" w:rsidRPr="00F1598F" w:rsidRDefault="00781286" w:rsidP="002E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646197E" w14:textId="77777777" w:rsidR="00781286" w:rsidRPr="00F1598F" w:rsidRDefault="00781286" w:rsidP="002E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F1D1ED" w14:textId="77777777" w:rsidR="00781286" w:rsidRPr="00F1598F" w:rsidRDefault="00781286" w:rsidP="007C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" w:right="-10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4A4C999D" w14:textId="61C0EE61" w:rsidR="00F12732" w:rsidRPr="00F1598F" w:rsidRDefault="00F12732" w:rsidP="007C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1" w:right="-10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(3,073)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E07A1" w14:textId="77777777" w:rsidR="00781286" w:rsidRPr="00F1598F" w:rsidRDefault="00781286" w:rsidP="007C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03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54B9DA" w14:textId="77777777" w:rsidR="00781286" w:rsidRPr="00F1598F" w:rsidRDefault="00781286" w:rsidP="002E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A67A565" w14:textId="58E0441A" w:rsidR="00A96B37" w:rsidRPr="00F1598F" w:rsidRDefault="00A96B37" w:rsidP="002E0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1,748</w:t>
            </w:r>
          </w:p>
        </w:tc>
      </w:tr>
      <w:tr w:rsidR="00270A2B" w:rsidRPr="00F1598F" w14:paraId="0E68D3B7" w14:textId="77777777" w:rsidTr="002E0A80">
        <w:trPr>
          <w:trHeight w:val="375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6FD39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CD2E4E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4763276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AC7B0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24B7736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94F5F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FD6D9FC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576A9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555EA44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090760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16CB698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A5B6BF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A60627A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EAEB8CA" w14:textId="50E3FF90" w:rsidR="00270A2B" w:rsidRPr="00F1598F" w:rsidRDefault="00C050DC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5,740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3FF64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center"/>
          </w:tcPr>
          <w:p w14:paraId="6E996948" w14:textId="0533F9C1" w:rsidR="00270A2B" w:rsidRPr="00F1598F" w:rsidRDefault="00C050DC" w:rsidP="005D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13,117</w:t>
            </w:r>
          </w:p>
        </w:tc>
      </w:tr>
      <w:tr w:rsidR="00270A2B" w:rsidRPr="00F1598F" w14:paraId="71E9BDB1" w14:textId="77777777" w:rsidTr="002E0A80">
        <w:trPr>
          <w:trHeight w:val="375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39E7A" w14:textId="53C99FC6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3884F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7D11E4F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48DD9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4428CCF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20A5E9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789A4C7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3248F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01E599E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60C9CF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72AC1A5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53C0AA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E131EFD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989299" w14:textId="1AE8E07E" w:rsidR="00270A2B" w:rsidRPr="00F1598F" w:rsidRDefault="00781286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C410E5" w:rsidRPr="00F159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  <w:r w:rsidR="00763A18" w:rsidRPr="00F159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  <w:r w:rsidRPr="00F159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763A18" w:rsidRPr="00F159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696</w:t>
            </w:r>
            <w:r w:rsidRPr="00F159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3CC463" w14:textId="77777777" w:rsidR="00270A2B" w:rsidRPr="00F1598F" w:rsidRDefault="00270A2B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C46C468" w14:textId="0A0FF67D" w:rsidR="00270A2B" w:rsidRPr="00F1598F" w:rsidRDefault="00207B11" w:rsidP="0027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(3</w:t>
            </w:r>
            <w:r w:rsidR="002F785A" w:rsidRPr="00F159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Pr="00F159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,640)</w:t>
            </w:r>
          </w:p>
        </w:tc>
      </w:tr>
    </w:tbl>
    <w:p w14:paraId="337CCD8B" w14:textId="77777777" w:rsidR="005D7AAB" w:rsidRPr="00F1598F" w:rsidRDefault="005D7AAB" w:rsidP="00615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lang w:val="en-GB"/>
        </w:rPr>
      </w:pPr>
    </w:p>
    <w:p w14:paraId="546B54D2" w14:textId="18EE8506" w:rsidR="001025CA" w:rsidRPr="00F1598F" w:rsidRDefault="00036445" w:rsidP="00615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4"/>
          <w:szCs w:val="24"/>
          <w:cs/>
        </w:rPr>
        <w:sectPr w:rsidR="001025CA" w:rsidRPr="00F1598F" w:rsidSect="00A55436">
          <w:headerReference w:type="default" r:id="rId2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F1598F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บริษัทรับรู้รายได้ตามสัญญาและ</w:t>
      </w:r>
      <w:r w:rsidR="005A2DC1" w:rsidRPr="00F1598F">
        <w:rPr>
          <w:rFonts w:asciiTheme="majorBidi" w:hAnsiTheme="majorBidi" w:cstheme="majorBidi" w:hint="cs"/>
          <w:sz w:val="30"/>
          <w:szCs w:val="30"/>
          <w:cs/>
          <w:lang w:val="en-GB"/>
        </w:rPr>
        <w:t>รายได้</w:t>
      </w:r>
      <w:r w:rsidRPr="00F1598F">
        <w:rPr>
          <w:rFonts w:asciiTheme="majorBidi" w:hAnsiTheme="majorBidi" w:cstheme="majorBidi" w:hint="cs"/>
          <w:sz w:val="30"/>
          <w:szCs w:val="30"/>
          <w:cs/>
          <w:lang w:val="en-GB"/>
        </w:rPr>
        <w:t>จากการให้บริการตลอดช่วงเวลาหนึ่ง ส่วนรายได้จากการขายรับรู้ ณ เวลาใดเวลาหนึ่ง</w:t>
      </w:r>
      <w:r w:rsidR="004C7AF2" w:rsidRPr="00F1598F">
        <w:rPr>
          <w:rFonts w:asciiTheme="majorBidi" w:hAnsiTheme="majorBidi" w:cstheme="majorBidi"/>
          <w:sz w:val="24"/>
          <w:szCs w:val="24"/>
        </w:rPr>
        <w:tab/>
      </w:r>
      <w:r w:rsidR="004C7AF2" w:rsidRPr="00F1598F">
        <w:rPr>
          <w:rFonts w:asciiTheme="majorBidi" w:hAnsiTheme="majorBidi" w:cstheme="majorBidi"/>
          <w:sz w:val="24"/>
          <w:szCs w:val="24"/>
        </w:rPr>
        <w:tab/>
      </w:r>
      <w:r w:rsidR="00E071D6" w:rsidRPr="00F1598F">
        <w:rPr>
          <w:rFonts w:asciiTheme="majorBidi" w:hAnsiTheme="majorBidi" w:cstheme="majorBidi"/>
          <w:sz w:val="24"/>
          <w:szCs w:val="24"/>
        </w:rPr>
        <w:t xml:space="preserve">   </w:t>
      </w:r>
      <w:r w:rsidR="001025CA" w:rsidRPr="00F1598F">
        <w:rPr>
          <w:rFonts w:asciiTheme="majorBidi" w:hAnsiTheme="majorBidi" w:cstheme="majorBidi"/>
          <w:sz w:val="24"/>
          <w:szCs w:val="24"/>
          <w:cs/>
        </w:rPr>
        <w:tab/>
      </w:r>
    </w:p>
    <w:p w14:paraId="402D5B53" w14:textId="1AFA583F" w:rsidR="00562CEB" w:rsidRPr="00F1598F" w:rsidRDefault="00562CEB" w:rsidP="00476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Cs w:val="30"/>
        </w:rPr>
      </w:pPr>
      <w:r w:rsidRPr="00F1598F">
        <w:rPr>
          <w:rFonts w:asciiTheme="majorBidi" w:hAnsiTheme="majorBidi" w:cstheme="majorBidi"/>
          <w:b/>
          <w:bCs/>
          <w:i/>
          <w:iCs/>
          <w:szCs w:val="30"/>
          <w:cs/>
        </w:rPr>
        <w:lastRenderedPageBreak/>
        <w:t>ส่วนงานภูมิศาสตร์</w:t>
      </w:r>
      <w:r w:rsidRPr="00F1598F">
        <w:rPr>
          <w:rFonts w:asciiTheme="majorBidi" w:hAnsiTheme="majorBidi" w:cstheme="majorBidi"/>
          <w:b/>
          <w:bCs/>
          <w:i/>
          <w:iCs/>
          <w:szCs w:val="30"/>
        </w:rPr>
        <w:t xml:space="preserve"> </w:t>
      </w:r>
    </w:p>
    <w:p w14:paraId="11181EFD" w14:textId="77777777" w:rsidR="00476248" w:rsidRPr="00F1598F" w:rsidRDefault="00476248" w:rsidP="00476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27154E6E" w14:textId="77777777" w:rsidR="00562CEB" w:rsidRPr="00F1598F" w:rsidRDefault="00353CC7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F1598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และบริษัทมีส่วนงานภูมิศาสตร์ในประเทศและต่างประเทศจากการส่งออกโดยนำเสนอข้อมูลเกี่ยวกับการจำแนกส่วนงานภูมิศาสตร์สำหรับรายการรายได้</w:t>
      </w:r>
      <w:r w:rsidR="0059269B" w:rsidRPr="00F1598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ตามสัญญาและ</w:t>
      </w:r>
      <w:r w:rsidRPr="00F1598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จากการขายและการให้บริการที่มีมูลค่าเป็นสาระสำคัญ โดย</w:t>
      </w:r>
      <w:r w:rsidR="0059269B" w:rsidRPr="00F1598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แบ่ง</w:t>
      </w:r>
      <w:r w:rsidRPr="00F1598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ตามส่วนงานแยกตามที่ตั้งทางภูมิศาสตร์ของลูกค้า</w:t>
      </w:r>
      <w:r w:rsidR="0059269B" w:rsidRPr="00F1598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ได้ดังนี้</w:t>
      </w:r>
    </w:p>
    <w:p w14:paraId="776E8C2D" w14:textId="3E92BA26" w:rsidR="00A634A9" w:rsidRPr="00F1598F" w:rsidRDefault="00A634A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4860"/>
        <w:gridCol w:w="1800"/>
        <w:gridCol w:w="380"/>
        <w:gridCol w:w="1600"/>
      </w:tblGrid>
      <w:tr w:rsidR="00EF7611" w:rsidRPr="00F1598F" w14:paraId="58C8A936" w14:textId="77777777" w:rsidTr="00EF7611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99A05" w14:textId="77777777" w:rsidR="00EF7611" w:rsidRPr="00F1598F" w:rsidRDefault="00EF76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2684FC" w14:textId="77777777" w:rsidR="00EF7611" w:rsidRPr="00F1598F" w:rsidRDefault="00EF76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EF7611" w:rsidRPr="00F1598F" w14:paraId="3D2074E9" w14:textId="77777777" w:rsidTr="00EF7611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106B83" w14:textId="6E9ABEEF" w:rsidR="00EF7611" w:rsidRPr="00F1598F" w:rsidRDefault="00EF76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F1598F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F1598F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F1598F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="00510326" w:rsidRPr="00F1598F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476248" w:rsidRPr="00F1598F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1</w:t>
            </w:r>
            <w:r w:rsidR="00510326" w:rsidRPr="00F1598F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476248" w:rsidRPr="00F1598F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F953D7" w14:textId="3925BC38" w:rsidR="00EF7611" w:rsidRPr="00F1598F" w:rsidRDefault="00EF76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</w:t>
            </w:r>
            <w:r w:rsidR="00476248" w:rsidRPr="00F159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120B03" w14:textId="77777777" w:rsidR="00EF7611" w:rsidRPr="00F1598F" w:rsidRDefault="00EF76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3D5CDE" w14:textId="15BFB205" w:rsidR="00EF7611" w:rsidRPr="00F1598F" w:rsidRDefault="00EF76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476248" w:rsidRPr="00F159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</w:t>
            </w:r>
          </w:p>
        </w:tc>
      </w:tr>
      <w:tr w:rsidR="00EF7611" w:rsidRPr="00F1598F" w14:paraId="3F2E5DA5" w14:textId="77777777" w:rsidTr="00EF7611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31D454" w14:textId="77777777" w:rsidR="00EF7611" w:rsidRPr="00F1598F" w:rsidRDefault="00EF76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AB7183" w14:textId="77777777" w:rsidR="00EF7611" w:rsidRPr="00F1598F" w:rsidRDefault="00EF7611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B2984" w:rsidRPr="00F1598F" w14:paraId="10DAA30C" w14:textId="77777777" w:rsidTr="0070343D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CB5F7A" w14:textId="20882F6D" w:rsidR="00BB2984" w:rsidRPr="00F1598F" w:rsidRDefault="00BB2984" w:rsidP="00BB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1AB1AC" w14:textId="6C2CE414" w:rsidR="00BB2984" w:rsidRPr="00F1598F" w:rsidRDefault="00BB2984" w:rsidP="00BB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1598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108,277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1EF21F" w14:textId="77777777" w:rsidR="00BB2984" w:rsidRPr="00F1598F" w:rsidRDefault="00BB2984" w:rsidP="00BB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3B528C" w14:textId="7D366CF7" w:rsidR="00BB2984" w:rsidRPr="00F1598F" w:rsidRDefault="00BB2984" w:rsidP="00BB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1598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188,328</w:t>
            </w:r>
          </w:p>
        </w:tc>
      </w:tr>
      <w:tr w:rsidR="00BB2984" w:rsidRPr="00F1598F" w14:paraId="3F1C9993" w14:textId="77777777" w:rsidTr="00EB29EB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22CD6C" w14:textId="776D465D" w:rsidR="00BB2984" w:rsidRPr="00F1598F" w:rsidRDefault="00BB2984" w:rsidP="00BB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F159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F51C0" w14:textId="1C3AC3E7" w:rsidR="00BB2984" w:rsidRPr="00F1598F" w:rsidRDefault="00BB2984" w:rsidP="00BB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1598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1,187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5FD7FE" w14:textId="77777777" w:rsidR="00BB2984" w:rsidRPr="00F1598F" w:rsidRDefault="00BB2984" w:rsidP="00BB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EDE951" w14:textId="0BCE0C76" w:rsidR="00BB2984" w:rsidRPr="00F1598F" w:rsidRDefault="00BB2984" w:rsidP="00BB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1598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837</w:t>
            </w:r>
          </w:p>
        </w:tc>
      </w:tr>
      <w:tr w:rsidR="00BB2984" w:rsidRPr="00F1598F" w14:paraId="606E460A" w14:textId="77777777" w:rsidTr="00EB29EB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AAF5D" w14:textId="7AC0B5B9" w:rsidR="00BB2984" w:rsidRPr="00F1598F" w:rsidRDefault="00BB2984" w:rsidP="00BB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F1598F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63D60" w14:textId="4E087683" w:rsidR="00BB2984" w:rsidRPr="00F1598F" w:rsidRDefault="00BB2984" w:rsidP="00BB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398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1D8DBA" w14:textId="77777777" w:rsidR="00BB2984" w:rsidRPr="00F1598F" w:rsidRDefault="00BB2984" w:rsidP="00BB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D2EA2B" w14:textId="35B7669E" w:rsidR="00BB2984" w:rsidRPr="00F1598F" w:rsidRDefault="00BB2984" w:rsidP="00BB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1598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B2984" w:rsidRPr="00F1598F" w14:paraId="2BC5BEC1" w14:textId="77777777" w:rsidTr="00A8020C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630F1E" w14:textId="0F4AC700" w:rsidR="00BB2984" w:rsidRPr="00F1598F" w:rsidRDefault="00BB2984" w:rsidP="00BB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F1598F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ประเทศเกาหลี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7DDA5" w14:textId="0353A473" w:rsidR="00BB2984" w:rsidRPr="00F1598F" w:rsidRDefault="00BB2984" w:rsidP="00BB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1598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EE46C" w14:textId="77777777" w:rsidR="00BB2984" w:rsidRPr="00F1598F" w:rsidRDefault="00BB2984" w:rsidP="00BB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5DE924" w14:textId="1FCE3F2D" w:rsidR="00BB2984" w:rsidRPr="00F1598F" w:rsidRDefault="00BB2984" w:rsidP="00BB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1598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7,232</w:t>
            </w:r>
          </w:p>
        </w:tc>
      </w:tr>
      <w:tr w:rsidR="00BB2984" w:rsidRPr="00F1598F" w14:paraId="616EF7BF" w14:textId="77777777" w:rsidTr="00A8020C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C40EA" w14:textId="165D4752" w:rsidR="00BB2984" w:rsidRPr="00F1598F" w:rsidRDefault="00BB2984" w:rsidP="00BB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F1598F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ประเทศฮ่องกง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130216" w14:textId="11DBC249" w:rsidR="00BB2984" w:rsidRPr="00F1598F" w:rsidRDefault="00BB2984" w:rsidP="00BB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1598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3DEDB" w14:textId="77777777" w:rsidR="00BB2984" w:rsidRPr="00F1598F" w:rsidRDefault="00BB2984" w:rsidP="00BB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C96D33" w14:textId="7AB463C8" w:rsidR="00BB2984" w:rsidRPr="00F1598F" w:rsidRDefault="00BB2984" w:rsidP="00BB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1598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1,272</w:t>
            </w:r>
          </w:p>
        </w:tc>
      </w:tr>
      <w:tr w:rsidR="00BB2984" w:rsidRPr="00F1598F" w14:paraId="2E4924A0" w14:textId="77777777" w:rsidTr="005D7AAB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214982" w14:textId="3D555108" w:rsidR="00BB2984" w:rsidRPr="00F1598F" w:rsidRDefault="00BB2984" w:rsidP="00BB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0DBC06" w14:textId="15FB46E9" w:rsidR="00BB2984" w:rsidRPr="00F1598F" w:rsidRDefault="00BB2984" w:rsidP="00BB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1598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4,578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2E3B6" w14:textId="77777777" w:rsidR="00BB2984" w:rsidRPr="00F1598F" w:rsidRDefault="00BB2984" w:rsidP="00BB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167311" w14:textId="0D5C40D5" w:rsidR="00BB2984" w:rsidRPr="00F1598F" w:rsidRDefault="00BB2984" w:rsidP="00BB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10,030</w:t>
            </w:r>
          </w:p>
        </w:tc>
      </w:tr>
      <w:tr w:rsidR="00BB2984" w:rsidRPr="00F1598F" w14:paraId="64244C2F" w14:textId="77777777" w:rsidTr="005D7AAB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0ED29C" w14:textId="723A8C97" w:rsidR="00BB2984" w:rsidRPr="00F1598F" w:rsidRDefault="00BB2984" w:rsidP="00BB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EB28543" w14:textId="1CF888AF" w:rsidR="00BB2984" w:rsidRPr="00F1598F" w:rsidRDefault="00BB2984" w:rsidP="00BB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114,447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AF25F8" w14:textId="77777777" w:rsidR="00BB2984" w:rsidRPr="00F1598F" w:rsidRDefault="00BB2984" w:rsidP="00BB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75071A2" w14:textId="7413B812" w:rsidR="00BB2984" w:rsidRPr="00F1598F" w:rsidRDefault="00BB2984" w:rsidP="00BB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1598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207,699</w:t>
            </w:r>
          </w:p>
        </w:tc>
      </w:tr>
    </w:tbl>
    <w:p w14:paraId="304074B2" w14:textId="77777777" w:rsidR="00EF7611" w:rsidRPr="00F1598F" w:rsidRDefault="00EF7611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495FAC31" w14:textId="15AD8125" w:rsidR="0003566A" w:rsidRPr="00F1598F" w:rsidRDefault="004A1775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F1598F">
        <w:rPr>
          <w:rFonts w:asciiTheme="majorBidi" w:hAnsiTheme="majorBidi" w:cstheme="majorBidi" w:hint="cs"/>
          <w:sz w:val="30"/>
          <w:szCs w:val="30"/>
          <w:cs/>
          <w:lang w:val="th-TH"/>
        </w:rPr>
        <w:t>ขาดทุน</w:t>
      </w:r>
      <w:r w:rsidR="0003566A" w:rsidRPr="00F1598F">
        <w:rPr>
          <w:rFonts w:asciiTheme="majorBidi" w:hAnsiTheme="majorBidi" w:cstheme="majorBidi"/>
          <w:sz w:val="30"/>
          <w:szCs w:val="30"/>
          <w:cs/>
          <w:lang w:val="th-TH"/>
        </w:rPr>
        <w:t>ต่อหุ้น</w:t>
      </w:r>
    </w:p>
    <w:p w14:paraId="765D9ECD" w14:textId="77777777" w:rsidR="0003566A" w:rsidRPr="00F1598F" w:rsidRDefault="0003566A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14187CFF" w14:textId="426019B4" w:rsidR="00D42088" w:rsidRPr="00F1598F" w:rsidRDefault="00D42088" w:rsidP="00A916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1598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ขาดทุนต่อหุ้นขั้นพื้นฐาน</w:t>
      </w:r>
    </w:p>
    <w:p w14:paraId="1C44BD22" w14:textId="77777777" w:rsidR="00D42088" w:rsidRPr="00F1598F" w:rsidRDefault="00D42088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00A217DC" w14:textId="3C1518C6" w:rsidR="0003566A" w:rsidRPr="00F1598F" w:rsidRDefault="004A1775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hint="cs"/>
          <w:sz w:val="30"/>
          <w:szCs w:val="30"/>
          <w:cs/>
        </w:rPr>
        <w:t>ขาดทุน</w:t>
      </w:r>
      <w:r w:rsidR="0003566A" w:rsidRPr="00F1598F">
        <w:rPr>
          <w:rFonts w:asciiTheme="majorBidi" w:hAnsiTheme="majorBidi" w:cstheme="majorBidi"/>
          <w:sz w:val="30"/>
          <w:szCs w:val="30"/>
          <w:cs/>
        </w:rPr>
        <w:t>ต่อหุ้น</w:t>
      </w:r>
      <w:r w:rsidR="00D42088" w:rsidRPr="00F1598F">
        <w:rPr>
          <w:rFonts w:asciiTheme="majorBidi" w:hAnsiTheme="majorBidi" w:cstheme="majorBidi" w:hint="cs"/>
          <w:sz w:val="30"/>
          <w:szCs w:val="30"/>
          <w:cs/>
        </w:rPr>
        <w:t>ขั้นพื้นฐาน</w:t>
      </w:r>
      <w:r w:rsidR="0003566A" w:rsidRPr="00F1598F">
        <w:rPr>
          <w:rFonts w:asciiTheme="majorBidi" w:hAnsiTheme="majorBidi" w:cstheme="majorBidi"/>
          <w:sz w:val="30"/>
          <w:szCs w:val="30"/>
          <w:cs/>
        </w:rPr>
        <w:t>สำหรับแต่ละงวด</w:t>
      </w:r>
      <w:r w:rsidR="00C13B5C" w:rsidRPr="00F1598F">
        <w:rPr>
          <w:rFonts w:asciiTheme="majorBidi" w:hAnsiTheme="majorBidi" w:cstheme="majorBidi" w:hint="cs"/>
          <w:sz w:val="30"/>
          <w:szCs w:val="30"/>
          <w:cs/>
        </w:rPr>
        <w:t>สามเดือน</w:t>
      </w:r>
      <w:r w:rsidR="0003566A" w:rsidRPr="00F1598F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510326" w:rsidRPr="00F1598F">
        <w:rPr>
          <w:rFonts w:asciiTheme="majorBidi" w:hAnsiTheme="majorBidi" w:cstheme="majorBidi"/>
          <w:sz w:val="30"/>
          <w:szCs w:val="30"/>
        </w:rPr>
        <w:t>3</w:t>
      </w:r>
      <w:r w:rsidR="00476248" w:rsidRPr="00F1598F">
        <w:rPr>
          <w:rFonts w:asciiTheme="majorBidi" w:hAnsiTheme="majorBidi" w:cstheme="majorBidi"/>
          <w:sz w:val="30"/>
          <w:szCs w:val="30"/>
        </w:rPr>
        <w:t>1</w:t>
      </w:r>
      <w:r w:rsidR="00510326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476248" w:rsidRPr="00F1598F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002511"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02511" w:rsidRPr="00F1598F">
        <w:rPr>
          <w:rFonts w:asciiTheme="majorBidi" w:hAnsiTheme="majorBidi" w:cstheme="majorBidi"/>
          <w:sz w:val="30"/>
          <w:szCs w:val="30"/>
        </w:rPr>
        <w:t>256</w:t>
      </w:r>
      <w:r w:rsidR="00476248" w:rsidRPr="00F1598F">
        <w:rPr>
          <w:rFonts w:asciiTheme="majorBidi" w:hAnsiTheme="majorBidi" w:cstheme="majorBidi"/>
          <w:sz w:val="30"/>
          <w:szCs w:val="30"/>
        </w:rPr>
        <w:t>4</w:t>
      </w:r>
      <w:r w:rsidR="0003566A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03566A" w:rsidRPr="00F1598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D0FB7" w:rsidRPr="00F1598F">
        <w:rPr>
          <w:rFonts w:asciiTheme="majorBidi" w:hAnsiTheme="majorBidi" w:cstheme="majorBidi"/>
          <w:sz w:val="30"/>
          <w:szCs w:val="30"/>
        </w:rPr>
        <w:t>256</w:t>
      </w:r>
      <w:r w:rsidR="00476248" w:rsidRPr="00F1598F">
        <w:rPr>
          <w:rFonts w:asciiTheme="majorBidi" w:hAnsiTheme="majorBidi" w:cstheme="majorBidi"/>
          <w:sz w:val="30"/>
          <w:szCs w:val="30"/>
        </w:rPr>
        <w:t>3</w:t>
      </w:r>
      <w:r w:rsidR="0003566A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03566A" w:rsidRPr="00F1598F">
        <w:rPr>
          <w:rFonts w:asciiTheme="majorBidi" w:hAnsiTheme="majorBidi" w:cstheme="majorBidi"/>
          <w:sz w:val="30"/>
          <w:szCs w:val="30"/>
          <w:cs/>
        </w:rPr>
        <w:t>คำนวณจาก</w:t>
      </w:r>
      <w:r w:rsidRPr="00F1598F">
        <w:rPr>
          <w:rFonts w:asciiTheme="majorBidi" w:hAnsiTheme="majorBidi" w:hint="cs"/>
          <w:sz w:val="30"/>
          <w:szCs w:val="30"/>
          <w:cs/>
        </w:rPr>
        <w:t>ขาดทุน</w:t>
      </w:r>
      <w:r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03566A" w:rsidRPr="00F1598F">
        <w:rPr>
          <w:rFonts w:asciiTheme="majorBidi" w:hAnsiTheme="majorBidi" w:cstheme="majorBidi"/>
          <w:sz w:val="30"/>
          <w:szCs w:val="30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</w:t>
      </w:r>
      <w:r w:rsidR="005B317F" w:rsidRPr="00F1598F">
        <w:rPr>
          <w:rFonts w:asciiTheme="majorBidi" w:hAnsiTheme="majorBidi" w:cstheme="majorBidi" w:hint="cs"/>
          <w:sz w:val="30"/>
          <w:szCs w:val="30"/>
          <w:cs/>
        </w:rPr>
        <w:t>โดยวิธีถัวเฉลี่ยถ่วงน้</w:t>
      </w:r>
      <w:r w:rsidR="005A2DC1" w:rsidRPr="00F1598F">
        <w:rPr>
          <w:rFonts w:asciiTheme="majorBidi" w:hAnsiTheme="majorBidi" w:cstheme="majorBidi" w:hint="cs"/>
          <w:sz w:val="30"/>
          <w:szCs w:val="30"/>
          <w:cs/>
        </w:rPr>
        <w:t>ำหนัก</w:t>
      </w:r>
      <w:r w:rsidR="0003566A" w:rsidRPr="00F1598F">
        <w:rPr>
          <w:rFonts w:asciiTheme="majorBidi" w:hAnsiTheme="majorBidi" w:cstheme="majorBidi"/>
          <w:sz w:val="30"/>
          <w:szCs w:val="30"/>
          <w:cs/>
        </w:rPr>
        <w:t xml:space="preserve"> โดยแสดงการคำนวณดังนี้</w:t>
      </w:r>
    </w:p>
    <w:p w14:paraId="657A1049" w14:textId="656988EE" w:rsidR="00476248" w:rsidRPr="00F1598F" w:rsidRDefault="00476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F1598F"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668" w:type="dxa"/>
        <w:tblInd w:w="450" w:type="dxa"/>
        <w:tblLook w:val="01E0" w:firstRow="1" w:lastRow="1" w:firstColumn="1" w:lastColumn="1" w:noHBand="0" w:noVBand="0"/>
      </w:tblPr>
      <w:tblGrid>
        <w:gridCol w:w="3420"/>
        <w:gridCol w:w="270"/>
        <w:gridCol w:w="1175"/>
        <w:gridCol w:w="263"/>
        <w:gridCol w:w="15"/>
        <w:gridCol w:w="1275"/>
        <w:gridCol w:w="276"/>
        <w:gridCol w:w="1355"/>
        <w:gridCol w:w="264"/>
        <w:gridCol w:w="1355"/>
      </w:tblGrid>
      <w:tr w:rsidR="00B953CE" w:rsidRPr="00F1598F" w14:paraId="41C25420" w14:textId="77777777" w:rsidTr="00F161E8">
        <w:trPr>
          <w:tblHeader/>
        </w:trPr>
        <w:tc>
          <w:tcPr>
            <w:tcW w:w="3420" w:type="dxa"/>
            <w:hideMark/>
          </w:tcPr>
          <w:p w14:paraId="16CFB7A9" w14:textId="77777777" w:rsidR="00B953CE" w:rsidRPr="00F1598F" w:rsidRDefault="00B953CE" w:rsidP="00A9166C">
            <w:pPr>
              <w:tabs>
                <w:tab w:val="clear" w:pos="227"/>
                <w:tab w:val="clear" w:pos="454"/>
                <w:tab w:val="left" w:pos="540"/>
              </w:tabs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สำหรับงวดสามเดือนสิ้นสุด</w:t>
            </w:r>
          </w:p>
        </w:tc>
        <w:tc>
          <w:tcPr>
            <w:tcW w:w="270" w:type="dxa"/>
          </w:tcPr>
          <w:p w14:paraId="39C585FE" w14:textId="77777777" w:rsidR="00B953CE" w:rsidRPr="00F1598F" w:rsidRDefault="00B953CE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8" w:type="dxa"/>
            <w:gridSpan w:val="4"/>
            <w:hideMark/>
          </w:tcPr>
          <w:p w14:paraId="69B23292" w14:textId="77777777" w:rsidR="00B953CE" w:rsidRPr="00F1598F" w:rsidRDefault="00B953CE" w:rsidP="00A9166C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" w:type="dxa"/>
          </w:tcPr>
          <w:p w14:paraId="744AE7F3" w14:textId="77777777" w:rsidR="00B953CE" w:rsidRPr="00F1598F" w:rsidRDefault="00B953CE" w:rsidP="00A9166C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4" w:type="dxa"/>
            <w:gridSpan w:val="3"/>
            <w:hideMark/>
          </w:tcPr>
          <w:p w14:paraId="78B1381B" w14:textId="77777777" w:rsidR="00B953CE" w:rsidRPr="00F1598F" w:rsidRDefault="00B953CE" w:rsidP="00A9166C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53CE" w:rsidRPr="00F1598F" w14:paraId="0E6B403E" w14:textId="77777777" w:rsidTr="00F161E8">
        <w:trPr>
          <w:tblHeader/>
        </w:trPr>
        <w:tc>
          <w:tcPr>
            <w:tcW w:w="3420" w:type="dxa"/>
            <w:hideMark/>
          </w:tcPr>
          <w:p w14:paraId="57223441" w14:textId="3943C1D8" w:rsidR="00B953CE" w:rsidRPr="00F1598F" w:rsidRDefault="00B953CE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510326"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476248"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="00510326"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76248" w:rsidRPr="00F159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563B7947" w14:textId="77777777" w:rsidR="00B953CE" w:rsidRPr="00F1598F" w:rsidRDefault="00B953CE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hideMark/>
          </w:tcPr>
          <w:p w14:paraId="42A88690" w14:textId="119682D4" w:rsidR="00B953CE" w:rsidRPr="00F1598F" w:rsidRDefault="000D0FB7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6248" w:rsidRPr="00F1598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3" w:type="dxa"/>
          </w:tcPr>
          <w:p w14:paraId="563F201F" w14:textId="77777777" w:rsidR="00B953CE" w:rsidRPr="00F1598F" w:rsidRDefault="00B953C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gridSpan w:val="2"/>
            <w:hideMark/>
          </w:tcPr>
          <w:p w14:paraId="4EC02EFC" w14:textId="02E3936B" w:rsidR="00B953CE" w:rsidRPr="00F1598F" w:rsidRDefault="000D0FB7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6248" w:rsidRPr="00F1598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6" w:type="dxa"/>
          </w:tcPr>
          <w:p w14:paraId="3DD75EB3" w14:textId="77777777" w:rsidR="00B953CE" w:rsidRPr="00F1598F" w:rsidRDefault="00B953C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hideMark/>
          </w:tcPr>
          <w:p w14:paraId="0A58DB1D" w14:textId="2E17F9F7" w:rsidR="00B953CE" w:rsidRPr="00F1598F" w:rsidRDefault="000D0FB7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6248" w:rsidRPr="00F1598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4" w:type="dxa"/>
          </w:tcPr>
          <w:p w14:paraId="0DDA9219" w14:textId="77777777" w:rsidR="00B953CE" w:rsidRPr="00F1598F" w:rsidRDefault="00B953C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hideMark/>
          </w:tcPr>
          <w:p w14:paraId="15238328" w14:textId="0A40248C" w:rsidR="00B953CE" w:rsidRPr="00F1598F" w:rsidRDefault="000D0FB7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6248" w:rsidRPr="00F1598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953CE" w:rsidRPr="00F1598F" w14:paraId="5A08493B" w14:textId="77777777" w:rsidTr="00F161E8">
        <w:trPr>
          <w:tblHeader/>
        </w:trPr>
        <w:tc>
          <w:tcPr>
            <w:tcW w:w="3420" w:type="dxa"/>
          </w:tcPr>
          <w:p w14:paraId="438C5288" w14:textId="77777777" w:rsidR="00B953CE" w:rsidRPr="00F1598F" w:rsidRDefault="00B953CE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46F43C" w14:textId="77777777" w:rsidR="00B953CE" w:rsidRPr="00F1598F" w:rsidRDefault="00B953CE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8" w:type="dxa"/>
            <w:gridSpan w:val="8"/>
            <w:hideMark/>
          </w:tcPr>
          <w:p w14:paraId="321490EB" w14:textId="77777777" w:rsidR="00B953CE" w:rsidRPr="00F1598F" w:rsidRDefault="00B953C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D71B89" w:rsidRPr="00F159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="005759D9"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/</w:t>
            </w:r>
            <w:r w:rsidR="00D71B89" w:rsidRPr="00F159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B953CE" w:rsidRPr="00F1598F" w14:paraId="103A2A06" w14:textId="77777777" w:rsidTr="00F161E8">
        <w:tc>
          <w:tcPr>
            <w:tcW w:w="3420" w:type="dxa"/>
            <w:hideMark/>
          </w:tcPr>
          <w:p w14:paraId="0AEE4FAD" w14:textId="03E2A873" w:rsidR="00B953CE" w:rsidRPr="00F1598F" w:rsidRDefault="004A1775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4" w:name="_Hlk39055007"/>
            <w:r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bookmarkEnd w:id="4"/>
            <w:r w:rsidR="00B953CE"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</w:t>
            </w:r>
          </w:p>
        </w:tc>
        <w:tc>
          <w:tcPr>
            <w:tcW w:w="270" w:type="dxa"/>
          </w:tcPr>
          <w:p w14:paraId="73736142" w14:textId="77777777" w:rsidR="00B953CE" w:rsidRPr="00F1598F" w:rsidRDefault="00B953CE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C6710C5" w14:textId="77777777" w:rsidR="00B953CE" w:rsidRPr="00F1598F" w:rsidRDefault="00B953CE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08FB2FB5" w14:textId="77777777" w:rsidR="00B953CE" w:rsidRPr="00F1598F" w:rsidRDefault="00B953CE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gridSpan w:val="2"/>
          </w:tcPr>
          <w:p w14:paraId="2761F9F0" w14:textId="77777777" w:rsidR="00B953CE" w:rsidRPr="00F1598F" w:rsidRDefault="00B953CE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74BE3517" w14:textId="77777777" w:rsidR="00B953CE" w:rsidRPr="00F1598F" w:rsidRDefault="00B953CE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007A971" w14:textId="77777777" w:rsidR="00B953CE" w:rsidRPr="00F1598F" w:rsidRDefault="00B953CE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00FC3816" w14:textId="77777777" w:rsidR="00B953CE" w:rsidRPr="00F1598F" w:rsidRDefault="00B953CE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70043E9" w14:textId="77777777" w:rsidR="00B953CE" w:rsidRPr="00F1598F" w:rsidRDefault="00B953CE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6248" w:rsidRPr="00F1598F" w14:paraId="08F0EFB1" w14:textId="77777777" w:rsidTr="005D7AAB">
        <w:tc>
          <w:tcPr>
            <w:tcW w:w="3420" w:type="dxa"/>
            <w:hideMark/>
          </w:tcPr>
          <w:p w14:paraId="226AE818" w14:textId="2964F3BC" w:rsidR="00476248" w:rsidRPr="00F1598F" w:rsidRDefault="00476248" w:rsidP="00476248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="005B317F"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</w:t>
            </w: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หุ้นสามัญของบริษัท (ขั้นพื้นฐาน)</w:t>
            </w:r>
          </w:p>
        </w:tc>
        <w:tc>
          <w:tcPr>
            <w:tcW w:w="270" w:type="dxa"/>
          </w:tcPr>
          <w:p w14:paraId="7A56B83B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E6B5A1" w14:textId="62EA8711" w:rsidR="00476248" w:rsidRPr="00F1598F" w:rsidRDefault="00B52844" w:rsidP="00476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 w:firstLine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E2D4B"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572E54"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4E2D4B"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72E54"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461</w:t>
            </w: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14:paraId="0CD2C79E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clear" w:pos="680"/>
                <w:tab w:val="left" w:pos="540"/>
                <w:tab w:val="decimal" w:pos="754"/>
              </w:tabs>
              <w:ind w:right="-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40C20E" w14:textId="68245AFA" w:rsidR="00476248" w:rsidRPr="00F1598F" w:rsidRDefault="00476248" w:rsidP="0047624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(41,443)</w:t>
            </w:r>
          </w:p>
        </w:tc>
        <w:tc>
          <w:tcPr>
            <w:tcW w:w="276" w:type="dxa"/>
          </w:tcPr>
          <w:p w14:paraId="08615BC5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A0A4F63" w14:textId="18C5AB8A" w:rsidR="00476248" w:rsidRPr="00F1598F" w:rsidRDefault="00D87427" w:rsidP="00D87427">
            <w:pPr>
              <w:tabs>
                <w:tab w:val="left" w:pos="1116"/>
              </w:tabs>
              <w:ind w:right="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B3772" w:rsidRPr="00F1598F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  <w:r w:rsidRPr="00F159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B3772" w:rsidRPr="00F1598F">
              <w:rPr>
                <w:rFonts w:ascii="Angsana New" w:hAnsi="Angsana New"/>
                <w:b/>
                <w:bCs/>
                <w:sz w:val="30"/>
                <w:szCs w:val="30"/>
              </w:rPr>
              <w:t>227</w:t>
            </w:r>
            <w:r w:rsidRPr="00F1598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189452FF" w14:textId="77777777" w:rsidR="00476248" w:rsidRPr="00F1598F" w:rsidRDefault="00476248" w:rsidP="00476248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40C5CD" w14:textId="7A38F8F9" w:rsidR="00476248" w:rsidRPr="00F1598F" w:rsidRDefault="006A3469" w:rsidP="00476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="00476248" w:rsidRPr="00F1598F">
              <w:rPr>
                <w:rFonts w:ascii="Angsana New" w:hAnsi="Angsana New"/>
                <w:b/>
                <w:bCs/>
                <w:sz w:val="30"/>
                <w:szCs w:val="30"/>
              </w:rPr>
              <w:t>34,640</w:t>
            </w:r>
            <w:r w:rsidRPr="00F159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476248" w:rsidRPr="00F1598F" w14:paraId="0D74C985" w14:textId="77777777" w:rsidTr="005D7AAB">
        <w:tc>
          <w:tcPr>
            <w:tcW w:w="3420" w:type="dxa"/>
          </w:tcPr>
          <w:p w14:paraId="1E27FED8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7F685804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059074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-2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8" w:type="dxa"/>
            <w:gridSpan w:val="2"/>
          </w:tcPr>
          <w:p w14:paraId="2D83ADD9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FB13367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6" w:type="dxa"/>
          </w:tcPr>
          <w:p w14:paraId="3C0DBA87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B9AB26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4" w:type="dxa"/>
          </w:tcPr>
          <w:p w14:paraId="6EE7D666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190229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76248" w:rsidRPr="00F1598F" w14:paraId="1AAD1410" w14:textId="77777777" w:rsidTr="005D7AAB">
        <w:tc>
          <w:tcPr>
            <w:tcW w:w="3420" w:type="dxa"/>
            <w:hideMark/>
          </w:tcPr>
          <w:p w14:paraId="5463B900" w14:textId="028A468E" w:rsidR="00476248" w:rsidRPr="00F1598F" w:rsidRDefault="00476248" w:rsidP="00476248">
            <w:pPr>
              <w:tabs>
                <w:tab w:val="clear" w:pos="227"/>
                <w:tab w:val="clear" w:pos="454"/>
                <w:tab w:val="left" w:pos="540"/>
              </w:tabs>
              <w:ind w:left="156" w:right="-43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</w:p>
        </w:tc>
        <w:tc>
          <w:tcPr>
            <w:tcW w:w="270" w:type="dxa"/>
          </w:tcPr>
          <w:p w14:paraId="10BD0BFF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537A56" w14:textId="77777777" w:rsidR="00476248" w:rsidRPr="00F1598F" w:rsidRDefault="00476248" w:rsidP="00476248">
            <w:pPr>
              <w:tabs>
                <w:tab w:val="clear" w:pos="907"/>
                <w:tab w:val="left" w:pos="882"/>
              </w:tabs>
              <w:ind w:right="5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F81E4B1" w14:textId="485BCB19" w:rsidR="00476248" w:rsidRPr="00F1598F" w:rsidRDefault="008C7B4E" w:rsidP="008C7B4E">
            <w:pPr>
              <w:tabs>
                <w:tab w:val="clear" w:pos="907"/>
                <w:tab w:val="left" w:pos="883"/>
              </w:tabs>
              <w:ind w:right="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1,321,901</w:t>
            </w:r>
          </w:p>
        </w:tc>
        <w:tc>
          <w:tcPr>
            <w:tcW w:w="278" w:type="dxa"/>
            <w:gridSpan w:val="2"/>
          </w:tcPr>
          <w:p w14:paraId="752F36D6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4F380AD" w14:textId="77777777" w:rsidR="00476248" w:rsidRPr="00F1598F" w:rsidRDefault="00476248" w:rsidP="0047624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F579618" w14:textId="5A58C602" w:rsidR="00476248" w:rsidRPr="00F1598F" w:rsidRDefault="00476248" w:rsidP="0047624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1,321,901</w:t>
            </w:r>
          </w:p>
        </w:tc>
        <w:tc>
          <w:tcPr>
            <w:tcW w:w="276" w:type="dxa"/>
          </w:tcPr>
          <w:p w14:paraId="4E25F55A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5CD2050" w14:textId="77777777" w:rsidR="00476248" w:rsidRPr="00F1598F" w:rsidRDefault="00476248" w:rsidP="00D87427">
            <w:pPr>
              <w:ind w:right="-6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1426759" w14:textId="666CE25A" w:rsidR="00476248" w:rsidRPr="00F1598F" w:rsidRDefault="00D87427" w:rsidP="00D87427">
            <w:pPr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1,321,901</w:t>
            </w:r>
          </w:p>
        </w:tc>
        <w:tc>
          <w:tcPr>
            <w:tcW w:w="264" w:type="dxa"/>
          </w:tcPr>
          <w:p w14:paraId="0B837928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14E71A" w14:textId="77777777" w:rsidR="00476248" w:rsidRPr="00F1598F" w:rsidRDefault="00476248" w:rsidP="0047624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DCBB35F" w14:textId="5F77B547" w:rsidR="00476248" w:rsidRPr="00F1598F" w:rsidRDefault="00476248" w:rsidP="0047624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1,321,901</w:t>
            </w:r>
          </w:p>
        </w:tc>
      </w:tr>
      <w:tr w:rsidR="00476248" w:rsidRPr="00F1598F" w14:paraId="322152EA" w14:textId="77777777" w:rsidTr="005D7AAB">
        <w:tc>
          <w:tcPr>
            <w:tcW w:w="3420" w:type="dxa"/>
          </w:tcPr>
          <w:p w14:paraId="7CE76766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5476C018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B4454A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-20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8" w:type="dxa"/>
            <w:gridSpan w:val="2"/>
          </w:tcPr>
          <w:p w14:paraId="20D3094B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183AD1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6" w:type="dxa"/>
          </w:tcPr>
          <w:p w14:paraId="4B954316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3B70B2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64" w:type="dxa"/>
          </w:tcPr>
          <w:p w14:paraId="5B5F1E00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B0ECED3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476248" w:rsidRPr="00F1598F" w14:paraId="072B32D5" w14:textId="77777777" w:rsidTr="005D7AAB">
        <w:trPr>
          <w:trHeight w:val="425"/>
        </w:trPr>
        <w:tc>
          <w:tcPr>
            <w:tcW w:w="3420" w:type="dxa"/>
            <w:hideMark/>
          </w:tcPr>
          <w:p w14:paraId="4376A1F7" w14:textId="02D72214" w:rsidR="00476248" w:rsidRPr="00F1598F" w:rsidRDefault="00476248" w:rsidP="00476248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</w:t>
            </w: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9305B18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2383CF" w14:textId="7C970D78" w:rsidR="00476248" w:rsidRPr="00F1598F" w:rsidRDefault="00C03DA9" w:rsidP="00476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4"/>
              </w:tabs>
              <w:spacing w:line="240" w:lineRule="auto"/>
              <w:ind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1B3772"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572E54"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8" w:type="dxa"/>
            <w:gridSpan w:val="2"/>
          </w:tcPr>
          <w:p w14:paraId="608458BD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4D41DF" w14:textId="2866871B" w:rsidR="00476248" w:rsidRPr="00F1598F" w:rsidRDefault="00476248" w:rsidP="0047624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(0.031)</w:t>
            </w:r>
          </w:p>
        </w:tc>
        <w:tc>
          <w:tcPr>
            <w:tcW w:w="276" w:type="dxa"/>
          </w:tcPr>
          <w:p w14:paraId="3EE4E17A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DAADA83" w14:textId="3C246B71" w:rsidR="00476248" w:rsidRPr="00F1598F" w:rsidRDefault="00D87427" w:rsidP="00D87427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1B3772"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4E8DC196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F4863D8" w14:textId="72959288" w:rsidR="00476248" w:rsidRPr="00F1598F" w:rsidRDefault="00476248" w:rsidP="00476248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(0.026)</w:t>
            </w:r>
          </w:p>
        </w:tc>
      </w:tr>
    </w:tbl>
    <w:p w14:paraId="453D0E73" w14:textId="77777777" w:rsidR="00026FB8" w:rsidRPr="00F1598F" w:rsidRDefault="00026FB8" w:rsidP="00A916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89800A4" w14:textId="74FC31CF" w:rsidR="008220D5" w:rsidRPr="00F1598F" w:rsidRDefault="006F5688" w:rsidP="00A916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1598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ขาดทุน</w:t>
      </w:r>
      <w:r w:rsidR="008220D5" w:rsidRPr="00F1598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ต่อหุ้นปรับลด</w:t>
      </w:r>
    </w:p>
    <w:p w14:paraId="3A5D63C1" w14:textId="77777777" w:rsidR="008220D5" w:rsidRPr="00F1598F" w:rsidRDefault="008220D5" w:rsidP="00A916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BC8A43A" w14:textId="4E94FAE5" w:rsidR="008220D5" w:rsidRPr="00F1598F" w:rsidRDefault="008220D5" w:rsidP="00A9166C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Theme="majorBidi" w:hAnsiTheme="majorBidi" w:hint="cs"/>
          <w:sz w:val="30"/>
          <w:szCs w:val="30"/>
          <w:cs/>
        </w:rPr>
        <w:t>ขาดทุน</w:t>
      </w:r>
      <w:r w:rsidRPr="00F1598F">
        <w:rPr>
          <w:rFonts w:ascii="Angsana New" w:hAnsi="Angsana New" w:hint="cs"/>
          <w:sz w:val="30"/>
          <w:szCs w:val="30"/>
          <w:cs/>
        </w:rPr>
        <w:t>ต่อหุ้นปรับลด</w:t>
      </w:r>
      <w:r w:rsidRPr="00F1598F">
        <w:rPr>
          <w:rFonts w:asciiTheme="majorBidi" w:hAnsiTheme="majorBidi" w:cstheme="majorBidi"/>
          <w:sz w:val="30"/>
          <w:szCs w:val="30"/>
          <w:cs/>
        </w:rPr>
        <w:t>สำหรับแต่ละ</w:t>
      </w:r>
      <w:r w:rsidR="00BF534F" w:rsidRPr="00F1598F">
        <w:rPr>
          <w:rFonts w:asciiTheme="majorBidi" w:hAnsiTheme="majorBidi" w:cstheme="majorBidi"/>
          <w:sz w:val="30"/>
          <w:szCs w:val="30"/>
          <w:cs/>
        </w:rPr>
        <w:t>งวด</w:t>
      </w:r>
      <w:r w:rsidR="00BF534F" w:rsidRPr="00F1598F">
        <w:rPr>
          <w:rFonts w:asciiTheme="majorBidi" w:hAnsiTheme="majorBidi" w:cstheme="majorBidi" w:hint="cs"/>
          <w:sz w:val="30"/>
          <w:szCs w:val="30"/>
          <w:cs/>
        </w:rPr>
        <w:t>สามเดือน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510326" w:rsidRPr="00F1598F">
        <w:rPr>
          <w:rFonts w:asciiTheme="majorBidi" w:hAnsiTheme="majorBidi" w:cstheme="majorBidi"/>
          <w:sz w:val="30"/>
          <w:szCs w:val="30"/>
        </w:rPr>
        <w:t>3</w:t>
      </w:r>
      <w:r w:rsidR="00815E03" w:rsidRPr="00F1598F">
        <w:rPr>
          <w:rFonts w:asciiTheme="majorBidi" w:hAnsiTheme="majorBidi" w:cstheme="majorBidi"/>
          <w:sz w:val="30"/>
          <w:szCs w:val="30"/>
        </w:rPr>
        <w:t>1</w:t>
      </w:r>
      <w:r w:rsidR="00510326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815E03" w:rsidRPr="00F1598F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002511"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02511" w:rsidRPr="00F1598F">
        <w:rPr>
          <w:rFonts w:asciiTheme="majorBidi" w:hAnsiTheme="majorBidi" w:cstheme="majorBidi"/>
          <w:sz w:val="30"/>
          <w:szCs w:val="30"/>
        </w:rPr>
        <w:t>256</w:t>
      </w:r>
      <w:r w:rsidR="00815E03" w:rsidRPr="00F1598F">
        <w:rPr>
          <w:rFonts w:asciiTheme="majorBidi" w:hAnsiTheme="majorBidi" w:cstheme="majorBidi"/>
          <w:sz w:val="30"/>
          <w:szCs w:val="30"/>
        </w:rPr>
        <w:t>4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1598F">
        <w:rPr>
          <w:rFonts w:asciiTheme="majorBidi" w:hAnsiTheme="majorBidi" w:cstheme="majorBidi"/>
          <w:sz w:val="30"/>
          <w:szCs w:val="30"/>
        </w:rPr>
        <w:t>256</w:t>
      </w:r>
      <w:r w:rsidR="00815E03" w:rsidRPr="00F1598F">
        <w:rPr>
          <w:rFonts w:asciiTheme="majorBidi" w:hAnsiTheme="majorBidi" w:cstheme="majorBidi"/>
          <w:sz w:val="30"/>
          <w:szCs w:val="30"/>
        </w:rPr>
        <w:t>3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="Angsana New" w:hAnsi="Angsana New" w:hint="cs"/>
          <w:spacing w:val="-6"/>
          <w:sz w:val="30"/>
          <w:szCs w:val="30"/>
          <w:cs/>
        </w:rPr>
        <w:t>คำนวณจากขาดทุนสำหรับ</w:t>
      </w:r>
      <w:r w:rsidR="00E16420" w:rsidRPr="00F1598F">
        <w:rPr>
          <w:rFonts w:ascii="Angsana New" w:hAnsi="Angsana New" w:hint="cs"/>
          <w:spacing w:val="-6"/>
          <w:sz w:val="30"/>
          <w:szCs w:val="30"/>
          <w:cs/>
        </w:rPr>
        <w:t>งวด</w:t>
      </w:r>
      <w:r w:rsidRPr="00F1598F">
        <w:rPr>
          <w:rFonts w:ascii="Angsana New" w:hAnsi="Angsana New" w:hint="cs"/>
          <w:spacing w:val="-6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</w:t>
      </w:r>
      <w:r w:rsidRPr="00F1598F">
        <w:rPr>
          <w:rFonts w:ascii="Angsana New" w:hAnsi="Angsana New" w:hint="cs"/>
          <w:sz w:val="30"/>
          <w:szCs w:val="30"/>
          <w:cs/>
        </w:rPr>
        <w:t>ระหว่าง</w:t>
      </w:r>
      <w:r w:rsidR="00302874" w:rsidRPr="00F1598F">
        <w:rPr>
          <w:rFonts w:ascii="Angsana New" w:hAnsi="Angsana New" w:hint="cs"/>
          <w:sz w:val="30"/>
          <w:szCs w:val="30"/>
          <w:cs/>
        </w:rPr>
        <w:t>งวด</w:t>
      </w:r>
      <w:r w:rsidRPr="00F1598F">
        <w:rPr>
          <w:rFonts w:ascii="Angsana New" w:hAnsi="Angsana New" w:hint="cs"/>
          <w:sz w:val="30"/>
          <w:szCs w:val="30"/>
          <w:cs/>
        </w:rPr>
        <w:t>โดยวิธีถัวเฉลี่ยถ่วงน้ำหนัก หลังจากที่ได้ปรับปรุงผลกระทบของหุ้นปรับลด แสดงการคำนวณดังนี้</w:t>
      </w:r>
    </w:p>
    <w:p w14:paraId="2C24BD81" w14:textId="3BDC9497" w:rsidR="00BF534F" w:rsidRPr="00F1598F" w:rsidRDefault="00BF534F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tbl>
      <w:tblPr>
        <w:tblW w:w="9580" w:type="dxa"/>
        <w:tblInd w:w="450" w:type="dxa"/>
        <w:tblLook w:val="01E0" w:firstRow="1" w:lastRow="1" w:firstColumn="1" w:lastColumn="1" w:noHBand="0" w:noVBand="0"/>
      </w:tblPr>
      <w:tblGrid>
        <w:gridCol w:w="3870"/>
        <w:gridCol w:w="270"/>
        <w:gridCol w:w="1170"/>
        <w:gridCol w:w="360"/>
        <w:gridCol w:w="1170"/>
        <w:gridCol w:w="360"/>
        <w:gridCol w:w="1080"/>
        <w:gridCol w:w="270"/>
        <w:gridCol w:w="1030"/>
      </w:tblGrid>
      <w:tr w:rsidR="008220D5" w:rsidRPr="00F1598F" w14:paraId="7F0CC17D" w14:textId="77777777" w:rsidTr="008220D5">
        <w:tc>
          <w:tcPr>
            <w:tcW w:w="3870" w:type="dxa"/>
            <w:hideMark/>
          </w:tcPr>
          <w:p w14:paraId="1C2D7830" w14:textId="21512FB9" w:rsidR="008220D5" w:rsidRPr="00F1598F" w:rsidRDefault="008220D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</w:tcPr>
          <w:p w14:paraId="17688635" w14:textId="77777777" w:rsidR="008220D5" w:rsidRPr="00F1598F" w:rsidRDefault="008220D5" w:rsidP="00A9166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1FF15EA5" w14:textId="77777777" w:rsidR="008220D5" w:rsidRPr="00F1598F" w:rsidRDefault="008220D5" w:rsidP="00A9166C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9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09C8AD0C" w14:textId="77777777" w:rsidR="008220D5" w:rsidRPr="00F1598F" w:rsidRDefault="008220D5" w:rsidP="00A9166C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0" w:type="dxa"/>
            <w:gridSpan w:val="3"/>
            <w:hideMark/>
          </w:tcPr>
          <w:p w14:paraId="72A35550" w14:textId="77777777" w:rsidR="008220D5" w:rsidRPr="00F1598F" w:rsidRDefault="008220D5" w:rsidP="00A9166C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9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6248" w:rsidRPr="00F1598F" w14:paraId="337B1097" w14:textId="77777777" w:rsidTr="008220D5">
        <w:tc>
          <w:tcPr>
            <w:tcW w:w="3870" w:type="dxa"/>
            <w:hideMark/>
          </w:tcPr>
          <w:p w14:paraId="2767DA1D" w14:textId="30394EFD" w:rsidR="00476248" w:rsidRPr="00F1598F" w:rsidRDefault="00476248" w:rsidP="00476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0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56274E32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3CEFAED4" w14:textId="47ACD092" w:rsidR="00476248" w:rsidRPr="00F1598F" w:rsidRDefault="00476248" w:rsidP="00476248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360" w:type="dxa"/>
          </w:tcPr>
          <w:p w14:paraId="5212CC9D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36407575" w14:textId="2BDDDD72" w:rsidR="00476248" w:rsidRPr="00F1598F" w:rsidRDefault="00476248" w:rsidP="00476248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360" w:type="dxa"/>
          </w:tcPr>
          <w:p w14:paraId="61E6DBD9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08D0592" w14:textId="0B2C53FD" w:rsidR="00476248" w:rsidRPr="00F1598F" w:rsidRDefault="00476248" w:rsidP="00476248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D1BA7E6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hideMark/>
          </w:tcPr>
          <w:p w14:paraId="5905181E" w14:textId="6F0B772A" w:rsidR="00476248" w:rsidRPr="00F1598F" w:rsidRDefault="00476248" w:rsidP="00476248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76248" w:rsidRPr="00F1598F" w14:paraId="4C675569" w14:textId="77777777" w:rsidTr="008220D5">
        <w:tc>
          <w:tcPr>
            <w:tcW w:w="3870" w:type="dxa"/>
          </w:tcPr>
          <w:p w14:paraId="13383498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46667C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0" w:type="dxa"/>
            <w:gridSpan w:val="7"/>
            <w:hideMark/>
          </w:tcPr>
          <w:p w14:paraId="1DD696E3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159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476248" w:rsidRPr="00F1598F" w14:paraId="4982346A" w14:textId="77777777" w:rsidTr="008220D5">
        <w:tc>
          <w:tcPr>
            <w:tcW w:w="3870" w:type="dxa"/>
            <w:hideMark/>
          </w:tcPr>
          <w:p w14:paraId="334479E8" w14:textId="7C5EEFAE" w:rsidR="00476248" w:rsidRPr="00F1598F" w:rsidRDefault="00476248" w:rsidP="00476248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9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ขาดทุนที่เป็นส่วนของผู้ถือหุ้นสามัญ</w:t>
            </w:r>
          </w:p>
        </w:tc>
        <w:tc>
          <w:tcPr>
            <w:tcW w:w="270" w:type="dxa"/>
          </w:tcPr>
          <w:p w14:paraId="65058E2C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2C2679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5CCA66E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19A5D4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DFB5DA6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44ACE1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90C13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</w:tcPr>
          <w:p w14:paraId="08413B07" w14:textId="77777777" w:rsidR="00476248" w:rsidRPr="00F1598F" w:rsidRDefault="00476248" w:rsidP="00476248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2E54" w:rsidRPr="00F1598F" w14:paraId="1A163B34" w14:textId="77777777" w:rsidTr="008220D5">
        <w:tc>
          <w:tcPr>
            <w:tcW w:w="3870" w:type="dxa"/>
            <w:hideMark/>
          </w:tcPr>
          <w:p w14:paraId="23219B2E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ของบริษัท (ขั้นพื้นฐานและปรับลด)</w:t>
            </w:r>
          </w:p>
        </w:tc>
        <w:tc>
          <w:tcPr>
            <w:tcW w:w="270" w:type="dxa"/>
          </w:tcPr>
          <w:p w14:paraId="5B4AF0ED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65099D4C" w14:textId="1247AD9D" w:rsidR="00572E54" w:rsidRPr="00F1598F" w:rsidRDefault="00572E54" w:rsidP="00572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(58,461)</w:t>
            </w:r>
          </w:p>
        </w:tc>
        <w:tc>
          <w:tcPr>
            <w:tcW w:w="360" w:type="dxa"/>
          </w:tcPr>
          <w:p w14:paraId="3CE44759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720"/>
                <w:tab w:val="decimal" w:pos="754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C91F9E6" w14:textId="1478DF48" w:rsidR="00572E54" w:rsidRPr="00F1598F" w:rsidRDefault="00572E54" w:rsidP="00572E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(41,443)</w:t>
            </w:r>
          </w:p>
        </w:tc>
        <w:tc>
          <w:tcPr>
            <w:tcW w:w="360" w:type="dxa"/>
          </w:tcPr>
          <w:p w14:paraId="272CBADB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A093647" w14:textId="20F64AD1" w:rsidR="00572E54" w:rsidRPr="00F1598F" w:rsidRDefault="00572E54" w:rsidP="00572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3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</w:rPr>
              <w:t>(57,227)</w:t>
            </w:r>
          </w:p>
        </w:tc>
        <w:tc>
          <w:tcPr>
            <w:tcW w:w="270" w:type="dxa"/>
          </w:tcPr>
          <w:p w14:paraId="4E743003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hideMark/>
          </w:tcPr>
          <w:p w14:paraId="5A62C46C" w14:textId="724F8441" w:rsidR="00572E54" w:rsidRPr="00F1598F" w:rsidRDefault="00572E54" w:rsidP="00572E5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38"/>
              </w:tabs>
              <w:ind w:left="-2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Pr="00F1598F">
              <w:rPr>
                <w:rFonts w:ascii="Angsana New" w:hAnsi="Angsana New"/>
                <w:b/>
                <w:bCs/>
                <w:sz w:val="30"/>
                <w:szCs w:val="30"/>
              </w:rPr>
              <w:t>34,640</w:t>
            </w:r>
            <w:r w:rsidRPr="00F159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572E54" w:rsidRPr="00F1598F" w14:paraId="2FFFAF7A" w14:textId="77777777" w:rsidTr="008220D5">
        <w:tc>
          <w:tcPr>
            <w:tcW w:w="3870" w:type="dxa"/>
          </w:tcPr>
          <w:p w14:paraId="61E9F6CE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7AE3086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0886FE8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7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</w:tcPr>
          <w:p w14:paraId="2D39C7FC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CB9EAF0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</w:tcPr>
          <w:p w14:paraId="2376AB3E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9429E4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clear" w:pos="680"/>
                <w:tab w:val="decimal" w:pos="501"/>
                <w:tab w:val="left" w:pos="613"/>
                <w:tab w:val="decimal" w:pos="864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117C46E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D77711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72E54" w:rsidRPr="00F1598F" w14:paraId="4C8E5540" w14:textId="77777777" w:rsidTr="008220D5">
        <w:tc>
          <w:tcPr>
            <w:tcW w:w="3870" w:type="dxa"/>
            <w:hideMark/>
          </w:tcPr>
          <w:p w14:paraId="7EFBAF29" w14:textId="4862ABF9" w:rsidR="00572E54" w:rsidRPr="00F1598F" w:rsidRDefault="00572E54" w:rsidP="00572E54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จำนวนหุ้นสามัญโดยวิธี</w:t>
            </w:r>
            <w:r w:rsidR="00BE5911" w:rsidRPr="00F1598F">
              <w:rPr>
                <w:rFonts w:ascii="Angsana New" w:hAnsi="Angsana New" w:hint="cs"/>
                <w:sz w:val="30"/>
                <w:szCs w:val="30"/>
                <w:cs/>
              </w:rPr>
              <w:t>ถัว</w:t>
            </w:r>
            <w:r w:rsidRPr="00F1598F">
              <w:rPr>
                <w:rFonts w:ascii="Angsana New" w:hAnsi="Angsana New" w:hint="cs"/>
                <w:sz w:val="30"/>
                <w:szCs w:val="30"/>
                <w:cs/>
              </w:rPr>
              <w:t>เฉลี่ยถ่วงน้ำหนัก</w:t>
            </w:r>
          </w:p>
        </w:tc>
        <w:tc>
          <w:tcPr>
            <w:tcW w:w="270" w:type="dxa"/>
          </w:tcPr>
          <w:p w14:paraId="187BC1EA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ECAF7F6" w14:textId="3B047518" w:rsidR="00572E54" w:rsidRPr="00F1598F" w:rsidRDefault="00572E54" w:rsidP="00572E54">
            <w:pPr>
              <w:tabs>
                <w:tab w:val="clear" w:pos="907"/>
                <w:tab w:val="left" w:pos="9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1,321,901</w:t>
            </w:r>
          </w:p>
        </w:tc>
        <w:tc>
          <w:tcPr>
            <w:tcW w:w="360" w:type="dxa"/>
          </w:tcPr>
          <w:p w14:paraId="2B977CEC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6DA03A6E" w14:textId="3D3BD5C4" w:rsidR="00572E54" w:rsidRPr="00F1598F" w:rsidRDefault="00572E54" w:rsidP="00572E54">
            <w:pPr>
              <w:tabs>
                <w:tab w:val="clear" w:pos="907"/>
                <w:tab w:val="left" w:pos="735"/>
              </w:tabs>
              <w:ind w:left="-2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1,321,901</w:t>
            </w:r>
          </w:p>
        </w:tc>
        <w:tc>
          <w:tcPr>
            <w:tcW w:w="360" w:type="dxa"/>
          </w:tcPr>
          <w:p w14:paraId="36EE7FDA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6ABABA1" w14:textId="4939B10A" w:rsidR="00572E54" w:rsidRPr="00F1598F" w:rsidRDefault="00572E54" w:rsidP="00572E54">
            <w:pPr>
              <w:tabs>
                <w:tab w:val="clear" w:pos="680"/>
                <w:tab w:val="left" w:pos="613"/>
                <w:tab w:val="decimal" w:pos="86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1,321,901</w:t>
            </w:r>
          </w:p>
        </w:tc>
        <w:tc>
          <w:tcPr>
            <w:tcW w:w="270" w:type="dxa"/>
          </w:tcPr>
          <w:p w14:paraId="32E42CBC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0" w:type="dxa"/>
            <w:hideMark/>
          </w:tcPr>
          <w:p w14:paraId="7694FBD7" w14:textId="3B5B538D" w:rsidR="00572E54" w:rsidRPr="00F1598F" w:rsidRDefault="00572E54" w:rsidP="00572E5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 w:hint="cs"/>
                <w:sz w:val="30"/>
                <w:szCs w:val="30"/>
              </w:rPr>
              <w:t>1,3</w:t>
            </w:r>
            <w:r w:rsidRPr="00F1598F">
              <w:rPr>
                <w:rFonts w:ascii="Angsana New" w:hAnsi="Angsana New"/>
                <w:sz w:val="30"/>
                <w:szCs w:val="30"/>
              </w:rPr>
              <w:t>21</w:t>
            </w:r>
            <w:r w:rsidRPr="00F159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F1598F">
              <w:rPr>
                <w:rFonts w:ascii="Angsana New" w:hAnsi="Angsana New"/>
                <w:sz w:val="30"/>
                <w:szCs w:val="30"/>
              </w:rPr>
              <w:t>901</w:t>
            </w:r>
          </w:p>
        </w:tc>
      </w:tr>
      <w:tr w:rsidR="00572E54" w:rsidRPr="00F1598F" w14:paraId="02D961A6" w14:textId="77777777" w:rsidTr="008220D5">
        <w:tc>
          <w:tcPr>
            <w:tcW w:w="3870" w:type="dxa"/>
          </w:tcPr>
          <w:p w14:paraId="13079169" w14:textId="7B381F39" w:rsidR="00572E54" w:rsidRPr="00F1598F" w:rsidRDefault="00572E54" w:rsidP="00572E54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598F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ผลกระทบจากการออกสิทธิที่จะเลือกซื้อหุ้น</w:t>
            </w:r>
          </w:p>
        </w:tc>
        <w:tc>
          <w:tcPr>
            <w:tcW w:w="270" w:type="dxa"/>
          </w:tcPr>
          <w:p w14:paraId="24622204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BFC81F" w14:textId="64AA2992" w:rsidR="00572E54" w:rsidRPr="00F1598F" w:rsidRDefault="00572E54" w:rsidP="005D7AAB">
            <w:pPr>
              <w:tabs>
                <w:tab w:val="clear" w:pos="680"/>
                <w:tab w:val="clear" w:pos="907"/>
                <w:tab w:val="left" w:pos="702"/>
              </w:tabs>
              <w:ind w:right="1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F6D30D7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left" w:pos="540"/>
                <w:tab w:val="left" w:pos="707"/>
              </w:tabs>
              <w:ind w:right="1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F7914E" w14:textId="6F09A532" w:rsidR="00572E54" w:rsidRPr="00F1598F" w:rsidRDefault="00572E54" w:rsidP="00572E54">
            <w:pPr>
              <w:tabs>
                <w:tab w:val="clear" w:pos="907"/>
                <w:tab w:val="left" w:pos="707"/>
                <w:tab w:val="left" w:pos="735"/>
              </w:tabs>
              <w:ind w:left="-255" w:right="1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68E3812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clear" w:pos="680"/>
                <w:tab w:val="left" w:pos="707"/>
              </w:tabs>
              <w:ind w:right="1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0A0978" w14:textId="6013633A" w:rsidR="00572E54" w:rsidRPr="00F1598F" w:rsidRDefault="00572E54" w:rsidP="00572E54">
            <w:pPr>
              <w:tabs>
                <w:tab w:val="clear" w:pos="680"/>
                <w:tab w:val="left" w:pos="613"/>
                <w:tab w:val="left" w:pos="707"/>
                <w:tab w:val="decimal" w:pos="864"/>
              </w:tabs>
              <w:ind w:right="1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1A0F0C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clear" w:pos="680"/>
                <w:tab w:val="left" w:pos="707"/>
              </w:tabs>
              <w:ind w:right="13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0" w:type="dxa"/>
          </w:tcPr>
          <w:p w14:paraId="7FBFF9A6" w14:textId="62D28FD8" w:rsidR="00572E54" w:rsidRPr="00F1598F" w:rsidRDefault="00572E54" w:rsidP="00572E54">
            <w:pPr>
              <w:tabs>
                <w:tab w:val="left" w:pos="707"/>
              </w:tabs>
              <w:ind w:right="1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2E54" w:rsidRPr="00F1598F" w14:paraId="723F2BF5" w14:textId="77777777" w:rsidTr="008220D5">
        <w:tc>
          <w:tcPr>
            <w:tcW w:w="3870" w:type="dxa"/>
          </w:tcPr>
          <w:p w14:paraId="7946420E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7610607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310699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7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</w:tcPr>
          <w:p w14:paraId="73D6DD11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EBCBF1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</w:tcPr>
          <w:p w14:paraId="34FB9AAB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695BDA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clear" w:pos="680"/>
                <w:tab w:val="decimal" w:pos="501"/>
                <w:tab w:val="left" w:pos="613"/>
                <w:tab w:val="decimal" w:pos="864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BF589D7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B60088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72E54" w:rsidRPr="00F1598F" w14:paraId="0CCF3A55" w14:textId="77777777" w:rsidTr="008220D5">
        <w:trPr>
          <w:trHeight w:val="425"/>
        </w:trPr>
        <w:tc>
          <w:tcPr>
            <w:tcW w:w="3870" w:type="dxa"/>
            <w:hideMark/>
          </w:tcPr>
          <w:p w14:paraId="7C864BF0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9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</w:t>
            </w:r>
          </w:p>
          <w:p w14:paraId="471C32CB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F1598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</w:t>
            </w:r>
            <w:r w:rsidRPr="00F159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น้ำหนัก (ปรับลด)</w:t>
            </w:r>
          </w:p>
        </w:tc>
        <w:tc>
          <w:tcPr>
            <w:tcW w:w="270" w:type="dxa"/>
          </w:tcPr>
          <w:p w14:paraId="1FD57249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4A723D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left" w:pos="613"/>
                <w:tab w:val="right" w:pos="764"/>
              </w:tabs>
              <w:ind w:left="-5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89BCBB7" w14:textId="5E5BFF9E" w:rsidR="00572E54" w:rsidRPr="00F1598F" w:rsidRDefault="00572E54" w:rsidP="00572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</w:rPr>
              <w:t>1,321,901</w:t>
            </w:r>
          </w:p>
        </w:tc>
        <w:tc>
          <w:tcPr>
            <w:tcW w:w="360" w:type="dxa"/>
          </w:tcPr>
          <w:p w14:paraId="2BE2E0D5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6CC616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03BD381" w14:textId="68F832D9" w:rsidR="00572E54" w:rsidRPr="00F1598F" w:rsidRDefault="00572E54" w:rsidP="00572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52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</w:rPr>
              <w:t>1,321,901</w:t>
            </w:r>
          </w:p>
        </w:tc>
        <w:tc>
          <w:tcPr>
            <w:tcW w:w="360" w:type="dxa"/>
          </w:tcPr>
          <w:p w14:paraId="022DD375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8B243B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left" w:pos="613"/>
                <w:tab w:val="right" w:pos="764"/>
                <w:tab w:val="decimal" w:pos="864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BA2D27B" w14:textId="25C958FF" w:rsidR="00572E54" w:rsidRPr="00F1598F" w:rsidRDefault="00572E54" w:rsidP="00572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354"/>
                <w:tab w:val="left" w:pos="613"/>
                <w:tab w:val="right" w:pos="764"/>
                <w:tab w:val="decimal" w:pos="864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</w:rPr>
              <w:t>1,321,901</w:t>
            </w:r>
          </w:p>
        </w:tc>
        <w:tc>
          <w:tcPr>
            <w:tcW w:w="270" w:type="dxa"/>
          </w:tcPr>
          <w:p w14:paraId="6071B909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D46DF5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18B01C2" w14:textId="2810322E" w:rsidR="00572E54" w:rsidRPr="00F1598F" w:rsidRDefault="00572E54" w:rsidP="00572E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98F">
              <w:rPr>
                <w:rFonts w:ascii="Angsana New" w:hAnsi="Angsana New" w:hint="cs"/>
                <w:b/>
                <w:bCs/>
                <w:sz w:val="30"/>
                <w:szCs w:val="30"/>
              </w:rPr>
              <w:t>1,3</w:t>
            </w:r>
            <w:r w:rsidRPr="00F1598F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Pr="00F159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F1598F">
              <w:rPr>
                <w:rFonts w:ascii="Angsana New" w:hAnsi="Angsana New"/>
                <w:b/>
                <w:bCs/>
                <w:sz w:val="30"/>
                <w:szCs w:val="30"/>
              </w:rPr>
              <w:t>901</w:t>
            </w:r>
          </w:p>
        </w:tc>
      </w:tr>
      <w:tr w:rsidR="00572E54" w:rsidRPr="00F1598F" w14:paraId="2F3AB6D5" w14:textId="77777777" w:rsidTr="00D029D1">
        <w:trPr>
          <w:trHeight w:val="425"/>
        </w:trPr>
        <w:tc>
          <w:tcPr>
            <w:tcW w:w="3870" w:type="dxa"/>
            <w:hideMark/>
          </w:tcPr>
          <w:p w14:paraId="04FD93F7" w14:textId="14A0C1D7" w:rsidR="00572E54" w:rsidRPr="00F1598F" w:rsidRDefault="00572E54" w:rsidP="00572E54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9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ขาดทุนต่อหุ้นปรับลด (บาท)</w:t>
            </w:r>
          </w:p>
        </w:tc>
        <w:tc>
          <w:tcPr>
            <w:tcW w:w="270" w:type="dxa"/>
          </w:tcPr>
          <w:p w14:paraId="0F223058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A549A1" w14:textId="4340253D" w:rsidR="00572E54" w:rsidRPr="00F1598F" w:rsidRDefault="00572E54" w:rsidP="00572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40" w:lineRule="auto"/>
              <w:ind w:right="-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(0.044)</w:t>
            </w:r>
          </w:p>
        </w:tc>
        <w:tc>
          <w:tcPr>
            <w:tcW w:w="360" w:type="dxa"/>
          </w:tcPr>
          <w:p w14:paraId="39067F07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440BB4" w14:textId="2935AB13" w:rsidR="00572E54" w:rsidRPr="00F1598F" w:rsidRDefault="00572E54" w:rsidP="00572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ind w:left="-56" w:right="-2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(0.031)</w:t>
            </w:r>
          </w:p>
        </w:tc>
        <w:tc>
          <w:tcPr>
            <w:tcW w:w="360" w:type="dxa"/>
          </w:tcPr>
          <w:p w14:paraId="5281E243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D2176E" w14:textId="53D655C1" w:rsidR="00572E54" w:rsidRPr="00F1598F" w:rsidRDefault="00572E54" w:rsidP="00572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354"/>
                <w:tab w:val="left" w:pos="613"/>
              </w:tabs>
              <w:ind w:left="-56" w:right="-2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(0.043)</w:t>
            </w:r>
          </w:p>
        </w:tc>
        <w:tc>
          <w:tcPr>
            <w:tcW w:w="270" w:type="dxa"/>
          </w:tcPr>
          <w:p w14:paraId="25D9B0CD" w14:textId="77777777" w:rsidR="00572E54" w:rsidRPr="00F1598F" w:rsidRDefault="00572E54" w:rsidP="00572E54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607A25" w14:textId="29D0775B" w:rsidR="00572E54" w:rsidRPr="00F1598F" w:rsidRDefault="00572E54" w:rsidP="00572E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20" w:right="-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(0.026)</w:t>
            </w:r>
          </w:p>
        </w:tc>
      </w:tr>
    </w:tbl>
    <w:p w14:paraId="63A6BB59" w14:textId="535B93C6" w:rsidR="008220D5" w:rsidRPr="00F1598F" w:rsidRDefault="008220D5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1E567BD5" w14:textId="5E6BBAD3" w:rsidR="00A15B59" w:rsidRPr="00F1598F" w:rsidRDefault="00A15B5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65EB19B3" w14:textId="77777777" w:rsidR="00A15B59" w:rsidRPr="00F1598F" w:rsidRDefault="00A15B5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  <w:r w:rsidRPr="00F1598F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br w:type="page"/>
      </w:r>
    </w:p>
    <w:p w14:paraId="1F49D54C" w14:textId="4C13BC1F" w:rsidR="0076036B" w:rsidRPr="00F1598F" w:rsidRDefault="0076036B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F1598F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6E8875C3" w14:textId="77777777" w:rsidR="0076036B" w:rsidRPr="00F1598F" w:rsidRDefault="0076036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041A99AD" w14:textId="77777777" w:rsidR="0076036B" w:rsidRPr="00F1598F" w:rsidRDefault="0076036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Cs w:val="30"/>
          <w:cs/>
        </w:rPr>
      </w:pPr>
      <w:r w:rsidRPr="00F1598F">
        <w:rPr>
          <w:rFonts w:asciiTheme="majorBidi" w:hAnsiTheme="majorBidi" w:cstheme="majorBidi"/>
          <w:i/>
          <w:iCs/>
          <w:szCs w:val="30"/>
          <w:cs/>
        </w:rPr>
        <w:t>มูลค่าตามบัญชีและมูลค่ายุติธรรม</w:t>
      </w:r>
      <w:r w:rsidRPr="00F1598F">
        <w:rPr>
          <w:rFonts w:asciiTheme="majorBidi" w:hAnsiTheme="majorBidi" w:cstheme="majorBidi"/>
          <w:i/>
          <w:iCs/>
          <w:szCs w:val="30"/>
        </w:rPr>
        <w:t xml:space="preserve"> </w:t>
      </w:r>
    </w:p>
    <w:p w14:paraId="0B86419D" w14:textId="77777777" w:rsidR="0076036B" w:rsidRPr="00F1598F" w:rsidRDefault="0076036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5DEFCA84" w14:textId="24BB9DD1" w:rsidR="006200DF" w:rsidRPr="00F1598F" w:rsidRDefault="0076036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Cs w:val="30"/>
        </w:rPr>
      </w:pPr>
      <w:r w:rsidRPr="00F1598F">
        <w:rPr>
          <w:rFonts w:asciiTheme="majorBidi" w:hAnsiTheme="majorBidi" w:cstheme="majorBidi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082378" w:rsidRPr="00F1598F">
        <w:rPr>
          <w:rFonts w:asciiTheme="majorBidi" w:hAnsiTheme="majorBidi" w:cstheme="majorBidi" w:hint="cs"/>
          <w:szCs w:val="30"/>
          <w:cs/>
        </w:rPr>
        <w:t>วัดมูลค่าด้วยราคาทุนตัดจำหน่าย</w:t>
      </w:r>
      <w:r w:rsidRPr="00F1598F">
        <w:rPr>
          <w:rFonts w:asciiTheme="majorBidi" w:hAnsiTheme="majorBidi" w:cstheme="majorBidi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  <w:r w:rsidRPr="00F1598F">
        <w:rPr>
          <w:rFonts w:asciiTheme="majorBidi" w:hAnsiTheme="majorBidi" w:cstheme="majorBidi"/>
          <w:szCs w:val="30"/>
        </w:rPr>
        <w:t xml:space="preserve"> </w:t>
      </w:r>
    </w:p>
    <w:p w14:paraId="4DF44D2D" w14:textId="77777777" w:rsidR="003A6AFF" w:rsidRPr="00F1598F" w:rsidRDefault="003A6AFF" w:rsidP="00A9166C">
      <w:pPr>
        <w:ind w:right="-90"/>
        <w:rPr>
          <w:rFonts w:ascii="Angsana New" w:hAnsi="Angsana New"/>
          <w:sz w:val="24"/>
          <w:szCs w:val="24"/>
          <w:lang w:bidi="ar-SA"/>
        </w:rPr>
        <w:sectPr w:rsidR="003A6AFF" w:rsidRPr="00F1598F" w:rsidSect="00E30858">
          <w:headerReference w:type="even" r:id="rId27"/>
          <w:footerReference w:type="default" r:id="rId28"/>
          <w:headerReference w:type="first" r:id="rId29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770"/>
        <w:gridCol w:w="270"/>
        <w:gridCol w:w="1260"/>
        <w:gridCol w:w="270"/>
        <w:gridCol w:w="1530"/>
        <w:gridCol w:w="270"/>
        <w:gridCol w:w="1170"/>
        <w:gridCol w:w="270"/>
        <w:gridCol w:w="1170"/>
        <w:gridCol w:w="270"/>
        <w:gridCol w:w="1080"/>
        <w:gridCol w:w="270"/>
        <w:gridCol w:w="1080"/>
        <w:gridCol w:w="270"/>
        <w:gridCol w:w="1170"/>
      </w:tblGrid>
      <w:tr w:rsidR="00A9130D" w:rsidRPr="00F1598F" w14:paraId="3D462EB3" w14:textId="77777777" w:rsidTr="0026006F">
        <w:trPr>
          <w:trHeight w:val="290"/>
        </w:trPr>
        <w:tc>
          <w:tcPr>
            <w:tcW w:w="4770" w:type="dxa"/>
            <w:shd w:val="clear" w:color="auto" w:fill="auto"/>
            <w:vAlign w:val="bottom"/>
          </w:tcPr>
          <w:p w14:paraId="30419024" w14:textId="77777777" w:rsidR="00432955" w:rsidRPr="00F1598F" w:rsidRDefault="00432955" w:rsidP="00A9166C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350" w:type="dxa"/>
            <w:gridSpan w:val="14"/>
            <w:vAlign w:val="bottom"/>
          </w:tcPr>
          <w:p w14:paraId="5C763117" w14:textId="77777777" w:rsidR="00432955" w:rsidRPr="00F1598F" w:rsidRDefault="00432955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635D3E" w:rsidRPr="00F1598F" w14:paraId="07618A76" w14:textId="77777777" w:rsidTr="0026006F">
        <w:trPr>
          <w:trHeight w:val="290"/>
        </w:trPr>
        <w:tc>
          <w:tcPr>
            <w:tcW w:w="4770" w:type="dxa"/>
            <w:shd w:val="clear" w:color="auto" w:fill="auto"/>
            <w:vAlign w:val="bottom"/>
          </w:tcPr>
          <w:p w14:paraId="487A5FB8" w14:textId="77777777" w:rsidR="00432955" w:rsidRPr="00F1598F" w:rsidRDefault="00432955" w:rsidP="00A9166C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210" w:type="dxa"/>
            <w:gridSpan w:val="8"/>
            <w:vAlign w:val="bottom"/>
          </w:tcPr>
          <w:p w14:paraId="1AFEB3C6" w14:textId="77777777" w:rsidR="00432955" w:rsidRPr="00F1598F" w:rsidRDefault="00432955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843716C" w14:textId="77777777" w:rsidR="00432955" w:rsidRPr="00F1598F" w:rsidRDefault="00432955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870" w:type="dxa"/>
            <w:gridSpan w:val="5"/>
            <w:vAlign w:val="bottom"/>
          </w:tcPr>
          <w:p w14:paraId="0E630272" w14:textId="77777777" w:rsidR="00432955" w:rsidRPr="00F1598F" w:rsidRDefault="00432955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93A11" w:rsidRPr="00F1598F" w14:paraId="558C1280" w14:textId="77777777" w:rsidTr="0026006F">
        <w:trPr>
          <w:trHeight w:val="290"/>
        </w:trPr>
        <w:tc>
          <w:tcPr>
            <w:tcW w:w="4770" w:type="dxa"/>
            <w:shd w:val="clear" w:color="auto" w:fill="auto"/>
            <w:vAlign w:val="bottom"/>
          </w:tcPr>
          <w:p w14:paraId="44098970" w14:textId="0D9C3461" w:rsidR="002275E8" w:rsidRPr="00F1598F" w:rsidRDefault="002275E8" w:rsidP="002275E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159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159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159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F159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E8EDF1C" w14:textId="77777777" w:rsidR="002275E8" w:rsidRPr="00F1598F" w:rsidRDefault="002275E8" w:rsidP="00227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A11F7A2" w14:textId="3E148EAD" w:rsidR="002275E8" w:rsidRPr="00F1598F" w:rsidRDefault="002275E8" w:rsidP="009B58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5E55E01C" w14:textId="77777777" w:rsidR="002275E8" w:rsidRPr="00F1598F" w:rsidRDefault="002275E8" w:rsidP="00227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F837F58" w14:textId="15362DA6" w:rsidR="002275E8" w:rsidRPr="00F1598F" w:rsidRDefault="002275E8" w:rsidP="00227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B91F66" w14:textId="77777777" w:rsidR="002275E8" w:rsidRPr="00F1598F" w:rsidRDefault="002275E8" w:rsidP="002275E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F64A05" w14:textId="472BB1E5" w:rsidR="002275E8" w:rsidRPr="00F1598F" w:rsidRDefault="002275E8" w:rsidP="00227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F159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8283FA" w14:textId="77777777" w:rsidR="002275E8" w:rsidRPr="00F1598F" w:rsidRDefault="002275E8" w:rsidP="002275E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0DBF59" w14:textId="77777777" w:rsidR="002275E8" w:rsidRPr="00F1598F" w:rsidRDefault="002275E8" w:rsidP="00227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1598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317295A5" w14:textId="77777777" w:rsidR="002275E8" w:rsidRPr="00F1598F" w:rsidRDefault="002275E8" w:rsidP="00227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3E3AC64" w14:textId="77777777" w:rsidR="002275E8" w:rsidRPr="00F1598F" w:rsidRDefault="002275E8" w:rsidP="00227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F1598F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20593CD1" w14:textId="77777777" w:rsidR="002275E8" w:rsidRPr="00F1598F" w:rsidRDefault="002275E8" w:rsidP="00227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A7ED227" w14:textId="77777777" w:rsidR="002275E8" w:rsidRPr="00F1598F" w:rsidRDefault="002275E8" w:rsidP="00227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F1598F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0E50ECCD" w14:textId="77777777" w:rsidR="002275E8" w:rsidRPr="00F1598F" w:rsidRDefault="002275E8" w:rsidP="002275E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19924A7" w14:textId="77777777" w:rsidR="002275E8" w:rsidRPr="00F1598F" w:rsidRDefault="002275E8" w:rsidP="002275E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F1598F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</w:tr>
      <w:tr w:rsidR="002275E8" w:rsidRPr="00F1598F" w14:paraId="53466FF6" w14:textId="77777777" w:rsidTr="0026006F">
        <w:trPr>
          <w:trHeight w:val="290"/>
        </w:trPr>
        <w:tc>
          <w:tcPr>
            <w:tcW w:w="4770" w:type="dxa"/>
            <w:shd w:val="clear" w:color="auto" w:fill="auto"/>
          </w:tcPr>
          <w:p w14:paraId="79AE8CB7" w14:textId="77777777" w:rsidR="002275E8" w:rsidRPr="00F1598F" w:rsidRDefault="002275E8" w:rsidP="002275E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350" w:type="dxa"/>
            <w:gridSpan w:val="14"/>
          </w:tcPr>
          <w:p w14:paraId="5537A875" w14:textId="771D1D14" w:rsidR="002275E8" w:rsidRPr="00F1598F" w:rsidRDefault="002275E8" w:rsidP="00227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F1598F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F1598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1598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2418C" w:rsidRPr="00F1598F" w14:paraId="556655E3" w14:textId="77777777" w:rsidTr="0026006F">
        <w:trPr>
          <w:trHeight w:val="290"/>
        </w:trPr>
        <w:tc>
          <w:tcPr>
            <w:tcW w:w="4770" w:type="dxa"/>
            <w:shd w:val="clear" w:color="auto" w:fill="auto"/>
          </w:tcPr>
          <w:p w14:paraId="504219F1" w14:textId="77777777" w:rsidR="002275E8" w:rsidRPr="00F1598F" w:rsidRDefault="002275E8" w:rsidP="002275E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F159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9B9A138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6AA276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E7366C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B1FB7DC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DD4437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58EF542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63A172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355C4C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2286D5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9B6E33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DF65AE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4CA52B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693E42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86496F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7D24" w:rsidRPr="00F1598F" w14:paraId="4F28B827" w14:textId="77777777" w:rsidTr="0026006F">
        <w:trPr>
          <w:trHeight w:val="290"/>
        </w:trPr>
        <w:tc>
          <w:tcPr>
            <w:tcW w:w="4770" w:type="dxa"/>
            <w:shd w:val="clear" w:color="auto" w:fill="auto"/>
          </w:tcPr>
          <w:p w14:paraId="7069E2FA" w14:textId="13D74C10" w:rsidR="002275E8" w:rsidRPr="00F1598F" w:rsidRDefault="002275E8" w:rsidP="003B30E7">
            <w:pPr>
              <w:tabs>
                <w:tab w:val="clear" w:pos="22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F1598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70" w:type="dxa"/>
          </w:tcPr>
          <w:p w14:paraId="42532841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3C20CF" w14:textId="7EE2D649" w:rsidR="002275E8" w:rsidRPr="00F1598F" w:rsidRDefault="00643D42" w:rsidP="003B30E7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CC34B7D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B33CD49" w14:textId="619456A7" w:rsidR="002275E8" w:rsidRPr="00F1598F" w:rsidRDefault="00B04DC7" w:rsidP="005E7F5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 w:bidi="th-TH"/>
              </w:rPr>
              <w:t>22,853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5718F3" w14:textId="77777777" w:rsidR="002275E8" w:rsidRPr="00F1598F" w:rsidRDefault="002275E8" w:rsidP="002275E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64FB4A" w14:textId="19A679A4" w:rsidR="002275E8" w:rsidRPr="00F1598F" w:rsidRDefault="00643D42" w:rsidP="00AD26F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093DFE" w14:textId="77777777" w:rsidR="002275E8" w:rsidRPr="00F1598F" w:rsidRDefault="002275E8" w:rsidP="00227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9C19B4" w14:textId="048E07EF" w:rsidR="002275E8" w:rsidRPr="00F1598F" w:rsidRDefault="00B04DC7" w:rsidP="005E7F5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 w:bidi="th-TH"/>
              </w:rPr>
              <w:t>22,853</w:t>
            </w:r>
          </w:p>
        </w:tc>
        <w:tc>
          <w:tcPr>
            <w:tcW w:w="270" w:type="dxa"/>
          </w:tcPr>
          <w:p w14:paraId="029305D5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535E05" w14:textId="78A70215" w:rsidR="002275E8" w:rsidRPr="00F1598F" w:rsidRDefault="00643D42" w:rsidP="00227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24AD503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BDAB3D9" w14:textId="5B567DCC" w:rsidR="002275E8" w:rsidRPr="00F1598F" w:rsidRDefault="00643D42" w:rsidP="00227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326AEB" w14:textId="77777777" w:rsidR="002275E8" w:rsidRPr="00F1598F" w:rsidRDefault="002275E8" w:rsidP="00227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3C802D" w14:textId="2905A85E" w:rsidR="002275E8" w:rsidRPr="00F1598F" w:rsidRDefault="00356E39" w:rsidP="00356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22,853</w:t>
            </w:r>
          </w:p>
        </w:tc>
      </w:tr>
      <w:tr w:rsidR="00B04DC7" w:rsidRPr="00F1598F" w14:paraId="421F810D" w14:textId="77777777" w:rsidTr="0026006F">
        <w:trPr>
          <w:trHeight w:val="290"/>
        </w:trPr>
        <w:tc>
          <w:tcPr>
            <w:tcW w:w="4770" w:type="dxa"/>
            <w:shd w:val="clear" w:color="auto" w:fill="auto"/>
          </w:tcPr>
          <w:p w14:paraId="2621870A" w14:textId="09C3F9DE" w:rsidR="00B04DC7" w:rsidRPr="00F1598F" w:rsidRDefault="00B04DC7" w:rsidP="00B04DC7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0786AC88" w14:textId="77777777" w:rsidR="00B04DC7" w:rsidRPr="00F1598F" w:rsidRDefault="00B04DC7" w:rsidP="00B04DC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959F91" w14:textId="5F5B5567" w:rsidR="00B04DC7" w:rsidRPr="00F1598F" w:rsidRDefault="00B04DC7" w:rsidP="00B04DC7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B17666E" w14:textId="77777777" w:rsidR="00B04DC7" w:rsidRPr="00F1598F" w:rsidRDefault="00B04DC7" w:rsidP="00B04DC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C13AE4" w14:textId="5A76B3DD" w:rsidR="00B04DC7" w:rsidRPr="00F1598F" w:rsidRDefault="00B04DC7" w:rsidP="00B04DC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22,853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FD07C1" w14:textId="18C9AD4D" w:rsidR="00B04DC7" w:rsidRPr="00F1598F" w:rsidRDefault="00B04DC7" w:rsidP="00B04DC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F6988" w14:textId="7881D1C1" w:rsidR="00B04DC7" w:rsidRPr="00F1598F" w:rsidRDefault="00B04DC7" w:rsidP="00B04DC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2047E5" w14:textId="77777777" w:rsidR="00B04DC7" w:rsidRPr="00F1598F" w:rsidRDefault="00B04DC7" w:rsidP="00B04DC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72EC98" w14:textId="3040CEF5" w:rsidR="00B04DC7" w:rsidRPr="00F1598F" w:rsidRDefault="00B04DC7" w:rsidP="00B04DC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22,853</w:t>
            </w:r>
          </w:p>
        </w:tc>
        <w:tc>
          <w:tcPr>
            <w:tcW w:w="270" w:type="dxa"/>
          </w:tcPr>
          <w:p w14:paraId="0CEB32E0" w14:textId="77777777" w:rsidR="00B04DC7" w:rsidRPr="00F1598F" w:rsidRDefault="00B04DC7" w:rsidP="00B04D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0B82EF" w14:textId="77777777" w:rsidR="00B04DC7" w:rsidRPr="00F1598F" w:rsidRDefault="00B04DC7" w:rsidP="00B04D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AAD034" w14:textId="77777777" w:rsidR="00B04DC7" w:rsidRPr="00F1598F" w:rsidRDefault="00B04DC7" w:rsidP="00B04D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0262BD" w14:textId="77777777" w:rsidR="00B04DC7" w:rsidRPr="00F1598F" w:rsidRDefault="00B04DC7" w:rsidP="00B04D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92AC46" w14:textId="77777777" w:rsidR="00B04DC7" w:rsidRPr="00F1598F" w:rsidRDefault="00B04DC7" w:rsidP="00B04DC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E7DB71" w14:textId="66E85207" w:rsidR="00B04DC7" w:rsidRPr="00F1598F" w:rsidRDefault="00B04DC7" w:rsidP="00B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7D24" w:rsidRPr="00F1598F" w14:paraId="456EDAB0" w14:textId="77777777" w:rsidTr="0026006F">
        <w:trPr>
          <w:trHeight w:val="290"/>
        </w:trPr>
        <w:tc>
          <w:tcPr>
            <w:tcW w:w="4770" w:type="dxa"/>
            <w:shd w:val="clear" w:color="auto" w:fill="auto"/>
          </w:tcPr>
          <w:p w14:paraId="4DA6B88C" w14:textId="77777777" w:rsidR="002275E8" w:rsidRPr="00F1598F" w:rsidRDefault="002275E8" w:rsidP="002275E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2435B3F8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B45EF0F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F0F49C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2AE4B633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2E9ED7" w14:textId="77777777" w:rsidR="002275E8" w:rsidRPr="00F1598F" w:rsidRDefault="002275E8" w:rsidP="002275E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E906F8D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145F13" w14:textId="77777777" w:rsidR="002275E8" w:rsidRPr="00F1598F" w:rsidRDefault="002275E8" w:rsidP="00227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6901021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C78C9D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6A5FF1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EF7298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0C2D74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3874E9" w14:textId="77777777" w:rsidR="002275E8" w:rsidRPr="00F1598F" w:rsidRDefault="002275E8" w:rsidP="00227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E9EA36" w14:textId="77777777" w:rsidR="002275E8" w:rsidRPr="00F1598F" w:rsidRDefault="002275E8" w:rsidP="002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418C" w:rsidRPr="00F1598F" w14:paraId="58B41638" w14:textId="77777777" w:rsidTr="0026006F">
        <w:trPr>
          <w:trHeight w:val="290"/>
        </w:trPr>
        <w:tc>
          <w:tcPr>
            <w:tcW w:w="4770" w:type="dxa"/>
            <w:shd w:val="clear" w:color="auto" w:fill="auto"/>
          </w:tcPr>
          <w:p w14:paraId="48C8596B" w14:textId="77777777" w:rsidR="002275E8" w:rsidRPr="00F1598F" w:rsidRDefault="002275E8" w:rsidP="002275E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F159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57470CCF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C33FC2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71D828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67E58D6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22EF93" w14:textId="77777777" w:rsidR="002275E8" w:rsidRPr="00F1598F" w:rsidRDefault="002275E8" w:rsidP="002275E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4D881D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6B6C5F" w14:textId="77777777" w:rsidR="002275E8" w:rsidRPr="00F1598F" w:rsidRDefault="002275E8" w:rsidP="00227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2935F4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07A962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F9E2FB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856A82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53E754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DE3CC8" w14:textId="77777777" w:rsidR="002275E8" w:rsidRPr="00F1598F" w:rsidRDefault="002275E8" w:rsidP="00227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CEB87F" w14:textId="77777777" w:rsidR="002275E8" w:rsidRPr="00F1598F" w:rsidRDefault="002275E8" w:rsidP="002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78EE" w:rsidRPr="00F1598F" w14:paraId="7F9E2318" w14:textId="77777777" w:rsidTr="0026006F">
        <w:trPr>
          <w:trHeight w:val="290"/>
        </w:trPr>
        <w:tc>
          <w:tcPr>
            <w:tcW w:w="4770" w:type="dxa"/>
            <w:shd w:val="clear" w:color="auto" w:fill="auto"/>
          </w:tcPr>
          <w:p w14:paraId="032E7215" w14:textId="77777777" w:rsidR="002275E8" w:rsidRPr="00F1598F" w:rsidRDefault="002275E8" w:rsidP="002275E8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1598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เงินเบิกเกินบัญชีธนาคารและเงินกู้ยืม</w:t>
            </w:r>
          </w:p>
          <w:p w14:paraId="0FC55AD5" w14:textId="233E712D" w:rsidR="002275E8" w:rsidRPr="00F1598F" w:rsidRDefault="002275E8" w:rsidP="002275E8">
            <w:pPr>
              <w:ind w:left="70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1598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ระยะสั้นจากสถาบันการเงิน</w:t>
            </w:r>
          </w:p>
        </w:tc>
        <w:tc>
          <w:tcPr>
            <w:tcW w:w="270" w:type="dxa"/>
          </w:tcPr>
          <w:p w14:paraId="4FB54373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E96FFC" w14:textId="4CA653DF" w:rsidR="002275E8" w:rsidRPr="00F1598F" w:rsidRDefault="00A6151C" w:rsidP="003B30E7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17A1540" w14:textId="77777777" w:rsidR="002275E8" w:rsidRPr="00F1598F" w:rsidRDefault="002275E8" w:rsidP="00A615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38E1815" w14:textId="23EC724C" w:rsidR="002275E8" w:rsidRPr="00F1598F" w:rsidRDefault="00A6151C" w:rsidP="00A615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3EC3AF" w14:textId="77777777" w:rsidR="002275E8" w:rsidRPr="00F1598F" w:rsidRDefault="002275E8" w:rsidP="002275E8">
            <w:pPr>
              <w:tabs>
                <w:tab w:val="decimal" w:pos="789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E5D330" w14:textId="0F71A817" w:rsidR="002275E8" w:rsidRPr="00F1598F" w:rsidRDefault="00EA0046" w:rsidP="00AD26F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74106" w:rsidRPr="00F1598F">
              <w:rPr>
                <w:rFonts w:ascii="Angsana New" w:hAnsi="Angsana New"/>
                <w:sz w:val="30"/>
                <w:szCs w:val="30"/>
                <w:lang w:val="en-US" w:bidi="th-TH"/>
              </w:rPr>
              <w:t>585,583</w:t>
            </w:r>
            <w:r w:rsidRPr="00F1598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E39E44" w14:textId="77777777" w:rsidR="002275E8" w:rsidRPr="00F1598F" w:rsidRDefault="002275E8" w:rsidP="002275E8">
            <w:pPr>
              <w:tabs>
                <w:tab w:val="decimal" w:pos="595"/>
              </w:tabs>
              <w:ind w:left="-43" w:right="2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3BA200" w14:textId="1AB41C3F" w:rsidR="002275E8" w:rsidRPr="00F1598F" w:rsidRDefault="00F41922" w:rsidP="00AD26F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74106" w:rsidRPr="00F1598F">
              <w:rPr>
                <w:rFonts w:ascii="Angsana New" w:hAnsi="Angsana New"/>
                <w:sz w:val="30"/>
                <w:szCs w:val="30"/>
                <w:lang w:val="en-US" w:bidi="th-TH"/>
              </w:rPr>
              <w:t>585,583</w:t>
            </w:r>
            <w:r w:rsidRPr="00F1598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FC280E3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D768B7" w14:textId="491F65B9" w:rsidR="002275E8" w:rsidRPr="00F1598F" w:rsidRDefault="00BF53D6" w:rsidP="00BF53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23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9D93608" w14:textId="77777777" w:rsidR="002275E8" w:rsidRPr="00F1598F" w:rsidRDefault="002275E8" w:rsidP="00BF53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FAACFF" w14:textId="58818A16" w:rsidR="002275E8" w:rsidRPr="00F1598F" w:rsidRDefault="00BF53D6" w:rsidP="00BF53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2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7CB6F2F" w14:textId="77777777" w:rsidR="002275E8" w:rsidRPr="00F1598F" w:rsidRDefault="002275E8" w:rsidP="00BF53D6">
            <w:pPr>
              <w:tabs>
                <w:tab w:val="decimal" w:pos="595"/>
              </w:tabs>
              <w:ind w:left="-43" w:right="2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750890" w14:textId="72CEF66B" w:rsidR="002275E8" w:rsidRPr="00F1598F" w:rsidRDefault="002B4542" w:rsidP="002B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(585,583)</w:t>
            </w:r>
          </w:p>
        </w:tc>
      </w:tr>
      <w:tr w:rsidR="00D2418C" w:rsidRPr="00F1598F" w14:paraId="50086C9D" w14:textId="77777777" w:rsidTr="0026006F">
        <w:trPr>
          <w:trHeight w:val="290"/>
        </w:trPr>
        <w:tc>
          <w:tcPr>
            <w:tcW w:w="4770" w:type="dxa"/>
            <w:shd w:val="clear" w:color="auto" w:fill="auto"/>
          </w:tcPr>
          <w:p w14:paraId="70B54979" w14:textId="588FDDB4" w:rsidR="002275E8" w:rsidRPr="00F1598F" w:rsidRDefault="002275E8" w:rsidP="002275E8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1598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7252839B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8FC299" w14:textId="40E990BF" w:rsidR="002275E8" w:rsidRPr="00F1598F" w:rsidRDefault="00A6151C" w:rsidP="003B30E7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02959FF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D6E737E" w14:textId="5B62BFA2" w:rsidR="002275E8" w:rsidRPr="00F1598F" w:rsidRDefault="00A6151C" w:rsidP="00227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5152CE" w14:textId="77777777" w:rsidR="002275E8" w:rsidRPr="00F1598F" w:rsidRDefault="002275E8" w:rsidP="002275E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7E2A538" w14:textId="3596A405" w:rsidR="002275E8" w:rsidRPr="00F1598F" w:rsidRDefault="00EA0046" w:rsidP="00AD26F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F6513C" w:rsidRPr="00F1598F">
              <w:rPr>
                <w:rFonts w:ascii="Angsana New" w:hAnsi="Angsana New"/>
                <w:sz w:val="30"/>
                <w:szCs w:val="30"/>
                <w:lang w:val="en-US" w:bidi="th-TH"/>
              </w:rPr>
              <w:t>10,827</w:t>
            </w:r>
            <w:r w:rsidRPr="00F1598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CE91CE7" w14:textId="77777777" w:rsidR="002275E8" w:rsidRPr="00F1598F" w:rsidRDefault="002275E8" w:rsidP="00227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068F4D" w14:textId="0EFE582F" w:rsidR="002275E8" w:rsidRPr="00F1598F" w:rsidRDefault="00F41922" w:rsidP="00AD26F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F6513C" w:rsidRPr="00F1598F">
              <w:rPr>
                <w:rFonts w:ascii="Angsana New" w:hAnsi="Angsana New"/>
                <w:sz w:val="30"/>
                <w:szCs w:val="30"/>
                <w:lang w:val="en-US" w:bidi="th-TH"/>
              </w:rPr>
              <w:t>10,827</w:t>
            </w:r>
            <w:r w:rsidRPr="00F1598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4B45E75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986E0C" w14:textId="72733F68" w:rsidR="002275E8" w:rsidRPr="00F1598F" w:rsidRDefault="00BF53D6" w:rsidP="00227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0C27709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5D6258" w14:textId="70AE938B" w:rsidR="002275E8" w:rsidRPr="00F1598F" w:rsidRDefault="00BF53D6" w:rsidP="00227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C92AE26" w14:textId="77777777" w:rsidR="002275E8" w:rsidRPr="00F1598F" w:rsidRDefault="002275E8" w:rsidP="00227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2FBC06" w14:textId="39DC0605" w:rsidR="002275E8" w:rsidRPr="00F1598F" w:rsidRDefault="002B4542" w:rsidP="002B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(10,827)</w:t>
            </w:r>
          </w:p>
        </w:tc>
      </w:tr>
      <w:tr w:rsidR="00D2418C" w:rsidRPr="00F1598F" w14:paraId="0CBB3AC4" w14:textId="77777777" w:rsidTr="0026006F">
        <w:trPr>
          <w:trHeight w:val="290"/>
        </w:trPr>
        <w:tc>
          <w:tcPr>
            <w:tcW w:w="4770" w:type="dxa"/>
            <w:shd w:val="clear" w:color="auto" w:fill="auto"/>
          </w:tcPr>
          <w:p w14:paraId="3BC79589" w14:textId="6EE4432B" w:rsidR="002275E8" w:rsidRPr="00F1598F" w:rsidRDefault="002275E8" w:rsidP="002275E8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1598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5F0BE495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4D16F2" w14:textId="765E984B" w:rsidR="002275E8" w:rsidRPr="00F1598F" w:rsidRDefault="00A6151C" w:rsidP="003B30E7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676348E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FCB01FA" w14:textId="26056B69" w:rsidR="002275E8" w:rsidRPr="00F1598F" w:rsidRDefault="00A6151C" w:rsidP="00227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17BE38" w14:textId="77777777" w:rsidR="002275E8" w:rsidRPr="00F1598F" w:rsidRDefault="002275E8" w:rsidP="002275E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E9417C" w14:textId="17CBB2DD" w:rsidR="002275E8" w:rsidRPr="00F1598F" w:rsidRDefault="00EA0046" w:rsidP="00AD26F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821EA" w:rsidRPr="00F1598F">
              <w:rPr>
                <w:rFonts w:ascii="Angsana New" w:hAnsi="Angsana New"/>
                <w:sz w:val="30"/>
                <w:szCs w:val="30"/>
                <w:lang w:val="en-US" w:bidi="th-TH"/>
              </w:rPr>
              <w:t>252,614</w:t>
            </w:r>
            <w:r w:rsidRPr="00F1598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E821567" w14:textId="77777777" w:rsidR="002275E8" w:rsidRPr="00F1598F" w:rsidRDefault="002275E8" w:rsidP="00227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7BE4B5" w14:textId="177A2AE0" w:rsidR="002275E8" w:rsidRPr="00F1598F" w:rsidRDefault="00F41922" w:rsidP="00AD26F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F7289" w:rsidRPr="00F1598F">
              <w:rPr>
                <w:rFonts w:ascii="Angsana New" w:hAnsi="Angsana New"/>
                <w:sz w:val="30"/>
                <w:szCs w:val="30"/>
                <w:lang w:val="en-US" w:bidi="th-TH"/>
              </w:rPr>
              <w:t>252,614</w:t>
            </w:r>
            <w:r w:rsidRPr="00F1598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F020138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F598CA" w14:textId="22EF0D1C" w:rsidR="002275E8" w:rsidRPr="00F1598F" w:rsidRDefault="00BF53D6" w:rsidP="00227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AF32FE2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80DB46" w14:textId="00EA3D2A" w:rsidR="002275E8" w:rsidRPr="00F1598F" w:rsidRDefault="00BF53D6" w:rsidP="00227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068F507" w14:textId="77777777" w:rsidR="002275E8" w:rsidRPr="00F1598F" w:rsidRDefault="002275E8" w:rsidP="00227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8CFD44" w14:textId="48385507" w:rsidR="002275E8" w:rsidRPr="00F1598F" w:rsidRDefault="002B4542" w:rsidP="002B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(252,614)</w:t>
            </w:r>
          </w:p>
        </w:tc>
      </w:tr>
      <w:tr w:rsidR="00D2418C" w:rsidRPr="00F1598F" w14:paraId="4038B97E" w14:textId="77777777" w:rsidTr="0026006F">
        <w:trPr>
          <w:trHeight w:val="290"/>
        </w:trPr>
        <w:tc>
          <w:tcPr>
            <w:tcW w:w="4770" w:type="dxa"/>
            <w:shd w:val="clear" w:color="auto" w:fill="auto"/>
          </w:tcPr>
          <w:p w14:paraId="6E3BB0CD" w14:textId="191DCEC1" w:rsidR="002275E8" w:rsidRPr="00F1598F" w:rsidRDefault="002275E8" w:rsidP="002275E8">
            <w:pPr>
              <w:ind w:left="-14" w:right="-9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F1598F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49D1A1EA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3D60BB" w14:textId="38F65FDB" w:rsidR="002275E8" w:rsidRPr="00F1598F" w:rsidRDefault="00A6151C" w:rsidP="003B30E7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B4ADCA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17BFFA5" w14:textId="5EC81DB0" w:rsidR="002275E8" w:rsidRPr="00F1598F" w:rsidRDefault="00A6151C" w:rsidP="00227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0B07BB" w14:textId="77777777" w:rsidR="002275E8" w:rsidRPr="00F1598F" w:rsidRDefault="002275E8" w:rsidP="002275E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34398B" w14:textId="2A52954D" w:rsidR="002275E8" w:rsidRPr="00F1598F" w:rsidRDefault="00EA0046" w:rsidP="00AD26F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11CD4" w:rsidRPr="00F1598F">
              <w:rPr>
                <w:rFonts w:ascii="Angsana New" w:hAnsi="Angsana New"/>
                <w:sz w:val="30"/>
                <w:szCs w:val="30"/>
                <w:lang w:val="en-US" w:bidi="th-TH"/>
              </w:rPr>
              <w:t>1,002,364</w:t>
            </w:r>
            <w:r w:rsidRPr="00F1598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D908013" w14:textId="77777777" w:rsidR="002275E8" w:rsidRPr="00F1598F" w:rsidRDefault="002275E8" w:rsidP="00227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8E0A6E" w14:textId="51570FF7" w:rsidR="002275E8" w:rsidRPr="00F1598F" w:rsidRDefault="00F41922" w:rsidP="00AD26F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11CD4" w:rsidRPr="00F1598F">
              <w:rPr>
                <w:rFonts w:ascii="Angsana New" w:hAnsi="Angsana New"/>
                <w:sz w:val="30"/>
                <w:szCs w:val="30"/>
                <w:lang w:val="en-US" w:bidi="th-TH"/>
              </w:rPr>
              <w:t>1,002,364</w:t>
            </w:r>
            <w:r w:rsidRPr="00F1598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332FA46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B820E0" w14:textId="12FDD089" w:rsidR="002275E8" w:rsidRPr="00F1598F" w:rsidRDefault="00BF53D6" w:rsidP="00227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3D21C39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919173" w14:textId="6A1B46F9" w:rsidR="002275E8" w:rsidRPr="00F1598F" w:rsidRDefault="00BF53D6" w:rsidP="00227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1859AFB" w14:textId="77777777" w:rsidR="002275E8" w:rsidRPr="00F1598F" w:rsidRDefault="002275E8" w:rsidP="00227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975D7D" w14:textId="35226DF5" w:rsidR="002275E8" w:rsidRPr="00F1598F" w:rsidRDefault="002B4542" w:rsidP="002B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(1,002,364)</w:t>
            </w:r>
          </w:p>
        </w:tc>
      </w:tr>
      <w:tr w:rsidR="00517D24" w:rsidRPr="00F1598F" w14:paraId="365999C2" w14:textId="77777777" w:rsidTr="0026006F">
        <w:trPr>
          <w:trHeight w:val="290"/>
        </w:trPr>
        <w:tc>
          <w:tcPr>
            <w:tcW w:w="4770" w:type="dxa"/>
            <w:shd w:val="clear" w:color="auto" w:fill="auto"/>
          </w:tcPr>
          <w:p w14:paraId="5EB07086" w14:textId="7FF6A38E" w:rsidR="002275E8" w:rsidRPr="00F1598F" w:rsidRDefault="002275E8" w:rsidP="002275E8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40A46AF3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A7B015" w14:textId="3E27CD91" w:rsidR="002275E8" w:rsidRPr="00F1598F" w:rsidRDefault="00A6151C" w:rsidP="003B30E7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1B2499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57A492" w14:textId="18060B58" w:rsidR="002275E8" w:rsidRPr="00F1598F" w:rsidRDefault="00A6151C" w:rsidP="00227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516E93" w14:textId="77777777" w:rsidR="002275E8" w:rsidRPr="00F1598F" w:rsidRDefault="002275E8" w:rsidP="002275E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BDFB6" w14:textId="0B91A379" w:rsidR="002275E8" w:rsidRPr="00F1598F" w:rsidRDefault="00EA0046" w:rsidP="00AD26F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9862F1" w:rsidRPr="00F159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1,851,388</w:t>
            </w:r>
            <w:r w:rsidR="00F41922" w:rsidRPr="00F159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8920894" w14:textId="77777777" w:rsidR="002275E8" w:rsidRPr="00F1598F" w:rsidRDefault="002275E8" w:rsidP="00227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601034" w14:textId="3B305809" w:rsidR="002275E8" w:rsidRPr="00F1598F" w:rsidRDefault="00F41922" w:rsidP="00AD26F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9862F1" w:rsidRPr="00F159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1,851,388</w:t>
            </w:r>
            <w:r w:rsidRPr="00F159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15A46E0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5DCAC1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381D9C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D4DF29" w14:textId="77777777" w:rsidR="002275E8" w:rsidRPr="00F1598F" w:rsidRDefault="002275E8" w:rsidP="00227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81FA8A" w14:textId="77777777" w:rsidR="002275E8" w:rsidRPr="00F1598F" w:rsidRDefault="002275E8" w:rsidP="00227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756762" w14:textId="77777777" w:rsidR="002275E8" w:rsidRPr="00F1598F" w:rsidRDefault="002275E8" w:rsidP="002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04AC81C" w14:textId="236D6944" w:rsidR="009267D8" w:rsidRPr="00F1598F" w:rsidRDefault="009267D8" w:rsidP="00926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  <w:sectPr w:rsidR="009267D8" w:rsidRPr="00F1598F" w:rsidSect="003A6AFF"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</w:p>
    <w:tbl>
      <w:tblPr>
        <w:tblW w:w="15649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770"/>
        <w:gridCol w:w="266"/>
        <w:gridCol w:w="1263"/>
        <w:gridCol w:w="266"/>
        <w:gridCol w:w="1533"/>
        <w:gridCol w:w="266"/>
        <w:gridCol w:w="1174"/>
        <w:gridCol w:w="266"/>
        <w:gridCol w:w="1179"/>
        <w:gridCol w:w="41"/>
        <w:gridCol w:w="225"/>
        <w:gridCol w:w="45"/>
        <w:gridCol w:w="1039"/>
        <w:gridCol w:w="253"/>
        <w:gridCol w:w="1098"/>
        <w:gridCol w:w="266"/>
        <w:gridCol w:w="1177"/>
        <w:gridCol w:w="239"/>
        <w:gridCol w:w="283"/>
      </w:tblGrid>
      <w:tr w:rsidR="00D2418C" w:rsidRPr="00F1598F" w14:paraId="0084424B" w14:textId="77777777" w:rsidTr="0026006F">
        <w:trPr>
          <w:gridAfter w:val="2"/>
          <w:wAfter w:w="522" w:type="dxa"/>
          <w:trHeight w:val="290"/>
        </w:trPr>
        <w:tc>
          <w:tcPr>
            <w:tcW w:w="4770" w:type="dxa"/>
            <w:shd w:val="clear" w:color="auto" w:fill="auto"/>
            <w:vAlign w:val="bottom"/>
          </w:tcPr>
          <w:p w14:paraId="49F226C7" w14:textId="77777777" w:rsidR="0066325B" w:rsidRPr="00F1598F" w:rsidRDefault="0066325B" w:rsidP="0066325B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357" w:type="dxa"/>
            <w:gridSpan w:val="16"/>
            <w:vAlign w:val="bottom"/>
          </w:tcPr>
          <w:p w14:paraId="69C6890A" w14:textId="77777777" w:rsidR="0066325B" w:rsidRPr="00F1598F" w:rsidRDefault="0066325B" w:rsidP="006632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3902C5" w:rsidRPr="00F1598F" w14:paraId="40DE115C" w14:textId="77777777" w:rsidTr="0026006F">
        <w:trPr>
          <w:gridAfter w:val="2"/>
          <w:wAfter w:w="522" w:type="dxa"/>
          <w:trHeight w:val="290"/>
        </w:trPr>
        <w:tc>
          <w:tcPr>
            <w:tcW w:w="4770" w:type="dxa"/>
            <w:shd w:val="clear" w:color="auto" w:fill="auto"/>
            <w:vAlign w:val="bottom"/>
          </w:tcPr>
          <w:p w14:paraId="6CEFDBCF" w14:textId="77777777" w:rsidR="0066325B" w:rsidRPr="00F1598F" w:rsidRDefault="0066325B" w:rsidP="0066325B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254" w:type="dxa"/>
            <w:gridSpan w:val="9"/>
            <w:vAlign w:val="bottom"/>
          </w:tcPr>
          <w:p w14:paraId="48D0869E" w14:textId="77777777" w:rsidR="0066325B" w:rsidRPr="00F1598F" w:rsidRDefault="0066325B" w:rsidP="006632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02C92881" w14:textId="77777777" w:rsidR="0066325B" w:rsidRPr="00F1598F" w:rsidRDefault="0066325B" w:rsidP="006632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833" w:type="dxa"/>
            <w:gridSpan w:val="5"/>
            <w:vAlign w:val="bottom"/>
          </w:tcPr>
          <w:p w14:paraId="7A238CD0" w14:textId="77777777" w:rsidR="0066325B" w:rsidRPr="00F1598F" w:rsidRDefault="0066325B" w:rsidP="006632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B63B0" w:rsidRPr="00F1598F" w14:paraId="6DAA54C4" w14:textId="77777777" w:rsidTr="0026006F">
        <w:trPr>
          <w:gridAfter w:val="1"/>
          <w:wAfter w:w="283" w:type="dxa"/>
          <w:trHeight w:val="290"/>
        </w:trPr>
        <w:tc>
          <w:tcPr>
            <w:tcW w:w="4770" w:type="dxa"/>
            <w:shd w:val="clear" w:color="auto" w:fill="auto"/>
            <w:vAlign w:val="bottom"/>
          </w:tcPr>
          <w:p w14:paraId="5FE6A07C" w14:textId="68F32DB2" w:rsidR="0066325B" w:rsidRPr="00F1598F" w:rsidRDefault="0066325B" w:rsidP="0066325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66" w:type="dxa"/>
          </w:tcPr>
          <w:p w14:paraId="2DA7AF68" w14:textId="77777777" w:rsidR="0066325B" w:rsidRPr="00F1598F" w:rsidRDefault="0066325B" w:rsidP="006632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vAlign w:val="bottom"/>
          </w:tcPr>
          <w:p w14:paraId="1500F403" w14:textId="542CFE26" w:rsidR="0066325B" w:rsidRPr="00F1598F" w:rsidRDefault="0066325B" w:rsidP="006632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66" w:type="dxa"/>
          </w:tcPr>
          <w:p w14:paraId="609DD8A7" w14:textId="77777777" w:rsidR="0066325B" w:rsidRPr="00F1598F" w:rsidRDefault="0066325B" w:rsidP="006632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228D5609" w14:textId="5D1ED4A4" w:rsidR="0066325B" w:rsidRPr="00F1598F" w:rsidRDefault="0066325B" w:rsidP="006632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32A692B" w14:textId="77777777" w:rsidR="0066325B" w:rsidRPr="00F1598F" w:rsidRDefault="0066325B" w:rsidP="0066325B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D115E8E" w14:textId="02D07372" w:rsidR="0066325B" w:rsidRPr="00F1598F" w:rsidRDefault="0066325B" w:rsidP="006632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F159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E652F74" w14:textId="77777777" w:rsidR="0066325B" w:rsidRPr="00F1598F" w:rsidRDefault="0066325B" w:rsidP="0066325B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ADA1BA7" w14:textId="11E9840E" w:rsidR="0066325B" w:rsidRPr="00F1598F" w:rsidRDefault="0066325B" w:rsidP="006632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66" w:type="dxa"/>
            <w:gridSpan w:val="2"/>
          </w:tcPr>
          <w:p w14:paraId="7C63BD71" w14:textId="77777777" w:rsidR="0066325B" w:rsidRPr="00F1598F" w:rsidRDefault="0066325B" w:rsidP="006632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196787D9" w14:textId="467BC3F0" w:rsidR="0066325B" w:rsidRPr="00F1598F" w:rsidRDefault="0066325B" w:rsidP="006632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53" w:type="dxa"/>
          </w:tcPr>
          <w:p w14:paraId="33D3439C" w14:textId="77777777" w:rsidR="0066325B" w:rsidRPr="00F1598F" w:rsidRDefault="0066325B" w:rsidP="006632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98" w:type="dxa"/>
            <w:vAlign w:val="bottom"/>
          </w:tcPr>
          <w:p w14:paraId="4AD57EDA" w14:textId="1518972C" w:rsidR="0066325B" w:rsidRPr="00F1598F" w:rsidRDefault="0066325B" w:rsidP="006632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66" w:type="dxa"/>
          </w:tcPr>
          <w:p w14:paraId="7B706076" w14:textId="77777777" w:rsidR="0066325B" w:rsidRPr="00F1598F" w:rsidRDefault="0066325B" w:rsidP="0066325B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7" w:type="dxa"/>
            <w:vAlign w:val="bottom"/>
          </w:tcPr>
          <w:p w14:paraId="213184F5" w14:textId="6B6C2350" w:rsidR="0066325B" w:rsidRPr="00F1598F" w:rsidRDefault="0066325B" w:rsidP="0066325B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9" w:type="dxa"/>
          </w:tcPr>
          <w:p w14:paraId="03C668AD" w14:textId="77777777" w:rsidR="0066325B" w:rsidRPr="00F1598F" w:rsidRDefault="0066325B" w:rsidP="006632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C23F9" w:rsidRPr="00F1598F" w14:paraId="2C8ACF4D" w14:textId="77777777" w:rsidTr="0026006F">
        <w:trPr>
          <w:gridAfter w:val="2"/>
          <w:wAfter w:w="522" w:type="dxa"/>
          <w:trHeight w:val="290"/>
        </w:trPr>
        <w:tc>
          <w:tcPr>
            <w:tcW w:w="4770" w:type="dxa"/>
            <w:shd w:val="clear" w:color="auto" w:fill="auto"/>
          </w:tcPr>
          <w:p w14:paraId="5DD71CDC" w14:textId="77777777" w:rsidR="0066325B" w:rsidRPr="00F1598F" w:rsidRDefault="0066325B" w:rsidP="0066325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357" w:type="dxa"/>
            <w:gridSpan w:val="16"/>
          </w:tcPr>
          <w:p w14:paraId="207B12BE" w14:textId="77777777" w:rsidR="0066325B" w:rsidRPr="00F1598F" w:rsidRDefault="0066325B" w:rsidP="006632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43494" w:rsidRPr="00F1598F" w14:paraId="19E550AD" w14:textId="77777777" w:rsidTr="0026006F">
        <w:trPr>
          <w:gridAfter w:val="1"/>
          <w:wAfter w:w="283" w:type="dxa"/>
          <w:trHeight w:val="290"/>
        </w:trPr>
        <w:tc>
          <w:tcPr>
            <w:tcW w:w="4770" w:type="dxa"/>
            <w:shd w:val="clear" w:color="auto" w:fill="auto"/>
          </w:tcPr>
          <w:p w14:paraId="643F935D" w14:textId="77777777" w:rsidR="0066325B" w:rsidRPr="00F1598F" w:rsidRDefault="0066325B" w:rsidP="0066325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6" w:type="dxa"/>
          </w:tcPr>
          <w:p w14:paraId="7605412E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2A27F37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EF74468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</w:tcPr>
          <w:p w14:paraId="1F084B69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1C41B7EA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20394B66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510E5528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2DE5B5DA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14:paraId="607E2943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6301CA9A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56C658ED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24E53EB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1F60D59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76B0B44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09BF3D1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46A1" w:rsidRPr="00F1598F" w14:paraId="5FF7EB22" w14:textId="77777777" w:rsidTr="0026006F">
        <w:trPr>
          <w:gridAfter w:val="1"/>
          <w:wAfter w:w="283" w:type="dxa"/>
          <w:trHeight w:val="290"/>
        </w:trPr>
        <w:tc>
          <w:tcPr>
            <w:tcW w:w="4770" w:type="dxa"/>
            <w:shd w:val="clear" w:color="auto" w:fill="auto"/>
          </w:tcPr>
          <w:p w14:paraId="0D54B5B9" w14:textId="77777777" w:rsidR="005146A1" w:rsidRPr="00F1598F" w:rsidRDefault="005146A1" w:rsidP="005146A1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66" w:type="dxa"/>
          </w:tcPr>
          <w:p w14:paraId="05CC2884" w14:textId="77777777" w:rsidR="005146A1" w:rsidRPr="00F1598F" w:rsidRDefault="005146A1" w:rsidP="005146A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043B0D2C" w14:textId="77777777" w:rsidR="005146A1" w:rsidRPr="00F1598F" w:rsidRDefault="005146A1" w:rsidP="005146A1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87513D1" w14:textId="77777777" w:rsidR="005146A1" w:rsidRPr="00F1598F" w:rsidRDefault="005146A1" w:rsidP="005146A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</w:tcPr>
          <w:p w14:paraId="6E863A06" w14:textId="15FD062F" w:rsidR="005146A1" w:rsidRPr="00F1598F" w:rsidRDefault="005146A1" w:rsidP="005146A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  <w:tc>
          <w:tcPr>
            <w:tcW w:w="266" w:type="dxa"/>
            <w:shd w:val="clear" w:color="auto" w:fill="auto"/>
          </w:tcPr>
          <w:p w14:paraId="2E6CF71C" w14:textId="77777777" w:rsidR="005146A1" w:rsidRPr="00F1598F" w:rsidRDefault="005146A1" w:rsidP="005146A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2550BBA0" w14:textId="77777777" w:rsidR="005146A1" w:rsidRPr="00F1598F" w:rsidRDefault="005146A1" w:rsidP="005146A1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53AA36C" w14:textId="77777777" w:rsidR="005146A1" w:rsidRPr="00F1598F" w:rsidRDefault="005146A1" w:rsidP="005146A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559C25D9" w14:textId="7C0A2EB4" w:rsidR="005146A1" w:rsidRPr="00F1598F" w:rsidRDefault="005146A1" w:rsidP="005146A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  <w:tc>
          <w:tcPr>
            <w:tcW w:w="266" w:type="dxa"/>
            <w:gridSpan w:val="2"/>
          </w:tcPr>
          <w:p w14:paraId="6264D7D6" w14:textId="77777777" w:rsidR="005146A1" w:rsidRPr="00F1598F" w:rsidRDefault="005146A1" w:rsidP="005146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51B91D0F" w14:textId="77777777" w:rsidR="005146A1" w:rsidRPr="00F1598F" w:rsidRDefault="005146A1" w:rsidP="005146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459CAD01" w14:textId="77777777" w:rsidR="005146A1" w:rsidRPr="00F1598F" w:rsidRDefault="005146A1" w:rsidP="005146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6A5D010" w14:textId="77777777" w:rsidR="005146A1" w:rsidRPr="00F1598F" w:rsidRDefault="005146A1" w:rsidP="005146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422BC157" w14:textId="77777777" w:rsidR="005146A1" w:rsidRPr="00F1598F" w:rsidRDefault="005146A1" w:rsidP="005146A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3A5040B" w14:textId="445C693B" w:rsidR="005146A1" w:rsidRPr="00F1598F" w:rsidRDefault="005146A1" w:rsidP="005146A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  <w:tc>
          <w:tcPr>
            <w:tcW w:w="239" w:type="dxa"/>
          </w:tcPr>
          <w:p w14:paraId="0C98E0E2" w14:textId="77777777" w:rsidR="005146A1" w:rsidRPr="00F1598F" w:rsidRDefault="005146A1" w:rsidP="005146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754E" w:rsidRPr="00F1598F" w14:paraId="222C62C4" w14:textId="77777777" w:rsidTr="0026006F">
        <w:trPr>
          <w:gridAfter w:val="1"/>
          <w:wAfter w:w="283" w:type="dxa"/>
          <w:trHeight w:val="290"/>
        </w:trPr>
        <w:tc>
          <w:tcPr>
            <w:tcW w:w="4770" w:type="dxa"/>
            <w:shd w:val="clear" w:color="auto" w:fill="auto"/>
          </w:tcPr>
          <w:p w14:paraId="4504578F" w14:textId="77777777" w:rsidR="0066325B" w:rsidRPr="00F1598F" w:rsidRDefault="0066325B" w:rsidP="0066325B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266" w:type="dxa"/>
          </w:tcPr>
          <w:p w14:paraId="529FEB7B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5C19A20D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43"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6" w:type="dxa"/>
          </w:tcPr>
          <w:p w14:paraId="5E6ABACA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</w:tcPr>
          <w:p w14:paraId="3F8CD111" w14:textId="77777777" w:rsidR="0066325B" w:rsidRPr="00F1598F" w:rsidRDefault="0066325B" w:rsidP="003B30E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83D526B" w14:textId="77777777" w:rsidR="0066325B" w:rsidRPr="00F1598F" w:rsidRDefault="0066325B" w:rsidP="006632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038F932A" w14:textId="77777777" w:rsidR="0066325B" w:rsidRPr="00F1598F" w:rsidRDefault="0066325B" w:rsidP="003B30E7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60D5FE4" w14:textId="77777777" w:rsidR="0066325B" w:rsidRPr="00F1598F" w:rsidRDefault="0066325B" w:rsidP="006632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3A24790F" w14:textId="77777777" w:rsidR="0066325B" w:rsidRPr="00F1598F" w:rsidRDefault="0066325B" w:rsidP="006632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6" w:type="dxa"/>
            <w:gridSpan w:val="2"/>
          </w:tcPr>
          <w:p w14:paraId="2444F603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049EA876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55B16266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</w:tcPr>
          <w:p w14:paraId="1118D15A" w14:textId="77777777" w:rsidR="0066325B" w:rsidRPr="00F1598F" w:rsidRDefault="0066325B" w:rsidP="006632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6" w:type="dxa"/>
          </w:tcPr>
          <w:p w14:paraId="00242B90" w14:textId="77777777" w:rsidR="0066325B" w:rsidRPr="00F1598F" w:rsidRDefault="0066325B" w:rsidP="006632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6A7D9D4" w14:textId="77777777" w:rsidR="0066325B" w:rsidRPr="00F1598F" w:rsidRDefault="0066325B" w:rsidP="009D76C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05C5B6D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46A1" w:rsidRPr="00F1598F" w14:paraId="0B605F10" w14:textId="77777777" w:rsidTr="0026006F">
        <w:trPr>
          <w:gridAfter w:val="1"/>
          <w:wAfter w:w="283" w:type="dxa"/>
          <w:trHeight w:val="290"/>
        </w:trPr>
        <w:tc>
          <w:tcPr>
            <w:tcW w:w="4770" w:type="dxa"/>
            <w:shd w:val="clear" w:color="auto" w:fill="auto"/>
          </w:tcPr>
          <w:p w14:paraId="1BD5B7C5" w14:textId="77777777" w:rsidR="005146A1" w:rsidRPr="00F1598F" w:rsidRDefault="005146A1" w:rsidP="005146A1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66" w:type="dxa"/>
          </w:tcPr>
          <w:p w14:paraId="70F7CDBD" w14:textId="77777777" w:rsidR="005146A1" w:rsidRPr="00F1598F" w:rsidRDefault="005146A1" w:rsidP="005146A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6D9CCF4F" w14:textId="77777777" w:rsidR="005146A1" w:rsidRPr="00F1598F" w:rsidRDefault="005146A1" w:rsidP="005146A1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6" w:type="dxa"/>
          </w:tcPr>
          <w:p w14:paraId="33C9E916" w14:textId="77777777" w:rsidR="005146A1" w:rsidRPr="00F1598F" w:rsidRDefault="005146A1" w:rsidP="005146A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FFAD4F" w14:textId="58466AB3" w:rsidR="005146A1" w:rsidRPr="00F1598F" w:rsidRDefault="005146A1" w:rsidP="005146A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25,000</w:t>
            </w:r>
          </w:p>
        </w:tc>
        <w:tc>
          <w:tcPr>
            <w:tcW w:w="266" w:type="dxa"/>
            <w:shd w:val="clear" w:color="auto" w:fill="auto"/>
          </w:tcPr>
          <w:p w14:paraId="62A89201" w14:textId="77777777" w:rsidR="005146A1" w:rsidRPr="00F1598F" w:rsidRDefault="005146A1" w:rsidP="005146A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F61630" w14:textId="77777777" w:rsidR="005146A1" w:rsidRPr="00F1598F" w:rsidRDefault="005146A1" w:rsidP="005146A1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6BE29DF" w14:textId="77777777" w:rsidR="005146A1" w:rsidRPr="00F1598F" w:rsidRDefault="005146A1" w:rsidP="005146A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59225C" w14:textId="6A62A256" w:rsidR="005146A1" w:rsidRPr="00F1598F" w:rsidRDefault="005146A1" w:rsidP="005146A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25,00</w:t>
            </w:r>
            <w:r w:rsidR="00EF6D4F"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6" w:type="dxa"/>
            <w:gridSpan w:val="2"/>
          </w:tcPr>
          <w:p w14:paraId="4E87EECD" w14:textId="77777777" w:rsidR="005146A1" w:rsidRPr="00F1598F" w:rsidRDefault="005146A1" w:rsidP="005146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4FE0FDF9" w14:textId="77777777" w:rsidR="005146A1" w:rsidRPr="00F1598F" w:rsidRDefault="005146A1" w:rsidP="005146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057C0896" w14:textId="77777777" w:rsidR="005146A1" w:rsidRPr="00F1598F" w:rsidRDefault="005146A1" w:rsidP="005146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2620EC7" w14:textId="77777777" w:rsidR="005146A1" w:rsidRPr="00F1598F" w:rsidRDefault="005146A1" w:rsidP="005146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6DDA92F" w14:textId="77777777" w:rsidR="005146A1" w:rsidRPr="00F1598F" w:rsidRDefault="005146A1" w:rsidP="005146A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0B02F18" w14:textId="77777777" w:rsidR="005146A1" w:rsidRPr="00F1598F" w:rsidRDefault="005146A1" w:rsidP="005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20B6CFA" w14:textId="77777777" w:rsidR="005146A1" w:rsidRPr="00F1598F" w:rsidRDefault="005146A1" w:rsidP="005146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7D24" w:rsidRPr="00F1598F" w14:paraId="4766B8A3" w14:textId="77777777" w:rsidTr="0026006F">
        <w:trPr>
          <w:gridAfter w:val="1"/>
          <w:wAfter w:w="283" w:type="dxa"/>
          <w:trHeight w:val="290"/>
        </w:trPr>
        <w:tc>
          <w:tcPr>
            <w:tcW w:w="4770" w:type="dxa"/>
            <w:shd w:val="clear" w:color="auto" w:fill="auto"/>
          </w:tcPr>
          <w:p w14:paraId="0B2B8F48" w14:textId="77777777" w:rsidR="0066325B" w:rsidRPr="00F1598F" w:rsidRDefault="0066325B" w:rsidP="0066325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  <w:lang w:val="en-GB"/>
              </w:rPr>
            </w:pPr>
          </w:p>
        </w:tc>
        <w:tc>
          <w:tcPr>
            <w:tcW w:w="266" w:type="dxa"/>
          </w:tcPr>
          <w:p w14:paraId="21246804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14:paraId="0CB73766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6" w:type="dxa"/>
          </w:tcPr>
          <w:p w14:paraId="6BD504A4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533" w:type="dxa"/>
            <w:tcBorders>
              <w:top w:val="double" w:sz="4" w:space="0" w:color="auto"/>
            </w:tcBorders>
            <w:shd w:val="clear" w:color="auto" w:fill="auto"/>
          </w:tcPr>
          <w:p w14:paraId="661FF772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6" w:type="dxa"/>
            <w:shd w:val="clear" w:color="auto" w:fill="auto"/>
          </w:tcPr>
          <w:p w14:paraId="7364B198" w14:textId="77777777" w:rsidR="0066325B" w:rsidRPr="00F1598F" w:rsidRDefault="0066325B" w:rsidP="006632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</w:tcPr>
          <w:p w14:paraId="78FE049C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6" w:type="dxa"/>
            <w:shd w:val="clear" w:color="auto" w:fill="auto"/>
          </w:tcPr>
          <w:p w14:paraId="4403C032" w14:textId="77777777" w:rsidR="0066325B" w:rsidRPr="00F1598F" w:rsidRDefault="0066325B" w:rsidP="006632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14:paraId="5EF10AD0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6" w:type="dxa"/>
            <w:gridSpan w:val="2"/>
          </w:tcPr>
          <w:p w14:paraId="6038C6CB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4" w:type="dxa"/>
            <w:gridSpan w:val="2"/>
          </w:tcPr>
          <w:p w14:paraId="7D2F55E6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53" w:type="dxa"/>
          </w:tcPr>
          <w:p w14:paraId="1BFF57EF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98" w:type="dxa"/>
          </w:tcPr>
          <w:p w14:paraId="2DDD3D93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6" w:type="dxa"/>
          </w:tcPr>
          <w:p w14:paraId="1B8FEA66" w14:textId="77777777" w:rsidR="0066325B" w:rsidRPr="00F1598F" w:rsidRDefault="0066325B" w:rsidP="006632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77" w:type="dxa"/>
          </w:tcPr>
          <w:p w14:paraId="7B201528" w14:textId="77777777" w:rsidR="0066325B" w:rsidRPr="00F1598F" w:rsidRDefault="0066325B" w:rsidP="0066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9" w:type="dxa"/>
          </w:tcPr>
          <w:p w14:paraId="18D89206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A43494" w:rsidRPr="00F1598F" w14:paraId="722FB7FD" w14:textId="77777777" w:rsidTr="0026006F">
        <w:trPr>
          <w:gridAfter w:val="1"/>
          <w:wAfter w:w="283" w:type="dxa"/>
          <w:trHeight w:val="290"/>
        </w:trPr>
        <w:tc>
          <w:tcPr>
            <w:tcW w:w="4770" w:type="dxa"/>
            <w:shd w:val="clear" w:color="auto" w:fill="auto"/>
          </w:tcPr>
          <w:p w14:paraId="4AC6117E" w14:textId="77777777" w:rsidR="0066325B" w:rsidRPr="00F1598F" w:rsidRDefault="0066325B" w:rsidP="0066325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6" w:type="dxa"/>
          </w:tcPr>
          <w:p w14:paraId="2B99E52B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9F966A8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7FE4122B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</w:tcPr>
          <w:p w14:paraId="6B9A0556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0ECBAF0E" w14:textId="77777777" w:rsidR="0066325B" w:rsidRPr="00F1598F" w:rsidRDefault="0066325B" w:rsidP="006632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37075479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2F407C20" w14:textId="77777777" w:rsidR="0066325B" w:rsidRPr="00F1598F" w:rsidRDefault="0066325B" w:rsidP="006632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57E6AD1E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14:paraId="478C3B67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69CFC0A6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621E7F2A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7014673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16F87B9A" w14:textId="77777777" w:rsidR="0066325B" w:rsidRPr="00F1598F" w:rsidRDefault="0066325B" w:rsidP="006632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5AA83E8" w14:textId="77777777" w:rsidR="0066325B" w:rsidRPr="00F1598F" w:rsidRDefault="0066325B" w:rsidP="0066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99347A2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754E" w:rsidRPr="00F1598F" w14:paraId="0116F7B2" w14:textId="77777777" w:rsidTr="0026006F">
        <w:trPr>
          <w:gridAfter w:val="1"/>
          <w:wAfter w:w="283" w:type="dxa"/>
          <w:trHeight w:val="290"/>
        </w:trPr>
        <w:tc>
          <w:tcPr>
            <w:tcW w:w="4770" w:type="dxa"/>
            <w:shd w:val="clear" w:color="auto" w:fill="auto"/>
          </w:tcPr>
          <w:p w14:paraId="72BBDF49" w14:textId="1DA78E09" w:rsidR="0066325B" w:rsidRPr="00F1598F" w:rsidRDefault="0066325B" w:rsidP="00432955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เงินเบิกเกินบัญชีธนาคารและเงินกู้ยืมระยะสั้นจากสถาบัน</w:t>
            </w:r>
            <w:r w:rsidR="00432955" w:rsidRPr="00F1598F"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  <w:t xml:space="preserve">  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การเงิน</w:t>
            </w:r>
          </w:p>
        </w:tc>
        <w:tc>
          <w:tcPr>
            <w:tcW w:w="266" w:type="dxa"/>
          </w:tcPr>
          <w:p w14:paraId="2C71F226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2A6374BF" w14:textId="77777777" w:rsidR="0066325B" w:rsidRPr="00F1598F" w:rsidRDefault="0066325B" w:rsidP="003B30E7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vAlign w:val="bottom"/>
          </w:tcPr>
          <w:p w14:paraId="44828E2A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5F94C5BC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972AD63" w14:textId="77777777" w:rsidR="0066325B" w:rsidRPr="00F1598F" w:rsidRDefault="0066325B" w:rsidP="006632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F72A4F9" w14:textId="77777777" w:rsidR="0066325B" w:rsidRPr="00F1598F" w:rsidRDefault="0066325B" w:rsidP="006632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(592,683)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C2FE7E2" w14:textId="77777777" w:rsidR="0066325B" w:rsidRPr="00F1598F" w:rsidRDefault="0066325B" w:rsidP="006632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4DF93A7" w14:textId="77777777" w:rsidR="0066325B" w:rsidRPr="00F1598F" w:rsidRDefault="0066325B" w:rsidP="006632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(592,683)</w:t>
            </w:r>
          </w:p>
        </w:tc>
        <w:tc>
          <w:tcPr>
            <w:tcW w:w="266" w:type="dxa"/>
            <w:gridSpan w:val="2"/>
            <w:vAlign w:val="bottom"/>
          </w:tcPr>
          <w:p w14:paraId="4030639B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1B6A078E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vAlign w:val="bottom"/>
          </w:tcPr>
          <w:p w14:paraId="4DB088AF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87880F6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vAlign w:val="bottom"/>
          </w:tcPr>
          <w:p w14:paraId="11F8199D" w14:textId="77777777" w:rsidR="0066325B" w:rsidRPr="00F1598F" w:rsidRDefault="0066325B" w:rsidP="006632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75FB5102" w14:textId="77777777" w:rsidR="0066325B" w:rsidRPr="00F1598F" w:rsidRDefault="0066325B" w:rsidP="006632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(592,683)</w:t>
            </w:r>
          </w:p>
        </w:tc>
        <w:tc>
          <w:tcPr>
            <w:tcW w:w="239" w:type="dxa"/>
          </w:tcPr>
          <w:p w14:paraId="455FA3AD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9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B63B0" w:rsidRPr="00F1598F" w14:paraId="0B9BE052" w14:textId="77777777" w:rsidTr="0026006F">
        <w:trPr>
          <w:gridAfter w:val="1"/>
          <w:wAfter w:w="283" w:type="dxa"/>
          <w:trHeight w:val="290"/>
        </w:trPr>
        <w:tc>
          <w:tcPr>
            <w:tcW w:w="4770" w:type="dxa"/>
            <w:shd w:val="clear" w:color="auto" w:fill="auto"/>
          </w:tcPr>
          <w:p w14:paraId="692924F4" w14:textId="77777777" w:rsidR="0066325B" w:rsidRPr="00F1598F" w:rsidRDefault="0066325B" w:rsidP="0066325B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266" w:type="dxa"/>
          </w:tcPr>
          <w:p w14:paraId="6A7B94CF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2208AB48" w14:textId="77777777" w:rsidR="0066325B" w:rsidRPr="00F1598F" w:rsidRDefault="0066325B" w:rsidP="003B30E7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419FBA14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</w:tcPr>
          <w:p w14:paraId="27B271B3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3C0B11B" w14:textId="77777777" w:rsidR="0066325B" w:rsidRPr="00F1598F" w:rsidRDefault="0066325B" w:rsidP="006632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1256FA74" w14:textId="77777777" w:rsidR="0066325B" w:rsidRPr="00F1598F" w:rsidRDefault="0066325B" w:rsidP="006632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(10,827)</w:t>
            </w:r>
          </w:p>
        </w:tc>
        <w:tc>
          <w:tcPr>
            <w:tcW w:w="266" w:type="dxa"/>
            <w:shd w:val="clear" w:color="auto" w:fill="auto"/>
          </w:tcPr>
          <w:p w14:paraId="2DD2FCF9" w14:textId="77777777" w:rsidR="0066325B" w:rsidRPr="00F1598F" w:rsidRDefault="0066325B" w:rsidP="006632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123FA537" w14:textId="77777777" w:rsidR="0066325B" w:rsidRPr="00F1598F" w:rsidRDefault="0066325B" w:rsidP="006632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(10,827)</w:t>
            </w:r>
          </w:p>
        </w:tc>
        <w:tc>
          <w:tcPr>
            <w:tcW w:w="266" w:type="dxa"/>
            <w:gridSpan w:val="2"/>
          </w:tcPr>
          <w:p w14:paraId="2EB1F0C5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7B6E7B79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5883BCDA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0F0E69D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44CBF2B2" w14:textId="77777777" w:rsidR="0066325B" w:rsidRPr="00F1598F" w:rsidRDefault="0066325B" w:rsidP="006632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F2A7273" w14:textId="77777777" w:rsidR="0066325B" w:rsidRPr="00F1598F" w:rsidRDefault="0066325B" w:rsidP="006632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(10,827)</w:t>
            </w:r>
          </w:p>
        </w:tc>
        <w:tc>
          <w:tcPr>
            <w:tcW w:w="239" w:type="dxa"/>
          </w:tcPr>
          <w:p w14:paraId="7A75932B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63B0" w:rsidRPr="00F1598F" w14:paraId="14E17AD0" w14:textId="77777777" w:rsidTr="0026006F">
        <w:trPr>
          <w:gridAfter w:val="1"/>
          <w:wAfter w:w="283" w:type="dxa"/>
          <w:trHeight w:val="290"/>
        </w:trPr>
        <w:tc>
          <w:tcPr>
            <w:tcW w:w="4770" w:type="dxa"/>
            <w:shd w:val="clear" w:color="auto" w:fill="auto"/>
          </w:tcPr>
          <w:p w14:paraId="75F95B77" w14:textId="77777777" w:rsidR="0066325B" w:rsidRPr="00F1598F" w:rsidRDefault="0066325B" w:rsidP="0066325B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</w:t>
            </w:r>
          </w:p>
        </w:tc>
        <w:tc>
          <w:tcPr>
            <w:tcW w:w="266" w:type="dxa"/>
          </w:tcPr>
          <w:p w14:paraId="7A36CE7A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239C0E0A" w14:textId="77777777" w:rsidR="0066325B" w:rsidRPr="00F1598F" w:rsidRDefault="0066325B" w:rsidP="003B30E7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34D368E1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</w:tcPr>
          <w:p w14:paraId="2D6B5203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9360181" w14:textId="77777777" w:rsidR="0066325B" w:rsidRPr="00F1598F" w:rsidRDefault="0066325B" w:rsidP="006632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77E45F1E" w14:textId="77777777" w:rsidR="0066325B" w:rsidRPr="00F1598F" w:rsidRDefault="0066325B" w:rsidP="006632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(255,096)</w:t>
            </w:r>
          </w:p>
        </w:tc>
        <w:tc>
          <w:tcPr>
            <w:tcW w:w="266" w:type="dxa"/>
            <w:shd w:val="clear" w:color="auto" w:fill="auto"/>
          </w:tcPr>
          <w:p w14:paraId="0F21F704" w14:textId="77777777" w:rsidR="0066325B" w:rsidRPr="00F1598F" w:rsidRDefault="0066325B" w:rsidP="006632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250E0456" w14:textId="77777777" w:rsidR="0066325B" w:rsidRPr="00F1598F" w:rsidRDefault="0066325B" w:rsidP="006632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(255,096)</w:t>
            </w:r>
          </w:p>
        </w:tc>
        <w:tc>
          <w:tcPr>
            <w:tcW w:w="266" w:type="dxa"/>
            <w:gridSpan w:val="2"/>
          </w:tcPr>
          <w:p w14:paraId="25C90D58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2D11A1FE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18804985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C91284B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37C388D5" w14:textId="77777777" w:rsidR="0066325B" w:rsidRPr="00F1598F" w:rsidRDefault="0066325B" w:rsidP="006632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3652712" w14:textId="77777777" w:rsidR="0066325B" w:rsidRPr="00F1598F" w:rsidRDefault="0066325B" w:rsidP="006632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(255,096)</w:t>
            </w:r>
          </w:p>
        </w:tc>
        <w:tc>
          <w:tcPr>
            <w:tcW w:w="239" w:type="dxa"/>
          </w:tcPr>
          <w:p w14:paraId="3A98D99F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63B0" w:rsidRPr="00F1598F" w14:paraId="1CA1AB8F" w14:textId="77777777" w:rsidTr="0026006F">
        <w:trPr>
          <w:gridAfter w:val="1"/>
          <w:wAfter w:w="283" w:type="dxa"/>
          <w:trHeight w:val="290"/>
        </w:trPr>
        <w:tc>
          <w:tcPr>
            <w:tcW w:w="4770" w:type="dxa"/>
            <w:shd w:val="clear" w:color="auto" w:fill="auto"/>
          </w:tcPr>
          <w:p w14:paraId="29312D12" w14:textId="77777777" w:rsidR="0066325B" w:rsidRPr="00F1598F" w:rsidRDefault="0066325B" w:rsidP="0066325B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266" w:type="dxa"/>
          </w:tcPr>
          <w:p w14:paraId="5E9AC528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28A8384" w14:textId="77777777" w:rsidR="0066325B" w:rsidRPr="00F1598F" w:rsidRDefault="0066325B" w:rsidP="003B30E7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46E4660C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</w:tcPr>
          <w:p w14:paraId="432BC761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18CB919" w14:textId="77777777" w:rsidR="0066325B" w:rsidRPr="00F1598F" w:rsidRDefault="0066325B" w:rsidP="006632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0EA593EE" w14:textId="77777777" w:rsidR="0066325B" w:rsidRPr="00F1598F" w:rsidRDefault="0066325B" w:rsidP="006632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(1,002,364)</w:t>
            </w:r>
          </w:p>
        </w:tc>
        <w:tc>
          <w:tcPr>
            <w:tcW w:w="266" w:type="dxa"/>
            <w:shd w:val="clear" w:color="auto" w:fill="auto"/>
          </w:tcPr>
          <w:p w14:paraId="0128CC83" w14:textId="77777777" w:rsidR="0066325B" w:rsidRPr="00F1598F" w:rsidRDefault="0066325B" w:rsidP="006632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153A5B4D" w14:textId="77777777" w:rsidR="0066325B" w:rsidRPr="00F1598F" w:rsidRDefault="0066325B" w:rsidP="006632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(1,002,364)</w:t>
            </w:r>
          </w:p>
        </w:tc>
        <w:tc>
          <w:tcPr>
            <w:tcW w:w="266" w:type="dxa"/>
            <w:gridSpan w:val="2"/>
          </w:tcPr>
          <w:p w14:paraId="7ACD606A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33F8C27D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6949F22D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4DC8E19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2C44488C" w14:textId="77777777" w:rsidR="0066325B" w:rsidRPr="00F1598F" w:rsidRDefault="0066325B" w:rsidP="006632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29FF92D" w14:textId="77777777" w:rsidR="0066325B" w:rsidRPr="00F1598F" w:rsidRDefault="0066325B" w:rsidP="006632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(1,002,364)</w:t>
            </w:r>
          </w:p>
        </w:tc>
        <w:tc>
          <w:tcPr>
            <w:tcW w:w="239" w:type="dxa"/>
          </w:tcPr>
          <w:p w14:paraId="5E2716C7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76F6" w:rsidRPr="00F1598F" w14:paraId="77E74AF2" w14:textId="77777777" w:rsidTr="0026006F">
        <w:trPr>
          <w:trHeight w:val="290"/>
        </w:trPr>
        <w:tc>
          <w:tcPr>
            <w:tcW w:w="4770" w:type="dxa"/>
            <w:shd w:val="clear" w:color="auto" w:fill="auto"/>
          </w:tcPr>
          <w:p w14:paraId="013F4992" w14:textId="77777777" w:rsidR="0066325B" w:rsidRPr="00F1598F" w:rsidRDefault="0066325B" w:rsidP="0066325B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266" w:type="dxa"/>
          </w:tcPr>
          <w:p w14:paraId="73F6177D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42F0121E" w14:textId="77777777" w:rsidR="0066325B" w:rsidRPr="00F1598F" w:rsidRDefault="0066325B" w:rsidP="003B30E7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0EF3EA15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67F1A9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4AEA58E" w14:textId="77777777" w:rsidR="0066325B" w:rsidRPr="00F1598F" w:rsidRDefault="0066325B" w:rsidP="006632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2052A" w14:textId="77777777" w:rsidR="0066325B" w:rsidRPr="00F1598F" w:rsidRDefault="0066325B" w:rsidP="0066325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(1,860,970)</w:t>
            </w:r>
          </w:p>
        </w:tc>
        <w:tc>
          <w:tcPr>
            <w:tcW w:w="266" w:type="dxa"/>
            <w:shd w:val="clear" w:color="auto" w:fill="auto"/>
          </w:tcPr>
          <w:p w14:paraId="6D5CE828" w14:textId="77777777" w:rsidR="0066325B" w:rsidRPr="00F1598F" w:rsidRDefault="0066325B" w:rsidP="006632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346D0" w14:textId="77777777" w:rsidR="0066325B" w:rsidRPr="00F1598F" w:rsidRDefault="0066325B" w:rsidP="006632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(1,860,970)</w:t>
            </w:r>
          </w:p>
        </w:tc>
        <w:tc>
          <w:tcPr>
            <w:tcW w:w="266" w:type="dxa"/>
            <w:gridSpan w:val="2"/>
          </w:tcPr>
          <w:p w14:paraId="50004BD7" w14:textId="77777777" w:rsidR="0066325B" w:rsidRPr="00F1598F" w:rsidRDefault="0066325B" w:rsidP="006632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366A4C60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2700CD7A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4D7898D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3BC4C3F5" w14:textId="77777777" w:rsidR="0066325B" w:rsidRPr="00F1598F" w:rsidRDefault="0066325B" w:rsidP="006632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69E70C3" w14:textId="77777777" w:rsidR="0066325B" w:rsidRPr="00F1598F" w:rsidRDefault="0066325B" w:rsidP="0066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758ABC1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6FC1C674" w14:textId="77777777" w:rsidR="0066325B" w:rsidRPr="00F1598F" w:rsidRDefault="0066325B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686406F" w14:textId="77777777" w:rsidR="00506856" w:rsidRPr="00F1598F" w:rsidRDefault="00506856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58A6AEE9" w14:textId="39B8183A" w:rsidR="009267D8" w:rsidRPr="00F1598F" w:rsidRDefault="009267D8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  <w:sectPr w:rsidR="009267D8" w:rsidRPr="00F1598F" w:rsidSect="003A6AFF">
          <w:pgSz w:w="16834" w:h="11909" w:orient="landscape" w:code="9"/>
          <w:pgMar w:top="1152" w:right="691" w:bottom="1152" w:left="1260" w:header="720" w:footer="720" w:gutter="0"/>
          <w:cols w:space="720"/>
          <w:docGrid w:linePitch="245"/>
        </w:sectPr>
      </w:pPr>
    </w:p>
    <w:tbl>
      <w:tblPr>
        <w:tblpPr w:leftFromText="180" w:rightFromText="180" w:vertAnchor="page" w:tblpX="-180" w:tblpY="2568"/>
        <w:tblW w:w="15120" w:type="dxa"/>
        <w:tblLayout w:type="fixed"/>
        <w:tblLook w:val="04A0" w:firstRow="1" w:lastRow="0" w:firstColumn="1" w:lastColumn="0" w:noHBand="0" w:noVBand="1"/>
      </w:tblPr>
      <w:tblGrid>
        <w:gridCol w:w="4770"/>
        <w:gridCol w:w="270"/>
        <w:gridCol w:w="1260"/>
        <w:gridCol w:w="270"/>
        <w:gridCol w:w="1530"/>
        <w:gridCol w:w="270"/>
        <w:gridCol w:w="1170"/>
        <w:gridCol w:w="270"/>
        <w:gridCol w:w="1171"/>
        <w:gridCol w:w="269"/>
        <w:gridCol w:w="1080"/>
        <w:gridCol w:w="270"/>
        <w:gridCol w:w="1080"/>
        <w:gridCol w:w="270"/>
        <w:gridCol w:w="1170"/>
      </w:tblGrid>
      <w:tr w:rsidR="00432955" w:rsidRPr="00F1598F" w14:paraId="32BDB88C" w14:textId="77777777" w:rsidTr="008525C5">
        <w:trPr>
          <w:trHeight w:val="269"/>
          <w:tblHeader/>
        </w:trPr>
        <w:tc>
          <w:tcPr>
            <w:tcW w:w="4770" w:type="dxa"/>
            <w:shd w:val="clear" w:color="auto" w:fill="auto"/>
            <w:vAlign w:val="bottom"/>
          </w:tcPr>
          <w:p w14:paraId="2AC3BD07" w14:textId="77777777" w:rsidR="00432955" w:rsidRPr="00F1598F" w:rsidRDefault="00432955" w:rsidP="0066325B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350" w:type="dxa"/>
            <w:gridSpan w:val="14"/>
            <w:vAlign w:val="bottom"/>
          </w:tcPr>
          <w:p w14:paraId="1614B057" w14:textId="77777777" w:rsidR="00432955" w:rsidRPr="00F1598F" w:rsidRDefault="00432955" w:rsidP="006632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F159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432955" w:rsidRPr="00F1598F" w14:paraId="7449D700" w14:textId="77777777" w:rsidTr="008525C5">
        <w:trPr>
          <w:trHeight w:val="269"/>
          <w:tblHeader/>
        </w:trPr>
        <w:tc>
          <w:tcPr>
            <w:tcW w:w="4770" w:type="dxa"/>
            <w:shd w:val="clear" w:color="auto" w:fill="auto"/>
            <w:vAlign w:val="bottom"/>
          </w:tcPr>
          <w:p w14:paraId="335D9C84" w14:textId="77777777" w:rsidR="00432955" w:rsidRPr="00F1598F" w:rsidRDefault="00432955" w:rsidP="0066325B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211" w:type="dxa"/>
            <w:gridSpan w:val="8"/>
            <w:vAlign w:val="bottom"/>
          </w:tcPr>
          <w:p w14:paraId="2004F409" w14:textId="77777777" w:rsidR="00432955" w:rsidRPr="00F1598F" w:rsidRDefault="00432955" w:rsidP="006632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69" w:type="dxa"/>
          </w:tcPr>
          <w:p w14:paraId="7912C74C" w14:textId="77777777" w:rsidR="00432955" w:rsidRPr="00F1598F" w:rsidRDefault="00432955" w:rsidP="006632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870" w:type="dxa"/>
            <w:gridSpan w:val="5"/>
            <w:vAlign w:val="bottom"/>
          </w:tcPr>
          <w:p w14:paraId="60749A21" w14:textId="77777777" w:rsidR="00432955" w:rsidRPr="00F1598F" w:rsidRDefault="00432955" w:rsidP="006632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32955" w:rsidRPr="00F1598F" w14:paraId="0A40BB50" w14:textId="77777777" w:rsidTr="0026006F">
        <w:trPr>
          <w:trHeight w:val="269"/>
          <w:tblHeader/>
        </w:trPr>
        <w:tc>
          <w:tcPr>
            <w:tcW w:w="4770" w:type="dxa"/>
            <w:shd w:val="clear" w:color="auto" w:fill="auto"/>
            <w:vAlign w:val="bottom"/>
          </w:tcPr>
          <w:p w14:paraId="4FCA143C" w14:textId="77777777" w:rsidR="00432955" w:rsidRPr="00F1598F" w:rsidRDefault="00432955" w:rsidP="0043295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159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159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159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F159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1D6949C" w14:textId="77777777" w:rsidR="00432955" w:rsidRPr="00F1598F" w:rsidRDefault="00432955" w:rsidP="004329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3F0D351" w14:textId="5E81E6BE" w:rsidR="00432955" w:rsidRPr="00F1598F" w:rsidRDefault="00432955" w:rsidP="004329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8E79475" w14:textId="77777777" w:rsidR="00432955" w:rsidRPr="00F1598F" w:rsidRDefault="00432955" w:rsidP="004329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73711AB" w14:textId="53614AD7" w:rsidR="00432955" w:rsidRPr="00F1598F" w:rsidRDefault="00432955" w:rsidP="004329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AD7355" w14:textId="77777777" w:rsidR="00432955" w:rsidRPr="00F1598F" w:rsidRDefault="00432955" w:rsidP="00432955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2E7625" w14:textId="2D04321D" w:rsidR="00432955" w:rsidRPr="00F1598F" w:rsidRDefault="00432955" w:rsidP="004329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F159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77435B" w14:textId="77777777" w:rsidR="00432955" w:rsidRPr="00F1598F" w:rsidRDefault="00432955" w:rsidP="00432955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65FD2B3" w14:textId="77777777" w:rsidR="00432955" w:rsidRPr="00F1598F" w:rsidRDefault="00432955" w:rsidP="004329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1598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69" w:type="dxa"/>
          </w:tcPr>
          <w:p w14:paraId="6522F24B" w14:textId="77777777" w:rsidR="00432955" w:rsidRPr="00F1598F" w:rsidRDefault="00432955" w:rsidP="004329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8B61C36" w14:textId="77777777" w:rsidR="00432955" w:rsidRPr="00F1598F" w:rsidRDefault="00432955" w:rsidP="004329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F1598F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4D650BD9" w14:textId="77777777" w:rsidR="00432955" w:rsidRPr="00F1598F" w:rsidRDefault="00432955" w:rsidP="004329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8846191" w14:textId="77777777" w:rsidR="00432955" w:rsidRPr="00F1598F" w:rsidRDefault="00432955" w:rsidP="004329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F1598F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499FDA6E" w14:textId="77777777" w:rsidR="00432955" w:rsidRPr="00F1598F" w:rsidRDefault="00432955" w:rsidP="00432955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48B973D" w14:textId="77777777" w:rsidR="00432955" w:rsidRPr="00F1598F" w:rsidRDefault="00432955" w:rsidP="00432955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F1598F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</w:tr>
      <w:tr w:rsidR="00432955" w:rsidRPr="00F1598F" w14:paraId="00005B08" w14:textId="77777777" w:rsidTr="008525C5">
        <w:trPr>
          <w:trHeight w:val="269"/>
          <w:tblHeader/>
        </w:trPr>
        <w:tc>
          <w:tcPr>
            <w:tcW w:w="4770" w:type="dxa"/>
            <w:shd w:val="clear" w:color="auto" w:fill="auto"/>
          </w:tcPr>
          <w:p w14:paraId="705E945F" w14:textId="77777777" w:rsidR="00432955" w:rsidRPr="00F1598F" w:rsidRDefault="00432955" w:rsidP="0066325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350" w:type="dxa"/>
            <w:gridSpan w:val="14"/>
          </w:tcPr>
          <w:p w14:paraId="76E31097" w14:textId="77777777" w:rsidR="00432955" w:rsidRPr="00F1598F" w:rsidRDefault="00432955" w:rsidP="006632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F1598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1598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F1598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32955" w:rsidRPr="00F1598F" w14:paraId="6550059C" w14:textId="77777777" w:rsidTr="0026006F">
        <w:trPr>
          <w:trHeight w:val="269"/>
        </w:trPr>
        <w:tc>
          <w:tcPr>
            <w:tcW w:w="4770" w:type="dxa"/>
            <w:shd w:val="clear" w:color="auto" w:fill="auto"/>
          </w:tcPr>
          <w:p w14:paraId="28B10438" w14:textId="77777777" w:rsidR="00432955" w:rsidRPr="00F1598F" w:rsidRDefault="00432955" w:rsidP="0066325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F159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68284F5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3386DE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9C0A5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5F07D85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0C094A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CD6201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359F99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4388541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75CCBD4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046D37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DEB1B8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54B868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336272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548224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2C37" w:rsidRPr="00F1598F" w14:paraId="0C424899" w14:textId="77777777" w:rsidTr="00A8020C">
        <w:trPr>
          <w:trHeight w:val="269"/>
        </w:trPr>
        <w:tc>
          <w:tcPr>
            <w:tcW w:w="4770" w:type="dxa"/>
            <w:shd w:val="clear" w:color="auto" w:fill="auto"/>
          </w:tcPr>
          <w:p w14:paraId="3D5CE8BC" w14:textId="58E77100" w:rsidR="00EA2C37" w:rsidRPr="00F1598F" w:rsidRDefault="00EA2C37" w:rsidP="00EA2C3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เงินให้กู้ยืมระยะสั้นแก่บุคคลและกิจการที่เกี่ยวข้องกัน</w:t>
            </w:r>
          </w:p>
        </w:tc>
        <w:tc>
          <w:tcPr>
            <w:tcW w:w="270" w:type="dxa"/>
          </w:tcPr>
          <w:p w14:paraId="305953C2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EEFCAF" w14:textId="41E6FF6A" w:rsidR="00EA2C37" w:rsidRPr="00F1598F" w:rsidRDefault="00EA2C37" w:rsidP="00EA2C3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460C328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F2B997F" w14:textId="55E16D5B" w:rsidR="00EA2C37" w:rsidRPr="00F1598F" w:rsidRDefault="00EA2C37" w:rsidP="00EA2C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AC46F3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2A9963" w14:textId="1AE1B443" w:rsidR="00EA2C37" w:rsidRPr="00F1598F" w:rsidRDefault="0080740D" w:rsidP="00EA2C3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128,311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4B653F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A780C83" w14:textId="64900D60" w:rsidR="00EA2C37" w:rsidRPr="00F1598F" w:rsidRDefault="0080740D" w:rsidP="00EA2C3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128,311</w:t>
            </w:r>
          </w:p>
        </w:tc>
        <w:tc>
          <w:tcPr>
            <w:tcW w:w="269" w:type="dxa"/>
            <w:vAlign w:val="bottom"/>
          </w:tcPr>
          <w:p w14:paraId="3A84C359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470B4C" w14:textId="6BDA3D69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A890D8B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6D96A69" w14:textId="000742F6" w:rsidR="00EA2C37" w:rsidRPr="00F1598F" w:rsidRDefault="00EA2C37" w:rsidP="00EA2C3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  <w:vAlign w:val="bottom"/>
          </w:tcPr>
          <w:p w14:paraId="5DD3FA9C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84222EB" w14:textId="4F7BFE6D" w:rsidR="00EA2C37" w:rsidRPr="00F1598F" w:rsidRDefault="0080740D" w:rsidP="0080740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/>
              </w:rPr>
              <w:t>128,311</w:t>
            </w:r>
          </w:p>
        </w:tc>
      </w:tr>
      <w:tr w:rsidR="00EA2C37" w:rsidRPr="00F1598F" w14:paraId="15911F16" w14:textId="77777777" w:rsidTr="0026006F">
        <w:trPr>
          <w:trHeight w:val="269"/>
        </w:trPr>
        <w:tc>
          <w:tcPr>
            <w:tcW w:w="4770" w:type="dxa"/>
            <w:shd w:val="clear" w:color="auto" w:fill="auto"/>
          </w:tcPr>
          <w:p w14:paraId="49F41002" w14:textId="068B6B62" w:rsidR="00EA2C37" w:rsidRPr="00F1598F" w:rsidRDefault="00EA2C37" w:rsidP="00EA2C37">
            <w:pPr>
              <w:ind w:left="-14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70" w:type="dxa"/>
          </w:tcPr>
          <w:p w14:paraId="112F1F2C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CB9953" w14:textId="1E2635F4" w:rsidR="00EA2C37" w:rsidRPr="00F1598F" w:rsidRDefault="00EA2C37" w:rsidP="00EA2C37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8C5E3CA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AC07FAC" w14:textId="3BB241D4" w:rsidR="00EA2C37" w:rsidRPr="00F1598F" w:rsidRDefault="00EA2C37" w:rsidP="00EA2C3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22,853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EEA14E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AF138B" w14:textId="3BC49851" w:rsidR="00EA2C37" w:rsidRPr="00F1598F" w:rsidRDefault="00EA2C37" w:rsidP="00EA2C37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8D65AE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482A82A" w14:textId="183D2E29" w:rsidR="00EA2C37" w:rsidRPr="00F1598F" w:rsidRDefault="00EA2C37" w:rsidP="00EA2C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22,853</w:t>
            </w:r>
          </w:p>
        </w:tc>
        <w:tc>
          <w:tcPr>
            <w:tcW w:w="269" w:type="dxa"/>
            <w:vAlign w:val="bottom"/>
          </w:tcPr>
          <w:p w14:paraId="037A3917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ECD511" w14:textId="54AC7A1F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2B69902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18C589" w14:textId="77D5E939" w:rsidR="00EA2C37" w:rsidRPr="00F1598F" w:rsidRDefault="00EA2C37" w:rsidP="00EA2C3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B5EE126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F05A7B" w14:textId="01227279" w:rsidR="00EA2C37" w:rsidRPr="00F1598F" w:rsidRDefault="00EA2C37" w:rsidP="00EA2C3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22,853</w:t>
            </w:r>
          </w:p>
        </w:tc>
      </w:tr>
      <w:tr w:rsidR="00EA2C37" w:rsidRPr="00F1598F" w14:paraId="09D76112" w14:textId="77777777" w:rsidTr="0026006F">
        <w:trPr>
          <w:trHeight w:val="269"/>
        </w:trPr>
        <w:tc>
          <w:tcPr>
            <w:tcW w:w="4770" w:type="dxa"/>
            <w:shd w:val="clear" w:color="auto" w:fill="auto"/>
          </w:tcPr>
          <w:p w14:paraId="651A14DD" w14:textId="77777777" w:rsidR="00EA2C37" w:rsidRPr="00F1598F" w:rsidRDefault="00EA2C37" w:rsidP="00EA2C37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</w:t>
            </w:r>
            <w:r w:rsidRPr="00F159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น</w:t>
            </w:r>
          </w:p>
        </w:tc>
        <w:tc>
          <w:tcPr>
            <w:tcW w:w="270" w:type="dxa"/>
          </w:tcPr>
          <w:p w14:paraId="5DACB3F5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0A1F5" w14:textId="2BD638EB" w:rsidR="00EA2C37" w:rsidRPr="00F1598F" w:rsidRDefault="00EA2C37" w:rsidP="00EA2C37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2D219AE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3014B6" w14:textId="395A333F" w:rsidR="00EA2C37" w:rsidRPr="00F1598F" w:rsidRDefault="00EA2C37" w:rsidP="00EA2C3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22,853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973E32" w14:textId="77777777" w:rsidR="00EA2C37" w:rsidRPr="00F1598F" w:rsidRDefault="00EA2C37" w:rsidP="00EA2C3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39C0DB" w14:textId="6999317E" w:rsidR="00EA2C37" w:rsidRPr="00F1598F" w:rsidRDefault="00CC0E18" w:rsidP="00CC0E1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128,311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A87BD8" w14:textId="77777777" w:rsidR="00EA2C37" w:rsidRPr="00F1598F" w:rsidRDefault="00EA2C37" w:rsidP="00EA2C3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A3ED60" w14:textId="125BEE02" w:rsidR="00EA2C37" w:rsidRPr="00F1598F" w:rsidRDefault="00CC0E18" w:rsidP="00EA2C3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</w:rPr>
              <w:t>151,164</w:t>
            </w:r>
          </w:p>
        </w:tc>
        <w:tc>
          <w:tcPr>
            <w:tcW w:w="269" w:type="dxa"/>
          </w:tcPr>
          <w:p w14:paraId="74D668E5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82FE0B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8D8B8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7ED3D4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911C57" w14:textId="77777777" w:rsidR="00EA2C37" w:rsidRPr="00F1598F" w:rsidRDefault="00EA2C37" w:rsidP="00EA2C3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F93BE1" w14:textId="77777777" w:rsidR="00EA2C37" w:rsidRPr="00F1598F" w:rsidRDefault="00EA2C37" w:rsidP="00EA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2C37" w:rsidRPr="00F1598F" w14:paraId="70B3D079" w14:textId="77777777" w:rsidTr="0026006F">
        <w:trPr>
          <w:trHeight w:val="144"/>
        </w:trPr>
        <w:tc>
          <w:tcPr>
            <w:tcW w:w="4770" w:type="dxa"/>
            <w:shd w:val="clear" w:color="auto" w:fill="auto"/>
          </w:tcPr>
          <w:p w14:paraId="26B3AA96" w14:textId="77777777" w:rsidR="00EA2C37" w:rsidRPr="00F1598F" w:rsidRDefault="00EA2C37" w:rsidP="00EA2C3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  <w:lang w:val="en-GB"/>
              </w:rPr>
            </w:pPr>
          </w:p>
        </w:tc>
        <w:tc>
          <w:tcPr>
            <w:tcW w:w="270" w:type="dxa"/>
          </w:tcPr>
          <w:p w14:paraId="0DFD45FA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722F28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87F93B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E713541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15033C" w14:textId="77777777" w:rsidR="00EA2C37" w:rsidRPr="00F1598F" w:rsidRDefault="00EA2C37" w:rsidP="00EA2C3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2A021E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A01344" w14:textId="77777777" w:rsidR="00EA2C37" w:rsidRPr="00F1598F" w:rsidRDefault="00EA2C37" w:rsidP="00EA2C3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70FCD6D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448B180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CE72B6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138995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91EE53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70ADC9" w14:textId="77777777" w:rsidR="00EA2C37" w:rsidRPr="00F1598F" w:rsidRDefault="00EA2C37" w:rsidP="00EA2C3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C7C45F" w14:textId="77777777" w:rsidR="00EA2C37" w:rsidRPr="00F1598F" w:rsidRDefault="00EA2C37" w:rsidP="00EA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2C37" w:rsidRPr="00F1598F" w14:paraId="4BEC9BD5" w14:textId="77777777" w:rsidTr="0026006F">
        <w:trPr>
          <w:trHeight w:val="269"/>
        </w:trPr>
        <w:tc>
          <w:tcPr>
            <w:tcW w:w="4770" w:type="dxa"/>
            <w:shd w:val="clear" w:color="auto" w:fill="auto"/>
          </w:tcPr>
          <w:p w14:paraId="3D5198C2" w14:textId="77777777" w:rsidR="00EA2C37" w:rsidRPr="00F1598F" w:rsidRDefault="00EA2C37" w:rsidP="00EA2C3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F159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7DDA7B21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B289D0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5DCEE5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ED71B55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405456" w14:textId="77777777" w:rsidR="00EA2C37" w:rsidRPr="00F1598F" w:rsidRDefault="00EA2C37" w:rsidP="00EA2C3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F03384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F54BB6" w14:textId="77777777" w:rsidR="00EA2C37" w:rsidRPr="00F1598F" w:rsidRDefault="00EA2C37" w:rsidP="00EA2C3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1664927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C11344F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109E0F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8C5361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679758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25BC0C" w14:textId="77777777" w:rsidR="00EA2C37" w:rsidRPr="00F1598F" w:rsidRDefault="00EA2C37" w:rsidP="00EA2C3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ABF139" w14:textId="77777777" w:rsidR="00EA2C37" w:rsidRPr="00F1598F" w:rsidRDefault="00EA2C37" w:rsidP="00EA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2C37" w:rsidRPr="00F1598F" w14:paraId="6C77F755" w14:textId="77777777" w:rsidTr="0026006F">
        <w:trPr>
          <w:trHeight w:val="269"/>
        </w:trPr>
        <w:tc>
          <w:tcPr>
            <w:tcW w:w="4770" w:type="dxa"/>
            <w:shd w:val="clear" w:color="auto" w:fill="auto"/>
          </w:tcPr>
          <w:p w14:paraId="11A2E4CF" w14:textId="50273087" w:rsidR="00EA2C37" w:rsidRPr="00F1598F" w:rsidRDefault="00EA2C37" w:rsidP="00EA2C37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1598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เงินเบิกเกินบัญชีธนาคารและเงินกู้ยืมระยะสั้นจาก</w:t>
            </w:r>
            <w:r w:rsidRPr="00F1598F">
              <w:rPr>
                <w:rFonts w:ascii="Angsana New" w:hAnsi="Angsana New"/>
                <w:sz w:val="30"/>
                <w:szCs w:val="30"/>
                <w:cs/>
                <w:lang w:val="en-GB"/>
              </w:rPr>
              <w:br/>
            </w:r>
            <w:r w:rsidRPr="00F1598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สถาบันการเงิน</w:t>
            </w:r>
          </w:p>
        </w:tc>
        <w:tc>
          <w:tcPr>
            <w:tcW w:w="270" w:type="dxa"/>
          </w:tcPr>
          <w:p w14:paraId="30B3C1F3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B2450EE" w14:textId="04794D46" w:rsidR="00EA2C37" w:rsidRPr="00F1598F" w:rsidRDefault="00EA2C37" w:rsidP="00EA2C37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B41A981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1109B32" w14:textId="3C96227E" w:rsidR="00EA2C37" w:rsidRPr="00F1598F" w:rsidRDefault="00EA2C37" w:rsidP="00EA2C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5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1EA521" w14:textId="77777777" w:rsidR="00EA2C37" w:rsidRPr="00F1598F" w:rsidRDefault="00EA2C37" w:rsidP="00EA2C37">
            <w:pPr>
              <w:tabs>
                <w:tab w:val="decimal" w:pos="789"/>
              </w:tabs>
              <w:ind w:left="-43" w:right="3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B1C645" w14:textId="36B994A7" w:rsidR="00EA2C37" w:rsidRPr="00F1598F" w:rsidRDefault="00EA2C37" w:rsidP="00EA2C3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 w:bidi="th-TH"/>
              </w:rPr>
              <w:t>(560,690)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101265" w14:textId="77777777" w:rsidR="00EA2C37" w:rsidRPr="00F1598F" w:rsidRDefault="00EA2C37" w:rsidP="00EA2C37">
            <w:pPr>
              <w:tabs>
                <w:tab w:val="decimal" w:pos="595"/>
              </w:tabs>
              <w:ind w:left="-43" w:right="31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19E718D" w14:textId="251D5912" w:rsidR="00EA2C37" w:rsidRPr="00F1598F" w:rsidRDefault="00EA2C37" w:rsidP="00EA2C3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 w:bidi="th-TH"/>
              </w:rPr>
              <w:t>(560,690)</w:t>
            </w:r>
          </w:p>
        </w:tc>
        <w:tc>
          <w:tcPr>
            <w:tcW w:w="269" w:type="dxa"/>
            <w:vAlign w:val="bottom"/>
          </w:tcPr>
          <w:p w14:paraId="4677054A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72F231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1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F12C445" w14:textId="282660B7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E00637B" w14:textId="486FB145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9C7DE1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1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FF54C6A" w14:textId="669B50BE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081332F" w14:textId="1D21C4DB" w:rsidR="00EA2C37" w:rsidRPr="00F1598F" w:rsidRDefault="00EA2C37" w:rsidP="00EA2C37">
            <w:pPr>
              <w:tabs>
                <w:tab w:val="decimal" w:pos="595"/>
              </w:tabs>
              <w:ind w:left="-43" w:right="3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956027" w14:textId="24BA3FAC" w:rsidR="00EA2C37" w:rsidRPr="00F1598F" w:rsidRDefault="00EA2C37" w:rsidP="00EA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(560,690)</w:t>
            </w:r>
          </w:p>
        </w:tc>
      </w:tr>
      <w:tr w:rsidR="00EA2C37" w:rsidRPr="00F1598F" w14:paraId="6094FB40" w14:textId="77777777" w:rsidTr="0026006F">
        <w:trPr>
          <w:trHeight w:val="269"/>
        </w:trPr>
        <w:tc>
          <w:tcPr>
            <w:tcW w:w="4770" w:type="dxa"/>
            <w:shd w:val="clear" w:color="auto" w:fill="auto"/>
          </w:tcPr>
          <w:p w14:paraId="515879CE" w14:textId="77777777" w:rsidR="00EA2C37" w:rsidRPr="00F1598F" w:rsidRDefault="00EA2C37" w:rsidP="00EA2C37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1598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6DF69996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6F0475" w14:textId="66B5FEBF" w:rsidR="00EA2C37" w:rsidRPr="00F1598F" w:rsidRDefault="00EA2C37" w:rsidP="00EA2C37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0AC4CF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62D1DE8" w14:textId="6EFAE523" w:rsidR="00EA2C37" w:rsidRPr="00F1598F" w:rsidRDefault="00EA2C37" w:rsidP="00EA2C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E1058E" w14:textId="77777777" w:rsidR="00EA2C37" w:rsidRPr="00F1598F" w:rsidRDefault="00EA2C37" w:rsidP="00EA2C3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9EDBDE" w14:textId="44B0E140" w:rsidR="00EA2C37" w:rsidRPr="00F1598F" w:rsidRDefault="00EA2C37" w:rsidP="00EA2C3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 w:bidi="th-TH"/>
              </w:rPr>
              <w:t>(10,827)</w:t>
            </w:r>
          </w:p>
        </w:tc>
        <w:tc>
          <w:tcPr>
            <w:tcW w:w="270" w:type="dxa"/>
            <w:shd w:val="clear" w:color="auto" w:fill="auto"/>
          </w:tcPr>
          <w:p w14:paraId="5365D832" w14:textId="77777777" w:rsidR="00EA2C37" w:rsidRPr="00F1598F" w:rsidRDefault="00EA2C37" w:rsidP="00EA2C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shd w:val="clear" w:color="auto" w:fill="auto"/>
          </w:tcPr>
          <w:p w14:paraId="0523DC72" w14:textId="705B052C" w:rsidR="00EA2C37" w:rsidRPr="00F1598F" w:rsidRDefault="00EA2C37" w:rsidP="00EA2C3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 w:bidi="th-TH"/>
              </w:rPr>
              <w:t>(10,827)</w:t>
            </w:r>
          </w:p>
        </w:tc>
        <w:tc>
          <w:tcPr>
            <w:tcW w:w="269" w:type="dxa"/>
          </w:tcPr>
          <w:p w14:paraId="4BCCB291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EB4483" w14:textId="635920D9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B01548" w14:textId="7FF07F53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2D2DC5" w14:textId="6F7586D3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041A467" w14:textId="3389D702" w:rsidR="00EA2C37" w:rsidRPr="00F1598F" w:rsidRDefault="00EA2C37" w:rsidP="00EA2C3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4CC1FB" w14:textId="08F97759" w:rsidR="00EA2C37" w:rsidRPr="00F1598F" w:rsidRDefault="00EA2C37" w:rsidP="00EA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  <w:tab w:val="decimal" w:pos="67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(10,827)</w:t>
            </w:r>
          </w:p>
        </w:tc>
      </w:tr>
      <w:tr w:rsidR="00EA2C37" w:rsidRPr="00F1598F" w14:paraId="1246C9AC" w14:textId="77777777" w:rsidTr="0026006F">
        <w:trPr>
          <w:trHeight w:val="269"/>
        </w:trPr>
        <w:tc>
          <w:tcPr>
            <w:tcW w:w="4770" w:type="dxa"/>
            <w:shd w:val="clear" w:color="auto" w:fill="auto"/>
          </w:tcPr>
          <w:p w14:paraId="4E77B046" w14:textId="77777777" w:rsidR="00EA2C37" w:rsidRPr="00F1598F" w:rsidRDefault="00EA2C37" w:rsidP="00EA2C37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1598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32849251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EDFFD9" w14:textId="2A35644E" w:rsidR="00EA2C37" w:rsidRPr="00F1598F" w:rsidRDefault="00EA2C37" w:rsidP="00EA2C37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7CFA2E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8968217" w14:textId="5D55D016" w:rsidR="00EA2C37" w:rsidRPr="00F1598F" w:rsidRDefault="00EA2C37" w:rsidP="00EA2C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097BDA" w14:textId="77777777" w:rsidR="00EA2C37" w:rsidRPr="00F1598F" w:rsidRDefault="00EA2C37" w:rsidP="00EA2C3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E14FAF" w14:textId="146EE90A" w:rsidR="00EA2C37" w:rsidRPr="00F1598F" w:rsidRDefault="00EA2C37" w:rsidP="00EA2C3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 w:bidi="th-TH"/>
              </w:rPr>
              <w:t>(246,415)</w:t>
            </w:r>
          </w:p>
        </w:tc>
        <w:tc>
          <w:tcPr>
            <w:tcW w:w="270" w:type="dxa"/>
            <w:shd w:val="clear" w:color="auto" w:fill="auto"/>
          </w:tcPr>
          <w:p w14:paraId="35BABF39" w14:textId="77777777" w:rsidR="00EA2C37" w:rsidRPr="00F1598F" w:rsidRDefault="00EA2C37" w:rsidP="00EA2C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shd w:val="clear" w:color="auto" w:fill="auto"/>
          </w:tcPr>
          <w:p w14:paraId="5846AE98" w14:textId="7C88C399" w:rsidR="00EA2C37" w:rsidRPr="00F1598F" w:rsidRDefault="00EA2C37" w:rsidP="00EA2C3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 w:bidi="th-TH"/>
              </w:rPr>
              <w:t>(246,415)</w:t>
            </w:r>
          </w:p>
        </w:tc>
        <w:tc>
          <w:tcPr>
            <w:tcW w:w="269" w:type="dxa"/>
          </w:tcPr>
          <w:p w14:paraId="2AA4E299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95D835" w14:textId="6D4E12E6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9942DD1" w14:textId="48519C7F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AE661E" w14:textId="0AC24BE2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19079C6" w14:textId="4A0A2C36" w:rsidR="00EA2C37" w:rsidRPr="00F1598F" w:rsidRDefault="00EA2C37" w:rsidP="00EA2C3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9C517B" w14:textId="54A4B45E" w:rsidR="00EA2C37" w:rsidRPr="00F1598F" w:rsidRDefault="00EA2C37" w:rsidP="00EA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  <w:tab w:val="decimal" w:pos="678"/>
              </w:tabs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(246,415)</w:t>
            </w:r>
          </w:p>
        </w:tc>
      </w:tr>
      <w:tr w:rsidR="00EA2C37" w:rsidRPr="00F1598F" w14:paraId="15EFCFCE" w14:textId="77777777" w:rsidTr="0026006F">
        <w:trPr>
          <w:trHeight w:val="269"/>
        </w:trPr>
        <w:tc>
          <w:tcPr>
            <w:tcW w:w="4770" w:type="dxa"/>
            <w:shd w:val="clear" w:color="auto" w:fill="auto"/>
          </w:tcPr>
          <w:p w14:paraId="40B389FA" w14:textId="77777777" w:rsidR="00EA2C37" w:rsidRPr="00F1598F" w:rsidRDefault="00EA2C37" w:rsidP="00EA2C37">
            <w:pPr>
              <w:ind w:left="-14" w:right="-9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F1598F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0177A7F4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72F436" w14:textId="401CCE55" w:rsidR="00EA2C37" w:rsidRPr="00F1598F" w:rsidRDefault="00EA2C37" w:rsidP="00EA2C37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0F9AC7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8B19D75" w14:textId="2C2473C3" w:rsidR="00EA2C37" w:rsidRPr="00F1598F" w:rsidRDefault="00EA2C37" w:rsidP="00EA2C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F27131" w14:textId="77777777" w:rsidR="00EA2C37" w:rsidRPr="00F1598F" w:rsidRDefault="00EA2C37" w:rsidP="00EA2C3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FED168D" w14:textId="3F2C68F0" w:rsidR="00EA2C37" w:rsidRPr="00F1598F" w:rsidRDefault="00EA2C37" w:rsidP="00EA2C3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 w:bidi="th-TH"/>
              </w:rPr>
              <w:t>(1,002,364)</w:t>
            </w:r>
          </w:p>
        </w:tc>
        <w:tc>
          <w:tcPr>
            <w:tcW w:w="270" w:type="dxa"/>
            <w:shd w:val="clear" w:color="auto" w:fill="auto"/>
          </w:tcPr>
          <w:p w14:paraId="75871070" w14:textId="77777777" w:rsidR="00EA2C37" w:rsidRPr="00F1598F" w:rsidRDefault="00EA2C37" w:rsidP="00EA2C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shd w:val="clear" w:color="auto" w:fill="auto"/>
          </w:tcPr>
          <w:p w14:paraId="598E8FBF" w14:textId="086DA864" w:rsidR="00EA2C37" w:rsidRPr="00F1598F" w:rsidRDefault="00EA2C37" w:rsidP="00EA2C3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 w:bidi="th-TH"/>
              </w:rPr>
              <w:t>(1,002,364)</w:t>
            </w:r>
          </w:p>
        </w:tc>
        <w:tc>
          <w:tcPr>
            <w:tcW w:w="269" w:type="dxa"/>
          </w:tcPr>
          <w:p w14:paraId="4D2D845A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3B5519" w14:textId="6737FB3C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D3C8936" w14:textId="7DED8C06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688A06" w14:textId="5AE5E10F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383E4DD" w14:textId="034EEE36" w:rsidR="00EA2C37" w:rsidRPr="00F1598F" w:rsidRDefault="00EA2C37" w:rsidP="00EA2C3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EFE694" w14:textId="4F5FCEED" w:rsidR="00EA2C37" w:rsidRPr="00F1598F" w:rsidRDefault="00EA2C37" w:rsidP="00EA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  <w:tab w:val="decimal" w:pos="678"/>
              </w:tabs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(1,002,364)</w:t>
            </w:r>
          </w:p>
        </w:tc>
      </w:tr>
      <w:tr w:rsidR="00EA2C37" w:rsidRPr="00F1598F" w14:paraId="5DF3626A" w14:textId="77777777" w:rsidTr="0026006F">
        <w:trPr>
          <w:trHeight w:val="269"/>
        </w:trPr>
        <w:tc>
          <w:tcPr>
            <w:tcW w:w="4770" w:type="dxa"/>
            <w:shd w:val="clear" w:color="auto" w:fill="auto"/>
          </w:tcPr>
          <w:p w14:paraId="2A9FD89B" w14:textId="77777777" w:rsidR="00EA2C37" w:rsidRPr="00F1598F" w:rsidRDefault="00EA2C37" w:rsidP="00EA2C37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722A35FA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65ABBC" w14:textId="0D79D45D" w:rsidR="00EA2C37" w:rsidRPr="00F1598F" w:rsidRDefault="00EA2C37" w:rsidP="00EA2C37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7A2523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EF8164" w14:textId="15D4A311" w:rsidR="00EA2C37" w:rsidRPr="00F1598F" w:rsidRDefault="00EA2C37" w:rsidP="00EA2C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438C5B" w14:textId="77777777" w:rsidR="00EA2C37" w:rsidRPr="00F1598F" w:rsidRDefault="00EA2C37" w:rsidP="00EA2C3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6C4D49" w14:textId="5B2A7BFA" w:rsidR="00EA2C37" w:rsidRPr="00F1598F" w:rsidRDefault="00EA2C37" w:rsidP="00EA2C3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(1,820,296)</w:t>
            </w:r>
          </w:p>
        </w:tc>
        <w:tc>
          <w:tcPr>
            <w:tcW w:w="270" w:type="dxa"/>
            <w:shd w:val="clear" w:color="auto" w:fill="auto"/>
          </w:tcPr>
          <w:p w14:paraId="25DDB546" w14:textId="77777777" w:rsidR="00EA2C37" w:rsidRPr="00F1598F" w:rsidRDefault="00EA2C37" w:rsidP="00EA2C3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800A68" w14:textId="7C5ABFBC" w:rsidR="00EA2C37" w:rsidRPr="00F1598F" w:rsidRDefault="00EA2C37" w:rsidP="00EA2C3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(1,820,296)</w:t>
            </w:r>
          </w:p>
        </w:tc>
        <w:tc>
          <w:tcPr>
            <w:tcW w:w="269" w:type="dxa"/>
          </w:tcPr>
          <w:p w14:paraId="5C1C18AA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EB0647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5CA770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903EC4" w14:textId="77777777" w:rsidR="00EA2C37" w:rsidRPr="00F1598F" w:rsidRDefault="00EA2C37" w:rsidP="00EA2C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C4BF30" w14:textId="77777777" w:rsidR="00EA2C37" w:rsidRPr="00F1598F" w:rsidRDefault="00EA2C37" w:rsidP="00EA2C3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E79A69" w14:textId="77777777" w:rsidR="00EA2C37" w:rsidRPr="00F1598F" w:rsidRDefault="00EA2C37" w:rsidP="00EA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06CB206" w14:textId="77777777" w:rsidR="0066325B" w:rsidRPr="00F1598F" w:rsidRDefault="0066325B" w:rsidP="00E55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  <w:cs/>
        </w:rPr>
        <w:sectPr w:rsidR="0066325B" w:rsidRPr="00F1598F" w:rsidSect="003A6AFF">
          <w:pgSz w:w="16834" w:h="11909" w:orient="landscape" w:code="9"/>
          <w:pgMar w:top="1152" w:right="691" w:bottom="1152" w:left="1260" w:header="720" w:footer="720" w:gutter="0"/>
          <w:cols w:space="720"/>
          <w:docGrid w:linePitch="245"/>
        </w:sectPr>
      </w:pPr>
    </w:p>
    <w:tbl>
      <w:tblPr>
        <w:tblW w:w="15123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770"/>
        <w:gridCol w:w="273"/>
        <w:gridCol w:w="1257"/>
        <w:gridCol w:w="271"/>
        <w:gridCol w:w="1529"/>
        <w:gridCol w:w="266"/>
        <w:gridCol w:w="1174"/>
        <w:gridCol w:w="270"/>
        <w:gridCol w:w="1170"/>
        <w:gridCol w:w="266"/>
        <w:gridCol w:w="1084"/>
        <w:gridCol w:w="267"/>
        <w:gridCol w:w="1083"/>
        <w:gridCol w:w="269"/>
        <w:gridCol w:w="1174"/>
      </w:tblGrid>
      <w:tr w:rsidR="00261421" w:rsidRPr="00F1598F" w14:paraId="5C719E25" w14:textId="77777777" w:rsidTr="003B30E7">
        <w:trPr>
          <w:trHeight w:val="269"/>
          <w:tblHeader/>
        </w:trPr>
        <w:tc>
          <w:tcPr>
            <w:tcW w:w="4770" w:type="dxa"/>
            <w:shd w:val="clear" w:color="auto" w:fill="auto"/>
            <w:vAlign w:val="bottom"/>
          </w:tcPr>
          <w:p w14:paraId="47BADFD0" w14:textId="77777777" w:rsidR="0066325B" w:rsidRPr="00F1598F" w:rsidRDefault="0066325B" w:rsidP="0066325B">
            <w:pPr>
              <w:ind w:left="73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3" w:type="dxa"/>
          </w:tcPr>
          <w:p w14:paraId="4AF85833" w14:textId="77777777" w:rsidR="003B30E7" w:rsidRPr="00F1598F" w:rsidRDefault="003B30E7" w:rsidP="006632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80" w:type="dxa"/>
            <w:gridSpan w:val="13"/>
            <w:vAlign w:val="bottom"/>
          </w:tcPr>
          <w:p w14:paraId="2B3CF437" w14:textId="77777777" w:rsidR="0066325B" w:rsidRPr="00F1598F" w:rsidRDefault="0066325B" w:rsidP="006632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61421" w:rsidRPr="00F1598F" w14:paraId="75218F77" w14:textId="77777777" w:rsidTr="003B30E7">
        <w:trPr>
          <w:trHeight w:val="269"/>
          <w:tblHeader/>
        </w:trPr>
        <w:tc>
          <w:tcPr>
            <w:tcW w:w="4770" w:type="dxa"/>
            <w:shd w:val="clear" w:color="auto" w:fill="auto"/>
            <w:vAlign w:val="bottom"/>
          </w:tcPr>
          <w:p w14:paraId="0DCCEC2D" w14:textId="77777777" w:rsidR="00432955" w:rsidRPr="00F1598F" w:rsidRDefault="00432955" w:rsidP="0066325B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3" w:type="dxa"/>
          </w:tcPr>
          <w:p w14:paraId="067F0A14" w14:textId="77777777" w:rsidR="003B30E7" w:rsidRPr="00F1598F" w:rsidRDefault="003B30E7" w:rsidP="006632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203" w:type="dxa"/>
            <w:gridSpan w:val="8"/>
            <w:vAlign w:val="bottom"/>
          </w:tcPr>
          <w:p w14:paraId="098D420F" w14:textId="77777777" w:rsidR="00432955" w:rsidRPr="00F1598F" w:rsidRDefault="00432955" w:rsidP="006632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3877" w:type="dxa"/>
            <w:gridSpan w:val="5"/>
            <w:vAlign w:val="bottom"/>
          </w:tcPr>
          <w:p w14:paraId="2E32FD06" w14:textId="77777777" w:rsidR="00432955" w:rsidRPr="00F1598F" w:rsidRDefault="00432955" w:rsidP="006632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93A11" w:rsidRPr="00F1598F" w14:paraId="7E6B2900" w14:textId="77777777" w:rsidTr="003B30E7">
        <w:trPr>
          <w:trHeight w:val="269"/>
          <w:tblHeader/>
        </w:trPr>
        <w:tc>
          <w:tcPr>
            <w:tcW w:w="4770" w:type="dxa"/>
            <w:shd w:val="clear" w:color="auto" w:fill="auto"/>
            <w:vAlign w:val="bottom"/>
          </w:tcPr>
          <w:p w14:paraId="2389C297" w14:textId="77777777" w:rsidR="00432955" w:rsidRPr="00F1598F" w:rsidRDefault="00432955" w:rsidP="0066325B">
            <w:pPr>
              <w:ind w:left="-110" w:right="-90" w:firstLine="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3" w:type="dxa"/>
          </w:tcPr>
          <w:p w14:paraId="61BAE1D6" w14:textId="77777777" w:rsidR="003B30E7" w:rsidRPr="00F1598F" w:rsidRDefault="003B30E7" w:rsidP="006632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57" w:type="dxa"/>
            <w:vAlign w:val="bottom"/>
          </w:tcPr>
          <w:p w14:paraId="125C7B6E" w14:textId="77777777" w:rsidR="00432955" w:rsidRPr="00F1598F" w:rsidRDefault="00432955" w:rsidP="006632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1" w:type="dxa"/>
          </w:tcPr>
          <w:p w14:paraId="00F7D7D9" w14:textId="77777777" w:rsidR="00432955" w:rsidRPr="00F1598F" w:rsidRDefault="00432955" w:rsidP="006632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3F204BBE" w14:textId="77777777" w:rsidR="00432955" w:rsidRPr="00F1598F" w:rsidRDefault="00432955" w:rsidP="006632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5067C6F" w14:textId="77777777" w:rsidR="00432955" w:rsidRPr="00F1598F" w:rsidRDefault="00432955" w:rsidP="0066325B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4E08D68" w14:textId="77777777" w:rsidR="00432955" w:rsidRPr="00F1598F" w:rsidRDefault="00432955" w:rsidP="006632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F159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9DBBE0" w14:textId="77777777" w:rsidR="00432955" w:rsidRPr="00F1598F" w:rsidRDefault="00432955" w:rsidP="0066325B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3D6C32" w14:textId="77777777" w:rsidR="00432955" w:rsidRPr="00F1598F" w:rsidRDefault="00432955" w:rsidP="006632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66" w:type="dxa"/>
          </w:tcPr>
          <w:p w14:paraId="226CA29E" w14:textId="77777777" w:rsidR="00432955" w:rsidRPr="00F1598F" w:rsidRDefault="00432955" w:rsidP="006632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4" w:type="dxa"/>
            <w:vAlign w:val="bottom"/>
          </w:tcPr>
          <w:p w14:paraId="3CA742F8" w14:textId="77777777" w:rsidR="00432955" w:rsidRPr="00F1598F" w:rsidRDefault="00432955" w:rsidP="006632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67" w:type="dxa"/>
          </w:tcPr>
          <w:p w14:paraId="77C0E714" w14:textId="77777777" w:rsidR="00432955" w:rsidRPr="00F1598F" w:rsidRDefault="00432955" w:rsidP="006632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  <w:vAlign w:val="bottom"/>
          </w:tcPr>
          <w:p w14:paraId="3E6DD2F1" w14:textId="77777777" w:rsidR="00432955" w:rsidRPr="00F1598F" w:rsidRDefault="00432955" w:rsidP="006632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69" w:type="dxa"/>
          </w:tcPr>
          <w:p w14:paraId="164237F4" w14:textId="77777777" w:rsidR="00432955" w:rsidRPr="00F1598F" w:rsidRDefault="00432955" w:rsidP="0066325B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4" w:type="dxa"/>
            <w:vAlign w:val="bottom"/>
          </w:tcPr>
          <w:p w14:paraId="05693B4D" w14:textId="77777777" w:rsidR="00432955" w:rsidRPr="00F1598F" w:rsidRDefault="00432955" w:rsidP="0066325B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</w:tr>
      <w:tr w:rsidR="003C48D4" w:rsidRPr="00F1598F" w14:paraId="422CF77F" w14:textId="77777777" w:rsidTr="003B30E7">
        <w:trPr>
          <w:trHeight w:val="269"/>
          <w:tblHeader/>
        </w:trPr>
        <w:tc>
          <w:tcPr>
            <w:tcW w:w="4770" w:type="dxa"/>
            <w:shd w:val="clear" w:color="auto" w:fill="auto"/>
          </w:tcPr>
          <w:p w14:paraId="7010ECD8" w14:textId="77777777" w:rsidR="0066325B" w:rsidRPr="00F1598F" w:rsidRDefault="0066325B" w:rsidP="0066325B">
            <w:pPr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3" w:type="dxa"/>
          </w:tcPr>
          <w:p w14:paraId="6CC6F1C1" w14:textId="77777777" w:rsidR="003B30E7" w:rsidRPr="00F1598F" w:rsidRDefault="003B30E7" w:rsidP="006632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80" w:type="dxa"/>
            <w:gridSpan w:val="13"/>
          </w:tcPr>
          <w:p w14:paraId="545B0072" w14:textId="77777777" w:rsidR="0066325B" w:rsidRPr="00F1598F" w:rsidRDefault="0066325B" w:rsidP="006632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2418C" w:rsidRPr="00F1598F" w14:paraId="1E99D238" w14:textId="77777777" w:rsidTr="003B30E7">
        <w:trPr>
          <w:trHeight w:val="269"/>
        </w:trPr>
        <w:tc>
          <w:tcPr>
            <w:tcW w:w="4770" w:type="dxa"/>
            <w:shd w:val="clear" w:color="auto" w:fill="auto"/>
          </w:tcPr>
          <w:p w14:paraId="521F940F" w14:textId="77777777" w:rsidR="00432955" w:rsidRPr="00F1598F" w:rsidRDefault="00432955" w:rsidP="0066325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3" w:type="dxa"/>
          </w:tcPr>
          <w:p w14:paraId="1573354B" w14:textId="77777777" w:rsidR="003B30E7" w:rsidRPr="00F1598F" w:rsidRDefault="003B30E7" w:rsidP="006632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6556262C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3503545B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shd w:val="clear" w:color="auto" w:fill="auto"/>
          </w:tcPr>
          <w:p w14:paraId="5BC7EFE3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204AC696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6FB12A47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AFD210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1A9BC9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5D73E1F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D76E568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454B9ED2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118C88B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ED21F57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4E0911D7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8EE" w:rsidRPr="00F1598F" w14:paraId="1D2D2FAB" w14:textId="77777777" w:rsidTr="003B30E7">
        <w:trPr>
          <w:trHeight w:val="269"/>
        </w:trPr>
        <w:tc>
          <w:tcPr>
            <w:tcW w:w="4770" w:type="dxa"/>
            <w:shd w:val="clear" w:color="auto" w:fill="auto"/>
          </w:tcPr>
          <w:p w14:paraId="0E22815E" w14:textId="77777777" w:rsidR="00432955" w:rsidRPr="00F1598F" w:rsidRDefault="00432955" w:rsidP="0066325B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เงินให้กู้ยืมระยะสั้นแก่บุคคลและกิจการที่เกี่ยวข้องกัน</w:t>
            </w:r>
          </w:p>
        </w:tc>
        <w:tc>
          <w:tcPr>
            <w:tcW w:w="273" w:type="dxa"/>
          </w:tcPr>
          <w:p w14:paraId="3025A510" w14:textId="77777777" w:rsidR="003B30E7" w:rsidRPr="00F1598F" w:rsidRDefault="003B30E7" w:rsidP="006632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408588BA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5DDB1A11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3983D77E" w14:textId="77777777" w:rsidR="00432955" w:rsidRPr="00F1598F" w:rsidRDefault="00432955" w:rsidP="003B30E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1EEC409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FE336C8" w14:textId="77777777" w:rsidR="00432955" w:rsidRPr="00F1598F" w:rsidRDefault="00432955" w:rsidP="006632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132,533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B96243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FB6261" w14:textId="77777777" w:rsidR="00432955" w:rsidRPr="00F1598F" w:rsidRDefault="00432955" w:rsidP="006632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132,533</w:t>
            </w:r>
          </w:p>
        </w:tc>
        <w:tc>
          <w:tcPr>
            <w:tcW w:w="266" w:type="dxa"/>
            <w:vAlign w:val="bottom"/>
          </w:tcPr>
          <w:p w14:paraId="4AFA0C5D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75B91F8D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59FC6745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4312B66E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43" w:right="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3FED772C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1401AB54" w14:textId="77777777" w:rsidR="00432955" w:rsidRPr="00F1598F" w:rsidRDefault="00432955" w:rsidP="0066325B">
            <w:pPr>
              <w:tabs>
                <w:tab w:val="clear" w:pos="907"/>
                <w:tab w:val="left" w:pos="83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132,533</w:t>
            </w:r>
          </w:p>
        </w:tc>
      </w:tr>
      <w:tr w:rsidR="003A62CD" w:rsidRPr="00F1598F" w14:paraId="5D090F87" w14:textId="77777777" w:rsidTr="003B30E7">
        <w:trPr>
          <w:trHeight w:val="269"/>
        </w:trPr>
        <w:tc>
          <w:tcPr>
            <w:tcW w:w="4770" w:type="dxa"/>
            <w:shd w:val="clear" w:color="auto" w:fill="auto"/>
          </w:tcPr>
          <w:p w14:paraId="698A7894" w14:textId="77777777" w:rsidR="00432955" w:rsidRPr="00F1598F" w:rsidRDefault="00432955" w:rsidP="0066325B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73" w:type="dxa"/>
          </w:tcPr>
          <w:p w14:paraId="1EBECE8D" w14:textId="77777777" w:rsidR="003B30E7" w:rsidRPr="00F1598F" w:rsidRDefault="003B30E7" w:rsidP="006632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4C6855C3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9AEF541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2803978E" w14:textId="77777777" w:rsidR="00432955" w:rsidRPr="00F1598F" w:rsidRDefault="00432955" w:rsidP="005E7F5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CD9ED5E" w14:textId="77777777" w:rsidR="00432955" w:rsidRPr="00F1598F" w:rsidRDefault="00432955" w:rsidP="0066325B">
            <w:pPr>
              <w:tabs>
                <w:tab w:val="decimal" w:pos="789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F73ED44" w14:textId="77777777" w:rsidR="00432955" w:rsidRPr="00F1598F" w:rsidRDefault="00432955" w:rsidP="003B30E7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62136E" w14:textId="77777777" w:rsidR="00432955" w:rsidRPr="00F1598F" w:rsidRDefault="00432955" w:rsidP="0066325B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9058FA" w14:textId="77777777" w:rsidR="00432955" w:rsidRPr="00F1598F" w:rsidRDefault="00432955" w:rsidP="006632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  <w:tc>
          <w:tcPr>
            <w:tcW w:w="266" w:type="dxa"/>
            <w:vAlign w:val="bottom"/>
          </w:tcPr>
          <w:p w14:paraId="3AB22585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5F5629B8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078B5FD9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08E8BFCF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43" w:right="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64130F9C" w14:textId="77777777" w:rsidR="00432955" w:rsidRPr="00F1598F" w:rsidRDefault="00432955" w:rsidP="0066325B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4A4AC257" w14:textId="76797F8A" w:rsidR="00432955" w:rsidRPr="00F1598F" w:rsidRDefault="008525C5" w:rsidP="0066325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</w:tr>
      <w:tr w:rsidR="00517D24" w:rsidRPr="00F1598F" w14:paraId="4FFC8C60" w14:textId="77777777" w:rsidTr="003B30E7">
        <w:trPr>
          <w:trHeight w:val="269"/>
        </w:trPr>
        <w:tc>
          <w:tcPr>
            <w:tcW w:w="4770" w:type="dxa"/>
            <w:shd w:val="clear" w:color="auto" w:fill="auto"/>
          </w:tcPr>
          <w:p w14:paraId="3FA58C3A" w14:textId="77777777" w:rsidR="00432955" w:rsidRPr="00F1598F" w:rsidRDefault="00432955" w:rsidP="0066325B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273" w:type="dxa"/>
          </w:tcPr>
          <w:p w14:paraId="3BB70242" w14:textId="77777777" w:rsidR="003B30E7" w:rsidRPr="00F1598F" w:rsidRDefault="003B30E7" w:rsidP="006632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4BB014FA" w14:textId="77777777" w:rsidR="00432955" w:rsidRPr="00F1598F" w:rsidRDefault="00432955" w:rsidP="003B30E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43"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1" w:type="dxa"/>
          </w:tcPr>
          <w:p w14:paraId="3D219EC6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4DD4F79B" w14:textId="77777777" w:rsidR="00432955" w:rsidRPr="00F1598F" w:rsidRDefault="00432955" w:rsidP="003B30E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7E2BE1CD" w14:textId="77777777" w:rsidR="00432955" w:rsidRPr="00F1598F" w:rsidRDefault="00432955" w:rsidP="006632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4827646" w14:textId="77777777" w:rsidR="00432955" w:rsidRPr="00F1598F" w:rsidRDefault="00432955" w:rsidP="003B30E7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003E8F" w14:textId="77777777" w:rsidR="00432955" w:rsidRPr="00F1598F" w:rsidRDefault="00432955" w:rsidP="006632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6CD9C7" w14:textId="77777777" w:rsidR="00432955" w:rsidRPr="00F1598F" w:rsidRDefault="00432955" w:rsidP="006632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6" w:type="dxa"/>
          </w:tcPr>
          <w:p w14:paraId="2AEB7B5D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26E870FC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3E4330FD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2BB31A7" w14:textId="77777777" w:rsidR="00432955" w:rsidRPr="00F1598F" w:rsidRDefault="00432955" w:rsidP="006632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526CA20B" w14:textId="77777777" w:rsidR="00432955" w:rsidRPr="00F1598F" w:rsidRDefault="00432955" w:rsidP="006632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C9159B0" w14:textId="77777777" w:rsidR="00432955" w:rsidRPr="00F1598F" w:rsidRDefault="00432955" w:rsidP="009D76C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7D24" w:rsidRPr="00F1598F" w14:paraId="2F65A75B" w14:textId="77777777" w:rsidTr="003B30E7">
        <w:trPr>
          <w:trHeight w:val="269"/>
        </w:trPr>
        <w:tc>
          <w:tcPr>
            <w:tcW w:w="4770" w:type="dxa"/>
            <w:shd w:val="clear" w:color="auto" w:fill="auto"/>
          </w:tcPr>
          <w:p w14:paraId="26A211D3" w14:textId="77777777" w:rsidR="00432955" w:rsidRPr="00F1598F" w:rsidRDefault="00432955" w:rsidP="0066325B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3" w:type="dxa"/>
          </w:tcPr>
          <w:p w14:paraId="001A6A5B" w14:textId="77777777" w:rsidR="003B30E7" w:rsidRPr="00F1598F" w:rsidRDefault="003B30E7" w:rsidP="0066325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3994019E" w14:textId="77777777" w:rsidR="00432955" w:rsidRPr="00F1598F" w:rsidRDefault="00432955" w:rsidP="003B30E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43"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1" w:type="dxa"/>
          </w:tcPr>
          <w:p w14:paraId="7E0EDC84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EB728" w14:textId="77777777" w:rsidR="00432955" w:rsidRPr="00F1598F" w:rsidRDefault="00432955" w:rsidP="005E7F5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25,000</w:t>
            </w:r>
          </w:p>
        </w:tc>
        <w:tc>
          <w:tcPr>
            <w:tcW w:w="266" w:type="dxa"/>
            <w:shd w:val="clear" w:color="auto" w:fill="auto"/>
          </w:tcPr>
          <w:p w14:paraId="6A352F1A" w14:textId="77777777" w:rsidR="00432955" w:rsidRPr="00F1598F" w:rsidRDefault="00432955" w:rsidP="006632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5CF3C8" w14:textId="77777777" w:rsidR="00432955" w:rsidRPr="00F1598F" w:rsidRDefault="00432955" w:rsidP="0066325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132,533</w:t>
            </w:r>
          </w:p>
        </w:tc>
        <w:tc>
          <w:tcPr>
            <w:tcW w:w="270" w:type="dxa"/>
            <w:shd w:val="clear" w:color="auto" w:fill="auto"/>
          </w:tcPr>
          <w:p w14:paraId="2A00F262" w14:textId="77777777" w:rsidR="00432955" w:rsidRPr="00F1598F" w:rsidRDefault="00432955" w:rsidP="006632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5F7252" w14:textId="77777777" w:rsidR="00432955" w:rsidRPr="00F1598F" w:rsidRDefault="00432955" w:rsidP="0066325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157,540</w:t>
            </w:r>
          </w:p>
        </w:tc>
        <w:tc>
          <w:tcPr>
            <w:tcW w:w="266" w:type="dxa"/>
          </w:tcPr>
          <w:p w14:paraId="45B169AA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22F693D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2FE51D3B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39F32A2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D662E4C" w14:textId="77777777" w:rsidR="00432955" w:rsidRPr="00F1598F" w:rsidRDefault="00432955" w:rsidP="006632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40ACAFD" w14:textId="77777777" w:rsidR="00432955" w:rsidRPr="00F1598F" w:rsidRDefault="00432955" w:rsidP="0066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418C" w:rsidRPr="00F1598F" w14:paraId="324D7D6F" w14:textId="77777777" w:rsidTr="003B30E7">
        <w:trPr>
          <w:trHeight w:val="269"/>
        </w:trPr>
        <w:tc>
          <w:tcPr>
            <w:tcW w:w="4770" w:type="dxa"/>
            <w:shd w:val="clear" w:color="auto" w:fill="auto"/>
          </w:tcPr>
          <w:p w14:paraId="69D20953" w14:textId="77777777" w:rsidR="00432955" w:rsidRPr="00F1598F" w:rsidRDefault="00432955" w:rsidP="0066325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  <w:lang w:val="en-GB"/>
              </w:rPr>
            </w:pPr>
          </w:p>
        </w:tc>
        <w:tc>
          <w:tcPr>
            <w:tcW w:w="273" w:type="dxa"/>
          </w:tcPr>
          <w:p w14:paraId="222745BD" w14:textId="77777777" w:rsidR="003B30E7" w:rsidRPr="00F1598F" w:rsidRDefault="003B30E7" w:rsidP="006632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57" w:type="dxa"/>
          </w:tcPr>
          <w:p w14:paraId="15ABEB12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1" w:type="dxa"/>
          </w:tcPr>
          <w:p w14:paraId="7F65E05C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529" w:type="dxa"/>
            <w:shd w:val="clear" w:color="auto" w:fill="auto"/>
          </w:tcPr>
          <w:p w14:paraId="025D2CED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6" w:type="dxa"/>
            <w:shd w:val="clear" w:color="auto" w:fill="auto"/>
          </w:tcPr>
          <w:p w14:paraId="4B912B2E" w14:textId="77777777" w:rsidR="00432955" w:rsidRPr="00F1598F" w:rsidRDefault="00432955" w:rsidP="006632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74" w:type="dxa"/>
            <w:shd w:val="clear" w:color="auto" w:fill="auto"/>
          </w:tcPr>
          <w:p w14:paraId="1B326E90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78C8558A" w14:textId="77777777" w:rsidR="00432955" w:rsidRPr="00F1598F" w:rsidRDefault="00432955" w:rsidP="006632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70" w:type="dxa"/>
            <w:shd w:val="clear" w:color="auto" w:fill="auto"/>
          </w:tcPr>
          <w:p w14:paraId="3886770F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6" w:type="dxa"/>
          </w:tcPr>
          <w:p w14:paraId="199251E5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4" w:type="dxa"/>
          </w:tcPr>
          <w:p w14:paraId="1D5C70B2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7" w:type="dxa"/>
          </w:tcPr>
          <w:p w14:paraId="7E5C2078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3" w:type="dxa"/>
          </w:tcPr>
          <w:p w14:paraId="2F56AA8F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9" w:type="dxa"/>
          </w:tcPr>
          <w:p w14:paraId="2AD9F94E" w14:textId="77777777" w:rsidR="00432955" w:rsidRPr="00F1598F" w:rsidRDefault="00432955" w:rsidP="006632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74" w:type="dxa"/>
          </w:tcPr>
          <w:p w14:paraId="073DF883" w14:textId="77777777" w:rsidR="00432955" w:rsidRPr="00F1598F" w:rsidRDefault="00432955" w:rsidP="0066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D2418C" w:rsidRPr="00F1598F" w14:paraId="1454F629" w14:textId="77777777" w:rsidTr="003B30E7">
        <w:trPr>
          <w:trHeight w:val="269"/>
        </w:trPr>
        <w:tc>
          <w:tcPr>
            <w:tcW w:w="4770" w:type="dxa"/>
            <w:shd w:val="clear" w:color="auto" w:fill="auto"/>
          </w:tcPr>
          <w:p w14:paraId="61D1DD98" w14:textId="77777777" w:rsidR="00432955" w:rsidRPr="00F1598F" w:rsidRDefault="00432955" w:rsidP="0066325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3" w:type="dxa"/>
          </w:tcPr>
          <w:p w14:paraId="40C58414" w14:textId="77777777" w:rsidR="003B30E7" w:rsidRPr="00F1598F" w:rsidRDefault="003B30E7" w:rsidP="006632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645FB5E4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</w:tcPr>
          <w:p w14:paraId="46D1E0F1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shd w:val="clear" w:color="auto" w:fill="auto"/>
          </w:tcPr>
          <w:p w14:paraId="7CAF53B7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6D2B8F56" w14:textId="77777777" w:rsidR="00432955" w:rsidRPr="00F1598F" w:rsidRDefault="00432955" w:rsidP="006632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3B26B9D3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7B39690" w14:textId="77777777" w:rsidR="00432955" w:rsidRPr="00F1598F" w:rsidRDefault="00432955" w:rsidP="006632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A3F405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FD53842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1DC3103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575135CD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189E106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18A7E12" w14:textId="77777777" w:rsidR="00432955" w:rsidRPr="00F1598F" w:rsidRDefault="00432955" w:rsidP="006632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91338AE" w14:textId="77777777" w:rsidR="00432955" w:rsidRPr="00F1598F" w:rsidRDefault="00432955" w:rsidP="0066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8EE" w:rsidRPr="00F1598F" w14:paraId="666BA40D" w14:textId="77777777" w:rsidTr="003B30E7">
        <w:trPr>
          <w:trHeight w:val="269"/>
        </w:trPr>
        <w:tc>
          <w:tcPr>
            <w:tcW w:w="4770" w:type="dxa"/>
            <w:shd w:val="clear" w:color="auto" w:fill="auto"/>
          </w:tcPr>
          <w:p w14:paraId="1A745099" w14:textId="77777777" w:rsidR="00432955" w:rsidRPr="00F1598F" w:rsidRDefault="00432955" w:rsidP="0066325B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เงินเบิกเกินบัญชีธนาคารและเงินกู้ยืม</w:t>
            </w:r>
          </w:p>
          <w:p w14:paraId="7B44BEEB" w14:textId="77777777" w:rsidR="00432955" w:rsidRPr="00F1598F" w:rsidRDefault="00432955" w:rsidP="0066325B">
            <w:pPr>
              <w:ind w:left="70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ระยะสั้นจากสถาบันการเงิน</w:t>
            </w:r>
          </w:p>
        </w:tc>
        <w:tc>
          <w:tcPr>
            <w:tcW w:w="273" w:type="dxa"/>
          </w:tcPr>
          <w:p w14:paraId="264ECB6F" w14:textId="77777777" w:rsidR="003B30E7" w:rsidRPr="00F1598F" w:rsidRDefault="003B30E7" w:rsidP="006632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6B8F2A7F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6E5E3E46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3087F240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A654D9A" w14:textId="77777777" w:rsidR="00432955" w:rsidRPr="00F1598F" w:rsidRDefault="00432955" w:rsidP="006632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B5EEA4E" w14:textId="77777777" w:rsidR="00432955" w:rsidRPr="00F1598F" w:rsidRDefault="00432955" w:rsidP="006632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(567,848)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4F989E" w14:textId="77777777" w:rsidR="00432955" w:rsidRPr="00F1598F" w:rsidRDefault="00432955" w:rsidP="006632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9E968C" w14:textId="77777777" w:rsidR="00432955" w:rsidRPr="00F1598F" w:rsidRDefault="00432955" w:rsidP="006632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(567,848)</w:t>
            </w:r>
          </w:p>
        </w:tc>
        <w:tc>
          <w:tcPr>
            <w:tcW w:w="266" w:type="dxa"/>
            <w:vAlign w:val="bottom"/>
          </w:tcPr>
          <w:p w14:paraId="32027F0F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24D12237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061A6190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3D1D9306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329E327C" w14:textId="77777777" w:rsidR="00432955" w:rsidRPr="00F1598F" w:rsidRDefault="00432955" w:rsidP="006632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7A0388B3" w14:textId="77777777" w:rsidR="00432955" w:rsidRPr="00F1598F" w:rsidRDefault="00432955" w:rsidP="006632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(567,848)</w:t>
            </w:r>
          </w:p>
        </w:tc>
      </w:tr>
      <w:tr w:rsidR="003A62CD" w:rsidRPr="00F1598F" w14:paraId="484C589C" w14:textId="77777777" w:rsidTr="003B30E7">
        <w:trPr>
          <w:trHeight w:val="269"/>
        </w:trPr>
        <w:tc>
          <w:tcPr>
            <w:tcW w:w="4770" w:type="dxa"/>
            <w:shd w:val="clear" w:color="auto" w:fill="auto"/>
          </w:tcPr>
          <w:p w14:paraId="4A8170F8" w14:textId="77777777" w:rsidR="00432955" w:rsidRPr="00F1598F" w:rsidRDefault="00432955" w:rsidP="0066325B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273" w:type="dxa"/>
          </w:tcPr>
          <w:p w14:paraId="41A45709" w14:textId="77777777" w:rsidR="003B30E7" w:rsidRPr="00F1598F" w:rsidRDefault="003B30E7" w:rsidP="006632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0B6043FF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071D3AD3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shd w:val="clear" w:color="auto" w:fill="auto"/>
          </w:tcPr>
          <w:p w14:paraId="07665213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7B6756D3" w14:textId="77777777" w:rsidR="00432955" w:rsidRPr="00F1598F" w:rsidRDefault="00432955" w:rsidP="006632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467AD822" w14:textId="77777777" w:rsidR="00432955" w:rsidRPr="00F1598F" w:rsidRDefault="00432955" w:rsidP="006632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(10,827)</w:t>
            </w:r>
          </w:p>
        </w:tc>
        <w:tc>
          <w:tcPr>
            <w:tcW w:w="270" w:type="dxa"/>
            <w:shd w:val="clear" w:color="auto" w:fill="auto"/>
          </w:tcPr>
          <w:p w14:paraId="71C27760" w14:textId="77777777" w:rsidR="00432955" w:rsidRPr="00F1598F" w:rsidRDefault="00432955" w:rsidP="006632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C6A94B6" w14:textId="77777777" w:rsidR="00432955" w:rsidRPr="00F1598F" w:rsidRDefault="00432955" w:rsidP="006632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(10,827)</w:t>
            </w:r>
          </w:p>
        </w:tc>
        <w:tc>
          <w:tcPr>
            <w:tcW w:w="266" w:type="dxa"/>
          </w:tcPr>
          <w:p w14:paraId="2FD7E741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08CF79FD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1A879C6E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5F88E04E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11200F5" w14:textId="77777777" w:rsidR="00432955" w:rsidRPr="00F1598F" w:rsidRDefault="00432955" w:rsidP="006632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4ABB6AB4" w14:textId="77777777" w:rsidR="00432955" w:rsidRPr="00F1598F" w:rsidRDefault="00432955" w:rsidP="006632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(10,827)</w:t>
            </w:r>
          </w:p>
        </w:tc>
      </w:tr>
      <w:tr w:rsidR="003A62CD" w:rsidRPr="00F1598F" w14:paraId="0C2438E1" w14:textId="77777777" w:rsidTr="003B30E7">
        <w:trPr>
          <w:trHeight w:val="269"/>
        </w:trPr>
        <w:tc>
          <w:tcPr>
            <w:tcW w:w="4770" w:type="dxa"/>
            <w:shd w:val="clear" w:color="auto" w:fill="auto"/>
          </w:tcPr>
          <w:p w14:paraId="33F04039" w14:textId="77777777" w:rsidR="00432955" w:rsidRPr="00F1598F" w:rsidRDefault="00432955" w:rsidP="0066325B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</w:t>
            </w:r>
          </w:p>
        </w:tc>
        <w:tc>
          <w:tcPr>
            <w:tcW w:w="273" w:type="dxa"/>
          </w:tcPr>
          <w:p w14:paraId="14EF6C9F" w14:textId="77777777" w:rsidR="003B30E7" w:rsidRPr="00F1598F" w:rsidRDefault="003B30E7" w:rsidP="006632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05C99EB9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22DAE544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shd w:val="clear" w:color="auto" w:fill="auto"/>
          </w:tcPr>
          <w:p w14:paraId="429A352C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0F6C029" w14:textId="77777777" w:rsidR="00432955" w:rsidRPr="00F1598F" w:rsidRDefault="00432955" w:rsidP="006632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0536C34F" w14:textId="77777777" w:rsidR="00432955" w:rsidRPr="00F1598F" w:rsidRDefault="00432955" w:rsidP="006632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(248,897)</w:t>
            </w:r>
          </w:p>
        </w:tc>
        <w:tc>
          <w:tcPr>
            <w:tcW w:w="270" w:type="dxa"/>
            <w:shd w:val="clear" w:color="auto" w:fill="auto"/>
          </w:tcPr>
          <w:p w14:paraId="20EF5C15" w14:textId="77777777" w:rsidR="00432955" w:rsidRPr="00F1598F" w:rsidRDefault="00432955" w:rsidP="006632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9AC55D1" w14:textId="77777777" w:rsidR="00432955" w:rsidRPr="00F1598F" w:rsidRDefault="00432955" w:rsidP="006632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(248,897)</w:t>
            </w:r>
          </w:p>
        </w:tc>
        <w:tc>
          <w:tcPr>
            <w:tcW w:w="266" w:type="dxa"/>
          </w:tcPr>
          <w:p w14:paraId="0364F1A5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5296FBB1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05428A59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64C23206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9060B24" w14:textId="77777777" w:rsidR="00432955" w:rsidRPr="00F1598F" w:rsidRDefault="00432955" w:rsidP="006632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47E61A53" w14:textId="77777777" w:rsidR="00432955" w:rsidRPr="00F1598F" w:rsidRDefault="00432955" w:rsidP="006632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(248,897)</w:t>
            </w:r>
          </w:p>
        </w:tc>
      </w:tr>
      <w:tr w:rsidR="003A62CD" w:rsidRPr="00F1598F" w14:paraId="0F6B36C9" w14:textId="77777777" w:rsidTr="003B30E7">
        <w:trPr>
          <w:trHeight w:val="269"/>
        </w:trPr>
        <w:tc>
          <w:tcPr>
            <w:tcW w:w="4770" w:type="dxa"/>
            <w:shd w:val="clear" w:color="auto" w:fill="auto"/>
          </w:tcPr>
          <w:p w14:paraId="64A6CC5A" w14:textId="77777777" w:rsidR="00432955" w:rsidRPr="00F1598F" w:rsidRDefault="00432955" w:rsidP="0066325B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273" w:type="dxa"/>
          </w:tcPr>
          <w:p w14:paraId="46786601" w14:textId="77777777" w:rsidR="003B30E7" w:rsidRPr="00F1598F" w:rsidRDefault="003B30E7" w:rsidP="006632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417AE4B8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22A53C7D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shd w:val="clear" w:color="auto" w:fill="auto"/>
          </w:tcPr>
          <w:p w14:paraId="380E527D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87F5F67" w14:textId="77777777" w:rsidR="00432955" w:rsidRPr="00F1598F" w:rsidRDefault="00432955" w:rsidP="006632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697BABA9" w14:textId="77777777" w:rsidR="00432955" w:rsidRPr="00F1598F" w:rsidRDefault="00432955" w:rsidP="006632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(1,002,364)</w:t>
            </w:r>
          </w:p>
        </w:tc>
        <w:tc>
          <w:tcPr>
            <w:tcW w:w="270" w:type="dxa"/>
            <w:shd w:val="clear" w:color="auto" w:fill="auto"/>
          </w:tcPr>
          <w:p w14:paraId="487569E8" w14:textId="77777777" w:rsidR="00432955" w:rsidRPr="00F1598F" w:rsidRDefault="00432955" w:rsidP="006632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B6CB841" w14:textId="77777777" w:rsidR="00432955" w:rsidRPr="00F1598F" w:rsidRDefault="00432955" w:rsidP="006632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(1,002,364)</w:t>
            </w:r>
          </w:p>
        </w:tc>
        <w:tc>
          <w:tcPr>
            <w:tcW w:w="266" w:type="dxa"/>
          </w:tcPr>
          <w:p w14:paraId="74E580AF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2386A912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0010D5CF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20E71781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C7D7745" w14:textId="77777777" w:rsidR="00432955" w:rsidRPr="00F1598F" w:rsidRDefault="00432955" w:rsidP="006632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4557D83" w14:textId="77777777" w:rsidR="00432955" w:rsidRPr="00F1598F" w:rsidRDefault="00432955" w:rsidP="006632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(1,002,364)</w:t>
            </w:r>
          </w:p>
        </w:tc>
      </w:tr>
      <w:tr w:rsidR="00517D24" w:rsidRPr="00F1598F" w14:paraId="20E8DCE6" w14:textId="77777777" w:rsidTr="003B30E7">
        <w:trPr>
          <w:trHeight w:val="269"/>
        </w:trPr>
        <w:tc>
          <w:tcPr>
            <w:tcW w:w="4770" w:type="dxa"/>
            <w:shd w:val="clear" w:color="auto" w:fill="auto"/>
          </w:tcPr>
          <w:p w14:paraId="1F2172D2" w14:textId="77777777" w:rsidR="00432955" w:rsidRPr="00F1598F" w:rsidRDefault="00432955" w:rsidP="0066325B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273" w:type="dxa"/>
          </w:tcPr>
          <w:p w14:paraId="06B415A4" w14:textId="77777777" w:rsidR="003B30E7" w:rsidRPr="00F1598F" w:rsidRDefault="003B30E7" w:rsidP="006632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3B6B7633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4A25C5E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BE53D3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7A278AE" w14:textId="77777777" w:rsidR="00432955" w:rsidRPr="00F1598F" w:rsidRDefault="00432955" w:rsidP="006632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FC796F" w14:textId="77777777" w:rsidR="00432955" w:rsidRPr="00F1598F" w:rsidRDefault="00432955" w:rsidP="0066325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(1,829,936)</w:t>
            </w:r>
          </w:p>
        </w:tc>
        <w:tc>
          <w:tcPr>
            <w:tcW w:w="270" w:type="dxa"/>
            <w:shd w:val="clear" w:color="auto" w:fill="auto"/>
          </w:tcPr>
          <w:p w14:paraId="66CB8970" w14:textId="77777777" w:rsidR="00432955" w:rsidRPr="00F1598F" w:rsidRDefault="00432955" w:rsidP="006632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64801B" w14:textId="77777777" w:rsidR="00432955" w:rsidRPr="00F1598F" w:rsidRDefault="00432955" w:rsidP="0066325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(1,829,936)</w:t>
            </w:r>
          </w:p>
        </w:tc>
        <w:tc>
          <w:tcPr>
            <w:tcW w:w="266" w:type="dxa"/>
          </w:tcPr>
          <w:p w14:paraId="0F934D4D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1092D02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78107BBE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B6815F2" w14:textId="77777777" w:rsidR="00432955" w:rsidRPr="00F1598F" w:rsidRDefault="00432955" w:rsidP="006632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31EAA5F" w14:textId="77777777" w:rsidR="00432955" w:rsidRPr="00F1598F" w:rsidRDefault="00432955" w:rsidP="006632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A7AE6F6" w14:textId="77777777" w:rsidR="00432955" w:rsidRPr="00F1598F" w:rsidRDefault="00432955" w:rsidP="0066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4A08B7E" w14:textId="77777777" w:rsidR="0066325B" w:rsidRPr="00F1598F" w:rsidRDefault="0066325B" w:rsidP="005E7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  <w:cs/>
        </w:rPr>
        <w:sectPr w:rsidR="0066325B" w:rsidRPr="00F1598F" w:rsidSect="003A6AFF">
          <w:pgSz w:w="16834" w:h="11909" w:orient="landscape" w:code="9"/>
          <w:pgMar w:top="1152" w:right="691" w:bottom="1152" w:left="1260" w:header="720" w:footer="720" w:gutter="0"/>
          <w:cols w:space="720"/>
          <w:docGrid w:linePitch="245"/>
        </w:sectPr>
      </w:pPr>
    </w:p>
    <w:p w14:paraId="4D5124FC" w14:textId="3B354076" w:rsidR="00035C8D" w:rsidRPr="00F1598F" w:rsidRDefault="00035C8D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 w:hint="cs"/>
          <w:sz w:val="30"/>
          <w:szCs w:val="30"/>
          <w:cs/>
        </w:rPr>
        <w:lastRenderedPageBreak/>
        <w:t>มูลค่าตามบัญชีและมูลค่ายุติธรรม</w:t>
      </w:r>
      <w:r w:rsidR="00D25358" w:rsidRPr="00F1598F">
        <w:rPr>
          <w:rFonts w:asciiTheme="majorBidi" w:hAnsiTheme="majorBidi" w:cstheme="majorBidi" w:hint="cs"/>
          <w:sz w:val="30"/>
          <w:szCs w:val="30"/>
          <w:cs/>
        </w:rPr>
        <w:t>ของเครื่องมือทางการเงินของกลุ่มบริษัทส่วนใหญ่มีมูลค่าไม่แตกต่างกันอย่างเป็นสาระสำคัญเนื่องจากมีอัตราดอกเบี้ยใกล้เคียงกับอัตราในตลาด</w:t>
      </w:r>
    </w:p>
    <w:p w14:paraId="20565BE7" w14:textId="77777777" w:rsidR="00035C8D" w:rsidRPr="00F1598F" w:rsidRDefault="00035C8D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D90F9E3" w14:textId="533C1B22" w:rsidR="0076036B" w:rsidRPr="00F1598F" w:rsidRDefault="003A1F6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1598F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เครื่องมือทางการเงินที่วัดมูลค่ายุติธรรม</w:t>
      </w:r>
      <w:r w:rsidR="0003222B" w:rsidRPr="00F1598F">
        <w:rPr>
          <w:rFonts w:asciiTheme="majorBidi" w:hAnsiTheme="majorBidi" w:cstheme="majorBidi" w:hint="cs"/>
          <w:b/>
          <w:bCs/>
          <w:sz w:val="30"/>
          <w:szCs w:val="30"/>
          <w:cs/>
        </w:rPr>
        <w:t>ด้วยวิธีอื่นๆ</w:t>
      </w:r>
    </w:p>
    <w:p w14:paraId="0DCF39C2" w14:textId="77777777" w:rsidR="003A6AFF" w:rsidRPr="00F1598F" w:rsidRDefault="003A6AFF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8"/>
        <w:gridCol w:w="456"/>
        <w:gridCol w:w="5416"/>
      </w:tblGrid>
      <w:tr w:rsidR="007C569D" w:rsidRPr="00F1598F" w14:paraId="49CAA831" w14:textId="77777777" w:rsidTr="007C569D">
        <w:trPr>
          <w:trHeight w:val="515"/>
          <w:tblHeader/>
        </w:trPr>
        <w:tc>
          <w:tcPr>
            <w:tcW w:w="3308" w:type="dxa"/>
            <w:vAlign w:val="bottom"/>
          </w:tcPr>
          <w:p w14:paraId="61E7751B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456" w:type="dxa"/>
            <w:vAlign w:val="bottom"/>
          </w:tcPr>
          <w:p w14:paraId="07847E67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6" w:type="dxa"/>
            <w:vAlign w:val="bottom"/>
          </w:tcPr>
          <w:p w14:paraId="00F1F6FC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7C569D" w:rsidRPr="00F1598F" w14:paraId="19BDBCCE" w14:textId="77777777" w:rsidTr="007C569D">
        <w:trPr>
          <w:trHeight w:val="2621"/>
          <w:tblHeader/>
        </w:trPr>
        <w:tc>
          <w:tcPr>
            <w:tcW w:w="3308" w:type="dxa"/>
          </w:tcPr>
          <w:p w14:paraId="1E147F76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อนุพันธ์</w:t>
            </w:r>
          </w:p>
          <w:p w14:paraId="70490D6E" w14:textId="0AB35D71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dxa"/>
          </w:tcPr>
          <w:p w14:paraId="3D951C96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</w:tcPr>
          <w:p w14:paraId="646EB54B" w14:textId="61EE9558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กรณีมีตลาดซื้อขายคล่องรองรับ</w:t>
            </w: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กลุ่มบริษัทใช้ราคาตลาดเป็นมูลค่ายุติธรรมของอนุพันธ์</w:t>
            </w:r>
          </w:p>
          <w:p w14:paraId="062DF66F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76886D" w14:textId="0BFE452E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กรณีไม่มีตลาดซื้อขายคล่องรองรับ คำนวณจากแบบจำลองโดยใช้ข้อมูลที่หาได้จากตลาด (</w:t>
            </w: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Observable Market Data)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และค่าความเสี่ยงด้านอื่นๆ เพื่อสะท้อนมูลค่าที่แท้จริงของอนุพันธ์</w:t>
            </w:r>
          </w:p>
        </w:tc>
      </w:tr>
      <w:tr w:rsidR="007C569D" w:rsidRPr="00F1598F" w14:paraId="462E1ADB" w14:textId="77777777" w:rsidTr="007C569D">
        <w:trPr>
          <w:trHeight w:val="60"/>
          <w:tblHeader/>
        </w:trPr>
        <w:tc>
          <w:tcPr>
            <w:tcW w:w="3308" w:type="dxa"/>
          </w:tcPr>
          <w:p w14:paraId="4F6CEF92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dxa"/>
          </w:tcPr>
          <w:p w14:paraId="212F9A65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</w:tcPr>
          <w:p w14:paraId="3A42CCD0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C569D" w:rsidRPr="00F1598F" w14:paraId="7B53B9AE" w14:textId="77777777" w:rsidTr="007C569D">
        <w:trPr>
          <w:trHeight w:val="1635"/>
        </w:trPr>
        <w:tc>
          <w:tcPr>
            <w:tcW w:w="3308" w:type="dxa"/>
          </w:tcPr>
          <w:p w14:paraId="08DD2A11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  <w:p w14:paraId="45CE9F8E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A3331E" w14:textId="22CBF6A2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" w:type="dxa"/>
          </w:tcPr>
          <w:p w14:paraId="55ED0580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</w:tcPr>
          <w:p w14:paraId="5CF2DEDB" w14:textId="46E5B17D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ินทรัพย์สุทธิที่รายงานล่าสุดรวมถึงพิจารณาความน่าเชื่อถือและความเหมาะสมของปัจจัยต่างๆในการประเมิน</w:t>
            </w:r>
          </w:p>
          <w:p w14:paraId="67A51A08" w14:textId="436ABF6D" w:rsidR="007C569D" w:rsidRPr="00F1598F" w:rsidRDefault="007C569D" w:rsidP="00F2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1347970" w14:textId="2FAFE5CC" w:rsidR="003A6AFF" w:rsidRPr="00F1598F" w:rsidRDefault="003A6AFF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38864C2" w14:textId="77777777" w:rsidR="000B7777" w:rsidRPr="00F1598F" w:rsidRDefault="000B7777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FF440B1" w14:textId="77777777" w:rsidR="0072110D" w:rsidRPr="00F1598F" w:rsidRDefault="0072110D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F943DFA" w14:textId="77777777" w:rsidR="0072110D" w:rsidRPr="00F1598F" w:rsidRDefault="0072110D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2B027D4" w14:textId="77777777" w:rsidR="00C137DD" w:rsidRPr="00F1598F" w:rsidRDefault="00C13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3A21914F" w14:textId="52A9AF1F" w:rsidR="00562CEB" w:rsidRPr="00F1598F" w:rsidRDefault="00562CEB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34D05705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5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6"/>
        <w:gridCol w:w="527"/>
        <w:gridCol w:w="1243"/>
        <w:gridCol w:w="264"/>
        <w:gridCol w:w="1269"/>
        <w:gridCol w:w="240"/>
        <w:gridCol w:w="1212"/>
        <w:gridCol w:w="272"/>
        <w:gridCol w:w="1341"/>
      </w:tblGrid>
      <w:tr w:rsidR="00934C98" w:rsidRPr="00F1598F" w14:paraId="281DF873" w14:textId="77777777" w:rsidTr="00934C98">
        <w:trPr>
          <w:tblHeader/>
        </w:trPr>
        <w:tc>
          <w:tcPr>
            <w:tcW w:w="1653" w:type="pct"/>
          </w:tcPr>
          <w:p w14:paraId="6568063A" w14:textId="77777777" w:rsidR="00934C98" w:rsidRPr="00F1598F" w:rsidRDefault="00934C9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" w:type="pct"/>
            <w:shd w:val="clear" w:color="auto" w:fill="auto"/>
          </w:tcPr>
          <w:p w14:paraId="62C3C69F" w14:textId="77777777" w:rsidR="00934C98" w:rsidRPr="00F1598F" w:rsidRDefault="00934C9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9" w:type="pct"/>
            <w:gridSpan w:val="3"/>
          </w:tcPr>
          <w:p w14:paraId="0BA79CA7" w14:textId="77777777" w:rsidR="00934C98" w:rsidRPr="00F1598F" w:rsidRDefault="00934C98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383172CF" w14:textId="77777777" w:rsidR="00934C98" w:rsidRPr="00F1598F" w:rsidRDefault="00934C98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pct"/>
            <w:gridSpan w:val="3"/>
          </w:tcPr>
          <w:p w14:paraId="5C0E3541" w14:textId="77777777" w:rsidR="00934C98" w:rsidRPr="00F1598F" w:rsidRDefault="00934C98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5450" w:rsidRPr="00F1598F" w14:paraId="78DCA409" w14:textId="77777777" w:rsidTr="00934C98">
        <w:trPr>
          <w:trHeight w:val="333"/>
          <w:tblHeader/>
        </w:trPr>
        <w:tc>
          <w:tcPr>
            <w:tcW w:w="1653" w:type="pct"/>
          </w:tcPr>
          <w:p w14:paraId="20D11498" w14:textId="77777777" w:rsidR="00755450" w:rsidRPr="00F1598F" w:rsidRDefault="00755450" w:rsidP="00755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pct"/>
            <w:shd w:val="clear" w:color="auto" w:fill="auto"/>
          </w:tcPr>
          <w:p w14:paraId="100FC345" w14:textId="77777777" w:rsidR="00755450" w:rsidRPr="00F1598F" w:rsidRDefault="00755450" w:rsidP="00755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14:paraId="47C2DC72" w14:textId="6451F8E9" w:rsidR="00755450" w:rsidRPr="00F1598F" w:rsidRDefault="00755450" w:rsidP="00755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9" w:type="pct"/>
          </w:tcPr>
          <w:p w14:paraId="198FEBF7" w14:textId="77777777" w:rsidR="00755450" w:rsidRPr="00F1598F" w:rsidRDefault="00755450" w:rsidP="00755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415C2172" w14:textId="6532F9A1" w:rsidR="00755450" w:rsidRPr="00F1598F" w:rsidRDefault="00755450" w:rsidP="00755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14:paraId="067BED88" w14:textId="77777777" w:rsidR="00755450" w:rsidRPr="00F1598F" w:rsidRDefault="00755450" w:rsidP="00755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5B542916" w14:textId="10135E6A" w:rsidR="00755450" w:rsidRPr="00F1598F" w:rsidRDefault="00755450" w:rsidP="00755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46B9110D" w14:textId="77777777" w:rsidR="00755450" w:rsidRPr="00F1598F" w:rsidRDefault="00755450" w:rsidP="00755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14:paraId="44CFF451" w14:textId="405343F6" w:rsidR="00755450" w:rsidRPr="00F1598F" w:rsidRDefault="00755450" w:rsidP="00755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55450" w:rsidRPr="00F1598F" w14:paraId="7B5DCA37" w14:textId="77777777" w:rsidTr="00934C98">
        <w:trPr>
          <w:trHeight w:val="333"/>
          <w:tblHeader/>
        </w:trPr>
        <w:tc>
          <w:tcPr>
            <w:tcW w:w="1653" w:type="pct"/>
          </w:tcPr>
          <w:p w14:paraId="438DDA97" w14:textId="77777777" w:rsidR="00755450" w:rsidRPr="00F1598F" w:rsidRDefault="00755450" w:rsidP="00755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pct"/>
            <w:shd w:val="clear" w:color="auto" w:fill="auto"/>
          </w:tcPr>
          <w:p w14:paraId="3407AD4C" w14:textId="77777777" w:rsidR="00755450" w:rsidRPr="00F1598F" w:rsidRDefault="00755450" w:rsidP="00755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14:paraId="258FF94E" w14:textId="5359315C" w:rsidR="00755450" w:rsidRPr="00F1598F" w:rsidRDefault="00755450" w:rsidP="0075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9" w:type="pct"/>
          </w:tcPr>
          <w:p w14:paraId="1F5BDDC2" w14:textId="77777777" w:rsidR="00755450" w:rsidRPr="00F1598F" w:rsidRDefault="00755450" w:rsidP="0075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22572CB3" w14:textId="402D9765" w:rsidR="00755450" w:rsidRPr="00F1598F" w:rsidRDefault="00755450" w:rsidP="0075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" w:type="pct"/>
          </w:tcPr>
          <w:p w14:paraId="055AA4F9" w14:textId="77777777" w:rsidR="00755450" w:rsidRPr="00F1598F" w:rsidRDefault="00755450" w:rsidP="0075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0177A50D" w14:textId="52D767ED" w:rsidR="00755450" w:rsidRPr="00F1598F" w:rsidRDefault="00755450" w:rsidP="0075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660386DD" w14:textId="77777777" w:rsidR="00755450" w:rsidRPr="00F1598F" w:rsidRDefault="00755450" w:rsidP="0075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14:paraId="3059AD65" w14:textId="1750931E" w:rsidR="00755450" w:rsidRPr="00F1598F" w:rsidRDefault="00755450" w:rsidP="0075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55450" w:rsidRPr="00F1598F" w14:paraId="5340BBE7" w14:textId="77777777" w:rsidTr="00934C98">
        <w:trPr>
          <w:tblHeader/>
        </w:trPr>
        <w:tc>
          <w:tcPr>
            <w:tcW w:w="1653" w:type="pct"/>
          </w:tcPr>
          <w:p w14:paraId="5823879B" w14:textId="77777777" w:rsidR="00755450" w:rsidRPr="00F1598F" w:rsidRDefault="00755450" w:rsidP="00755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pct"/>
            <w:shd w:val="clear" w:color="auto" w:fill="auto"/>
          </w:tcPr>
          <w:p w14:paraId="6616273D" w14:textId="77777777" w:rsidR="00755450" w:rsidRPr="00F1598F" w:rsidRDefault="00755450" w:rsidP="00755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0" w:type="pct"/>
            <w:gridSpan w:val="7"/>
          </w:tcPr>
          <w:p w14:paraId="7AEC3882" w14:textId="77777777" w:rsidR="00755450" w:rsidRPr="00F1598F" w:rsidRDefault="00755450" w:rsidP="00755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5450" w:rsidRPr="00F1598F" w14:paraId="367D4A44" w14:textId="77777777" w:rsidTr="00934C98">
        <w:trPr>
          <w:tblHeader/>
        </w:trPr>
        <w:tc>
          <w:tcPr>
            <w:tcW w:w="1653" w:type="pct"/>
          </w:tcPr>
          <w:p w14:paraId="7F2F5B22" w14:textId="2679AD4A" w:rsidR="00755450" w:rsidRPr="00F1598F" w:rsidRDefault="00755450" w:rsidP="00755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77" w:type="pct"/>
            <w:shd w:val="clear" w:color="auto" w:fill="auto"/>
          </w:tcPr>
          <w:p w14:paraId="56C8241B" w14:textId="77777777" w:rsidR="00755450" w:rsidRPr="00F1598F" w:rsidRDefault="00755450" w:rsidP="00755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0" w:type="pct"/>
            <w:gridSpan w:val="7"/>
          </w:tcPr>
          <w:p w14:paraId="571E0A48" w14:textId="77777777" w:rsidR="00755450" w:rsidRPr="00F1598F" w:rsidRDefault="00755450" w:rsidP="00755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171B0" w:rsidRPr="00F1598F" w14:paraId="26B4D971" w14:textId="77777777" w:rsidTr="00403CD7">
        <w:tc>
          <w:tcPr>
            <w:tcW w:w="1930" w:type="pct"/>
            <w:gridSpan w:val="2"/>
          </w:tcPr>
          <w:p w14:paraId="4521CD3E" w14:textId="25D6556D" w:rsidR="00D171B0" w:rsidRPr="00F1598F" w:rsidRDefault="00D171B0" w:rsidP="00D171B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/>
                <w:sz w:val="30"/>
                <w:szCs w:val="30"/>
              </w:rPr>
            </w:pPr>
            <w:r w:rsidRPr="00F1598F">
              <w:rPr>
                <w:rFonts w:asciiTheme="majorBidi" w:hAnsi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53" w:type="pct"/>
            <w:tcBorders>
              <w:bottom w:val="double" w:sz="4" w:space="0" w:color="auto"/>
            </w:tcBorders>
            <w:shd w:val="clear" w:color="auto" w:fill="auto"/>
          </w:tcPr>
          <w:p w14:paraId="3CCB9B6A" w14:textId="6D452B84" w:rsidR="00D171B0" w:rsidRPr="00F1598F" w:rsidRDefault="00993A11" w:rsidP="00D17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266,010</w:t>
            </w:r>
          </w:p>
        </w:tc>
        <w:tc>
          <w:tcPr>
            <w:tcW w:w="139" w:type="pct"/>
            <w:shd w:val="clear" w:color="auto" w:fill="auto"/>
          </w:tcPr>
          <w:p w14:paraId="6A160DD1" w14:textId="77777777" w:rsidR="00D171B0" w:rsidRPr="00F1598F" w:rsidRDefault="00D171B0" w:rsidP="00D171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  <w:shd w:val="clear" w:color="auto" w:fill="auto"/>
          </w:tcPr>
          <w:p w14:paraId="6B1D02BC" w14:textId="2C4DEF0B" w:rsidR="00D171B0" w:rsidRPr="00F1598F" w:rsidRDefault="00D171B0" w:rsidP="00D171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155,090</w:t>
            </w:r>
          </w:p>
        </w:tc>
        <w:tc>
          <w:tcPr>
            <w:tcW w:w="126" w:type="pct"/>
            <w:shd w:val="clear" w:color="auto" w:fill="auto"/>
          </w:tcPr>
          <w:p w14:paraId="52FED125" w14:textId="77777777" w:rsidR="00D171B0" w:rsidRPr="00F1598F" w:rsidRDefault="00D171B0" w:rsidP="00D171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</w:tcPr>
          <w:p w14:paraId="14AA532F" w14:textId="7BA34210" w:rsidR="00D171B0" w:rsidRPr="00F1598F" w:rsidRDefault="00993A11" w:rsidP="00F7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266,010</w:t>
            </w:r>
          </w:p>
        </w:tc>
        <w:tc>
          <w:tcPr>
            <w:tcW w:w="143" w:type="pct"/>
          </w:tcPr>
          <w:p w14:paraId="6545E446" w14:textId="77777777" w:rsidR="00D171B0" w:rsidRPr="00F1598F" w:rsidRDefault="00D171B0" w:rsidP="00D171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  <w:tcBorders>
              <w:bottom w:val="double" w:sz="4" w:space="0" w:color="auto"/>
            </w:tcBorders>
            <w:shd w:val="clear" w:color="auto" w:fill="auto"/>
          </w:tcPr>
          <w:p w14:paraId="45534618" w14:textId="7014CB11" w:rsidR="00D171B0" w:rsidRPr="00F1598F" w:rsidRDefault="00D171B0" w:rsidP="00D171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153,677</w:t>
            </w:r>
          </w:p>
        </w:tc>
      </w:tr>
    </w:tbl>
    <w:p w14:paraId="5F4BBEEB" w14:textId="4E56699B" w:rsidR="00CC1660" w:rsidRPr="00F1598F" w:rsidRDefault="00CC1660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12"/>
          <w:sz w:val="30"/>
          <w:szCs w:val="30"/>
        </w:rPr>
      </w:pPr>
    </w:p>
    <w:tbl>
      <w:tblPr>
        <w:tblW w:w="9527" w:type="dxa"/>
        <w:tblInd w:w="450" w:type="dxa"/>
        <w:tblLook w:val="04A0" w:firstRow="1" w:lastRow="0" w:firstColumn="1" w:lastColumn="0" w:noHBand="0" w:noVBand="1"/>
      </w:tblPr>
      <w:tblGrid>
        <w:gridCol w:w="3595"/>
        <w:gridCol w:w="1528"/>
        <w:gridCol w:w="1537"/>
        <w:gridCol w:w="1249"/>
        <w:gridCol w:w="269"/>
        <w:gridCol w:w="1349"/>
      </w:tblGrid>
      <w:tr w:rsidR="00D11ED6" w:rsidRPr="00F1598F" w14:paraId="3D64990B" w14:textId="77777777" w:rsidTr="00F55E5C">
        <w:trPr>
          <w:trHeight w:val="435"/>
        </w:trPr>
        <w:tc>
          <w:tcPr>
            <w:tcW w:w="3595" w:type="dxa"/>
            <w:noWrap/>
            <w:vAlign w:val="bottom"/>
            <w:hideMark/>
          </w:tcPr>
          <w:p w14:paraId="1ED5F157" w14:textId="77777777" w:rsidR="00D11ED6" w:rsidRPr="00F1598F" w:rsidRDefault="00D11ED6" w:rsidP="00A9166C">
            <w:pPr>
              <w:rPr>
                <w:rFonts w:asciiTheme="majorBidi" w:hAnsiTheme="majorBidi" w:cstheme="majorBidi"/>
                <w:spacing w:val="12"/>
                <w:sz w:val="20"/>
                <w:szCs w:val="20"/>
                <w:cs/>
              </w:rPr>
            </w:pPr>
          </w:p>
        </w:tc>
        <w:tc>
          <w:tcPr>
            <w:tcW w:w="5932" w:type="dxa"/>
            <w:gridSpan w:val="5"/>
            <w:vAlign w:val="center"/>
            <w:hideMark/>
          </w:tcPr>
          <w:p w14:paraId="10984A3C" w14:textId="77777777" w:rsidR="00D11ED6" w:rsidRPr="00F1598F" w:rsidRDefault="00D11ED6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D11ED6" w:rsidRPr="00F1598F" w14:paraId="48B0EA05" w14:textId="77777777" w:rsidTr="00F55E5C">
        <w:trPr>
          <w:trHeight w:val="425"/>
        </w:trPr>
        <w:tc>
          <w:tcPr>
            <w:tcW w:w="3595" w:type="dxa"/>
            <w:noWrap/>
            <w:vAlign w:val="bottom"/>
            <w:hideMark/>
          </w:tcPr>
          <w:p w14:paraId="5959DF3A" w14:textId="77777777" w:rsidR="00D11ED6" w:rsidRPr="00F1598F" w:rsidRDefault="00D11ED6" w:rsidP="00A9166C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65" w:type="dxa"/>
            <w:gridSpan w:val="2"/>
            <w:vAlign w:val="center"/>
            <w:hideMark/>
          </w:tcPr>
          <w:p w14:paraId="67D591E1" w14:textId="77777777" w:rsidR="00D11ED6" w:rsidRPr="00F1598F" w:rsidRDefault="00D11ED6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2867" w:type="dxa"/>
            <w:gridSpan w:val="3"/>
            <w:vAlign w:val="center"/>
            <w:hideMark/>
          </w:tcPr>
          <w:p w14:paraId="074A4E77" w14:textId="77777777" w:rsidR="00D11ED6" w:rsidRPr="00F1598F" w:rsidRDefault="00D11ED6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755450" w:rsidRPr="00F1598F" w14:paraId="5F78206C" w14:textId="77777777" w:rsidTr="00EB29EB">
        <w:trPr>
          <w:trHeight w:val="425"/>
        </w:trPr>
        <w:tc>
          <w:tcPr>
            <w:tcW w:w="3595" w:type="dxa"/>
            <w:noWrap/>
            <w:vAlign w:val="bottom"/>
            <w:hideMark/>
          </w:tcPr>
          <w:p w14:paraId="460EA3E6" w14:textId="77777777" w:rsidR="00755450" w:rsidRPr="00F1598F" w:rsidRDefault="00755450" w:rsidP="00755450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28" w:type="dxa"/>
            <w:hideMark/>
          </w:tcPr>
          <w:p w14:paraId="3AB27F7A" w14:textId="42FA5FAF" w:rsidR="00755450" w:rsidRPr="00F1598F" w:rsidRDefault="00755450" w:rsidP="0075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37" w:type="dxa"/>
            <w:hideMark/>
          </w:tcPr>
          <w:p w14:paraId="6CD14BC0" w14:textId="13D4BE85" w:rsidR="00755450" w:rsidRPr="00F1598F" w:rsidRDefault="00755450" w:rsidP="0075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9" w:type="dxa"/>
            <w:hideMark/>
          </w:tcPr>
          <w:p w14:paraId="3453FC30" w14:textId="73A04CB0" w:rsidR="00755450" w:rsidRPr="00F1598F" w:rsidRDefault="00755450" w:rsidP="0075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9" w:type="dxa"/>
            <w:vAlign w:val="center"/>
            <w:hideMark/>
          </w:tcPr>
          <w:p w14:paraId="14FE8599" w14:textId="77777777" w:rsidR="00755450" w:rsidRPr="00F1598F" w:rsidRDefault="00755450" w:rsidP="0075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49" w:type="dxa"/>
            <w:hideMark/>
          </w:tcPr>
          <w:p w14:paraId="0357EEFD" w14:textId="5D11BF27" w:rsidR="00755450" w:rsidRPr="00F1598F" w:rsidRDefault="00755450" w:rsidP="0075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55450" w:rsidRPr="00F1598F" w14:paraId="4DECDA39" w14:textId="77777777" w:rsidTr="00EB29EB">
        <w:trPr>
          <w:trHeight w:val="425"/>
        </w:trPr>
        <w:tc>
          <w:tcPr>
            <w:tcW w:w="3595" w:type="dxa"/>
            <w:noWrap/>
            <w:vAlign w:val="bottom"/>
          </w:tcPr>
          <w:p w14:paraId="1E80B823" w14:textId="5EF4CFF7" w:rsidR="00755450" w:rsidRPr="00F1598F" w:rsidRDefault="00755450" w:rsidP="00755450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28" w:type="dxa"/>
          </w:tcPr>
          <w:p w14:paraId="4B24D594" w14:textId="1525CEB1" w:rsidR="00755450" w:rsidRPr="00F1598F" w:rsidRDefault="00755450" w:rsidP="0075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37" w:type="dxa"/>
          </w:tcPr>
          <w:p w14:paraId="5F2277D0" w14:textId="313DF3CD" w:rsidR="00755450" w:rsidRPr="00F1598F" w:rsidRDefault="00755450" w:rsidP="0075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49" w:type="dxa"/>
          </w:tcPr>
          <w:p w14:paraId="485B59BA" w14:textId="252D67B0" w:rsidR="00755450" w:rsidRPr="00F1598F" w:rsidRDefault="00755450" w:rsidP="0075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  <w:vAlign w:val="center"/>
          </w:tcPr>
          <w:p w14:paraId="738E1560" w14:textId="77777777" w:rsidR="00755450" w:rsidRPr="00F1598F" w:rsidRDefault="00755450" w:rsidP="0075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CD6F7CA" w14:textId="6788C4A0" w:rsidR="00755450" w:rsidRPr="00F1598F" w:rsidRDefault="00755450" w:rsidP="0075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55450" w:rsidRPr="00F1598F" w14:paraId="461F663C" w14:textId="77777777" w:rsidTr="00F55E5C">
        <w:trPr>
          <w:trHeight w:val="425"/>
        </w:trPr>
        <w:tc>
          <w:tcPr>
            <w:tcW w:w="3595" w:type="dxa"/>
            <w:noWrap/>
            <w:vAlign w:val="bottom"/>
            <w:hideMark/>
          </w:tcPr>
          <w:p w14:paraId="127C8E62" w14:textId="77777777" w:rsidR="00755450" w:rsidRPr="00F1598F" w:rsidRDefault="00755450" w:rsidP="00755450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65" w:type="dxa"/>
            <w:gridSpan w:val="2"/>
            <w:vAlign w:val="center"/>
            <w:hideMark/>
          </w:tcPr>
          <w:p w14:paraId="4F6EF8A1" w14:textId="1BDA2F62" w:rsidR="00755450" w:rsidRPr="00F1598F" w:rsidRDefault="00755450" w:rsidP="007554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F1598F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F1598F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="00DA264D" w:rsidRPr="00F1598F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บาท</w:t>
            </w:r>
            <w:r w:rsidRPr="00F1598F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67" w:type="dxa"/>
            <w:gridSpan w:val="3"/>
            <w:vAlign w:val="center"/>
            <w:hideMark/>
          </w:tcPr>
          <w:p w14:paraId="6F4506B6" w14:textId="77777777" w:rsidR="00755450" w:rsidRPr="00F1598F" w:rsidRDefault="00755450" w:rsidP="007554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F1598F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755450" w:rsidRPr="00F1598F" w14:paraId="2CF11B80" w14:textId="77777777" w:rsidTr="00F55E5C">
        <w:trPr>
          <w:trHeight w:val="425"/>
        </w:trPr>
        <w:tc>
          <w:tcPr>
            <w:tcW w:w="3595" w:type="dxa"/>
            <w:noWrap/>
            <w:vAlign w:val="bottom"/>
          </w:tcPr>
          <w:p w14:paraId="66ED1F50" w14:textId="6D797A8A" w:rsidR="00755450" w:rsidRPr="00F1598F" w:rsidRDefault="00755450" w:rsidP="00755450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3065" w:type="dxa"/>
            <w:gridSpan w:val="2"/>
            <w:vAlign w:val="center"/>
          </w:tcPr>
          <w:p w14:paraId="31D740CA" w14:textId="77777777" w:rsidR="00755450" w:rsidRPr="00F1598F" w:rsidRDefault="00755450" w:rsidP="007554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67" w:type="dxa"/>
            <w:gridSpan w:val="3"/>
            <w:vAlign w:val="center"/>
          </w:tcPr>
          <w:p w14:paraId="29DD6179" w14:textId="77777777" w:rsidR="00755450" w:rsidRPr="00F1598F" w:rsidRDefault="00755450" w:rsidP="007554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</w:tr>
      <w:tr w:rsidR="009F6AA0" w:rsidRPr="00F1598F" w14:paraId="77B504E4" w14:textId="77777777" w:rsidTr="00F55E5C">
        <w:trPr>
          <w:trHeight w:val="435"/>
        </w:trPr>
        <w:tc>
          <w:tcPr>
            <w:tcW w:w="3595" w:type="dxa"/>
            <w:vAlign w:val="center"/>
            <w:hideMark/>
          </w:tcPr>
          <w:p w14:paraId="3DA1D7D9" w14:textId="77777777" w:rsidR="009F6AA0" w:rsidRPr="00F1598F" w:rsidRDefault="009F6AA0" w:rsidP="009F6A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528" w:type="dxa"/>
            <w:vAlign w:val="center"/>
          </w:tcPr>
          <w:p w14:paraId="04E287B0" w14:textId="3D48D48A" w:rsidR="009F6AA0" w:rsidRPr="00F1598F" w:rsidRDefault="009F6AA0" w:rsidP="009F6A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4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vAlign w:val="center"/>
          </w:tcPr>
          <w:p w14:paraId="017C14FA" w14:textId="501E2151" w:rsidR="009F6AA0" w:rsidRPr="00F1598F" w:rsidRDefault="009F6AA0" w:rsidP="009F6A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5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103D6A7A" w14:textId="40901E18" w:rsidR="009F6AA0" w:rsidRPr="00F1598F" w:rsidRDefault="009F6AA0" w:rsidP="009F6A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center"/>
            <w:hideMark/>
          </w:tcPr>
          <w:p w14:paraId="1F2A91E1" w14:textId="77777777" w:rsidR="009F6AA0" w:rsidRPr="00F1598F" w:rsidRDefault="009F6AA0" w:rsidP="009F6AA0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vAlign w:val="center"/>
            <w:hideMark/>
          </w:tcPr>
          <w:p w14:paraId="3F2B35A0" w14:textId="35693305" w:rsidR="009F6AA0" w:rsidRPr="00F1598F" w:rsidRDefault="009F6AA0" w:rsidP="009F6A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sz w:val="30"/>
                <w:szCs w:val="30"/>
              </w:rPr>
              <w:t>14,370</w:t>
            </w:r>
          </w:p>
        </w:tc>
      </w:tr>
      <w:tr w:rsidR="009F6AA0" w:rsidRPr="00F1598F" w14:paraId="481877EC" w14:textId="77777777" w:rsidTr="00F55E5C">
        <w:trPr>
          <w:trHeight w:val="435"/>
        </w:trPr>
        <w:tc>
          <w:tcPr>
            <w:tcW w:w="3595" w:type="dxa"/>
            <w:vAlign w:val="center"/>
            <w:hideMark/>
          </w:tcPr>
          <w:p w14:paraId="7689852D" w14:textId="66BBCAD1" w:rsidR="009F6AA0" w:rsidRPr="00F1598F" w:rsidRDefault="0019015A" w:rsidP="009F6A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ยูโร</w:t>
            </w:r>
          </w:p>
        </w:tc>
        <w:tc>
          <w:tcPr>
            <w:tcW w:w="1528" w:type="dxa"/>
            <w:vAlign w:val="center"/>
          </w:tcPr>
          <w:p w14:paraId="14C71459" w14:textId="03F75FA8" w:rsidR="009F6AA0" w:rsidRPr="00F1598F" w:rsidRDefault="009F6AA0" w:rsidP="009F6A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4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7" w:type="dxa"/>
            <w:vAlign w:val="center"/>
            <w:hideMark/>
          </w:tcPr>
          <w:p w14:paraId="34645DB2" w14:textId="5710D984" w:rsidR="009F6AA0" w:rsidRPr="00F1598F" w:rsidRDefault="009F6AA0" w:rsidP="009F6A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5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1249" w:type="dxa"/>
            <w:tcBorders>
              <w:top w:val="nil"/>
              <w:left w:val="nil"/>
              <w:right w:val="nil"/>
            </w:tcBorders>
            <w:vAlign w:val="center"/>
          </w:tcPr>
          <w:p w14:paraId="096B3475" w14:textId="5C46813F" w:rsidR="009F6AA0" w:rsidRPr="00F1598F" w:rsidRDefault="009F6AA0" w:rsidP="009F6A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center"/>
            <w:hideMark/>
          </w:tcPr>
          <w:p w14:paraId="70C82838" w14:textId="77777777" w:rsidR="009F6AA0" w:rsidRPr="00F1598F" w:rsidRDefault="009F6AA0" w:rsidP="009F6AA0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9BBE3A1" w14:textId="18BF5938" w:rsidR="009F6AA0" w:rsidRPr="00F1598F" w:rsidRDefault="009F6AA0" w:rsidP="009F6A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sz w:val="30"/>
                <w:szCs w:val="30"/>
              </w:rPr>
              <w:t>4,346</w:t>
            </w:r>
          </w:p>
        </w:tc>
      </w:tr>
      <w:tr w:rsidR="009F6AA0" w:rsidRPr="00F1598F" w14:paraId="40EEADE6" w14:textId="77777777" w:rsidTr="00F55E5C">
        <w:trPr>
          <w:trHeight w:val="435"/>
        </w:trPr>
        <w:tc>
          <w:tcPr>
            <w:tcW w:w="3595" w:type="dxa"/>
            <w:vAlign w:val="center"/>
            <w:hideMark/>
          </w:tcPr>
          <w:p w14:paraId="6DBD69CE" w14:textId="1F42F4F3" w:rsidR="009F6AA0" w:rsidRPr="00F1598F" w:rsidRDefault="0019015A" w:rsidP="009F6A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528" w:type="dxa"/>
            <w:vAlign w:val="center"/>
          </w:tcPr>
          <w:p w14:paraId="1690F235" w14:textId="344EBD1E" w:rsidR="009F6AA0" w:rsidRPr="00F1598F" w:rsidRDefault="009F6AA0" w:rsidP="009F6A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4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F1598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7" w:type="dxa"/>
            <w:vAlign w:val="center"/>
            <w:hideMark/>
          </w:tcPr>
          <w:p w14:paraId="51A8A429" w14:textId="035DA446" w:rsidR="009F6AA0" w:rsidRPr="00F1598F" w:rsidRDefault="009F6AA0" w:rsidP="009F6A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5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F1598F">
              <w:rPr>
                <w:rFonts w:asciiTheme="majorBidi" w:eastAsia="Times New Roman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1249" w:type="dxa"/>
            <w:vAlign w:val="center"/>
          </w:tcPr>
          <w:p w14:paraId="4DAE889E" w14:textId="032BC159" w:rsidR="009F6AA0" w:rsidRPr="00F1598F" w:rsidRDefault="009F6AA0" w:rsidP="009F6A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F1598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center"/>
          </w:tcPr>
          <w:p w14:paraId="3BBBF96E" w14:textId="77777777" w:rsidR="009F6AA0" w:rsidRPr="00F1598F" w:rsidRDefault="009F6AA0" w:rsidP="009F6A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center"/>
            <w:hideMark/>
          </w:tcPr>
          <w:p w14:paraId="355CB73F" w14:textId="2D3FE551" w:rsidR="009F6AA0" w:rsidRPr="00F1598F" w:rsidRDefault="009F6AA0" w:rsidP="009F6A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sz w:val="30"/>
                <w:szCs w:val="30"/>
              </w:rPr>
              <w:t>3,507</w:t>
            </w:r>
          </w:p>
        </w:tc>
      </w:tr>
      <w:tr w:rsidR="009F6AA0" w:rsidRPr="00F1598F" w14:paraId="0F2CFFC9" w14:textId="77777777" w:rsidTr="00F55E5C">
        <w:trPr>
          <w:trHeight w:val="445"/>
        </w:trPr>
        <w:tc>
          <w:tcPr>
            <w:tcW w:w="3595" w:type="dxa"/>
            <w:vAlign w:val="center"/>
            <w:hideMark/>
          </w:tcPr>
          <w:p w14:paraId="3B4EB1B2" w14:textId="77777777" w:rsidR="009F6AA0" w:rsidRPr="00F1598F" w:rsidRDefault="009F6AA0" w:rsidP="009F6A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28" w:type="dxa"/>
            <w:vAlign w:val="center"/>
            <w:hideMark/>
          </w:tcPr>
          <w:p w14:paraId="5503C99D" w14:textId="77777777" w:rsidR="009F6AA0" w:rsidRPr="00F1598F" w:rsidRDefault="009F6AA0" w:rsidP="009F6AA0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vAlign w:val="center"/>
            <w:hideMark/>
          </w:tcPr>
          <w:p w14:paraId="0D5A5E9C" w14:textId="77777777" w:rsidR="009F6AA0" w:rsidRPr="00F1598F" w:rsidRDefault="009F6AA0" w:rsidP="009F6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EEC4097" w14:textId="7B872909" w:rsidR="009F6AA0" w:rsidRPr="00F1598F" w:rsidRDefault="009F6AA0" w:rsidP="009F6A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center"/>
            <w:hideMark/>
          </w:tcPr>
          <w:p w14:paraId="2876CA5B" w14:textId="77777777" w:rsidR="009F6AA0" w:rsidRPr="00F1598F" w:rsidRDefault="009F6AA0" w:rsidP="009F6AA0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703DD54E" w14:textId="7D688A26" w:rsidR="009F6AA0" w:rsidRPr="00F1598F" w:rsidRDefault="009F6AA0" w:rsidP="009F6A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22,223</w:t>
            </w:r>
          </w:p>
        </w:tc>
      </w:tr>
    </w:tbl>
    <w:p w14:paraId="2BA8BC83" w14:textId="147FAE29" w:rsidR="002F7773" w:rsidRPr="00F1598F" w:rsidRDefault="002F7773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1490FB9" w14:textId="77777777" w:rsidR="002F7773" w:rsidRPr="00F1598F" w:rsidRDefault="002F7773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 w:rsidRPr="00F1598F">
        <w:rPr>
          <w:rFonts w:asciiTheme="majorBidi" w:hAnsiTheme="majorBidi" w:cstheme="majorBidi"/>
          <w:sz w:val="22"/>
          <w:szCs w:val="22"/>
        </w:rPr>
        <w:br w:type="page"/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420"/>
        <w:gridCol w:w="1440"/>
        <w:gridCol w:w="1350"/>
        <w:gridCol w:w="1350"/>
        <w:gridCol w:w="360"/>
        <w:gridCol w:w="1350"/>
      </w:tblGrid>
      <w:tr w:rsidR="006D3004" w:rsidRPr="00F1598F" w14:paraId="10610ACD" w14:textId="77777777" w:rsidTr="00035693">
        <w:trPr>
          <w:trHeight w:val="380"/>
        </w:trPr>
        <w:tc>
          <w:tcPr>
            <w:tcW w:w="3420" w:type="dxa"/>
            <w:noWrap/>
            <w:vAlign w:val="bottom"/>
            <w:hideMark/>
          </w:tcPr>
          <w:p w14:paraId="5810C779" w14:textId="77777777" w:rsidR="006D3004" w:rsidRPr="00F1598F" w:rsidRDefault="006D3004" w:rsidP="00A9166C">
            <w:pPr>
              <w:rPr>
                <w:rFonts w:asciiTheme="majorBidi" w:hAnsiTheme="majorBidi" w:cstheme="majorBidi"/>
                <w:spacing w:val="12"/>
                <w:sz w:val="30"/>
                <w:szCs w:val="30"/>
              </w:rPr>
            </w:pPr>
          </w:p>
        </w:tc>
        <w:tc>
          <w:tcPr>
            <w:tcW w:w="5850" w:type="dxa"/>
            <w:gridSpan w:val="5"/>
            <w:vAlign w:val="center"/>
            <w:hideMark/>
          </w:tcPr>
          <w:p w14:paraId="16C14AD8" w14:textId="13825A43" w:rsidR="006D3004" w:rsidRPr="00F1598F" w:rsidRDefault="002A70E0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 xml:space="preserve">                                                         </w:t>
            </w:r>
            <w:r w:rsidR="006D3004" w:rsidRPr="00F1598F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3004" w:rsidRPr="00F1598F" w14:paraId="3BF273D0" w14:textId="77777777" w:rsidTr="002A70E0">
        <w:trPr>
          <w:trHeight w:val="430"/>
        </w:trPr>
        <w:tc>
          <w:tcPr>
            <w:tcW w:w="3420" w:type="dxa"/>
            <w:noWrap/>
            <w:vAlign w:val="bottom"/>
            <w:hideMark/>
          </w:tcPr>
          <w:p w14:paraId="531A928B" w14:textId="77777777" w:rsidR="006D3004" w:rsidRPr="00F1598F" w:rsidRDefault="006D3004" w:rsidP="00A9166C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90" w:type="dxa"/>
            <w:gridSpan w:val="2"/>
            <w:vAlign w:val="center"/>
          </w:tcPr>
          <w:p w14:paraId="3D74ADC5" w14:textId="68CA9EDE" w:rsidR="006D3004" w:rsidRPr="00F1598F" w:rsidRDefault="006D3004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vAlign w:val="center"/>
            <w:hideMark/>
          </w:tcPr>
          <w:p w14:paraId="403B3F26" w14:textId="77777777" w:rsidR="006D3004" w:rsidRPr="00F1598F" w:rsidRDefault="006D3004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755450" w:rsidRPr="00F1598F" w14:paraId="0FB1C7A4" w14:textId="77777777" w:rsidTr="002A70E0">
        <w:trPr>
          <w:trHeight w:val="430"/>
        </w:trPr>
        <w:tc>
          <w:tcPr>
            <w:tcW w:w="3420" w:type="dxa"/>
            <w:noWrap/>
            <w:vAlign w:val="bottom"/>
            <w:hideMark/>
          </w:tcPr>
          <w:p w14:paraId="5F51D8B0" w14:textId="77777777" w:rsidR="00755450" w:rsidRPr="00F1598F" w:rsidRDefault="00755450" w:rsidP="00755450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F2C7E1" w14:textId="164C5BD7" w:rsidR="00755450" w:rsidRPr="00F1598F" w:rsidRDefault="00755450" w:rsidP="0075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9EAEAD0" w14:textId="403D9A11" w:rsidR="00755450" w:rsidRPr="00F1598F" w:rsidRDefault="00755450" w:rsidP="0075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043F12DF" w14:textId="0C964B30" w:rsidR="00755450" w:rsidRPr="00F1598F" w:rsidRDefault="00755450" w:rsidP="0075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60" w:type="dxa"/>
            <w:vAlign w:val="center"/>
            <w:hideMark/>
          </w:tcPr>
          <w:p w14:paraId="02C3984F" w14:textId="77777777" w:rsidR="00755450" w:rsidRPr="00F1598F" w:rsidRDefault="00755450" w:rsidP="0075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24B6B105" w14:textId="33F78A48" w:rsidR="00755450" w:rsidRPr="00F1598F" w:rsidRDefault="00755450" w:rsidP="0075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55450" w:rsidRPr="00F1598F" w14:paraId="7C3EBA70" w14:textId="77777777" w:rsidTr="00EB29EB">
        <w:trPr>
          <w:trHeight w:val="430"/>
        </w:trPr>
        <w:tc>
          <w:tcPr>
            <w:tcW w:w="3420" w:type="dxa"/>
            <w:noWrap/>
            <w:vAlign w:val="bottom"/>
          </w:tcPr>
          <w:p w14:paraId="32449940" w14:textId="77777777" w:rsidR="00755450" w:rsidRPr="00F1598F" w:rsidRDefault="00755450" w:rsidP="00755450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B7E859" w14:textId="6BC3B470" w:rsidR="00755450" w:rsidRPr="00F1598F" w:rsidRDefault="00755450" w:rsidP="0075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594560" w14:textId="0A6BFC88" w:rsidR="00755450" w:rsidRPr="00F1598F" w:rsidRDefault="00755450" w:rsidP="0075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C71957" w14:textId="4E2A98A9" w:rsidR="00755450" w:rsidRPr="00F1598F" w:rsidRDefault="00755450" w:rsidP="0075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360" w:type="dxa"/>
            <w:vAlign w:val="center"/>
          </w:tcPr>
          <w:p w14:paraId="5623F18D" w14:textId="77777777" w:rsidR="00755450" w:rsidRPr="00F1598F" w:rsidRDefault="00755450" w:rsidP="0075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F68AFC" w14:textId="5B96689D" w:rsidR="00755450" w:rsidRPr="00F1598F" w:rsidRDefault="00755450" w:rsidP="0075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55450" w:rsidRPr="00F1598F" w14:paraId="7EF7DD2B" w14:textId="77777777" w:rsidTr="002A70E0">
        <w:trPr>
          <w:trHeight w:val="430"/>
        </w:trPr>
        <w:tc>
          <w:tcPr>
            <w:tcW w:w="3420" w:type="dxa"/>
            <w:noWrap/>
            <w:vAlign w:val="bottom"/>
            <w:hideMark/>
          </w:tcPr>
          <w:p w14:paraId="0D83532D" w14:textId="77777777" w:rsidR="00755450" w:rsidRPr="00F1598F" w:rsidRDefault="00755450" w:rsidP="00755450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90" w:type="dxa"/>
            <w:gridSpan w:val="2"/>
            <w:vAlign w:val="center"/>
          </w:tcPr>
          <w:p w14:paraId="021A9BD3" w14:textId="4DEE0E05" w:rsidR="00755450" w:rsidRPr="00F1598F" w:rsidRDefault="00755450" w:rsidP="007554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3060" w:type="dxa"/>
            <w:gridSpan w:val="3"/>
            <w:vAlign w:val="center"/>
            <w:hideMark/>
          </w:tcPr>
          <w:p w14:paraId="51D8A326" w14:textId="77777777" w:rsidR="00755450" w:rsidRPr="00F1598F" w:rsidRDefault="00755450" w:rsidP="007554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F1598F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755450" w:rsidRPr="00F1598F" w14:paraId="586B5EC0" w14:textId="77777777" w:rsidTr="00035693">
        <w:trPr>
          <w:trHeight w:val="430"/>
        </w:trPr>
        <w:tc>
          <w:tcPr>
            <w:tcW w:w="3420" w:type="dxa"/>
            <w:noWrap/>
            <w:vAlign w:val="bottom"/>
          </w:tcPr>
          <w:p w14:paraId="794C79B5" w14:textId="4F61D724" w:rsidR="00755450" w:rsidRPr="00F1598F" w:rsidRDefault="00755450" w:rsidP="00755450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2790" w:type="dxa"/>
            <w:gridSpan w:val="2"/>
            <w:vAlign w:val="center"/>
          </w:tcPr>
          <w:p w14:paraId="05E6133D" w14:textId="77777777" w:rsidR="00755450" w:rsidRPr="00F1598F" w:rsidRDefault="00755450" w:rsidP="00755450">
            <w:pPr>
              <w:tabs>
                <w:tab w:val="clear" w:pos="227"/>
                <w:tab w:val="clear" w:pos="454"/>
                <w:tab w:val="clear" w:pos="680"/>
                <w:tab w:val="clear" w:pos="3742"/>
                <w:tab w:val="left" w:pos="720"/>
                <w:tab w:val="left" w:pos="2484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vAlign w:val="center"/>
          </w:tcPr>
          <w:p w14:paraId="667CAFA6" w14:textId="77777777" w:rsidR="00755450" w:rsidRPr="00F1598F" w:rsidRDefault="00755450" w:rsidP="007554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</w:tr>
      <w:tr w:rsidR="009F6AA0" w:rsidRPr="00F1598F" w14:paraId="26C9E10C" w14:textId="77777777" w:rsidTr="0059211D">
        <w:trPr>
          <w:trHeight w:val="430"/>
        </w:trPr>
        <w:tc>
          <w:tcPr>
            <w:tcW w:w="3420" w:type="dxa"/>
            <w:vAlign w:val="center"/>
            <w:hideMark/>
          </w:tcPr>
          <w:p w14:paraId="05ECAED7" w14:textId="77777777" w:rsidR="009F6AA0" w:rsidRPr="00F1598F" w:rsidRDefault="009F6AA0" w:rsidP="009F6A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440" w:type="dxa"/>
            <w:vAlign w:val="center"/>
          </w:tcPr>
          <w:p w14:paraId="63FC1717" w14:textId="72ACC501" w:rsidR="009F6AA0" w:rsidRPr="00F1598F" w:rsidRDefault="009F6AA0" w:rsidP="009F6A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90EB4E8" w14:textId="6EFCE604" w:rsidR="009F6AA0" w:rsidRPr="00F1598F" w:rsidRDefault="009F6AA0" w:rsidP="009F6A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43F032C" w14:textId="508B614E" w:rsidR="009F6AA0" w:rsidRPr="00F1598F" w:rsidRDefault="009F6AA0" w:rsidP="007C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spacing w:line="240" w:lineRule="auto"/>
              <w:ind w:right="25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center"/>
            <w:hideMark/>
          </w:tcPr>
          <w:p w14:paraId="20696F20" w14:textId="77777777" w:rsidR="009F6AA0" w:rsidRPr="00F1598F" w:rsidRDefault="009F6AA0" w:rsidP="009F6AA0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14:paraId="07D8E4B0" w14:textId="52015C86" w:rsidR="009F6AA0" w:rsidRPr="00F1598F" w:rsidRDefault="009F6AA0" w:rsidP="009F6A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sz w:val="30"/>
                <w:szCs w:val="30"/>
              </w:rPr>
              <w:t>4,370</w:t>
            </w:r>
          </w:p>
        </w:tc>
      </w:tr>
      <w:tr w:rsidR="009F6AA0" w:rsidRPr="00F1598F" w14:paraId="785F484E" w14:textId="77777777" w:rsidTr="0059211D">
        <w:trPr>
          <w:trHeight w:val="460"/>
        </w:trPr>
        <w:tc>
          <w:tcPr>
            <w:tcW w:w="3420" w:type="dxa"/>
            <w:vAlign w:val="center"/>
            <w:hideMark/>
          </w:tcPr>
          <w:p w14:paraId="09FAB3A8" w14:textId="77777777" w:rsidR="009F6AA0" w:rsidRPr="00F1598F" w:rsidRDefault="009F6AA0" w:rsidP="009F6A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14:paraId="71CADA18" w14:textId="77777777" w:rsidR="009F6AA0" w:rsidRPr="00F1598F" w:rsidRDefault="009F6AA0" w:rsidP="009F6A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14:paraId="0E1DAF0D" w14:textId="77777777" w:rsidR="009F6AA0" w:rsidRPr="00F1598F" w:rsidRDefault="009F6AA0" w:rsidP="009F6AA0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D14198" w14:textId="3A5EB159" w:rsidR="009F6AA0" w:rsidRPr="00F1598F" w:rsidRDefault="009F6AA0" w:rsidP="007C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spacing w:line="240" w:lineRule="auto"/>
              <w:ind w:right="25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center"/>
            <w:hideMark/>
          </w:tcPr>
          <w:p w14:paraId="2DCE1CB7" w14:textId="77777777" w:rsidR="009F6AA0" w:rsidRPr="00F1598F" w:rsidRDefault="009F6AA0" w:rsidP="009F6AA0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573070AC" w14:textId="58444AEC" w:rsidR="009F6AA0" w:rsidRPr="00F1598F" w:rsidRDefault="009F6AA0" w:rsidP="009F6A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4,370</w:t>
            </w:r>
          </w:p>
        </w:tc>
      </w:tr>
    </w:tbl>
    <w:p w14:paraId="10ACD89D" w14:textId="5A91B3AD" w:rsidR="00494059" w:rsidRPr="00F1598F" w:rsidRDefault="0049405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  <w:tab w:val="left" w:pos="1965"/>
        </w:tabs>
        <w:ind w:left="540"/>
        <w:jc w:val="both"/>
        <w:rPr>
          <w:rFonts w:asciiTheme="majorBidi" w:hAnsiTheme="majorBidi" w:cstheme="majorBidi"/>
          <w:spacing w:val="12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260"/>
        <w:gridCol w:w="236"/>
        <w:gridCol w:w="1354"/>
        <w:gridCol w:w="240"/>
        <w:gridCol w:w="1320"/>
        <w:gridCol w:w="270"/>
        <w:gridCol w:w="1260"/>
      </w:tblGrid>
      <w:tr w:rsidR="00A85EFA" w:rsidRPr="00F1598F" w14:paraId="3C467157" w14:textId="77777777" w:rsidTr="007C569D">
        <w:trPr>
          <w:trHeight w:val="380"/>
        </w:trPr>
        <w:tc>
          <w:tcPr>
            <w:tcW w:w="3330" w:type="dxa"/>
            <w:vAlign w:val="center"/>
            <w:hideMark/>
          </w:tcPr>
          <w:p w14:paraId="315E30EC" w14:textId="77777777" w:rsidR="00A85EFA" w:rsidRPr="00F1598F" w:rsidRDefault="00A85EFA" w:rsidP="00A9166C">
            <w:pPr>
              <w:rPr>
                <w:rFonts w:asciiTheme="majorBidi" w:hAnsiTheme="majorBidi" w:cstheme="majorBidi"/>
                <w:spacing w:val="12"/>
                <w:sz w:val="24"/>
                <w:szCs w:val="24"/>
              </w:rPr>
            </w:pPr>
            <w:r w:rsidRPr="00F1598F">
              <w:rPr>
                <w:rFonts w:asciiTheme="majorBidi" w:hAnsiTheme="majorBidi" w:cstheme="majorBidi"/>
                <w:spacing w:val="12"/>
                <w:sz w:val="22"/>
                <w:szCs w:val="22"/>
              </w:rPr>
              <w:br w:type="page"/>
            </w:r>
          </w:p>
        </w:tc>
        <w:tc>
          <w:tcPr>
            <w:tcW w:w="2850" w:type="dxa"/>
            <w:gridSpan w:val="3"/>
          </w:tcPr>
          <w:p w14:paraId="7AB14B32" w14:textId="7F8352DF" w:rsidR="00A85EFA" w:rsidRPr="00F1598F" w:rsidRDefault="00A85EFA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3D4C3592" w14:textId="77777777" w:rsidR="00A85EFA" w:rsidRPr="00F1598F" w:rsidRDefault="00A85EFA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0" w:type="dxa"/>
            <w:gridSpan w:val="3"/>
            <w:vAlign w:val="center"/>
            <w:hideMark/>
          </w:tcPr>
          <w:p w14:paraId="05878D5A" w14:textId="37EA9468" w:rsidR="00A85EFA" w:rsidRPr="00F1598F" w:rsidRDefault="00A85EFA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5EFA" w:rsidRPr="00F1598F" w14:paraId="37C9D332" w14:textId="77777777" w:rsidTr="007C569D">
        <w:trPr>
          <w:trHeight w:val="380"/>
        </w:trPr>
        <w:tc>
          <w:tcPr>
            <w:tcW w:w="3330" w:type="dxa"/>
            <w:vAlign w:val="center"/>
            <w:hideMark/>
          </w:tcPr>
          <w:p w14:paraId="7576E08F" w14:textId="77777777" w:rsidR="00A85EFA" w:rsidRPr="00F1598F" w:rsidRDefault="00A85EFA" w:rsidP="00883DE6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2A4D130" w14:textId="395E6372" w:rsidR="00A85EFA" w:rsidRPr="00F1598F" w:rsidRDefault="00A85EFA" w:rsidP="0088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183F0743" w14:textId="168BF78E" w:rsidR="00A85EFA" w:rsidRPr="00F1598F" w:rsidRDefault="00A85EFA" w:rsidP="0088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3346DC4C" w14:textId="057CDC44" w:rsidR="00A85EFA" w:rsidRPr="00F1598F" w:rsidRDefault="00A85EFA" w:rsidP="0088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31</w:t>
            </w:r>
            <w:r w:rsidRPr="00F159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0" w:type="dxa"/>
          </w:tcPr>
          <w:p w14:paraId="2C054C1A" w14:textId="77777777" w:rsidR="00A85EFA" w:rsidRPr="00F1598F" w:rsidRDefault="00A85EFA" w:rsidP="0088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  <w:hideMark/>
          </w:tcPr>
          <w:p w14:paraId="6C91B280" w14:textId="66CB9AFA" w:rsidR="00A85EFA" w:rsidRPr="00F1598F" w:rsidRDefault="00A85EFA" w:rsidP="0088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center"/>
            <w:hideMark/>
          </w:tcPr>
          <w:p w14:paraId="2C79CFB6" w14:textId="77777777" w:rsidR="00A85EFA" w:rsidRPr="00F1598F" w:rsidRDefault="00A85EFA" w:rsidP="00883DE6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14:paraId="582252A8" w14:textId="77777777" w:rsidR="00A85EFA" w:rsidRPr="00F1598F" w:rsidRDefault="00A85EFA" w:rsidP="0088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31</w:t>
            </w:r>
            <w:r w:rsidRPr="00F159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85EFA" w:rsidRPr="00F1598F" w14:paraId="138A318E" w14:textId="77777777" w:rsidTr="007C569D">
        <w:trPr>
          <w:trHeight w:val="380"/>
        </w:trPr>
        <w:tc>
          <w:tcPr>
            <w:tcW w:w="3330" w:type="dxa"/>
            <w:vAlign w:val="center"/>
          </w:tcPr>
          <w:p w14:paraId="54B7E8AC" w14:textId="77777777" w:rsidR="00A85EFA" w:rsidRPr="00F1598F" w:rsidRDefault="00A85EFA" w:rsidP="00883DE6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77DED56" w14:textId="7519CF2C" w:rsidR="00A85EFA" w:rsidRPr="00F1598F" w:rsidRDefault="00A85EFA" w:rsidP="0088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1533AA0B" w14:textId="5ABAB350" w:rsidR="00A85EFA" w:rsidRPr="00F1598F" w:rsidRDefault="00A85EFA" w:rsidP="0088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7A0596B7" w14:textId="221AE05E" w:rsidR="00A85EFA" w:rsidRPr="00F1598F" w:rsidRDefault="00A85EFA" w:rsidP="0088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40" w:type="dxa"/>
          </w:tcPr>
          <w:p w14:paraId="733BBA29" w14:textId="77777777" w:rsidR="00A85EFA" w:rsidRPr="00F1598F" w:rsidRDefault="00A85EFA" w:rsidP="0088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14:paraId="2E660193" w14:textId="4B360A73" w:rsidR="00A85EFA" w:rsidRPr="00F1598F" w:rsidRDefault="00A85EFA" w:rsidP="0088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1A573E3E" w14:textId="77777777" w:rsidR="00A85EFA" w:rsidRPr="00F1598F" w:rsidRDefault="00A85EFA" w:rsidP="00883DE6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FFBA233" w14:textId="1D5D61E7" w:rsidR="00A85EFA" w:rsidRPr="00F1598F" w:rsidRDefault="00A85EFA" w:rsidP="0088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A85EFA" w:rsidRPr="00F1598F" w14:paraId="5DFA1C67" w14:textId="77777777" w:rsidTr="007C569D">
        <w:trPr>
          <w:trHeight w:val="380"/>
        </w:trPr>
        <w:tc>
          <w:tcPr>
            <w:tcW w:w="3330" w:type="dxa"/>
            <w:vAlign w:val="center"/>
            <w:hideMark/>
          </w:tcPr>
          <w:p w14:paraId="379BE2D0" w14:textId="77777777" w:rsidR="00A85EFA" w:rsidRPr="00F1598F" w:rsidRDefault="00A85EFA" w:rsidP="00A9166C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50" w:type="dxa"/>
            <w:gridSpan w:val="3"/>
          </w:tcPr>
          <w:p w14:paraId="16AA1834" w14:textId="6B7254A9" w:rsidR="00A85EFA" w:rsidRPr="00F1598F" w:rsidRDefault="00A85EFA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F1598F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40" w:type="dxa"/>
          </w:tcPr>
          <w:p w14:paraId="2F12633D" w14:textId="77777777" w:rsidR="00A85EFA" w:rsidRPr="00F1598F" w:rsidRDefault="00A85EFA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50" w:type="dxa"/>
            <w:gridSpan w:val="3"/>
            <w:vAlign w:val="center"/>
            <w:hideMark/>
          </w:tcPr>
          <w:p w14:paraId="72591150" w14:textId="6D27E894" w:rsidR="00A85EFA" w:rsidRPr="00F1598F" w:rsidRDefault="00A85EFA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F1598F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85EFA" w:rsidRPr="00F1598F" w14:paraId="4E953AE0" w14:textId="77777777" w:rsidTr="007C569D">
        <w:trPr>
          <w:trHeight w:val="290"/>
        </w:trPr>
        <w:tc>
          <w:tcPr>
            <w:tcW w:w="3330" w:type="dxa"/>
            <w:vAlign w:val="center"/>
            <w:hideMark/>
          </w:tcPr>
          <w:p w14:paraId="5F207C73" w14:textId="77777777" w:rsidR="00A85EFA" w:rsidRPr="00F1598F" w:rsidRDefault="00A85EFA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</w:tcPr>
          <w:p w14:paraId="53CA7542" w14:textId="77777777" w:rsidR="00A85EFA" w:rsidRPr="00F1598F" w:rsidRDefault="00A85EFA" w:rsidP="00A9166C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A5A01B2" w14:textId="56213A67" w:rsidR="00A85EFA" w:rsidRPr="00F1598F" w:rsidRDefault="00A85EFA" w:rsidP="00A9166C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4" w:type="dxa"/>
          </w:tcPr>
          <w:p w14:paraId="479FA8E0" w14:textId="2E839E3B" w:rsidR="00A85EFA" w:rsidRPr="00F1598F" w:rsidRDefault="00A85EFA" w:rsidP="00A9166C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0" w:type="dxa"/>
          </w:tcPr>
          <w:p w14:paraId="01176420" w14:textId="77777777" w:rsidR="00A85EFA" w:rsidRPr="00F1598F" w:rsidRDefault="00A85EFA" w:rsidP="00A9166C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  <w:hideMark/>
          </w:tcPr>
          <w:p w14:paraId="7C532A3B" w14:textId="3EDB60A5" w:rsidR="00A85EFA" w:rsidRPr="00F1598F" w:rsidRDefault="00A85EFA" w:rsidP="00A9166C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  <w:hideMark/>
          </w:tcPr>
          <w:p w14:paraId="1D880D33" w14:textId="77777777" w:rsidR="00A85EFA" w:rsidRPr="00F1598F" w:rsidRDefault="00A85EFA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076F296F" w14:textId="77777777" w:rsidR="00A85EFA" w:rsidRPr="00F1598F" w:rsidRDefault="00A85EFA" w:rsidP="00A91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4D2933" w:rsidRPr="00F1598F" w14:paraId="016E33B3" w14:textId="77777777" w:rsidTr="007C569D">
        <w:trPr>
          <w:trHeight w:val="380"/>
        </w:trPr>
        <w:tc>
          <w:tcPr>
            <w:tcW w:w="3330" w:type="dxa"/>
            <w:vAlign w:val="center"/>
            <w:hideMark/>
          </w:tcPr>
          <w:p w14:paraId="4E007C04" w14:textId="0D0F2CC1" w:rsidR="004D2933" w:rsidRPr="00F1598F" w:rsidRDefault="004D2933" w:rsidP="004D29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ค้ำประกันสัญญา</w:t>
            </w:r>
            <w:r w:rsidRPr="00F1598F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260" w:type="dxa"/>
          </w:tcPr>
          <w:p w14:paraId="28844AA0" w14:textId="45C1618C" w:rsidR="004D2933" w:rsidRPr="00F1598F" w:rsidRDefault="00932433" w:rsidP="004D29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F1598F">
              <w:rPr>
                <w:rFonts w:asciiTheme="majorBidi" w:eastAsia="Times New Roman" w:hAnsiTheme="majorBidi" w:cstheme="majorBidi"/>
                <w:sz w:val="30"/>
                <w:szCs w:val="30"/>
              </w:rPr>
              <w:t>277,924</w:t>
            </w:r>
          </w:p>
        </w:tc>
        <w:tc>
          <w:tcPr>
            <w:tcW w:w="236" w:type="dxa"/>
          </w:tcPr>
          <w:p w14:paraId="7A0C2E93" w14:textId="58434A3F" w:rsidR="004D2933" w:rsidRPr="00F1598F" w:rsidRDefault="004D2933" w:rsidP="004D29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1AB0A106" w14:textId="18157C8C" w:rsidR="004D2933" w:rsidRPr="00F1598F" w:rsidRDefault="004D2933" w:rsidP="004D29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sz w:val="30"/>
                <w:szCs w:val="30"/>
              </w:rPr>
              <w:t>280,008</w:t>
            </w:r>
          </w:p>
        </w:tc>
        <w:tc>
          <w:tcPr>
            <w:tcW w:w="240" w:type="dxa"/>
          </w:tcPr>
          <w:p w14:paraId="297A24F2" w14:textId="77777777" w:rsidR="004D2933" w:rsidRPr="00F1598F" w:rsidRDefault="004D2933" w:rsidP="004D29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14:paraId="03A27ABA" w14:textId="4CBDBBE2" w:rsidR="004D2933" w:rsidRPr="00F1598F" w:rsidRDefault="00932433" w:rsidP="004D29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sz w:val="30"/>
                <w:szCs w:val="30"/>
              </w:rPr>
              <w:t>277,924</w:t>
            </w:r>
          </w:p>
        </w:tc>
        <w:tc>
          <w:tcPr>
            <w:tcW w:w="270" w:type="dxa"/>
            <w:vAlign w:val="center"/>
          </w:tcPr>
          <w:p w14:paraId="0B4AD9CF" w14:textId="77777777" w:rsidR="004D2933" w:rsidRPr="00F1598F" w:rsidRDefault="004D2933" w:rsidP="004D29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14:paraId="5192A26E" w14:textId="6B1A3467" w:rsidR="004D2933" w:rsidRPr="00F1598F" w:rsidRDefault="004D2933" w:rsidP="004D29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sz w:val="30"/>
                <w:szCs w:val="30"/>
              </w:rPr>
              <w:t>280,008</w:t>
            </w:r>
          </w:p>
        </w:tc>
      </w:tr>
      <w:tr w:rsidR="004D2933" w:rsidRPr="00F1598F" w14:paraId="217EB29B" w14:textId="77777777" w:rsidTr="007C569D">
        <w:trPr>
          <w:trHeight w:val="380"/>
        </w:trPr>
        <w:tc>
          <w:tcPr>
            <w:tcW w:w="3330" w:type="dxa"/>
            <w:vAlign w:val="center"/>
          </w:tcPr>
          <w:p w14:paraId="6B5FE615" w14:textId="182399DC" w:rsidR="004D2933" w:rsidRPr="00F1598F" w:rsidRDefault="004D2933" w:rsidP="004D29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ค้ำประกันเพื่อกู้ยืมเงิน</w:t>
            </w:r>
          </w:p>
        </w:tc>
        <w:tc>
          <w:tcPr>
            <w:tcW w:w="1260" w:type="dxa"/>
          </w:tcPr>
          <w:p w14:paraId="1B2B54C8" w14:textId="3188996B" w:rsidR="004D2933" w:rsidRPr="00F1598F" w:rsidRDefault="00932433" w:rsidP="004D29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540</w:t>
            </w:r>
          </w:p>
        </w:tc>
        <w:tc>
          <w:tcPr>
            <w:tcW w:w="236" w:type="dxa"/>
          </w:tcPr>
          <w:p w14:paraId="79B6C574" w14:textId="1CF26C24" w:rsidR="004D2933" w:rsidRPr="00F1598F" w:rsidRDefault="004D2933" w:rsidP="004D29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01DB7512" w14:textId="0B57D430" w:rsidR="004D2933" w:rsidRPr="00F1598F" w:rsidRDefault="004D2933" w:rsidP="007C56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2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9AFF90E" w14:textId="77777777" w:rsidR="004D2933" w:rsidRPr="00F1598F" w:rsidRDefault="004D2933" w:rsidP="004D29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14:paraId="590A9CE7" w14:textId="65B6E5F9" w:rsidR="004D2933" w:rsidRPr="00F1598F" w:rsidRDefault="004D2933" w:rsidP="007C56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07322BB4" w14:textId="77777777" w:rsidR="004D2933" w:rsidRPr="00F1598F" w:rsidRDefault="004D2933" w:rsidP="004D29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AC34D71" w14:textId="35A66E5D" w:rsidR="004D2933" w:rsidRPr="00F1598F" w:rsidRDefault="004D2933" w:rsidP="007C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3"/>
                <w:tab w:val="left" w:pos="793"/>
              </w:tabs>
              <w:spacing w:line="240" w:lineRule="auto"/>
              <w:ind w:right="16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D2933" w:rsidRPr="00F1598F" w14:paraId="1F3675FB" w14:textId="77777777" w:rsidTr="007C569D">
        <w:trPr>
          <w:trHeight w:val="380"/>
        </w:trPr>
        <w:tc>
          <w:tcPr>
            <w:tcW w:w="3330" w:type="dxa"/>
            <w:vAlign w:val="center"/>
            <w:hideMark/>
          </w:tcPr>
          <w:p w14:paraId="7BC2166B" w14:textId="77777777" w:rsidR="004D2933" w:rsidRPr="00F1598F" w:rsidRDefault="004D2933" w:rsidP="004D29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ค้ำประกันไฟฟ้า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5BFEBB" w14:textId="4C424114" w:rsidR="004D2933" w:rsidRPr="00F1598F" w:rsidRDefault="00932433" w:rsidP="004D29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1,160</w:t>
            </w:r>
          </w:p>
        </w:tc>
        <w:tc>
          <w:tcPr>
            <w:tcW w:w="236" w:type="dxa"/>
          </w:tcPr>
          <w:p w14:paraId="582DE5E7" w14:textId="1B03C2FC" w:rsidR="004D2933" w:rsidRPr="00F1598F" w:rsidRDefault="004D2933" w:rsidP="004D29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12388622" w14:textId="4373FA4C" w:rsidR="004D2933" w:rsidRPr="00F1598F" w:rsidRDefault="004D2933" w:rsidP="004D29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sz w:val="30"/>
                <w:szCs w:val="30"/>
              </w:rPr>
              <w:t>1,160</w:t>
            </w:r>
          </w:p>
        </w:tc>
        <w:tc>
          <w:tcPr>
            <w:tcW w:w="240" w:type="dxa"/>
            <w:vMerge w:val="restart"/>
          </w:tcPr>
          <w:p w14:paraId="56828ED7" w14:textId="77777777" w:rsidR="004D2933" w:rsidRPr="00F1598F" w:rsidRDefault="004D2933" w:rsidP="004D29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14:paraId="5FE2F025" w14:textId="4354DDCA" w:rsidR="004D2933" w:rsidRPr="00F1598F" w:rsidRDefault="00DB7C6D" w:rsidP="004D29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1,160</w:t>
            </w:r>
          </w:p>
        </w:tc>
        <w:tc>
          <w:tcPr>
            <w:tcW w:w="270" w:type="dxa"/>
            <w:vAlign w:val="center"/>
          </w:tcPr>
          <w:p w14:paraId="2023A8C4" w14:textId="77777777" w:rsidR="004D2933" w:rsidRPr="00F1598F" w:rsidRDefault="004D2933" w:rsidP="004D29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14:paraId="130E1B35" w14:textId="67D8B8B8" w:rsidR="004D2933" w:rsidRPr="00F1598F" w:rsidRDefault="004D2933" w:rsidP="004D29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sz w:val="30"/>
                <w:szCs w:val="30"/>
              </w:rPr>
              <w:t>1,160</w:t>
            </w:r>
          </w:p>
        </w:tc>
      </w:tr>
      <w:tr w:rsidR="004D2933" w:rsidRPr="00F1598F" w14:paraId="5FDE040F" w14:textId="77777777" w:rsidTr="007C569D">
        <w:trPr>
          <w:trHeight w:val="390"/>
        </w:trPr>
        <w:tc>
          <w:tcPr>
            <w:tcW w:w="3330" w:type="dxa"/>
            <w:vAlign w:val="center"/>
            <w:hideMark/>
          </w:tcPr>
          <w:p w14:paraId="0758DABB" w14:textId="77777777" w:rsidR="004D2933" w:rsidRPr="00F1598F" w:rsidRDefault="004D2933" w:rsidP="004D2933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25DDD03" w14:textId="6C1E912C" w:rsidR="004D2933" w:rsidRPr="00F1598F" w:rsidRDefault="00DB7C6D" w:rsidP="004D29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279,624</w:t>
            </w:r>
          </w:p>
        </w:tc>
        <w:tc>
          <w:tcPr>
            <w:tcW w:w="236" w:type="dxa"/>
          </w:tcPr>
          <w:p w14:paraId="07BBE175" w14:textId="59C7D5B1" w:rsidR="004D2933" w:rsidRPr="00F1598F" w:rsidRDefault="004D2933" w:rsidP="004D29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239444" w14:textId="53560CAD" w:rsidR="004D2933" w:rsidRPr="00F1598F" w:rsidRDefault="004D2933" w:rsidP="004D29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281,168</w:t>
            </w:r>
          </w:p>
        </w:tc>
        <w:tc>
          <w:tcPr>
            <w:tcW w:w="240" w:type="dxa"/>
            <w:vMerge/>
            <w:tcBorders>
              <w:bottom w:val="nil"/>
            </w:tcBorders>
          </w:tcPr>
          <w:p w14:paraId="1365F990" w14:textId="77777777" w:rsidR="004D2933" w:rsidRPr="00F1598F" w:rsidRDefault="004D2933" w:rsidP="004D29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6CBE26A" w14:textId="22C64131" w:rsidR="004D2933" w:rsidRPr="00F1598F" w:rsidRDefault="00D845F4" w:rsidP="004D29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279,084</w:t>
            </w:r>
          </w:p>
        </w:tc>
        <w:tc>
          <w:tcPr>
            <w:tcW w:w="270" w:type="dxa"/>
            <w:vAlign w:val="center"/>
          </w:tcPr>
          <w:p w14:paraId="06B9FC57" w14:textId="77777777" w:rsidR="004D2933" w:rsidRPr="00F1598F" w:rsidRDefault="004D2933" w:rsidP="004D29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28124496" w14:textId="4AFB5271" w:rsidR="004D2933" w:rsidRPr="00F1598F" w:rsidRDefault="004D2933" w:rsidP="004D29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281,168</w:t>
            </w:r>
          </w:p>
        </w:tc>
      </w:tr>
    </w:tbl>
    <w:p w14:paraId="37E7B2AF" w14:textId="77777777" w:rsidR="00494059" w:rsidRPr="00F1598F" w:rsidRDefault="0049405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A0D44D8" w14:textId="7766A57D" w:rsidR="001022B3" w:rsidRPr="00F1598F" w:rsidRDefault="001022B3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>เรื่องอื่นๆ</w:t>
      </w:r>
    </w:p>
    <w:p w14:paraId="4A16F1B4" w14:textId="4F53C76E" w:rsidR="001022B3" w:rsidRPr="00F1598F" w:rsidRDefault="001022B3" w:rsidP="00A9166C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6EA76D21" w14:textId="77777777" w:rsidR="00F7010E" w:rsidRPr="00F1598F" w:rsidRDefault="00F7010E" w:rsidP="00F7010E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 xml:space="preserve">คดีความที่บริษัทฟ้องร้องต่อขสมก. </w:t>
      </w:r>
      <w:r w:rsidRPr="00F1598F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E-Ticket)</w:t>
      </w:r>
    </w:p>
    <w:p w14:paraId="5C16B841" w14:textId="77777777" w:rsidR="00F7010E" w:rsidRPr="00F1598F" w:rsidRDefault="00F7010E" w:rsidP="00A9166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EBC13D3" w14:textId="77777777" w:rsidR="00D171B0" w:rsidRPr="00F1598F" w:rsidRDefault="00D171B0" w:rsidP="00D171B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1598F">
        <w:rPr>
          <w:rFonts w:asciiTheme="majorBidi" w:hAnsiTheme="majorBidi" w:cstheme="majorBidi"/>
          <w:sz w:val="30"/>
          <w:szCs w:val="30"/>
        </w:rPr>
        <w:t>21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F1598F">
        <w:rPr>
          <w:rFonts w:asciiTheme="majorBidi" w:hAnsiTheme="majorBidi" w:cstheme="majorBidi"/>
          <w:sz w:val="30"/>
          <w:szCs w:val="30"/>
        </w:rPr>
        <w:t>2562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บริษัทได้รับหนังสือเรื่องขอบอกเลิกสัญญาโครงการเช่าระบบบัตรโดยสารอิเล็กทรอนิกส์พร้อมอุปกรณ์ (</w:t>
      </w:r>
      <w:r w:rsidRPr="00F1598F">
        <w:rPr>
          <w:rFonts w:asciiTheme="majorBidi" w:hAnsiTheme="majorBidi" w:cstheme="majorBidi"/>
          <w:sz w:val="30"/>
          <w:szCs w:val="30"/>
        </w:rPr>
        <w:t xml:space="preserve">E-Ticket) 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จาก ขสมก. มูลค่าโครงการที่บอกยกเลิกรวมเป็นเงินทั้งสิ้น </w:t>
      </w:r>
      <w:r w:rsidRPr="00F1598F">
        <w:rPr>
          <w:rFonts w:asciiTheme="majorBidi" w:hAnsiTheme="majorBidi" w:cstheme="majorBidi"/>
          <w:sz w:val="30"/>
          <w:szCs w:val="30"/>
        </w:rPr>
        <w:t>1,665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ล้านบาท โดยตามหนังสือเรื่องบอกเลิกดังกล่าวได้อ้างเหตุว่าบริษัทไม่สามารถปฏิบัติตามสัญญาและทำการส่งมอบงานโครงการระบบบัตรโดยสารอิเล็กทรอนิกส์พร้อมอุปกรณ์ (</w:t>
      </w:r>
      <w:r w:rsidRPr="00F1598F">
        <w:rPr>
          <w:rFonts w:asciiTheme="majorBidi" w:hAnsiTheme="majorBidi" w:cstheme="majorBidi"/>
          <w:sz w:val="30"/>
          <w:szCs w:val="30"/>
        </w:rPr>
        <w:t xml:space="preserve">E-Ticket) </w:t>
      </w:r>
      <w:r w:rsidRPr="00F1598F">
        <w:rPr>
          <w:rFonts w:asciiTheme="majorBidi" w:hAnsiTheme="majorBidi" w:cstheme="majorBidi"/>
          <w:sz w:val="30"/>
          <w:szCs w:val="30"/>
          <w:cs/>
        </w:rPr>
        <w:t>ได้ภายในระยะเวลาที่กำหนดในสัญญา ดังนั้น ขสมก. จึงขอใช้สิทธิบอกเลิกสัญญาดังกล่าว</w:t>
      </w:r>
    </w:p>
    <w:p w14:paraId="70516722" w14:textId="77777777" w:rsidR="00D171B0" w:rsidRPr="00F1598F" w:rsidRDefault="00D171B0" w:rsidP="00D171B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AE6C6DA" w14:textId="77777777" w:rsidR="002275E8" w:rsidRPr="00F1598F" w:rsidRDefault="0022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DEE6940" w14:textId="2EEDFBEF" w:rsidR="00D171B0" w:rsidRPr="00F1598F" w:rsidRDefault="00D171B0" w:rsidP="00D171B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lastRenderedPageBreak/>
        <w:t xml:space="preserve">ซึ่งที่ผ่านมาบริษัทได้ปฏิบัติตามสัญญาโดยได้ติดตั้งระบบบัตรโดยสาร </w:t>
      </w:r>
      <w:r w:rsidRPr="00F1598F">
        <w:rPr>
          <w:rFonts w:asciiTheme="majorBidi" w:hAnsiTheme="majorBidi" w:cstheme="majorBidi"/>
          <w:sz w:val="30"/>
          <w:szCs w:val="30"/>
        </w:rPr>
        <w:t xml:space="preserve">E-Ticket 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ครบตามจำนวน </w:t>
      </w:r>
      <w:r w:rsidRPr="00F1598F">
        <w:rPr>
          <w:rFonts w:asciiTheme="majorBidi" w:hAnsiTheme="majorBidi" w:cstheme="majorBidi"/>
          <w:sz w:val="30"/>
          <w:szCs w:val="30"/>
        </w:rPr>
        <w:t>2,600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คัน พร้อมทั้งเปิดใช้งานจริง ส่วนเครื่องเก็บเงิน (</w:t>
      </w:r>
      <w:r w:rsidRPr="00F1598F">
        <w:rPr>
          <w:rFonts w:asciiTheme="majorBidi" w:hAnsiTheme="majorBidi" w:cstheme="majorBidi"/>
          <w:sz w:val="30"/>
          <w:szCs w:val="30"/>
        </w:rPr>
        <w:t xml:space="preserve">Cash Box) 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ได้ติดตั้งไปทั้งหมดจำนวน </w:t>
      </w:r>
      <w:r w:rsidRPr="00F1598F">
        <w:rPr>
          <w:rFonts w:asciiTheme="majorBidi" w:hAnsiTheme="majorBidi" w:cstheme="majorBidi"/>
          <w:sz w:val="30"/>
          <w:szCs w:val="30"/>
        </w:rPr>
        <w:t>800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คัน และ ขสมก. ได้แจ้งให้บริษัท รอความชัดเจนในการติดตั้งเพิ่มให้ครบตามสัญญา และมีการนำไปใช้งานเฉพาะเครื่องอ่านบัตร (</w:t>
      </w:r>
      <w:r w:rsidRPr="00F1598F">
        <w:rPr>
          <w:rFonts w:asciiTheme="majorBidi" w:hAnsiTheme="majorBidi" w:cstheme="majorBidi"/>
          <w:sz w:val="30"/>
          <w:szCs w:val="30"/>
        </w:rPr>
        <w:t xml:space="preserve">E-Ticket) </w:t>
      </w:r>
      <w:r w:rsidRPr="00F1598F">
        <w:rPr>
          <w:rFonts w:asciiTheme="majorBidi" w:hAnsiTheme="majorBidi" w:cstheme="majorBidi"/>
          <w:sz w:val="30"/>
          <w:szCs w:val="30"/>
          <w:cs/>
        </w:rPr>
        <w:t>อีกทั้ง ขสมก.ได้ทำหนังสือถึงกรมบัญชีกลางเพื่อขอหารือการแก้ไขสัญญาหรือบอกเลิกสัญญาบางส่วน โดยตัดเครื่องเก็บค่าโดยสารอัตโนมัติ (</w:t>
      </w:r>
      <w:r w:rsidRPr="00F1598F">
        <w:rPr>
          <w:rFonts w:asciiTheme="majorBidi" w:hAnsiTheme="majorBidi" w:cstheme="majorBidi"/>
          <w:sz w:val="30"/>
          <w:szCs w:val="30"/>
        </w:rPr>
        <w:t xml:space="preserve">Cash Box) </w:t>
      </w:r>
      <w:r w:rsidRPr="00F1598F">
        <w:rPr>
          <w:rFonts w:asciiTheme="majorBidi" w:hAnsiTheme="majorBidi" w:cstheme="majorBidi"/>
          <w:sz w:val="30"/>
          <w:szCs w:val="30"/>
          <w:cs/>
        </w:rPr>
        <w:t>ออกจากสัญญาทั้งหมดดังกล่าว</w:t>
      </w:r>
    </w:p>
    <w:p w14:paraId="3E48BDA7" w14:textId="77777777" w:rsidR="00D171B0" w:rsidRPr="00F1598F" w:rsidRDefault="00D171B0" w:rsidP="00D171B0">
      <w:pPr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7A07DD2" w14:textId="2A5668E1" w:rsidR="00D171B0" w:rsidRPr="00F1598F" w:rsidRDefault="00D171B0" w:rsidP="00D171B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1598F">
        <w:rPr>
          <w:rFonts w:asciiTheme="majorBidi" w:hAnsiTheme="majorBidi" w:cstheme="majorBidi"/>
          <w:sz w:val="30"/>
          <w:szCs w:val="30"/>
        </w:rPr>
        <w:t xml:space="preserve">4 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F1598F">
        <w:rPr>
          <w:rFonts w:asciiTheme="majorBidi" w:hAnsiTheme="majorBidi" w:cstheme="majorBidi"/>
          <w:sz w:val="30"/>
          <w:szCs w:val="30"/>
        </w:rPr>
        <w:t xml:space="preserve">2562 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บริษัทได้ยื่นฟ้องหน่วยงานรัฐ ณ ศาลปกครองกลาง คดีหมายเลขดำที่ </w:t>
      </w:r>
      <w:r w:rsidRPr="00F1598F">
        <w:rPr>
          <w:rFonts w:asciiTheme="majorBidi" w:hAnsiTheme="majorBidi" w:cstheme="majorBidi"/>
          <w:sz w:val="30"/>
          <w:szCs w:val="30"/>
        </w:rPr>
        <w:t xml:space="preserve">1998/2562 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ระหว่างบริษัทและขสมก. เพื่อเรียกร้องค่าเสียหายหรือชดใช้ค่าการงาน และค่าเช่าที่ควรได้รับแก่บริษัทเป็นจำนวนเงิน </w:t>
      </w:r>
      <w:r w:rsidRPr="00F1598F">
        <w:rPr>
          <w:rFonts w:asciiTheme="majorBidi" w:hAnsiTheme="majorBidi" w:cstheme="majorBidi"/>
          <w:sz w:val="30"/>
          <w:szCs w:val="30"/>
        </w:rPr>
        <w:t xml:space="preserve">1,556 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ล้านบาท (ไม่รวมภาษี) พร้อมดอกเบี้ยในอัตราร้อยละ </w:t>
      </w:r>
      <w:r w:rsidRPr="00F1598F">
        <w:rPr>
          <w:rFonts w:asciiTheme="majorBidi" w:hAnsiTheme="majorBidi" w:cstheme="majorBidi"/>
          <w:sz w:val="30"/>
          <w:szCs w:val="30"/>
        </w:rPr>
        <w:t xml:space="preserve">7.5 </w:t>
      </w:r>
      <w:r w:rsidRPr="00F1598F">
        <w:rPr>
          <w:rFonts w:asciiTheme="majorBidi" w:hAnsiTheme="majorBidi" w:cstheme="majorBidi"/>
          <w:sz w:val="30"/>
          <w:szCs w:val="30"/>
          <w:cs/>
        </w:rPr>
        <w:t>ต่อปีนับถัดจากวันฟ้องจนถึงวันชำระแล้วเสร็จ และให้คืนหลักประกันสัญญาพร้อมค่าธรรมเนียมที่จะเกิดจากการคืนหลักประกันล่าช้าดังกล่าวแล้ว</w:t>
      </w:r>
    </w:p>
    <w:p w14:paraId="50024CB0" w14:textId="77777777" w:rsidR="006F4FE9" w:rsidRPr="00F1598F" w:rsidRDefault="006F4FE9" w:rsidP="00D171B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C5A0870" w14:textId="6CF66A3E" w:rsidR="00385238" w:rsidRPr="00F1598F" w:rsidRDefault="008D1440" w:rsidP="00D171B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F1598F">
        <w:rPr>
          <w:rFonts w:asciiTheme="majorBidi" w:hAnsiTheme="majorBidi" w:hint="cs"/>
          <w:sz w:val="30"/>
          <w:szCs w:val="30"/>
          <w:cs/>
        </w:rPr>
        <w:t>ต่อมา</w:t>
      </w:r>
      <w:r w:rsidR="00100954" w:rsidRPr="00F1598F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="00100954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C702D9">
        <w:rPr>
          <w:rFonts w:asciiTheme="majorBidi" w:hAnsiTheme="majorBidi"/>
          <w:sz w:val="30"/>
          <w:szCs w:val="30"/>
        </w:rPr>
        <w:t xml:space="preserve">31 </w:t>
      </w:r>
      <w:r w:rsidR="00C702D9">
        <w:rPr>
          <w:rFonts w:asciiTheme="majorBidi" w:hAnsiTheme="majorBidi" w:hint="cs"/>
          <w:sz w:val="30"/>
          <w:szCs w:val="30"/>
          <w:cs/>
        </w:rPr>
        <w:t>มีนาคม</w:t>
      </w:r>
      <w:r w:rsidR="00100954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A8020C" w:rsidRPr="00F1598F">
        <w:rPr>
          <w:rFonts w:asciiTheme="majorBidi" w:hAnsiTheme="majorBidi"/>
          <w:sz w:val="30"/>
          <w:szCs w:val="30"/>
        </w:rPr>
        <w:t>2564</w:t>
      </w:r>
      <w:r w:rsidR="00100954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100954" w:rsidRPr="00F1598F">
        <w:rPr>
          <w:rFonts w:asciiTheme="majorBidi" w:hAnsiTheme="majorBidi" w:hint="cs"/>
          <w:sz w:val="30"/>
          <w:szCs w:val="30"/>
          <w:cs/>
        </w:rPr>
        <w:t>ขสมก</w:t>
      </w:r>
      <w:r w:rsidR="00100954" w:rsidRPr="00F1598F">
        <w:rPr>
          <w:rFonts w:asciiTheme="majorBidi" w:hAnsiTheme="majorBidi"/>
          <w:sz w:val="30"/>
          <w:szCs w:val="30"/>
          <w:cs/>
        </w:rPr>
        <w:t>.</w:t>
      </w:r>
      <w:r w:rsidR="00100954" w:rsidRPr="00F1598F">
        <w:rPr>
          <w:rFonts w:asciiTheme="majorBidi" w:hAnsiTheme="majorBidi" w:hint="cs"/>
          <w:sz w:val="30"/>
          <w:szCs w:val="30"/>
          <w:cs/>
        </w:rPr>
        <w:t>ได้ยื่นฟ้องบริษัทเป็นคดีใหม่ต่อศาลปกครองกลาง</w:t>
      </w:r>
      <w:r w:rsidR="00100954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100954" w:rsidRPr="00F1598F">
        <w:rPr>
          <w:rFonts w:asciiTheme="majorBidi" w:hAnsiTheme="majorBidi" w:hint="cs"/>
          <w:sz w:val="30"/>
          <w:szCs w:val="30"/>
          <w:cs/>
        </w:rPr>
        <w:t>คดีหมายเลขดำที่</w:t>
      </w:r>
      <w:r w:rsidR="00100954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A8020C" w:rsidRPr="00F1598F">
        <w:rPr>
          <w:rFonts w:asciiTheme="majorBidi" w:hAnsiTheme="majorBidi"/>
          <w:sz w:val="30"/>
          <w:szCs w:val="30"/>
        </w:rPr>
        <w:t>410</w:t>
      </w:r>
      <w:r w:rsidR="00100954" w:rsidRPr="00F1598F">
        <w:rPr>
          <w:rFonts w:asciiTheme="majorBidi" w:hAnsiTheme="majorBidi"/>
          <w:sz w:val="30"/>
          <w:szCs w:val="30"/>
          <w:cs/>
        </w:rPr>
        <w:t>/</w:t>
      </w:r>
      <w:r w:rsidR="00A8020C" w:rsidRPr="00F1598F">
        <w:rPr>
          <w:rFonts w:asciiTheme="majorBidi" w:hAnsiTheme="majorBidi"/>
          <w:sz w:val="30"/>
          <w:szCs w:val="30"/>
        </w:rPr>
        <w:t>2564</w:t>
      </w:r>
      <w:r w:rsidR="00100954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100954" w:rsidRPr="00F1598F">
        <w:rPr>
          <w:rFonts w:asciiTheme="majorBidi" w:hAnsiTheme="majorBidi" w:hint="cs"/>
          <w:sz w:val="30"/>
          <w:szCs w:val="30"/>
          <w:cs/>
        </w:rPr>
        <w:t>เรียกค่าเสียหายเป็นค่าปรับตามสัญญาและค่าชดเชยรายได้ค่าโดยสารจากบัตรสวัสดิการแห่งรัฐและดอกเบี้ยผิดนัด</w:t>
      </w:r>
      <w:r w:rsidR="00E379B5" w:rsidRPr="00F1598F">
        <w:rPr>
          <w:rFonts w:asciiTheme="majorBidi" w:hAnsiTheme="majorBidi" w:hint="cs"/>
          <w:sz w:val="30"/>
          <w:szCs w:val="30"/>
          <w:cs/>
        </w:rPr>
        <w:t>ชำระ</w:t>
      </w:r>
      <w:r w:rsidR="00100954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100954" w:rsidRPr="00F1598F">
        <w:rPr>
          <w:rFonts w:asciiTheme="majorBidi" w:hAnsiTheme="majorBidi" w:hint="cs"/>
          <w:sz w:val="30"/>
          <w:szCs w:val="30"/>
          <w:cs/>
        </w:rPr>
        <w:t>รวมเป็นเงินทั้งสิ้น</w:t>
      </w:r>
      <w:r w:rsidR="0032339A" w:rsidRPr="00F1598F">
        <w:rPr>
          <w:rFonts w:asciiTheme="majorBidi" w:hAnsiTheme="majorBidi" w:hint="cs"/>
          <w:sz w:val="30"/>
          <w:szCs w:val="30"/>
          <w:cs/>
        </w:rPr>
        <w:t>ประมาณ</w:t>
      </w:r>
      <w:r w:rsidR="00100954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A8020C" w:rsidRPr="00F1598F">
        <w:rPr>
          <w:rFonts w:asciiTheme="majorBidi" w:hAnsiTheme="majorBidi"/>
          <w:sz w:val="30"/>
          <w:szCs w:val="30"/>
        </w:rPr>
        <w:t>11</w:t>
      </w:r>
      <w:r w:rsidR="00B93851" w:rsidRPr="00F1598F">
        <w:rPr>
          <w:rFonts w:asciiTheme="majorBidi" w:hAnsiTheme="majorBidi"/>
          <w:sz w:val="30"/>
          <w:szCs w:val="30"/>
        </w:rPr>
        <w:t>0</w:t>
      </w:r>
      <w:r w:rsidR="00100954" w:rsidRPr="00F1598F">
        <w:rPr>
          <w:rFonts w:asciiTheme="majorBidi" w:hAnsiTheme="majorBidi" w:hint="cs"/>
          <w:sz w:val="30"/>
          <w:szCs w:val="30"/>
          <w:cs/>
        </w:rPr>
        <w:t xml:space="preserve"> </w:t>
      </w:r>
      <w:r w:rsidR="00B93851" w:rsidRPr="00F1598F">
        <w:rPr>
          <w:rFonts w:asciiTheme="majorBidi" w:hAnsiTheme="majorBidi" w:hint="cs"/>
          <w:sz w:val="30"/>
          <w:szCs w:val="30"/>
          <w:cs/>
        </w:rPr>
        <w:t>ล้าน</w:t>
      </w:r>
      <w:r w:rsidR="00100954" w:rsidRPr="00F1598F">
        <w:rPr>
          <w:rFonts w:asciiTheme="majorBidi" w:hAnsiTheme="majorBidi" w:hint="cs"/>
          <w:sz w:val="30"/>
          <w:szCs w:val="30"/>
          <w:cs/>
        </w:rPr>
        <w:t>บาท</w:t>
      </w:r>
      <w:r w:rsidR="00100954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100954" w:rsidRPr="00F1598F">
        <w:rPr>
          <w:rFonts w:asciiTheme="majorBidi" w:hAnsiTheme="majorBidi" w:hint="cs"/>
          <w:sz w:val="30"/>
          <w:szCs w:val="30"/>
          <w:cs/>
        </w:rPr>
        <w:t>ซึ่งคดีดังกล่าวถือเป็นคดีโครงการเดียวกันกับคดีซึ่งบริษัทได้ยื่นฟ้องไว้ก่อนแล้วดังกล่าวข้างต้น</w:t>
      </w:r>
      <w:r w:rsidR="00100954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100954" w:rsidRPr="00F1598F">
        <w:rPr>
          <w:rFonts w:asciiTheme="majorBidi" w:hAnsiTheme="majorBidi" w:hint="cs"/>
          <w:sz w:val="30"/>
          <w:szCs w:val="30"/>
          <w:cs/>
        </w:rPr>
        <w:t>บริษัทอยู่</w:t>
      </w:r>
      <w:r w:rsidR="00495A67" w:rsidRPr="00F1598F">
        <w:rPr>
          <w:rFonts w:asciiTheme="majorBidi" w:hAnsiTheme="majorBidi" w:hint="cs"/>
          <w:sz w:val="30"/>
          <w:szCs w:val="30"/>
          <w:cs/>
        </w:rPr>
        <w:t>ใน</w:t>
      </w:r>
      <w:r w:rsidR="00100954" w:rsidRPr="00F1598F">
        <w:rPr>
          <w:rFonts w:asciiTheme="majorBidi" w:hAnsiTheme="majorBidi" w:hint="cs"/>
          <w:sz w:val="30"/>
          <w:szCs w:val="30"/>
          <w:cs/>
        </w:rPr>
        <w:t>ระหว่าง</w:t>
      </w:r>
      <w:r w:rsidR="00495A67" w:rsidRPr="00F1598F">
        <w:rPr>
          <w:rFonts w:asciiTheme="majorBidi" w:hAnsiTheme="majorBidi" w:hint="cs"/>
          <w:sz w:val="30"/>
          <w:szCs w:val="30"/>
          <w:cs/>
        </w:rPr>
        <w:t>การ</w:t>
      </w:r>
      <w:r w:rsidR="00100954" w:rsidRPr="00F1598F">
        <w:rPr>
          <w:rFonts w:asciiTheme="majorBidi" w:hAnsiTheme="majorBidi" w:hint="cs"/>
          <w:sz w:val="30"/>
          <w:szCs w:val="30"/>
          <w:cs/>
        </w:rPr>
        <w:t>เตรียมยื่นคำให้การต่อศาลตามขั้นตอนต่อไป</w:t>
      </w:r>
    </w:p>
    <w:p w14:paraId="26803800" w14:textId="77777777" w:rsidR="00100954" w:rsidRPr="00F1598F" w:rsidRDefault="00100954" w:rsidP="00D171B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2B3C7E68" w14:textId="1F1C20CC" w:rsidR="00F1192E" w:rsidRPr="00F1598F" w:rsidRDefault="00F1192E" w:rsidP="00F1192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F1598F">
        <w:rPr>
          <w:rFonts w:asciiTheme="majorBidi" w:hAnsiTheme="majorBidi" w:hint="cs"/>
          <w:i/>
          <w:iCs/>
          <w:sz w:val="30"/>
          <w:szCs w:val="30"/>
          <w:cs/>
        </w:rPr>
        <w:t>คดีความที่กิจการร่วมค้า เจวีซีซี</w:t>
      </w: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ฟ้องร้องต่อ</w:t>
      </w:r>
      <w:r w:rsidR="00A0318C" w:rsidRPr="00F1598F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ขสมก.</w:t>
      </w:r>
    </w:p>
    <w:p w14:paraId="5D5544C7" w14:textId="5849C4F6" w:rsidR="00F1192E" w:rsidRPr="00F1598F" w:rsidRDefault="00F1192E" w:rsidP="00D171B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54138F89" w14:textId="0CB1B613" w:rsidR="00003BF4" w:rsidRPr="00F1598F" w:rsidRDefault="00CD3503" w:rsidP="00003BF4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z w:val="24"/>
          <w:szCs w:val="24"/>
        </w:rPr>
      </w:pPr>
      <w:bookmarkStart w:id="5" w:name="_Hlk70892888"/>
      <w:r w:rsidRPr="00F1598F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Pr="00F1598F">
        <w:rPr>
          <w:rFonts w:asciiTheme="majorBidi" w:hAnsiTheme="majorBidi" w:cstheme="majorBidi"/>
          <w:sz w:val="30"/>
          <w:szCs w:val="30"/>
        </w:rPr>
        <w:t xml:space="preserve">2559 </w:t>
      </w:r>
      <w:r w:rsidR="000C4CDB" w:rsidRPr="00F1598F">
        <w:rPr>
          <w:rFonts w:asciiTheme="majorBidi" w:hAnsiTheme="majorBidi" w:cstheme="majorBidi"/>
          <w:sz w:val="30"/>
          <w:szCs w:val="30"/>
          <w:cs/>
        </w:rPr>
        <w:t>ขสมก. ได้มีหนังสือยกเลิกการลงนามสัญญาซื้อขายและซ่อมบำรุงรักษารถยนต์โดยสารปรับอากาศใช้เชื้อเพลิงก๊าซธรรมชาติ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C4CDB" w:rsidRPr="00F1598F">
        <w:rPr>
          <w:rFonts w:asciiTheme="majorBidi" w:hAnsiTheme="majorBidi" w:cstheme="majorBidi"/>
          <w:sz w:val="30"/>
          <w:szCs w:val="30"/>
          <w:cs/>
        </w:rPr>
        <w:t>(</w:t>
      </w:r>
      <w:r w:rsidR="000C4CDB" w:rsidRPr="00F1598F">
        <w:rPr>
          <w:rFonts w:asciiTheme="majorBidi" w:hAnsiTheme="majorBidi" w:cstheme="majorBidi"/>
          <w:sz w:val="30"/>
          <w:szCs w:val="30"/>
        </w:rPr>
        <w:t xml:space="preserve">NGV) </w:t>
      </w:r>
      <w:r w:rsidR="000C4CDB" w:rsidRPr="00F1598F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0C4CDB" w:rsidRPr="00F1598F">
        <w:rPr>
          <w:rFonts w:asciiTheme="majorBidi" w:hAnsiTheme="majorBidi" w:cstheme="majorBidi"/>
          <w:sz w:val="30"/>
          <w:szCs w:val="30"/>
        </w:rPr>
        <w:t xml:space="preserve">489 </w:t>
      </w:r>
      <w:r w:rsidR="000C4CDB" w:rsidRPr="00F1598F">
        <w:rPr>
          <w:rFonts w:asciiTheme="majorBidi" w:hAnsiTheme="majorBidi" w:cstheme="majorBidi"/>
          <w:sz w:val="30"/>
          <w:szCs w:val="30"/>
          <w:cs/>
        </w:rPr>
        <w:t xml:space="preserve">คัน ครั้งที่ </w:t>
      </w:r>
      <w:r w:rsidR="000C4CDB" w:rsidRPr="00F1598F">
        <w:rPr>
          <w:rFonts w:asciiTheme="majorBidi" w:hAnsiTheme="majorBidi" w:cstheme="majorBidi"/>
          <w:sz w:val="30"/>
          <w:szCs w:val="30"/>
        </w:rPr>
        <w:t xml:space="preserve">3/2558 </w:t>
      </w:r>
      <w:r w:rsidR="000C4CDB" w:rsidRPr="00F1598F">
        <w:rPr>
          <w:rFonts w:asciiTheme="majorBidi" w:hAnsiTheme="majorBidi" w:cstheme="majorBidi"/>
          <w:sz w:val="30"/>
          <w:szCs w:val="30"/>
          <w:cs/>
        </w:rPr>
        <w:t>ภายหลัง</w:t>
      </w:r>
      <w:r w:rsidR="000C27E9" w:rsidRPr="00F1598F">
        <w:rPr>
          <w:rFonts w:asciiTheme="majorBidi" w:hAnsiTheme="majorBidi" w:cstheme="majorBidi" w:hint="cs"/>
          <w:sz w:val="30"/>
          <w:szCs w:val="30"/>
          <w:cs/>
        </w:rPr>
        <w:t>จากที่</w:t>
      </w:r>
      <w:r w:rsidR="000C4CDB" w:rsidRPr="00F1598F">
        <w:rPr>
          <w:rFonts w:asciiTheme="majorBidi" w:hAnsiTheme="majorBidi" w:cstheme="majorBidi"/>
          <w:sz w:val="30"/>
          <w:szCs w:val="30"/>
          <w:cs/>
        </w:rPr>
        <w:t>กิจการร่วมค้า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 xml:space="preserve"> เจวีซีซี</w:t>
      </w:r>
      <w:r w:rsidR="000C4CDB" w:rsidRPr="00F1598F">
        <w:rPr>
          <w:rFonts w:asciiTheme="majorBidi" w:hAnsiTheme="majorBidi" w:cstheme="majorBidi"/>
          <w:sz w:val="30"/>
          <w:szCs w:val="30"/>
          <w:cs/>
        </w:rPr>
        <w:t>ได้รับการประกาศ</w:t>
      </w:r>
      <w:r w:rsidR="00E8205D" w:rsidRPr="00F1598F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="000C4CDB" w:rsidRPr="00F1598F">
        <w:rPr>
          <w:rFonts w:asciiTheme="majorBidi" w:hAnsiTheme="majorBidi" w:cstheme="majorBidi"/>
          <w:sz w:val="30"/>
          <w:szCs w:val="30"/>
          <w:cs/>
        </w:rPr>
        <w:t>ชนะการประกวดราคาเสนอขาย</w:t>
      </w:r>
      <w:r w:rsidR="00F34059" w:rsidRPr="00F1598F">
        <w:rPr>
          <w:rFonts w:asciiTheme="majorBidi" w:hAnsiTheme="majorBidi" w:cstheme="majorBidi" w:hint="cs"/>
          <w:sz w:val="30"/>
          <w:szCs w:val="30"/>
          <w:cs/>
        </w:rPr>
        <w:t>จำนวนเงิน</w:t>
      </w:r>
      <w:r w:rsidR="000C4CDB"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4CDB" w:rsidRPr="00F1598F">
        <w:rPr>
          <w:rFonts w:asciiTheme="majorBidi" w:hAnsiTheme="majorBidi" w:cstheme="majorBidi"/>
          <w:sz w:val="30"/>
          <w:szCs w:val="30"/>
        </w:rPr>
        <w:t>1,735</w:t>
      </w:r>
      <w:r w:rsidR="00F34059" w:rsidRPr="00F1598F">
        <w:rPr>
          <w:rFonts w:asciiTheme="majorBidi" w:hAnsiTheme="majorBidi" w:cstheme="majorBidi"/>
          <w:sz w:val="30"/>
          <w:szCs w:val="30"/>
        </w:rPr>
        <w:t>.6</w:t>
      </w:r>
      <w:r w:rsidR="000F7D62">
        <w:rPr>
          <w:rFonts w:asciiTheme="majorBidi" w:hAnsiTheme="majorBidi" w:cstheme="majorBidi"/>
          <w:sz w:val="30"/>
          <w:szCs w:val="30"/>
        </w:rPr>
        <w:t>0</w:t>
      </w:r>
      <w:r w:rsidR="000C4CDB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F34059" w:rsidRPr="00F1598F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0C4CDB" w:rsidRPr="00F1598F">
        <w:rPr>
          <w:rFonts w:asciiTheme="majorBidi" w:hAnsiTheme="majorBidi" w:cstheme="majorBidi"/>
          <w:sz w:val="30"/>
          <w:szCs w:val="30"/>
          <w:cs/>
        </w:rPr>
        <w:t>บาท</w:t>
      </w:r>
      <w:r w:rsidR="000C4CDB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0C4CDB" w:rsidRPr="00F1598F">
        <w:rPr>
          <w:rFonts w:asciiTheme="majorBidi" w:hAnsiTheme="majorBidi" w:cstheme="majorBidi"/>
          <w:sz w:val="30"/>
          <w:szCs w:val="30"/>
          <w:cs/>
        </w:rPr>
        <w:t>และจ้างเหมาซ่อมแซมบำรุงรักษารถโดยสา</w:t>
      </w:r>
      <w:r w:rsidR="008D7F71" w:rsidRPr="00F1598F">
        <w:rPr>
          <w:rFonts w:asciiTheme="majorBidi" w:hAnsiTheme="majorBidi" w:cstheme="majorBidi" w:hint="cs"/>
          <w:sz w:val="30"/>
          <w:szCs w:val="30"/>
          <w:cs/>
        </w:rPr>
        <w:t xml:space="preserve">ร </w:t>
      </w:r>
      <w:r w:rsidR="008D7F71" w:rsidRPr="00F1598F">
        <w:rPr>
          <w:rFonts w:asciiTheme="majorBidi" w:hAnsiTheme="majorBidi" w:cstheme="majorBidi"/>
          <w:sz w:val="30"/>
          <w:szCs w:val="30"/>
        </w:rPr>
        <w:t>NGV</w:t>
      </w:r>
      <w:r w:rsidR="000C4CDB"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D7F71" w:rsidRPr="00F1598F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0C4CDB" w:rsidRPr="00F1598F">
        <w:rPr>
          <w:rFonts w:asciiTheme="majorBidi" w:hAnsiTheme="majorBidi" w:cstheme="majorBidi"/>
          <w:sz w:val="30"/>
          <w:szCs w:val="30"/>
          <w:cs/>
        </w:rPr>
        <w:t xml:space="preserve">เงิน </w:t>
      </w:r>
      <w:r w:rsidR="000C4CDB" w:rsidRPr="00F1598F">
        <w:rPr>
          <w:rFonts w:asciiTheme="majorBidi" w:hAnsiTheme="majorBidi" w:cstheme="majorBidi"/>
          <w:sz w:val="30"/>
          <w:szCs w:val="30"/>
        </w:rPr>
        <w:t xml:space="preserve">2,446.35 </w:t>
      </w:r>
      <w:r w:rsidR="000C4CDB" w:rsidRPr="00F1598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0C4CDB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0C4CDB" w:rsidRPr="00F1598F">
        <w:rPr>
          <w:rFonts w:asciiTheme="majorBidi" w:hAnsiTheme="majorBidi" w:cstheme="majorBidi"/>
          <w:sz w:val="30"/>
          <w:szCs w:val="30"/>
          <w:cs/>
        </w:rPr>
        <w:t>กิจการร่วมค้า เจวีซีซีจึงได้ยื่นฟ้อง ขสมก</w:t>
      </w:r>
      <w:r w:rsidR="006930E9" w:rsidRPr="00F1598F">
        <w:rPr>
          <w:rFonts w:asciiTheme="majorBidi" w:hAnsiTheme="majorBidi" w:cstheme="majorBidi"/>
          <w:sz w:val="30"/>
          <w:szCs w:val="30"/>
        </w:rPr>
        <w:t>.</w:t>
      </w:r>
      <w:r w:rsidR="000C4CDB" w:rsidRPr="00F1598F">
        <w:rPr>
          <w:rFonts w:asciiTheme="majorBidi" w:hAnsiTheme="majorBidi" w:cstheme="majorBidi"/>
          <w:sz w:val="30"/>
          <w:szCs w:val="30"/>
          <w:cs/>
        </w:rPr>
        <w:t xml:space="preserve"> เป็นคดีหมายเลขดำที่ </w:t>
      </w:r>
      <w:r w:rsidR="000C4CDB" w:rsidRPr="00F1598F">
        <w:rPr>
          <w:rFonts w:asciiTheme="majorBidi" w:hAnsiTheme="majorBidi" w:cstheme="majorBidi"/>
          <w:sz w:val="30"/>
          <w:szCs w:val="30"/>
        </w:rPr>
        <w:t xml:space="preserve">294/2559 </w:t>
      </w:r>
      <w:r w:rsidR="000C4CDB" w:rsidRPr="00F1598F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="000C4CDB" w:rsidRPr="00F1598F">
        <w:rPr>
          <w:rFonts w:asciiTheme="majorBidi" w:hAnsiTheme="majorBidi" w:cstheme="majorBidi"/>
          <w:sz w:val="30"/>
          <w:szCs w:val="30"/>
        </w:rPr>
        <w:t xml:space="preserve">24 </w:t>
      </w:r>
      <w:r w:rsidR="000C4CDB" w:rsidRPr="00F1598F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0C4CDB" w:rsidRPr="00F1598F">
        <w:rPr>
          <w:rFonts w:asciiTheme="majorBidi" w:hAnsiTheme="majorBidi" w:cstheme="majorBidi"/>
          <w:sz w:val="30"/>
          <w:szCs w:val="30"/>
        </w:rPr>
        <w:t xml:space="preserve">2559 </w:t>
      </w:r>
    </w:p>
    <w:p w14:paraId="287F1B33" w14:textId="78D97B98" w:rsidR="00E30BC2" w:rsidRPr="00F1598F" w:rsidRDefault="00EF0B30" w:rsidP="00003BF4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z w:val="24"/>
          <w:szCs w:val="24"/>
          <w:cs/>
        </w:rPr>
      </w:pPr>
      <w:r w:rsidRPr="00F1598F">
        <w:rPr>
          <w:rFonts w:asciiTheme="majorBidi" w:hAnsiTheme="majorBidi"/>
          <w:sz w:val="24"/>
          <w:szCs w:val="24"/>
        </w:rPr>
        <w:br/>
      </w:r>
      <w:r w:rsidR="006930E9" w:rsidRPr="00F1598F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="00E30BC2" w:rsidRPr="00F1598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F31D50">
        <w:rPr>
          <w:rFonts w:asciiTheme="majorBidi" w:hAnsiTheme="majorBidi" w:cstheme="majorBidi"/>
          <w:sz w:val="30"/>
          <w:szCs w:val="30"/>
        </w:rPr>
        <w:t>31</w:t>
      </w:r>
      <w:r w:rsidR="00FD73E0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FD73E0" w:rsidRPr="00F1598F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E30BC2"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30BC2" w:rsidRPr="00F1598F">
        <w:rPr>
          <w:rFonts w:asciiTheme="majorBidi" w:hAnsiTheme="majorBidi" w:cstheme="majorBidi"/>
          <w:sz w:val="30"/>
          <w:szCs w:val="30"/>
        </w:rPr>
        <w:t>2564</w:t>
      </w:r>
      <w:r w:rsidR="00E30BC2" w:rsidRPr="00F159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30BC2" w:rsidRPr="00F1598F">
        <w:rPr>
          <w:rFonts w:asciiTheme="majorBidi" w:hAnsiTheme="majorBidi" w:cstheme="majorBidi"/>
          <w:sz w:val="30"/>
          <w:szCs w:val="30"/>
          <w:cs/>
        </w:rPr>
        <w:t>ศาลปกครองกลางได้มีคำพิพากษาเป็นคดีหมายเลขแดงที่</w:t>
      </w:r>
      <w:r w:rsidR="00E30BC2" w:rsidRPr="00F1598F">
        <w:rPr>
          <w:rFonts w:asciiTheme="majorBidi" w:hAnsiTheme="majorBidi" w:cstheme="majorBidi"/>
          <w:sz w:val="30"/>
          <w:szCs w:val="30"/>
        </w:rPr>
        <w:t xml:space="preserve"> 424/2564 </w:t>
      </w:r>
      <w:r w:rsidR="00E30BC2" w:rsidRPr="00F1598F">
        <w:rPr>
          <w:rFonts w:asciiTheme="majorBidi" w:hAnsiTheme="majorBidi" w:cstheme="majorBidi"/>
          <w:sz w:val="30"/>
          <w:szCs w:val="30"/>
          <w:cs/>
        </w:rPr>
        <w:t xml:space="preserve">ให้เพิกถอนประกาศยกเลิกการประกวดราคาและคำวินิจฉัยอุทธรณ์ของคณะกรรมการ ขสมก. โดยให้มีผลย้อนหลังนับตั้งแต่วันที่มีประกาศยกเลิกการประกวดราคาและคำวินิจฉัยอุทธรณ์ดังกล่าว </w:t>
      </w:r>
      <w:r w:rsidR="00E30BC2" w:rsidRPr="00F1598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E30BC2" w:rsidRPr="00F1598F">
        <w:rPr>
          <w:rFonts w:asciiTheme="majorBidi" w:hAnsiTheme="majorBidi" w:cstheme="majorBidi"/>
          <w:sz w:val="30"/>
          <w:szCs w:val="30"/>
          <w:cs/>
        </w:rPr>
        <w:t xml:space="preserve">ให้ขสมก. ชดใช้ค่าเสียหายเป็นจำนวนเงิน </w:t>
      </w:r>
      <w:r w:rsidR="00E30BC2" w:rsidRPr="00F1598F">
        <w:rPr>
          <w:rFonts w:asciiTheme="majorBidi" w:hAnsiTheme="majorBidi" w:cstheme="majorBidi"/>
          <w:sz w:val="30"/>
          <w:szCs w:val="30"/>
        </w:rPr>
        <w:t xml:space="preserve">265,842 </w:t>
      </w:r>
      <w:r w:rsidR="00E30BC2" w:rsidRPr="00F1598F">
        <w:rPr>
          <w:rFonts w:asciiTheme="majorBidi" w:hAnsiTheme="majorBidi" w:cstheme="majorBidi"/>
          <w:sz w:val="30"/>
          <w:szCs w:val="30"/>
          <w:cs/>
        </w:rPr>
        <w:t xml:space="preserve">บาท พร้อมดอกเบี้ยอัตราร้อยละ </w:t>
      </w:r>
      <w:r w:rsidR="00E30BC2" w:rsidRPr="00F1598F">
        <w:rPr>
          <w:rFonts w:asciiTheme="majorBidi" w:hAnsiTheme="majorBidi" w:cstheme="majorBidi"/>
          <w:sz w:val="30"/>
          <w:szCs w:val="30"/>
        </w:rPr>
        <w:t xml:space="preserve">7.5 </w:t>
      </w:r>
      <w:r w:rsidR="00E30BC2" w:rsidRPr="00F1598F">
        <w:rPr>
          <w:rFonts w:asciiTheme="majorBidi" w:hAnsiTheme="majorBidi" w:cstheme="majorBidi"/>
          <w:sz w:val="30"/>
          <w:szCs w:val="30"/>
          <w:cs/>
        </w:rPr>
        <w:t xml:space="preserve">ต่อปีของต้นเงินดังกล่าว นับถัดจากวันฟ้องเป็นต้นไปจนกว่าจะชำระเสร็จให้แก่ผู้ฟ้องคดี โดยชำระให้แล้วเสร็จภายใน </w:t>
      </w:r>
      <w:r w:rsidR="00E30BC2" w:rsidRPr="00F1598F">
        <w:rPr>
          <w:rFonts w:asciiTheme="majorBidi" w:hAnsiTheme="majorBidi" w:cstheme="majorBidi"/>
          <w:sz w:val="30"/>
          <w:szCs w:val="30"/>
        </w:rPr>
        <w:t xml:space="preserve">60 </w:t>
      </w:r>
      <w:r w:rsidR="00E30BC2" w:rsidRPr="00F1598F">
        <w:rPr>
          <w:rFonts w:asciiTheme="majorBidi" w:hAnsiTheme="majorBidi" w:cstheme="majorBidi"/>
          <w:sz w:val="30"/>
          <w:szCs w:val="30"/>
          <w:cs/>
        </w:rPr>
        <w:t>วันนับแต่วันที่คดีถึงที่สุด</w:t>
      </w:r>
      <w:r w:rsidR="00BE5911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5B317F" w:rsidRPr="00F1598F">
        <w:rPr>
          <w:rFonts w:asciiTheme="majorBidi" w:hAnsiTheme="majorBidi" w:cstheme="majorBidi" w:hint="cs"/>
          <w:sz w:val="30"/>
          <w:szCs w:val="30"/>
          <w:cs/>
        </w:rPr>
        <w:t>นอกจากนี้</w:t>
      </w:r>
      <w:r w:rsidR="003F753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B317F" w:rsidRPr="00F1598F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="00E30BC2" w:rsidRPr="00F1598F">
        <w:rPr>
          <w:rFonts w:asciiTheme="majorBidi" w:hAnsiTheme="majorBidi" w:cstheme="majorBidi"/>
          <w:sz w:val="30"/>
          <w:szCs w:val="30"/>
          <w:cs/>
        </w:rPr>
        <w:t>ยกฟ้องคณะกรรมการว่าด้วยการพัสดุด้วยวิธีการทางอิเล็กทรอกนิกส์และกระทรวงการคลัง และให้คืนค่าธรรมเนียมศาลบางส่วนตามส่วนของ</w:t>
      </w:r>
      <w:r w:rsidR="00E30BC2" w:rsidRPr="00F1598F">
        <w:rPr>
          <w:rFonts w:asciiTheme="majorBidi" w:hAnsiTheme="majorBidi" w:cstheme="majorBidi"/>
          <w:spacing w:val="2"/>
          <w:sz w:val="30"/>
          <w:szCs w:val="30"/>
          <w:cs/>
        </w:rPr>
        <w:t>การชนะคดีแก่ผู้ฟ้องคดี ทั้งนี้บริษัทได้ดำเนินการยื่นอุทธรณ์</w:t>
      </w:r>
      <w:r w:rsidR="00845A5F" w:rsidRPr="00F1598F">
        <w:rPr>
          <w:rFonts w:asciiTheme="majorBidi" w:hAnsiTheme="majorBidi" w:cstheme="majorBidi"/>
          <w:spacing w:val="2"/>
          <w:sz w:val="30"/>
          <w:szCs w:val="30"/>
          <w:cs/>
        </w:rPr>
        <w:t>ต่อศาลปกครองสูงสุดแล้ว</w:t>
      </w:r>
      <w:r w:rsidR="00E30BC2" w:rsidRPr="00F1598F">
        <w:rPr>
          <w:rFonts w:asciiTheme="majorBidi" w:hAnsiTheme="majorBidi" w:cstheme="majorBidi"/>
          <w:spacing w:val="2"/>
          <w:sz w:val="30"/>
          <w:szCs w:val="30"/>
          <w:cs/>
        </w:rPr>
        <w:t>เพื่อเรียกค่าเสียหายเพิ่ม</w:t>
      </w:r>
      <w:r w:rsidR="00725786">
        <w:rPr>
          <w:rFonts w:asciiTheme="majorBidi" w:hAnsiTheme="majorBidi" w:cstheme="majorBidi" w:hint="cs"/>
          <w:sz w:val="30"/>
          <w:szCs w:val="30"/>
          <w:cs/>
        </w:rPr>
        <w:t xml:space="preserve">เติม </w:t>
      </w:r>
      <w:r w:rsidR="00E30BC2" w:rsidRPr="00F1598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E30BC2" w:rsidRPr="00F1598F">
        <w:rPr>
          <w:rFonts w:asciiTheme="majorBidi" w:hAnsiTheme="majorBidi" w:cstheme="majorBidi"/>
          <w:sz w:val="30"/>
          <w:szCs w:val="30"/>
        </w:rPr>
        <w:t xml:space="preserve">29 </w:t>
      </w:r>
      <w:r w:rsidR="00E30BC2" w:rsidRPr="00F1598F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E30BC2" w:rsidRPr="00F1598F">
        <w:rPr>
          <w:rFonts w:asciiTheme="majorBidi" w:hAnsiTheme="majorBidi" w:cstheme="majorBidi"/>
          <w:sz w:val="30"/>
          <w:szCs w:val="30"/>
        </w:rPr>
        <w:t>2564</w:t>
      </w:r>
    </w:p>
    <w:bookmarkEnd w:id="5"/>
    <w:p w14:paraId="3A0A88E6" w14:textId="2862A6CC" w:rsidR="002275E8" w:rsidRPr="00F1598F" w:rsidRDefault="002275E8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เหตุการณ์ภายหลังรอบระยะเวลารายงาน</w:t>
      </w:r>
    </w:p>
    <w:p w14:paraId="6BA5A08C" w14:textId="0B544588" w:rsidR="002275E8" w:rsidRDefault="002275E8" w:rsidP="0022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29EEDF75" w14:textId="77777777" w:rsidR="00DC01CD" w:rsidRPr="005E6E9C" w:rsidRDefault="00DC01CD" w:rsidP="00DC0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4689A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การเสนอขายหุ้นกู้ระยะยาว</w:t>
      </w:r>
    </w:p>
    <w:p w14:paraId="4BFF60D9" w14:textId="77777777" w:rsidR="00DC01CD" w:rsidRDefault="00DC01CD" w:rsidP="00DC0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F333A67" w14:textId="4C10990F" w:rsidR="00DC01CD" w:rsidRPr="00672627" w:rsidRDefault="00DC01CD" w:rsidP="00DC0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trike/>
          <w:sz w:val="30"/>
          <w:szCs w:val="30"/>
          <w:cs/>
        </w:rPr>
      </w:pPr>
      <w:r w:rsidRPr="00F1598F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BF79E1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BF79E1">
        <w:rPr>
          <w:rFonts w:asciiTheme="majorBidi" w:hAnsiTheme="majorBidi" w:cstheme="majorBidi"/>
          <w:sz w:val="30"/>
          <w:szCs w:val="30"/>
        </w:rPr>
        <w:t xml:space="preserve">31 </w:t>
      </w:r>
      <w:r w:rsidRPr="00BF79E1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BF79E1">
        <w:rPr>
          <w:rFonts w:asciiTheme="majorBidi" w:hAnsiTheme="majorBidi" w:cstheme="majorBidi"/>
          <w:sz w:val="30"/>
          <w:szCs w:val="30"/>
        </w:rPr>
        <w:t>2564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>
        <w:rPr>
          <w:rFonts w:asciiTheme="majorBidi" w:hAnsiTheme="majorBidi" w:cstheme="majorBidi" w:hint="cs"/>
          <w:sz w:val="30"/>
          <w:szCs w:val="30"/>
          <w:cs/>
        </w:rPr>
        <w:t>บริหาร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 xml:space="preserve">บริษัทอนุมัติการเสนอขายหุ้นกู้ระยะยาวประเภทไม่ด้อยสิทธิ ไม่มีหลักประกัน และมีผู้แทนผู้ถือหุ้นกู้ โดยเสนอขายให้แก่ผู้ลงทุนสถาบันและผู้ลงทุนรายใหญ่จำนวน </w:t>
      </w:r>
      <w:r w:rsidRPr="00F1598F">
        <w:rPr>
          <w:rFonts w:asciiTheme="majorBidi" w:hAnsiTheme="majorBidi" w:cstheme="majorBidi"/>
          <w:sz w:val="30"/>
          <w:szCs w:val="30"/>
        </w:rPr>
        <w:t>400,000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 xml:space="preserve">หน่วย มูลค่าที่ตราไว้หน่วยละ </w:t>
      </w:r>
      <w:r w:rsidRPr="00F1598F">
        <w:rPr>
          <w:rFonts w:asciiTheme="majorBidi" w:hAnsiTheme="majorBidi" w:cstheme="majorBidi"/>
          <w:sz w:val="30"/>
          <w:szCs w:val="30"/>
        </w:rPr>
        <w:t>1,000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 xml:space="preserve">บาท รวมทั้งสิ้นมูลค่า </w:t>
      </w:r>
      <w:r w:rsidRPr="00F1598F">
        <w:rPr>
          <w:rFonts w:asciiTheme="majorBidi" w:hAnsiTheme="majorBidi" w:cstheme="majorBidi"/>
          <w:sz w:val="30"/>
          <w:szCs w:val="30"/>
        </w:rPr>
        <w:t>400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F1598F">
        <w:rPr>
          <w:rFonts w:asciiTheme="majorBidi" w:hAnsiTheme="majorBidi" w:cstheme="majorBidi"/>
          <w:sz w:val="30"/>
          <w:szCs w:val="30"/>
        </w:rPr>
        <w:t xml:space="preserve"> (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 xml:space="preserve">แบ่งเป็นหุ้นกู้ </w:t>
      </w:r>
      <w:r w:rsidRPr="00F1598F">
        <w:rPr>
          <w:rFonts w:asciiTheme="majorBidi" w:hAnsiTheme="majorBidi" w:cstheme="majorBidi"/>
          <w:sz w:val="30"/>
          <w:szCs w:val="30"/>
        </w:rPr>
        <w:t xml:space="preserve">300 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และหุ้นกู้สำรอง </w:t>
      </w:r>
      <w:r w:rsidRPr="00F1598F">
        <w:rPr>
          <w:rFonts w:asciiTheme="majorBidi" w:hAnsiTheme="majorBidi" w:cstheme="majorBidi"/>
          <w:sz w:val="30"/>
          <w:szCs w:val="30"/>
        </w:rPr>
        <w:t xml:space="preserve">100 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 xml:space="preserve">ล้านบาท) โดยมีอัตราดอกเบี้ยคงที่ร้อยละ </w:t>
      </w:r>
      <w:r w:rsidRPr="00F1598F">
        <w:rPr>
          <w:rFonts w:asciiTheme="majorBidi" w:hAnsiTheme="majorBidi" w:cstheme="majorBidi"/>
          <w:sz w:val="30"/>
          <w:szCs w:val="30"/>
        </w:rPr>
        <w:t>7.00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 xml:space="preserve">ต่อปีและชำระดอกเบี้ยทุกไตรมาส หุ้นกู้มีอายุ </w:t>
      </w:r>
      <w:r w:rsidRPr="00F1598F">
        <w:rPr>
          <w:rFonts w:asciiTheme="majorBidi" w:hAnsiTheme="majorBidi" w:cstheme="majorBidi"/>
          <w:sz w:val="30"/>
          <w:szCs w:val="30"/>
        </w:rPr>
        <w:t>1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Pr="00F1598F">
        <w:rPr>
          <w:rFonts w:asciiTheme="majorBidi" w:hAnsiTheme="majorBidi" w:cstheme="majorBidi"/>
          <w:sz w:val="30"/>
          <w:szCs w:val="30"/>
        </w:rPr>
        <w:t>3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 xml:space="preserve"> เดือน </w:t>
      </w:r>
      <w:r w:rsidRPr="00F1598F">
        <w:rPr>
          <w:rFonts w:asciiTheme="majorBidi" w:hAnsiTheme="majorBidi" w:cstheme="majorBidi"/>
          <w:sz w:val="30"/>
          <w:szCs w:val="30"/>
        </w:rPr>
        <w:t>15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 xml:space="preserve">วัน ครบกำหนดไถ่ถอนในเดือนสิงหาคม </w:t>
      </w:r>
      <w:r w:rsidRPr="00DF1791">
        <w:rPr>
          <w:rFonts w:asciiTheme="majorBidi" w:hAnsiTheme="majorBidi" w:cstheme="majorBidi"/>
          <w:sz w:val="30"/>
          <w:szCs w:val="30"/>
        </w:rPr>
        <w:t>2565</w:t>
      </w:r>
      <w:r w:rsidRPr="00DF17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A3A2F" w:rsidRPr="00DF179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8E1154" w:rsidRPr="00DF1791">
        <w:rPr>
          <w:rFonts w:asciiTheme="majorBidi" w:hAnsiTheme="majorBidi" w:cstheme="majorBidi" w:hint="cs"/>
          <w:sz w:val="30"/>
          <w:szCs w:val="30"/>
          <w:cs/>
        </w:rPr>
        <w:t xml:space="preserve">ได้รับการอนุมัติจากสำนักงานคณะกรรมการกำกับหลักทรัพย์และตลาดหลักทรัพย์ </w:t>
      </w:r>
      <w:r w:rsidR="008E1154" w:rsidRPr="00DF1791">
        <w:rPr>
          <w:rFonts w:asciiTheme="majorBidi" w:hAnsiTheme="majorBidi" w:cstheme="majorBidi"/>
          <w:sz w:val="30"/>
          <w:szCs w:val="30"/>
          <w:cs/>
        </w:rPr>
        <w:t>“</w:t>
      </w:r>
      <w:r w:rsidR="008E1154" w:rsidRPr="00DF1791">
        <w:rPr>
          <w:rFonts w:asciiTheme="majorBidi" w:hAnsiTheme="majorBidi" w:cstheme="majorBidi" w:hint="cs"/>
          <w:sz w:val="30"/>
          <w:szCs w:val="30"/>
          <w:cs/>
        </w:rPr>
        <w:t>กลต</w:t>
      </w:r>
      <w:r w:rsidR="008E1154" w:rsidRPr="00DF1791">
        <w:rPr>
          <w:rFonts w:asciiTheme="majorBidi" w:hAnsiTheme="majorBidi" w:cstheme="majorBidi"/>
          <w:sz w:val="30"/>
          <w:szCs w:val="30"/>
          <w:cs/>
        </w:rPr>
        <w:t>.”</w:t>
      </w:r>
      <w:r w:rsidR="008E1154" w:rsidRPr="00DF1791">
        <w:rPr>
          <w:rFonts w:asciiTheme="majorBidi" w:hAnsiTheme="majorBidi" w:cstheme="majorBidi" w:hint="cs"/>
          <w:sz w:val="30"/>
          <w:szCs w:val="30"/>
          <w:cs/>
        </w:rPr>
        <w:t xml:space="preserve"> ให้มีการ</w:t>
      </w:r>
      <w:r w:rsidRPr="00DF1791">
        <w:rPr>
          <w:rFonts w:asciiTheme="majorBidi" w:hAnsiTheme="majorBidi" w:cstheme="majorBidi" w:hint="cs"/>
          <w:sz w:val="30"/>
          <w:szCs w:val="30"/>
          <w:cs/>
        </w:rPr>
        <w:t>ขายในระหว่างวันที่</w:t>
      </w:r>
      <w:r w:rsidRPr="00DF1791">
        <w:rPr>
          <w:rFonts w:asciiTheme="majorBidi" w:hAnsiTheme="majorBidi" w:cstheme="majorBidi"/>
          <w:sz w:val="30"/>
          <w:szCs w:val="30"/>
        </w:rPr>
        <w:t xml:space="preserve"> 10</w:t>
      </w:r>
      <w:r w:rsidRPr="00DF179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F1791">
        <w:rPr>
          <w:rFonts w:asciiTheme="majorBidi" w:hAnsiTheme="majorBidi" w:cstheme="majorBidi"/>
          <w:sz w:val="30"/>
          <w:szCs w:val="30"/>
        </w:rPr>
        <w:t xml:space="preserve">- 13 </w:t>
      </w:r>
      <w:r w:rsidRPr="00DF1791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Pr="00DF1791">
        <w:rPr>
          <w:rFonts w:asciiTheme="majorBidi" w:hAnsiTheme="majorBidi" w:cstheme="majorBidi"/>
          <w:sz w:val="30"/>
          <w:szCs w:val="30"/>
        </w:rPr>
        <w:t>2564</w:t>
      </w:r>
      <w:r w:rsidRPr="00DF179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A3A2F" w:rsidRPr="00DF1791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="00B22D43" w:rsidRPr="00DF1791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C03FF3" w:rsidRPr="00DF1791">
        <w:rPr>
          <w:rFonts w:asciiTheme="majorBidi" w:hAnsiTheme="majorBidi" w:cstheme="majorBidi" w:hint="cs"/>
          <w:sz w:val="30"/>
          <w:szCs w:val="30"/>
          <w:cs/>
        </w:rPr>
        <w:t>ออก</w:t>
      </w:r>
      <w:r w:rsidR="00E07B8A" w:rsidRPr="00DF1791">
        <w:rPr>
          <w:rFonts w:asciiTheme="majorBidi" w:hAnsiTheme="majorBidi" w:cstheme="majorBidi" w:hint="cs"/>
          <w:sz w:val="30"/>
          <w:szCs w:val="30"/>
          <w:cs/>
        </w:rPr>
        <w:t xml:space="preserve">หุ้นกู้จำนวน </w:t>
      </w:r>
      <w:r w:rsidR="0022091A">
        <w:rPr>
          <w:rFonts w:asciiTheme="majorBidi" w:hAnsiTheme="majorBidi" w:cstheme="majorBidi"/>
          <w:sz w:val="30"/>
          <w:szCs w:val="30"/>
        </w:rPr>
        <w:t>101,700</w:t>
      </w:r>
      <w:r w:rsidR="00E07B8A" w:rsidRPr="00DF1791">
        <w:rPr>
          <w:rFonts w:asciiTheme="majorBidi" w:hAnsiTheme="majorBidi" w:cstheme="majorBidi"/>
          <w:sz w:val="30"/>
          <w:szCs w:val="30"/>
        </w:rPr>
        <w:t xml:space="preserve"> </w:t>
      </w:r>
      <w:r w:rsidR="00E07B8A" w:rsidRPr="00DF1791">
        <w:rPr>
          <w:rFonts w:asciiTheme="majorBidi" w:hAnsiTheme="majorBidi" w:cstheme="majorBidi" w:hint="cs"/>
          <w:sz w:val="30"/>
          <w:szCs w:val="30"/>
          <w:cs/>
        </w:rPr>
        <w:t xml:space="preserve">หน่วย มูลค่าที่ตราไว้หน่วยละ </w:t>
      </w:r>
      <w:r w:rsidR="00E07B8A" w:rsidRPr="00DF1791">
        <w:rPr>
          <w:rFonts w:asciiTheme="majorBidi" w:hAnsiTheme="majorBidi" w:cstheme="majorBidi"/>
          <w:sz w:val="30"/>
          <w:szCs w:val="30"/>
        </w:rPr>
        <w:t>1</w:t>
      </w:r>
      <w:r w:rsidR="005026AB" w:rsidRPr="00DF1791">
        <w:rPr>
          <w:rFonts w:asciiTheme="majorBidi" w:hAnsiTheme="majorBidi" w:cstheme="majorBidi"/>
          <w:sz w:val="30"/>
          <w:szCs w:val="30"/>
        </w:rPr>
        <w:t>,</w:t>
      </w:r>
      <w:r w:rsidR="00E07B8A" w:rsidRPr="00DF1791">
        <w:rPr>
          <w:rFonts w:asciiTheme="majorBidi" w:hAnsiTheme="majorBidi" w:cstheme="majorBidi"/>
          <w:sz w:val="30"/>
          <w:szCs w:val="30"/>
        </w:rPr>
        <w:t>00</w:t>
      </w:r>
      <w:r w:rsidR="005026AB" w:rsidRPr="00DF1791">
        <w:rPr>
          <w:rFonts w:asciiTheme="majorBidi" w:hAnsiTheme="majorBidi" w:cstheme="majorBidi"/>
          <w:sz w:val="30"/>
          <w:szCs w:val="30"/>
        </w:rPr>
        <w:t>0</w:t>
      </w:r>
      <w:r w:rsidR="00E07B8A" w:rsidRPr="00DF1791">
        <w:rPr>
          <w:rFonts w:asciiTheme="majorBidi" w:hAnsiTheme="majorBidi" w:cstheme="majorBidi"/>
          <w:sz w:val="30"/>
          <w:szCs w:val="30"/>
        </w:rPr>
        <w:t xml:space="preserve"> </w:t>
      </w:r>
      <w:r w:rsidR="00E07B8A" w:rsidRPr="00DF1791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5026AB" w:rsidRPr="00DF1791">
        <w:rPr>
          <w:rFonts w:asciiTheme="majorBidi" w:hAnsiTheme="majorBidi" w:cstheme="majorBidi"/>
          <w:sz w:val="30"/>
          <w:szCs w:val="30"/>
        </w:rPr>
        <w:t xml:space="preserve"> </w:t>
      </w:r>
      <w:r w:rsidR="005026AB" w:rsidRPr="00DF1791">
        <w:rPr>
          <w:rFonts w:asciiTheme="majorBidi" w:hAnsiTheme="majorBidi" w:cstheme="majorBidi" w:hint="cs"/>
          <w:sz w:val="30"/>
          <w:szCs w:val="30"/>
          <w:cs/>
        </w:rPr>
        <w:t xml:space="preserve">รวมเป็นเงินทั้งสิ้น </w:t>
      </w:r>
      <w:r w:rsidR="0022091A">
        <w:rPr>
          <w:rFonts w:asciiTheme="majorBidi" w:hAnsiTheme="majorBidi" w:cstheme="majorBidi"/>
          <w:sz w:val="30"/>
          <w:szCs w:val="30"/>
        </w:rPr>
        <w:t>101.7</w:t>
      </w:r>
      <w:r w:rsidR="005026AB" w:rsidRPr="00DF1791">
        <w:rPr>
          <w:rFonts w:asciiTheme="majorBidi" w:hAnsiTheme="majorBidi" w:cstheme="majorBidi"/>
          <w:sz w:val="30"/>
          <w:szCs w:val="30"/>
        </w:rPr>
        <w:t xml:space="preserve"> </w:t>
      </w:r>
      <w:r w:rsidR="005026AB" w:rsidRPr="00DF1791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71F463CF" w14:textId="1282DDFC" w:rsidR="00DC01CD" w:rsidRDefault="00DC01CD" w:rsidP="0022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</w:p>
    <w:p w14:paraId="418AB8AE" w14:textId="14671E0C" w:rsidR="00DC01CD" w:rsidRPr="00DC01CD" w:rsidRDefault="00DC01CD" w:rsidP="00DC0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DB714E">
        <w:rPr>
          <w:rFonts w:asciiTheme="majorBidi" w:hAnsiTheme="majorBidi" w:cstheme="majorBidi" w:hint="cs"/>
          <w:i/>
          <w:iCs/>
          <w:sz w:val="30"/>
          <w:szCs w:val="30"/>
          <w:cs/>
        </w:rPr>
        <w:t>กา</w:t>
      </w:r>
      <w:r w:rsidR="009D57BC" w:rsidRPr="00DB714E">
        <w:rPr>
          <w:rFonts w:asciiTheme="majorBidi" w:hAnsiTheme="majorBidi" w:cstheme="majorBidi" w:hint="cs"/>
          <w:i/>
          <w:iCs/>
          <w:sz w:val="30"/>
          <w:szCs w:val="30"/>
          <w:cs/>
        </w:rPr>
        <w:t>ร</w:t>
      </w:r>
      <w:r w:rsidRPr="00DB714E">
        <w:rPr>
          <w:rFonts w:asciiTheme="majorBidi" w:hAnsiTheme="majorBidi" w:cstheme="majorBidi" w:hint="cs"/>
          <w:i/>
          <w:iCs/>
          <w:sz w:val="30"/>
          <w:szCs w:val="30"/>
          <w:cs/>
        </w:rPr>
        <w:t>เสนอ</w:t>
      </w:r>
      <w:r w:rsidR="009D57BC" w:rsidRPr="00DB714E">
        <w:rPr>
          <w:rFonts w:asciiTheme="majorBidi" w:hAnsiTheme="majorBidi" w:cstheme="majorBidi" w:hint="cs"/>
          <w:i/>
          <w:iCs/>
          <w:sz w:val="30"/>
          <w:szCs w:val="30"/>
          <w:cs/>
        </w:rPr>
        <w:t>อนุมัติ</w:t>
      </w:r>
      <w:r w:rsidR="00B55A7A" w:rsidRPr="00DB714E">
        <w:rPr>
          <w:rFonts w:asciiTheme="majorBidi" w:hAnsiTheme="majorBidi" w:cstheme="majorBidi" w:hint="cs"/>
          <w:i/>
          <w:iCs/>
          <w:sz w:val="30"/>
          <w:szCs w:val="30"/>
          <w:cs/>
        </w:rPr>
        <w:t>เพื่อ</w:t>
      </w:r>
      <w:r w:rsidRPr="00DB714E">
        <w:rPr>
          <w:rFonts w:asciiTheme="majorBidi" w:hAnsiTheme="majorBidi" w:cstheme="majorBidi" w:hint="cs"/>
          <w:i/>
          <w:iCs/>
          <w:sz w:val="30"/>
          <w:szCs w:val="30"/>
          <w:cs/>
        </w:rPr>
        <w:t>ขายหุ้นกู้แปลงสภาพ</w:t>
      </w:r>
    </w:p>
    <w:p w14:paraId="420DE3F4" w14:textId="77777777" w:rsidR="00DC01CD" w:rsidRPr="00F1598F" w:rsidRDefault="00DC01CD" w:rsidP="0022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11FA22AE" w14:textId="16C0326C" w:rsidR="00580905" w:rsidRPr="00F1598F" w:rsidRDefault="005B317F" w:rsidP="004C0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="00F514C9" w:rsidRPr="00F1598F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234C64" w:rsidRPr="00F1598F">
        <w:rPr>
          <w:rFonts w:asciiTheme="majorBidi" w:hAnsiTheme="majorBidi" w:cstheme="majorBidi"/>
          <w:sz w:val="30"/>
          <w:szCs w:val="30"/>
        </w:rPr>
        <w:t xml:space="preserve"> 5 </w:t>
      </w:r>
      <w:r w:rsidR="00234C64" w:rsidRPr="00F1598F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="00F514C9" w:rsidRPr="00F159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34C64" w:rsidRPr="00F1598F">
        <w:rPr>
          <w:rFonts w:asciiTheme="majorBidi" w:hAnsiTheme="majorBidi" w:cstheme="majorBidi"/>
          <w:sz w:val="30"/>
          <w:szCs w:val="30"/>
        </w:rPr>
        <w:t>2564</w:t>
      </w:r>
      <w:r w:rsidR="00F514C9" w:rsidRPr="00F159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B7B3C" w:rsidRPr="00F1598F">
        <w:rPr>
          <w:rFonts w:asciiTheme="majorBidi" w:hAnsiTheme="majorBidi" w:cstheme="majorBidi" w:hint="cs"/>
          <w:sz w:val="30"/>
          <w:szCs w:val="30"/>
          <w:cs/>
        </w:rPr>
        <w:t>ที่ประชุมคณะกรรม</w:t>
      </w:r>
      <w:r w:rsidR="00AA2C47" w:rsidRPr="00F1598F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EB7B3C" w:rsidRPr="00F1598F">
        <w:rPr>
          <w:rFonts w:asciiTheme="majorBidi" w:hAnsiTheme="majorBidi" w:cstheme="majorBidi" w:hint="cs"/>
          <w:sz w:val="30"/>
          <w:szCs w:val="30"/>
          <w:cs/>
        </w:rPr>
        <w:t xml:space="preserve">บริษัทครั้งที่ </w:t>
      </w:r>
      <w:r w:rsidR="00EB7B3C" w:rsidRPr="00F1598F">
        <w:rPr>
          <w:rFonts w:asciiTheme="majorBidi" w:hAnsiTheme="majorBidi" w:cstheme="majorBidi"/>
          <w:sz w:val="30"/>
          <w:szCs w:val="30"/>
        </w:rPr>
        <w:t xml:space="preserve">3/2564 </w:t>
      </w:r>
      <w:r w:rsidR="00EB7B3C" w:rsidRPr="00F1598F">
        <w:rPr>
          <w:rFonts w:asciiTheme="majorBidi" w:hAnsiTheme="majorBidi" w:cstheme="majorBidi" w:hint="cs"/>
          <w:sz w:val="30"/>
          <w:szCs w:val="30"/>
          <w:cs/>
        </w:rPr>
        <w:t>มีมติเห็นชอบให้เสนอ</w:t>
      </w:r>
      <w:r w:rsidR="00091994" w:rsidRPr="00F1598F">
        <w:rPr>
          <w:rFonts w:asciiTheme="majorBidi" w:hAnsiTheme="majorBidi" w:cstheme="majorBidi" w:hint="cs"/>
          <w:sz w:val="30"/>
          <w:szCs w:val="30"/>
          <w:cs/>
        </w:rPr>
        <w:t>วาระ</w:t>
      </w:r>
      <w:r w:rsidR="00EB7B3C" w:rsidRPr="00F1598F">
        <w:rPr>
          <w:rFonts w:asciiTheme="majorBidi" w:hAnsiTheme="majorBidi" w:cstheme="majorBidi" w:hint="cs"/>
          <w:sz w:val="30"/>
          <w:szCs w:val="30"/>
          <w:cs/>
        </w:rPr>
        <w:t xml:space="preserve">ต่อที่ประชุมวิสามัญผู้ถือหุ้นครั้งที่ </w:t>
      </w:r>
      <w:r w:rsidR="00EB7B3C" w:rsidRPr="00F1598F">
        <w:rPr>
          <w:rFonts w:asciiTheme="majorBidi" w:hAnsiTheme="majorBidi" w:cstheme="majorBidi"/>
          <w:sz w:val="30"/>
          <w:szCs w:val="30"/>
        </w:rPr>
        <w:t>1/2564</w:t>
      </w:r>
      <w:r w:rsidR="00A00B18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ED74C8" w:rsidRPr="00F1598F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 w:rsidR="008E4FA6" w:rsidRPr="00F1598F">
        <w:rPr>
          <w:rFonts w:asciiTheme="majorBidi" w:hAnsiTheme="majorBidi" w:cstheme="majorBidi"/>
          <w:sz w:val="30"/>
          <w:szCs w:val="30"/>
        </w:rPr>
        <w:t xml:space="preserve">25 </w:t>
      </w:r>
      <w:r w:rsidR="008E4FA6" w:rsidRPr="00F1598F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8E4FA6" w:rsidRPr="00F1598F">
        <w:rPr>
          <w:rFonts w:asciiTheme="majorBidi" w:hAnsiTheme="majorBidi" w:cstheme="majorBidi"/>
          <w:sz w:val="30"/>
          <w:szCs w:val="30"/>
        </w:rPr>
        <w:t>2564</w:t>
      </w:r>
      <w:r w:rsidR="00A00B18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A00B18" w:rsidRPr="00F1598F">
        <w:rPr>
          <w:rFonts w:asciiTheme="majorBidi" w:hAnsiTheme="majorBidi" w:cstheme="majorBidi" w:hint="cs"/>
          <w:sz w:val="30"/>
          <w:szCs w:val="30"/>
          <w:cs/>
        </w:rPr>
        <w:t>เพื่อพิจารณา</w:t>
      </w:r>
      <w:r w:rsidR="007A2FBB" w:rsidRPr="00F1598F">
        <w:rPr>
          <w:rFonts w:asciiTheme="majorBidi" w:hAnsiTheme="majorBidi" w:cstheme="majorBidi" w:hint="cs"/>
          <w:sz w:val="30"/>
          <w:szCs w:val="30"/>
          <w:cs/>
        </w:rPr>
        <w:t>อนุมัติ</w:t>
      </w:r>
      <w:r w:rsidR="00580905" w:rsidRPr="00F1598F">
        <w:rPr>
          <w:rFonts w:asciiTheme="majorBidi" w:hAnsiTheme="majorBidi" w:cstheme="majorBidi" w:hint="cs"/>
          <w:sz w:val="30"/>
          <w:szCs w:val="30"/>
          <w:cs/>
        </w:rPr>
        <w:t>ในเรื่อง</w:t>
      </w:r>
      <w:r w:rsidR="00091994" w:rsidRPr="00F1598F">
        <w:rPr>
          <w:rFonts w:asciiTheme="majorBidi" w:hAnsiTheme="majorBidi" w:cstheme="majorBidi" w:hint="cs"/>
          <w:sz w:val="30"/>
          <w:szCs w:val="30"/>
          <w:cs/>
        </w:rPr>
        <w:t>สำคัญ</w:t>
      </w:r>
      <w:r w:rsidR="00580905" w:rsidRPr="00F1598F">
        <w:rPr>
          <w:rFonts w:asciiTheme="majorBidi" w:hAnsiTheme="majorBidi" w:cstheme="majorBidi" w:hint="cs"/>
          <w:sz w:val="30"/>
          <w:szCs w:val="30"/>
          <w:cs/>
        </w:rPr>
        <w:t>ต่างๆ</w:t>
      </w:r>
      <w:r w:rsidR="00C9316E" w:rsidRPr="00F159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80905" w:rsidRPr="00F1598F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27D38F6E" w14:textId="77777777" w:rsidR="00C12D15" w:rsidRPr="00F1598F" w:rsidRDefault="00C12D15" w:rsidP="004C0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4BF115" w14:textId="151189B4" w:rsidR="0058629D" w:rsidRPr="00F1598F" w:rsidRDefault="007A2FBB" w:rsidP="004C003A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 w:hint="cs"/>
          <w:sz w:val="30"/>
          <w:szCs w:val="30"/>
          <w:cs/>
        </w:rPr>
        <w:t>การออกและ</w:t>
      </w:r>
      <w:r w:rsidR="001410C5" w:rsidRPr="00F1598F">
        <w:rPr>
          <w:rFonts w:asciiTheme="majorBidi" w:hAnsiTheme="majorBidi" w:cstheme="majorBidi" w:hint="cs"/>
          <w:sz w:val="30"/>
          <w:szCs w:val="30"/>
          <w:cs/>
        </w:rPr>
        <w:t>เสนอขายหุ้น</w:t>
      </w:r>
      <w:r w:rsidR="004256F9" w:rsidRPr="00F1598F">
        <w:rPr>
          <w:rFonts w:asciiTheme="majorBidi" w:hAnsiTheme="majorBidi" w:cstheme="majorBidi" w:hint="cs"/>
          <w:sz w:val="30"/>
          <w:szCs w:val="30"/>
          <w:cs/>
        </w:rPr>
        <w:t>กู้แปลงสภาพ</w:t>
      </w:r>
      <w:r w:rsidR="001410C5" w:rsidRPr="00F1598F">
        <w:rPr>
          <w:rFonts w:asciiTheme="majorBidi" w:hAnsiTheme="majorBidi" w:cstheme="majorBidi" w:hint="cs"/>
          <w:sz w:val="30"/>
          <w:szCs w:val="30"/>
          <w:cs/>
        </w:rPr>
        <w:t>แก่ผู้ลงทุน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 xml:space="preserve">โดยเฉพาะเจาะจง ซึ่งบุคคลดังกล่าวไม่เป็นบุคคลที่เกี่ยวโยงกับบริษัท เป็นจำนวนเงิน </w:t>
      </w:r>
      <w:r w:rsidRPr="00F1598F">
        <w:rPr>
          <w:rFonts w:asciiTheme="majorBidi" w:hAnsiTheme="majorBidi" w:cstheme="majorBidi"/>
          <w:sz w:val="30"/>
          <w:szCs w:val="30"/>
        </w:rPr>
        <w:t xml:space="preserve">400 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243D16" w:rsidRPr="00F159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82746" w:rsidRPr="00F1598F">
        <w:rPr>
          <w:rFonts w:asciiTheme="majorBidi" w:hAnsiTheme="majorBidi" w:cstheme="majorBidi" w:hint="cs"/>
          <w:sz w:val="30"/>
          <w:szCs w:val="30"/>
          <w:cs/>
        </w:rPr>
        <w:t xml:space="preserve">และมีราคาแปลงสภาพไม่ต่ำกว่าร้อยละ </w:t>
      </w:r>
      <w:r w:rsidR="00B82746" w:rsidRPr="00F1598F">
        <w:rPr>
          <w:rFonts w:asciiTheme="majorBidi" w:hAnsiTheme="majorBidi" w:cstheme="majorBidi"/>
          <w:sz w:val="30"/>
          <w:szCs w:val="30"/>
        </w:rPr>
        <w:t xml:space="preserve">90 </w:t>
      </w:r>
      <w:r w:rsidR="00B82746" w:rsidRPr="00F1598F">
        <w:rPr>
          <w:rFonts w:asciiTheme="majorBidi" w:hAnsiTheme="majorBidi" w:cstheme="majorBidi" w:hint="cs"/>
          <w:sz w:val="30"/>
          <w:szCs w:val="30"/>
          <w:cs/>
        </w:rPr>
        <w:t>ของราคาตลาด</w:t>
      </w:r>
      <w:r w:rsidR="00932603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932603" w:rsidRPr="00F1598F">
        <w:rPr>
          <w:rFonts w:asciiTheme="majorBidi" w:hAnsiTheme="majorBidi" w:cstheme="majorBidi" w:hint="cs"/>
          <w:sz w:val="30"/>
          <w:szCs w:val="30"/>
          <w:cs/>
        </w:rPr>
        <w:t>ณ วันที่ใช้สิทธิแปลงสภาพ</w:t>
      </w:r>
      <w:r w:rsidR="00B82746" w:rsidRPr="00F159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720CE" w:rsidRPr="00F1598F">
        <w:rPr>
          <w:rFonts w:asciiTheme="majorBidi" w:hAnsiTheme="majorBidi" w:cstheme="majorBidi" w:hint="cs"/>
          <w:sz w:val="30"/>
          <w:szCs w:val="30"/>
          <w:cs/>
        </w:rPr>
        <w:t>โดยมีอัตราดอกเบี้ย</w:t>
      </w:r>
      <w:r w:rsidR="00FE768C" w:rsidRPr="00F1598F">
        <w:rPr>
          <w:rFonts w:asciiTheme="majorBidi" w:hAnsiTheme="majorBidi" w:cstheme="majorBidi" w:hint="cs"/>
          <w:sz w:val="30"/>
          <w:szCs w:val="30"/>
          <w:cs/>
        </w:rPr>
        <w:t>คงที่</w:t>
      </w:r>
      <w:r w:rsidR="003720CE" w:rsidRPr="00F1598F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3720CE" w:rsidRPr="00F1598F">
        <w:rPr>
          <w:rFonts w:asciiTheme="majorBidi" w:hAnsiTheme="majorBidi" w:cstheme="majorBidi"/>
          <w:sz w:val="30"/>
          <w:szCs w:val="30"/>
        </w:rPr>
        <w:t>2</w:t>
      </w:r>
      <w:r w:rsidR="003720CE" w:rsidRPr="00F1598F">
        <w:rPr>
          <w:rFonts w:asciiTheme="majorBidi" w:hAnsiTheme="majorBidi" w:cstheme="majorBidi" w:hint="cs"/>
          <w:sz w:val="30"/>
          <w:szCs w:val="30"/>
          <w:cs/>
        </w:rPr>
        <w:t xml:space="preserve"> ต่อปี</w:t>
      </w:r>
      <w:r w:rsidR="000B5696" w:rsidRPr="00F1598F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F44867" w:rsidRPr="00F1598F">
        <w:rPr>
          <w:rFonts w:asciiTheme="majorBidi" w:hAnsiTheme="majorBidi" w:cstheme="majorBidi" w:hint="cs"/>
          <w:sz w:val="30"/>
          <w:szCs w:val="30"/>
          <w:cs/>
        </w:rPr>
        <w:t>ชำระดอกเบี้ยทุกไตรมาส</w:t>
      </w:r>
      <w:r w:rsidR="00E71FD8" w:rsidRPr="00F159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64150" w:rsidRPr="00F1598F">
        <w:rPr>
          <w:rFonts w:asciiTheme="majorBidi" w:hAnsiTheme="majorBidi" w:cstheme="majorBidi" w:hint="cs"/>
          <w:sz w:val="30"/>
          <w:szCs w:val="30"/>
          <w:cs/>
        </w:rPr>
        <w:t>หุ้นกู้</w:t>
      </w:r>
      <w:r w:rsidR="006B30C6" w:rsidRPr="00F1598F">
        <w:rPr>
          <w:rFonts w:asciiTheme="majorBidi" w:hAnsiTheme="majorBidi" w:cstheme="majorBidi" w:hint="cs"/>
          <w:sz w:val="30"/>
          <w:szCs w:val="30"/>
          <w:cs/>
        </w:rPr>
        <w:t>มีอายุ</w:t>
      </w:r>
      <w:r w:rsidR="00B13438" w:rsidRPr="00F159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13438" w:rsidRPr="00F1598F">
        <w:rPr>
          <w:rFonts w:asciiTheme="majorBidi" w:hAnsiTheme="majorBidi" w:cstheme="majorBidi"/>
          <w:sz w:val="30"/>
          <w:szCs w:val="30"/>
        </w:rPr>
        <w:t xml:space="preserve">3 </w:t>
      </w:r>
      <w:r w:rsidR="00B13438" w:rsidRPr="00F1598F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</w:p>
    <w:p w14:paraId="1FA12B66" w14:textId="0D2963C2" w:rsidR="00580905" w:rsidRPr="00F1598F" w:rsidRDefault="00816DA9" w:rsidP="004C003A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 w:hint="cs"/>
          <w:sz w:val="30"/>
          <w:szCs w:val="30"/>
          <w:cs/>
        </w:rPr>
        <w:t>การลดทุนจดทะเบียน</w:t>
      </w:r>
      <w:r w:rsidR="0026672B" w:rsidRPr="00F1598F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0917F5" w:rsidRPr="00F1598F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26672B" w:rsidRPr="00F159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6672B" w:rsidRPr="00F1598F">
        <w:rPr>
          <w:rFonts w:asciiTheme="majorBidi" w:hAnsiTheme="majorBidi" w:cstheme="majorBidi"/>
          <w:sz w:val="30"/>
          <w:szCs w:val="30"/>
        </w:rPr>
        <w:t>258,522,628.</w:t>
      </w:r>
      <w:r w:rsidR="0095308C" w:rsidRPr="00F1598F">
        <w:rPr>
          <w:rFonts w:asciiTheme="majorBidi" w:hAnsiTheme="majorBidi" w:cstheme="majorBidi"/>
          <w:sz w:val="30"/>
          <w:szCs w:val="30"/>
        </w:rPr>
        <w:t>25</w:t>
      </w:r>
      <w:r w:rsidR="0026672B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26672B" w:rsidRPr="00F1598F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="00E9086F" w:rsidRPr="00F1598F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544E1A" w:rsidRPr="00F1598F">
        <w:rPr>
          <w:rFonts w:asciiTheme="majorBidi" w:hAnsiTheme="majorBidi" w:cstheme="majorBidi" w:hint="cs"/>
          <w:sz w:val="30"/>
          <w:szCs w:val="30"/>
          <w:cs/>
        </w:rPr>
        <w:t>ปัจจุบัน</w:t>
      </w:r>
      <w:r w:rsidR="00E9086F" w:rsidRPr="00F1598F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0917F5" w:rsidRPr="00F1598F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E9086F" w:rsidRPr="00F159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9086F" w:rsidRPr="00F1598F">
        <w:rPr>
          <w:rFonts w:asciiTheme="majorBidi" w:hAnsiTheme="majorBidi" w:cstheme="majorBidi"/>
          <w:sz w:val="30"/>
          <w:szCs w:val="30"/>
        </w:rPr>
        <w:t>588,998,932.5</w:t>
      </w:r>
      <w:r w:rsidR="007F2BCE" w:rsidRPr="00F1598F">
        <w:rPr>
          <w:rFonts w:asciiTheme="majorBidi" w:hAnsiTheme="majorBidi" w:cstheme="majorBidi"/>
          <w:sz w:val="30"/>
          <w:szCs w:val="30"/>
        </w:rPr>
        <w:t>0</w:t>
      </w:r>
      <w:r w:rsidR="00E9086F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E9086F" w:rsidRPr="00F1598F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7F2BCE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7F2BCE" w:rsidRPr="00F1598F">
        <w:rPr>
          <w:rFonts w:asciiTheme="majorBidi" w:hAnsiTheme="majorBidi" w:cstheme="majorBidi" w:hint="cs"/>
          <w:sz w:val="30"/>
          <w:szCs w:val="30"/>
          <w:cs/>
        </w:rPr>
        <w:t>เป็นทุนจดทะเบียนใหม่จำนวน</w:t>
      </w:r>
      <w:r w:rsidR="000917F5" w:rsidRPr="00F1598F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7F2BCE" w:rsidRPr="00F159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F2BCE" w:rsidRPr="00F1598F">
        <w:rPr>
          <w:rFonts w:asciiTheme="majorBidi" w:hAnsiTheme="majorBidi" w:cstheme="majorBidi"/>
          <w:sz w:val="30"/>
          <w:szCs w:val="30"/>
        </w:rPr>
        <w:t xml:space="preserve">330,476,304.25 </w:t>
      </w:r>
      <w:r w:rsidR="007F2BCE" w:rsidRPr="00F1598F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E521D3" w:rsidRPr="00F1598F">
        <w:rPr>
          <w:rFonts w:asciiTheme="majorBidi" w:hAnsiTheme="majorBidi" w:cstheme="majorBidi" w:hint="cs"/>
          <w:sz w:val="30"/>
          <w:szCs w:val="30"/>
          <w:cs/>
        </w:rPr>
        <w:t xml:space="preserve"> โดยการยกเลิกหุ้นสามัญจำนวน </w:t>
      </w:r>
      <w:r w:rsidR="00E521D3" w:rsidRPr="00F1598F">
        <w:rPr>
          <w:rFonts w:asciiTheme="majorBidi" w:hAnsiTheme="majorBidi" w:cstheme="majorBidi"/>
          <w:sz w:val="30"/>
          <w:szCs w:val="30"/>
        </w:rPr>
        <w:t>1,034,090,513</w:t>
      </w:r>
      <w:r w:rsidR="00E521D3" w:rsidRPr="00F1598F">
        <w:rPr>
          <w:rFonts w:asciiTheme="majorBidi" w:hAnsiTheme="majorBidi" w:cstheme="majorBidi" w:hint="cs"/>
          <w:sz w:val="30"/>
          <w:szCs w:val="30"/>
          <w:cs/>
        </w:rPr>
        <w:t xml:space="preserve"> หุ้น มูลค่าหุ้นที่ตราไว้หุ้นละ </w:t>
      </w:r>
      <w:r w:rsidR="00E521D3" w:rsidRPr="00F1598F">
        <w:rPr>
          <w:rFonts w:asciiTheme="majorBidi" w:hAnsiTheme="majorBidi" w:cstheme="majorBidi"/>
          <w:sz w:val="30"/>
          <w:szCs w:val="30"/>
        </w:rPr>
        <w:t>0.25</w:t>
      </w:r>
      <w:r w:rsidR="00E521D3" w:rsidRPr="00F1598F">
        <w:rPr>
          <w:rFonts w:asciiTheme="majorBidi" w:hAnsiTheme="majorBidi" w:cstheme="majorBidi" w:hint="cs"/>
          <w:sz w:val="30"/>
          <w:szCs w:val="30"/>
          <w:cs/>
        </w:rPr>
        <w:t xml:space="preserve"> บาทต่อหุ้น</w:t>
      </w:r>
    </w:p>
    <w:p w14:paraId="6E73F0D4" w14:textId="53D84467" w:rsidR="004820EC" w:rsidRPr="00F1598F" w:rsidRDefault="00F33DBC" w:rsidP="004C003A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 w:hint="cs"/>
          <w:sz w:val="30"/>
          <w:szCs w:val="30"/>
          <w:cs/>
        </w:rPr>
        <w:t>การเพิ่มทุนจดทะเบียน</w:t>
      </w:r>
      <w:r w:rsidR="000917F5" w:rsidRPr="00F1598F">
        <w:rPr>
          <w:rFonts w:asciiTheme="majorBidi" w:hAnsiTheme="majorBidi" w:cstheme="majorBidi" w:hint="cs"/>
          <w:sz w:val="30"/>
          <w:szCs w:val="30"/>
          <w:cs/>
        </w:rPr>
        <w:t>จำนวนเงิน</w:t>
      </w:r>
      <w:r w:rsidR="00D47E06" w:rsidRPr="00F1598F">
        <w:rPr>
          <w:rFonts w:asciiTheme="majorBidi" w:hAnsiTheme="majorBidi" w:cstheme="majorBidi"/>
          <w:sz w:val="30"/>
          <w:szCs w:val="30"/>
        </w:rPr>
        <w:t xml:space="preserve"> 108,168,851.75 </w:t>
      </w:r>
      <w:r w:rsidR="00D47E06" w:rsidRPr="00F1598F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0917F5" w:rsidRPr="00F159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D47E06" w:rsidRPr="00F1598F">
        <w:rPr>
          <w:rFonts w:asciiTheme="majorBidi" w:hAnsiTheme="majorBidi" w:cstheme="majorBidi" w:hint="cs"/>
          <w:sz w:val="30"/>
          <w:szCs w:val="30"/>
          <w:cs/>
        </w:rPr>
        <w:t>เดิมจำนวนเงิน</w:t>
      </w:r>
      <w:r w:rsidR="00095707" w:rsidRPr="00F159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95707" w:rsidRPr="00F1598F">
        <w:rPr>
          <w:rFonts w:asciiTheme="majorBidi" w:hAnsiTheme="majorBidi" w:cstheme="majorBidi"/>
          <w:sz w:val="30"/>
          <w:szCs w:val="30"/>
        </w:rPr>
        <w:t xml:space="preserve">330,476,304.25 </w:t>
      </w:r>
      <w:r w:rsidR="00095707" w:rsidRPr="00F1598F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="00095707" w:rsidRPr="00F1598F">
        <w:rPr>
          <w:rFonts w:asciiTheme="majorBidi" w:hAnsiTheme="majorBidi" w:cstheme="majorBidi"/>
          <w:sz w:val="30"/>
          <w:szCs w:val="30"/>
        </w:rPr>
        <w:t>(</w:t>
      </w:r>
      <w:r w:rsidR="00095707" w:rsidRPr="00F1598F">
        <w:rPr>
          <w:rFonts w:asciiTheme="majorBidi" w:hAnsiTheme="majorBidi" w:cstheme="majorBidi" w:hint="cs"/>
          <w:sz w:val="30"/>
          <w:szCs w:val="30"/>
          <w:cs/>
        </w:rPr>
        <w:t xml:space="preserve">ภายหลังการลดทุนจดทะเบียนตามข้อ </w:t>
      </w:r>
      <w:r w:rsidR="00095707" w:rsidRPr="00F1598F">
        <w:rPr>
          <w:rFonts w:asciiTheme="majorBidi" w:hAnsiTheme="majorBidi" w:cstheme="majorBidi"/>
          <w:sz w:val="30"/>
          <w:szCs w:val="30"/>
        </w:rPr>
        <w:t xml:space="preserve">2) </w:t>
      </w:r>
      <w:r w:rsidR="001A286B" w:rsidRPr="00F1598F">
        <w:rPr>
          <w:rFonts w:asciiTheme="majorBidi" w:hAnsiTheme="majorBidi" w:cstheme="majorBidi" w:hint="cs"/>
          <w:sz w:val="30"/>
          <w:szCs w:val="30"/>
          <w:cs/>
        </w:rPr>
        <w:t>เป็นทุนจดทะเบียนใหม่ จำนวน</w:t>
      </w:r>
      <w:r w:rsidR="00D47E06" w:rsidRPr="00F1598F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1A286B" w:rsidRPr="00F159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A286B" w:rsidRPr="00F1598F">
        <w:rPr>
          <w:rFonts w:asciiTheme="majorBidi" w:hAnsiTheme="majorBidi" w:cstheme="majorBidi"/>
          <w:sz w:val="30"/>
          <w:szCs w:val="30"/>
        </w:rPr>
        <w:t xml:space="preserve">438,645,156 </w:t>
      </w:r>
      <w:r w:rsidR="001A286B" w:rsidRPr="00F1598F">
        <w:rPr>
          <w:rFonts w:asciiTheme="majorBidi" w:hAnsiTheme="majorBidi" w:cstheme="majorBidi" w:hint="cs"/>
          <w:sz w:val="30"/>
          <w:szCs w:val="30"/>
          <w:cs/>
        </w:rPr>
        <w:t xml:space="preserve">บาท โดยการออกหุ้นสามัญเพิ่มทุนจำนวน </w:t>
      </w:r>
      <w:r w:rsidR="001A286B" w:rsidRPr="00F1598F">
        <w:rPr>
          <w:rFonts w:asciiTheme="majorBidi" w:hAnsiTheme="majorBidi" w:cstheme="majorBidi"/>
          <w:sz w:val="30"/>
          <w:szCs w:val="30"/>
        </w:rPr>
        <w:t>432,6</w:t>
      </w:r>
      <w:r w:rsidR="00967731" w:rsidRPr="00F1598F">
        <w:rPr>
          <w:rFonts w:asciiTheme="majorBidi" w:hAnsiTheme="majorBidi" w:cstheme="majorBidi"/>
          <w:sz w:val="30"/>
          <w:szCs w:val="30"/>
        </w:rPr>
        <w:t xml:space="preserve">75,407 </w:t>
      </w:r>
      <w:r w:rsidR="00967731" w:rsidRPr="00F1598F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มูลค่าหุ้นที่ตราไว้หุ้นละ </w:t>
      </w:r>
      <w:r w:rsidR="00967731" w:rsidRPr="00F1598F">
        <w:rPr>
          <w:rFonts w:asciiTheme="majorBidi" w:hAnsiTheme="majorBidi" w:cstheme="majorBidi"/>
          <w:sz w:val="30"/>
          <w:szCs w:val="30"/>
        </w:rPr>
        <w:t>0.25</w:t>
      </w:r>
      <w:r w:rsidR="00967731" w:rsidRPr="00F1598F">
        <w:rPr>
          <w:rFonts w:asciiTheme="majorBidi" w:hAnsiTheme="majorBidi" w:cstheme="majorBidi" w:hint="cs"/>
          <w:sz w:val="30"/>
          <w:szCs w:val="30"/>
          <w:cs/>
        </w:rPr>
        <w:t xml:space="preserve"> บาทต่อหุ้น</w:t>
      </w:r>
      <w:r w:rsidR="00381C98" w:rsidRPr="00F1598F">
        <w:rPr>
          <w:rFonts w:asciiTheme="majorBidi" w:hAnsiTheme="majorBidi" w:cstheme="majorBidi" w:hint="cs"/>
          <w:sz w:val="30"/>
          <w:szCs w:val="30"/>
          <w:cs/>
        </w:rPr>
        <w:t xml:space="preserve"> เพื่อรองรับสิทธิแปลงสภาพของหุ้นกู้แปลงสภาพ</w:t>
      </w:r>
    </w:p>
    <w:p w14:paraId="2AC515AF" w14:textId="29516B48" w:rsidR="00B40E7F" w:rsidRPr="00F1598F" w:rsidRDefault="00B40E7F" w:rsidP="004C003A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 w:hint="cs"/>
          <w:sz w:val="30"/>
          <w:szCs w:val="30"/>
          <w:cs/>
        </w:rPr>
        <w:t xml:space="preserve">การพิจารณาการจัดสรรหุ้นสามัญเพิ่มทุนของบริษัทจำนวนไม่เกิน </w:t>
      </w:r>
      <w:r w:rsidRPr="00F1598F">
        <w:rPr>
          <w:rFonts w:asciiTheme="majorBidi" w:hAnsiTheme="majorBidi" w:cstheme="majorBidi"/>
          <w:sz w:val="30"/>
          <w:szCs w:val="30"/>
        </w:rPr>
        <w:t xml:space="preserve">432,675,407 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="007243C0" w:rsidRPr="00F1598F">
        <w:rPr>
          <w:rFonts w:asciiTheme="majorBidi" w:hAnsiTheme="majorBidi" w:cstheme="majorBidi" w:hint="cs"/>
          <w:sz w:val="30"/>
          <w:szCs w:val="30"/>
          <w:cs/>
        </w:rPr>
        <w:t>เพื่อรองรับการใช้สิทธิแปลงสภาพ</w:t>
      </w:r>
      <w:r w:rsidR="005B5D37" w:rsidRPr="00F1598F">
        <w:rPr>
          <w:rFonts w:asciiTheme="majorBidi" w:hAnsiTheme="majorBidi" w:cstheme="majorBidi" w:hint="cs"/>
          <w:sz w:val="30"/>
          <w:szCs w:val="30"/>
          <w:cs/>
        </w:rPr>
        <w:t>ในอนาคต</w:t>
      </w:r>
    </w:p>
    <w:p w14:paraId="4137123A" w14:textId="77777777" w:rsidR="00B60768" w:rsidRDefault="00B60768" w:rsidP="0022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E200AA9" w14:textId="77777777" w:rsidR="002275E8" w:rsidRPr="00015493" w:rsidRDefault="002275E8" w:rsidP="00204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2275E8" w:rsidRPr="00015493" w:rsidSect="00E30858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2066DF" w14:textId="77777777" w:rsidR="003B76DA" w:rsidRDefault="003B76DA" w:rsidP="00900EE2">
      <w:r>
        <w:separator/>
      </w:r>
    </w:p>
  </w:endnote>
  <w:endnote w:type="continuationSeparator" w:id="0">
    <w:p w14:paraId="38D3A2F3" w14:textId="77777777" w:rsidR="003B76DA" w:rsidRDefault="003B76DA" w:rsidP="00900EE2">
      <w:r>
        <w:continuationSeparator/>
      </w:r>
    </w:p>
  </w:endnote>
  <w:endnote w:type="continuationNotice" w:id="1">
    <w:p w14:paraId="0582E5B5" w14:textId="77777777" w:rsidR="003B76DA" w:rsidRDefault="003B76D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420AB" w14:textId="77777777" w:rsidR="00BE5911" w:rsidRDefault="00BE5911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14:paraId="4CC6232D" w14:textId="77777777" w:rsidR="00BE5911" w:rsidRDefault="00BE5911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E2D52" w14:textId="77777777" w:rsidR="00BE5911" w:rsidRPr="00EE2DC5" w:rsidRDefault="00BE5911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7A4D4A20" w14:textId="77777777" w:rsidR="00BE5911" w:rsidRDefault="00BE5911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A79FA" w14:textId="6EC10E82" w:rsidR="00BE5911" w:rsidRDefault="00BE5911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58D64A15" w14:textId="77777777" w:rsidR="00BE5911" w:rsidRPr="00C562FA" w:rsidRDefault="00BE5911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523180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9AF58F" w14:textId="5BDD83BE" w:rsidR="00BE5911" w:rsidRPr="00D936B3" w:rsidRDefault="00BE5911" w:rsidP="00D936B3">
        <w:pPr>
          <w:pStyle w:val="Footer"/>
          <w:jc w:val="center"/>
        </w:pPr>
        <w:r w:rsidRPr="00D936B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936B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936B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936B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936B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302057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C986E2" w14:textId="13355E31" w:rsidR="00BE5911" w:rsidRPr="006035F2" w:rsidRDefault="00BE5911" w:rsidP="006035F2">
        <w:pPr>
          <w:pStyle w:val="Footer"/>
          <w:jc w:val="center"/>
        </w:pPr>
        <w:r w:rsidRPr="006035F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35F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35F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035F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35F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37770C" w14:textId="2F7475C3" w:rsidR="00BE5911" w:rsidRDefault="00BE5911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F31D50">
      <w:rPr>
        <w:rStyle w:val="PageNumber"/>
        <w:rFonts w:ascii="Angsana New" w:hAnsi="Angsana New"/>
        <w:noProof/>
        <w:sz w:val="30"/>
        <w:szCs w:val="30"/>
      </w:rPr>
      <w:t>FS TH - Cho Thavee Q1 2021 - 11 May</w:t>
    </w:r>
    <w:r>
      <w:rPr>
        <w:rStyle w:val="PageNumber"/>
        <w:rFonts w:ascii="Angsana New" w:hAnsi="Angsana New"/>
        <w:sz w:val="30"/>
        <w:szCs w:val="30"/>
      </w:rPr>
      <w:fldChar w:fldCharType="end"/>
    </w:r>
    <w:r>
      <w:rPr>
        <w:rStyle w:val="PageNumber"/>
        <w:rFonts w:ascii="Angsana New" w:hAnsi="Angsana New" w:hint="cs"/>
        <w:sz w:val="30"/>
        <w:szCs w:val="30"/>
        <w:cs/>
      </w:rPr>
      <w:t xml:space="preserve">   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44                                                                                                                              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C2BCF1" w14:textId="77777777" w:rsidR="00BE5911" w:rsidRPr="007E2578" w:rsidRDefault="00BE5911" w:rsidP="0019240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38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32D76C87" w14:textId="77777777" w:rsidR="00BE5911" w:rsidRPr="00821FCC" w:rsidRDefault="00BE5911" w:rsidP="004F6B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-630"/>
      <w:rPr>
        <w:rFonts w:ascii="Angsana New" w:hAnsi="Angsana New"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0036F9">
      <w:rPr>
        <w:rStyle w:val="PageNumber"/>
        <w:rFonts w:ascii="Angsana New" w:hAnsi="Angsana New"/>
        <w:sz w:val="30"/>
        <w:szCs w:val="30"/>
      </w:rPr>
      <w:t xml:space="preserve">  </w:t>
    </w:r>
    <w:r>
      <w:rPr>
        <w:rStyle w:val="PageNumber"/>
        <w:rFonts w:ascii="Angsana New" w:hAnsi="Angsana New"/>
        <w:sz w:val="30"/>
        <w:szCs w:val="30"/>
        <w:cs/>
      </w:rPr>
      <w:t xml:space="preserve">  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0D2A11" w14:textId="77777777" w:rsidR="00BE5911" w:rsidRPr="007E2578" w:rsidRDefault="00BE5911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6D13A132" w14:textId="77777777" w:rsidR="00BE5911" w:rsidRPr="00984B6E" w:rsidRDefault="00BE5911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764626" w14:textId="77777777" w:rsidR="003B76DA" w:rsidRDefault="003B76DA" w:rsidP="00900EE2">
      <w:r>
        <w:separator/>
      </w:r>
    </w:p>
  </w:footnote>
  <w:footnote w:type="continuationSeparator" w:id="0">
    <w:p w14:paraId="32AFA25A" w14:textId="77777777" w:rsidR="003B76DA" w:rsidRDefault="003B76DA" w:rsidP="00900EE2">
      <w:r>
        <w:continuationSeparator/>
      </w:r>
    </w:p>
  </w:footnote>
  <w:footnote w:type="continuationNotice" w:id="1">
    <w:p w14:paraId="301C5345" w14:textId="77777777" w:rsidR="003B76DA" w:rsidRDefault="003B76D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00"/>
      <w:gridCol w:w="3200"/>
      <w:gridCol w:w="3200"/>
    </w:tblGrid>
    <w:tr w:rsidR="00BE5911" w14:paraId="2DD239B5" w14:textId="77777777" w:rsidTr="15BFB9EF">
      <w:tc>
        <w:tcPr>
          <w:tcW w:w="3200" w:type="dxa"/>
        </w:tcPr>
        <w:p w14:paraId="0049664C" w14:textId="2F206406" w:rsidR="00BE5911" w:rsidRDefault="00BE5911" w:rsidP="15BFB9EF">
          <w:pPr>
            <w:pStyle w:val="Header"/>
            <w:ind w:left="-115"/>
          </w:pPr>
        </w:p>
      </w:tc>
      <w:tc>
        <w:tcPr>
          <w:tcW w:w="3200" w:type="dxa"/>
        </w:tcPr>
        <w:p w14:paraId="72E4AC9A" w14:textId="63ECC704" w:rsidR="00BE5911" w:rsidRDefault="00BE5911" w:rsidP="15BFB9EF">
          <w:pPr>
            <w:pStyle w:val="Header"/>
            <w:jc w:val="center"/>
          </w:pPr>
        </w:p>
      </w:tc>
      <w:tc>
        <w:tcPr>
          <w:tcW w:w="3200" w:type="dxa"/>
        </w:tcPr>
        <w:p w14:paraId="536DC00E" w14:textId="7263112D" w:rsidR="00BE5911" w:rsidRDefault="00BE5911" w:rsidP="15BFB9EF">
          <w:pPr>
            <w:pStyle w:val="Header"/>
            <w:ind w:right="-115"/>
            <w:jc w:val="right"/>
          </w:pPr>
        </w:p>
      </w:tc>
    </w:tr>
  </w:tbl>
  <w:p w14:paraId="7B235283" w14:textId="24EB3E2F" w:rsidR="00BE5911" w:rsidRDefault="00BE5911" w:rsidP="15BFB9EF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6605D" w14:textId="77777777" w:rsidR="00BE5911" w:rsidRDefault="00BE5911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9D799" w14:textId="77777777" w:rsidR="00BE5911" w:rsidRPr="00244B94" w:rsidRDefault="00BE5911" w:rsidP="00B63B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ช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ทวี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จำกัด</w:t>
    </w:r>
    <w:r w:rsidRPr="00244B94">
      <w:rPr>
        <w:rFonts w:ascii="Angsana New" w:hAnsi="Angsana New"/>
        <w:b/>
        <w:bCs/>
        <w:sz w:val="32"/>
        <w:szCs w:val="32"/>
        <w:cs/>
      </w:rPr>
      <w:t xml:space="preserve"> (</w:t>
    </w:r>
    <w:r w:rsidRPr="00244B94">
      <w:rPr>
        <w:rFonts w:ascii="Angsana New" w:hAnsi="Angsana New" w:hint="cs"/>
        <w:b/>
        <w:bCs/>
        <w:sz w:val="32"/>
        <w:szCs w:val="32"/>
        <w:cs/>
      </w:rPr>
      <w:t>มหาชน</w:t>
    </w:r>
    <w:r w:rsidRPr="00244B94">
      <w:rPr>
        <w:rFonts w:ascii="Angsana New" w:hAnsi="Angsana New"/>
        <w:b/>
        <w:bCs/>
        <w:sz w:val="32"/>
        <w:szCs w:val="32"/>
        <w:cs/>
      </w:rPr>
      <w:t xml:space="preserve">) </w:t>
    </w:r>
    <w:r w:rsidRPr="00244B9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650E2CC" w14:textId="60C9107E" w:rsidR="00BE5911" w:rsidRPr="00244B94" w:rsidRDefault="00BE5911" w:rsidP="00B63B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8197A43" w14:textId="231A90B5" w:rsidR="00BE5911" w:rsidRPr="00714262" w:rsidRDefault="00BE5911" w:rsidP="0071426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244B94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Pr="00244B94"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งวดสามเดือน</w:t>
    </w:r>
    <w:r w:rsidRPr="00FA239E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Pr="00FA239E">
      <w:rPr>
        <w:rFonts w:ascii="Angsana New" w:hAnsi="Angsana New" w:hint="cs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1</w:t>
    </w:r>
    <w:r w:rsidRPr="00FA239E">
      <w:rPr>
        <w:rFonts w:ascii="Angsana New" w:hAnsi="Angsana New" w:hint="cs"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 w:rsidRPr="00244B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244B9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4</w:t>
    </w:r>
    <w:r w:rsidRPr="00244B94">
      <w:rPr>
        <w:rFonts w:ascii="Angsana New" w:hAnsi="Angsana New"/>
        <w:sz w:val="32"/>
        <w:szCs w:val="32"/>
        <w:lang w:val="en-US" w:bidi="th-TH"/>
      </w:rPr>
      <w:t xml:space="preserve"> (</w:t>
    </w:r>
    <w:r w:rsidRPr="00244B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244B94">
      <w:rPr>
        <w:rFonts w:ascii="Angsana New" w:hAnsi="Angsana New"/>
        <w:sz w:val="32"/>
        <w:szCs w:val="32"/>
        <w:lang w:val="en-US" w:bidi="th-TH"/>
      </w:rPr>
      <w:t>)</w:t>
    </w:r>
  </w:p>
  <w:p w14:paraId="54742120" w14:textId="77777777" w:rsidR="00BE5911" w:rsidRDefault="00BE5911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1AD1B7" w14:textId="77777777" w:rsidR="00BE5911" w:rsidRPr="00244B94" w:rsidRDefault="00BE5911" w:rsidP="002600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180" w:firstLine="90"/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ช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ทวี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จำกัด</w:t>
    </w:r>
    <w:r w:rsidRPr="00244B94">
      <w:rPr>
        <w:rFonts w:ascii="Angsana New" w:hAnsi="Angsana New"/>
        <w:b/>
        <w:bCs/>
        <w:sz w:val="32"/>
        <w:szCs w:val="32"/>
        <w:cs/>
      </w:rPr>
      <w:t xml:space="preserve"> (</w:t>
    </w:r>
    <w:r w:rsidRPr="00244B94">
      <w:rPr>
        <w:rFonts w:ascii="Angsana New" w:hAnsi="Angsana New" w:hint="cs"/>
        <w:b/>
        <w:bCs/>
        <w:sz w:val="32"/>
        <w:szCs w:val="32"/>
        <w:cs/>
      </w:rPr>
      <w:t>มหาชน</w:t>
    </w:r>
    <w:r w:rsidRPr="00244B94">
      <w:rPr>
        <w:rFonts w:ascii="Angsana New" w:hAnsi="Angsana New"/>
        <w:b/>
        <w:bCs/>
        <w:sz w:val="32"/>
        <w:szCs w:val="32"/>
        <w:cs/>
      </w:rPr>
      <w:t xml:space="preserve">) </w:t>
    </w:r>
    <w:r w:rsidRPr="00244B9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7EC3185" w14:textId="5453EA08" w:rsidR="00BE5911" w:rsidRPr="00244B94" w:rsidRDefault="00BE5911" w:rsidP="002600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B34A591" w14:textId="36200D58" w:rsidR="00BE5911" w:rsidRDefault="00BE5911" w:rsidP="003B79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-90"/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/>
        <w:b/>
        <w:bCs/>
        <w:sz w:val="32"/>
        <w:szCs w:val="32"/>
        <w:cs/>
      </w:rPr>
      <w:t>สำหรับ</w:t>
    </w:r>
    <w:r w:rsidRPr="00244B94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FB6A75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FB6A75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FB6A75">
      <w:rPr>
        <w:rFonts w:ascii="Angsana New" w:hAnsi="Angsana New" w:hint="cs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FB6A7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B6A75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 w:rsidRPr="00244B94">
      <w:rPr>
        <w:rFonts w:ascii="Angsana New" w:hAnsi="Angsana New"/>
        <w:b/>
        <w:bCs/>
        <w:sz w:val="32"/>
        <w:szCs w:val="32"/>
      </w:rPr>
      <w:t xml:space="preserve"> (</w:t>
    </w:r>
    <w:r w:rsidRPr="00244B94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244B94">
      <w:rPr>
        <w:rFonts w:ascii="Angsana New" w:hAnsi="Angsana New"/>
        <w:b/>
        <w:bCs/>
        <w:sz w:val="32"/>
        <w:szCs w:val="32"/>
      </w:rPr>
      <w:t>)</w:t>
    </w:r>
  </w:p>
  <w:p w14:paraId="6DC07507" w14:textId="6FDAFBCA" w:rsidR="00BE5911" w:rsidRDefault="00BE5911" w:rsidP="003B79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511E4E42" w14:textId="007DB307" w:rsidR="00BE5911" w:rsidRDefault="00BE5911"/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8D5B9" w14:textId="77777777" w:rsidR="00BE5911" w:rsidRDefault="00BE5911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42C80A" w14:textId="77777777" w:rsidR="00BE5911" w:rsidRDefault="00BE59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2E368" w14:textId="77777777" w:rsidR="00BE5911" w:rsidRPr="00244B94" w:rsidRDefault="00BE5911" w:rsidP="007A41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ช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ทวี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จำกัด</w:t>
    </w:r>
    <w:r w:rsidRPr="00244B94">
      <w:rPr>
        <w:rFonts w:ascii="Angsana New" w:hAnsi="Angsana New"/>
        <w:b/>
        <w:bCs/>
        <w:sz w:val="32"/>
        <w:szCs w:val="32"/>
        <w:cs/>
      </w:rPr>
      <w:t xml:space="preserve"> (</w:t>
    </w:r>
    <w:r w:rsidRPr="00244B94">
      <w:rPr>
        <w:rFonts w:ascii="Angsana New" w:hAnsi="Angsana New" w:hint="cs"/>
        <w:b/>
        <w:bCs/>
        <w:sz w:val="32"/>
        <w:szCs w:val="32"/>
        <w:cs/>
      </w:rPr>
      <w:t>มหาชน</w:t>
    </w:r>
    <w:r w:rsidRPr="00244B94">
      <w:rPr>
        <w:rFonts w:ascii="Angsana New" w:hAnsi="Angsana New"/>
        <w:b/>
        <w:bCs/>
        <w:sz w:val="32"/>
        <w:szCs w:val="32"/>
        <w:cs/>
      </w:rPr>
      <w:t xml:space="preserve">) </w:t>
    </w:r>
    <w:r w:rsidRPr="00244B9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01B184C" w14:textId="416ECC03" w:rsidR="00BE5911" w:rsidRPr="00244B94" w:rsidRDefault="00BE5911" w:rsidP="007A41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A7FFDD7" w14:textId="1235BB63" w:rsidR="00BE5911" w:rsidRDefault="00BE5911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244B94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Pr="00244B94"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งวดสามเดือน</w:t>
    </w:r>
    <w:r w:rsidRPr="00FA239E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Pr="00FA239E">
      <w:rPr>
        <w:rFonts w:ascii="Angsana New" w:hAnsi="Angsana New" w:hint="cs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1</w:t>
    </w:r>
    <w:r w:rsidRPr="00FA239E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 w:rsidRPr="00FA239E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FA239E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4</w:t>
    </w:r>
    <w:r w:rsidRPr="00244B94">
      <w:rPr>
        <w:rFonts w:ascii="Angsana New" w:hAnsi="Angsana New"/>
        <w:sz w:val="32"/>
        <w:szCs w:val="32"/>
        <w:lang w:val="en-US" w:bidi="th-TH"/>
      </w:rPr>
      <w:t xml:space="preserve"> (</w:t>
    </w:r>
    <w:r w:rsidRPr="00244B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244B94">
      <w:rPr>
        <w:rFonts w:ascii="Angsana New" w:hAnsi="Angsana New"/>
        <w:sz w:val="32"/>
        <w:szCs w:val="32"/>
        <w:lang w:val="en-US" w:bidi="th-TH"/>
      </w:rPr>
      <w:t>)</w:t>
    </w:r>
  </w:p>
  <w:p w14:paraId="5B39FFF7" w14:textId="77777777" w:rsidR="00BE5911" w:rsidRPr="00C86B24" w:rsidRDefault="00BE5911" w:rsidP="0006158D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F9E9FE" w14:textId="77777777" w:rsidR="00BE5911" w:rsidRDefault="00BE59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1BBF6D" w14:textId="77777777" w:rsidR="00BE5911" w:rsidRDefault="00BE591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BB1508" w14:textId="77777777" w:rsidR="00BE5911" w:rsidRDefault="00BE591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C50263" w14:textId="77777777" w:rsidR="00BE5911" w:rsidRPr="001D1567" w:rsidRDefault="00BE5911" w:rsidP="001044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1D1567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1D1567">
      <w:rPr>
        <w:rFonts w:ascii="Angsana New" w:hAnsi="Angsana New"/>
        <w:b/>
        <w:bCs/>
        <w:sz w:val="32"/>
        <w:szCs w:val="32"/>
        <w:cs/>
      </w:rPr>
      <w:t xml:space="preserve"> </w:t>
    </w:r>
    <w:r w:rsidRPr="001D1567">
      <w:rPr>
        <w:rFonts w:ascii="Angsana New" w:hAnsi="Angsana New" w:hint="cs"/>
        <w:b/>
        <w:bCs/>
        <w:sz w:val="32"/>
        <w:szCs w:val="32"/>
        <w:cs/>
      </w:rPr>
      <w:t>ช</w:t>
    </w:r>
    <w:r w:rsidRPr="001D1567">
      <w:rPr>
        <w:rFonts w:ascii="Angsana New" w:hAnsi="Angsana New"/>
        <w:b/>
        <w:bCs/>
        <w:sz w:val="32"/>
        <w:szCs w:val="32"/>
        <w:cs/>
      </w:rPr>
      <w:t xml:space="preserve"> </w:t>
    </w:r>
    <w:r w:rsidRPr="001D1567">
      <w:rPr>
        <w:rFonts w:ascii="Angsana New" w:hAnsi="Angsana New" w:hint="cs"/>
        <w:b/>
        <w:bCs/>
        <w:sz w:val="32"/>
        <w:szCs w:val="32"/>
        <w:cs/>
      </w:rPr>
      <w:t>ทวี</w:t>
    </w:r>
    <w:r w:rsidRPr="001D1567">
      <w:rPr>
        <w:rFonts w:ascii="Angsana New" w:hAnsi="Angsana New"/>
        <w:b/>
        <w:bCs/>
        <w:sz w:val="32"/>
        <w:szCs w:val="32"/>
        <w:cs/>
      </w:rPr>
      <w:t xml:space="preserve"> </w:t>
    </w:r>
    <w:r w:rsidRPr="001D1567">
      <w:rPr>
        <w:rFonts w:ascii="Angsana New" w:hAnsi="Angsana New" w:hint="cs"/>
        <w:b/>
        <w:bCs/>
        <w:sz w:val="32"/>
        <w:szCs w:val="32"/>
        <w:cs/>
      </w:rPr>
      <w:t>จำกัด</w:t>
    </w:r>
    <w:r w:rsidRPr="001D1567">
      <w:rPr>
        <w:rFonts w:ascii="Angsana New" w:hAnsi="Angsana New"/>
        <w:b/>
        <w:bCs/>
        <w:sz w:val="32"/>
        <w:szCs w:val="32"/>
        <w:cs/>
      </w:rPr>
      <w:t xml:space="preserve"> (</w:t>
    </w:r>
    <w:r w:rsidRPr="001D1567">
      <w:rPr>
        <w:rFonts w:ascii="Angsana New" w:hAnsi="Angsana New" w:hint="cs"/>
        <w:b/>
        <w:bCs/>
        <w:sz w:val="32"/>
        <w:szCs w:val="32"/>
        <w:cs/>
      </w:rPr>
      <w:t>มหาชน</w:t>
    </w:r>
    <w:r w:rsidRPr="001D1567">
      <w:rPr>
        <w:rFonts w:ascii="Angsana New" w:hAnsi="Angsana New"/>
        <w:b/>
        <w:bCs/>
        <w:sz w:val="32"/>
        <w:szCs w:val="32"/>
        <w:cs/>
      </w:rPr>
      <w:t xml:space="preserve">) </w:t>
    </w:r>
    <w:r w:rsidRPr="001D1567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BF97784" w14:textId="007BD3B0" w:rsidR="00BE5911" w:rsidRPr="001D1567" w:rsidRDefault="00BE5911" w:rsidP="00C86B2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98"/>
      </w:tabs>
      <w:rPr>
        <w:rFonts w:ascii="Angsana New" w:hAnsi="Angsana New"/>
        <w:b/>
        <w:bCs/>
        <w:sz w:val="32"/>
        <w:szCs w:val="32"/>
      </w:rPr>
    </w:pPr>
    <w:r w:rsidRPr="001D1567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  <w:r w:rsidRPr="001D1567">
      <w:rPr>
        <w:rFonts w:ascii="Angsana New" w:hAnsi="Angsana New"/>
        <w:b/>
        <w:bCs/>
        <w:sz w:val="32"/>
        <w:szCs w:val="32"/>
        <w:cs/>
      </w:rPr>
      <w:tab/>
    </w:r>
  </w:p>
  <w:p w14:paraId="6C6ADDD7" w14:textId="2BB85BE1" w:rsidR="00BE5911" w:rsidRPr="00461F0B" w:rsidRDefault="00BE5911" w:rsidP="004F7B5C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1D1567">
      <w:rPr>
        <w:rFonts w:ascii="Angsana New" w:hAnsi="Angsana New"/>
        <w:bCs/>
        <w:sz w:val="32"/>
        <w:szCs w:val="32"/>
        <w:cs/>
        <w:lang w:bidi="th-TH"/>
      </w:rPr>
      <w:t>สำหรับงวด</w:t>
    </w:r>
    <w:r w:rsidRPr="001D1567">
      <w:rPr>
        <w:rFonts w:ascii="Angsana New" w:hAnsi="Angsana New" w:hint="cs"/>
        <w:b w:val="0"/>
        <w:bCs/>
        <w:sz w:val="32"/>
        <w:szCs w:val="32"/>
        <w:cs/>
        <w:lang w:bidi="th-TH"/>
      </w:rPr>
      <w:t>สาม</w:t>
    </w:r>
    <w:r w:rsidRPr="000B2AEF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0B2AEF">
      <w:rPr>
        <w:rFonts w:ascii="Angsana New" w:hAnsi="Angsana New" w:hint="cs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1</w:t>
    </w:r>
    <w:r w:rsidRPr="000B2AEF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 w:rsidRPr="001D1567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1D1567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4</w:t>
    </w:r>
    <w:r w:rsidRPr="001D1567">
      <w:rPr>
        <w:rFonts w:ascii="Angsana New" w:hAnsi="Angsana New"/>
        <w:sz w:val="32"/>
        <w:szCs w:val="32"/>
        <w:lang w:val="en-US" w:bidi="th-TH"/>
      </w:rPr>
      <w:t xml:space="preserve"> (</w:t>
    </w:r>
    <w:r w:rsidRPr="001D1567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1D1567">
      <w:rPr>
        <w:rFonts w:ascii="Angsana New" w:hAnsi="Angsana New"/>
        <w:sz w:val="32"/>
        <w:szCs w:val="32"/>
        <w:lang w:val="en-US" w:bidi="th-TH"/>
      </w:rPr>
      <w:t>)</w:t>
    </w:r>
  </w:p>
  <w:p w14:paraId="5ACD679B" w14:textId="77777777" w:rsidR="00BE5911" w:rsidRPr="00BE6579" w:rsidRDefault="00BE5911" w:rsidP="00BE6579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3F8668" w14:textId="77777777" w:rsidR="00BE5911" w:rsidRDefault="00BE5911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0119A1" w14:textId="77777777" w:rsidR="00BE5911" w:rsidRDefault="00BE5911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263FB" w14:textId="77777777" w:rsidR="00BE5911" w:rsidRPr="00244B94" w:rsidRDefault="00BE5911" w:rsidP="004229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/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ช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ทวี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จำกัด</w:t>
    </w:r>
    <w:r w:rsidRPr="00244B94">
      <w:rPr>
        <w:rFonts w:ascii="Angsana New" w:hAnsi="Angsana New"/>
        <w:b/>
        <w:bCs/>
        <w:sz w:val="32"/>
        <w:szCs w:val="32"/>
        <w:cs/>
      </w:rPr>
      <w:t xml:space="preserve"> (</w:t>
    </w:r>
    <w:r w:rsidRPr="00244B94">
      <w:rPr>
        <w:rFonts w:ascii="Angsana New" w:hAnsi="Angsana New" w:hint="cs"/>
        <w:b/>
        <w:bCs/>
        <w:sz w:val="32"/>
        <w:szCs w:val="32"/>
        <w:cs/>
      </w:rPr>
      <w:t>มหาชน</w:t>
    </w:r>
    <w:r w:rsidRPr="00244B94">
      <w:rPr>
        <w:rFonts w:ascii="Angsana New" w:hAnsi="Angsana New"/>
        <w:b/>
        <w:bCs/>
        <w:sz w:val="32"/>
        <w:szCs w:val="32"/>
        <w:cs/>
      </w:rPr>
      <w:t xml:space="preserve">) </w:t>
    </w:r>
    <w:r w:rsidRPr="00244B9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4327942" w14:textId="215FC7B2" w:rsidR="00BE5911" w:rsidRPr="00244B94" w:rsidRDefault="00BE5911" w:rsidP="004229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/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F62DA74" w14:textId="450B0A23" w:rsidR="00BE5911" w:rsidRDefault="00BE5911" w:rsidP="004229A8">
    <w:pPr>
      <w:pStyle w:val="acctmainheading"/>
      <w:spacing w:after="0" w:line="240" w:lineRule="atLeast"/>
      <w:ind w:left="270"/>
      <w:rPr>
        <w:rFonts w:ascii="Angsana New" w:hAnsi="Angsana New"/>
        <w:b w:val="0"/>
        <w:bCs/>
        <w:sz w:val="32"/>
        <w:szCs w:val="32"/>
        <w:lang w:val="en-US" w:bidi="th-TH"/>
      </w:rPr>
    </w:pPr>
    <w:r w:rsidRPr="00244B94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Pr="00244B94"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งวดสามเดือน</w:t>
    </w:r>
    <w:r w:rsidRPr="000B2AEF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Pr="000B2AEF">
      <w:rPr>
        <w:rFonts w:ascii="Angsana New" w:hAnsi="Angsana New" w:hint="cs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1</w:t>
    </w:r>
    <w:r w:rsidRPr="000B2AEF">
      <w:rPr>
        <w:rFonts w:ascii="Angsana New" w:hAnsi="Angsana New" w:hint="cs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 w:rsidRPr="00244B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244B9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4</w:t>
    </w:r>
    <w:r w:rsidRPr="00244B94">
      <w:rPr>
        <w:rFonts w:ascii="Angsana New" w:hAnsi="Angsana New"/>
        <w:sz w:val="32"/>
        <w:szCs w:val="32"/>
        <w:lang w:val="en-US" w:bidi="th-TH"/>
      </w:rPr>
      <w:t xml:space="preserve"> (</w:t>
    </w:r>
    <w:r w:rsidRPr="00244B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244B94">
      <w:rPr>
        <w:rFonts w:ascii="Angsana New" w:hAnsi="Angsana New"/>
        <w:sz w:val="32"/>
        <w:szCs w:val="32"/>
        <w:lang w:val="en-US" w:bidi="th-TH"/>
      </w:rPr>
      <w:t>)</w:t>
    </w:r>
  </w:p>
  <w:p w14:paraId="1E636930" w14:textId="77777777" w:rsidR="00BE5911" w:rsidRPr="00605EF6" w:rsidRDefault="00BE5911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951419"/>
    <w:multiLevelType w:val="hybridMultilevel"/>
    <w:tmpl w:val="EE4C9CB4"/>
    <w:lvl w:ilvl="0" w:tplc="16FE7940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2287281"/>
    <w:multiLevelType w:val="hybridMultilevel"/>
    <w:tmpl w:val="27C07592"/>
    <w:lvl w:ilvl="0" w:tplc="F1B2F418">
      <w:start w:val="1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4F0CB4"/>
    <w:multiLevelType w:val="hybridMultilevel"/>
    <w:tmpl w:val="BA6A1726"/>
    <w:lvl w:ilvl="0" w:tplc="50FC41F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95517D"/>
    <w:multiLevelType w:val="hybridMultilevel"/>
    <w:tmpl w:val="CB0C480C"/>
    <w:lvl w:ilvl="0" w:tplc="499E80B6">
      <w:start w:val="1"/>
      <w:numFmt w:val="thaiLetters"/>
      <w:lvlText w:val="(%1)"/>
      <w:lvlJc w:val="left"/>
      <w:pPr>
        <w:ind w:left="108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B7B6B7B"/>
    <w:multiLevelType w:val="hybridMultilevel"/>
    <w:tmpl w:val="B50AD6C2"/>
    <w:lvl w:ilvl="0" w:tplc="D7F8F51C">
      <w:start w:val="2"/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 w15:restartNumberingAfterBreak="0">
    <w:nsid w:val="1FA70274"/>
    <w:multiLevelType w:val="multilevel"/>
    <w:tmpl w:val="AB740A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17" w15:restartNumberingAfterBreak="0">
    <w:nsid w:val="2433024A"/>
    <w:multiLevelType w:val="hybridMultilevel"/>
    <w:tmpl w:val="B09A7BA2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1177110"/>
    <w:multiLevelType w:val="hybridMultilevel"/>
    <w:tmpl w:val="218C73A6"/>
    <w:lvl w:ilvl="0" w:tplc="3858DFBC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CC65C4"/>
    <w:multiLevelType w:val="hybridMultilevel"/>
    <w:tmpl w:val="C95A284E"/>
    <w:lvl w:ilvl="0" w:tplc="3506B41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C1C3606"/>
    <w:multiLevelType w:val="hybridMultilevel"/>
    <w:tmpl w:val="FFFFFFFF"/>
    <w:lvl w:ilvl="0" w:tplc="7D4C3752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D11EE0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541A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26AD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7071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143C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9A5C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9681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FC75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E6D0B"/>
    <w:multiLevelType w:val="hybridMultilevel"/>
    <w:tmpl w:val="347E44CA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cs"/>
      </w:rPr>
    </w:lvl>
    <w:lvl w:ilvl="1" w:tplc="C818F14E">
      <w:start w:val="1"/>
      <w:numFmt w:val="bullet"/>
      <w:lvlText w:val="-"/>
      <w:lvlJc w:val="left"/>
      <w:pPr>
        <w:ind w:left="1332" w:hanging="360"/>
      </w:pPr>
      <w:rPr>
        <w:rFonts w:ascii="Angsana New" w:hAnsi="Angsana New" w:cs="Angsana New" w:hint="cs"/>
        <w:b w:val="0"/>
        <w:bCs/>
        <w:i w:val="0"/>
        <w:iCs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5" w15:restartNumberingAfterBreak="0">
    <w:nsid w:val="3D786245"/>
    <w:multiLevelType w:val="hybridMultilevel"/>
    <w:tmpl w:val="DAFCB9A2"/>
    <w:lvl w:ilvl="0" w:tplc="94AC09AE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 w15:restartNumberingAfterBreak="0">
    <w:nsid w:val="4376478D"/>
    <w:multiLevelType w:val="hybridMultilevel"/>
    <w:tmpl w:val="FFFFFFFF"/>
    <w:lvl w:ilvl="0" w:tplc="4F281308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8BDE28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8A5D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567E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2CEB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A4C6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F095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24E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1281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1B70B2"/>
    <w:multiLevelType w:val="hybridMultilevel"/>
    <w:tmpl w:val="0AC0E026"/>
    <w:lvl w:ilvl="0" w:tplc="1DFC983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B0E1C42"/>
    <w:multiLevelType w:val="hybridMultilevel"/>
    <w:tmpl w:val="EDA6A8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127B9B"/>
    <w:multiLevelType w:val="hybridMultilevel"/>
    <w:tmpl w:val="F7D08BA8"/>
    <w:lvl w:ilvl="0" w:tplc="F54CFF5C">
      <w:start w:val="3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516566FF"/>
    <w:multiLevelType w:val="multilevel"/>
    <w:tmpl w:val="A37655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4" w15:restartNumberingAfterBreak="0">
    <w:nsid w:val="52D75815"/>
    <w:multiLevelType w:val="hybridMultilevel"/>
    <w:tmpl w:val="FFFFFFFF"/>
    <w:lvl w:ilvl="0" w:tplc="D43CB4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F7A29A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4250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58C1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06B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5685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34DD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2A1C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60BC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7316DF"/>
    <w:multiLevelType w:val="hybridMultilevel"/>
    <w:tmpl w:val="129AE5CC"/>
    <w:lvl w:ilvl="0" w:tplc="A580B974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6472D2"/>
    <w:multiLevelType w:val="hybridMultilevel"/>
    <w:tmpl w:val="FFFFFFFF"/>
    <w:lvl w:ilvl="0" w:tplc="5A9ECE18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E75E97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0AD1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422D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8C50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348F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FE07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7258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5A2F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7840F25"/>
    <w:multiLevelType w:val="hybridMultilevel"/>
    <w:tmpl w:val="45E82AD8"/>
    <w:lvl w:ilvl="0" w:tplc="66984DB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6F706D0A"/>
    <w:multiLevelType w:val="hybridMultilevel"/>
    <w:tmpl w:val="460E0088"/>
    <w:lvl w:ilvl="0" w:tplc="89AABB08">
      <w:start w:val="19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cs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AE3053"/>
    <w:multiLevelType w:val="hybridMultilevel"/>
    <w:tmpl w:val="85929244"/>
    <w:lvl w:ilvl="0" w:tplc="C548CD2C">
      <w:start w:val="3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2" w15:restartNumberingAfterBreak="0">
    <w:nsid w:val="6FFC71A0"/>
    <w:multiLevelType w:val="hybridMultilevel"/>
    <w:tmpl w:val="E9CE21D4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94B742B"/>
    <w:multiLevelType w:val="hybridMultilevel"/>
    <w:tmpl w:val="F38E1428"/>
    <w:lvl w:ilvl="0" w:tplc="ADCC1B66">
      <w:start w:val="1"/>
      <w:numFmt w:val="decimal"/>
      <w:lvlText w:val="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F4E17CF"/>
    <w:multiLevelType w:val="hybridMultilevel"/>
    <w:tmpl w:val="56C66100"/>
    <w:lvl w:ilvl="0" w:tplc="567AEDAA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7" w15:restartNumberingAfterBreak="0">
    <w:nsid w:val="7F7163B2"/>
    <w:multiLevelType w:val="hybridMultilevel"/>
    <w:tmpl w:val="ECD64E58"/>
    <w:lvl w:ilvl="0" w:tplc="499E80B6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37"/>
  </w:num>
  <w:num w:numId="14">
    <w:abstractNumId w:val="20"/>
  </w:num>
  <w:num w:numId="15">
    <w:abstractNumId w:val="26"/>
  </w:num>
  <w:num w:numId="16">
    <w:abstractNumId w:val="42"/>
  </w:num>
  <w:num w:numId="17">
    <w:abstractNumId w:val="43"/>
  </w:num>
  <w:num w:numId="18">
    <w:abstractNumId w:val="14"/>
  </w:num>
  <w:num w:numId="19">
    <w:abstractNumId w:val="38"/>
  </w:num>
  <w:num w:numId="20">
    <w:abstractNumId w:val="29"/>
  </w:num>
  <w:num w:numId="21">
    <w:abstractNumId w:val="40"/>
  </w:num>
  <w:num w:numId="2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7"/>
  </w:num>
  <w:num w:numId="25">
    <w:abstractNumId w:val="15"/>
  </w:num>
  <w:num w:numId="26">
    <w:abstractNumId w:val="32"/>
  </w:num>
  <w:num w:numId="27">
    <w:abstractNumId w:val="17"/>
  </w:num>
  <w:num w:numId="28">
    <w:abstractNumId w:val="13"/>
  </w:num>
  <w:num w:numId="29">
    <w:abstractNumId w:val="48"/>
  </w:num>
  <w:num w:numId="30">
    <w:abstractNumId w:val="46"/>
  </w:num>
  <w:num w:numId="31">
    <w:abstractNumId w:val="10"/>
  </w:num>
  <w:num w:numId="32">
    <w:abstractNumId w:val="39"/>
  </w:num>
  <w:num w:numId="33">
    <w:abstractNumId w:val="31"/>
  </w:num>
  <w:num w:numId="34">
    <w:abstractNumId w:val="44"/>
  </w:num>
  <w:num w:numId="35">
    <w:abstractNumId w:val="11"/>
  </w:num>
  <w:num w:numId="36">
    <w:abstractNumId w:val="36"/>
  </w:num>
  <w:num w:numId="37">
    <w:abstractNumId w:val="34"/>
  </w:num>
  <w:num w:numId="38">
    <w:abstractNumId w:val="30"/>
  </w:num>
  <w:num w:numId="39">
    <w:abstractNumId w:val="41"/>
  </w:num>
  <w:num w:numId="40">
    <w:abstractNumId w:val="23"/>
  </w:num>
  <w:num w:numId="41">
    <w:abstractNumId w:val="28"/>
  </w:num>
  <w:num w:numId="42">
    <w:abstractNumId w:val="33"/>
  </w:num>
  <w:num w:numId="43">
    <w:abstractNumId w:val="35"/>
  </w:num>
  <w:num w:numId="44">
    <w:abstractNumId w:val="47"/>
  </w:num>
  <w:num w:numId="45">
    <w:abstractNumId w:val="12"/>
  </w:num>
  <w:num w:numId="46">
    <w:abstractNumId w:val="19"/>
  </w:num>
  <w:num w:numId="47">
    <w:abstractNumId w:val="21"/>
  </w:num>
  <w:num w:numId="48">
    <w:abstractNumId w:val="25"/>
  </w:num>
  <w:num w:numId="49">
    <w:abstractNumId w:val="1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19"/>
    <w:rsid w:val="0000077A"/>
    <w:rsid w:val="00000DA9"/>
    <w:rsid w:val="0000113A"/>
    <w:rsid w:val="000013E3"/>
    <w:rsid w:val="0000155D"/>
    <w:rsid w:val="000016BF"/>
    <w:rsid w:val="0000184A"/>
    <w:rsid w:val="00001891"/>
    <w:rsid w:val="00001A22"/>
    <w:rsid w:val="00001B65"/>
    <w:rsid w:val="00001F9D"/>
    <w:rsid w:val="000020A7"/>
    <w:rsid w:val="00002377"/>
    <w:rsid w:val="00002511"/>
    <w:rsid w:val="00002620"/>
    <w:rsid w:val="0000291C"/>
    <w:rsid w:val="0000299B"/>
    <w:rsid w:val="00002B1F"/>
    <w:rsid w:val="00002BCA"/>
    <w:rsid w:val="00002E24"/>
    <w:rsid w:val="0000333D"/>
    <w:rsid w:val="000036F9"/>
    <w:rsid w:val="00003800"/>
    <w:rsid w:val="00003A8F"/>
    <w:rsid w:val="00003BF4"/>
    <w:rsid w:val="00003D90"/>
    <w:rsid w:val="00003F05"/>
    <w:rsid w:val="00004681"/>
    <w:rsid w:val="00004A00"/>
    <w:rsid w:val="00005193"/>
    <w:rsid w:val="0000532A"/>
    <w:rsid w:val="00005345"/>
    <w:rsid w:val="000053A9"/>
    <w:rsid w:val="00005444"/>
    <w:rsid w:val="00005497"/>
    <w:rsid w:val="00005902"/>
    <w:rsid w:val="00005CE3"/>
    <w:rsid w:val="00005EA5"/>
    <w:rsid w:val="00006657"/>
    <w:rsid w:val="00006838"/>
    <w:rsid w:val="00006980"/>
    <w:rsid w:val="00006A4A"/>
    <w:rsid w:val="00006BA7"/>
    <w:rsid w:val="00006BFA"/>
    <w:rsid w:val="00006C60"/>
    <w:rsid w:val="00006E4F"/>
    <w:rsid w:val="00006F01"/>
    <w:rsid w:val="000071D3"/>
    <w:rsid w:val="0000721C"/>
    <w:rsid w:val="000074DE"/>
    <w:rsid w:val="00007598"/>
    <w:rsid w:val="000075A4"/>
    <w:rsid w:val="00007657"/>
    <w:rsid w:val="0000777D"/>
    <w:rsid w:val="000078C6"/>
    <w:rsid w:val="000079AB"/>
    <w:rsid w:val="00007BE6"/>
    <w:rsid w:val="00007C5E"/>
    <w:rsid w:val="00007F2C"/>
    <w:rsid w:val="0001004E"/>
    <w:rsid w:val="0001035F"/>
    <w:rsid w:val="000107DE"/>
    <w:rsid w:val="00010897"/>
    <w:rsid w:val="00010959"/>
    <w:rsid w:val="00010D37"/>
    <w:rsid w:val="00010E30"/>
    <w:rsid w:val="00010FA3"/>
    <w:rsid w:val="000111F1"/>
    <w:rsid w:val="000114BE"/>
    <w:rsid w:val="0001176F"/>
    <w:rsid w:val="000119DC"/>
    <w:rsid w:val="00011C53"/>
    <w:rsid w:val="00011FE4"/>
    <w:rsid w:val="0001238E"/>
    <w:rsid w:val="0001260E"/>
    <w:rsid w:val="00012653"/>
    <w:rsid w:val="00012D8E"/>
    <w:rsid w:val="00012F16"/>
    <w:rsid w:val="00013278"/>
    <w:rsid w:val="000132ED"/>
    <w:rsid w:val="00013415"/>
    <w:rsid w:val="000134A8"/>
    <w:rsid w:val="00013543"/>
    <w:rsid w:val="00013792"/>
    <w:rsid w:val="00013B9E"/>
    <w:rsid w:val="00013D2E"/>
    <w:rsid w:val="0001445F"/>
    <w:rsid w:val="000146CB"/>
    <w:rsid w:val="00014733"/>
    <w:rsid w:val="00014734"/>
    <w:rsid w:val="00014BB5"/>
    <w:rsid w:val="00014CB8"/>
    <w:rsid w:val="00014ED5"/>
    <w:rsid w:val="00015022"/>
    <w:rsid w:val="000152F6"/>
    <w:rsid w:val="0001531F"/>
    <w:rsid w:val="00015493"/>
    <w:rsid w:val="0001574B"/>
    <w:rsid w:val="000157B7"/>
    <w:rsid w:val="0001587F"/>
    <w:rsid w:val="0001597E"/>
    <w:rsid w:val="00015C25"/>
    <w:rsid w:val="00015CC4"/>
    <w:rsid w:val="00015E87"/>
    <w:rsid w:val="00015EBD"/>
    <w:rsid w:val="0001622C"/>
    <w:rsid w:val="00016C9A"/>
    <w:rsid w:val="00016D82"/>
    <w:rsid w:val="00017361"/>
    <w:rsid w:val="00017399"/>
    <w:rsid w:val="00017418"/>
    <w:rsid w:val="0001744B"/>
    <w:rsid w:val="000174CB"/>
    <w:rsid w:val="00017622"/>
    <w:rsid w:val="0001769A"/>
    <w:rsid w:val="000176D0"/>
    <w:rsid w:val="000178B5"/>
    <w:rsid w:val="00017AED"/>
    <w:rsid w:val="00017D31"/>
    <w:rsid w:val="00017ECA"/>
    <w:rsid w:val="00017F57"/>
    <w:rsid w:val="00020346"/>
    <w:rsid w:val="00020696"/>
    <w:rsid w:val="000206EC"/>
    <w:rsid w:val="000208B6"/>
    <w:rsid w:val="00020E6D"/>
    <w:rsid w:val="000210EB"/>
    <w:rsid w:val="000214E7"/>
    <w:rsid w:val="000217BC"/>
    <w:rsid w:val="000219FD"/>
    <w:rsid w:val="00021E8F"/>
    <w:rsid w:val="00022125"/>
    <w:rsid w:val="00022155"/>
    <w:rsid w:val="00022645"/>
    <w:rsid w:val="000226BF"/>
    <w:rsid w:val="000228AC"/>
    <w:rsid w:val="000228E5"/>
    <w:rsid w:val="0002294B"/>
    <w:rsid w:val="00022A1A"/>
    <w:rsid w:val="00022B99"/>
    <w:rsid w:val="00022CA1"/>
    <w:rsid w:val="000233A3"/>
    <w:rsid w:val="0002344F"/>
    <w:rsid w:val="000234F9"/>
    <w:rsid w:val="000235ED"/>
    <w:rsid w:val="00023855"/>
    <w:rsid w:val="0002389C"/>
    <w:rsid w:val="000239AD"/>
    <w:rsid w:val="00023C68"/>
    <w:rsid w:val="0002435A"/>
    <w:rsid w:val="000247AE"/>
    <w:rsid w:val="00024809"/>
    <w:rsid w:val="00024B77"/>
    <w:rsid w:val="0002524D"/>
    <w:rsid w:val="000256B1"/>
    <w:rsid w:val="0002578B"/>
    <w:rsid w:val="0002579F"/>
    <w:rsid w:val="00025AFC"/>
    <w:rsid w:val="00025B47"/>
    <w:rsid w:val="00025B5E"/>
    <w:rsid w:val="00025BD4"/>
    <w:rsid w:val="00025E9F"/>
    <w:rsid w:val="00026206"/>
    <w:rsid w:val="000262E0"/>
    <w:rsid w:val="00026338"/>
    <w:rsid w:val="000264D2"/>
    <w:rsid w:val="0002694E"/>
    <w:rsid w:val="00026BA0"/>
    <w:rsid w:val="00026BA9"/>
    <w:rsid w:val="00026BEF"/>
    <w:rsid w:val="00026C38"/>
    <w:rsid w:val="00026F8E"/>
    <w:rsid w:val="00026FB8"/>
    <w:rsid w:val="0002788B"/>
    <w:rsid w:val="000278EB"/>
    <w:rsid w:val="00027C4A"/>
    <w:rsid w:val="00027DCA"/>
    <w:rsid w:val="00027DF9"/>
    <w:rsid w:val="00027EBF"/>
    <w:rsid w:val="00027F49"/>
    <w:rsid w:val="0003016A"/>
    <w:rsid w:val="00030199"/>
    <w:rsid w:val="00030443"/>
    <w:rsid w:val="000304DD"/>
    <w:rsid w:val="0003063B"/>
    <w:rsid w:val="00030ABC"/>
    <w:rsid w:val="00030D77"/>
    <w:rsid w:val="00030E00"/>
    <w:rsid w:val="00031270"/>
    <w:rsid w:val="0003137A"/>
    <w:rsid w:val="000314FA"/>
    <w:rsid w:val="000315BB"/>
    <w:rsid w:val="00031608"/>
    <w:rsid w:val="0003170A"/>
    <w:rsid w:val="00031791"/>
    <w:rsid w:val="00031A0D"/>
    <w:rsid w:val="00031C46"/>
    <w:rsid w:val="00031CD2"/>
    <w:rsid w:val="0003222B"/>
    <w:rsid w:val="00032230"/>
    <w:rsid w:val="0003241F"/>
    <w:rsid w:val="0003247B"/>
    <w:rsid w:val="000324CA"/>
    <w:rsid w:val="000324EF"/>
    <w:rsid w:val="00032692"/>
    <w:rsid w:val="00032852"/>
    <w:rsid w:val="00032C93"/>
    <w:rsid w:val="00032D63"/>
    <w:rsid w:val="00032DCE"/>
    <w:rsid w:val="00032F93"/>
    <w:rsid w:val="000330D2"/>
    <w:rsid w:val="00033328"/>
    <w:rsid w:val="000335B5"/>
    <w:rsid w:val="0003392B"/>
    <w:rsid w:val="00033B45"/>
    <w:rsid w:val="00033CA8"/>
    <w:rsid w:val="00034195"/>
    <w:rsid w:val="00034776"/>
    <w:rsid w:val="000349BB"/>
    <w:rsid w:val="00034C7C"/>
    <w:rsid w:val="00034F14"/>
    <w:rsid w:val="00034FD7"/>
    <w:rsid w:val="000351F3"/>
    <w:rsid w:val="0003541D"/>
    <w:rsid w:val="000354ED"/>
    <w:rsid w:val="000355AF"/>
    <w:rsid w:val="0003566A"/>
    <w:rsid w:val="00035693"/>
    <w:rsid w:val="000357CA"/>
    <w:rsid w:val="00035B59"/>
    <w:rsid w:val="00035C8D"/>
    <w:rsid w:val="00035E61"/>
    <w:rsid w:val="00036023"/>
    <w:rsid w:val="00036445"/>
    <w:rsid w:val="00036AD0"/>
    <w:rsid w:val="00036C37"/>
    <w:rsid w:val="00036CBF"/>
    <w:rsid w:val="00036F16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C5C"/>
    <w:rsid w:val="00037CA5"/>
    <w:rsid w:val="00037D92"/>
    <w:rsid w:val="00037E6C"/>
    <w:rsid w:val="00037FFB"/>
    <w:rsid w:val="00040B06"/>
    <w:rsid w:val="00040B37"/>
    <w:rsid w:val="00040C52"/>
    <w:rsid w:val="00041068"/>
    <w:rsid w:val="00041431"/>
    <w:rsid w:val="0004180A"/>
    <w:rsid w:val="0004185A"/>
    <w:rsid w:val="000419E6"/>
    <w:rsid w:val="00041CE7"/>
    <w:rsid w:val="00041E6F"/>
    <w:rsid w:val="0004205C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9F"/>
    <w:rsid w:val="000430BF"/>
    <w:rsid w:val="00043278"/>
    <w:rsid w:val="000434FE"/>
    <w:rsid w:val="000436D1"/>
    <w:rsid w:val="000438E8"/>
    <w:rsid w:val="00043982"/>
    <w:rsid w:val="00043CB9"/>
    <w:rsid w:val="00043DB2"/>
    <w:rsid w:val="00043E24"/>
    <w:rsid w:val="0004408D"/>
    <w:rsid w:val="000440D6"/>
    <w:rsid w:val="00044137"/>
    <w:rsid w:val="00044269"/>
    <w:rsid w:val="0004435F"/>
    <w:rsid w:val="00044742"/>
    <w:rsid w:val="000447E8"/>
    <w:rsid w:val="00044817"/>
    <w:rsid w:val="000448D8"/>
    <w:rsid w:val="000449F5"/>
    <w:rsid w:val="00044BD6"/>
    <w:rsid w:val="00044CBA"/>
    <w:rsid w:val="00044EFD"/>
    <w:rsid w:val="00044FFB"/>
    <w:rsid w:val="00045091"/>
    <w:rsid w:val="0004512E"/>
    <w:rsid w:val="00045178"/>
    <w:rsid w:val="00045556"/>
    <w:rsid w:val="00045D70"/>
    <w:rsid w:val="00045E3F"/>
    <w:rsid w:val="00045ECF"/>
    <w:rsid w:val="000460B9"/>
    <w:rsid w:val="00046354"/>
    <w:rsid w:val="000467C8"/>
    <w:rsid w:val="00046A56"/>
    <w:rsid w:val="00046D85"/>
    <w:rsid w:val="00046E6B"/>
    <w:rsid w:val="000477E5"/>
    <w:rsid w:val="00047A85"/>
    <w:rsid w:val="00047F60"/>
    <w:rsid w:val="0005023C"/>
    <w:rsid w:val="00050592"/>
    <w:rsid w:val="0005116D"/>
    <w:rsid w:val="0005123E"/>
    <w:rsid w:val="00051764"/>
    <w:rsid w:val="000518DA"/>
    <w:rsid w:val="00051920"/>
    <w:rsid w:val="0005196C"/>
    <w:rsid w:val="00051994"/>
    <w:rsid w:val="00051BDE"/>
    <w:rsid w:val="00051C01"/>
    <w:rsid w:val="00051C80"/>
    <w:rsid w:val="00051FA7"/>
    <w:rsid w:val="00052267"/>
    <w:rsid w:val="00052547"/>
    <w:rsid w:val="0005260B"/>
    <w:rsid w:val="00052E75"/>
    <w:rsid w:val="00053079"/>
    <w:rsid w:val="000532B6"/>
    <w:rsid w:val="000534BE"/>
    <w:rsid w:val="00053938"/>
    <w:rsid w:val="00053D9E"/>
    <w:rsid w:val="00053E4C"/>
    <w:rsid w:val="00053F55"/>
    <w:rsid w:val="000541D1"/>
    <w:rsid w:val="0005457E"/>
    <w:rsid w:val="00054691"/>
    <w:rsid w:val="00054896"/>
    <w:rsid w:val="00054B6D"/>
    <w:rsid w:val="00054C08"/>
    <w:rsid w:val="00054CF1"/>
    <w:rsid w:val="00054D73"/>
    <w:rsid w:val="000550A8"/>
    <w:rsid w:val="000554B1"/>
    <w:rsid w:val="0005553D"/>
    <w:rsid w:val="00055B58"/>
    <w:rsid w:val="00055BC8"/>
    <w:rsid w:val="00055EBA"/>
    <w:rsid w:val="000560BA"/>
    <w:rsid w:val="00056831"/>
    <w:rsid w:val="00056AE9"/>
    <w:rsid w:val="00056BBB"/>
    <w:rsid w:val="00056FF4"/>
    <w:rsid w:val="00057179"/>
    <w:rsid w:val="000572B9"/>
    <w:rsid w:val="000573F5"/>
    <w:rsid w:val="0005746E"/>
    <w:rsid w:val="00057492"/>
    <w:rsid w:val="000575A5"/>
    <w:rsid w:val="00057604"/>
    <w:rsid w:val="0005760A"/>
    <w:rsid w:val="000578E5"/>
    <w:rsid w:val="00057A37"/>
    <w:rsid w:val="00057C88"/>
    <w:rsid w:val="00060082"/>
    <w:rsid w:val="0006009D"/>
    <w:rsid w:val="000600D5"/>
    <w:rsid w:val="000606AF"/>
    <w:rsid w:val="00060BCA"/>
    <w:rsid w:val="00060F1C"/>
    <w:rsid w:val="000611EE"/>
    <w:rsid w:val="00061355"/>
    <w:rsid w:val="0006137A"/>
    <w:rsid w:val="0006158D"/>
    <w:rsid w:val="000618CA"/>
    <w:rsid w:val="00061E63"/>
    <w:rsid w:val="00061FA9"/>
    <w:rsid w:val="00061FAE"/>
    <w:rsid w:val="0006218D"/>
    <w:rsid w:val="000621FA"/>
    <w:rsid w:val="000621FD"/>
    <w:rsid w:val="00062202"/>
    <w:rsid w:val="00062352"/>
    <w:rsid w:val="0006242C"/>
    <w:rsid w:val="00062443"/>
    <w:rsid w:val="00062455"/>
    <w:rsid w:val="000624ED"/>
    <w:rsid w:val="0006273E"/>
    <w:rsid w:val="00062ADC"/>
    <w:rsid w:val="00062B9A"/>
    <w:rsid w:val="00062F23"/>
    <w:rsid w:val="000631D5"/>
    <w:rsid w:val="0006335F"/>
    <w:rsid w:val="00063363"/>
    <w:rsid w:val="00063477"/>
    <w:rsid w:val="0006359F"/>
    <w:rsid w:val="0006367A"/>
    <w:rsid w:val="0006367C"/>
    <w:rsid w:val="0006369E"/>
    <w:rsid w:val="000637A9"/>
    <w:rsid w:val="00063BD8"/>
    <w:rsid w:val="00063C0E"/>
    <w:rsid w:val="00063CC0"/>
    <w:rsid w:val="000641C0"/>
    <w:rsid w:val="0006448C"/>
    <w:rsid w:val="00064632"/>
    <w:rsid w:val="0006476F"/>
    <w:rsid w:val="00064A20"/>
    <w:rsid w:val="00064A31"/>
    <w:rsid w:val="00064D5A"/>
    <w:rsid w:val="00064F19"/>
    <w:rsid w:val="00064FB8"/>
    <w:rsid w:val="00064FCF"/>
    <w:rsid w:val="000652DA"/>
    <w:rsid w:val="00065508"/>
    <w:rsid w:val="00065610"/>
    <w:rsid w:val="00065CF3"/>
    <w:rsid w:val="00065E8E"/>
    <w:rsid w:val="00065F11"/>
    <w:rsid w:val="00065FAD"/>
    <w:rsid w:val="000667DD"/>
    <w:rsid w:val="00066A7B"/>
    <w:rsid w:val="00066DE6"/>
    <w:rsid w:val="00066FC3"/>
    <w:rsid w:val="000670F6"/>
    <w:rsid w:val="00067942"/>
    <w:rsid w:val="00067994"/>
    <w:rsid w:val="000679BA"/>
    <w:rsid w:val="00067D8E"/>
    <w:rsid w:val="00067F1A"/>
    <w:rsid w:val="00067F25"/>
    <w:rsid w:val="000702C9"/>
    <w:rsid w:val="00070311"/>
    <w:rsid w:val="000708C1"/>
    <w:rsid w:val="00070C76"/>
    <w:rsid w:val="0007125B"/>
    <w:rsid w:val="00071553"/>
    <w:rsid w:val="0007175A"/>
    <w:rsid w:val="00071775"/>
    <w:rsid w:val="00071904"/>
    <w:rsid w:val="0007199D"/>
    <w:rsid w:val="00071CF0"/>
    <w:rsid w:val="00071E21"/>
    <w:rsid w:val="00072187"/>
    <w:rsid w:val="00072261"/>
    <w:rsid w:val="000726C1"/>
    <w:rsid w:val="00072C16"/>
    <w:rsid w:val="00072C3F"/>
    <w:rsid w:val="00072D01"/>
    <w:rsid w:val="00072D74"/>
    <w:rsid w:val="00072D9D"/>
    <w:rsid w:val="00072E15"/>
    <w:rsid w:val="00072FDB"/>
    <w:rsid w:val="000736F8"/>
    <w:rsid w:val="00073A0F"/>
    <w:rsid w:val="00073D5F"/>
    <w:rsid w:val="00073D91"/>
    <w:rsid w:val="00073F1B"/>
    <w:rsid w:val="00073FE1"/>
    <w:rsid w:val="00074247"/>
    <w:rsid w:val="0007432E"/>
    <w:rsid w:val="0007469A"/>
    <w:rsid w:val="000746A1"/>
    <w:rsid w:val="00074BDE"/>
    <w:rsid w:val="00074C0D"/>
    <w:rsid w:val="00075637"/>
    <w:rsid w:val="000759E9"/>
    <w:rsid w:val="00075A9D"/>
    <w:rsid w:val="00076053"/>
    <w:rsid w:val="000761A3"/>
    <w:rsid w:val="000769EC"/>
    <w:rsid w:val="00076A80"/>
    <w:rsid w:val="00076B9B"/>
    <w:rsid w:val="00076F09"/>
    <w:rsid w:val="00076F29"/>
    <w:rsid w:val="00077132"/>
    <w:rsid w:val="000772D4"/>
    <w:rsid w:val="0007776A"/>
    <w:rsid w:val="00077B8E"/>
    <w:rsid w:val="00077CD5"/>
    <w:rsid w:val="00077FB5"/>
    <w:rsid w:val="000802E6"/>
    <w:rsid w:val="0008040B"/>
    <w:rsid w:val="00080420"/>
    <w:rsid w:val="000804E9"/>
    <w:rsid w:val="00080627"/>
    <w:rsid w:val="0008070B"/>
    <w:rsid w:val="000807D0"/>
    <w:rsid w:val="00080E88"/>
    <w:rsid w:val="00080F30"/>
    <w:rsid w:val="00081212"/>
    <w:rsid w:val="000815F1"/>
    <w:rsid w:val="000817D7"/>
    <w:rsid w:val="00081898"/>
    <w:rsid w:val="00081989"/>
    <w:rsid w:val="00081AC1"/>
    <w:rsid w:val="00081BBB"/>
    <w:rsid w:val="00081CF2"/>
    <w:rsid w:val="00081F99"/>
    <w:rsid w:val="00082351"/>
    <w:rsid w:val="00082378"/>
    <w:rsid w:val="0008241A"/>
    <w:rsid w:val="00082D5D"/>
    <w:rsid w:val="00082FBE"/>
    <w:rsid w:val="00083049"/>
    <w:rsid w:val="000830DD"/>
    <w:rsid w:val="00083430"/>
    <w:rsid w:val="00083489"/>
    <w:rsid w:val="00083532"/>
    <w:rsid w:val="00083B42"/>
    <w:rsid w:val="00083B4F"/>
    <w:rsid w:val="00083B51"/>
    <w:rsid w:val="00083B65"/>
    <w:rsid w:val="0008412A"/>
    <w:rsid w:val="00084319"/>
    <w:rsid w:val="00084434"/>
    <w:rsid w:val="00084710"/>
    <w:rsid w:val="0008492A"/>
    <w:rsid w:val="00084A7D"/>
    <w:rsid w:val="00084D0B"/>
    <w:rsid w:val="00084ED8"/>
    <w:rsid w:val="000853C5"/>
    <w:rsid w:val="00085439"/>
    <w:rsid w:val="00085A22"/>
    <w:rsid w:val="00085D65"/>
    <w:rsid w:val="00085E0A"/>
    <w:rsid w:val="00085E61"/>
    <w:rsid w:val="00086197"/>
    <w:rsid w:val="00086678"/>
    <w:rsid w:val="00086792"/>
    <w:rsid w:val="00086840"/>
    <w:rsid w:val="00086A77"/>
    <w:rsid w:val="00086D91"/>
    <w:rsid w:val="00086E8C"/>
    <w:rsid w:val="000870D6"/>
    <w:rsid w:val="0008760C"/>
    <w:rsid w:val="00087B8A"/>
    <w:rsid w:val="00087D1D"/>
    <w:rsid w:val="000900EB"/>
    <w:rsid w:val="000901F2"/>
    <w:rsid w:val="000904CB"/>
    <w:rsid w:val="0009077F"/>
    <w:rsid w:val="0009079D"/>
    <w:rsid w:val="00090916"/>
    <w:rsid w:val="000909FC"/>
    <w:rsid w:val="00090BE9"/>
    <w:rsid w:val="000910A8"/>
    <w:rsid w:val="000912CF"/>
    <w:rsid w:val="0009140D"/>
    <w:rsid w:val="00091495"/>
    <w:rsid w:val="00091591"/>
    <w:rsid w:val="00091751"/>
    <w:rsid w:val="000917F5"/>
    <w:rsid w:val="00091879"/>
    <w:rsid w:val="00091994"/>
    <w:rsid w:val="000919FC"/>
    <w:rsid w:val="00091CDC"/>
    <w:rsid w:val="0009260C"/>
    <w:rsid w:val="0009267B"/>
    <w:rsid w:val="0009299C"/>
    <w:rsid w:val="00092BA3"/>
    <w:rsid w:val="00092CF9"/>
    <w:rsid w:val="00093021"/>
    <w:rsid w:val="00093274"/>
    <w:rsid w:val="000932C3"/>
    <w:rsid w:val="000933BA"/>
    <w:rsid w:val="00093504"/>
    <w:rsid w:val="00093537"/>
    <w:rsid w:val="0009353E"/>
    <w:rsid w:val="000936A8"/>
    <w:rsid w:val="000936B2"/>
    <w:rsid w:val="00093844"/>
    <w:rsid w:val="000938FB"/>
    <w:rsid w:val="00093912"/>
    <w:rsid w:val="00093945"/>
    <w:rsid w:val="00093AE7"/>
    <w:rsid w:val="000944A9"/>
    <w:rsid w:val="00094502"/>
    <w:rsid w:val="00094593"/>
    <w:rsid w:val="00094772"/>
    <w:rsid w:val="00094B90"/>
    <w:rsid w:val="00094CDD"/>
    <w:rsid w:val="00095354"/>
    <w:rsid w:val="00095444"/>
    <w:rsid w:val="00095510"/>
    <w:rsid w:val="0009569B"/>
    <w:rsid w:val="00095707"/>
    <w:rsid w:val="00095C90"/>
    <w:rsid w:val="00095CD4"/>
    <w:rsid w:val="00096015"/>
    <w:rsid w:val="00096028"/>
    <w:rsid w:val="000967BD"/>
    <w:rsid w:val="000968BA"/>
    <w:rsid w:val="00096A47"/>
    <w:rsid w:val="00096A5E"/>
    <w:rsid w:val="00096D1B"/>
    <w:rsid w:val="0009734D"/>
    <w:rsid w:val="00097413"/>
    <w:rsid w:val="000976FF"/>
    <w:rsid w:val="000979F9"/>
    <w:rsid w:val="00097AFE"/>
    <w:rsid w:val="00097B31"/>
    <w:rsid w:val="00097CFD"/>
    <w:rsid w:val="00097E01"/>
    <w:rsid w:val="000A06B0"/>
    <w:rsid w:val="000A0838"/>
    <w:rsid w:val="000A0862"/>
    <w:rsid w:val="000A0A6D"/>
    <w:rsid w:val="000A0D33"/>
    <w:rsid w:val="000A0D40"/>
    <w:rsid w:val="000A0F4D"/>
    <w:rsid w:val="000A117F"/>
    <w:rsid w:val="000A168D"/>
    <w:rsid w:val="000A18A1"/>
    <w:rsid w:val="000A19CD"/>
    <w:rsid w:val="000A19F3"/>
    <w:rsid w:val="000A1BA6"/>
    <w:rsid w:val="000A1C49"/>
    <w:rsid w:val="000A2071"/>
    <w:rsid w:val="000A2141"/>
    <w:rsid w:val="000A2224"/>
    <w:rsid w:val="000A2463"/>
    <w:rsid w:val="000A2516"/>
    <w:rsid w:val="000A258B"/>
    <w:rsid w:val="000A2637"/>
    <w:rsid w:val="000A2A21"/>
    <w:rsid w:val="000A3065"/>
    <w:rsid w:val="000A3104"/>
    <w:rsid w:val="000A31D7"/>
    <w:rsid w:val="000A32DD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4DD"/>
    <w:rsid w:val="000A4668"/>
    <w:rsid w:val="000A47A5"/>
    <w:rsid w:val="000A4A91"/>
    <w:rsid w:val="000A4C67"/>
    <w:rsid w:val="000A4D91"/>
    <w:rsid w:val="000A51C4"/>
    <w:rsid w:val="000A527F"/>
    <w:rsid w:val="000A5409"/>
    <w:rsid w:val="000A54D3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A78"/>
    <w:rsid w:val="000A6E37"/>
    <w:rsid w:val="000A702C"/>
    <w:rsid w:val="000A711B"/>
    <w:rsid w:val="000A727E"/>
    <w:rsid w:val="000A7961"/>
    <w:rsid w:val="000A7C7D"/>
    <w:rsid w:val="000A7D41"/>
    <w:rsid w:val="000A7D6E"/>
    <w:rsid w:val="000A7E5A"/>
    <w:rsid w:val="000A7F7A"/>
    <w:rsid w:val="000A7F7F"/>
    <w:rsid w:val="000B0338"/>
    <w:rsid w:val="000B0706"/>
    <w:rsid w:val="000B083E"/>
    <w:rsid w:val="000B0B6E"/>
    <w:rsid w:val="000B0E79"/>
    <w:rsid w:val="000B0F98"/>
    <w:rsid w:val="000B10E5"/>
    <w:rsid w:val="000B1463"/>
    <w:rsid w:val="000B171F"/>
    <w:rsid w:val="000B177F"/>
    <w:rsid w:val="000B18AC"/>
    <w:rsid w:val="000B1BC3"/>
    <w:rsid w:val="000B1C92"/>
    <w:rsid w:val="000B2227"/>
    <w:rsid w:val="000B2261"/>
    <w:rsid w:val="000B2444"/>
    <w:rsid w:val="000B289F"/>
    <w:rsid w:val="000B2988"/>
    <w:rsid w:val="000B2A77"/>
    <w:rsid w:val="000B2AEF"/>
    <w:rsid w:val="000B303D"/>
    <w:rsid w:val="000B30AE"/>
    <w:rsid w:val="000B3641"/>
    <w:rsid w:val="000B3772"/>
    <w:rsid w:val="000B4045"/>
    <w:rsid w:val="000B4141"/>
    <w:rsid w:val="000B4768"/>
    <w:rsid w:val="000B4821"/>
    <w:rsid w:val="000B49DA"/>
    <w:rsid w:val="000B4D84"/>
    <w:rsid w:val="000B53DE"/>
    <w:rsid w:val="000B5696"/>
    <w:rsid w:val="000B5955"/>
    <w:rsid w:val="000B5A72"/>
    <w:rsid w:val="000B5B62"/>
    <w:rsid w:val="000B5B72"/>
    <w:rsid w:val="000B5BEC"/>
    <w:rsid w:val="000B5D80"/>
    <w:rsid w:val="000B5F86"/>
    <w:rsid w:val="000B64BB"/>
    <w:rsid w:val="000B68B2"/>
    <w:rsid w:val="000B6B51"/>
    <w:rsid w:val="000B6E36"/>
    <w:rsid w:val="000B771B"/>
    <w:rsid w:val="000B7777"/>
    <w:rsid w:val="000B7839"/>
    <w:rsid w:val="000B78AA"/>
    <w:rsid w:val="000C005E"/>
    <w:rsid w:val="000C024F"/>
    <w:rsid w:val="000C0718"/>
    <w:rsid w:val="000C09B2"/>
    <w:rsid w:val="000C0B5B"/>
    <w:rsid w:val="000C0B99"/>
    <w:rsid w:val="000C0EA4"/>
    <w:rsid w:val="000C0EFF"/>
    <w:rsid w:val="000C118D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7E9"/>
    <w:rsid w:val="000C2A19"/>
    <w:rsid w:val="000C2D27"/>
    <w:rsid w:val="000C37DE"/>
    <w:rsid w:val="000C38C6"/>
    <w:rsid w:val="000C39B3"/>
    <w:rsid w:val="000C3AD4"/>
    <w:rsid w:val="000C3BA8"/>
    <w:rsid w:val="000C4506"/>
    <w:rsid w:val="000C4C30"/>
    <w:rsid w:val="000C4CDB"/>
    <w:rsid w:val="000C55AB"/>
    <w:rsid w:val="000C5986"/>
    <w:rsid w:val="000C5E24"/>
    <w:rsid w:val="000C5EF3"/>
    <w:rsid w:val="000C60CF"/>
    <w:rsid w:val="000C61BC"/>
    <w:rsid w:val="000C61D7"/>
    <w:rsid w:val="000C64C2"/>
    <w:rsid w:val="000C64C9"/>
    <w:rsid w:val="000C6818"/>
    <w:rsid w:val="000C68F7"/>
    <w:rsid w:val="000C6DE9"/>
    <w:rsid w:val="000C6E70"/>
    <w:rsid w:val="000C6F6E"/>
    <w:rsid w:val="000C6FE9"/>
    <w:rsid w:val="000C776E"/>
    <w:rsid w:val="000C77EB"/>
    <w:rsid w:val="000C794F"/>
    <w:rsid w:val="000C7A19"/>
    <w:rsid w:val="000C7B43"/>
    <w:rsid w:val="000C7B47"/>
    <w:rsid w:val="000C7C88"/>
    <w:rsid w:val="000C7CFF"/>
    <w:rsid w:val="000D0245"/>
    <w:rsid w:val="000D0312"/>
    <w:rsid w:val="000D0466"/>
    <w:rsid w:val="000D04C7"/>
    <w:rsid w:val="000D075B"/>
    <w:rsid w:val="000D0A54"/>
    <w:rsid w:val="000D0A81"/>
    <w:rsid w:val="000D0B19"/>
    <w:rsid w:val="000D0DA2"/>
    <w:rsid w:val="000D0FB7"/>
    <w:rsid w:val="000D11AA"/>
    <w:rsid w:val="000D121E"/>
    <w:rsid w:val="000D198F"/>
    <w:rsid w:val="000D1C3D"/>
    <w:rsid w:val="000D1C4D"/>
    <w:rsid w:val="000D1CCF"/>
    <w:rsid w:val="000D1DDC"/>
    <w:rsid w:val="000D1F0F"/>
    <w:rsid w:val="000D2162"/>
    <w:rsid w:val="000D2462"/>
    <w:rsid w:val="000D26EA"/>
    <w:rsid w:val="000D2755"/>
    <w:rsid w:val="000D27CB"/>
    <w:rsid w:val="000D2A07"/>
    <w:rsid w:val="000D2BA6"/>
    <w:rsid w:val="000D2CD8"/>
    <w:rsid w:val="000D2E4F"/>
    <w:rsid w:val="000D2F7F"/>
    <w:rsid w:val="000D2FC6"/>
    <w:rsid w:val="000D3034"/>
    <w:rsid w:val="000D303F"/>
    <w:rsid w:val="000D3175"/>
    <w:rsid w:val="000D3240"/>
    <w:rsid w:val="000D340E"/>
    <w:rsid w:val="000D36FB"/>
    <w:rsid w:val="000D38EB"/>
    <w:rsid w:val="000D3919"/>
    <w:rsid w:val="000D3CE6"/>
    <w:rsid w:val="000D3FED"/>
    <w:rsid w:val="000D4190"/>
    <w:rsid w:val="000D4224"/>
    <w:rsid w:val="000D43C2"/>
    <w:rsid w:val="000D46B1"/>
    <w:rsid w:val="000D48A0"/>
    <w:rsid w:val="000D4EAE"/>
    <w:rsid w:val="000D51B1"/>
    <w:rsid w:val="000D561E"/>
    <w:rsid w:val="000D580D"/>
    <w:rsid w:val="000D5AC3"/>
    <w:rsid w:val="000D5ADB"/>
    <w:rsid w:val="000D5D2D"/>
    <w:rsid w:val="000D5D3E"/>
    <w:rsid w:val="000D5F10"/>
    <w:rsid w:val="000D5FDD"/>
    <w:rsid w:val="000D62BC"/>
    <w:rsid w:val="000D62FF"/>
    <w:rsid w:val="000D65F2"/>
    <w:rsid w:val="000D67F1"/>
    <w:rsid w:val="000D6ABB"/>
    <w:rsid w:val="000D6F13"/>
    <w:rsid w:val="000D6F7D"/>
    <w:rsid w:val="000D769C"/>
    <w:rsid w:val="000D7BFE"/>
    <w:rsid w:val="000D7C4F"/>
    <w:rsid w:val="000D7C80"/>
    <w:rsid w:val="000D7CF9"/>
    <w:rsid w:val="000D7D09"/>
    <w:rsid w:val="000D7FD2"/>
    <w:rsid w:val="000E00E0"/>
    <w:rsid w:val="000E03AA"/>
    <w:rsid w:val="000E03F3"/>
    <w:rsid w:val="000E0555"/>
    <w:rsid w:val="000E068F"/>
    <w:rsid w:val="000E06E8"/>
    <w:rsid w:val="000E0807"/>
    <w:rsid w:val="000E0A8A"/>
    <w:rsid w:val="000E0E05"/>
    <w:rsid w:val="000E12FD"/>
    <w:rsid w:val="000E131E"/>
    <w:rsid w:val="000E18C9"/>
    <w:rsid w:val="000E1C70"/>
    <w:rsid w:val="000E1C7C"/>
    <w:rsid w:val="000E1D30"/>
    <w:rsid w:val="000E1DEA"/>
    <w:rsid w:val="000E1E18"/>
    <w:rsid w:val="000E1E88"/>
    <w:rsid w:val="000E2130"/>
    <w:rsid w:val="000E22A4"/>
    <w:rsid w:val="000E22B0"/>
    <w:rsid w:val="000E2378"/>
    <w:rsid w:val="000E25A6"/>
    <w:rsid w:val="000E260B"/>
    <w:rsid w:val="000E2683"/>
    <w:rsid w:val="000E26EE"/>
    <w:rsid w:val="000E2B23"/>
    <w:rsid w:val="000E2E17"/>
    <w:rsid w:val="000E4058"/>
    <w:rsid w:val="000E4137"/>
    <w:rsid w:val="000E415C"/>
    <w:rsid w:val="000E432E"/>
    <w:rsid w:val="000E4512"/>
    <w:rsid w:val="000E4619"/>
    <w:rsid w:val="000E48CD"/>
    <w:rsid w:val="000E497D"/>
    <w:rsid w:val="000E4DBE"/>
    <w:rsid w:val="000E4E0B"/>
    <w:rsid w:val="000E538F"/>
    <w:rsid w:val="000E5648"/>
    <w:rsid w:val="000E5942"/>
    <w:rsid w:val="000E5AB8"/>
    <w:rsid w:val="000E6155"/>
    <w:rsid w:val="000E627E"/>
    <w:rsid w:val="000E6337"/>
    <w:rsid w:val="000E66A9"/>
    <w:rsid w:val="000E671D"/>
    <w:rsid w:val="000E6862"/>
    <w:rsid w:val="000E6F12"/>
    <w:rsid w:val="000E7219"/>
    <w:rsid w:val="000E73AD"/>
    <w:rsid w:val="000E7420"/>
    <w:rsid w:val="000E76C2"/>
    <w:rsid w:val="000E7AD9"/>
    <w:rsid w:val="000E7B2A"/>
    <w:rsid w:val="000E7B40"/>
    <w:rsid w:val="000E7BF5"/>
    <w:rsid w:val="000E7D89"/>
    <w:rsid w:val="000E7DAF"/>
    <w:rsid w:val="000E7F8A"/>
    <w:rsid w:val="000F0021"/>
    <w:rsid w:val="000F053D"/>
    <w:rsid w:val="000F06C7"/>
    <w:rsid w:val="000F090A"/>
    <w:rsid w:val="000F0CA8"/>
    <w:rsid w:val="000F0CE7"/>
    <w:rsid w:val="000F0E7E"/>
    <w:rsid w:val="000F1160"/>
    <w:rsid w:val="000F1208"/>
    <w:rsid w:val="000F12BE"/>
    <w:rsid w:val="000F1A4E"/>
    <w:rsid w:val="000F1BD0"/>
    <w:rsid w:val="000F1C3E"/>
    <w:rsid w:val="000F1F5D"/>
    <w:rsid w:val="000F2286"/>
    <w:rsid w:val="000F25CD"/>
    <w:rsid w:val="000F26DD"/>
    <w:rsid w:val="000F2D80"/>
    <w:rsid w:val="000F2E0B"/>
    <w:rsid w:val="000F2E48"/>
    <w:rsid w:val="000F2EC5"/>
    <w:rsid w:val="000F2F2E"/>
    <w:rsid w:val="000F3200"/>
    <w:rsid w:val="000F327B"/>
    <w:rsid w:val="000F35CB"/>
    <w:rsid w:val="000F35F1"/>
    <w:rsid w:val="000F37CA"/>
    <w:rsid w:val="000F3E09"/>
    <w:rsid w:val="000F410B"/>
    <w:rsid w:val="000F4174"/>
    <w:rsid w:val="000F4ED4"/>
    <w:rsid w:val="000F5155"/>
    <w:rsid w:val="000F522B"/>
    <w:rsid w:val="000F5656"/>
    <w:rsid w:val="000F5D4C"/>
    <w:rsid w:val="000F5E2D"/>
    <w:rsid w:val="000F641F"/>
    <w:rsid w:val="000F644E"/>
    <w:rsid w:val="000F64D0"/>
    <w:rsid w:val="000F6616"/>
    <w:rsid w:val="000F6776"/>
    <w:rsid w:val="000F680B"/>
    <w:rsid w:val="000F6A81"/>
    <w:rsid w:val="000F6D1C"/>
    <w:rsid w:val="000F6FAE"/>
    <w:rsid w:val="000F7465"/>
    <w:rsid w:val="000F74A4"/>
    <w:rsid w:val="000F75D4"/>
    <w:rsid w:val="000F777A"/>
    <w:rsid w:val="000F77BE"/>
    <w:rsid w:val="000F7C0F"/>
    <w:rsid w:val="000F7D62"/>
    <w:rsid w:val="000F7F4A"/>
    <w:rsid w:val="00100100"/>
    <w:rsid w:val="001004BD"/>
    <w:rsid w:val="00100562"/>
    <w:rsid w:val="00100621"/>
    <w:rsid w:val="00100804"/>
    <w:rsid w:val="00100866"/>
    <w:rsid w:val="001008B6"/>
    <w:rsid w:val="00100954"/>
    <w:rsid w:val="00100A72"/>
    <w:rsid w:val="00101258"/>
    <w:rsid w:val="00101264"/>
    <w:rsid w:val="00101304"/>
    <w:rsid w:val="0010140E"/>
    <w:rsid w:val="00101511"/>
    <w:rsid w:val="00101513"/>
    <w:rsid w:val="0010161B"/>
    <w:rsid w:val="00101739"/>
    <w:rsid w:val="00101951"/>
    <w:rsid w:val="00101B4E"/>
    <w:rsid w:val="00101D0F"/>
    <w:rsid w:val="00101DB0"/>
    <w:rsid w:val="0010204A"/>
    <w:rsid w:val="001020B5"/>
    <w:rsid w:val="001021DB"/>
    <w:rsid w:val="001022B3"/>
    <w:rsid w:val="001025CA"/>
    <w:rsid w:val="0010280E"/>
    <w:rsid w:val="001033CD"/>
    <w:rsid w:val="00103548"/>
    <w:rsid w:val="00103591"/>
    <w:rsid w:val="00103BBA"/>
    <w:rsid w:val="00103C3B"/>
    <w:rsid w:val="00103D0D"/>
    <w:rsid w:val="00103D70"/>
    <w:rsid w:val="00103DB7"/>
    <w:rsid w:val="0010412B"/>
    <w:rsid w:val="0010445E"/>
    <w:rsid w:val="001044C8"/>
    <w:rsid w:val="00104D62"/>
    <w:rsid w:val="00104E62"/>
    <w:rsid w:val="00104FD4"/>
    <w:rsid w:val="0010531C"/>
    <w:rsid w:val="00105358"/>
    <w:rsid w:val="00105395"/>
    <w:rsid w:val="001053A2"/>
    <w:rsid w:val="001054F2"/>
    <w:rsid w:val="00105653"/>
    <w:rsid w:val="001056B4"/>
    <w:rsid w:val="00105705"/>
    <w:rsid w:val="00105A46"/>
    <w:rsid w:val="00105BB0"/>
    <w:rsid w:val="0010605B"/>
    <w:rsid w:val="00106138"/>
    <w:rsid w:val="00106217"/>
    <w:rsid w:val="00106A50"/>
    <w:rsid w:val="00106C37"/>
    <w:rsid w:val="00106F3E"/>
    <w:rsid w:val="00107286"/>
    <w:rsid w:val="00107300"/>
    <w:rsid w:val="001073FD"/>
    <w:rsid w:val="0010741E"/>
    <w:rsid w:val="001074E8"/>
    <w:rsid w:val="001075BD"/>
    <w:rsid w:val="00107774"/>
    <w:rsid w:val="001079AE"/>
    <w:rsid w:val="00107AEB"/>
    <w:rsid w:val="00107BC0"/>
    <w:rsid w:val="00107C97"/>
    <w:rsid w:val="00107EF3"/>
    <w:rsid w:val="00107FC8"/>
    <w:rsid w:val="00107FEB"/>
    <w:rsid w:val="0011004D"/>
    <w:rsid w:val="001102E4"/>
    <w:rsid w:val="00110357"/>
    <w:rsid w:val="001103F7"/>
    <w:rsid w:val="0011042C"/>
    <w:rsid w:val="00110500"/>
    <w:rsid w:val="00110868"/>
    <w:rsid w:val="00110C7B"/>
    <w:rsid w:val="00110CE7"/>
    <w:rsid w:val="00110D42"/>
    <w:rsid w:val="00110F10"/>
    <w:rsid w:val="00110F6D"/>
    <w:rsid w:val="00111141"/>
    <w:rsid w:val="00111159"/>
    <w:rsid w:val="00111254"/>
    <w:rsid w:val="00111416"/>
    <w:rsid w:val="001114B4"/>
    <w:rsid w:val="00111532"/>
    <w:rsid w:val="0011156B"/>
    <w:rsid w:val="001117F0"/>
    <w:rsid w:val="001118F6"/>
    <w:rsid w:val="00111C4C"/>
    <w:rsid w:val="00111CA6"/>
    <w:rsid w:val="00111CD4"/>
    <w:rsid w:val="00111DCE"/>
    <w:rsid w:val="00111F82"/>
    <w:rsid w:val="001123C4"/>
    <w:rsid w:val="00112751"/>
    <w:rsid w:val="00112A0D"/>
    <w:rsid w:val="00112A49"/>
    <w:rsid w:val="00112B86"/>
    <w:rsid w:val="00112CF7"/>
    <w:rsid w:val="001131F1"/>
    <w:rsid w:val="001136D5"/>
    <w:rsid w:val="00113F4B"/>
    <w:rsid w:val="00114038"/>
    <w:rsid w:val="001140B0"/>
    <w:rsid w:val="00114169"/>
    <w:rsid w:val="001142B2"/>
    <w:rsid w:val="00114344"/>
    <w:rsid w:val="0011445A"/>
    <w:rsid w:val="0011447D"/>
    <w:rsid w:val="001147AF"/>
    <w:rsid w:val="00114C93"/>
    <w:rsid w:val="00114CF3"/>
    <w:rsid w:val="00115384"/>
    <w:rsid w:val="00115990"/>
    <w:rsid w:val="00115A91"/>
    <w:rsid w:val="00115D8E"/>
    <w:rsid w:val="0011657A"/>
    <w:rsid w:val="00116838"/>
    <w:rsid w:val="0011699F"/>
    <w:rsid w:val="001169B4"/>
    <w:rsid w:val="00116A17"/>
    <w:rsid w:val="00116BFD"/>
    <w:rsid w:val="00116EC6"/>
    <w:rsid w:val="00116FB9"/>
    <w:rsid w:val="00116FDC"/>
    <w:rsid w:val="001170AF"/>
    <w:rsid w:val="001171CD"/>
    <w:rsid w:val="001171F4"/>
    <w:rsid w:val="00117206"/>
    <w:rsid w:val="00117290"/>
    <w:rsid w:val="001174EA"/>
    <w:rsid w:val="00117716"/>
    <w:rsid w:val="0011774D"/>
    <w:rsid w:val="00117776"/>
    <w:rsid w:val="00117797"/>
    <w:rsid w:val="001177A4"/>
    <w:rsid w:val="00117842"/>
    <w:rsid w:val="001178ED"/>
    <w:rsid w:val="00117BDA"/>
    <w:rsid w:val="00117D19"/>
    <w:rsid w:val="00117D98"/>
    <w:rsid w:val="00117DF1"/>
    <w:rsid w:val="00120083"/>
    <w:rsid w:val="001201C5"/>
    <w:rsid w:val="001203DF"/>
    <w:rsid w:val="00120434"/>
    <w:rsid w:val="0012055D"/>
    <w:rsid w:val="00120A98"/>
    <w:rsid w:val="00120ABB"/>
    <w:rsid w:val="00120CF4"/>
    <w:rsid w:val="00120E8D"/>
    <w:rsid w:val="00120FF3"/>
    <w:rsid w:val="0012107D"/>
    <w:rsid w:val="00121735"/>
    <w:rsid w:val="001217BA"/>
    <w:rsid w:val="001218D9"/>
    <w:rsid w:val="00121B07"/>
    <w:rsid w:val="001221E7"/>
    <w:rsid w:val="001229B2"/>
    <w:rsid w:val="00122C0A"/>
    <w:rsid w:val="001230EF"/>
    <w:rsid w:val="0012315E"/>
    <w:rsid w:val="00123264"/>
    <w:rsid w:val="00123577"/>
    <w:rsid w:val="00123B93"/>
    <w:rsid w:val="00123D62"/>
    <w:rsid w:val="00123D69"/>
    <w:rsid w:val="00123E47"/>
    <w:rsid w:val="00123E86"/>
    <w:rsid w:val="00123F38"/>
    <w:rsid w:val="0012429C"/>
    <w:rsid w:val="001244D4"/>
    <w:rsid w:val="00124517"/>
    <w:rsid w:val="00124764"/>
    <w:rsid w:val="001249FE"/>
    <w:rsid w:val="00124B26"/>
    <w:rsid w:val="00124E81"/>
    <w:rsid w:val="00125074"/>
    <w:rsid w:val="00125355"/>
    <w:rsid w:val="0012547B"/>
    <w:rsid w:val="001255A0"/>
    <w:rsid w:val="00125745"/>
    <w:rsid w:val="00125A81"/>
    <w:rsid w:val="00125B9F"/>
    <w:rsid w:val="00125BA5"/>
    <w:rsid w:val="00125BC2"/>
    <w:rsid w:val="00125CE4"/>
    <w:rsid w:val="00125F8A"/>
    <w:rsid w:val="00125FEE"/>
    <w:rsid w:val="001260C3"/>
    <w:rsid w:val="00126604"/>
    <w:rsid w:val="001266E6"/>
    <w:rsid w:val="00126784"/>
    <w:rsid w:val="001268DE"/>
    <w:rsid w:val="00126B0C"/>
    <w:rsid w:val="00126C38"/>
    <w:rsid w:val="00126E5D"/>
    <w:rsid w:val="00127062"/>
    <w:rsid w:val="00127692"/>
    <w:rsid w:val="0012774C"/>
    <w:rsid w:val="001278AF"/>
    <w:rsid w:val="00127B2C"/>
    <w:rsid w:val="0013000F"/>
    <w:rsid w:val="00130241"/>
    <w:rsid w:val="0013031B"/>
    <w:rsid w:val="0013034C"/>
    <w:rsid w:val="00130975"/>
    <w:rsid w:val="001309B4"/>
    <w:rsid w:val="00130CDA"/>
    <w:rsid w:val="00130F33"/>
    <w:rsid w:val="001316C2"/>
    <w:rsid w:val="0013175C"/>
    <w:rsid w:val="00132040"/>
    <w:rsid w:val="0013208D"/>
    <w:rsid w:val="001322EF"/>
    <w:rsid w:val="001324E0"/>
    <w:rsid w:val="0013292F"/>
    <w:rsid w:val="0013293B"/>
    <w:rsid w:val="00132955"/>
    <w:rsid w:val="00132A52"/>
    <w:rsid w:val="00132E9B"/>
    <w:rsid w:val="00133382"/>
    <w:rsid w:val="0013358D"/>
    <w:rsid w:val="00133828"/>
    <w:rsid w:val="00133A9C"/>
    <w:rsid w:val="00133C46"/>
    <w:rsid w:val="00134043"/>
    <w:rsid w:val="001342CB"/>
    <w:rsid w:val="0013464F"/>
    <w:rsid w:val="00134692"/>
    <w:rsid w:val="001347DE"/>
    <w:rsid w:val="001349ED"/>
    <w:rsid w:val="0013518D"/>
    <w:rsid w:val="001352AD"/>
    <w:rsid w:val="001352C2"/>
    <w:rsid w:val="0013608B"/>
    <w:rsid w:val="00136420"/>
    <w:rsid w:val="00136894"/>
    <w:rsid w:val="00136DC2"/>
    <w:rsid w:val="00136DE4"/>
    <w:rsid w:val="00136E00"/>
    <w:rsid w:val="00137605"/>
    <w:rsid w:val="001377D7"/>
    <w:rsid w:val="00137B74"/>
    <w:rsid w:val="00137E2A"/>
    <w:rsid w:val="00140077"/>
    <w:rsid w:val="00140246"/>
    <w:rsid w:val="00140316"/>
    <w:rsid w:val="001403D1"/>
    <w:rsid w:val="0014040D"/>
    <w:rsid w:val="00140485"/>
    <w:rsid w:val="00140670"/>
    <w:rsid w:val="00140BF0"/>
    <w:rsid w:val="00140C24"/>
    <w:rsid w:val="00140D56"/>
    <w:rsid w:val="00141015"/>
    <w:rsid w:val="001410C5"/>
    <w:rsid w:val="00141215"/>
    <w:rsid w:val="001413B0"/>
    <w:rsid w:val="001415A2"/>
    <w:rsid w:val="00141954"/>
    <w:rsid w:val="00141B55"/>
    <w:rsid w:val="00141BC6"/>
    <w:rsid w:val="00141CEB"/>
    <w:rsid w:val="0014223D"/>
    <w:rsid w:val="00142634"/>
    <w:rsid w:val="00143563"/>
    <w:rsid w:val="001437E2"/>
    <w:rsid w:val="001437F6"/>
    <w:rsid w:val="00143866"/>
    <w:rsid w:val="00143980"/>
    <w:rsid w:val="00143A19"/>
    <w:rsid w:val="00143AEB"/>
    <w:rsid w:val="00143B9D"/>
    <w:rsid w:val="00143DA4"/>
    <w:rsid w:val="0014419E"/>
    <w:rsid w:val="00144413"/>
    <w:rsid w:val="00144A61"/>
    <w:rsid w:val="00144D95"/>
    <w:rsid w:val="00144E77"/>
    <w:rsid w:val="00144F0E"/>
    <w:rsid w:val="00145062"/>
    <w:rsid w:val="00145268"/>
    <w:rsid w:val="001453C7"/>
    <w:rsid w:val="0014564F"/>
    <w:rsid w:val="00145A88"/>
    <w:rsid w:val="00145B81"/>
    <w:rsid w:val="00145BB9"/>
    <w:rsid w:val="0014630F"/>
    <w:rsid w:val="00146444"/>
    <w:rsid w:val="00146D3C"/>
    <w:rsid w:val="00146DC5"/>
    <w:rsid w:val="00146E31"/>
    <w:rsid w:val="00146FCD"/>
    <w:rsid w:val="0014707D"/>
    <w:rsid w:val="00147506"/>
    <w:rsid w:val="001477AD"/>
    <w:rsid w:val="00147858"/>
    <w:rsid w:val="001479CE"/>
    <w:rsid w:val="00147BCE"/>
    <w:rsid w:val="00147C86"/>
    <w:rsid w:val="001506B9"/>
    <w:rsid w:val="001509EE"/>
    <w:rsid w:val="00150A5A"/>
    <w:rsid w:val="00150CED"/>
    <w:rsid w:val="00150D96"/>
    <w:rsid w:val="00150D9B"/>
    <w:rsid w:val="00150DEF"/>
    <w:rsid w:val="0015143E"/>
    <w:rsid w:val="0015174A"/>
    <w:rsid w:val="0015183B"/>
    <w:rsid w:val="001521A1"/>
    <w:rsid w:val="00152AE3"/>
    <w:rsid w:val="00152B5D"/>
    <w:rsid w:val="00153013"/>
    <w:rsid w:val="001532AE"/>
    <w:rsid w:val="001534A1"/>
    <w:rsid w:val="00153553"/>
    <w:rsid w:val="0015358B"/>
    <w:rsid w:val="00153830"/>
    <w:rsid w:val="00153A79"/>
    <w:rsid w:val="00153BFE"/>
    <w:rsid w:val="00153C82"/>
    <w:rsid w:val="001540AA"/>
    <w:rsid w:val="0015422A"/>
    <w:rsid w:val="0015429A"/>
    <w:rsid w:val="00154978"/>
    <w:rsid w:val="00154A50"/>
    <w:rsid w:val="00154F49"/>
    <w:rsid w:val="00155554"/>
    <w:rsid w:val="00155906"/>
    <w:rsid w:val="00155A52"/>
    <w:rsid w:val="00155AD9"/>
    <w:rsid w:val="00155C1E"/>
    <w:rsid w:val="00155D0A"/>
    <w:rsid w:val="00155E23"/>
    <w:rsid w:val="00155FD0"/>
    <w:rsid w:val="00156027"/>
    <w:rsid w:val="00156162"/>
    <w:rsid w:val="001565E1"/>
    <w:rsid w:val="00156746"/>
    <w:rsid w:val="00156768"/>
    <w:rsid w:val="00156814"/>
    <w:rsid w:val="00156C48"/>
    <w:rsid w:val="00156D0F"/>
    <w:rsid w:val="00156E71"/>
    <w:rsid w:val="00156E80"/>
    <w:rsid w:val="00156F20"/>
    <w:rsid w:val="00156F97"/>
    <w:rsid w:val="00157044"/>
    <w:rsid w:val="0015758F"/>
    <w:rsid w:val="0015785B"/>
    <w:rsid w:val="001579DB"/>
    <w:rsid w:val="00157A50"/>
    <w:rsid w:val="00157A82"/>
    <w:rsid w:val="00157EB3"/>
    <w:rsid w:val="001601F7"/>
    <w:rsid w:val="0016027D"/>
    <w:rsid w:val="001603F3"/>
    <w:rsid w:val="0016050D"/>
    <w:rsid w:val="00160600"/>
    <w:rsid w:val="00160661"/>
    <w:rsid w:val="0016092B"/>
    <w:rsid w:val="00160A62"/>
    <w:rsid w:val="00160A78"/>
    <w:rsid w:val="00160CBB"/>
    <w:rsid w:val="00160F08"/>
    <w:rsid w:val="001611D5"/>
    <w:rsid w:val="001612F6"/>
    <w:rsid w:val="00161304"/>
    <w:rsid w:val="001613CA"/>
    <w:rsid w:val="00161415"/>
    <w:rsid w:val="0016168B"/>
    <w:rsid w:val="0016196B"/>
    <w:rsid w:val="001619E0"/>
    <w:rsid w:val="00161B41"/>
    <w:rsid w:val="00161B94"/>
    <w:rsid w:val="00161C39"/>
    <w:rsid w:val="00161CC1"/>
    <w:rsid w:val="00161E7E"/>
    <w:rsid w:val="00161EEF"/>
    <w:rsid w:val="00161FED"/>
    <w:rsid w:val="00162090"/>
    <w:rsid w:val="0016292A"/>
    <w:rsid w:val="00162B2A"/>
    <w:rsid w:val="00162BC2"/>
    <w:rsid w:val="00162C2C"/>
    <w:rsid w:val="00162D58"/>
    <w:rsid w:val="00162D8B"/>
    <w:rsid w:val="00162F49"/>
    <w:rsid w:val="00162F82"/>
    <w:rsid w:val="00162FC5"/>
    <w:rsid w:val="0016315A"/>
    <w:rsid w:val="00163196"/>
    <w:rsid w:val="00163219"/>
    <w:rsid w:val="0016323B"/>
    <w:rsid w:val="00163735"/>
    <w:rsid w:val="001637C0"/>
    <w:rsid w:val="00163811"/>
    <w:rsid w:val="00163960"/>
    <w:rsid w:val="00163AA6"/>
    <w:rsid w:val="00163BB2"/>
    <w:rsid w:val="00163C99"/>
    <w:rsid w:val="00163FF3"/>
    <w:rsid w:val="00164237"/>
    <w:rsid w:val="00164249"/>
    <w:rsid w:val="001642F4"/>
    <w:rsid w:val="00164883"/>
    <w:rsid w:val="00164A66"/>
    <w:rsid w:val="00164BF7"/>
    <w:rsid w:val="00164D16"/>
    <w:rsid w:val="00164E37"/>
    <w:rsid w:val="00164E55"/>
    <w:rsid w:val="00164F36"/>
    <w:rsid w:val="001657F4"/>
    <w:rsid w:val="00165A3A"/>
    <w:rsid w:val="00165AFE"/>
    <w:rsid w:val="00165C5D"/>
    <w:rsid w:val="00165F30"/>
    <w:rsid w:val="0016607F"/>
    <w:rsid w:val="001660FE"/>
    <w:rsid w:val="0016610F"/>
    <w:rsid w:val="001663D9"/>
    <w:rsid w:val="001663FC"/>
    <w:rsid w:val="00166559"/>
    <w:rsid w:val="00166567"/>
    <w:rsid w:val="0016656E"/>
    <w:rsid w:val="00166CA9"/>
    <w:rsid w:val="00166E96"/>
    <w:rsid w:val="00166F45"/>
    <w:rsid w:val="00167072"/>
    <w:rsid w:val="0016707C"/>
    <w:rsid w:val="0016719A"/>
    <w:rsid w:val="001673D2"/>
    <w:rsid w:val="00167649"/>
    <w:rsid w:val="0016788B"/>
    <w:rsid w:val="00167C2B"/>
    <w:rsid w:val="00167CF1"/>
    <w:rsid w:val="001700AB"/>
    <w:rsid w:val="001702F3"/>
    <w:rsid w:val="00170772"/>
    <w:rsid w:val="00170C90"/>
    <w:rsid w:val="00170E69"/>
    <w:rsid w:val="00171218"/>
    <w:rsid w:val="0017160C"/>
    <w:rsid w:val="001716CA"/>
    <w:rsid w:val="00171765"/>
    <w:rsid w:val="00171BF5"/>
    <w:rsid w:val="00171D9E"/>
    <w:rsid w:val="00171EAE"/>
    <w:rsid w:val="00171EC4"/>
    <w:rsid w:val="00171F8C"/>
    <w:rsid w:val="00172030"/>
    <w:rsid w:val="00172067"/>
    <w:rsid w:val="00172158"/>
    <w:rsid w:val="00172544"/>
    <w:rsid w:val="001725A1"/>
    <w:rsid w:val="0017262B"/>
    <w:rsid w:val="001726A3"/>
    <w:rsid w:val="001727C0"/>
    <w:rsid w:val="001729EC"/>
    <w:rsid w:val="00172A93"/>
    <w:rsid w:val="00172CC6"/>
    <w:rsid w:val="001736DD"/>
    <w:rsid w:val="00173B5C"/>
    <w:rsid w:val="00173CAA"/>
    <w:rsid w:val="00173E85"/>
    <w:rsid w:val="00174085"/>
    <w:rsid w:val="001740F3"/>
    <w:rsid w:val="00174137"/>
    <w:rsid w:val="00174497"/>
    <w:rsid w:val="00174701"/>
    <w:rsid w:val="0017490B"/>
    <w:rsid w:val="0017495D"/>
    <w:rsid w:val="00174A73"/>
    <w:rsid w:val="00174B86"/>
    <w:rsid w:val="00175464"/>
    <w:rsid w:val="001755A5"/>
    <w:rsid w:val="00175699"/>
    <w:rsid w:val="00175A42"/>
    <w:rsid w:val="00175CD9"/>
    <w:rsid w:val="00175ED7"/>
    <w:rsid w:val="001760FB"/>
    <w:rsid w:val="00176149"/>
    <w:rsid w:val="00176342"/>
    <w:rsid w:val="001763C2"/>
    <w:rsid w:val="001765A6"/>
    <w:rsid w:val="0017668B"/>
    <w:rsid w:val="00176987"/>
    <w:rsid w:val="00176A2E"/>
    <w:rsid w:val="00176D1B"/>
    <w:rsid w:val="00176D8F"/>
    <w:rsid w:val="00176DB0"/>
    <w:rsid w:val="00176DB6"/>
    <w:rsid w:val="00176FB3"/>
    <w:rsid w:val="0017724C"/>
    <w:rsid w:val="001773A7"/>
    <w:rsid w:val="00177465"/>
    <w:rsid w:val="00177636"/>
    <w:rsid w:val="001776B3"/>
    <w:rsid w:val="001776CC"/>
    <w:rsid w:val="00177880"/>
    <w:rsid w:val="0017788F"/>
    <w:rsid w:val="001779FE"/>
    <w:rsid w:val="00177A35"/>
    <w:rsid w:val="00177A58"/>
    <w:rsid w:val="00177AD1"/>
    <w:rsid w:val="00177C02"/>
    <w:rsid w:val="00177E1E"/>
    <w:rsid w:val="001803BC"/>
    <w:rsid w:val="00180641"/>
    <w:rsid w:val="00180B5B"/>
    <w:rsid w:val="00180BEB"/>
    <w:rsid w:val="00181107"/>
    <w:rsid w:val="00181366"/>
    <w:rsid w:val="001813DE"/>
    <w:rsid w:val="00181C40"/>
    <w:rsid w:val="00182057"/>
    <w:rsid w:val="0018223A"/>
    <w:rsid w:val="001823F9"/>
    <w:rsid w:val="00182473"/>
    <w:rsid w:val="001825DB"/>
    <w:rsid w:val="00182710"/>
    <w:rsid w:val="001827EB"/>
    <w:rsid w:val="00182905"/>
    <w:rsid w:val="001829FB"/>
    <w:rsid w:val="00182A5C"/>
    <w:rsid w:val="00182C91"/>
    <w:rsid w:val="001830EB"/>
    <w:rsid w:val="0018312F"/>
    <w:rsid w:val="001831B4"/>
    <w:rsid w:val="001833F1"/>
    <w:rsid w:val="00183AB4"/>
    <w:rsid w:val="00183DC0"/>
    <w:rsid w:val="00184086"/>
    <w:rsid w:val="001841EB"/>
    <w:rsid w:val="00184F8D"/>
    <w:rsid w:val="00185392"/>
    <w:rsid w:val="00185397"/>
    <w:rsid w:val="001853F1"/>
    <w:rsid w:val="001854CE"/>
    <w:rsid w:val="00185871"/>
    <w:rsid w:val="00185B77"/>
    <w:rsid w:val="00185DFD"/>
    <w:rsid w:val="00185E20"/>
    <w:rsid w:val="001866F7"/>
    <w:rsid w:val="00186758"/>
    <w:rsid w:val="00186A0E"/>
    <w:rsid w:val="00186B8B"/>
    <w:rsid w:val="00186DA2"/>
    <w:rsid w:val="00186DD5"/>
    <w:rsid w:val="00186EC7"/>
    <w:rsid w:val="00187056"/>
    <w:rsid w:val="00187307"/>
    <w:rsid w:val="00187387"/>
    <w:rsid w:val="001873D4"/>
    <w:rsid w:val="001875A7"/>
    <w:rsid w:val="00187E54"/>
    <w:rsid w:val="00187F94"/>
    <w:rsid w:val="00190069"/>
    <w:rsid w:val="0019015A"/>
    <w:rsid w:val="001903A1"/>
    <w:rsid w:val="001904BC"/>
    <w:rsid w:val="00190597"/>
    <w:rsid w:val="001907F0"/>
    <w:rsid w:val="00190E97"/>
    <w:rsid w:val="0019100F"/>
    <w:rsid w:val="00191321"/>
    <w:rsid w:val="0019132F"/>
    <w:rsid w:val="0019135F"/>
    <w:rsid w:val="0019136F"/>
    <w:rsid w:val="00191661"/>
    <w:rsid w:val="00191692"/>
    <w:rsid w:val="001916C1"/>
    <w:rsid w:val="001917C2"/>
    <w:rsid w:val="00191C63"/>
    <w:rsid w:val="00191D93"/>
    <w:rsid w:val="00192259"/>
    <w:rsid w:val="00192388"/>
    <w:rsid w:val="001923B3"/>
    <w:rsid w:val="0019240C"/>
    <w:rsid w:val="0019250F"/>
    <w:rsid w:val="00192548"/>
    <w:rsid w:val="001925AA"/>
    <w:rsid w:val="00192CD6"/>
    <w:rsid w:val="00192CFF"/>
    <w:rsid w:val="00192D1C"/>
    <w:rsid w:val="00192F3A"/>
    <w:rsid w:val="00192F42"/>
    <w:rsid w:val="00192F8F"/>
    <w:rsid w:val="001930AE"/>
    <w:rsid w:val="00193420"/>
    <w:rsid w:val="00193805"/>
    <w:rsid w:val="00193A88"/>
    <w:rsid w:val="00193C7B"/>
    <w:rsid w:val="00193CD8"/>
    <w:rsid w:val="00193F64"/>
    <w:rsid w:val="00193F97"/>
    <w:rsid w:val="001940A0"/>
    <w:rsid w:val="0019410A"/>
    <w:rsid w:val="001947FC"/>
    <w:rsid w:val="00194845"/>
    <w:rsid w:val="0019489D"/>
    <w:rsid w:val="00194A92"/>
    <w:rsid w:val="00194DF6"/>
    <w:rsid w:val="00194F2B"/>
    <w:rsid w:val="001957FC"/>
    <w:rsid w:val="0019598B"/>
    <w:rsid w:val="00195A31"/>
    <w:rsid w:val="00195CDD"/>
    <w:rsid w:val="00195E66"/>
    <w:rsid w:val="00195E78"/>
    <w:rsid w:val="00195F31"/>
    <w:rsid w:val="00196012"/>
    <w:rsid w:val="0019619D"/>
    <w:rsid w:val="001964CB"/>
    <w:rsid w:val="00196878"/>
    <w:rsid w:val="00196900"/>
    <w:rsid w:val="001969D8"/>
    <w:rsid w:val="00196AC6"/>
    <w:rsid w:val="00196C66"/>
    <w:rsid w:val="00196DF5"/>
    <w:rsid w:val="0019770A"/>
    <w:rsid w:val="00197A5C"/>
    <w:rsid w:val="00197BED"/>
    <w:rsid w:val="00197DFA"/>
    <w:rsid w:val="00197F6B"/>
    <w:rsid w:val="001A021D"/>
    <w:rsid w:val="001A0532"/>
    <w:rsid w:val="001A0571"/>
    <w:rsid w:val="001A057B"/>
    <w:rsid w:val="001A079F"/>
    <w:rsid w:val="001A0B6C"/>
    <w:rsid w:val="001A1117"/>
    <w:rsid w:val="001A11D9"/>
    <w:rsid w:val="001A1223"/>
    <w:rsid w:val="001A1BB1"/>
    <w:rsid w:val="001A1E96"/>
    <w:rsid w:val="001A2132"/>
    <w:rsid w:val="001A226A"/>
    <w:rsid w:val="001A2271"/>
    <w:rsid w:val="001A2291"/>
    <w:rsid w:val="001A286B"/>
    <w:rsid w:val="001A3545"/>
    <w:rsid w:val="001A3921"/>
    <w:rsid w:val="001A3BEE"/>
    <w:rsid w:val="001A4036"/>
    <w:rsid w:val="001A4C5B"/>
    <w:rsid w:val="001A4D83"/>
    <w:rsid w:val="001A4DEF"/>
    <w:rsid w:val="001A4E81"/>
    <w:rsid w:val="001A50AE"/>
    <w:rsid w:val="001A5430"/>
    <w:rsid w:val="001A5456"/>
    <w:rsid w:val="001A549F"/>
    <w:rsid w:val="001A5507"/>
    <w:rsid w:val="001A57CB"/>
    <w:rsid w:val="001A592E"/>
    <w:rsid w:val="001A5D05"/>
    <w:rsid w:val="001A6090"/>
    <w:rsid w:val="001A65F0"/>
    <w:rsid w:val="001A6697"/>
    <w:rsid w:val="001A66D8"/>
    <w:rsid w:val="001A6869"/>
    <w:rsid w:val="001A69FD"/>
    <w:rsid w:val="001A6BA4"/>
    <w:rsid w:val="001A6E8F"/>
    <w:rsid w:val="001A7407"/>
    <w:rsid w:val="001A7510"/>
    <w:rsid w:val="001A76CE"/>
    <w:rsid w:val="001A79E5"/>
    <w:rsid w:val="001A7CE9"/>
    <w:rsid w:val="001A7D31"/>
    <w:rsid w:val="001A7E44"/>
    <w:rsid w:val="001B03ED"/>
    <w:rsid w:val="001B0491"/>
    <w:rsid w:val="001B0716"/>
    <w:rsid w:val="001B08FF"/>
    <w:rsid w:val="001B096A"/>
    <w:rsid w:val="001B0974"/>
    <w:rsid w:val="001B097C"/>
    <w:rsid w:val="001B0F3C"/>
    <w:rsid w:val="001B155D"/>
    <w:rsid w:val="001B1BC7"/>
    <w:rsid w:val="001B1BE8"/>
    <w:rsid w:val="001B1F6B"/>
    <w:rsid w:val="001B1FCF"/>
    <w:rsid w:val="001B1FF7"/>
    <w:rsid w:val="001B20F9"/>
    <w:rsid w:val="001B234E"/>
    <w:rsid w:val="001B27AD"/>
    <w:rsid w:val="001B2955"/>
    <w:rsid w:val="001B29BD"/>
    <w:rsid w:val="001B2A6C"/>
    <w:rsid w:val="001B2B43"/>
    <w:rsid w:val="001B2E69"/>
    <w:rsid w:val="001B2F1C"/>
    <w:rsid w:val="001B3009"/>
    <w:rsid w:val="001B308F"/>
    <w:rsid w:val="001B313F"/>
    <w:rsid w:val="001B3772"/>
    <w:rsid w:val="001B3953"/>
    <w:rsid w:val="001B3C57"/>
    <w:rsid w:val="001B3EA1"/>
    <w:rsid w:val="001B3F60"/>
    <w:rsid w:val="001B3F9D"/>
    <w:rsid w:val="001B451C"/>
    <w:rsid w:val="001B4E72"/>
    <w:rsid w:val="001B4E82"/>
    <w:rsid w:val="001B5022"/>
    <w:rsid w:val="001B5591"/>
    <w:rsid w:val="001B568B"/>
    <w:rsid w:val="001B56F9"/>
    <w:rsid w:val="001B573E"/>
    <w:rsid w:val="001B5752"/>
    <w:rsid w:val="001B58BC"/>
    <w:rsid w:val="001B5CAC"/>
    <w:rsid w:val="001B5F96"/>
    <w:rsid w:val="001B6153"/>
    <w:rsid w:val="001B6170"/>
    <w:rsid w:val="001B6542"/>
    <w:rsid w:val="001B687C"/>
    <w:rsid w:val="001B6FBC"/>
    <w:rsid w:val="001B70D2"/>
    <w:rsid w:val="001B7250"/>
    <w:rsid w:val="001B7AE2"/>
    <w:rsid w:val="001B7B8B"/>
    <w:rsid w:val="001B7CF7"/>
    <w:rsid w:val="001B7E17"/>
    <w:rsid w:val="001C0094"/>
    <w:rsid w:val="001C00C0"/>
    <w:rsid w:val="001C02CF"/>
    <w:rsid w:val="001C03FF"/>
    <w:rsid w:val="001C04FF"/>
    <w:rsid w:val="001C0872"/>
    <w:rsid w:val="001C0A32"/>
    <w:rsid w:val="001C0BDB"/>
    <w:rsid w:val="001C0D86"/>
    <w:rsid w:val="001C0DB2"/>
    <w:rsid w:val="001C0F69"/>
    <w:rsid w:val="001C1A27"/>
    <w:rsid w:val="001C1F52"/>
    <w:rsid w:val="001C2128"/>
    <w:rsid w:val="001C23F9"/>
    <w:rsid w:val="001C2541"/>
    <w:rsid w:val="001C258D"/>
    <w:rsid w:val="001C2A69"/>
    <w:rsid w:val="001C2D44"/>
    <w:rsid w:val="001C30D3"/>
    <w:rsid w:val="001C31D1"/>
    <w:rsid w:val="001C324A"/>
    <w:rsid w:val="001C3573"/>
    <w:rsid w:val="001C37EF"/>
    <w:rsid w:val="001C3A8C"/>
    <w:rsid w:val="001C3B3F"/>
    <w:rsid w:val="001C3B54"/>
    <w:rsid w:val="001C3D50"/>
    <w:rsid w:val="001C3DE6"/>
    <w:rsid w:val="001C40BD"/>
    <w:rsid w:val="001C43AB"/>
    <w:rsid w:val="001C4647"/>
    <w:rsid w:val="001C4820"/>
    <w:rsid w:val="001C48C6"/>
    <w:rsid w:val="001C4C2D"/>
    <w:rsid w:val="001C4F6F"/>
    <w:rsid w:val="001C56A4"/>
    <w:rsid w:val="001C57E2"/>
    <w:rsid w:val="001C5CC5"/>
    <w:rsid w:val="001C5EFB"/>
    <w:rsid w:val="001C5F57"/>
    <w:rsid w:val="001C6451"/>
    <w:rsid w:val="001C6660"/>
    <w:rsid w:val="001C6A29"/>
    <w:rsid w:val="001C6AE4"/>
    <w:rsid w:val="001C6D29"/>
    <w:rsid w:val="001C6D65"/>
    <w:rsid w:val="001C6EAD"/>
    <w:rsid w:val="001C6FFD"/>
    <w:rsid w:val="001C71F2"/>
    <w:rsid w:val="001C77F9"/>
    <w:rsid w:val="001C7804"/>
    <w:rsid w:val="001C7950"/>
    <w:rsid w:val="001C79B9"/>
    <w:rsid w:val="001C7B1E"/>
    <w:rsid w:val="001C7D4B"/>
    <w:rsid w:val="001D0146"/>
    <w:rsid w:val="001D025E"/>
    <w:rsid w:val="001D077E"/>
    <w:rsid w:val="001D07C9"/>
    <w:rsid w:val="001D0842"/>
    <w:rsid w:val="001D0925"/>
    <w:rsid w:val="001D0EBA"/>
    <w:rsid w:val="001D0F77"/>
    <w:rsid w:val="001D10F3"/>
    <w:rsid w:val="001D1102"/>
    <w:rsid w:val="001D11D1"/>
    <w:rsid w:val="001D1567"/>
    <w:rsid w:val="001D1609"/>
    <w:rsid w:val="001D1642"/>
    <w:rsid w:val="001D170A"/>
    <w:rsid w:val="001D1A07"/>
    <w:rsid w:val="001D1BD8"/>
    <w:rsid w:val="001D1FB6"/>
    <w:rsid w:val="001D2061"/>
    <w:rsid w:val="001D20AC"/>
    <w:rsid w:val="001D20DB"/>
    <w:rsid w:val="001D2534"/>
    <w:rsid w:val="001D25CB"/>
    <w:rsid w:val="001D25E1"/>
    <w:rsid w:val="001D28CD"/>
    <w:rsid w:val="001D2A44"/>
    <w:rsid w:val="001D2D65"/>
    <w:rsid w:val="001D2D6D"/>
    <w:rsid w:val="001D2E45"/>
    <w:rsid w:val="001D3145"/>
    <w:rsid w:val="001D32F6"/>
    <w:rsid w:val="001D332E"/>
    <w:rsid w:val="001D334D"/>
    <w:rsid w:val="001D35A2"/>
    <w:rsid w:val="001D3A65"/>
    <w:rsid w:val="001D3CC4"/>
    <w:rsid w:val="001D3EDA"/>
    <w:rsid w:val="001D40A9"/>
    <w:rsid w:val="001D48E8"/>
    <w:rsid w:val="001D4BC1"/>
    <w:rsid w:val="001D4C8D"/>
    <w:rsid w:val="001D524D"/>
    <w:rsid w:val="001D544A"/>
    <w:rsid w:val="001D5CBD"/>
    <w:rsid w:val="001D5E23"/>
    <w:rsid w:val="001D5EAF"/>
    <w:rsid w:val="001D6022"/>
    <w:rsid w:val="001D66EF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8D8"/>
    <w:rsid w:val="001D78EE"/>
    <w:rsid w:val="001D7B14"/>
    <w:rsid w:val="001E0285"/>
    <w:rsid w:val="001E044D"/>
    <w:rsid w:val="001E0466"/>
    <w:rsid w:val="001E0744"/>
    <w:rsid w:val="001E0A58"/>
    <w:rsid w:val="001E0BD5"/>
    <w:rsid w:val="001E0D4E"/>
    <w:rsid w:val="001E10BE"/>
    <w:rsid w:val="001E11A9"/>
    <w:rsid w:val="001E13E0"/>
    <w:rsid w:val="001E15D2"/>
    <w:rsid w:val="001E1706"/>
    <w:rsid w:val="001E18EA"/>
    <w:rsid w:val="001E19A1"/>
    <w:rsid w:val="001E19CE"/>
    <w:rsid w:val="001E1A5D"/>
    <w:rsid w:val="001E1AEC"/>
    <w:rsid w:val="001E1C96"/>
    <w:rsid w:val="001E1E02"/>
    <w:rsid w:val="001E228A"/>
    <w:rsid w:val="001E2319"/>
    <w:rsid w:val="001E23A3"/>
    <w:rsid w:val="001E249C"/>
    <w:rsid w:val="001E261D"/>
    <w:rsid w:val="001E2748"/>
    <w:rsid w:val="001E2867"/>
    <w:rsid w:val="001E2C76"/>
    <w:rsid w:val="001E33FE"/>
    <w:rsid w:val="001E35C9"/>
    <w:rsid w:val="001E3842"/>
    <w:rsid w:val="001E38A4"/>
    <w:rsid w:val="001E3CCE"/>
    <w:rsid w:val="001E3EE6"/>
    <w:rsid w:val="001E4B4F"/>
    <w:rsid w:val="001E4B62"/>
    <w:rsid w:val="001E4EAF"/>
    <w:rsid w:val="001E506F"/>
    <w:rsid w:val="001E538C"/>
    <w:rsid w:val="001E576A"/>
    <w:rsid w:val="001E59DC"/>
    <w:rsid w:val="001E59EB"/>
    <w:rsid w:val="001E5B12"/>
    <w:rsid w:val="001E5BAE"/>
    <w:rsid w:val="001E5BDA"/>
    <w:rsid w:val="001E5D9B"/>
    <w:rsid w:val="001E5E11"/>
    <w:rsid w:val="001E6E00"/>
    <w:rsid w:val="001E6EAC"/>
    <w:rsid w:val="001E6EC0"/>
    <w:rsid w:val="001E709A"/>
    <w:rsid w:val="001E74C5"/>
    <w:rsid w:val="001E76AB"/>
    <w:rsid w:val="001E7826"/>
    <w:rsid w:val="001E7833"/>
    <w:rsid w:val="001E7956"/>
    <w:rsid w:val="001E7986"/>
    <w:rsid w:val="001E79C7"/>
    <w:rsid w:val="001E7A1B"/>
    <w:rsid w:val="001E7E41"/>
    <w:rsid w:val="001F0240"/>
    <w:rsid w:val="001F02C2"/>
    <w:rsid w:val="001F0527"/>
    <w:rsid w:val="001F06BF"/>
    <w:rsid w:val="001F07D0"/>
    <w:rsid w:val="001F08B1"/>
    <w:rsid w:val="001F0AF2"/>
    <w:rsid w:val="001F0BD7"/>
    <w:rsid w:val="001F0EB6"/>
    <w:rsid w:val="001F16F7"/>
    <w:rsid w:val="001F1767"/>
    <w:rsid w:val="001F18BD"/>
    <w:rsid w:val="001F1AD5"/>
    <w:rsid w:val="001F1E37"/>
    <w:rsid w:val="001F1E89"/>
    <w:rsid w:val="001F2005"/>
    <w:rsid w:val="001F204B"/>
    <w:rsid w:val="001F20FE"/>
    <w:rsid w:val="001F2743"/>
    <w:rsid w:val="001F2F27"/>
    <w:rsid w:val="001F301E"/>
    <w:rsid w:val="001F31D7"/>
    <w:rsid w:val="001F320B"/>
    <w:rsid w:val="001F3372"/>
    <w:rsid w:val="001F33A5"/>
    <w:rsid w:val="001F3466"/>
    <w:rsid w:val="001F35F3"/>
    <w:rsid w:val="001F379F"/>
    <w:rsid w:val="001F37EF"/>
    <w:rsid w:val="001F3FA7"/>
    <w:rsid w:val="001F42B8"/>
    <w:rsid w:val="001F44A1"/>
    <w:rsid w:val="001F4584"/>
    <w:rsid w:val="001F46F1"/>
    <w:rsid w:val="001F474C"/>
    <w:rsid w:val="001F48C3"/>
    <w:rsid w:val="001F4AD4"/>
    <w:rsid w:val="001F4F73"/>
    <w:rsid w:val="001F57FF"/>
    <w:rsid w:val="001F592C"/>
    <w:rsid w:val="001F5D01"/>
    <w:rsid w:val="001F5E0C"/>
    <w:rsid w:val="001F6225"/>
    <w:rsid w:val="001F6284"/>
    <w:rsid w:val="001F63AB"/>
    <w:rsid w:val="001F6586"/>
    <w:rsid w:val="001F65C8"/>
    <w:rsid w:val="001F69B0"/>
    <w:rsid w:val="001F69CD"/>
    <w:rsid w:val="001F6BC1"/>
    <w:rsid w:val="001F6CC0"/>
    <w:rsid w:val="001F6D1F"/>
    <w:rsid w:val="001F75CB"/>
    <w:rsid w:val="001F76BC"/>
    <w:rsid w:val="001F78CE"/>
    <w:rsid w:val="001F7D44"/>
    <w:rsid w:val="00200173"/>
    <w:rsid w:val="00200537"/>
    <w:rsid w:val="00200603"/>
    <w:rsid w:val="00200B90"/>
    <w:rsid w:val="00200D1B"/>
    <w:rsid w:val="00200D66"/>
    <w:rsid w:val="00200E87"/>
    <w:rsid w:val="00200FA4"/>
    <w:rsid w:val="002010D6"/>
    <w:rsid w:val="002011BF"/>
    <w:rsid w:val="002012A1"/>
    <w:rsid w:val="002013A1"/>
    <w:rsid w:val="00201445"/>
    <w:rsid w:val="002014CA"/>
    <w:rsid w:val="00201976"/>
    <w:rsid w:val="002019FD"/>
    <w:rsid w:val="00201BB7"/>
    <w:rsid w:val="00201BD7"/>
    <w:rsid w:val="00201DE6"/>
    <w:rsid w:val="00201E33"/>
    <w:rsid w:val="00201F86"/>
    <w:rsid w:val="00201F96"/>
    <w:rsid w:val="00202357"/>
    <w:rsid w:val="00202438"/>
    <w:rsid w:val="002025B2"/>
    <w:rsid w:val="0020266B"/>
    <w:rsid w:val="002027E9"/>
    <w:rsid w:val="00202BB3"/>
    <w:rsid w:val="002030C1"/>
    <w:rsid w:val="002030EB"/>
    <w:rsid w:val="00203176"/>
    <w:rsid w:val="0020331B"/>
    <w:rsid w:val="002033B7"/>
    <w:rsid w:val="002034CD"/>
    <w:rsid w:val="00203548"/>
    <w:rsid w:val="00203F91"/>
    <w:rsid w:val="0020424A"/>
    <w:rsid w:val="0020447D"/>
    <w:rsid w:val="00204617"/>
    <w:rsid w:val="0020464A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655"/>
    <w:rsid w:val="0020587A"/>
    <w:rsid w:val="002058DE"/>
    <w:rsid w:val="00205B06"/>
    <w:rsid w:val="00205B3B"/>
    <w:rsid w:val="00205D80"/>
    <w:rsid w:val="00206263"/>
    <w:rsid w:val="002064F5"/>
    <w:rsid w:val="00206592"/>
    <w:rsid w:val="00206750"/>
    <w:rsid w:val="0020696D"/>
    <w:rsid w:val="00206A08"/>
    <w:rsid w:val="00206FB3"/>
    <w:rsid w:val="002070A4"/>
    <w:rsid w:val="002073BD"/>
    <w:rsid w:val="002074F9"/>
    <w:rsid w:val="002075A4"/>
    <w:rsid w:val="00207B11"/>
    <w:rsid w:val="00207D75"/>
    <w:rsid w:val="00207F38"/>
    <w:rsid w:val="0021006B"/>
    <w:rsid w:val="00210211"/>
    <w:rsid w:val="00210396"/>
    <w:rsid w:val="00210492"/>
    <w:rsid w:val="002105D2"/>
    <w:rsid w:val="00210A96"/>
    <w:rsid w:val="00210B08"/>
    <w:rsid w:val="002112E9"/>
    <w:rsid w:val="00211939"/>
    <w:rsid w:val="00211AC7"/>
    <w:rsid w:val="00211BF0"/>
    <w:rsid w:val="00211C3A"/>
    <w:rsid w:val="00211CD1"/>
    <w:rsid w:val="00211DA9"/>
    <w:rsid w:val="00211E9E"/>
    <w:rsid w:val="0021211B"/>
    <w:rsid w:val="00212220"/>
    <w:rsid w:val="00212590"/>
    <w:rsid w:val="002125C8"/>
    <w:rsid w:val="002129A2"/>
    <w:rsid w:val="00212D4A"/>
    <w:rsid w:val="00212DE4"/>
    <w:rsid w:val="0021301D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70C"/>
    <w:rsid w:val="002150FF"/>
    <w:rsid w:val="0021515B"/>
    <w:rsid w:val="00215567"/>
    <w:rsid w:val="002157EB"/>
    <w:rsid w:val="00215ADE"/>
    <w:rsid w:val="00215DF7"/>
    <w:rsid w:val="00216386"/>
    <w:rsid w:val="0021640F"/>
    <w:rsid w:val="00216598"/>
    <w:rsid w:val="002166C0"/>
    <w:rsid w:val="002166FD"/>
    <w:rsid w:val="00216773"/>
    <w:rsid w:val="00216863"/>
    <w:rsid w:val="00216D83"/>
    <w:rsid w:val="00217034"/>
    <w:rsid w:val="002175CB"/>
    <w:rsid w:val="0021763D"/>
    <w:rsid w:val="00217C08"/>
    <w:rsid w:val="00220240"/>
    <w:rsid w:val="002202EC"/>
    <w:rsid w:val="0022091A"/>
    <w:rsid w:val="00220AAB"/>
    <w:rsid w:val="00220AFB"/>
    <w:rsid w:val="00220B12"/>
    <w:rsid w:val="00220DEF"/>
    <w:rsid w:val="00220ED1"/>
    <w:rsid w:val="0022101F"/>
    <w:rsid w:val="002212F4"/>
    <w:rsid w:val="002215B4"/>
    <w:rsid w:val="0022194A"/>
    <w:rsid w:val="00221F2D"/>
    <w:rsid w:val="00221FA5"/>
    <w:rsid w:val="002220FC"/>
    <w:rsid w:val="00222140"/>
    <w:rsid w:val="00222154"/>
    <w:rsid w:val="002223AE"/>
    <w:rsid w:val="002223D8"/>
    <w:rsid w:val="00222544"/>
    <w:rsid w:val="0022276F"/>
    <w:rsid w:val="002227D4"/>
    <w:rsid w:val="00222976"/>
    <w:rsid w:val="00222A1E"/>
    <w:rsid w:val="00222AAB"/>
    <w:rsid w:val="00222AEC"/>
    <w:rsid w:val="00222D03"/>
    <w:rsid w:val="002232C9"/>
    <w:rsid w:val="0022344D"/>
    <w:rsid w:val="0022367C"/>
    <w:rsid w:val="002238FA"/>
    <w:rsid w:val="00223BE0"/>
    <w:rsid w:val="00223CE6"/>
    <w:rsid w:val="00223F02"/>
    <w:rsid w:val="00223F08"/>
    <w:rsid w:val="0022408E"/>
    <w:rsid w:val="0022416A"/>
    <w:rsid w:val="00224448"/>
    <w:rsid w:val="00224839"/>
    <w:rsid w:val="00224A01"/>
    <w:rsid w:val="00224B94"/>
    <w:rsid w:val="00224BB5"/>
    <w:rsid w:val="00224CB1"/>
    <w:rsid w:val="00224F07"/>
    <w:rsid w:val="002250D4"/>
    <w:rsid w:val="00225280"/>
    <w:rsid w:val="0022538C"/>
    <w:rsid w:val="0022563A"/>
    <w:rsid w:val="00225D51"/>
    <w:rsid w:val="00225EEC"/>
    <w:rsid w:val="00226205"/>
    <w:rsid w:val="002262DC"/>
    <w:rsid w:val="0022647F"/>
    <w:rsid w:val="002267A8"/>
    <w:rsid w:val="00226B70"/>
    <w:rsid w:val="00226BDA"/>
    <w:rsid w:val="00226D5F"/>
    <w:rsid w:val="00226F80"/>
    <w:rsid w:val="00226F93"/>
    <w:rsid w:val="00226F98"/>
    <w:rsid w:val="00227201"/>
    <w:rsid w:val="002273AC"/>
    <w:rsid w:val="002275E8"/>
    <w:rsid w:val="002278B1"/>
    <w:rsid w:val="00227D3B"/>
    <w:rsid w:val="00227F69"/>
    <w:rsid w:val="00227F8F"/>
    <w:rsid w:val="00227FC5"/>
    <w:rsid w:val="002303A6"/>
    <w:rsid w:val="002305EC"/>
    <w:rsid w:val="00230A79"/>
    <w:rsid w:val="00230AA3"/>
    <w:rsid w:val="00230F67"/>
    <w:rsid w:val="002316D8"/>
    <w:rsid w:val="002317FB"/>
    <w:rsid w:val="00231919"/>
    <w:rsid w:val="00231A48"/>
    <w:rsid w:val="00231B34"/>
    <w:rsid w:val="00231B41"/>
    <w:rsid w:val="00231BAF"/>
    <w:rsid w:val="00231CC7"/>
    <w:rsid w:val="00231DDB"/>
    <w:rsid w:val="00231E5C"/>
    <w:rsid w:val="00231F31"/>
    <w:rsid w:val="00231F57"/>
    <w:rsid w:val="00231FC0"/>
    <w:rsid w:val="002324F8"/>
    <w:rsid w:val="00232732"/>
    <w:rsid w:val="002327B3"/>
    <w:rsid w:val="002327B5"/>
    <w:rsid w:val="00232863"/>
    <w:rsid w:val="00232A5D"/>
    <w:rsid w:val="00232C54"/>
    <w:rsid w:val="00232EF9"/>
    <w:rsid w:val="00232F94"/>
    <w:rsid w:val="0023320D"/>
    <w:rsid w:val="002332BC"/>
    <w:rsid w:val="0023355F"/>
    <w:rsid w:val="002335B1"/>
    <w:rsid w:val="002335FE"/>
    <w:rsid w:val="002337C3"/>
    <w:rsid w:val="00233806"/>
    <w:rsid w:val="0023381D"/>
    <w:rsid w:val="002339F3"/>
    <w:rsid w:val="00234622"/>
    <w:rsid w:val="0023489F"/>
    <w:rsid w:val="00234A7A"/>
    <w:rsid w:val="00234AB6"/>
    <w:rsid w:val="00234B79"/>
    <w:rsid w:val="00234C64"/>
    <w:rsid w:val="00234CB7"/>
    <w:rsid w:val="00234F47"/>
    <w:rsid w:val="002353E4"/>
    <w:rsid w:val="002353EC"/>
    <w:rsid w:val="00235C3E"/>
    <w:rsid w:val="00235F36"/>
    <w:rsid w:val="0023610A"/>
    <w:rsid w:val="0023613F"/>
    <w:rsid w:val="00236348"/>
    <w:rsid w:val="00236442"/>
    <w:rsid w:val="002366A9"/>
    <w:rsid w:val="00236832"/>
    <w:rsid w:val="00236834"/>
    <w:rsid w:val="00236B28"/>
    <w:rsid w:val="00236F1A"/>
    <w:rsid w:val="00236F5C"/>
    <w:rsid w:val="00236FCD"/>
    <w:rsid w:val="0023721F"/>
    <w:rsid w:val="002375C1"/>
    <w:rsid w:val="00237B6C"/>
    <w:rsid w:val="00237CE9"/>
    <w:rsid w:val="00237E65"/>
    <w:rsid w:val="00240179"/>
    <w:rsid w:val="00240311"/>
    <w:rsid w:val="002405B4"/>
    <w:rsid w:val="002405C0"/>
    <w:rsid w:val="00240739"/>
    <w:rsid w:val="00240783"/>
    <w:rsid w:val="002407BF"/>
    <w:rsid w:val="002407D3"/>
    <w:rsid w:val="00240C6A"/>
    <w:rsid w:val="00240D72"/>
    <w:rsid w:val="00240DB9"/>
    <w:rsid w:val="002410B0"/>
    <w:rsid w:val="00241625"/>
    <w:rsid w:val="00241681"/>
    <w:rsid w:val="00241862"/>
    <w:rsid w:val="00241D66"/>
    <w:rsid w:val="00241DDE"/>
    <w:rsid w:val="00241DF4"/>
    <w:rsid w:val="00242096"/>
    <w:rsid w:val="002420FF"/>
    <w:rsid w:val="0024223C"/>
    <w:rsid w:val="002427C6"/>
    <w:rsid w:val="002428BF"/>
    <w:rsid w:val="00242AC0"/>
    <w:rsid w:val="00242C5A"/>
    <w:rsid w:val="00242FC0"/>
    <w:rsid w:val="00242FEB"/>
    <w:rsid w:val="00243252"/>
    <w:rsid w:val="0024390E"/>
    <w:rsid w:val="00243D16"/>
    <w:rsid w:val="00243E02"/>
    <w:rsid w:val="00243E96"/>
    <w:rsid w:val="002440E1"/>
    <w:rsid w:val="00244291"/>
    <w:rsid w:val="0024491F"/>
    <w:rsid w:val="00244A4C"/>
    <w:rsid w:val="00244B94"/>
    <w:rsid w:val="00244BCB"/>
    <w:rsid w:val="00244D1B"/>
    <w:rsid w:val="00244EF0"/>
    <w:rsid w:val="00245743"/>
    <w:rsid w:val="002457EE"/>
    <w:rsid w:val="00245878"/>
    <w:rsid w:val="00245DB5"/>
    <w:rsid w:val="00245DC2"/>
    <w:rsid w:val="00245ED0"/>
    <w:rsid w:val="00246186"/>
    <w:rsid w:val="0024639E"/>
    <w:rsid w:val="00246426"/>
    <w:rsid w:val="00246462"/>
    <w:rsid w:val="0024651D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135"/>
    <w:rsid w:val="0025024B"/>
    <w:rsid w:val="0025036C"/>
    <w:rsid w:val="002503DE"/>
    <w:rsid w:val="002503F7"/>
    <w:rsid w:val="002509D9"/>
    <w:rsid w:val="00250B42"/>
    <w:rsid w:val="00250D61"/>
    <w:rsid w:val="0025118D"/>
    <w:rsid w:val="002511FB"/>
    <w:rsid w:val="00251241"/>
    <w:rsid w:val="0025133F"/>
    <w:rsid w:val="00251444"/>
    <w:rsid w:val="00251615"/>
    <w:rsid w:val="00251657"/>
    <w:rsid w:val="00251B8E"/>
    <w:rsid w:val="00251CA4"/>
    <w:rsid w:val="00251F6C"/>
    <w:rsid w:val="0025238F"/>
    <w:rsid w:val="002523F5"/>
    <w:rsid w:val="002525AF"/>
    <w:rsid w:val="00252625"/>
    <w:rsid w:val="002526AF"/>
    <w:rsid w:val="002526BD"/>
    <w:rsid w:val="002526D9"/>
    <w:rsid w:val="00252738"/>
    <w:rsid w:val="0025275E"/>
    <w:rsid w:val="002528DD"/>
    <w:rsid w:val="00252A13"/>
    <w:rsid w:val="00252AF1"/>
    <w:rsid w:val="00252CE0"/>
    <w:rsid w:val="00252DBE"/>
    <w:rsid w:val="0025313C"/>
    <w:rsid w:val="00253238"/>
    <w:rsid w:val="00253677"/>
    <w:rsid w:val="00253761"/>
    <w:rsid w:val="00253B32"/>
    <w:rsid w:val="00253BA5"/>
    <w:rsid w:val="0025405B"/>
    <w:rsid w:val="00254393"/>
    <w:rsid w:val="00254661"/>
    <w:rsid w:val="00254669"/>
    <w:rsid w:val="00254785"/>
    <w:rsid w:val="00254DFC"/>
    <w:rsid w:val="0025553F"/>
    <w:rsid w:val="0025569A"/>
    <w:rsid w:val="0025598F"/>
    <w:rsid w:val="00255B60"/>
    <w:rsid w:val="00255BA0"/>
    <w:rsid w:val="00255F13"/>
    <w:rsid w:val="00255F69"/>
    <w:rsid w:val="00255FCB"/>
    <w:rsid w:val="0025625D"/>
    <w:rsid w:val="002563F9"/>
    <w:rsid w:val="002565F8"/>
    <w:rsid w:val="00256646"/>
    <w:rsid w:val="002568BC"/>
    <w:rsid w:val="00256B02"/>
    <w:rsid w:val="00256DE1"/>
    <w:rsid w:val="002571A3"/>
    <w:rsid w:val="002571D8"/>
    <w:rsid w:val="0025730C"/>
    <w:rsid w:val="002574EB"/>
    <w:rsid w:val="002575D3"/>
    <w:rsid w:val="0025792D"/>
    <w:rsid w:val="0025794D"/>
    <w:rsid w:val="0026001A"/>
    <w:rsid w:val="0026006F"/>
    <w:rsid w:val="00260077"/>
    <w:rsid w:val="0026013E"/>
    <w:rsid w:val="0026020D"/>
    <w:rsid w:val="0026039E"/>
    <w:rsid w:val="00260923"/>
    <w:rsid w:val="002609A8"/>
    <w:rsid w:val="0026109F"/>
    <w:rsid w:val="002611F8"/>
    <w:rsid w:val="00261326"/>
    <w:rsid w:val="00261421"/>
    <w:rsid w:val="0026145C"/>
    <w:rsid w:val="002616FB"/>
    <w:rsid w:val="0026186A"/>
    <w:rsid w:val="00261A0A"/>
    <w:rsid w:val="0026208F"/>
    <w:rsid w:val="002624B1"/>
    <w:rsid w:val="00262A58"/>
    <w:rsid w:val="00262C74"/>
    <w:rsid w:val="00263481"/>
    <w:rsid w:val="002636E0"/>
    <w:rsid w:val="00263C1E"/>
    <w:rsid w:val="00264297"/>
    <w:rsid w:val="002648EA"/>
    <w:rsid w:val="00264A04"/>
    <w:rsid w:val="00264A4B"/>
    <w:rsid w:val="00264CF9"/>
    <w:rsid w:val="00264DA4"/>
    <w:rsid w:val="00264FC7"/>
    <w:rsid w:val="00265012"/>
    <w:rsid w:val="00265092"/>
    <w:rsid w:val="002651F2"/>
    <w:rsid w:val="002654D9"/>
    <w:rsid w:val="002657EF"/>
    <w:rsid w:val="00266066"/>
    <w:rsid w:val="00266299"/>
    <w:rsid w:val="0026630F"/>
    <w:rsid w:val="002663A0"/>
    <w:rsid w:val="002666BB"/>
    <w:rsid w:val="0026672B"/>
    <w:rsid w:val="002667DE"/>
    <w:rsid w:val="002667F7"/>
    <w:rsid w:val="00266A78"/>
    <w:rsid w:val="00266C0A"/>
    <w:rsid w:val="00266D72"/>
    <w:rsid w:val="002670D7"/>
    <w:rsid w:val="002671AC"/>
    <w:rsid w:val="002671B8"/>
    <w:rsid w:val="00267393"/>
    <w:rsid w:val="0026741A"/>
    <w:rsid w:val="002675FE"/>
    <w:rsid w:val="002678B1"/>
    <w:rsid w:val="00267947"/>
    <w:rsid w:val="00267C55"/>
    <w:rsid w:val="0027029F"/>
    <w:rsid w:val="00270301"/>
    <w:rsid w:val="00270820"/>
    <w:rsid w:val="00270A2B"/>
    <w:rsid w:val="00270CA7"/>
    <w:rsid w:val="00270FDD"/>
    <w:rsid w:val="002710F7"/>
    <w:rsid w:val="00271948"/>
    <w:rsid w:val="002719AF"/>
    <w:rsid w:val="00271A16"/>
    <w:rsid w:val="0027221B"/>
    <w:rsid w:val="002723BB"/>
    <w:rsid w:val="002724DF"/>
    <w:rsid w:val="002725D7"/>
    <w:rsid w:val="002727B9"/>
    <w:rsid w:val="00272A01"/>
    <w:rsid w:val="00272A86"/>
    <w:rsid w:val="00272BF6"/>
    <w:rsid w:val="00273220"/>
    <w:rsid w:val="00273227"/>
    <w:rsid w:val="00273475"/>
    <w:rsid w:val="00273691"/>
    <w:rsid w:val="002736DB"/>
    <w:rsid w:val="002738A9"/>
    <w:rsid w:val="00273AD1"/>
    <w:rsid w:val="00273D90"/>
    <w:rsid w:val="00273EE9"/>
    <w:rsid w:val="00273F72"/>
    <w:rsid w:val="00273F92"/>
    <w:rsid w:val="0027424D"/>
    <w:rsid w:val="00274694"/>
    <w:rsid w:val="0027483A"/>
    <w:rsid w:val="00274928"/>
    <w:rsid w:val="00274A55"/>
    <w:rsid w:val="00274CAD"/>
    <w:rsid w:val="00275258"/>
    <w:rsid w:val="00275527"/>
    <w:rsid w:val="0027564F"/>
    <w:rsid w:val="0027571F"/>
    <w:rsid w:val="00275C0C"/>
    <w:rsid w:val="00276162"/>
    <w:rsid w:val="0027621D"/>
    <w:rsid w:val="00276613"/>
    <w:rsid w:val="00276701"/>
    <w:rsid w:val="00276A7C"/>
    <w:rsid w:val="00276AFC"/>
    <w:rsid w:val="00276DE6"/>
    <w:rsid w:val="0027715F"/>
    <w:rsid w:val="002772DF"/>
    <w:rsid w:val="002779EC"/>
    <w:rsid w:val="00277C8A"/>
    <w:rsid w:val="00277E3C"/>
    <w:rsid w:val="00277F65"/>
    <w:rsid w:val="002800EE"/>
    <w:rsid w:val="00280427"/>
    <w:rsid w:val="002805CF"/>
    <w:rsid w:val="002808E9"/>
    <w:rsid w:val="00280F69"/>
    <w:rsid w:val="00280FD1"/>
    <w:rsid w:val="0028117D"/>
    <w:rsid w:val="0028185C"/>
    <w:rsid w:val="002818A7"/>
    <w:rsid w:val="00281AF4"/>
    <w:rsid w:val="00281BA5"/>
    <w:rsid w:val="0028225E"/>
    <w:rsid w:val="00282273"/>
    <w:rsid w:val="0028270D"/>
    <w:rsid w:val="002827AE"/>
    <w:rsid w:val="002827DB"/>
    <w:rsid w:val="00282C87"/>
    <w:rsid w:val="00282C96"/>
    <w:rsid w:val="00282D74"/>
    <w:rsid w:val="00282F27"/>
    <w:rsid w:val="0028322C"/>
    <w:rsid w:val="002833CE"/>
    <w:rsid w:val="002834CA"/>
    <w:rsid w:val="0028353A"/>
    <w:rsid w:val="00283650"/>
    <w:rsid w:val="00283BF2"/>
    <w:rsid w:val="00283D49"/>
    <w:rsid w:val="00284099"/>
    <w:rsid w:val="00284152"/>
    <w:rsid w:val="002843BB"/>
    <w:rsid w:val="00285179"/>
    <w:rsid w:val="0028522D"/>
    <w:rsid w:val="002852B0"/>
    <w:rsid w:val="0028554F"/>
    <w:rsid w:val="002856C4"/>
    <w:rsid w:val="002858E4"/>
    <w:rsid w:val="002859CA"/>
    <w:rsid w:val="002859F6"/>
    <w:rsid w:val="00285A01"/>
    <w:rsid w:val="00285A30"/>
    <w:rsid w:val="00285C9E"/>
    <w:rsid w:val="00285E2C"/>
    <w:rsid w:val="002860DA"/>
    <w:rsid w:val="002860F4"/>
    <w:rsid w:val="00286B02"/>
    <w:rsid w:val="00286EE2"/>
    <w:rsid w:val="00287153"/>
    <w:rsid w:val="0028722D"/>
    <w:rsid w:val="00287507"/>
    <w:rsid w:val="00287667"/>
    <w:rsid w:val="00287790"/>
    <w:rsid w:val="002877A5"/>
    <w:rsid w:val="00287862"/>
    <w:rsid w:val="002878D4"/>
    <w:rsid w:val="00287A5B"/>
    <w:rsid w:val="00287BB1"/>
    <w:rsid w:val="00287C3B"/>
    <w:rsid w:val="00287C72"/>
    <w:rsid w:val="00287CFE"/>
    <w:rsid w:val="00287D64"/>
    <w:rsid w:val="002900B7"/>
    <w:rsid w:val="00290190"/>
    <w:rsid w:val="00290256"/>
    <w:rsid w:val="002902E5"/>
    <w:rsid w:val="00290497"/>
    <w:rsid w:val="002906E3"/>
    <w:rsid w:val="00290C76"/>
    <w:rsid w:val="00290DD9"/>
    <w:rsid w:val="00291238"/>
    <w:rsid w:val="002914DE"/>
    <w:rsid w:val="002915E0"/>
    <w:rsid w:val="0029183B"/>
    <w:rsid w:val="00291CE8"/>
    <w:rsid w:val="00291FF4"/>
    <w:rsid w:val="00292064"/>
    <w:rsid w:val="00292460"/>
    <w:rsid w:val="002924DE"/>
    <w:rsid w:val="0029274E"/>
    <w:rsid w:val="00292BDD"/>
    <w:rsid w:val="00292C4E"/>
    <w:rsid w:val="00292CF8"/>
    <w:rsid w:val="0029323A"/>
    <w:rsid w:val="002934D1"/>
    <w:rsid w:val="002934E0"/>
    <w:rsid w:val="0029361D"/>
    <w:rsid w:val="0029391B"/>
    <w:rsid w:val="00293BDC"/>
    <w:rsid w:val="00293D68"/>
    <w:rsid w:val="00293F9F"/>
    <w:rsid w:val="00294041"/>
    <w:rsid w:val="0029437F"/>
    <w:rsid w:val="00294496"/>
    <w:rsid w:val="0029459B"/>
    <w:rsid w:val="00294B54"/>
    <w:rsid w:val="00294B60"/>
    <w:rsid w:val="00294C9A"/>
    <w:rsid w:val="00294EB0"/>
    <w:rsid w:val="00295153"/>
    <w:rsid w:val="0029549E"/>
    <w:rsid w:val="00295555"/>
    <w:rsid w:val="002956CC"/>
    <w:rsid w:val="0029573E"/>
    <w:rsid w:val="002958CC"/>
    <w:rsid w:val="00295ACD"/>
    <w:rsid w:val="00295C2A"/>
    <w:rsid w:val="00296908"/>
    <w:rsid w:val="00296B2D"/>
    <w:rsid w:val="00296D2A"/>
    <w:rsid w:val="00296F2C"/>
    <w:rsid w:val="00297023"/>
    <w:rsid w:val="002972BF"/>
    <w:rsid w:val="00297356"/>
    <w:rsid w:val="002979A7"/>
    <w:rsid w:val="00297E63"/>
    <w:rsid w:val="002A030F"/>
    <w:rsid w:val="002A0336"/>
    <w:rsid w:val="002A041C"/>
    <w:rsid w:val="002A0530"/>
    <w:rsid w:val="002A06A0"/>
    <w:rsid w:val="002A06FC"/>
    <w:rsid w:val="002A0754"/>
    <w:rsid w:val="002A0928"/>
    <w:rsid w:val="002A1249"/>
    <w:rsid w:val="002A172B"/>
    <w:rsid w:val="002A1790"/>
    <w:rsid w:val="002A18EE"/>
    <w:rsid w:val="002A1A59"/>
    <w:rsid w:val="002A1C89"/>
    <w:rsid w:val="002A1C9E"/>
    <w:rsid w:val="002A24DC"/>
    <w:rsid w:val="002A25CC"/>
    <w:rsid w:val="002A26C9"/>
    <w:rsid w:val="002A2C5A"/>
    <w:rsid w:val="002A2DA1"/>
    <w:rsid w:val="002A2FAF"/>
    <w:rsid w:val="002A2FF0"/>
    <w:rsid w:val="002A30E8"/>
    <w:rsid w:val="002A3105"/>
    <w:rsid w:val="002A346D"/>
    <w:rsid w:val="002A384B"/>
    <w:rsid w:val="002A391D"/>
    <w:rsid w:val="002A3B27"/>
    <w:rsid w:val="002A424B"/>
    <w:rsid w:val="002A4997"/>
    <w:rsid w:val="002A4B37"/>
    <w:rsid w:val="002A4ED6"/>
    <w:rsid w:val="002A5046"/>
    <w:rsid w:val="002A5145"/>
    <w:rsid w:val="002A5365"/>
    <w:rsid w:val="002A54BB"/>
    <w:rsid w:val="002A58CA"/>
    <w:rsid w:val="002A5E84"/>
    <w:rsid w:val="002A5F0B"/>
    <w:rsid w:val="002A6581"/>
    <w:rsid w:val="002A6C19"/>
    <w:rsid w:val="002A6CBB"/>
    <w:rsid w:val="002A70E0"/>
    <w:rsid w:val="002A71C1"/>
    <w:rsid w:val="002A72F3"/>
    <w:rsid w:val="002A74BB"/>
    <w:rsid w:val="002A75BD"/>
    <w:rsid w:val="002A763C"/>
    <w:rsid w:val="002A7A5F"/>
    <w:rsid w:val="002A7E08"/>
    <w:rsid w:val="002B0572"/>
    <w:rsid w:val="002B09AF"/>
    <w:rsid w:val="002B0C69"/>
    <w:rsid w:val="002B0E7A"/>
    <w:rsid w:val="002B0FA8"/>
    <w:rsid w:val="002B1284"/>
    <w:rsid w:val="002B1359"/>
    <w:rsid w:val="002B16E4"/>
    <w:rsid w:val="002B1812"/>
    <w:rsid w:val="002B19D2"/>
    <w:rsid w:val="002B1D98"/>
    <w:rsid w:val="002B1F5E"/>
    <w:rsid w:val="002B1FC7"/>
    <w:rsid w:val="002B2163"/>
    <w:rsid w:val="002B235A"/>
    <w:rsid w:val="002B23D1"/>
    <w:rsid w:val="002B241B"/>
    <w:rsid w:val="002B24DB"/>
    <w:rsid w:val="002B24E1"/>
    <w:rsid w:val="002B26DE"/>
    <w:rsid w:val="002B2760"/>
    <w:rsid w:val="002B2848"/>
    <w:rsid w:val="002B29E8"/>
    <w:rsid w:val="002B2B30"/>
    <w:rsid w:val="002B2E0E"/>
    <w:rsid w:val="002B30B9"/>
    <w:rsid w:val="002B3138"/>
    <w:rsid w:val="002B321B"/>
    <w:rsid w:val="002B35F9"/>
    <w:rsid w:val="002B36AF"/>
    <w:rsid w:val="002B3766"/>
    <w:rsid w:val="002B3818"/>
    <w:rsid w:val="002B38BE"/>
    <w:rsid w:val="002B3D71"/>
    <w:rsid w:val="002B3FF5"/>
    <w:rsid w:val="002B438A"/>
    <w:rsid w:val="002B44BE"/>
    <w:rsid w:val="002B4542"/>
    <w:rsid w:val="002B483B"/>
    <w:rsid w:val="002B4941"/>
    <w:rsid w:val="002B4C7B"/>
    <w:rsid w:val="002B4DAA"/>
    <w:rsid w:val="002B4DF6"/>
    <w:rsid w:val="002B5003"/>
    <w:rsid w:val="002B5186"/>
    <w:rsid w:val="002B526B"/>
    <w:rsid w:val="002B55ED"/>
    <w:rsid w:val="002B5ABC"/>
    <w:rsid w:val="002B5B4B"/>
    <w:rsid w:val="002B5B83"/>
    <w:rsid w:val="002B5E80"/>
    <w:rsid w:val="002B628D"/>
    <w:rsid w:val="002B6450"/>
    <w:rsid w:val="002B6851"/>
    <w:rsid w:val="002B6D45"/>
    <w:rsid w:val="002B6FAD"/>
    <w:rsid w:val="002B76B2"/>
    <w:rsid w:val="002B780A"/>
    <w:rsid w:val="002B7E72"/>
    <w:rsid w:val="002C01A6"/>
    <w:rsid w:val="002C0243"/>
    <w:rsid w:val="002C035E"/>
    <w:rsid w:val="002C0520"/>
    <w:rsid w:val="002C0738"/>
    <w:rsid w:val="002C080B"/>
    <w:rsid w:val="002C0860"/>
    <w:rsid w:val="002C0B87"/>
    <w:rsid w:val="002C0FC0"/>
    <w:rsid w:val="002C103A"/>
    <w:rsid w:val="002C150B"/>
    <w:rsid w:val="002C1A74"/>
    <w:rsid w:val="002C1F9F"/>
    <w:rsid w:val="002C233B"/>
    <w:rsid w:val="002C2694"/>
    <w:rsid w:val="002C299C"/>
    <w:rsid w:val="002C299E"/>
    <w:rsid w:val="002C2CDC"/>
    <w:rsid w:val="002C300D"/>
    <w:rsid w:val="002C320F"/>
    <w:rsid w:val="002C340D"/>
    <w:rsid w:val="002C39C9"/>
    <w:rsid w:val="002C3A00"/>
    <w:rsid w:val="002C3CAC"/>
    <w:rsid w:val="002C3CDC"/>
    <w:rsid w:val="002C3F43"/>
    <w:rsid w:val="002C4252"/>
    <w:rsid w:val="002C432D"/>
    <w:rsid w:val="002C4446"/>
    <w:rsid w:val="002C49AF"/>
    <w:rsid w:val="002C4B07"/>
    <w:rsid w:val="002C4BB7"/>
    <w:rsid w:val="002C5004"/>
    <w:rsid w:val="002C51DF"/>
    <w:rsid w:val="002C54F6"/>
    <w:rsid w:val="002C5536"/>
    <w:rsid w:val="002C553C"/>
    <w:rsid w:val="002C56A3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6F33"/>
    <w:rsid w:val="002C71A2"/>
    <w:rsid w:val="002C75A4"/>
    <w:rsid w:val="002C75C8"/>
    <w:rsid w:val="002C7DAC"/>
    <w:rsid w:val="002C7DF7"/>
    <w:rsid w:val="002C7E3D"/>
    <w:rsid w:val="002D022E"/>
    <w:rsid w:val="002D067D"/>
    <w:rsid w:val="002D06B5"/>
    <w:rsid w:val="002D07DE"/>
    <w:rsid w:val="002D0819"/>
    <w:rsid w:val="002D08D5"/>
    <w:rsid w:val="002D0BC0"/>
    <w:rsid w:val="002D0C28"/>
    <w:rsid w:val="002D106A"/>
    <w:rsid w:val="002D13F9"/>
    <w:rsid w:val="002D1590"/>
    <w:rsid w:val="002D1619"/>
    <w:rsid w:val="002D1A87"/>
    <w:rsid w:val="002D1CA0"/>
    <w:rsid w:val="002D1FEB"/>
    <w:rsid w:val="002D2218"/>
    <w:rsid w:val="002D2516"/>
    <w:rsid w:val="002D2975"/>
    <w:rsid w:val="002D2A92"/>
    <w:rsid w:val="002D2F2D"/>
    <w:rsid w:val="002D2F9D"/>
    <w:rsid w:val="002D2FF3"/>
    <w:rsid w:val="002D32EE"/>
    <w:rsid w:val="002D332D"/>
    <w:rsid w:val="002D3633"/>
    <w:rsid w:val="002D3A4D"/>
    <w:rsid w:val="002D3F3F"/>
    <w:rsid w:val="002D3F6F"/>
    <w:rsid w:val="002D4307"/>
    <w:rsid w:val="002D4450"/>
    <w:rsid w:val="002D450D"/>
    <w:rsid w:val="002D48D3"/>
    <w:rsid w:val="002D4EE8"/>
    <w:rsid w:val="002D4FDB"/>
    <w:rsid w:val="002D507E"/>
    <w:rsid w:val="002D5111"/>
    <w:rsid w:val="002D5325"/>
    <w:rsid w:val="002D55E9"/>
    <w:rsid w:val="002D5BE8"/>
    <w:rsid w:val="002D5D0C"/>
    <w:rsid w:val="002D5D70"/>
    <w:rsid w:val="002D66F1"/>
    <w:rsid w:val="002D6847"/>
    <w:rsid w:val="002D775A"/>
    <w:rsid w:val="002D7772"/>
    <w:rsid w:val="002D77ED"/>
    <w:rsid w:val="002D781D"/>
    <w:rsid w:val="002D7B97"/>
    <w:rsid w:val="002D7D64"/>
    <w:rsid w:val="002D7E53"/>
    <w:rsid w:val="002D7E9E"/>
    <w:rsid w:val="002E0697"/>
    <w:rsid w:val="002E08F6"/>
    <w:rsid w:val="002E0A80"/>
    <w:rsid w:val="002E0F07"/>
    <w:rsid w:val="002E1016"/>
    <w:rsid w:val="002E13B0"/>
    <w:rsid w:val="002E166B"/>
    <w:rsid w:val="002E1767"/>
    <w:rsid w:val="002E191A"/>
    <w:rsid w:val="002E19CA"/>
    <w:rsid w:val="002E1CCB"/>
    <w:rsid w:val="002E1D54"/>
    <w:rsid w:val="002E24E3"/>
    <w:rsid w:val="002E260A"/>
    <w:rsid w:val="002E2692"/>
    <w:rsid w:val="002E27C5"/>
    <w:rsid w:val="002E2840"/>
    <w:rsid w:val="002E2A77"/>
    <w:rsid w:val="002E2C80"/>
    <w:rsid w:val="002E2C81"/>
    <w:rsid w:val="002E2C8C"/>
    <w:rsid w:val="002E2E13"/>
    <w:rsid w:val="002E2FB8"/>
    <w:rsid w:val="002E356C"/>
    <w:rsid w:val="002E3AFC"/>
    <w:rsid w:val="002E3CE0"/>
    <w:rsid w:val="002E3CF0"/>
    <w:rsid w:val="002E3F86"/>
    <w:rsid w:val="002E3F8C"/>
    <w:rsid w:val="002E4167"/>
    <w:rsid w:val="002E42E3"/>
    <w:rsid w:val="002E4355"/>
    <w:rsid w:val="002E49DC"/>
    <w:rsid w:val="002E4A84"/>
    <w:rsid w:val="002E4C05"/>
    <w:rsid w:val="002E4EF2"/>
    <w:rsid w:val="002E5162"/>
    <w:rsid w:val="002E5524"/>
    <w:rsid w:val="002E55CD"/>
    <w:rsid w:val="002E595D"/>
    <w:rsid w:val="002E5B75"/>
    <w:rsid w:val="002E5C41"/>
    <w:rsid w:val="002E5C8F"/>
    <w:rsid w:val="002E5D02"/>
    <w:rsid w:val="002E5E6C"/>
    <w:rsid w:val="002E6017"/>
    <w:rsid w:val="002E6057"/>
    <w:rsid w:val="002E6121"/>
    <w:rsid w:val="002E66CE"/>
    <w:rsid w:val="002E66F5"/>
    <w:rsid w:val="002E66FB"/>
    <w:rsid w:val="002E688F"/>
    <w:rsid w:val="002E69D8"/>
    <w:rsid w:val="002E6CF9"/>
    <w:rsid w:val="002E6FE2"/>
    <w:rsid w:val="002E7130"/>
    <w:rsid w:val="002E7192"/>
    <w:rsid w:val="002E7759"/>
    <w:rsid w:val="002E788A"/>
    <w:rsid w:val="002E7B10"/>
    <w:rsid w:val="002E7D83"/>
    <w:rsid w:val="002E7F7E"/>
    <w:rsid w:val="002F008F"/>
    <w:rsid w:val="002F04D7"/>
    <w:rsid w:val="002F055E"/>
    <w:rsid w:val="002F0579"/>
    <w:rsid w:val="002F07A1"/>
    <w:rsid w:val="002F08B2"/>
    <w:rsid w:val="002F0902"/>
    <w:rsid w:val="002F0AA8"/>
    <w:rsid w:val="002F0BA9"/>
    <w:rsid w:val="002F11D8"/>
    <w:rsid w:val="002F1235"/>
    <w:rsid w:val="002F124B"/>
    <w:rsid w:val="002F167D"/>
    <w:rsid w:val="002F168A"/>
    <w:rsid w:val="002F18AA"/>
    <w:rsid w:val="002F1CC5"/>
    <w:rsid w:val="002F1E1D"/>
    <w:rsid w:val="002F1E95"/>
    <w:rsid w:val="002F23FB"/>
    <w:rsid w:val="002F248E"/>
    <w:rsid w:val="002F24AA"/>
    <w:rsid w:val="002F264F"/>
    <w:rsid w:val="002F265D"/>
    <w:rsid w:val="002F2CFB"/>
    <w:rsid w:val="002F3005"/>
    <w:rsid w:val="002F3187"/>
    <w:rsid w:val="002F32A9"/>
    <w:rsid w:val="002F3317"/>
    <w:rsid w:val="002F3724"/>
    <w:rsid w:val="002F3ACC"/>
    <w:rsid w:val="002F3CAD"/>
    <w:rsid w:val="002F3F2E"/>
    <w:rsid w:val="002F449C"/>
    <w:rsid w:val="002F4814"/>
    <w:rsid w:val="002F497A"/>
    <w:rsid w:val="002F4DAB"/>
    <w:rsid w:val="002F55D7"/>
    <w:rsid w:val="002F5C6A"/>
    <w:rsid w:val="002F5C91"/>
    <w:rsid w:val="002F5EBE"/>
    <w:rsid w:val="002F60A5"/>
    <w:rsid w:val="002F624F"/>
    <w:rsid w:val="002F62A2"/>
    <w:rsid w:val="002F62DA"/>
    <w:rsid w:val="002F6919"/>
    <w:rsid w:val="002F6C07"/>
    <w:rsid w:val="002F6CE9"/>
    <w:rsid w:val="002F6E41"/>
    <w:rsid w:val="002F6EBD"/>
    <w:rsid w:val="002F6FB0"/>
    <w:rsid w:val="002F7773"/>
    <w:rsid w:val="002F785A"/>
    <w:rsid w:val="002F786C"/>
    <w:rsid w:val="002F7978"/>
    <w:rsid w:val="00300183"/>
    <w:rsid w:val="00300362"/>
    <w:rsid w:val="00300630"/>
    <w:rsid w:val="0030092B"/>
    <w:rsid w:val="00300B20"/>
    <w:rsid w:val="00300F20"/>
    <w:rsid w:val="003014CF"/>
    <w:rsid w:val="003017D0"/>
    <w:rsid w:val="00301B55"/>
    <w:rsid w:val="00301B58"/>
    <w:rsid w:val="00301CC7"/>
    <w:rsid w:val="003020A2"/>
    <w:rsid w:val="00302124"/>
    <w:rsid w:val="003022F8"/>
    <w:rsid w:val="0030254C"/>
    <w:rsid w:val="003025F9"/>
    <w:rsid w:val="00302649"/>
    <w:rsid w:val="003026E3"/>
    <w:rsid w:val="00302874"/>
    <w:rsid w:val="00302A28"/>
    <w:rsid w:val="00302A40"/>
    <w:rsid w:val="00302AD0"/>
    <w:rsid w:val="00302B69"/>
    <w:rsid w:val="00302C22"/>
    <w:rsid w:val="00302C24"/>
    <w:rsid w:val="00302D67"/>
    <w:rsid w:val="003032A7"/>
    <w:rsid w:val="0030339E"/>
    <w:rsid w:val="0030360E"/>
    <w:rsid w:val="0030386D"/>
    <w:rsid w:val="0030389E"/>
    <w:rsid w:val="003039F5"/>
    <w:rsid w:val="00304080"/>
    <w:rsid w:val="00304678"/>
    <w:rsid w:val="00304772"/>
    <w:rsid w:val="00304873"/>
    <w:rsid w:val="0030491F"/>
    <w:rsid w:val="003049B8"/>
    <w:rsid w:val="003049E5"/>
    <w:rsid w:val="00304ADE"/>
    <w:rsid w:val="00304B05"/>
    <w:rsid w:val="00304C60"/>
    <w:rsid w:val="00304E04"/>
    <w:rsid w:val="00304F26"/>
    <w:rsid w:val="003051EC"/>
    <w:rsid w:val="00305315"/>
    <w:rsid w:val="0030541B"/>
    <w:rsid w:val="0030555A"/>
    <w:rsid w:val="00305713"/>
    <w:rsid w:val="00305B8F"/>
    <w:rsid w:val="00305C4D"/>
    <w:rsid w:val="00305D5F"/>
    <w:rsid w:val="00306066"/>
    <w:rsid w:val="00306272"/>
    <w:rsid w:val="00306462"/>
    <w:rsid w:val="003064AB"/>
    <w:rsid w:val="00306635"/>
    <w:rsid w:val="003069C3"/>
    <w:rsid w:val="00306BC5"/>
    <w:rsid w:val="00306CE8"/>
    <w:rsid w:val="0030732C"/>
    <w:rsid w:val="00307350"/>
    <w:rsid w:val="00307351"/>
    <w:rsid w:val="00307648"/>
    <w:rsid w:val="0030765C"/>
    <w:rsid w:val="00307DA4"/>
    <w:rsid w:val="003101E3"/>
    <w:rsid w:val="00310313"/>
    <w:rsid w:val="00310391"/>
    <w:rsid w:val="003105E5"/>
    <w:rsid w:val="0031083E"/>
    <w:rsid w:val="00310BED"/>
    <w:rsid w:val="00310DBE"/>
    <w:rsid w:val="00310EE4"/>
    <w:rsid w:val="003111CA"/>
    <w:rsid w:val="0031161B"/>
    <w:rsid w:val="00311808"/>
    <w:rsid w:val="003119C7"/>
    <w:rsid w:val="00311B0D"/>
    <w:rsid w:val="00312015"/>
    <w:rsid w:val="003121E1"/>
    <w:rsid w:val="00312284"/>
    <w:rsid w:val="0031253C"/>
    <w:rsid w:val="00312995"/>
    <w:rsid w:val="00312BC4"/>
    <w:rsid w:val="003133AD"/>
    <w:rsid w:val="00313734"/>
    <w:rsid w:val="00313742"/>
    <w:rsid w:val="00314081"/>
    <w:rsid w:val="003144E0"/>
    <w:rsid w:val="00314542"/>
    <w:rsid w:val="0031483C"/>
    <w:rsid w:val="00314C00"/>
    <w:rsid w:val="00314E0A"/>
    <w:rsid w:val="00314F52"/>
    <w:rsid w:val="00315059"/>
    <w:rsid w:val="003152F1"/>
    <w:rsid w:val="003155C0"/>
    <w:rsid w:val="00315607"/>
    <w:rsid w:val="00315C55"/>
    <w:rsid w:val="00315C62"/>
    <w:rsid w:val="00316126"/>
    <w:rsid w:val="00316272"/>
    <w:rsid w:val="00316396"/>
    <w:rsid w:val="00316692"/>
    <w:rsid w:val="003168A9"/>
    <w:rsid w:val="00316903"/>
    <w:rsid w:val="00316A42"/>
    <w:rsid w:val="00316E1C"/>
    <w:rsid w:val="00316FE3"/>
    <w:rsid w:val="00317110"/>
    <w:rsid w:val="00317238"/>
    <w:rsid w:val="003172A5"/>
    <w:rsid w:val="003174E2"/>
    <w:rsid w:val="003176BE"/>
    <w:rsid w:val="00317946"/>
    <w:rsid w:val="00317BED"/>
    <w:rsid w:val="00317F5C"/>
    <w:rsid w:val="00320189"/>
    <w:rsid w:val="0032050F"/>
    <w:rsid w:val="00320A63"/>
    <w:rsid w:val="00320C99"/>
    <w:rsid w:val="00320F19"/>
    <w:rsid w:val="003212AD"/>
    <w:rsid w:val="0032134B"/>
    <w:rsid w:val="003215EF"/>
    <w:rsid w:val="0032185E"/>
    <w:rsid w:val="00321977"/>
    <w:rsid w:val="00321A64"/>
    <w:rsid w:val="00321BEF"/>
    <w:rsid w:val="00321C3C"/>
    <w:rsid w:val="00321C4E"/>
    <w:rsid w:val="00321FFF"/>
    <w:rsid w:val="003224E8"/>
    <w:rsid w:val="003226D1"/>
    <w:rsid w:val="00322984"/>
    <w:rsid w:val="00322AA1"/>
    <w:rsid w:val="00323179"/>
    <w:rsid w:val="00323335"/>
    <w:rsid w:val="0032339A"/>
    <w:rsid w:val="00323430"/>
    <w:rsid w:val="0032343B"/>
    <w:rsid w:val="00323741"/>
    <w:rsid w:val="0032378E"/>
    <w:rsid w:val="0032385D"/>
    <w:rsid w:val="00323878"/>
    <w:rsid w:val="00323990"/>
    <w:rsid w:val="003239A0"/>
    <w:rsid w:val="00323ACD"/>
    <w:rsid w:val="00323F30"/>
    <w:rsid w:val="00324262"/>
    <w:rsid w:val="00324397"/>
    <w:rsid w:val="003245BA"/>
    <w:rsid w:val="003246B6"/>
    <w:rsid w:val="00324B10"/>
    <w:rsid w:val="00324BA4"/>
    <w:rsid w:val="00324BC0"/>
    <w:rsid w:val="00324FFE"/>
    <w:rsid w:val="0032541D"/>
    <w:rsid w:val="00325510"/>
    <w:rsid w:val="00325594"/>
    <w:rsid w:val="00325A78"/>
    <w:rsid w:val="00325BB9"/>
    <w:rsid w:val="00325C10"/>
    <w:rsid w:val="00325C26"/>
    <w:rsid w:val="00325C3F"/>
    <w:rsid w:val="003260BA"/>
    <w:rsid w:val="00326217"/>
    <w:rsid w:val="0032623A"/>
    <w:rsid w:val="003263B6"/>
    <w:rsid w:val="00326500"/>
    <w:rsid w:val="00326656"/>
    <w:rsid w:val="00326823"/>
    <w:rsid w:val="00326B02"/>
    <w:rsid w:val="00326C6C"/>
    <w:rsid w:val="00326E6B"/>
    <w:rsid w:val="00327002"/>
    <w:rsid w:val="00327396"/>
    <w:rsid w:val="003277CA"/>
    <w:rsid w:val="00327985"/>
    <w:rsid w:val="00327A89"/>
    <w:rsid w:val="00327B49"/>
    <w:rsid w:val="00327FDE"/>
    <w:rsid w:val="0033028C"/>
    <w:rsid w:val="00330407"/>
    <w:rsid w:val="003304E7"/>
    <w:rsid w:val="0033097F"/>
    <w:rsid w:val="00330CF2"/>
    <w:rsid w:val="00330D27"/>
    <w:rsid w:val="00330E82"/>
    <w:rsid w:val="00331292"/>
    <w:rsid w:val="00331865"/>
    <w:rsid w:val="00331E29"/>
    <w:rsid w:val="0033209B"/>
    <w:rsid w:val="003323B5"/>
    <w:rsid w:val="0033265B"/>
    <w:rsid w:val="003327EB"/>
    <w:rsid w:val="00332C8B"/>
    <w:rsid w:val="00332EE3"/>
    <w:rsid w:val="003332F7"/>
    <w:rsid w:val="003333C1"/>
    <w:rsid w:val="0033353A"/>
    <w:rsid w:val="00333601"/>
    <w:rsid w:val="00333607"/>
    <w:rsid w:val="0033379B"/>
    <w:rsid w:val="00333B1F"/>
    <w:rsid w:val="00333DF6"/>
    <w:rsid w:val="0033423C"/>
    <w:rsid w:val="00334259"/>
    <w:rsid w:val="0033436E"/>
    <w:rsid w:val="003344F1"/>
    <w:rsid w:val="003348C0"/>
    <w:rsid w:val="00334D1C"/>
    <w:rsid w:val="00334D8D"/>
    <w:rsid w:val="00335314"/>
    <w:rsid w:val="003353DF"/>
    <w:rsid w:val="003358B4"/>
    <w:rsid w:val="00335CF7"/>
    <w:rsid w:val="003360E8"/>
    <w:rsid w:val="0033644F"/>
    <w:rsid w:val="003364E1"/>
    <w:rsid w:val="00336A4A"/>
    <w:rsid w:val="0033703A"/>
    <w:rsid w:val="003370B1"/>
    <w:rsid w:val="00337124"/>
    <w:rsid w:val="003372D8"/>
    <w:rsid w:val="003373F7"/>
    <w:rsid w:val="0033740C"/>
    <w:rsid w:val="00337413"/>
    <w:rsid w:val="003375E6"/>
    <w:rsid w:val="003376A1"/>
    <w:rsid w:val="00337A25"/>
    <w:rsid w:val="00337F4C"/>
    <w:rsid w:val="00340168"/>
    <w:rsid w:val="0034041A"/>
    <w:rsid w:val="003405BC"/>
    <w:rsid w:val="003409A1"/>
    <w:rsid w:val="00340C07"/>
    <w:rsid w:val="00340C8D"/>
    <w:rsid w:val="003410FB"/>
    <w:rsid w:val="00341190"/>
    <w:rsid w:val="003411A9"/>
    <w:rsid w:val="003411C0"/>
    <w:rsid w:val="003415D6"/>
    <w:rsid w:val="00341991"/>
    <w:rsid w:val="00341D8C"/>
    <w:rsid w:val="00342107"/>
    <w:rsid w:val="00342410"/>
    <w:rsid w:val="003425E0"/>
    <w:rsid w:val="00342627"/>
    <w:rsid w:val="0034268B"/>
    <w:rsid w:val="003427EC"/>
    <w:rsid w:val="00342B12"/>
    <w:rsid w:val="00342BCD"/>
    <w:rsid w:val="00342DC7"/>
    <w:rsid w:val="003434F9"/>
    <w:rsid w:val="003438BA"/>
    <w:rsid w:val="00343972"/>
    <w:rsid w:val="00343C9D"/>
    <w:rsid w:val="00343D4F"/>
    <w:rsid w:val="003445E9"/>
    <w:rsid w:val="00344689"/>
    <w:rsid w:val="00344C21"/>
    <w:rsid w:val="00344C43"/>
    <w:rsid w:val="00344C5B"/>
    <w:rsid w:val="00344E54"/>
    <w:rsid w:val="0034519C"/>
    <w:rsid w:val="00345717"/>
    <w:rsid w:val="00345939"/>
    <w:rsid w:val="00345A12"/>
    <w:rsid w:val="00345C6B"/>
    <w:rsid w:val="003460AE"/>
    <w:rsid w:val="00346124"/>
    <w:rsid w:val="00346163"/>
    <w:rsid w:val="0034626B"/>
    <w:rsid w:val="0034643E"/>
    <w:rsid w:val="003464DC"/>
    <w:rsid w:val="00346505"/>
    <w:rsid w:val="0034652E"/>
    <w:rsid w:val="003467EE"/>
    <w:rsid w:val="00346863"/>
    <w:rsid w:val="0034689A"/>
    <w:rsid w:val="00346CBF"/>
    <w:rsid w:val="00346D15"/>
    <w:rsid w:val="00346EA2"/>
    <w:rsid w:val="0034733B"/>
    <w:rsid w:val="003475DC"/>
    <w:rsid w:val="00347668"/>
    <w:rsid w:val="003477F6"/>
    <w:rsid w:val="003479E0"/>
    <w:rsid w:val="00347CE9"/>
    <w:rsid w:val="00347E91"/>
    <w:rsid w:val="00350058"/>
    <w:rsid w:val="00350310"/>
    <w:rsid w:val="003503AF"/>
    <w:rsid w:val="0035049C"/>
    <w:rsid w:val="0035056A"/>
    <w:rsid w:val="00350775"/>
    <w:rsid w:val="00350839"/>
    <w:rsid w:val="00350A0B"/>
    <w:rsid w:val="00350BEC"/>
    <w:rsid w:val="00350CC0"/>
    <w:rsid w:val="00350E27"/>
    <w:rsid w:val="00350F83"/>
    <w:rsid w:val="003510AC"/>
    <w:rsid w:val="003510E7"/>
    <w:rsid w:val="003511B6"/>
    <w:rsid w:val="003515C4"/>
    <w:rsid w:val="00351770"/>
    <w:rsid w:val="00351AFF"/>
    <w:rsid w:val="00351F9A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B7"/>
    <w:rsid w:val="00352F34"/>
    <w:rsid w:val="0035330B"/>
    <w:rsid w:val="003535A0"/>
    <w:rsid w:val="00353607"/>
    <w:rsid w:val="0035377F"/>
    <w:rsid w:val="00353780"/>
    <w:rsid w:val="00353782"/>
    <w:rsid w:val="003538FD"/>
    <w:rsid w:val="00353CC7"/>
    <w:rsid w:val="00354097"/>
    <w:rsid w:val="003541C0"/>
    <w:rsid w:val="00354299"/>
    <w:rsid w:val="0035433F"/>
    <w:rsid w:val="00354407"/>
    <w:rsid w:val="003544F1"/>
    <w:rsid w:val="00354579"/>
    <w:rsid w:val="003547A1"/>
    <w:rsid w:val="00354B61"/>
    <w:rsid w:val="00354B89"/>
    <w:rsid w:val="00354C97"/>
    <w:rsid w:val="00354C9E"/>
    <w:rsid w:val="00354EE3"/>
    <w:rsid w:val="00354FAD"/>
    <w:rsid w:val="003550AD"/>
    <w:rsid w:val="003551D0"/>
    <w:rsid w:val="00355442"/>
    <w:rsid w:val="00355771"/>
    <w:rsid w:val="0035593B"/>
    <w:rsid w:val="0035596A"/>
    <w:rsid w:val="00355A85"/>
    <w:rsid w:val="00355DF8"/>
    <w:rsid w:val="00355F56"/>
    <w:rsid w:val="00356252"/>
    <w:rsid w:val="00356595"/>
    <w:rsid w:val="00356821"/>
    <w:rsid w:val="00356A25"/>
    <w:rsid w:val="00356E39"/>
    <w:rsid w:val="003570FB"/>
    <w:rsid w:val="00357105"/>
    <w:rsid w:val="003573D5"/>
    <w:rsid w:val="003575D4"/>
    <w:rsid w:val="003577A2"/>
    <w:rsid w:val="0035794A"/>
    <w:rsid w:val="00357BFA"/>
    <w:rsid w:val="00357D6A"/>
    <w:rsid w:val="00357DB7"/>
    <w:rsid w:val="003608BA"/>
    <w:rsid w:val="00360AF0"/>
    <w:rsid w:val="00360BB2"/>
    <w:rsid w:val="0036158C"/>
    <w:rsid w:val="003618D9"/>
    <w:rsid w:val="00361A20"/>
    <w:rsid w:val="00361DCD"/>
    <w:rsid w:val="00361E60"/>
    <w:rsid w:val="00361FC8"/>
    <w:rsid w:val="003625B1"/>
    <w:rsid w:val="00362614"/>
    <w:rsid w:val="0036269F"/>
    <w:rsid w:val="00362A4D"/>
    <w:rsid w:val="00362DD8"/>
    <w:rsid w:val="0036313E"/>
    <w:rsid w:val="00363518"/>
    <w:rsid w:val="00363537"/>
    <w:rsid w:val="00363A4F"/>
    <w:rsid w:val="00363C11"/>
    <w:rsid w:val="00363F4D"/>
    <w:rsid w:val="00364215"/>
    <w:rsid w:val="00364621"/>
    <w:rsid w:val="00365231"/>
    <w:rsid w:val="003655FB"/>
    <w:rsid w:val="00365710"/>
    <w:rsid w:val="00365957"/>
    <w:rsid w:val="00365B3C"/>
    <w:rsid w:val="00365FA7"/>
    <w:rsid w:val="00365FED"/>
    <w:rsid w:val="0036619B"/>
    <w:rsid w:val="003661A9"/>
    <w:rsid w:val="003661D8"/>
    <w:rsid w:val="00366310"/>
    <w:rsid w:val="0036641F"/>
    <w:rsid w:val="00366501"/>
    <w:rsid w:val="003666C2"/>
    <w:rsid w:val="00366935"/>
    <w:rsid w:val="00366A2C"/>
    <w:rsid w:val="00366AEB"/>
    <w:rsid w:val="00366C19"/>
    <w:rsid w:val="00366D41"/>
    <w:rsid w:val="00366DA4"/>
    <w:rsid w:val="00366ECA"/>
    <w:rsid w:val="00367149"/>
    <w:rsid w:val="003671C5"/>
    <w:rsid w:val="00367979"/>
    <w:rsid w:val="00367AA5"/>
    <w:rsid w:val="00367DAD"/>
    <w:rsid w:val="00367EDF"/>
    <w:rsid w:val="00367FA7"/>
    <w:rsid w:val="0037029C"/>
    <w:rsid w:val="00370561"/>
    <w:rsid w:val="00370857"/>
    <w:rsid w:val="00370949"/>
    <w:rsid w:val="00370A8E"/>
    <w:rsid w:val="00370B72"/>
    <w:rsid w:val="00370BF2"/>
    <w:rsid w:val="00370E9A"/>
    <w:rsid w:val="00370F3D"/>
    <w:rsid w:val="00371357"/>
    <w:rsid w:val="003715D6"/>
    <w:rsid w:val="0037162D"/>
    <w:rsid w:val="00371834"/>
    <w:rsid w:val="0037191D"/>
    <w:rsid w:val="00371CE2"/>
    <w:rsid w:val="00372002"/>
    <w:rsid w:val="003720CE"/>
    <w:rsid w:val="00372260"/>
    <w:rsid w:val="003723D0"/>
    <w:rsid w:val="0037258B"/>
    <w:rsid w:val="00372684"/>
    <w:rsid w:val="00372BF3"/>
    <w:rsid w:val="00372E4B"/>
    <w:rsid w:val="0037313F"/>
    <w:rsid w:val="0037323E"/>
    <w:rsid w:val="003736ED"/>
    <w:rsid w:val="003737A7"/>
    <w:rsid w:val="003739E4"/>
    <w:rsid w:val="00373CCD"/>
    <w:rsid w:val="00373F7D"/>
    <w:rsid w:val="0037428C"/>
    <w:rsid w:val="0037429C"/>
    <w:rsid w:val="00374327"/>
    <w:rsid w:val="003744CB"/>
    <w:rsid w:val="003746AC"/>
    <w:rsid w:val="00374743"/>
    <w:rsid w:val="0037476F"/>
    <w:rsid w:val="003748E3"/>
    <w:rsid w:val="00374AB4"/>
    <w:rsid w:val="00374B3C"/>
    <w:rsid w:val="00374BAB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5C2E"/>
    <w:rsid w:val="00375D18"/>
    <w:rsid w:val="00376017"/>
    <w:rsid w:val="00376257"/>
    <w:rsid w:val="003762DC"/>
    <w:rsid w:val="003764C5"/>
    <w:rsid w:val="00376502"/>
    <w:rsid w:val="003765E7"/>
    <w:rsid w:val="003767F1"/>
    <w:rsid w:val="003768F8"/>
    <w:rsid w:val="00376A9B"/>
    <w:rsid w:val="00376DA0"/>
    <w:rsid w:val="00377153"/>
    <w:rsid w:val="00377A11"/>
    <w:rsid w:val="00377B15"/>
    <w:rsid w:val="00377CC7"/>
    <w:rsid w:val="00377F02"/>
    <w:rsid w:val="00377F43"/>
    <w:rsid w:val="00377F75"/>
    <w:rsid w:val="00377F83"/>
    <w:rsid w:val="00380242"/>
    <w:rsid w:val="00380339"/>
    <w:rsid w:val="003804E8"/>
    <w:rsid w:val="003807C6"/>
    <w:rsid w:val="00380A66"/>
    <w:rsid w:val="00380BDA"/>
    <w:rsid w:val="00380CF1"/>
    <w:rsid w:val="00380F06"/>
    <w:rsid w:val="0038105E"/>
    <w:rsid w:val="003811D8"/>
    <w:rsid w:val="0038141B"/>
    <w:rsid w:val="003816A6"/>
    <w:rsid w:val="00381805"/>
    <w:rsid w:val="00381C7F"/>
    <w:rsid w:val="00381C98"/>
    <w:rsid w:val="00381DA4"/>
    <w:rsid w:val="00381FB1"/>
    <w:rsid w:val="00381FE9"/>
    <w:rsid w:val="0038201E"/>
    <w:rsid w:val="003826B4"/>
    <w:rsid w:val="00382977"/>
    <w:rsid w:val="00382AD8"/>
    <w:rsid w:val="00382D5C"/>
    <w:rsid w:val="00382DD9"/>
    <w:rsid w:val="003830D8"/>
    <w:rsid w:val="00383609"/>
    <w:rsid w:val="00383756"/>
    <w:rsid w:val="00383BB2"/>
    <w:rsid w:val="00383D5A"/>
    <w:rsid w:val="00383D87"/>
    <w:rsid w:val="00383F15"/>
    <w:rsid w:val="00383F50"/>
    <w:rsid w:val="00383FDF"/>
    <w:rsid w:val="00384002"/>
    <w:rsid w:val="0038405A"/>
    <w:rsid w:val="0038409D"/>
    <w:rsid w:val="003840A9"/>
    <w:rsid w:val="003840F6"/>
    <w:rsid w:val="0038430D"/>
    <w:rsid w:val="00384A9B"/>
    <w:rsid w:val="00384C10"/>
    <w:rsid w:val="00384E71"/>
    <w:rsid w:val="00384F64"/>
    <w:rsid w:val="0038501F"/>
    <w:rsid w:val="00385238"/>
    <w:rsid w:val="0038568F"/>
    <w:rsid w:val="003858B9"/>
    <w:rsid w:val="00385959"/>
    <w:rsid w:val="00385A28"/>
    <w:rsid w:val="00385DB3"/>
    <w:rsid w:val="003860B6"/>
    <w:rsid w:val="00386417"/>
    <w:rsid w:val="0038657E"/>
    <w:rsid w:val="00386972"/>
    <w:rsid w:val="00386993"/>
    <w:rsid w:val="00386ADA"/>
    <w:rsid w:val="00386B84"/>
    <w:rsid w:val="00386C09"/>
    <w:rsid w:val="00386DF6"/>
    <w:rsid w:val="003870CB"/>
    <w:rsid w:val="00387855"/>
    <w:rsid w:val="0038788F"/>
    <w:rsid w:val="0039016B"/>
    <w:rsid w:val="003902C5"/>
    <w:rsid w:val="00390474"/>
    <w:rsid w:val="003904C2"/>
    <w:rsid w:val="00390A98"/>
    <w:rsid w:val="00390C97"/>
    <w:rsid w:val="00390FDA"/>
    <w:rsid w:val="00391301"/>
    <w:rsid w:val="003913B1"/>
    <w:rsid w:val="003913C1"/>
    <w:rsid w:val="00391515"/>
    <w:rsid w:val="00391707"/>
    <w:rsid w:val="00391D1A"/>
    <w:rsid w:val="00391E38"/>
    <w:rsid w:val="00391EE1"/>
    <w:rsid w:val="00392319"/>
    <w:rsid w:val="00392631"/>
    <w:rsid w:val="003926D4"/>
    <w:rsid w:val="00392839"/>
    <w:rsid w:val="00392962"/>
    <w:rsid w:val="00392B37"/>
    <w:rsid w:val="00392D12"/>
    <w:rsid w:val="00392E9D"/>
    <w:rsid w:val="00392F5F"/>
    <w:rsid w:val="0039343F"/>
    <w:rsid w:val="00393480"/>
    <w:rsid w:val="00393609"/>
    <w:rsid w:val="00393859"/>
    <w:rsid w:val="003938AD"/>
    <w:rsid w:val="00393AE3"/>
    <w:rsid w:val="00393E4F"/>
    <w:rsid w:val="003942D3"/>
    <w:rsid w:val="00394E83"/>
    <w:rsid w:val="00394E8E"/>
    <w:rsid w:val="00394EE6"/>
    <w:rsid w:val="0039501B"/>
    <w:rsid w:val="0039510E"/>
    <w:rsid w:val="003952FE"/>
    <w:rsid w:val="00395AEF"/>
    <w:rsid w:val="00396028"/>
    <w:rsid w:val="00396238"/>
    <w:rsid w:val="00396344"/>
    <w:rsid w:val="00396518"/>
    <w:rsid w:val="003968F9"/>
    <w:rsid w:val="00396C69"/>
    <w:rsid w:val="00396C97"/>
    <w:rsid w:val="00396EC5"/>
    <w:rsid w:val="00397286"/>
    <w:rsid w:val="00397496"/>
    <w:rsid w:val="00397515"/>
    <w:rsid w:val="003976D1"/>
    <w:rsid w:val="003977C5"/>
    <w:rsid w:val="0039795F"/>
    <w:rsid w:val="00397A31"/>
    <w:rsid w:val="00397F32"/>
    <w:rsid w:val="003A02E6"/>
    <w:rsid w:val="003A0430"/>
    <w:rsid w:val="003A0450"/>
    <w:rsid w:val="003A0662"/>
    <w:rsid w:val="003A06E9"/>
    <w:rsid w:val="003A0AFB"/>
    <w:rsid w:val="003A0B9A"/>
    <w:rsid w:val="003A0E5C"/>
    <w:rsid w:val="003A16E0"/>
    <w:rsid w:val="003A1856"/>
    <w:rsid w:val="003A190C"/>
    <w:rsid w:val="003A1C59"/>
    <w:rsid w:val="003A1F69"/>
    <w:rsid w:val="003A219B"/>
    <w:rsid w:val="003A245A"/>
    <w:rsid w:val="003A252C"/>
    <w:rsid w:val="003A2BAA"/>
    <w:rsid w:val="003A2C9A"/>
    <w:rsid w:val="003A2E9C"/>
    <w:rsid w:val="003A3336"/>
    <w:rsid w:val="003A3355"/>
    <w:rsid w:val="003A336E"/>
    <w:rsid w:val="003A33D9"/>
    <w:rsid w:val="003A3682"/>
    <w:rsid w:val="003A3C37"/>
    <w:rsid w:val="003A3EE6"/>
    <w:rsid w:val="003A3F05"/>
    <w:rsid w:val="003A4790"/>
    <w:rsid w:val="003A49FC"/>
    <w:rsid w:val="003A4CB8"/>
    <w:rsid w:val="003A4DA3"/>
    <w:rsid w:val="003A4E44"/>
    <w:rsid w:val="003A4ECC"/>
    <w:rsid w:val="003A4ECF"/>
    <w:rsid w:val="003A517B"/>
    <w:rsid w:val="003A51B8"/>
    <w:rsid w:val="003A52DF"/>
    <w:rsid w:val="003A5542"/>
    <w:rsid w:val="003A5644"/>
    <w:rsid w:val="003A595F"/>
    <w:rsid w:val="003A5CC9"/>
    <w:rsid w:val="003A5CD5"/>
    <w:rsid w:val="003A5EE0"/>
    <w:rsid w:val="003A5FF7"/>
    <w:rsid w:val="003A60B2"/>
    <w:rsid w:val="003A60BF"/>
    <w:rsid w:val="003A610C"/>
    <w:rsid w:val="003A62CD"/>
    <w:rsid w:val="003A62D9"/>
    <w:rsid w:val="003A66C1"/>
    <w:rsid w:val="003A677C"/>
    <w:rsid w:val="003A6980"/>
    <w:rsid w:val="003A6AFF"/>
    <w:rsid w:val="003A6D0F"/>
    <w:rsid w:val="003A6D7E"/>
    <w:rsid w:val="003A70DD"/>
    <w:rsid w:val="003A71E7"/>
    <w:rsid w:val="003A74EF"/>
    <w:rsid w:val="003A7544"/>
    <w:rsid w:val="003A75C6"/>
    <w:rsid w:val="003A7770"/>
    <w:rsid w:val="003A7D1A"/>
    <w:rsid w:val="003A7D9F"/>
    <w:rsid w:val="003A7E0D"/>
    <w:rsid w:val="003B0118"/>
    <w:rsid w:val="003B015D"/>
    <w:rsid w:val="003B017D"/>
    <w:rsid w:val="003B02B5"/>
    <w:rsid w:val="003B0527"/>
    <w:rsid w:val="003B052B"/>
    <w:rsid w:val="003B0568"/>
    <w:rsid w:val="003B06DC"/>
    <w:rsid w:val="003B06EE"/>
    <w:rsid w:val="003B093E"/>
    <w:rsid w:val="003B0B01"/>
    <w:rsid w:val="003B0B96"/>
    <w:rsid w:val="003B0BC6"/>
    <w:rsid w:val="003B0CFB"/>
    <w:rsid w:val="003B0D44"/>
    <w:rsid w:val="003B0DC3"/>
    <w:rsid w:val="003B0F38"/>
    <w:rsid w:val="003B0F52"/>
    <w:rsid w:val="003B11EB"/>
    <w:rsid w:val="003B1338"/>
    <w:rsid w:val="003B192A"/>
    <w:rsid w:val="003B1A8B"/>
    <w:rsid w:val="003B1CFF"/>
    <w:rsid w:val="003B1D8A"/>
    <w:rsid w:val="003B1E53"/>
    <w:rsid w:val="003B1FBE"/>
    <w:rsid w:val="003B2093"/>
    <w:rsid w:val="003B21EA"/>
    <w:rsid w:val="003B22F2"/>
    <w:rsid w:val="003B23A9"/>
    <w:rsid w:val="003B2790"/>
    <w:rsid w:val="003B28DB"/>
    <w:rsid w:val="003B2C16"/>
    <w:rsid w:val="003B2E00"/>
    <w:rsid w:val="003B30DC"/>
    <w:rsid w:val="003B30E7"/>
    <w:rsid w:val="003B31D6"/>
    <w:rsid w:val="003B332E"/>
    <w:rsid w:val="003B336A"/>
    <w:rsid w:val="003B36A5"/>
    <w:rsid w:val="003B3808"/>
    <w:rsid w:val="003B3A45"/>
    <w:rsid w:val="003B3F91"/>
    <w:rsid w:val="003B41D4"/>
    <w:rsid w:val="003B427D"/>
    <w:rsid w:val="003B4663"/>
    <w:rsid w:val="003B47C3"/>
    <w:rsid w:val="003B494E"/>
    <w:rsid w:val="003B4AE7"/>
    <w:rsid w:val="003B4BAD"/>
    <w:rsid w:val="003B4D74"/>
    <w:rsid w:val="003B4D81"/>
    <w:rsid w:val="003B4DFA"/>
    <w:rsid w:val="003B4FB7"/>
    <w:rsid w:val="003B51E6"/>
    <w:rsid w:val="003B54C7"/>
    <w:rsid w:val="003B559C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2DD"/>
    <w:rsid w:val="003B6354"/>
    <w:rsid w:val="003B63B0"/>
    <w:rsid w:val="003B6602"/>
    <w:rsid w:val="003B67F7"/>
    <w:rsid w:val="003B697C"/>
    <w:rsid w:val="003B6CAF"/>
    <w:rsid w:val="003B6F8B"/>
    <w:rsid w:val="003B7238"/>
    <w:rsid w:val="003B7327"/>
    <w:rsid w:val="003B7539"/>
    <w:rsid w:val="003B76DA"/>
    <w:rsid w:val="003B7775"/>
    <w:rsid w:val="003B778F"/>
    <w:rsid w:val="003B78DA"/>
    <w:rsid w:val="003B79D0"/>
    <w:rsid w:val="003B7DAD"/>
    <w:rsid w:val="003C0034"/>
    <w:rsid w:val="003C0099"/>
    <w:rsid w:val="003C0128"/>
    <w:rsid w:val="003C02D7"/>
    <w:rsid w:val="003C03D9"/>
    <w:rsid w:val="003C0492"/>
    <w:rsid w:val="003C0794"/>
    <w:rsid w:val="003C0A3B"/>
    <w:rsid w:val="003C0ADF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C6F"/>
    <w:rsid w:val="003C1F57"/>
    <w:rsid w:val="003C23FF"/>
    <w:rsid w:val="003C242A"/>
    <w:rsid w:val="003C245F"/>
    <w:rsid w:val="003C26BD"/>
    <w:rsid w:val="003C26F0"/>
    <w:rsid w:val="003C2BE8"/>
    <w:rsid w:val="003C2DD9"/>
    <w:rsid w:val="003C2E2A"/>
    <w:rsid w:val="003C307C"/>
    <w:rsid w:val="003C3378"/>
    <w:rsid w:val="003C35C8"/>
    <w:rsid w:val="003C35F7"/>
    <w:rsid w:val="003C3827"/>
    <w:rsid w:val="003C3981"/>
    <w:rsid w:val="003C3B50"/>
    <w:rsid w:val="003C3C0C"/>
    <w:rsid w:val="003C45BC"/>
    <w:rsid w:val="003C45CB"/>
    <w:rsid w:val="003C482D"/>
    <w:rsid w:val="003C48D4"/>
    <w:rsid w:val="003C498E"/>
    <w:rsid w:val="003C49D6"/>
    <w:rsid w:val="003C49F4"/>
    <w:rsid w:val="003C4B79"/>
    <w:rsid w:val="003C4C31"/>
    <w:rsid w:val="003C5132"/>
    <w:rsid w:val="003C56DA"/>
    <w:rsid w:val="003C5889"/>
    <w:rsid w:val="003C5CB9"/>
    <w:rsid w:val="003C6178"/>
    <w:rsid w:val="003C61A9"/>
    <w:rsid w:val="003C630D"/>
    <w:rsid w:val="003C69E5"/>
    <w:rsid w:val="003C6DB5"/>
    <w:rsid w:val="003C7270"/>
    <w:rsid w:val="003C748E"/>
    <w:rsid w:val="003C74DA"/>
    <w:rsid w:val="003C7505"/>
    <w:rsid w:val="003C76F6"/>
    <w:rsid w:val="003C7EB4"/>
    <w:rsid w:val="003C7F61"/>
    <w:rsid w:val="003D01F8"/>
    <w:rsid w:val="003D03EB"/>
    <w:rsid w:val="003D052D"/>
    <w:rsid w:val="003D05E3"/>
    <w:rsid w:val="003D0689"/>
    <w:rsid w:val="003D0737"/>
    <w:rsid w:val="003D0832"/>
    <w:rsid w:val="003D0A1F"/>
    <w:rsid w:val="003D0A99"/>
    <w:rsid w:val="003D0FFE"/>
    <w:rsid w:val="003D1170"/>
    <w:rsid w:val="003D1333"/>
    <w:rsid w:val="003D1649"/>
    <w:rsid w:val="003D167C"/>
    <w:rsid w:val="003D17BA"/>
    <w:rsid w:val="003D19ED"/>
    <w:rsid w:val="003D1C50"/>
    <w:rsid w:val="003D1C65"/>
    <w:rsid w:val="003D1FE1"/>
    <w:rsid w:val="003D21AD"/>
    <w:rsid w:val="003D229A"/>
    <w:rsid w:val="003D28ED"/>
    <w:rsid w:val="003D2ECB"/>
    <w:rsid w:val="003D2F28"/>
    <w:rsid w:val="003D3150"/>
    <w:rsid w:val="003D31F4"/>
    <w:rsid w:val="003D3350"/>
    <w:rsid w:val="003D34E9"/>
    <w:rsid w:val="003D3566"/>
    <w:rsid w:val="003D3782"/>
    <w:rsid w:val="003D3EF5"/>
    <w:rsid w:val="003D40C0"/>
    <w:rsid w:val="003D41F9"/>
    <w:rsid w:val="003D48EC"/>
    <w:rsid w:val="003D4C82"/>
    <w:rsid w:val="003D4D1E"/>
    <w:rsid w:val="003D4E8C"/>
    <w:rsid w:val="003D5271"/>
    <w:rsid w:val="003D54FD"/>
    <w:rsid w:val="003D5972"/>
    <w:rsid w:val="003D5A65"/>
    <w:rsid w:val="003D5AE0"/>
    <w:rsid w:val="003D5B7B"/>
    <w:rsid w:val="003D5D3F"/>
    <w:rsid w:val="003D5FAE"/>
    <w:rsid w:val="003D6377"/>
    <w:rsid w:val="003D64A9"/>
    <w:rsid w:val="003D685D"/>
    <w:rsid w:val="003D6EF5"/>
    <w:rsid w:val="003D74A8"/>
    <w:rsid w:val="003D76D4"/>
    <w:rsid w:val="003D79FA"/>
    <w:rsid w:val="003D7BC9"/>
    <w:rsid w:val="003D7D18"/>
    <w:rsid w:val="003D7EFB"/>
    <w:rsid w:val="003D7F6D"/>
    <w:rsid w:val="003E0335"/>
    <w:rsid w:val="003E04F3"/>
    <w:rsid w:val="003E07AF"/>
    <w:rsid w:val="003E0856"/>
    <w:rsid w:val="003E09A1"/>
    <w:rsid w:val="003E0E74"/>
    <w:rsid w:val="003E1060"/>
    <w:rsid w:val="003E128F"/>
    <w:rsid w:val="003E12DE"/>
    <w:rsid w:val="003E1348"/>
    <w:rsid w:val="003E14C2"/>
    <w:rsid w:val="003E15C2"/>
    <w:rsid w:val="003E1A0B"/>
    <w:rsid w:val="003E1C4F"/>
    <w:rsid w:val="003E1EF8"/>
    <w:rsid w:val="003E2151"/>
    <w:rsid w:val="003E2153"/>
    <w:rsid w:val="003E217F"/>
    <w:rsid w:val="003E26E9"/>
    <w:rsid w:val="003E2704"/>
    <w:rsid w:val="003E28A3"/>
    <w:rsid w:val="003E2964"/>
    <w:rsid w:val="003E29B9"/>
    <w:rsid w:val="003E2A2D"/>
    <w:rsid w:val="003E2ABA"/>
    <w:rsid w:val="003E2C27"/>
    <w:rsid w:val="003E2DE9"/>
    <w:rsid w:val="003E2E30"/>
    <w:rsid w:val="003E34CA"/>
    <w:rsid w:val="003E3521"/>
    <w:rsid w:val="003E3676"/>
    <w:rsid w:val="003E3A2A"/>
    <w:rsid w:val="003E3CAE"/>
    <w:rsid w:val="003E3FA6"/>
    <w:rsid w:val="003E41D2"/>
    <w:rsid w:val="003E42FF"/>
    <w:rsid w:val="003E43EF"/>
    <w:rsid w:val="003E44EA"/>
    <w:rsid w:val="003E45B9"/>
    <w:rsid w:val="003E4659"/>
    <w:rsid w:val="003E469F"/>
    <w:rsid w:val="003E46C5"/>
    <w:rsid w:val="003E4891"/>
    <w:rsid w:val="003E4BF0"/>
    <w:rsid w:val="003E50D8"/>
    <w:rsid w:val="003E5268"/>
    <w:rsid w:val="003E52EC"/>
    <w:rsid w:val="003E535E"/>
    <w:rsid w:val="003E53E0"/>
    <w:rsid w:val="003E55AC"/>
    <w:rsid w:val="003E56EC"/>
    <w:rsid w:val="003E589F"/>
    <w:rsid w:val="003E5A64"/>
    <w:rsid w:val="003E5B9C"/>
    <w:rsid w:val="003E5C0D"/>
    <w:rsid w:val="003E5CA8"/>
    <w:rsid w:val="003E5D58"/>
    <w:rsid w:val="003E5DC0"/>
    <w:rsid w:val="003E627D"/>
    <w:rsid w:val="003E6417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C35"/>
    <w:rsid w:val="003E7DC9"/>
    <w:rsid w:val="003E7DEF"/>
    <w:rsid w:val="003F000D"/>
    <w:rsid w:val="003F0016"/>
    <w:rsid w:val="003F011D"/>
    <w:rsid w:val="003F01C7"/>
    <w:rsid w:val="003F0288"/>
    <w:rsid w:val="003F04A9"/>
    <w:rsid w:val="003F055C"/>
    <w:rsid w:val="003F09EA"/>
    <w:rsid w:val="003F0A0E"/>
    <w:rsid w:val="003F0DBE"/>
    <w:rsid w:val="003F0ED6"/>
    <w:rsid w:val="003F1157"/>
    <w:rsid w:val="003F1319"/>
    <w:rsid w:val="003F133B"/>
    <w:rsid w:val="003F1647"/>
    <w:rsid w:val="003F1713"/>
    <w:rsid w:val="003F1F94"/>
    <w:rsid w:val="003F251A"/>
    <w:rsid w:val="003F27CA"/>
    <w:rsid w:val="003F29EB"/>
    <w:rsid w:val="003F2A86"/>
    <w:rsid w:val="003F2D94"/>
    <w:rsid w:val="003F3011"/>
    <w:rsid w:val="003F319D"/>
    <w:rsid w:val="003F3205"/>
    <w:rsid w:val="003F3361"/>
    <w:rsid w:val="003F3404"/>
    <w:rsid w:val="003F3648"/>
    <w:rsid w:val="003F36EA"/>
    <w:rsid w:val="003F387B"/>
    <w:rsid w:val="003F38F7"/>
    <w:rsid w:val="003F3914"/>
    <w:rsid w:val="003F3997"/>
    <w:rsid w:val="003F3A2E"/>
    <w:rsid w:val="003F3DD2"/>
    <w:rsid w:val="003F3F22"/>
    <w:rsid w:val="003F40CC"/>
    <w:rsid w:val="003F429E"/>
    <w:rsid w:val="003F457C"/>
    <w:rsid w:val="003F48DA"/>
    <w:rsid w:val="003F4D90"/>
    <w:rsid w:val="003F4E96"/>
    <w:rsid w:val="003F4EE6"/>
    <w:rsid w:val="003F4F48"/>
    <w:rsid w:val="003F5125"/>
    <w:rsid w:val="003F550F"/>
    <w:rsid w:val="003F5659"/>
    <w:rsid w:val="003F5708"/>
    <w:rsid w:val="003F5883"/>
    <w:rsid w:val="003F5960"/>
    <w:rsid w:val="003F5BA2"/>
    <w:rsid w:val="003F6372"/>
    <w:rsid w:val="003F65E8"/>
    <w:rsid w:val="003F6955"/>
    <w:rsid w:val="003F69E7"/>
    <w:rsid w:val="003F6B4C"/>
    <w:rsid w:val="003F6CED"/>
    <w:rsid w:val="003F6F81"/>
    <w:rsid w:val="003F7478"/>
    <w:rsid w:val="003F74AB"/>
    <w:rsid w:val="003F7531"/>
    <w:rsid w:val="003F7A19"/>
    <w:rsid w:val="003F7D2D"/>
    <w:rsid w:val="003F7F4B"/>
    <w:rsid w:val="0040071F"/>
    <w:rsid w:val="004008E7"/>
    <w:rsid w:val="00400AF7"/>
    <w:rsid w:val="00400AFE"/>
    <w:rsid w:val="00400B43"/>
    <w:rsid w:val="00400E73"/>
    <w:rsid w:val="0040128B"/>
    <w:rsid w:val="00401753"/>
    <w:rsid w:val="00401F7A"/>
    <w:rsid w:val="00401FE1"/>
    <w:rsid w:val="004020C2"/>
    <w:rsid w:val="00402980"/>
    <w:rsid w:val="00402A31"/>
    <w:rsid w:val="00402D07"/>
    <w:rsid w:val="00403158"/>
    <w:rsid w:val="00403186"/>
    <w:rsid w:val="00403465"/>
    <w:rsid w:val="00403839"/>
    <w:rsid w:val="0040397B"/>
    <w:rsid w:val="00403CD7"/>
    <w:rsid w:val="00403F83"/>
    <w:rsid w:val="004040B9"/>
    <w:rsid w:val="004040C9"/>
    <w:rsid w:val="00404167"/>
    <w:rsid w:val="00404177"/>
    <w:rsid w:val="0040486E"/>
    <w:rsid w:val="00404C43"/>
    <w:rsid w:val="00404D72"/>
    <w:rsid w:val="00405513"/>
    <w:rsid w:val="0040551F"/>
    <w:rsid w:val="004059B8"/>
    <w:rsid w:val="004059D4"/>
    <w:rsid w:val="004061DA"/>
    <w:rsid w:val="0040625B"/>
    <w:rsid w:val="0040637E"/>
    <w:rsid w:val="004063A5"/>
    <w:rsid w:val="004065CE"/>
    <w:rsid w:val="0040669B"/>
    <w:rsid w:val="004066AA"/>
    <w:rsid w:val="0040671A"/>
    <w:rsid w:val="00406806"/>
    <w:rsid w:val="0040696B"/>
    <w:rsid w:val="00406CC6"/>
    <w:rsid w:val="00406CEC"/>
    <w:rsid w:val="0040739A"/>
    <w:rsid w:val="00407513"/>
    <w:rsid w:val="00407600"/>
    <w:rsid w:val="00407850"/>
    <w:rsid w:val="0040795D"/>
    <w:rsid w:val="00407C74"/>
    <w:rsid w:val="00407CD5"/>
    <w:rsid w:val="00407E56"/>
    <w:rsid w:val="004100B4"/>
    <w:rsid w:val="00410404"/>
    <w:rsid w:val="00410CF2"/>
    <w:rsid w:val="00411027"/>
    <w:rsid w:val="0041102D"/>
    <w:rsid w:val="00411661"/>
    <w:rsid w:val="00411ABA"/>
    <w:rsid w:val="00411B1D"/>
    <w:rsid w:val="00411C41"/>
    <w:rsid w:val="00411E0D"/>
    <w:rsid w:val="00411EB1"/>
    <w:rsid w:val="00412274"/>
    <w:rsid w:val="004123BE"/>
    <w:rsid w:val="004124D5"/>
    <w:rsid w:val="00412826"/>
    <w:rsid w:val="00412B18"/>
    <w:rsid w:val="00412E6D"/>
    <w:rsid w:val="00413098"/>
    <w:rsid w:val="00413131"/>
    <w:rsid w:val="00413211"/>
    <w:rsid w:val="00413395"/>
    <w:rsid w:val="004135BD"/>
    <w:rsid w:val="00413853"/>
    <w:rsid w:val="00413A12"/>
    <w:rsid w:val="00413E75"/>
    <w:rsid w:val="004140BE"/>
    <w:rsid w:val="0041425E"/>
    <w:rsid w:val="0041440C"/>
    <w:rsid w:val="00414976"/>
    <w:rsid w:val="00414B00"/>
    <w:rsid w:val="00414C88"/>
    <w:rsid w:val="00414F10"/>
    <w:rsid w:val="00415005"/>
    <w:rsid w:val="0041513D"/>
    <w:rsid w:val="0041526F"/>
    <w:rsid w:val="00415281"/>
    <w:rsid w:val="004152FA"/>
    <w:rsid w:val="00415356"/>
    <w:rsid w:val="00415817"/>
    <w:rsid w:val="0041593B"/>
    <w:rsid w:val="00415C81"/>
    <w:rsid w:val="00415CB6"/>
    <w:rsid w:val="00415CEF"/>
    <w:rsid w:val="00415D98"/>
    <w:rsid w:val="00415E85"/>
    <w:rsid w:val="0041626A"/>
    <w:rsid w:val="00416318"/>
    <w:rsid w:val="00416515"/>
    <w:rsid w:val="00416890"/>
    <w:rsid w:val="0041695F"/>
    <w:rsid w:val="00416EF7"/>
    <w:rsid w:val="004170C0"/>
    <w:rsid w:val="004171F3"/>
    <w:rsid w:val="00417411"/>
    <w:rsid w:val="0041742F"/>
    <w:rsid w:val="004179A0"/>
    <w:rsid w:val="00417B36"/>
    <w:rsid w:val="00417EE2"/>
    <w:rsid w:val="0042004D"/>
    <w:rsid w:val="004200A7"/>
    <w:rsid w:val="004203E4"/>
    <w:rsid w:val="00420939"/>
    <w:rsid w:val="00420E91"/>
    <w:rsid w:val="0042124F"/>
    <w:rsid w:val="00421720"/>
    <w:rsid w:val="004217FC"/>
    <w:rsid w:val="00421AFE"/>
    <w:rsid w:val="00421C12"/>
    <w:rsid w:val="00421C1F"/>
    <w:rsid w:val="00421DEC"/>
    <w:rsid w:val="00421E2B"/>
    <w:rsid w:val="00421E63"/>
    <w:rsid w:val="00421EE3"/>
    <w:rsid w:val="00422118"/>
    <w:rsid w:val="004224F6"/>
    <w:rsid w:val="004225B6"/>
    <w:rsid w:val="004226D9"/>
    <w:rsid w:val="00422725"/>
    <w:rsid w:val="004227A6"/>
    <w:rsid w:val="004228B0"/>
    <w:rsid w:val="004229A8"/>
    <w:rsid w:val="00422C18"/>
    <w:rsid w:val="00422CB0"/>
    <w:rsid w:val="00423027"/>
    <w:rsid w:val="0042314B"/>
    <w:rsid w:val="00423278"/>
    <w:rsid w:val="004234A6"/>
    <w:rsid w:val="0042379B"/>
    <w:rsid w:val="00423919"/>
    <w:rsid w:val="00423967"/>
    <w:rsid w:val="00423D93"/>
    <w:rsid w:val="00424207"/>
    <w:rsid w:val="004246E9"/>
    <w:rsid w:val="00424871"/>
    <w:rsid w:val="00424941"/>
    <w:rsid w:val="00424C79"/>
    <w:rsid w:val="00424EE6"/>
    <w:rsid w:val="00424F2F"/>
    <w:rsid w:val="00424F8D"/>
    <w:rsid w:val="00425549"/>
    <w:rsid w:val="004256F9"/>
    <w:rsid w:val="00425A56"/>
    <w:rsid w:val="00425B5A"/>
    <w:rsid w:val="00425B97"/>
    <w:rsid w:val="00425C53"/>
    <w:rsid w:val="00425D16"/>
    <w:rsid w:val="00425E7F"/>
    <w:rsid w:val="00426107"/>
    <w:rsid w:val="004261A6"/>
    <w:rsid w:val="004261DC"/>
    <w:rsid w:val="0042621F"/>
    <w:rsid w:val="00426414"/>
    <w:rsid w:val="00426468"/>
    <w:rsid w:val="004264EA"/>
    <w:rsid w:val="0042684A"/>
    <w:rsid w:val="00426929"/>
    <w:rsid w:val="0042699C"/>
    <w:rsid w:val="00426B90"/>
    <w:rsid w:val="00426CA0"/>
    <w:rsid w:val="00426CE9"/>
    <w:rsid w:val="00426D08"/>
    <w:rsid w:val="00426DD0"/>
    <w:rsid w:val="00426E0A"/>
    <w:rsid w:val="0042707C"/>
    <w:rsid w:val="004270F3"/>
    <w:rsid w:val="004273BB"/>
    <w:rsid w:val="00427805"/>
    <w:rsid w:val="00427806"/>
    <w:rsid w:val="004278B3"/>
    <w:rsid w:val="004278D2"/>
    <w:rsid w:val="004279FC"/>
    <w:rsid w:val="00427C10"/>
    <w:rsid w:val="00427F85"/>
    <w:rsid w:val="00427FA5"/>
    <w:rsid w:val="00430259"/>
    <w:rsid w:val="00430356"/>
    <w:rsid w:val="004303FB"/>
    <w:rsid w:val="0043055F"/>
    <w:rsid w:val="00430840"/>
    <w:rsid w:val="0043090E"/>
    <w:rsid w:val="004309A8"/>
    <w:rsid w:val="00430BD6"/>
    <w:rsid w:val="00430F5D"/>
    <w:rsid w:val="00431211"/>
    <w:rsid w:val="00431304"/>
    <w:rsid w:val="00431325"/>
    <w:rsid w:val="0043133D"/>
    <w:rsid w:val="004318A2"/>
    <w:rsid w:val="0043197D"/>
    <w:rsid w:val="00431F4C"/>
    <w:rsid w:val="00431F50"/>
    <w:rsid w:val="004320E8"/>
    <w:rsid w:val="0043252D"/>
    <w:rsid w:val="0043256B"/>
    <w:rsid w:val="004327DB"/>
    <w:rsid w:val="00432955"/>
    <w:rsid w:val="00432AC9"/>
    <w:rsid w:val="00432BAF"/>
    <w:rsid w:val="00432C9B"/>
    <w:rsid w:val="00432D0D"/>
    <w:rsid w:val="00432FC4"/>
    <w:rsid w:val="004330BA"/>
    <w:rsid w:val="004330E7"/>
    <w:rsid w:val="00433668"/>
    <w:rsid w:val="004336F8"/>
    <w:rsid w:val="0043380D"/>
    <w:rsid w:val="00433941"/>
    <w:rsid w:val="00433B01"/>
    <w:rsid w:val="00433E19"/>
    <w:rsid w:val="00433F85"/>
    <w:rsid w:val="00433FD5"/>
    <w:rsid w:val="004347E1"/>
    <w:rsid w:val="00434A38"/>
    <w:rsid w:val="00434B6C"/>
    <w:rsid w:val="00434B8A"/>
    <w:rsid w:val="00434D0C"/>
    <w:rsid w:val="00435103"/>
    <w:rsid w:val="00435498"/>
    <w:rsid w:val="0043549E"/>
    <w:rsid w:val="00435A08"/>
    <w:rsid w:val="00435C11"/>
    <w:rsid w:val="00435DC9"/>
    <w:rsid w:val="00436B75"/>
    <w:rsid w:val="00436D32"/>
    <w:rsid w:val="00436E06"/>
    <w:rsid w:val="00436E82"/>
    <w:rsid w:val="00436F5B"/>
    <w:rsid w:val="0043709E"/>
    <w:rsid w:val="004370E4"/>
    <w:rsid w:val="004373D1"/>
    <w:rsid w:val="00437568"/>
    <w:rsid w:val="004376C4"/>
    <w:rsid w:val="0043789A"/>
    <w:rsid w:val="004379E9"/>
    <w:rsid w:val="00437A1E"/>
    <w:rsid w:val="00437CA2"/>
    <w:rsid w:val="00437D3E"/>
    <w:rsid w:val="00437D42"/>
    <w:rsid w:val="00440060"/>
    <w:rsid w:val="00440312"/>
    <w:rsid w:val="0044065B"/>
    <w:rsid w:val="00440864"/>
    <w:rsid w:val="004409CD"/>
    <w:rsid w:val="00440E8F"/>
    <w:rsid w:val="0044109F"/>
    <w:rsid w:val="00441119"/>
    <w:rsid w:val="004411C4"/>
    <w:rsid w:val="00441265"/>
    <w:rsid w:val="004412D9"/>
    <w:rsid w:val="00441571"/>
    <w:rsid w:val="004415ED"/>
    <w:rsid w:val="00441A3E"/>
    <w:rsid w:val="00441AA6"/>
    <w:rsid w:val="00441BDF"/>
    <w:rsid w:val="00441D83"/>
    <w:rsid w:val="00442079"/>
    <w:rsid w:val="0044207B"/>
    <w:rsid w:val="004420E1"/>
    <w:rsid w:val="00442156"/>
    <w:rsid w:val="0044220F"/>
    <w:rsid w:val="00442266"/>
    <w:rsid w:val="0044234D"/>
    <w:rsid w:val="004429DB"/>
    <w:rsid w:val="00442AB6"/>
    <w:rsid w:val="00442D80"/>
    <w:rsid w:val="00443331"/>
    <w:rsid w:val="00443530"/>
    <w:rsid w:val="004436AB"/>
    <w:rsid w:val="00443884"/>
    <w:rsid w:val="00443B37"/>
    <w:rsid w:val="00443BAE"/>
    <w:rsid w:val="00443BB5"/>
    <w:rsid w:val="00443C17"/>
    <w:rsid w:val="00443C52"/>
    <w:rsid w:val="004443E2"/>
    <w:rsid w:val="00444468"/>
    <w:rsid w:val="004446A6"/>
    <w:rsid w:val="004446A7"/>
    <w:rsid w:val="00444A4E"/>
    <w:rsid w:val="00444D6B"/>
    <w:rsid w:val="00444FB0"/>
    <w:rsid w:val="0044581A"/>
    <w:rsid w:val="00445A01"/>
    <w:rsid w:val="00445BF1"/>
    <w:rsid w:val="00445D0C"/>
    <w:rsid w:val="00445DA4"/>
    <w:rsid w:val="00445E7E"/>
    <w:rsid w:val="0044641B"/>
    <w:rsid w:val="0044665E"/>
    <w:rsid w:val="004467F1"/>
    <w:rsid w:val="00446909"/>
    <w:rsid w:val="00446B43"/>
    <w:rsid w:val="00446C99"/>
    <w:rsid w:val="00446E19"/>
    <w:rsid w:val="004470E2"/>
    <w:rsid w:val="0044730B"/>
    <w:rsid w:val="00447388"/>
    <w:rsid w:val="0044747B"/>
    <w:rsid w:val="00447568"/>
    <w:rsid w:val="00450261"/>
    <w:rsid w:val="0045042D"/>
    <w:rsid w:val="00450686"/>
    <w:rsid w:val="00450ED6"/>
    <w:rsid w:val="004512CC"/>
    <w:rsid w:val="004512CF"/>
    <w:rsid w:val="004514BE"/>
    <w:rsid w:val="00451582"/>
    <w:rsid w:val="004515CB"/>
    <w:rsid w:val="00451AB1"/>
    <w:rsid w:val="00451CEC"/>
    <w:rsid w:val="00451E8F"/>
    <w:rsid w:val="00452362"/>
    <w:rsid w:val="004526BF"/>
    <w:rsid w:val="00452728"/>
    <w:rsid w:val="004529F7"/>
    <w:rsid w:val="00452D15"/>
    <w:rsid w:val="00452E59"/>
    <w:rsid w:val="00452FB4"/>
    <w:rsid w:val="00453020"/>
    <w:rsid w:val="00453131"/>
    <w:rsid w:val="0045342D"/>
    <w:rsid w:val="00453B04"/>
    <w:rsid w:val="00453F19"/>
    <w:rsid w:val="00453F89"/>
    <w:rsid w:val="00454107"/>
    <w:rsid w:val="00454300"/>
    <w:rsid w:val="00454847"/>
    <w:rsid w:val="00454A63"/>
    <w:rsid w:val="00454A74"/>
    <w:rsid w:val="004551DF"/>
    <w:rsid w:val="00455417"/>
    <w:rsid w:val="004557EA"/>
    <w:rsid w:val="004558CA"/>
    <w:rsid w:val="00455A40"/>
    <w:rsid w:val="004562A2"/>
    <w:rsid w:val="0045653F"/>
    <w:rsid w:val="0045666C"/>
    <w:rsid w:val="004566EF"/>
    <w:rsid w:val="00456971"/>
    <w:rsid w:val="00456C9D"/>
    <w:rsid w:val="00457586"/>
    <w:rsid w:val="004577CB"/>
    <w:rsid w:val="00457E1C"/>
    <w:rsid w:val="00457ECC"/>
    <w:rsid w:val="00460049"/>
    <w:rsid w:val="004604EC"/>
    <w:rsid w:val="0046054B"/>
    <w:rsid w:val="00460841"/>
    <w:rsid w:val="004608BD"/>
    <w:rsid w:val="00460AED"/>
    <w:rsid w:val="004610A8"/>
    <w:rsid w:val="004614F1"/>
    <w:rsid w:val="00461743"/>
    <w:rsid w:val="00461CCB"/>
    <w:rsid w:val="00461D9B"/>
    <w:rsid w:val="00461F0B"/>
    <w:rsid w:val="00461FAC"/>
    <w:rsid w:val="00462252"/>
    <w:rsid w:val="00462650"/>
    <w:rsid w:val="00462F90"/>
    <w:rsid w:val="00463038"/>
    <w:rsid w:val="00463209"/>
    <w:rsid w:val="00463335"/>
    <w:rsid w:val="00463546"/>
    <w:rsid w:val="00463B22"/>
    <w:rsid w:val="00463DC0"/>
    <w:rsid w:val="0046409B"/>
    <w:rsid w:val="00464867"/>
    <w:rsid w:val="00464BF6"/>
    <w:rsid w:val="00464C36"/>
    <w:rsid w:val="00464EB4"/>
    <w:rsid w:val="00465057"/>
    <w:rsid w:val="00465404"/>
    <w:rsid w:val="00465440"/>
    <w:rsid w:val="0046553B"/>
    <w:rsid w:val="004658A0"/>
    <w:rsid w:val="004659A2"/>
    <w:rsid w:val="004659C9"/>
    <w:rsid w:val="00465A6E"/>
    <w:rsid w:val="00465B6F"/>
    <w:rsid w:val="00465F17"/>
    <w:rsid w:val="00466048"/>
    <w:rsid w:val="00466133"/>
    <w:rsid w:val="0046613D"/>
    <w:rsid w:val="0046616A"/>
    <w:rsid w:val="004661E0"/>
    <w:rsid w:val="004662C0"/>
    <w:rsid w:val="004663C1"/>
    <w:rsid w:val="0046654A"/>
    <w:rsid w:val="004669D2"/>
    <w:rsid w:val="00466A29"/>
    <w:rsid w:val="00466D9D"/>
    <w:rsid w:val="0046700D"/>
    <w:rsid w:val="00467029"/>
    <w:rsid w:val="004673E6"/>
    <w:rsid w:val="004676A6"/>
    <w:rsid w:val="0046796A"/>
    <w:rsid w:val="00467AB7"/>
    <w:rsid w:val="00467B98"/>
    <w:rsid w:val="00467BC5"/>
    <w:rsid w:val="00467F05"/>
    <w:rsid w:val="00467F63"/>
    <w:rsid w:val="004701A5"/>
    <w:rsid w:val="00470391"/>
    <w:rsid w:val="0047045E"/>
    <w:rsid w:val="00470585"/>
    <w:rsid w:val="00470D73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0EB"/>
    <w:rsid w:val="0047232E"/>
    <w:rsid w:val="004727C6"/>
    <w:rsid w:val="00472808"/>
    <w:rsid w:val="0047309D"/>
    <w:rsid w:val="004730D4"/>
    <w:rsid w:val="00473895"/>
    <w:rsid w:val="004739BE"/>
    <w:rsid w:val="00473AF9"/>
    <w:rsid w:val="00474029"/>
    <w:rsid w:val="00474069"/>
    <w:rsid w:val="00474106"/>
    <w:rsid w:val="0047477B"/>
    <w:rsid w:val="00474881"/>
    <w:rsid w:val="00474A21"/>
    <w:rsid w:val="00474B89"/>
    <w:rsid w:val="00474D08"/>
    <w:rsid w:val="00474D9A"/>
    <w:rsid w:val="00474F67"/>
    <w:rsid w:val="00475115"/>
    <w:rsid w:val="004752A5"/>
    <w:rsid w:val="00475304"/>
    <w:rsid w:val="00475361"/>
    <w:rsid w:val="00475444"/>
    <w:rsid w:val="00475827"/>
    <w:rsid w:val="00475A4A"/>
    <w:rsid w:val="00475B27"/>
    <w:rsid w:val="00475DC4"/>
    <w:rsid w:val="00476029"/>
    <w:rsid w:val="004760D0"/>
    <w:rsid w:val="00476248"/>
    <w:rsid w:val="00476423"/>
    <w:rsid w:val="004769C9"/>
    <w:rsid w:val="004769F7"/>
    <w:rsid w:val="00476A60"/>
    <w:rsid w:val="00476B33"/>
    <w:rsid w:val="00476D31"/>
    <w:rsid w:val="00476E1C"/>
    <w:rsid w:val="00476FE5"/>
    <w:rsid w:val="004772AD"/>
    <w:rsid w:val="004778EB"/>
    <w:rsid w:val="004779C1"/>
    <w:rsid w:val="00477C6E"/>
    <w:rsid w:val="00477DEA"/>
    <w:rsid w:val="0048047E"/>
    <w:rsid w:val="00480493"/>
    <w:rsid w:val="00480890"/>
    <w:rsid w:val="00480906"/>
    <w:rsid w:val="00480AE1"/>
    <w:rsid w:val="00480F3A"/>
    <w:rsid w:val="00480F7A"/>
    <w:rsid w:val="00481274"/>
    <w:rsid w:val="00481375"/>
    <w:rsid w:val="00481445"/>
    <w:rsid w:val="004819F3"/>
    <w:rsid w:val="00481A63"/>
    <w:rsid w:val="00481D22"/>
    <w:rsid w:val="004820EC"/>
    <w:rsid w:val="00482580"/>
    <w:rsid w:val="004825C5"/>
    <w:rsid w:val="004826A7"/>
    <w:rsid w:val="0048283A"/>
    <w:rsid w:val="004829D5"/>
    <w:rsid w:val="00482B64"/>
    <w:rsid w:val="00482C0F"/>
    <w:rsid w:val="00482C7E"/>
    <w:rsid w:val="00482D18"/>
    <w:rsid w:val="00482F86"/>
    <w:rsid w:val="00483240"/>
    <w:rsid w:val="00483411"/>
    <w:rsid w:val="0048353F"/>
    <w:rsid w:val="00483644"/>
    <w:rsid w:val="00483917"/>
    <w:rsid w:val="00483930"/>
    <w:rsid w:val="00483B76"/>
    <w:rsid w:val="00483B9F"/>
    <w:rsid w:val="00483CCD"/>
    <w:rsid w:val="00483CEA"/>
    <w:rsid w:val="00483E46"/>
    <w:rsid w:val="00483F57"/>
    <w:rsid w:val="00483F9B"/>
    <w:rsid w:val="0048423E"/>
    <w:rsid w:val="00484316"/>
    <w:rsid w:val="004843AB"/>
    <w:rsid w:val="00484411"/>
    <w:rsid w:val="0048461B"/>
    <w:rsid w:val="0048470D"/>
    <w:rsid w:val="00484840"/>
    <w:rsid w:val="00484A02"/>
    <w:rsid w:val="00484BA0"/>
    <w:rsid w:val="00484BBF"/>
    <w:rsid w:val="00484E30"/>
    <w:rsid w:val="004855C9"/>
    <w:rsid w:val="0048568C"/>
    <w:rsid w:val="00485A83"/>
    <w:rsid w:val="0048610C"/>
    <w:rsid w:val="00486747"/>
    <w:rsid w:val="00486941"/>
    <w:rsid w:val="00486C06"/>
    <w:rsid w:val="00486DB3"/>
    <w:rsid w:val="004870D9"/>
    <w:rsid w:val="0048747E"/>
    <w:rsid w:val="0048752D"/>
    <w:rsid w:val="00487556"/>
    <w:rsid w:val="0048779E"/>
    <w:rsid w:val="004877AF"/>
    <w:rsid w:val="0048789A"/>
    <w:rsid w:val="00487A5D"/>
    <w:rsid w:val="00487ABC"/>
    <w:rsid w:val="00487DB1"/>
    <w:rsid w:val="00487F3C"/>
    <w:rsid w:val="004900D0"/>
    <w:rsid w:val="004902C9"/>
    <w:rsid w:val="004908C7"/>
    <w:rsid w:val="00490E4B"/>
    <w:rsid w:val="00491045"/>
    <w:rsid w:val="004913A4"/>
    <w:rsid w:val="00491566"/>
    <w:rsid w:val="004918A2"/>
    <w:rsid w:val="0049198A"/>
    <w:rsid w:val="00491B82"/>
    <w:rsid w:val="00491BE1"/>
    <w:rsid w:val="00491C41"/>
    <w:rsid w:val="00491CEF"/>
    <w:rsid w:val="00491D1E"/>
    <w:rsid w:val="00492110"/>
    <w:rsid w:val="0049217A"/>
    <w:rsid w:val="004921F9"/>
    <w:rsid w:val="00492280"/>
    <w:rsid w:val="004923FD"/>
    <w:rsid w:val="004929AD"/>
    <w:rsid w:val="00492A88"/>
    <w:rsid w:val="00492C06"/>
    <w:rsid w:val="004932AC"/>
    <w:rsid w:val="004933CA"/>
    <w:rsid w:val="00493521"/>
    <w:rsid w:val="00493626"/>
    <w:rsid w:val="00493638"/>
    <w:rsid w:val="00493707"/>
    <w:rsid w:val="00493AA4"/>
    <w:rsid w:val="00493B4F"/>
    <w:rsid w:val="00493B86"/>
    <w:rsid w:val="00493D22"/>
    <w:rsid w:val="00494059"/>
    <w:rsid w:val="0049411A"/>
    <w:rsid w:val="004942E7"/>
    <w:rsid w:val="004944B2"/>
    <w:rsid w:val="00494505"/>
    <w:rsid w:val="004947AC"/>
    <w:rsid w:val="00494C88"/>
    <w:rsid w:val="00494F5B"/>
    <w:rsid w:val="004951B6"/>
    <w:rsid w:val="00495460"/>
    <w:rsid w:val="00495625"/>
    <w:rsid w:val="00495A67"/>
    <w:rsid w:val="00495C16"/>
    <w:rsid w:val="00495D7E"/>
    <w:rsid w:val="00496018"/>
    <w:rsid w:val="00496068"/>
    <w:rsid w:val="0049629B"/>
    <w:rsid w:val="004963B3"/>
    <w:rsid w:val="004963B9"/>
    <w:rsid w:val="00496433"/>
    <w:rsid w:val="00496447"/>
    <w:rsid w:val="00496490"/>
    <w:rsid w:val="00496878"/>
    <w:rsid w:val="004968A2"/>
    <w:rsid w:val="0049698E"/>
    <w:rsid w:val="00496C7A"/>
    <w:rsid w:val="00496F4A"/>
    <w:rsid w:val="004973B7"/>
    <w:rsid w:val="004975F5"/>
    <w:rsid w:val="00497721"/>
    <w:rsid w:val="00497748"/>
    <w:rsid w:val="0049796A"/>
    <w:rsid w:val="00497A97"/>
    <w:rsid w:val="00497BD5"/>
    <w:rsid w:val="00497DA1"/>
    <w:rsid w:val="00497DF4"/>
    <w:rsid w:val="00497EF1"/>
    <w:rsid w:val="00497F23"/>
    <w:rsid w:val="004A0021"/>
    <w:rsid w:val="004A014D"/>
    <w:rsid w:val="004A01AE"/>
    <w:rsid w:val="004A0413"/>
    <w:rsid w:val="004A0419"/>
    <w:rsid w:val="004A04CA"/>
    <w:rsid w:val="004A0B26"/>
    <w:rsid w:val="004A0B5A"/>
    <w:rsid w:val="004A0EB9"/>
    <w:rsid w:val="004A1066"/>
    <w:rsid w:val="004A1333"/>
    <w:rsid w:val="004A139A"/>
    <w:rsid w:val="004A13CC"/>
    <w:rsid w:val="004A14A8"/>
    <w:rsid w:val="004A161F"/>
    <w:rsid w:val="004A1775"/>
    <w:rsid w:val="004A17F3"/>
    <w:rsid w:val="004A1A4B"/>
    <w:rsid w:val="004A1B60"/>
    <w:rsid w:val="004A1D53"/>
    <w:rsid w:val="004A1E30"/>
    <w:rsid w:val="004A1E7C"/>
    <w:rsid w:val="004A2069"/>
    <w:rsid w:val="004A247D"/>
    <w:rsid w:val="004A267B"/>
    <w:rsid w:val="004A2819"/>
    <w:rsid w:val="004A2846"/>
    <w:rsid w:val="004A28E3"/>
    <w:rsid w:val="004A29DC"/>
    <w:rsid w:val="004A2F47"/>
    <w:rsid w:val="004A32B5"/>
    <w:rsid w:val="004A338D"/>
    <w:rsid w:val="004A3432"/>
    <w:rsid w:val="004A36D0"/>
    <w:rsid w:val="004A3895"/>
    <w:rsid w:val="004A3AEB"/>
    <w:rsid w:val="004A3AF3"/>
    <w:rsid w:val="004A4448"/>
    <w:rsid w:val="004A4549"/>
    <w:rsid w:val="004A46C1"/>
    <w:rsid w:val="004A4AB4"/>
    <w:rsid w:val="004A4D55"/>
    <w:rsid w:val="004A50B3"/>
    <w:rsid w:val="004A51B8"/>
    <w:rsid w:val="004A51E9"/>
    <w:rsid w:val="004A5220"/>
    <w:rsid w:val="004A5601"/>
    <w:rsid w:val="004A5AE5"/>
    <w:rsid w:val="004A5DDE"/>
    <w:rsid w:val="004A6289"/>
    <w:rsid w:val="004A6385"/>
    <w:rsid w:val="004A6A14"/>
    <w:rsid w:val="004A6A30"/>
    <w:rsid w:val="004A6D71"/>
    <w:rsid w:val="004A790F"/>
    <w:rsid w:val="004A7989"/>
    <w:rsid w:val="004A7A0B"/>
    <w:rsid w:val="004A7FB1"/>
    <w:rsid w:val="004B02B5"/>
    <w:rsid w:val="004B0308"/>
    <w:rsid w:val="004B0459"/>
    <w:rsid w:val="004B06FF"/>
    <w:rsid w:val="004B0CEA"/>
    <w:rsid w:val="004B118E"/>
    <w:rsid w:val="004B1318"/>
    <w:rsid w:val="004B1356"/>
    <w:rsid w:val="004B17DE"/>
    <w:rsid w:val="004B1A3F"/>
    <w:rsid w:val="004B1B98"/>
    <w:rsid w:val="004B1F2E"/>
    <w:rsid w:val="004B217D"/>
    <w:rsid w:val="004B22B7"/>
    <w:rsid w:val="004B2301"/>
    <w:rsid w:val="004B2310"/>
    <w:rsid w:val="004B2389"/>
    <w:rsid w:val="004B249B"/>
    <w:rsid w:val="004B25C6"/>
    <w:rsid w:val="004B28A0"/>
    <w:rsid w:val="004B2AC0"/>
    <w:rsid w:val="004B2C8C"/>
    <w:rsid w:val="004B2CA6"/>
    <w:rsid w:val="004B3066"/>
    <w:rsid w:val="004B3184"/>
    <w:rsid w:val="004B3197"/>
    <w:rsid w:val="004B328B"/>
    <w:rsid w:val="004B3403"/>
    <w:rsid w:val="004B34BB"/>
    <w:rsid w:val="004B38A5"/>
    <w:rsid w:val="004B3937"/>
    <w:rsid w:val="004B3AA4"/>
    <w:rsid w:val="004B3D70"/>
    <w:rsid w:val="004B3E82"/>
    <w:rsid w:val="004B3F6F"/>
    <w:rsid w:val="004B4068"/>
    <w:rsid w:val="004B4892"/>
    <w:rsid w:val="004B4A96"/>
    <w:rsid w:val="004B4D23"/>
    <w:rsid w:val="004B4F5E"/>
    <w:rsid w:val="004B508F"/>
    <w:rsid w:val="004B56CC"/>
    <w:rsid w:val="004B57D2"/>
    <w:rsid w:val="004B58AE"/>
    <w:rsid w:val="004B5DF2"/>
    <w:rsid w:val="004B5F43"/>
    <w:rsid w:val="004B5F66"/>
    <w:rsid w:val="004B5F8F"/>
    <w:rsid w:val="004B6253"/>
    <w:rsid w:val="004B6414"/>
    <w:rsid w:val="004B64F9"/>
    <w:rsid w:val="004B66CF"/>
    <w:rsid w:val="004B6B20"/>
    <w:rsid w:val="004B6E79"/>
    <w:rsid w:val="004B7199"/>
    <w:rsid w:val="004B71C1"/>
    <w:rsid w:val="004B753A"/>
    <w:rsid w:val="004B7752"/>
    <w:rsid w:val="004B7B18"/>
    <w:rsid w:val="004B7B65"/>
    <w:rsid w:val="004B7BDE"/>
    <w:rsid w:val="004B7CA3"/>
    <w:rsid w:val="004B7CD0"/>
    <w:rsid w:val="004B7D85"/>
    <w:rsid w:val="004B7E9F"/>
    <w:rsid w:val="004C003A"/>
    <w:rsid w:val="004C00F5"/>
    <w:rsid w:val="004C018A"/>
    <w:rsid w:val="004C0251"/>
    <w:rsid w:val="004C0990"/>
    <w:rsid w:val="004C0A5A"/>
    <w:rsid w:val="004C0A6C"/>
    <w:rsid w:val="004C0C5E"/>
    <w:rsid w:val="004C0CD8"/>
    <w:rsid w:val="004C1002"/>
    <w:rsid w:val="004C1022"/>
    <w:rsid w:val="004C1089"/>
    <w:rsid w:val="004C12D2"/>
    <w:rsid w:val="004C13C1"/>
    <w:rsid w:val="004C1973"/>
    <w:rsid w:val="004C1AB7"/>
    <w:rsid w:val="004C1AC6"/>
    <w:rsid w:val="004C1AFF"/>
    <w:rsid w:val="004C1B21"/>
    <w:rsid w:val="004C1D9C"/>
    <w:rsid w:val="004C21A8"/>
    <w:rsid w:val="004C21F9"/>
    <w:rsid w:val="004C241E"/>
    <w:rsid w:val="004C2556"/>
    <w:rsid w:val="004C2C5E"/>
    <w:rsid w:val="004C2DC3"/>
    <w:rsid w:val="004C2DEC"/>
    <w:rsid w:val="004C2E0D"/>
    <w:rsid w:val="004C2EDF"/>
    <w:rsid w:val="004C338B"/>
    <w:rsid w:val="004C33A7"/>
    <w:rsid w:val="004C3933"/>
    <w:rsid w:val="004C3A24"/>
    <w:rsid w:val="004C3B2D"/>
    <w:rsid w:val="004C468E"/>
    <w:rsid w:val="004C46D9"/>
    <w:rsid w:val="004C4B1E"/>
    <w:rsid w:val="004C4B45"/>
    <w:rsid w:val="004C4C83"/>
    <w:rsid w:val="004C4E09"/>
    <w:rsid w:val="004C4EBC"/>
    <w:rsid w:val="004C5017"/>
    <w:rsid w:val="004C5B54"/>
    <w:rsid w:val="004C670F"/>
    <w:rsid w:val="004C6742"/>
    <w:rsid w:val="004C674F"/>
    <w:rsid w:val="004C6755"/>
    <w:rsid w:val="004C6795"/>
    <w:rsid w:val="004C67B0"/>
    <w:rsid w:val="004C68B2"/>
    <w:rsid w:val="004C68C1"/>
    <w:rsid w:val="004C6AAD"/>
    <w:rsid w:val="004C6CD4"/>
    <w:rsid w:val="004C6E78"/>
    <w:rsid w:val="004C747A"/>
    <w:rsid w:val="004C78D9"/>
    <w:rsid w:val="004C7AF2"/>
    <w:rsid w:val="004C7BD4"/>
    <w:rsid w:val="004C7C2C"/>
    <w:rsid w:val="004C7F99"/>
    <w:rsid w:val="004D008D"/>
    <w:rsid w:val="004D00C3"/>
    <w:rsid w:val="004D04D1"/>
    <w:rsid w:val="004D04E0"/>
    <w:rsid w:val="004D04F7"/>
    <w:rsid w:val="004D06AD"/>
    <w:rsid w:val="004D0A84"/>
    <w:rsid w:val="004D0A87"/>
    <w:rsid w:val="004D0BA0"/>
    <w:rsid w:val="004D0C82"/>
    <w:rsid w:val="004D0DA4"/>
    <w:rsid w:val="004D0EAD"/>
    <w:rsid w:val="004D0F18"/>
    <w:rsid w:val="004D1090"/>
    <w:rsid w:val="004D11E5"/>
    <w:rsid w:val="004D123D"/>
    <w:rsid w:val="004D12C8"/>
    <w:rsid w:val="004D14BA"/>
    <w:rsid w:val="004D1824"/>
    <w:rsid w:val="004D183C"/>
    <w:rsid w:val="004D1851"/>
    <w:rsid w:val="004D194C"/>
    <w:rsid w:val="004D1A01"/>
    <w:rsid w:val="004D1A6D"/>
    <w:rsid w:val="004D1C53"/>
    <w:rsid w:val="004D1CCD"/>
    <w:rsid w:val="004D20AB"/>
    <w:rsid w:val="004D2103"/>
    <w:rsid w:val="004D213F"/>
    <w:rsid w:val="004D22C8"/>
    <w:rsid w:val="004D23DE"/>
    <w:rsid w:val="004D2582"/>
    <w:rsid w:val="004D28C9"/>
    <w:rsid w:val="004D2933"/>
    <w:rsid w:val="004D29DD"/>
    <w:rsid w:val="004D2A6C"/>
    <w:rsid w:val="004D2AF5"/>
    <w:rsid w:val="004D2F91"/>
    <w:rsid w:val="004D32A7"/>
    <w:rsid w:val="004D336C"/>
    <w:rsid w:val="004D33BB"/>
    <w:rsid w:val="004D34E3"/>
    <w:rsid w:val="004D3B5B"/>
    <w:rsid w:val="004D3D15"/>
    <w:rsid w:val="004D3D79"/>
    <w:rsid w:val="004D4308"/>
    <w:rsid w:val="004D43A3"/>
    <w:rsid w:val="004D441F"/>
    <w:rsid w:val="004D44AC"/>
    <w:rsid w:val="004D4505"/>
    <w:rsid w:val="004D469A"/>
    <w:rsid w:val="004D4785"/>
    <w:rsid w:val="004D4900"/>
    <w:rsid w:val="004D4BB4"/>
    <w:rsid w:val="004D522E"/>
    <w:rsid w:val="004D55C8"/>
    <w:rsid w:val="004D57F4"/>
    <w:rsid w:val="004D5C39"/>
    <w:rsid w:val="004D5DC2"/>
    <w:rsid w:val="004D5FED"/>
    <w:rsid w:val="004D6869"/>
    <w:rsid w:val="004D68C3"/>
    <w:rsid w:val="004D6A6C"/>
    <w:rsid w:val="004D721D"/>
    <w:rsid w:val="004D7A53"/>
    <w:rsid w:val="004D7AAE"/>
    <w:rsid w:val="004D7C29"/>
    <w:rsid w:val="004D7EBF"/>
    <w:rsid w:val="004E0339"/>
    <w:rsid w:val="004E0A43"/>
    <w:rsid w:val="004E0B00"/>
    <w:rsid w:val="004E0DA9"/>
    <w:rsid w:val="004E0FF8"/>
    <w:rsid w:val="004E110E"/>
    <w:rsid w:val="004E14A3"/>
    <w:rsid w:val="004E163A"/>
    <w:rsid w:val="004E19B0"/>
    <w:rsid w:val="004E19E3"/>
    <w:rsid w:val="004E1A3B"/>
    <w:rsid w:val="004E1C01"/>
    <w:rsid w:val="004E1FBE"/>
    <w:rsid w:val="004E20D0"/>
    <w:rsid w:val="004E22A7"/>
    <w:rsid w:val="004E2428"/>
    <w:rsid w:val="004E2513"/>
    <w:rsid w:val="004E2523"/>
    <w:rsid w:val="004E2558"/>
    <w:rsid w:val="004E274C"/>
    <w:rsid w:val="004E27DE"/>
    <w:rsid w:val="004E2890"/>
    <w:rsid w:val="004E2915"/>
    <w:rsid w:val="004E2941"/>
    <w:rsid w:val="004E2D4B"/>
    <w:rsid w:val="004E2F90"/>
    <w:rsid w:val="004E3158"/>
    <w:rsid w:val="004E31FE"/>
    <w:rsid w:val="004E33D5"/>
    <w:rsid w:val="004E3580"/>
    <w:rsid w:val="004E362B"/>
    <w:rsid w:val="004E3983"/>
    <w:rsid w:val="004E3A91"/>
    <w:rsid w:val="004E3B3E"/>
    <w:rsid w:val="004E3F07"/>
    <w:rsid w:val="004E4257"/>
    <w:rsid w:val="004E468D"/>
    <w:rsid w:val="004E4716"/>
    <w:rsid w:val="004E4726"/>
    <w:rsid w:val="004E499A"/>
    <w:rsid w:val="004E5250"/>
    <w:rsid w:val="004E55C1"/>
    <w:rsid w:val="004E55EE"/>
    <w:rsid w:val="004E5679"/>
    <w:rsid w:val="004E58EE"/>
    <w:rsid w:val="004E59AE"/>
    <w:rsid w:val="004E5A7D"/>
    <w:rsid w:val="004E5D6A"/>
    <w:rsid w:val="004E5ECE"/>
    <w:rsid w:val="004E5EE7"/>
    <w:rsid w:val="004E5FE8"/>
    <w:rsid w:val="004E608C"/>
    <w:rsid w:val="004E626D"/>
    <w:rsid w:val="004E62C6"/>
    <w:rsid w:val="004E6386"/>
    <w:rsid w:val="004E6713"/>
    <w:rsid w:val="004E6720"/>
    <w:rsid w:val="004E673A"/>
    <w:rsid w:val="004E6877"/>
    <w:rsid w:val="004E6C43"/>
    <w:rsid w:val="004E6E9D"/>
    <w:rsid w:val="004E722A"/>
    <w:rsid w:val="004E72D8"/>
    <w:rsid w:val="004E7505"/>
    <w:rsid w:val="004E7810"/>
    <w:rsid w:val="004E7BF4"/>
    <w:rsid w:val="004E7D9E"/>
    <w:rsid w:val="004E7E15"/>
    <w:rsid w:val="004F001A"/>
    <w:rsid w:val="004F039F"/>
    <w:rsid w:val="004F04BB"/>
    <w:rsid w:val="004F0AA2"/>
    <w:rsid w:val="004F0AD2"/>
    <w:rsid w:val="004F0C6A"/>
    <w:rsid w:val="004F0E69"/>
    <w:rsid w:val="004F0F95"/>
    <w:rsid w:val="004F1090"/>
    <w:rsid w:val="004F12D6"/>
    <w:rsid w:val="004F162B"/>
    <w:rsid w:val="004F1846"/>
    <w:rsid w:val="004F1D64"/>
    <w:rsid w:val="004F1FC6"/>
    <w:rsid w:val="004F2186"/>
    <w:rsid w:val="004F21FC"/>
    <w:rsid w:val="004F2233"/>
    <w:rsid w:val="004F2264"/>
    <w:rsid w:val="004F23B0"/>
    <w:rsid w:val="004F2500"/>
    <w:rsid w:val="004F2F61"/>
    <w:rsid w:val="004F30D9"/>
    <w:rsid w:val="004F39A9"/>
    <w:rsid w:val="004F3A2A"/>
    <w:rsid w:val="004F3A54"/>
    <w:rsid w:val="004F3B50"/>
    <w:rsid w:val="004F3D00"/>
    <w:rsid w:val="004F44DC"/>
    <w:rsid w:val="004F4913"/>
    <w:rsid w:val="004F4B59"/>
    <w:rsid w:val="004F4BC6"/>
    <w:rsid w:val="004F4C65"/>
    <w:rsid w:val="004F4E37"/>
    <w:rsid w:val="004F4E82"/>
    <w:rsid w:val="004F4EF2"/>
    <w:rsid w:val="004F4F83"/>
    <w:rsid w:val="004F5216"/>
    <w:rsid w:val="004F54CE"/>
    <w:rsid w:val="004F55E4"/>
    <w:rsid w:val="004F5709"/>
    <w:rsid w:val="004F5781"/>
    <w:rsid w:val="004F5C05"/>
    <w:rsid w:val="004F5C4F"/>
    <w:rsid w:val="004F5CA4"/>
    <w:rsid w:val="004F5CEE"/>
    <w:rsid w:val="004F5DEE"/>
    <w:rsid w:val="004F5E96"/>
    <w:rsid w:val="004F5F05"/>
    <w:rsid w:val="004F648F"/>
    <w:rsid w:val="004F65BE"/>
    <w:rsid w:val="004F6633"/>
    <w:rsid w:val="004F6646"/>
    <w:rsid w:val="004F6BFC"/>
    <w:rsid w:val="004F736C"/>
    <w:rsid w:val="004F756C"/>
    <w:rsid w:val="004F7928"/>
    <w:rsid w:val="004F79BA"/>
    <w:rsid w:val="004F7B5C"/>
    <w:rsid w:val="004F7C94"/>
    <w:rsid w:val="0050000F"/>
    <w:rsid w:val="00500047"/>
    <w:rsid w:val="00500247"/>
    <w:rsid w:val="00500451"/>
    <w:rsid w:val="0050045D"/>
    <w:rsid w:val="00500755"/>
    <w:rsid w:val="00500D6A"/>
    <w:rsid w:val="005011E3"/>
    <w:rsid w:val="005018F6"/>
    <w:rsid w:val="00501D3A"/>
    <w:rsid w:val="00501E23"/>
    <w:rsid w:val="005022B2"/>
    <w:rsid w:val="005024A5"/>
    <w:rsid w:val="005026AB"/>
    <w:rsid w:val="00502BAC"/>
    <w:rsid w:val="00502CA0"/>
    <w:rsid w:val="00502E55"/>
    <w:rsid w:val="00503645"/>
    <w:rsid w:val="0050367E"/>
    <w:rsid w:val="00503A2C"/>
    <w:rsid w:val="00503CA5"/>
    <w:rsid w:val="00503D30"/>
    <w:rsid w:val="00503DC9"/>
    <w:rsid w:val="00503F22"/>
    <w:rsid w:val="00504145"/>
    <w:rsid w:val="00504167"/>
    <w:rsid w:val="0050422F"/>
    <w:rsid w:val="005044E6"/>
    <w:rsid w:val="00504517"/>
    <w:rsid w:val="0050475B"/>
    <w:rsid w:val="0050490A"/>
    <w:rsid w:val="00505266"/>
    <w:rsid w:val="0050537B"/>
    <w:rsid w:val="00505613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6A6"/>
    <w:rsid w:val="005067CB"/>
    <w:rsid w:val="00506830"/>
    <w:rsid w:val="00506856"/>
    <w:rsid w:val="00506BB4"/>
    <w:rsid w:val="005071E6"/>
    <w:rsid w:val="00507385"/>
    <w:rsid w:val="005073E7"/>
    <w:rsid w:val="00507630"/>
    <w:rsid w:val="00507A38"/>
    <w:rsid w:val="00507B39"/>
    <w:rsid w:val="00507BD9"/>
    <w:rsid w:val="00507D3E"/>
    <w:rsid w:val="005100EB"/>
    <w:rsid w:val="0051014C"/>
    <w:rsid w:val="0051031A"/>
    <w:rsid w:val="00510326"/>
    <w:rsid w:val="005104B3"/>
    <w:rsid w:val="0051072B"/>
    <w:rsid w:val="005114DC"/>
    <w:rsid w:val="00511561"/>
    <w:rsid w:val="0051163E"/>
    <w:rsid w:val="005116FF"/>
    <w:rsid w:val="00511846"/>
    <w:rsid w:val="00511CA1"/>
    <w:rsid w:val="00511CDF"/>
    <w:rsid w:val="00511D25"/>
    <w:rsid w:val="00511D76"/>
    <w:rsid w:val="00511E43"/>
    <w:rsid w:val="00511E5C"/>
    <w:rsid w:val="005120BB"/>
    <w:rsid w:val="005121F0"/>
    <w:rsid w:val="00512D8D"/>
    <w:rsid w:val="00512EFE"/>
    <w:rsid w:val="00513137"/>
    <w:rsid w:val="00513228"/>
    <w:rsid w:val="00513301"/>
    <w:rsid w:val="00513672"/>
    <w:rsid w:val="00513A58"/>
    <w:rsid w:val="00513ADA"/>
    <w:rsid w:val="00513D9E"/>
    <w:rsid w:val="00514253"/>
    <w:rsid w:val="00514372"/>
    <w:rsid w:val="005143F3"/>
    <w:rsid w:val="005145C0"/>
    <w:rsid w:val="00514699"/>
    <w:rsid w:val="005146A1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AFE"/>
    <w:rsid w:val="00515C50"/>
    <w:rsid w:val="00515C5E"/>
    <w:rsid w:val="00515DA1"/>
    <w:rsid w:val="00515DA3"/>
    <w:rsid w:val="00515E21"/>
    <w:rsid w:val="00515F08"/>
    <w:rsid w:val="00516112"/>
    <w:rsid w:val="005161D4"/>
    <w:rsid w:val="00516851"/>
    <w:rsid w:val="005168AA"/>
    <w:rsid w:val="00516AED"/>
    <w:rsid w:val="00516D4A"/>
    <w:rsid w:val="00516F1D"/>
    <w:rsid w:val="00516FD5"/>
    <w:rsid w:val="005170E0"/>
    <w:rsid w:val="005171FC"/>
    <w:rsid w:val="005172F0"/>
    <w:rsid w:val="00517521"/>
    <w:rsid w:val="00517596"/>
    <w:rsid w:val="005175C9"/>
    <w:rsid w:val="00517B48"/>
    <w:rsid w:val="00517BB9"/>
    <w:rsid w:val="00517D24"/>
    <w:rsid w:val="00517FE8"/>
    <w:rsid w:val="005207C4"/>
    <w:rsid w:val="005208C3"/>
    <w:rsid w:val="005208F2"/>
    <w:rsid w:val="00520BB6"/>
    <w:rsid w:val="00520CF6"/>
    <w:rsid w:val="00520EA3"/>
    <w:rsid w:val="00520F92"/>
    <w:rsid w:val="00520FCC"/>
    <w:rsid w:val="005213E6"/>
    <w:rsid w:val="00521517"/>
    <w:rsid w:val="00521543"/>
    <w:rsid w:val="00521575"/>
    <w:rsid w:val="005222E9"/>
    <w:rsid w:val="00522598"/>
    <w:rsid w:val="005226F7"/>
    <w:rsid w:val="005226FB"/>
    <w:rsid w:val="00522909"/>
    <w:rsid w:val="00522A7C"/>
    <w:rsid w:val="00522AA8"/>
    <w:rsid w:val="00522F48"/>
    <w:rsid w:val="0052310C"/>
    <w:rsid w:val="0052324C"/>
    <w:rsid w:val="00523423"/>
    <w:rsid w:val="005235BC"/>
    <w:rsid w:val="00523B22"/>
    <w:rsid w:val="00523B2A"/>
    <w:rsid w:val="00523E22"/>
    <w:rsid w:val="00524043"/>
    <w:rsid w:val="00524200"/>
    <w:rsid w:val="005242BC"/>
    <w:rsid w:val="0052440D"/>
    <w:rsid w:val="00524632"/>
    <w:rsid w:val="00524741"/>
    <w:rsid w:val="005247EC"/>
    <w:rsid w:val="0052486E"/>
    <w:rsid w:val="00524A09"/>
    <w:rsid w:val="00524BE0"/>
    <w:rsid w:val="00524C9A"/>
    <w:rsid w:val="00524CD7"/>
    <w:rsid w:val="00524D24"/>
    <w:rsid w:val="00524D8B"/>
    <w:rsid w:val="00524EEC"/>
    <w:rsid w:val="00525025"/>
    <w:rsid w:val="00525038"/>
    <w:rsid w:val="00525062"/>
    <w:rsid w:val="0052525F"/>
    <w:rsid w:val="00525405"/>
    <w:rsid w:val="00525780"/>
    <w:rsid w:val="0052590A"/>
    <w:rsid w:val="00525BAD"/>
    <w:rsid w:val="00525DE3"/>
    <w:rsid w:val="0052614B"/>
    <w:rsid w:val="005261B1"/>
    <w:rsid w:val="00526543"/>
    <w:rsid w:val="00526A71"/>
    <w:rsid w:val="00527422"/>
    <w:rsid w:val="00527D55"/>
    <w:rsid w:val="00527EEE"/>
    <w:rsid w:val="00530717"/>
    <w:rsid w:val="00530A91"/>
    <w:rsid w:val="00530CF6"/>
    <w:rsid w:val="00530FB9"/>
    <w:rsid w:val="00531478"/>
    <w:rsid w:val="00531671"/>
    <w:rsid w:val="00531857"/>
    <w:rsid w:val="00531A00"/>
    <w:rsid w:val="00531FDC"/>
    <w:rsid w:val="0053215E"/>
    <w:rsid w:val="00532259"/>
    <w:rsid w:val="00532276"/>
    <w:rsid w:val="00532448"/>
    <w:rsid w:val="005326F1"/>
    <w:rsid w:val="0053271F"/>
    <w:rsid w:val="00532872"/>
    <w:rsid w:val="00532B1F"/>
    <w:rsid w:val="005330E9"/>
    <w:rsid w:val="005332DD"/>
    <w:rsid w:val="005335B1"/>
    <w:rsid w:val="00533BC7"/>
    <w:rsid w:val="00533C5D"/>
    <w:rsid w:val="0053412E"/>
    <w:rsid w:val="00534299"/>
    <w:rsid w:val="0053469A"/>
    <w:rsid w:val="00534C52"/>
    <w:rsid w:val="00534C56"/>
    <w:rsid w:val="00534D4D"/>
    <w:rsid w:val="00534EC4"/>
    <w:rsid w:val="00535722"/>
    <w:rsid w:val="00535D94"/>
    <w:rsid w:val="00535FB1"/>
    <w:rsid w:val="0053612E"/>
    <w:rsid w:val="005363EA"/>
    <w:rsid w:val="005367F4"/>
    <w:rsid w:val="005369FB"/>
    <w:rsid w:val="005369FF"/>
    <w:rsid w:val="00536A00"/>
    <w:rsid w:val="00536BAA"/>
    <w:rsid w:val="00536DDA"/>
    <w:rsid w:val="005370EA"/>
    <w:rsid w:val="00537199"/>
    <w:rsid w:val="005373EF"/>
    <w:rsid w:val="00537A01"/>
    <w:rsid w:val="00537A54"/>
    <w:rsid w:val="00537A63"/>
    <w:rsid w:val="00537C04"/>
    <w:rsid w:val="00539E5F"/>
    <w:rsid w:val="005403B8"/>
    <w:rsid w:val="00540491"/>
    <w:rsid w:val="00540620"/>
    <w:rsid w:val="00540777"/>
    <w:rsid w:val="005408A0"/>
    <w:rsid w:val="005408F0"/>
    <w:rsid w:val="00540973"/>
    <w:rsid w:val="00540A7D"/>
    <w:rsid w:val="00540BE0"/>
    <w:rsid w:val="0054134C"/>
    <w:rsid w:val="005415A4"/>
    <w:rsid w:val="005415CE"/>
    <w:rsid w:val="00541865"/>
    <w:rsid w:val="00541B9C"/>
    <w:rsid w:val="00541BB3"/>
    <w:rsid w:val="00541BE8"/>
    <w:rsid w:val="00541F96"/>
    <w:rsid w:val="00542221"/>
    <w:rsid w:val="00542235"/>
    <w:rsid w:val="005426B3"/>
    <w:rsid w:val="005428B4"/>
    <w:rsid w:val="00542FF0"/>
    <w:rsid w:val="005431D9"/>
    <w:rsid w:val="00543450"/>
    <w:rsid w:val="0054347B"/>
    <w:rsid w:val="005435DE"/>
    <w:rsid w:val="0054378E"/>
    <w:rsid w:val="00543B61"/>
    <w:rsid w:val="00543C6F"/>
    <w:rsid w:val="00543D82"/>
    <w:rsid w:val="00543E6A"/>
    <w:rsid w:val="00544178"/>
    <w:rsid w:val="00544228"/>
    <w:rsid w:val="005447F9"/>
    <w:rsid w:val="00544C06"/>
    <w:rsid w:val="00544C4E"/>
    <w:rsid w:val="00544E1A"/>
    <w:rsid w:val="00544E42"/>
    <w:rsid w:val="00544E72"/>
    <w:rsid w:val="00544FCA"/>
    <w:rsid w:val="0054517C"/>
    <w:rsid w:val="00545548"/>
    <w:rsid w:val="00545739"/>
    <w:rsid w:val="00545926"/>
    <w:rsid w:val="00545E37"/>
    <w:rsid w:val="00545E8F"/>
    <w:rsid w:val="00545FA1"/>
    <w:rsid w:val="005460D9"/>
    <w:rsid w:val="00546A55"/>
    <w:rsid w:val="00546A7A"/>
    <w:rsid w:val="00546B01"/>
    <w:rsid w:val="00546E10"/>
    <w:rsid w:val="00546EF2"/>
    <w:rsid w:val="00546F14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7DD"/>
    <w:rsid w:val="0055097E"/>
    <w:rsid w:val="005510BA"/>
    <w:rsid w:val="0055119D"/>
    <w:rsid w:val="00551380"/>
    <w:rsid w:val="00551725"/>
    <w:rsid w:val="00551928"/>
    <w:rsid w:val="00551DA8"/>
    <w:rsid w:val="00551F1E"/>
    <w:rsid w:val="00551F35"/>
    <w:rsid w:val="00551F38"/>
    <w:rsid w:val="0055238C"/>
    <w:rsid w:val="005525E1"/>
    <w:rsid w:val="0055286B"/>
    <w:rsid w:val="00552944"/>
    <w:rsid w:val="005529C1"/>
    <w:rsid w:val="00552C5E"/>
    <w:rsid w:val="0055300C"/>
    <w:rsid w:val="00553019"/>
    <w:rsid w:val="005530BD"/>
    <w:rsid w:val="005530DF"/>
    <w:rsid w:val="00553424"/>
    <w:rsid w:val="005536D5"/>
    <w:rsid w:val="00553D2C"/>
    <w:rsid w:val="00553D84"/>
    <w:rsid w:val="005546A0"/>
    <w:rsid w:val="00554ABA"/>
    <w:rsid w:val="00554B23"/>
    <w:rsid w:val="00554E30"/>
    <w:rsid w:val="00554EA8"/>
    <w:rsid w:val="00555065"/>
    <w:rsid w:val="005556AB"/>
    <w:rsid w:val="00555783"/>
    <w:rsid w:val="00555A77"/>
    <w:rsid w:val="00555ACA"/>
    <w:rsid w:val="00555B9A"/>
    <w:rsid w:val="00555BA2"/>
    <w:rsid w:val="00555D17"/>
    <w:rsid w:val="00556065"/>
    <w:rsid w:val="00556281"/>
    <w:rsid w:val="0055665D"/>
    <w:rsid w:val="0055690E"/>
    <w:rsid w:val="005569D2"/>
    <w:rsid w:val="00556C2C"/>
    <w:rsid w:val="00556CBD"/>
    <w:rsid w:val="00556FDB"/>
    <w:rsid w:val="00557399"/>
    <w:rsid w:val="00557530"/>
    <w:rsid w:val="005576D4"/>
    <w:rsid w:val="005576EE"/>
    <w:rsid w:val="0055784C"/>
    <w:rsid w:val="00557872"/>
    <w:rsid w:val="00557B04"/>
    <w:rsid w:val="00557DAD"/>
    <w:rsid w:val="00557F57"/>
    <w:rsid w:val="00557F65"/>
    <w:rsid w:val="00560135"/>
    <w:rsid w:val="00560194"/>
    <w:rsid w:val="00560288"/>
    <w:rsid w:val="0056028F"/>
    <w:rsid w:val="00560860"/>
    <w:rsid w:val="00560A2D"/>
    <w:rsid w:val="00560AF0"/>
    <w:rsid w:val="00560B07"/>
    <w:rsid w:val="00560E43"/>
    <w:rsid w:val="0056111B"/>
    <w:rsid w:val="00561786"/>
    <w:rsid w:val="005618D9"/>
    <w:rsid w:val="00561928"/>
    <w:rsid w:val="00561B99"/>
    <w:rsid w:val="00561C3A"/>
    <w:rsid w:val="00561CC8"/>
    <w:rsid w:val="0056202D"/>
    <w:rsid w:val="0056238E"/>
    <w:rsid w:val="005626E9"/>
    <w:rsid w:val="0056274E"/>
    <w:rsid w:val="005628EA"/>
    <w:rsid w:val="005628F0"/>
    <w:rsid w:val="00562B1A"/>
    <w:rsid w:val="00562CEB"/>
    <w:rsid w:val="005630E9"/>
    <w:rsid w:val="005633C4"/>
    <w:rsid w:val="00563928"/>
    <w:rsid w:val="00563A39"/>
    <w:rsid w:val="00563EA3"/>
    <w:rsid w:val="00563EBC"/>
    <w:rsid w:val="0056427C"/>
    <w:rsid w:val="00564343"/>
    <w:rsid w:val="00564379"/>
    <w:rsid w:val="005646A9"/>
    <w:rsid w:val="0056478B"/>
    <w:rsid w:val="00564D20"/>
    <w:rsid w:val="00564D34"/>
    <w:rsid w:val="00564EA8"/>
    <w:rsid w:val="00564EFB"/>
    <w:rsid w:val="00564F21"/>
    <w:rsid w:val="00565260"/>
    <w:rsid w:val="00565338"/>
    <w:rsid w:val="00565976"/>
    <w:rsid w:val="00565C08"/>
    <w:rsid w:val="00565E23"/>
    <w:rsid w:val="0056625C"/>
    <w:rsid w:val="00566525"/>
    <w:rsid w:val="0056659C"/>
    <w:rsid w:val="005669A3"/>
    <w:rsid w:val="00566BBE"/>
    <w:rsid w:val="00566DDE"/>
    <w:rsid w:val="005674BD"/>
    <w:rsid w:val="00567703"/>
    <w:rsid w:val="00567F3C"/>
    <w:rsid w:val="005700CD"/>
    <w:rsid w:val="0057022E"/>
    <w:rsid w:val="005703A0"/>
    <w:rsid w:val="00570705"/>
    <w:rsid w:val="005708F5"/>
    <w:rsid w:val="0057116E"/>
    <w:rsid w:val="00571192"/>
    <w:rsid w:val="005714B6"/>
    <w:rsid w:val="005716D0"/>
    <w:rsid w:val="00571C7E"/>
    <w:rsid w:val="00571C95"/>
    <w:rsid w:val="00571CAD"/>
    <w:rsid w:val="005721DA"/>
    <w:rsid w:val="0057220A"/>
    <w:rsid w:val="00572212"/>
    <w:rsid w:val="00572438"/>
    <w:rsid w:val="00572998"/>
    <w:rsid w:val="00572C14"/>
    <w:rsid w:val="00572CBA"/>
    <w:rsid w:val="00572D6F"/>
    <w:rsid w:val="00572E54"/>
    <w:rsid w:val="005730A6"/>
    <w:rsid w:val="005731FE"/>
    <w:rsid w:val="0057322B"/>
    <w:rsid w:val="005732E6"/>
    <w:rsid w:val="00573AAE"/>
    <w:rsid w:val="00573C97"/>
    <w:rsid w:val="00573E83"/>
    <w:rsid w:val="00574087"/>
    <w:rsid w:val="005740C5"/>
    <w:rsid w:val="0057421A"/>
    <w:rsid w:val="00574282"/>
    <w:rsid w:val="005742FA"/>
    <w:rsid w:val="00574309"/>
    <w:rsid w:val="00574323"/>
    <w:rsid w:val="0057463F"/>
    <w:rsid w:val="005746E7"/>
    <w:rsid w:val="00574CFF"/>
    <w:rsid w:val="0057514B"/>
    <w:rsid w:val="0057519E"/>
    <w:rsid w:val="0057520F"/>
    <w:rsid w:val="005752D8"/>
    <w:rsid w:val="0057536D"/>
    <w:rsid w:val="00575949"/>
    <w:rsid w:val="00575972"/>
    <w:rsid w:val="005759D9"/>
    <w:rsid w:val="00575F62"/>
    <w:rsid w:val="005761D8"/>
    <w:rsid w:val="00576405"/>
    <w:rsid w:val="00576578"/>
    <w:rsid w:val="005767C8"/>
    <w:rsid w:val="00576AE9"/>
    <w:rsid w:val="00576B4E"/>
    <w:rsid w:val="00576FF9"/>
    <w:rsid w:val="00577021"/>
    <w:rsid w:val="005771D5"/>
    <w:rsid w:val="005771EE"/>
    <w:rsid w:val="00577438"/>
    <w:rsid w:val="00577742"/>
    <w:rsid w:val="005777F5"/>
    <w:rsid w:val="00577866"/>
    <w:rsid w:val="005778C8"/>
    <w:rsid w:val="00577998"/>
    <w:rsid w:val="00577A05"/>
    <w:rsid w:val="00577FCD"/>
    <w:rsid w:val="00580177"/>
    <w:rsid w:val="00580366"/>
    <w:rsid w:val="005803E2"/>
    <w:rsid w:val="00580905"/>
    <w:rsid w:val="00580AE7"/>
    <w:rsid w:val="005810D1"/>
    <w:rsid w:val="0058110F"/>
    <w:rsid w:val="005812AB"/>
    <w:rsid w:val="0058138A"/>
    <w:rsid w:val="0058156E"/>
    <w:rsid w:val="00581705"/>
    <w:rsid w:val="005817C6"/>
    <w:rsid w:val="00581CC5"/>
    <w:rsid w:val="00581D63"/>
    <w:rsid w:val="00581F88"/>
    <w:rsid w:val="0058219F"/>
    <w:rsid w:val="005821C7"/>
    <w:rsid w:val="00582A80"/>
    <w:rsid w:val="00582AFC"/>
    <w:rsid w:val="0058301D"/>
    <w:rsid w:val="005830D8"/>
    <w:rsid w:val="00583181"/>
    <w:rsid w:val="00583495"/>
    <w:rsid w:val="00583601"/>
    <w:rsid w:val="00583663"/>
    <w:rsid w:val="005836A7"/>
    <w:rsid w:val="005837AF"/>
    <w:rsid w:val="0058382E"/>
    <w:rsid w:val="00583CB8"/>
    <w:rsid w:val="00583D11"/>
    <w:rsid w:val="00583F19"/>
    <w:rsid w:val="00584022"/>
    <w:rsid w:val="005841B9"/>
    <w:rsid w:val="00584733"/>
    <w:rsid w:val="00584734"/>
    <w:rsid w:val="00584793"/>
    <w:rsid w:val="00584893"/>
    <w:rsid w:val="00584BBC"/>
    <w:rsid w:val="00584BD1"/>
    <w:rsid w:val="00584D23"/>
    <w:rsid w:val="00584FF8"/>
    <w:rsid w:val="0058506F"/>
    <w:rsid w:val="0058518B"/>
    <w:rsid w:val="0058554A"/>
    <w:rsid w:val="005857E0"/>
    <w:rsid w:val="0058580D"/>
    <w:rsid w:val="00585886"/>
    <w:rsid w:val="00585FED"/>
    <w:rsid w:val="0058629D"/>
    <w:rsid w:val="005862BD"/>
    <w:rsid w:val="00586417"/>
    <w:rsid w:val="005870D9"/>
    <w:rsid w:val="00587177"/>
    <w:rsid w:val="005871BE"/>
    <w:rsid w:val="0058753A"/>
    <w:rsid w:val="0058754A"/>
    <w:rsid w:val="00587A3C"/>
    <w:rsid w:val="0059030A"/>
    <w:rsid w:val="005903FE"/>
    <w:rsid w:val="0059049C"/>
    <w:rsid w:val="00590A2B"/>
    <w:rsid w:val="00590CA1"/>
    <w:rsid w:val="005912B1"/>
    <w:rsid w:val="005915CB"/>
    <w:rsid w:val="005917B1"/>
    <w:rsid w:val="0059193F"/>
    <w:rsid w:val="00591F27"/>
    <w:rsid w:val="0059211D"/>
    <w:rsid w:val="00592472"/>
    <w:rsid w:val="0059269B"/>
    <w:rsid w:val="00592E0A"/>
    <w:rsid w:val="00592ED8"/>
    <w:rsid w:val="00592EEB"/>
    <w:rsid w:val="00592F09"/>
    <w:rsid w:val="005930D3"/>
    <w:rsid w:val="00593208"/>
    <w:rsid w:val="00593290"/>
    <w:rsid w:val="00593600"/>
    <w:rsid w:val="00593A29"/>
    <w:rsid w:val="00593AC1"/>
    <w:rsid w:val="00593CCC"/>
    <w:rsid w:val="00593CF2"/>
    <w:rsid w:val="00593F42"/>
    <w:rsid w:val="00593FC5"/>
    <w:rsid w:val="0059400F"/>
    <w:rsid w:val="00594061"/>
    <w:rsid w:val="00594125"/>
    <w:rsid w:val="005942D9"/>
    <w:rsid w:val="005945A4"/>
    <w:rsid w:val="00594917"/>
    <w:rsid w:val="0059496C"/>
    <w:rsid w:val="00594A72"/>
    <w:rsid w:val="00594B7F"/>
    <w:rsid w:val="00594C3E"/>
    <w:rsid w:val="00594CC6"/>
    <w:rsid w:val="0059514E"/>
    <w:rsid w:val="005952B7"/>
    <w:rsid w:val="0059530E"/>
    <w:rsid w:val="00595313"/>
    <w:rsid w:val="00595703"/>
    <w:rsid w:val="005957D7"/>
    <w:rsid w:val="00595851"/>
    <w:rsid w:val="005959F2"/>
    <w:rsid w:val="00595CF7"/>
    <w:rsid w:val="00595D3E"/>
    <w:rsid w:val="00595E18"/>
    <w:rsid w:val="00595E97"/>
    <w:rsid w:val="00596024"/>
    <w:rsid w:val="005960B8"/>
    <w:rsid w:val="005960EE"/>
    <w:rsid w:val="005961FA"/>
    <w:rsid w:val="00596421"/>
    <w:rsid w:val="005966C2"/>
    <w:rsid w:val="005966F4"/>
    <w:rsid w:val="00596A2B"/>
    <w:rsid w:val="00596CC5"/>
    <w:rsid w:val="00596DBF"/>
    <w:rsid w:val="00596F39"/>
    <w:rsid w:val="00597010"/>
    <w:rsid w:val="00597032"/>
    <w:rsid w:val="005974B6"/>
    <w:rsid w:val="0059752F"/>
    <w:rsid w:val="0059754B"/>
    <w:rsid w:val="00597798"/>
    <w:rsid w:val="005977AE"/>
    <w:rsid w:val="0059785D"/>
    <w:rsid w:val="00597959"/>
    <w:rsid w:val="00597DB5"/>
    <w:rsid w:val="00597FC5"/>
    <w:rsid w:val="005A0345"/>
    <w:rsid w:val="005A0C87"/>
    <w:rsid w:val="005A0ECB"/>
    <w:rsid w:val="005A0EDE"/>
    <w:rsid w:val="005A0FB1"/>
    <w:rsid w:val="005A10CB"/>
    <w:rsid w:val="005A10D5"/>
    <w:rsid w:val="005A10ED"/>
    <w:rsid w:val="005A11B3"/>
    <w:rsid w:val="005A14B0"/>
    <w:rsid w:val="005A1750"/>
    <w:rsid w:val="005A1848"/>
    <w:rsid w:val="005A1AF1"/>
    <w:rsid w:val="005A1F1D"/>
    <w:rsid w:val="005A292A"/>
    <w:rsid w:val="005A2C8F"/>
    <w:rsid w:val="005A2D55"/>
    <w:rsid w:val="005A2D6E"/>
    <w:rsid w:val="005A2DC1"/>
    <w:rsid w:val="005A2E5A"/>
    <w:rsid w:val="005A2E5C"/>
    <w:rsid w:val="005A3140"/>
    <w:rsid w:val="005A3363"/>
    <w:rsid w:val="005A368A"/>
    <w:rsid w:val="005A368C"/>
    <w:rsid w:val="005A3972"/>
    <w:rsid w:val="005A3B46"/>
    <w:rsid w:val="005A400D"/>
    <w:rsid w:val="005A42E6"/>
    <w:rsid w:val="005A44DC"/>
    <w:rsid w:val="005A45CD"/>
    <w:rsid w:val="005A481E"/>
    <w:rsid w:val="005A4A68"/>
    <w:rsid w:val="005A4BE2"/>
    <w:rsid w:val="005A4D01"/>
    <w:rsid w:val="005A4D2C"/>
    <w:rsid w:val="005A5088"/>
    <w:rsid w:val="005A50B9"/>
    <w:rsid w:val="005A50C8"/>
    <w:rsid w:val="005A50CB"/>
    <w:rsid w:val="005A50F8"/>
    <w:rsid w:val="005A54B2"/>
    <w:rsid w:val="005A54EA"/>
    <w:rsid w:val="005A59C4"/>
    <w:rsid w:val="005A5B5A"/>
    <w:rsid w:val="005A5CF7"/>
    <w:rsid w:val="005A5DBC"/>
    <w:rsid w:val="005A5FCE"/>
    <w:rsid w:val="005A6203"/>
    <w:rsid w:val="005A6F16"/>
    <w:rsid w:val="005A6F7C"/>
    <w:rsid w:val="005A6FA5"/>
    <w:rsid w:val="005A702A"/>
    <w:rsid w:val="005A7386"/>
    <w:rsid w:val="005A7593"/>
    <w:rsid w:val="005A7629"/>
    <w:rsid w:val="005A7659"/>
    <w:rsid w:val="005A7B0F"/>
    <w:rsid w:val="005A7C76"/>
    <w:rsid w:val="005A7E83"/>
    <w:rsid w:val="005B03BD"/>
    <w:rsid w:val="005B0599"/>
    <w:rsid w:val="005B0664"/>
    <w:rsid w:val="005B0837"/>
    <w:rsid w:val="005B095F"/>
    <w:rsid w:val="005B0A78"/>
    <w:rsid w:val="005B0B87"/>
    <w:rsid w:val="005B0BB4"/>
    <w:rsid w:val="005B0CB7"/>
    <w:rsid w:val="005B0EAA"/>
    <w:rsid w:val="005B111D"/>
    <w:rsid w:val="005B11E9"/>
    <w:rsid w:val="005B16D3"/>
    <w:rsid w:val="005B1976"/>
    <w:rsid w:val="005B1CA4"/>
    <w:rsid w:val="005B1E21"/>
    <w:rsid w:val="005B25EA"/>
    <w:rsid w:val="005B27E6"/>
    <w:rsid w:val="005B2807"/>
    <w:rsid w:val="005B2A13"/>
    <w:rsid w:val="005B2BEE"/>
    <w:rsid w:val="005B2CE5"/>
    <w:rsid w:val="005B2D3D"/>
    <w:rsid w:val="005B2E3C"/>
    <w:rsid w:val="005B2EC1"/>
    <w:rsid w:val="005B2FE2"/>
    <w:rsid w:val="005B317F"/>
    <w:rsid w:val="005B36A4"/>
    <w:rsid w:val="005B36E0"/>
    <w:rsid w:val="005B373D"/>
    <w:rsid w:val="005B3889"/>
    <w:rsid w:val="005B3BB0"/>
    <w:rsid w:val="005B3BBE"/>
    <w:rsid w:val="005B3C09"/>
    <w:rsid w:val="005B40FA"/>
    <w:rsid w:val="005B44B7"/>
    <w:rsid w:val="005B48AB"/>
    <w:rsid w:val="005B4A73"/>
    <w:rsid w:val="005B4ADC"/>
    <w:rsid w:val="005B4C9C"/>
    <w:rsid w:val="005B4D7A"/>
    <w:rsid w:val="005B4FB5"/>
    <w:rsid w:val="005B5437"/>
    <w:rsid w:val="005B54C3"/>
    <w:rsid w:val="005B582C"/>
    <w:rsid w:val="005B5A74"/>
    <w:rsid w:val="005B5D37"/>
    <w:rsid w:val="005B5E40"/>
    <w:rsid w:val="005B5E7C"/>
    <w:rsid w:val="005B5EC8"/>
    <w:rsid w:val="005B6007"/>
    <w:rsid w:val="005B6399"/>
    <w:rsid w:val="005B63A6"/>
    <w:rsid w:val="005B63DC"/>
    <w:rsid w:val="005B6464"/>
    <w:rsid w:val="005B649B"/>
    <w:rsid w:val="005B64CD"/>
    <w:rsid w:val="005B6AAB"/>
    <w:rsid w:val="005B722E"/>
    <w:rsid w:val="005B73F5"/>
    <w:rsid w:val="005B7AA0"/>
    <w:rsid w:val="005B7BC6"/>
    <w:rsid w:val="005C012E"/>
    <w:rsid w:val="005C047C"/>
    <w:rsid w:val="005C0699"/>
    <w:rsid w:val="005C0A50"/>
    <w:rsid w:val="005C0A99"/>
    <w:rsid w:val="005C0B5D"/>
    <w:rsid w:val="005C18B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1E"/>
    <w:rsid w:val="005C3430"/>
    <w:rsid w:val="005C3443"/>
    <w:rsid w:val="005C3870"/>
    <w:rsid w:val="005C44E2"/>
    <w:rsid w:val="005C4965"/>
    <w:rsid w:val="005C49D2"/>
    <w:rsid w:val="005C49EE"/>
    <w:rsid w:val="005C4A0C"/>
    <w:rsid w:val="005C4CCC"/>
    <w:rsid w:val="005C4D93"/>
    <w:rsid w:val="005C4DC5"/>
    <w:rsid w:val="005C529C"/>
    <w:rsid w:val="005C59AC"/>
    <w:rsid w:val="005C5DF6"/>
    <w:rsid w:val="005C5F22"/>
    <w:rsid w:val="005C5F52"/>
    <w:rsid w:val="005C649C"/>
    <w:rsid w:val="005C66A3"/>
    <w:rsid w:val="005C67EC"/>
    <w:rsid w:val="005C6C35"/>
    <w:rsid w:val="005C6EE1"/>
    <w:rsid w:val="005C73E0"/>
    <w:rsid w:val="005C7531"/>
    <w:rsid w:val="005C7A5B"/>
    <w:rsid w:val="005D0196"/>
    <w:rsid w:val="005D0449"/>
    <w:rsid w:val="005D059E"/>
    <w:rsid w:val="005D0635"/>
    <w:rsid w:val="005D0A0B"/>
    <w:rsid w:val="005D0A7A"/>
    <w:rsid w:val="005D0F9A"/>
    <w:rsid w:val="005D1377"/>
    <w:rsid w:val="005D1909"/>
    <w:rsid w:val="005D1AB0"/>
    <w:rsid w:val="005D1EA0"/>
    <w:rsid w:val="005D1ED8"/>
    <w:rsid w:val="005D218D"/>
    <w:rsid w:val="005D2806"/>
    <w:rsid w:val="005D2969"/>
    <w:rsid w:val="005D2D75"/>
    <w:rsid w:val="005D2F2A"/>
    <w:rsid w:val="005D35AB"/>
    <w:rsid w:val="005D37C4"/>
    <w:rsid w:val="005D3B48"/>
    <w:rsid w:val="005D4406"/>
    <w:rsid w:val="005D446D"/>
    <w:rsid w:val="005D4661"/>
    <w:rsid w:val="005D48C7"/>
    <w:rsid w:val="005D4C29"/>
    <w:rsid w:val="005D5004"/>
    <w:rsid w:val="005D52B7"/>
    <w:rsid w:val="005D55B7"/>
    <w:rsid w:val="005D5779"/>
    <w:rsid w:val="005D5A05"/>
    <w:rsid w:val="005D5D74"/>
    <w:rsid w:val="005D5E83"/>
    <w:rsid w:val="005D5EC3"/>
    <w:rsid w:val="005D5F93"/>
    <w:rsid w:val="005D6138"/>
    <w:rsid w:val="005D61CA"/>
    <w:rsid w:val="005D6296"/>
    <w:rsid w:val="005D6317"/>
    <w:rsid w:val="005D6343"/>
    <w:rsid w:val="005D63D6"/>
    <w:rsid w:val="005D644B"/>
    <w:rsid w:val="005D6615"/>
    <w:rsid w:val="005D684E"/>
    <w:rsid w:val="005D6AA9"/>
    <w:rsid w:val="005D73FE"/>
    <w:rsid w:val="005D7912"/>
    <w:rsid w:val="005D7AAB"/>
    <w:rsid w:val="005D7CD3"/>
    <w:rsid w:val="005E0080"/>
    <w:rsid w:val="005E0223"/>
    <w:rsid w:val="005E02AC"/>
    <w:rsid w:val="005E02C8"/>
    <w:rsid w:val="005E04C4"/>
    <w:rsid w:val="005E09C8"/>
    <w:rsid w:val="005E0A63"/>
    <w:rsid w:val="005E0E47"/>
    <w:rsid w:val="005E135F"/>
    <w:rsid w:val="005E1538"/>
    <w:rsid w:val="005E1770"/>
    <w:rsid w:val="005E18CA"/>
    <w:rsid w:val="005E1A44"/>
    <w:rsid w:val="005E1C36"/>
    <w:rsid w:val="005E1E2E"/>
    <w:rsid w:val="005E21C7"/>
    <w:rsid w:val="005E23B6"/>
    <w:rsid w:val="005E248A"/>
    <w:rsid w:val="005E28D8"/>
    <w:rsid w:val="005E2ABC"/>
    <w:rsid w:val="005E2B36"/>
    <w:rsid w:val="005E3309"/>
    <w:rsid w:val="005E39B2"/>
    <w:rsid w:val="005E3A64"/>
    <w:rsid w:val="005E3A8A"/>
    <w:rsid w:val="005E3ECA"/>
    <w:rsid w:val="005E40DA"/>
    <w:rsid w:val="005E44E8"/>
    <w:rsid w:val="005E46AD"/>
    <w:rsid w:val="005E4943"/>
    <w:rsid w:val="005E4964"/>
    <w:rsid w:val="005E4A74"/>
    <w:rsid w:val="005E4B27"/>
    <w:rsid w:val="005E4EB4"/>
    <w:rsid w:val="005E4EC6"/>
    <w:rsid w:val="005E5282"/>
    <w:rsid w:val="005E582E"/>
    <w:rsid w:val="005E58E1"/>
    <w:rsid w:val="005E5980"/>
    <w:rsid w:val="005E5981"/>
    <w:rsid w:val="005E5A53"/>
    <w:rsid w:val="005E5BB7"/>
    <w:rsid w:val="005E5EC9"/>
    <w:rsid w:val="005E6043"/>
    <w:rsid w:val="005E6583"/>
    <w:rsid w:val="005E6923"/>
    <w:rsid w:val="005E6950"/>
    <w:rsid w:val="005E6A76"/>
    <w:rsid w:val="005E6BC2"/>
    <w:rsid w:val="005E6E9C"/>
    <w:rsid w:val="005E6EF6"/>
    <w:rsid w:val="005E7265"/>
    <w:rsid w:val="005E736A"/>
    <w:rsid w:val="005E744D"/>
    <w:rsid w:val="005E747D"/>
    <w:rsid w:val="005E778C"/>
    <w:rsid w:val="005E7856"/>
    <w:rsid w:val="005E78C2"/>
    <w:rsid w:val="005E798B"/>
    <w:rsid w:val="005E79A3"/>
    <w:rsid w:val="005E7B14"/>
    <w:rsid w:val="005E7F50"/>
    <w:rsid w:val="005F01A4"/>
    <w:rsid w:val="005F02B0"/>
    <w:rsid w:val="005F0312"/>
    <w:rsid w:val="005F0A60"/>
    <w:rsid w:val="005F0C22"/>
    <w:rsid w:val="005F0D48"/>
    <w:rsid w:val="005F0E05"/>
    <w:rsid w:val="005F0E51"/>
    <w:rsid w:val="005F0E92"/>
    <w:rsid w:val="005F128E"/>
    <w:rsid w:val="005F179D"/>
    <w:rsid w:val="005F1855"/>
    <w:rsid w:val="005F18A1"/>
    <w:rsid w:val="005F18A9"/>
    <w:rsid w:val="005F1C6A"/>
    <w:rsid w:val="005F1CD6"/>
    <w:rsid w:val="005F1DFC"/>
    <w:rsid w:val="005F1FB6"/>
    <w:rsid w:val="005F2104"/>
    <w:rsid w:val="005F2426"/>
    <w:rsid w:val="005F29D1"/>
    <w:rsid w:val="005F2EEF"/>
    <w:rsid w:val="005F30F9"/>
    <w:rsid w:val="005F3164"/>
    <w:rsid w:val="005F3366"/>
    <w:rsid w:val="005F3532"/>
    <w:rsid w:val="005F3627"/>
    <w:rsid w:val="005F3BA7"/>
    <w:rsid w:val="005F4000"/>
    <w:rsid w:val="005F44FD"/>
    <w:rsid w:val="005F471D"/>
    <w:rsid w:val="005F4736"/>
    <w:rsid w:val="005F497A"/>
    <w:rsid w:val="005F4C1B"/>
    <w:rsid w:val="005F4C57"/>
    <w:rsid w:val="005F4D03"/>
    <w:rsid w:val="005F4DEF"/>
    <w:rsid w:val="005F52B8"/>
    <w:rsid w:val="005F5419"/>
    <w:rsid w:val="005F5508"/>
    <w:rsid w:val="005F58FE"/>
    <w:rsid w:val="005F604F"/>
    <w:rsid w:val="005F628D"/>
    <w:rsid w:val="005F62EE"/>
    <w:rsid w:val="005F642C"/>
    <w:rsid w:val="005F64F6"/>
    <w:rsid w:val="005F6911"/>
    <w:rsid w:val="005F6B47"/>
    <w:rsid w:val="005F6D3D"/>
    <w:rsid w:val="005F6F7E"/>
    <w:rsid w:val="005F70C8"/>
    <w:rsid w:val="005F718B"/>
    <w:rsid w:val="005F721E"/>
    <w:rsid w:val="005F7851"/>
    <w:rsid w:val="005F79DA"/>
    <w:rsid w:val="005F7EFF"/>
    <w:rsid w:val="00600267"/>
    <w:rsid w:val="00600279"/>
    <w:rsid w:val="006002A5"/>
    <w:rsid w:val="00600349"/>
    <w:rsid w:val="0060040D"/>
    <w:rsid w:val="0060081D"/>
    <w:rsid w:val="00600AA1"/>
    <w:rsid w:val="00600B7A"/>
    <w:rsid w:val="00600E2C"/>
    <w:rsid w:val="00600EB2"/>
    <w:rsid w:val="00601086"/>
    <w:rsid w:val="006010B9"/>
    <w:rsid w:val="00601208"/>
    <w:rsid w:val="006013A4"/>
    <w:rsid w:val="0060171F"/>
    <w:rsid w:val="006017CD"/>
    <w:rsid w:val="00601979"/>
    <w:rsid w:val="00601982"/>
    <w:rsid w:val="006019D1"/>
    <w:rsid w:val="00601B2C"/>
    <w:rsid w:val="00601B42"/>
    <w:rsid w:val="00601B6F"/>
    <w:rsid w:val="00601E2A"/>
    <w:rsid w:val="00601ED1"/>
    <w:rsid w:val="00602464"/>
    <w:rsid w:val="0060256F"/>
    <w:rsid w:val="006028A0"/>
    <w:rsid w:val="00602D97"/>
    <w:rsid w:val="00602FC6"/>
    <w:rsid w:val="006035F2"/>
    <w:rsid w:val="006037C2"/>
    <w:rsid w:val="00603BEE"/>
    <w:rsid w:val="00603D5B"/>
    <w:rsid w:val="00603E38"/>
    <w:rsid w:val="006040B6"/>
    <w:rsid w:val="006041A7"/>
    <w:rsid w:val="006041B3"/>
    <w:rsid w:val="0060420B"/>
    <w:rsid w:val="006043AA"/>
    <w:rsid w:val="006043C2"/>
    <w:rsid w:val="00604837"/>
    <w:rsid w:val="00604977"/>
    <w:rsid w:val="00604C53"/>
    <w:rsid w:val="00604C5D"/>
    <w:rsid w:val="00604D92"/>
    <w:rsid w:val="006050E5"/>
    <w:rsid w:val="0060520C"/>
    <w:rsid w:val="006052CF"/>
    <w:rsid w:val="006053A6"/>
    <w:rsid w:val="00605594"/>
    <w:rsid w:val="00605BC9"/>
    <w:rsid w:val="00605D1A"/>
    <w:rsid w:val="00605EF6"/>
    <w:rsid w:val="006060DF"/>
    <w:rsid w:val="00606182"/>
    <w:rsid w:val="0060662F"/>
    <w:rsid w:val="00606852"/>
    <w:rsid w:val="00606A39"/>
    <w:rsid w:val="00606D2F"/>
    <w:rsid w:val="00606EC7"/>
    <w:rsid w:val="00607107"/>
    <w:rsid w:val="0060712E"/>
    <w:rsid w:val="006073F1"/>
    <w:rsid w:val="00607699"/>
    <w:rsid w:val="006076BA"/>
    <w:rsid w:val="00607E1D"/>
    <w:rsid w:val="0061036D"/>
    <w:rsid w:val="00610567"/>
    <w:rsid w:val="00610609"/>
    <w:rsid w:val="0061077C"/>
    <w:rsid w:val="00610A03"/>
    <w:rsid w:val="00610E64"/>
    <w:rsid w:val="00610EDA"/>
    <w:rsid w:val="00610F7C"/>
    <w:rsid w:val="006111C6"/>
    <w:rsid w:val="006116A5"/>
    <w:rsid w:val="0061173F"/>
    <w:rsid w:val="00611E17"/>
    <w:rsid w:val="00611F79"/>
    <w:rsid w:val="00612045"/>
    <w:rsid w:val="006121A3"/>
    <w:rsid w:val="0061231D"/>
    <w:rsid w:val="00612587"/>
    <w:rsid w:val="0061264B"/>
    <w:rsid w:val="006126B3"/>
    <w:rsid w:val="00612B23"/>
    <w:rsid w:val="006133E1"/>
    <w:rsid w:val="0061341C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0A"/>
    <w:rsid w:val="00614080"/>
    <w:rsid w:val="006140FB"/>
    <w:rsid w:val="006142F1"/>
    <w:rsid w:val="006143D1"/>
    <w:rsid w:val="00614C02"/>
    <w:rsid w:val="00614D10"/>
    <w:rsid w:val="0061500A"/>
    <w:rsid w:val="00615712"/>
    <w:rsid w:val="00615A66"/>
    <w:rsid w:val="00615B0D"/>
    <w:rsid w:val="00615B5D"/>
    <w:rsid w:val="00615E48"/>
    <w:rsid w:val="00616303"/>
    <w:rsid w:val="00616509"/>
    <w:rsid w:val="006168C6"/>
    <w:rsid w:val="00616E53"/>
    <w:rsid w:val="006177E8"/>
    <w:rsid w:val="006179D4"/>
    <w:rsid w:val="006200DF"/>
    <w:rsid w:val="00620138"/>
    <w:rsid w:val="0062028A"/>
    <w:rsid w:val="00620332"/>
    <w:rsid w:val="00620463"/>
    <w:rsid w:val="00621038"/>
    <w:rsid w:val="00621446"/>
    <w:rsid w:val="006218C9"/>
    <w:rsid w:val="00621AC3"/>
    <w:rsid w:val="00621BC9"/>
    <w:rsid w:val="00621DB7"/>
    <w:rsid w:val="00622339"/>
    <w:rsid w:val="0062236F"/>
    <w:rsid w:val="006226CE"/>
    <w:rsid w:val="00622A1F"/>
    <w:rsid w:val="00622B8B"/>
    <w:rsid w:val="00622C21"/>
    <w:rsid w:val="0062301A"/>
    <w:rsid w:val="0062314E"/>
    <w:rsid w:val="006235F0"/>
    <w:rsid w:val="00623FFA"/>
    <w:rsid w:val="006245CB"/>
    <w:rsid w:val="006246B3"/>
    <w:rsid w:val="00624932"/>
    <w:rsid w:val="00624CB1"/>
    <w:rsid w:val="00624F8E"/>
    <w:rsid w:val="00625032"/>
    <w:rsid w:val="006252B0"/>
    <w:rsid w:val="00625B5F"/>
    <w:rsid w:val="00625C6F"/>
    <w:rsid w:val="00625EB1"/>
    <w:rsid w:val="00625F95"/>
    <w:rsid w:val="00626088"/>
    <w:rsid w:val="00626164"/>
    <w:rsid w:val="0062626A"/>
    <w:rsid w:val="00626950"/>
    <w:rsid w:val="00626B35"/>
    <w:rsid w:val="00627019"/>
    <w:rsid w:val="00627184"/>
    <w:rsid w:val="00627351"/>
    <w:rsid w:val="006276B0"/>
    <w:rsid w:val="00627D64"/>
    <w:rsid w:val="00627D89"/>
    <w:rsid w:val="00627E16"/>
    <w:rsid w:val="00627FF7"/>
    <w:rsid w:val="00630010"/>
    <w:rsid w:val="006301EE"/>
    <w:rsid w:val="00630323"/>
    <w:rsid w:val="006306B4"/>
    <w:rsid w:val="006308A5"/>
    <w:rsid w:val="00630B33"/>
    <w:rsid w:val="00630DBC"/>
    <w:rsid w:val="00630ECC"/>
    <w:rsid w:val="006312FC"/>
    <w:rsid w:val="00631448"/>
    <w:rsid w:val="0063149A"/>
    <w:rsid w:val="0063179C"/>
    <w:rsid w:val="00631861"/>
    <w:rsid w:val="00631ABE"/>
    <w:rsid w:val="00631F8D"/>
    <w:rsid w:val="006320AB"/>
    <w:rsid w:val="0063244F"/>
    <w:rsid w:val="00632645"/>
    <w:rsid w:val="006327CF"/>
    <w:rsid w:val="00632818"/>
    <w:rsid w:val="00632D78"/>
    <w:rsid w:val="0063334F"/>
    <w:rsid w:val="0063345F"/>
    <w:rsid w:val="006334E1"/>
    <w:rsid w:val="00633744"/>
    <w:rsid w:val="00633A5F"/>
    <w:rsid w:val="00633E3D"/>
    <w:rsid w:val="00633E65"/>
    <w:rsid w:val="006343B8"/>
    <w:rsid w:val="00634A89"/>
    <w:rsid w:val="00634DB7"/>
    <w:rsid w:val="00634E48"/>
    <w:rsid w:val="00634FFE"/>
    <w:rsid w:val="0063509C"/>
    <w:rsid w:val="006350B8"/>
    <w:rsid w:val="00635531"/>
    <w:rsid w:val="0063554B"/>
    <w:rsid w:val="00635923"/>
    <w:rsid w:val="00635958"/>
    <w:rsid w:val="00635CFC"/>
    <w:rsid w:val="00635D3E"/>
    <w:rsid w:val="006361B1"/>
    <w:rsid w:val="00636511"/>
    <w:rsid w:val="006366BC"/>
    <w:rsid w:val="00636733"/>
    <w:rsid w:val="00636985"/>
    <w:rsid w:val="0063698E"/>
    <w:rsid w:val="00636A39"/>
    <w:rsid w:val="00636BC1"/>
    <w:rsid w:val="00636E9A"/>
    <w:rsid w:val="00636F16"/>
    <w:rsid w:val="00637007"/>
    <w:rsid w:val="006374E8"/>
    <w:rsid w:val="00637780"/>
    <w:rsid w:val="0063789F"/>
    <w:rsid w:val="00637D19"/>
    <w:rsid w:val="00637EE6"/>
    <w:rsid w:val="00637FB0"/>
    <w:rsid w:val="006402CC"/>
    <w:rsid w:val="00640360"/>
    <w:rsid w:val="00640569"/>
    <w:rsid w:val="006407AC"/>
    <w:rsid w:val="00640C2C"/>
    <w:rsid w:val="00640E90"/>
    <w:rsid w:val="00640EBD"/>
    <w:rsid w:val="00640F46"/>
    <w:rsid w:val="00641125"/>
    <w:rsid w:val="00641135"/>
    <w:rsid w:val="00641224"/>
    <w:rsid w:val="0064126F"/>
    <w:rsid w:val="00641637"/>
    <w:rsid w:val="00641B94"/>
    <w:rsid w:val="00641D90"/>
    <w:rsid w:val="00641ED2"/>
    <w:rsid w:val="00641EDE"/>
    <w:rsid w:val="00641F13"/>
    <w:rsid w:val="00642436"/>
    <w:rsid w:val="0064293E"/>
    <w:rsid w:val="006429DC"/>
    <w:rsid w:val="00642AA0"/>
    <w:rsid w:val="00642C49"/>
    <w:rsid w:val="00642E7D"/>
    <w:rsid w:val="006430B4"/>
    <w:rsid w:val="0064328E"/>
    <w:rsid w:val="006433EB"/>
    <w:rsid w:val="006436AC"/>
    <w:rsid w:val="00643D42"/>
    <w:rsid w:val="00643F60"/>
    <w:rsid w:val="00644247"/>
    <w:rsid w:val="006443A2"/>
    <w:rsid w:val="006445FB"/>
    <w:rsid w:val="0064475F"/>
    <w:rsid w:val="006447BB"/>
    <w:rsid w:val="006447E1"/>
    <w:rsid w:val="00644A2D"/>
    <w:rsid w:val="00644A76"/>
    <w:rsid w:val="00644B74"/>
    <w:rsid w:val="00644BA2"/>
    <w:rsid w:val="00644C6E"/>
    <w:rsid w:val="00644C8B"/>
    <w:rsid w:val="00644ECD"/>
    <w:rsid w:val="00644F4E"/>
    <w:rsid w:val="006450A4"/>
    <w:rsid w:val="00645156"/>
    <w:rsid w:val="00645378"/>
    <w:rsid w:val="0064540A"/>
    <w:rsid w:val="006458E7"/>
    <w:rsid w:val="00645AA9"/>
    <w:rsid w:val="00645B28"/>
    <w:rsid w:val="006460AA"/>
    <w:rsid w:val="006464F7"/>
    <w:rsid w:val="00646827"/>
    <w:rsid w:val="00646CD0"/>
    <w:rsid w:val="00646EBA"/>
    <w:rsid w:val="00647ABA"/>
    <w:rsid w:val="00647B83"/>
    <w:rsid w:val="00647D84"/>
    <w:rsid w:val="00647FA7"/>
    <w:rsid w:val="0065046B"/>
    <w:rsid w:val="0065077C"/>
    <w:rsid w:val="00650783"/>
    <w:rsid w:val="00650A9B"/>
    <w:rsid w:val="00650DA7"/>
    <w:rsid w:val="00650E47"/>
    <w:rsid w:val="00650E68"/>
    <w:rsid w:val="00650F2A"/>
    <w:rsid w:val="00650F80"/>
    <w:rsid w:val="0065122E"/>
    <w:rsid w:val="006515EF"/>
    <w:rsid w:val="0065171D"/>
    <w:rsid w:val="0065175E"/>
    <w:rsid w:val="00651771"/>
    <w:rsid w:val="00651858"/>
    <w:rsid w:val="00651B25"/>
    <w:rsid w:val="00651D4A"/>
    <w:rsid w:val="006523C6"/>
    <w:rsid w:val="006524DA"/>
    <w:rsid w:val="00652569"/>
    <w:rsid w:val="006528C9"/>
    <w:rsid w:val="00652A8F"/>
    <w:rsid w:val="00652C4F"/>
    <w:rsid w:val="00652D89"/>
    <w:rsid w:val="00652D9A"/>
    <w:rsid w:val="00652F93"/>
    <w:rsid w:val="0065394C"/>
    <w:rsid w:val="00653F5F"/>
    <w:rsid w:val="00653FD1"/>
    <w:rsid w:val="006543D0"/>
    <w:rsid w:val="006544A2"/>
    <w:rsid w:val="006544FD"/>
    <w:rsid w:val="006547F5"/>
    <w:rsid w:val="006549F5"/>
    <w:rsid w:val="00654D56"/>
    <w:rsid w:val="00654E06"/>
    <w:rsid w:val="00655132"/>
    <w:rsid w:val="006552DD"/>
    <w:rsid w:val="00655545"/>
    <w:rsid w:val="0065557C"/>
    <w:rsid w:val="00655A48"/>
    <w:rsid w:val="00655B61"/>
    <w:rsid w:val="006560D9"/>
    <w:rsid w:val="00656154"/>
    <w:rsid w:val="0065645E"/>
    <w:rsid w:val="0065654F"/>
    <w:rsid w:val="006566D4"/>
    <w:rsid w:val="0065695F"/>
    <w:rsid w:val="00656A24"/>
    <w:rsid w:val="00656A36"/>
    <w:rsid w:val="00656AE1"/>
    <w:rsid w:val="00656D93"/>
    <w:rsid w:val="00656EC3"/>
    <w:rsid w:val="006571B4"/>
    <w:rsid w:val="00657336"/>
    <w:rsid w:val="006574AD"/>
    <w:rsid w:val="006579F7"/>
    <w:rsid w:val="00657B02"/>
    <w:rsid w:val="00657FC4"/>
    <w:rsid w:val="006601E3"/>
    <w:rsid w:val="00660472"/>
    <w:rsid w:val="00660684"/>
    <w:rsid w:val="0066069C"/>
    <w:rsid w:val="00660F81"/>
    <w:rsid w:val="00661034"/>
    <w:rsid w:val="00661192"/>
    <w:rsid w:val="006613CB"/>
    <w:rsid w:val="00661A5B"/>
    <w:rsid w:val="00661C31"/>
    <w:rsid w:val="00661E85"/>
    <w:rsid w:val="00661EF6"/>
    <w:rsid w:val="00662043"/>
    <w:rsid w:val="006620E8"/>
    <w:rsid w:val="006622AE"/>
    <w:rsid w:val="006623CC"/>
    <w:rsid w:val="00662423"/>
    <w:rsid w:val="0066267F"/>
    <w:rsid w:val="006626D2"/>
    <w:rsid w:val="00662774"/>
    <w:rsid w:val="00662839"/>
    <w:rsid w:val="00662AE0"/>
    <w:rsid w:val="00662C7C"/>
    <w:rsid w:val="00662E0C"/>
    <w:rsid w:val="006630BA"/>
    <w:rsid w:val="0066325B"/>
    <w:rsid w:val="00663619"/>
    <w:rsid w:val="00663620"/>
    <w:rsid w:val="0066396D"/>
    <w:rsid w:val="00663D69"/>
    <w:rsid w:val="00663ED2"/>
    <w:rsid w:val="00663F2C"/>
    <w:rsid w:val="00663FE1"/>
    <w:rsid w:val="006640F9"/>
    <w:rsid w:val="00664C2D"/>
    <w:rsid w:val="00664DCF"/>
    <w:rsid w:val="00664E8B"/>
    <w:rsid w:val="00664EB5"/>
    <w:rsid w:val="0066515A"/>
    <w:rsid w:val="006652D0"/>
    <w:rsid w:val="00665481"/>
    <w:rsid w:val="006655C0"/>
    <w:rsid w:val="00665817"/>
    <w:rsid w:val="006662FE"/>
    <w:rsid w:val="006664C5"/>
    <w:rsid w:val="00666578"/>
    <w:rsid w:val="006667F8"/>
    <w:rsid w:val="006669B4"/>
    <w:rsid w:val="00666A7A"/>
    <w:rsid w:val="00666A8E"/>
    <w:rsid w:val="00666CA7"/>
    <w:rsid w:val="00666E76"/>
    <w:rsid w:val="00666E81"/>
    <w:rsid w:val="00666EA2"/>
    <w:rsid w:val="006675A3"/>
    <w:rsid w:val="00667614"/>
    <w:rsid w:val="006676BA"/>
    <w:rsid w:val="0066795D"/>
    <w:rsid w:val="00667B0D"/>
    <w:rsid w:val="00667BA7"/>
    <w:rsid w:val="00667D89"/>
    <w:rsid w:val="006701A6"/>
    <w:rsid w:val="006704F8"/>
    <w:rsid w:val="00670665"/>
    <w:rsid w:val="0067084D"/>
    <w:rsid w:val="006709C7"/>
    <w:rsid w:val="006709CA"/>
    <w:rsid w:val="00670A7E"/>
    <w:rsid w:val="00670A9E"/>
    <w:rsid w:val="00670EE7"/>
    <w:rsid w:val="00670F4C"/>
    <w:rsid w:val="00670F8B"/>
    <w:rsid w:val="00671051"/>
    <w:rsid w:val="006711CA"/>
    <w:rsid w:val="006711EA"/>
    <w:rsid w:val="00671686"/>
    <w:rsid w:val="00671748"/>
    <w:rsid w:val="006717A5"/>
    <w:rsid w:val="00671A79"/>
    <w:rsid w:val="00671B42"/>
    <w:rsid w:val="00671CD2"/>
    <w:rsid w:val="00671F87"/>
    <w:rsid w:val="00672420"/>
    <w:rsid w:val="0067251A"/>
    <w:rsid w:val="00672627"/>
    <w:rsid w:val="006726A6"/>
    <w:rsid w:val="006726E2"/>
    <w:rsid w:val="00672D3E"/>
    <w:rsid w:val="00672F3A"/>
    <w:rsid w:val="00673141"/>
    <w:rsid w:val="00673327"/>
    <w:rsid w:val="00673457"/>
    <w:rsid w:val="0067377F"/>
    <w:rsid w:val="006737A7"/>
    <w:rsid w:val="00673ADE"/>
    <w:rsid w:val="00673C50"/>
    <w:rsid w:val="00673F36"/>
    <w:rsid w:val="0067436E"/>
    <w:rsid w:val="00674A8D"/>
    <w:rsid w:val="00674D5B"/>
    <w:rsid w:val="00674E1B"/>
    <w:rsid w:val="00674F66"/>
    <w:rsid w:val="00675037"/>
    <w:rsid w:val="00675323"/>
    <w:rsid w:val="0067532C"/>
    <w:rsid w:val="006758B0"/>
    <w:rsid w:val="00675915"/>
    <w:rsid w:val="00675D1B"/>
    <w:rsid w:val="0067603B"/>
    <w:rsid w:val="006761F9"/>
    <w:rsid w:val="00676485"/>
    <w:rsid w:val="0067668F"/>
    <w:rsid w:val="006769A7"/>
    <w:rsid w:val="00676AED"/>
    <w:rsid w:val="00676BFE"/>
    <w:rsid w:val="00676E8F"/>
    <w:rsid w:val="00676EF6"/>
    <w:rsid w:val="00676FCF"/>
    <w:rsid w:val="00677046"/>
    <w:rsid w:val="00677112"/>
    <w:rsid w:val="006773CE"/>
    <w:rsid w:val="00677472"/>
    <w:rsid w:val="006777FA"/>
    <w:rsid w:val="00677856"/>
    <w:rsid w:val="00677B27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AC5"/>
    <w:rsid w:val="00681D98"/>
    <w:rsid w:val="006821C2"/>
    <w:rsid w:val="0068282A"/>
    <w:rsid w:val="006828F0"/>
    <w:rsid w:val="00682A66"/>
    <w:rsid w:val="00682D87"/>
    <w:rsid w:val="00683070"/>
    <w:rsid w:val="006832CF"/>
    <w:rsid w:val="00683442"/>
    <w:rsid w:val="006834ED"/>
    <w:rsid w:val="00683570"/>
    <w:rsid w:val="00683607"/>
    <w:rsid w:val="00683685"/>
    <w:rsid w:val="0068379D"/>
    <w:rsid w:val="0068392C"/>
    <w:rsid w:val="0068440D"/>
    <w:rsid w:val="00684931"/>
    <w:rsid w:val="00684A96"/>
    <w:rsid w:val="00684AA5"/>
    <w:rsid w:val="00684BE5"/>
    <w:rsid w:val="00684D17"/>
    <w:rsid w:val="00684EF1"/>
    <w:rsid w:val="00685156"/>
    <w:rsid w:val="006851F8"/>
    <w:rsid w:val="0068526C"/>
    <w:rsid w:val="00685335"/>
    <w:rsid w:val="00685362"/>
    <w:rsid w:val="0068597E"/>
    <w:rsid w:val="00685A5B"/>
    <w:rsid w:val="00685AF0"/>
    <w:rsid w:val="00685B35"/>
    <w:rsid w:val="00685B75"/>
    <w:rsid w:val="00686106"/>
    <w:rsid w:val="00686145"/>
    <w:rsid w:val="0068621F"/>
    <w:rsid w:val="006864E6"/>
    <w:rsid w:val="0068659B"/>
    <w:rsid w:val="006869BD"/>
    <w:rsid w:val="00686C43"/>
    <w:rsid w:val="00686D1F"/>
    <w:rsid w:val="00686E91"/>
    <w:rsid w:val="00686EC5"/>
    <w:rsid w:val="0068705F"/>
    <w:rsid w:val="00687126"/>
    <w:rsid w:val="00687319"/>
    <w:rsid w:val="00687420"/>
    <w:rsid w:val="0068770D"/>
    <w:rsid w:val="00687710"/>
    <w:rsid w:val="0068785A"/>
    <w:rsid w:val="0068793B"/>
    <w:rsid w:val="0068799B"/>
    <w:rsid w:val="00687A20"/>
    <w:rsid w:val="00687AC0"/>
    <w:rsid w:val="00687F90"/>
    <w:rsid w:val="006903C0"/>
    <w:rsid w:val="0069073C"/>
    <w:rsid w:val="00690C25"/>
    <w:rsid w:val="00690F33"/>
    <w:rsid w:val="006915F7"/>
    <w:rsid w:val="006919DB"/>
    <w:rsid w:val="00691C40"/>
    <w:rsid w:val="00692749"/>
    <w:rsid w:val="006929AA"/>
    <w:rsid w:val="00692A62"/>
    <w:rsid w:val="00692A8C"/>
    <w:rsid w:val="006930BD"/>
    <w:rsid w:val="006930E9"/>
    <w:rsid w:val="00693775"/>
    <w:rsid w:val="006938CC"/>
    <w:rsid w:val="006939A6"/>
    <w:rsid w:val="00693B4B"/>
    <w:rsid w:val="00693F9B"/>
    <w:rsid w:val="006949AC"/>
    <w:rsid w:val="00694BB2"/>
    <w:rsid w:val="00694D40"/>
    <w:rsid w:val="00695EF1"/>
    <w:rsid w:val="0069600F"/>
    <w:rsid w:val="0069627A"/>
    <w:rsid w:val="0069629C"/>
    <w:rsid w:val="006962AA"/>
    <w:rsid w:val="00696662"/>
    <w:rsid w:val="0069696C"/>
    <w:rsid w:val="00696AB6"/>
    <w:rsid w:val="00696CBD"/>
    <w:rsid w:val="00697573"/>
    <w:rsid w:val="006976D5"/>
    <w:rsid w:val="006976DB"/>
    <w:rsid w:val="00697728"/>
    <w:rsid w:val="00697737"/>
    <w:rsid w:val="006977F4"/>
    <w:rsid w:val="00697DDC"/>
    <w:rsid w:val="00697E56"/>
    <w:rsid w:val="00697FA5"/>
    <w:rsid w:val="006A00CC"/>
    <w:rsid w:val="006A0368"/>
    <w:rsid w:val="006A0540"/>
    <w:rsid w:val="006A08A7"/>
    <w:rsid w:val="006A098E"/>
    <w:rsid w:val="006A0AC4"/>
    <w:rsid w:val="006A13B3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A2"/>
    <w:rsid w:val="006A2BC6"/>
    <w:rsid w:val="006A2C01"/>
    <w:rsid w:val="006A2CEE"/>
    <w:rsid w:val="006A2D34"/>
    <w:rsid w:val="006A30A4"/>
    <w:rsid w:val="006A3469"/>
    <w:rsid w:val="006A3742"/>
    <w:rsid w:val="006A3D71"/>
    <w:rsid w:val="006A3F55"/>
    <w:rsid w:val="006A3F63"/>
    <w:rsid w:val="006A43AD"/>
    <w:rsid w:val="006A444D"/>
    <w:rsid w:val="006A4462"/>
    <w:rsid w:val="006A45E2"/>
    <w:rsid w:val="006A4763"/>
    <w:rsid w:val="006A4795"/>
    <w:rsid w:val="006A48B7"/>
    <w:rsid w:val="006A4A5C"/>
    <w:rsid w:val="006A4C69"/>
    <w:rsid w:val="006A4D9D"/>
    <w:rsid w:val="006A4E3E"/>
    <w:rsid w:val="006A4EB9"/>
    <w:rsid w:val="006A503F"/>
    <w:rsid w:val="006A514F"/>
    <w:rsid w:val="006A5204"/>
    <w:rsid w:val="006A53DB"/>
    <w:rsid w:val="006A55C9"/>
    <w:rsid w:val="006A5667"/>
    <w:rsid w:val="006A5690"/>
    <w:rsid w:val="006A581E"/>
    <w:rsid w:val="006A58D5"/>
    <w:rsid w:val="006A59DF"/>
    <w:rsid w:val="006A5BC4"/>
    <w:rsid w:val="006A5D1F"/>
    <w:rsid w:val="006A607C"/>
    <w:rsid w:val="006A62CE"/>
    <w:rsid w:val="006A68B3"/>
    <w:rsid w:val="006A68C5"/>
    <w:rsid w:val="006A6C4D"/>
    <w:rsid w:val="006A6E2B"/>
    <w:rsid w:val="006A71B1"/>
    <w:rsid w:val="006A7F11"/>
    <w:rsid w:val="006B011F"/>
    <w:rsid w:val="006B0150"/>
    <w:rsid w:val="006B0197"/>
    <w:rsid w:val="006B08B6"/>
    <w:rsid w:val="006B0A0F"/>
    <w:rsid w:val="006B0C6C"/>
    <w:rsid w:val="006B0E00"/>
    <w:rsid w:val="006B11BF"/>
    <w:rsid w:val="006B1323"/>
    <w:rsid w:val="006B1605"/>
    <w:rsid w:val="006B16ED"/>
    <w:rsid w:val="006B188D"/>
    <w:rsid w:val="006B1ACA"/>
    <w:rsid w:val="006B1D80"/>
    <w:rsid w:val="006B1F75"/>
    <w:rsid w:val="006B2258"/>
    <w:rsid w:val="006B2C1A"/>
    <w:rsid w:val="006B2E08"/>
    <w:rsid w:val="006B30C6"/>
    <w:rsid w:val="006B3101"/>
    <w:rsid w:val="006B340B"/>
    <w:rsid w:val="006B3756"/>
    <w:rsid w:val="006B3757"/>
    <w:rsid w:val="006B3978"/>
    <w:rsid w:val="006B3D30"/>
    <w:rsid w:val="006B3D46"/>
    <w:rsid w:val="006B3ED5"/>
    <w:rsid w:val="006B3F29"/>
    <w:rsid w:val="006B3FA5"/>
    <w:rsid w:val="006B40F4"/>
    <w:rsid w:val="006B43FF"/>
    <w:rsid w:val="006B475A"/>
    <w:rsid w:val="006B47A0"/>
    <w:rsid w:val="006B4A1F"/>
    <w:rsid w:val="006B4A74"/>
    <w:rsid w:val="006B4C99"/>
    <w:rsid w:val="006B4F00"/>
    <w:rsid w:val="006B5260"/>
    <w:rsid w:val="006B53DC"/>
    <w:rsid w:val="006B55A9"/>
    <w:rsid w:val="006B5621"/>
    <w:rsid w:val="006B5720"/>
    <w:rsid w:val="006B5D15"/>
    <w:rsid w:val="006B5D56"/>
    <w:rsid w:val="006B5EBC"/>
    <w:rsid w:val="006B60B7"/>
    <w:rsid w:val="006B631F"/>
    <w:rsid w:val="006B635C"/>
    <w:rsid w:val="006B6605"/>
    <w:rsid w:val="006B68B1"/>
    <w:rsid w:val="006B6932"/>
    <w:rsid w:val="006B6D3D"/>
    <w:rsid w:val="006B6E0E"/>
    <w:rsid w:val="006B72A2"/>
    <w:rsid w:val="006B767B"/>
    <w:rsid w:val="006B7B1C"/>
    <w:rsid w:val="006B7E45"/>
    <w:rsid w:val="006B7F9D"/>
    <w:rsid w:val="006C0161"/>
    <w:rsid w:val="006C01C4"/>
    <w:rsid w:val="006C0294"/>
    <w:rsid w:val="006C04BD"/>
    <w:rsid w:val="006C0512"/>
    <w:rsid w:val="006C08E0"/>
    <w:rsid w:val="006C0A49"/>
    <w:rsid w:val="006C0C9B"/>
    <w:rsid w:val="006C0E6F"/>
    <w:rsid w:val="006C180E"/>
    <w:rsid w:val="006C182F"/>
    <w:rsid w:val="006C1A1E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4386"/>
    <w:rsid w:val="006C43F0"/>
    <w:rsid w:val="006C4B49"/>
    <w:rsid w:val="006C4CF0"/>
    <w:rsid w:val="006C4EFB"/>
    <w:rsid w:val="006C4F52"/>
    <w:rsid w:val="006C50E3"/>
    <w:rsid w:val="006C5138"/>
    <w:rsid w:val="006C5E7A"/>
    <w:rsid w:val="006C60F7"/>
    <w:rsid w:val="006C6129"/>
    <w:rsid w:val="006C6275"/>
    <w:rsid w:val="006C6386"/>
    <w:rsid w:val="006C6C44"/>
    <w:rsid w:val="006C6D8A"/>
    <w:rsid w:val="006C6E25"/>
    <w:rsid w:val="006C6E81"/>
    <w:rsid w:val="006C7089"/>
    <w:rsid w:val="006C70F3"/>
    <w:rsid w:val="006C7543"/>
    <w:rsid w:val="006C7833"/>
    <w:rsid w:val="006C7BFF"/>
    <w:rsid w:val="006C7F3E"/>
    <w:rsid w:val="006D0123"/>
    <w:rsid w:val="006D02C9"/>
    <w:rsid w:val="006D06CB"/>
    <w:rsid w:val="006D07BD"/>
    <w:rsid w:val="006D0949"/>
    <w:rsid w:val="006D0A1B"/>
    <w:rsid w:val="006D0AD3"/>
    <w:rsid w:val="006D0BB3"/>
    <w:rsid w:val="006D0DFA"/>
    <w:rsid w:val="006D0F29"/>
    <w:rsid w:val="006D10A4"/>
    <w:rsid w:val="006D114D"/>
    <w:rsid w:val="006D1152"/>
    <w:rsid w:val="006D13B7"/>
    <w:rsid w:val="006D1843"/>
    <w:rsid w:val="006D1A7D"/>
    <w:rsid w:val="006D1D3A"/>
    <w:rsid w:val="006D1D6A"/>
    <w:rsid w:val="006D2164"/>
    <w:rsid w:val="006D23EE"/>
    <w:rsid w:val="006D2419"/>
    <w:rsid w:val="006D243D"/>
    <w:rsid w:val="006D258B"/>
    <w:rsid w:val="006D2718"/>
    <w:rsid w:val="006D2875"/>
    <w:rsid w:val="006D2973"/>
    <w:rsid w:val="006D2C1E"/>
    <w:rsid w:val="006D3004"/>
    <w:rsid w:val="006D3007"/>
    <w:rsid w:val="006D323A"/>
    <w:rsid w:val="006D335D"/>
    <w:rsid w:val="006D3399"/>
    <w:rsid w:val="006D33E6"/>
    <w:rsid w:val="006D3A13"/>
    <w:rsid w:val="006D3F26"/>
    <w:rsid w:val="006D4305"/>
    <w:rsid w:val="006D448B"/>
    <w:rsid w:val="006D44F2"/>
    <w:rsid w:val="006D47AE"/>
    <w:rsid w:val="006D4808"/>
    <w:rsid w:val="006D4B53"/>
    <w:rsid w:val="006D4D96"/>
    <w:rsid w:val="006D4E4F"/>
    <w:rsid w:val="006D520A"/>
    <w:rsid w:val="006D52AA"/>
    <w:rsid w:val="006D534E"/>
    <w:rsid w:val="006D55AE"/>
    <w:rsid w:val="006D5623"/>
    <w:rsid w:val="006D5E0B"/>
    <w:rsid w:val="006D6254"/>
    <w:rsid w:val="006D63A6"/>
    <w:rsid w:val="006D64C6"/>
    <w:rsid w:val="006D666E"/>
    <w:rsid w:val="006D6895"/>
    <w:rsid w:val="006D69E2"/>
    <w:rsid w:val="006D6A83"/>
    <w:rsid w:val="006D6ADC"/>
    <w:rsid w:val="006D6B86"/>
    <w:rsid w:val="006D6BD1"/>
    <w:rsid w:val="006D6C4A"/>
    <w:rsid w:val="006D70EE"/>
    <w:rsid w:val="006D73B4"/>
    <w:rsid w:val="006D7416"/>
    <w:rsid w:val="006D7733"/>
    <w:rsid w:val="006D775B"/>
    <w:rsid w:val="006D7CA0"/>
    <w:rsid w:val="006E0868"/>
    <w:rsid w:val="006E0933"/>
    <w:rsid w:val="006E098D"/>
    <w:rsid w:val="006E0D0D"/>
    <w:rsid w:val="006E0DAA"/>
    <w:rsid w:val="006E0E5E"/>
    <w:rsid w:val="006E0FB9"/>
    <w:rsid w:val="006E1039"/>
    <w:rsid w:val="006E1055"/>
    <w:rsid w:val="006E1157"/>
    <w:rsid w:val="006E1791"/>
    <w:rsid w:val="006E1834"/>
    <w:rsid w:val="006E183C"/>
    <w:rsid w:val="006E186B"/>
    <w:rsid w:val="006E1881"/>
    <w:rsid w:val="006E1CB5"/>
    <w:rsid w:val="006E1CCC"/>
    <w:rsid w:val="006E2094"/>
    <w:rsid w:val="006E20F9"/>
    <w:rsid w:val="006E22B6"/>
    <w:rsid w:val="006E272D"/>
    <w:rsid w:val="006E2EF3"/>
    <w:rsid w:val="006E302E"/>
    <w:rsid w:val="006E3178"/>
    <w:rsid w:val="006E3779"/>
    <w:rsid w:val="006E3899"/>
    <w:rsid w:val="006E3BEE"/>
    <w:rsid w:val="006E3CB9"/>
    <w:rsid w:val="006E3D50"/>
    <w:rsid w:val="006E3ECE"/>
    <w:rsid w:val="006E3F4A"/>
    <w:rsid w:val="006E3FC1"/>
    <w:rsid w:val="006E4067"/>
    <w:rsid w:val="006E4157"/>
    <w:rsid w:val="006E466A"/>
    <w:rsid w:val="006E47D2"/>
    <w:rsid w:val="006E4AF6"/>
    <w:rsid w:val="006E4FDF"/>
    <w:rsid w:val="006E50FE"/>
    <w:rsid w:val="006E567B"/>
    <w:rsid w:val="006E5F3A"/>
    <w:rsid w:val="006E6469"/>
    <w:rsid w:val="006E64EA"/>
    <w:rsid w:val="006E6522"/>
    <w:rsid w:val="006E669B"/>
    <w:rsid w:val="006E6732"/>
    <w:rsid w:val="006E69EF"/>
    <w:rsid w:val="006E6AA7"/>
    <w:rsid w:val="006E6BAC"/>
    <w:rsid w:val="006E6BE4"/>
    <w:rsid w:val="006E6D56"/>
    <w:rsid w:val="006E740C"/>
    <w:rsid w:val="006E75AD"/>
    <w:rsid w:val="006E773E"/>
    <w:rsid w:val="006E77F6"/>
    <w:rsid w:val="006E7ADB"/>
    <w:rsid w:val="006E7ADF"/>
    <w:rsid w:val="006E7D42"/>
    <w:rsid w:val="006E7D4D"/>
    <w:rsid w:val="006F0022"/>
    <w:rsid w:val="006F0149"/>
    <w:rsid w:val="006F015B"/>
    <w:rsid w:val="006F06F5"/>
    <w:rsid w:val="006F076D"/>
    <w:rsid w:val="006F08F7"/>
    <w:rsid w:val="006F0A88"/>
    <w:rsid w:val="006F0B89"/>
    <w:rsid w:val="006F117D"/>
    <w:rsid w:val="006F1294"/>
    <w:rsid w:val="006F1362"/>
    <w:rsid w:val="006F1597"/>
    <w:rsid w:val="006F15ED"/>
    <w:rsid w:val="006F1872"/>
    <w:rsid w:val="006F1A29"/>
    <w:rsid w:val="006F1CE3"/>
    <w:rsid w:val="006F1EBC"/>
    <w:rsid w:val="006F221E"/>
    <w:rsid w:val="006F23C3"/>
    <w:rsid w:val="006F2637"/>
    <w:rsid w:val="006F265B"/>
    <w:rsid w:val="006F2958"/>
    <w:rsid w:val="006F2BC9"/>
    <w:rsid w:val="006F2CCB"/>
    <w:rsid w:val="006F2CF8"/>
    <w:rsid w:val="006F2D7D"/>
    <w:rsid w:val="006F2E89"/>
    <w:rsid w:val="006F3119"/>
    <w:rsid w:val="006F321B"/>
    <w:rsid w:val="006F346A"/>
    <w:rsid w:val="006F34BB"/>
    <w:rsid w:val="006F35CE"/>
    <w:rsid w:val="006F36E4"/>
    <w:rsid w:val="006F376B"/>
    <w:rsid w:val="006F399C"/>
    <w:rsid w:val="006F44FB"/>
    <w:rsid w:val="006F4739"/>
    <w:rsid w:val="006F4857"/>
    <w:rsid w:val="006F4885"/>
    <w:rsid w:val="006F4FCD"/>
    <w:rsid w:val="006F4FE9"/>
    <w:rsid w:val="006F4FEE"/>
    <w:rsid w:val="006F5040"/>
    <w:rsid w:val="006F5103"/>
    <w:rsid w:val="006F54D3"/>
    <w:rsid w:val="006F5688"/>
    <w:rsid w:val="006F56E8"/>
    <w:rsid w:val="006F5885"/>
    <w:rsid w:val="006F5A36"/>
    <w:rsid w:val="006F5E4A"/>
    <w:rsid w:val="006F6051"/>
    <w:rsid w:val="006F6100"/>
    <w:rsid w:val="006F613F"/>
    <w:rsid w:val="006F63D1"/>
    <w:rsid w:val="006F654E"/>
    <w:rsid w:val="006F66F5"/>
    <w:rsid w:val="006F682D"/>
    <w:rsid w:val="006F696B"/>
    <w:rsid w:val="006F69E9"/>
    <w:rsid w:val="006F6C8F"/>
    <w:rsid w:val="006F6F85"/>
    <w:rsid w:val="006F72F6"/>
    <w:rsid w:val="006F730C"/>
    <w:rsid w:val="006F7355"/>
    <w:rsid w:val="006F74A0"/>
    <w:rsid w:val="006F7791"/>
    <w:rsid w:val="006F7996"/>
    <w:rsid w:val="006F7A0C"/>
    <w:rsid w:val="006F7A8C"/>
    <w:rsid w:val="006F7BC8"/>
    <w:rsid w:val="007000D0"/>
    <w:rsid w:val="00700314"/>
    <w:rsid w:val="00700699"/>
    <w:rsid w:val="00700994"/>
    <w:rsid w:val="007009F4"/>
    <w:rsid w:val="00700D8C"/>
    <w:rsid w:val="00700DDA"/>
    <w:rsid w:val="00700F73"/>
    <w:rsid w:val="007013BF"/>
    <w:rsid w:val="0070195D"/>
    <w:rsid w:val="00701FD1"/>
    <w:rsid w:val="00702017"/>
    <w:rsid w:val="00702307"/>
    <w:rsid w:val="007023A8"/>
    <w:rsid w:val="00702628"/>
    <w:rsid w:val="00702865"/>
    <w:rsid w:val="00702EE1"/>
    <w:rsid w:val="00702F5E"/>
    <w:rsid w:val="00703342"/>
    <w:rsid w:val="0070343D"/>
    <w:rsid w:val="00703644"/>
    <w:rsid w:val="00703998"/>
    <w:rsid w:val="00703BB4"/>
    <w:rsid w:val="00703CD5"/>
    <w:rsid w:val="00703F87"/>
    <w:rsid w:val="007041A9"/>
    <w:rsid w:val="00704211"/>
    <w:rsid w:val="00704840"/>
    <w:rsid w:val="007049DD"/>
    <w:rsid w:val="00704A71"/>
    <w:rsid w:val="00704A92"/>
    <w:rsid w:val="00704AD5"/>
    <w:rsid w:val="00704B0D"/>
    <w:rsid w:val="00704D65"/>
    <w:rsid w:val="007051B8"/>
    <w:rsid w:val="00705384"/>
    <w:rsid w:val="00705397"/>
    <w:rsid w:val="007054BD"/>
    <w:rsid w:val="00705B98"/>
    <w:rsid w:val="00705CA8"/>
    <w:rsid w:val="00705D33"/>
    <w:rsid w:val="00705FA3"/>
    <w:rsid w:val="00705FC4"/>
    <w:rsid w:val="007060BF"/>
    <w:rsid w:val="007062FD"/>
    <w:rsid w:val="0070634C"/>
    <w:rsid w:val="00706374"/>
    <w:rsid w:val="00706462"/>
    <w:rsid w:val="0070668C"/>
    <w:rsid w:val="00706CF8"/>
    <w:rsid w:val="00706E2D"/>
    <w:rsid w:val="0070701A"/>
    <w:rsid w:val="0070713E"/>
    <w:rsid w:val="00707205"/>
    <w:rsid w:val="007072F5"/>
    <w:rsid w:val="0070754B"/>
    <w:rsid w:val="007079C1"/>
    <w:rsid w:val="00707AAE"/>
    <w:rsid w:val="00707C19"/>
    <w:rsid w:val="00707E00"/>
    <w:rsid w:val="007100EF"/>
    <w:rsid w:val="007104D5"/>
    <w:rsid w:val="00710575"/>
    <w:rsid w:val="00710892"/>
    <w:rsid w:val="00710D18"/>
    <w:rsid w:val="00710DA3"/>
    <w:rsid w:val="00710DD0"/>
    <w:rsid w:val="00711023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D5D"/>
    <w:rsid w:val="00711FEF"/>
    <w:rsid w:val="0071206A"/>
    <w:rsid w:val="00712769"/>
    <w:rsid w:val="00712898"/>
    <w:rsid w:val="00712A0D"/>
    <w:rsid w:val="00712B70"/>
    <w:rsid w:val="00712E09"/>
    <w:rsid w:val="00712F76"/>
    <w:rsid w:val="0071316E"/>
    <w:rsid w:val="0071335A"/>
    <w:rsid w:val="007133AB"/>
    <w:rsid w:val="0071380B"/>
    <w:rsid w:val="00713931"/>
    <w:rsid w:val="00713D48"/>
    <w:rsid w:val="00713F2D"/>
    <w:rsid w:val="00713F67"/>
    <w:rsid w:val="00713F96"/>
    <w:rsid w:val="00713FB8"/>
    <w:rsid w:val="00714199"/>
    <w:rsid w:val="00714246"/>
    <w:rsid w:val="00714262"/>
    <w:rsid w:val="007146C1"/>
    <w:rsid w:val="0071473A"/>
    <w:rsid w:val="0071495F"/>
    <w:rsid w:val="007149F7"/>
    <w:rsid w:val="00714A0E"/>
    <w:rsid w:val="00714AAF"/>
    <w:rsid w:val="0071528A"/>
    <w:rsid w:val="007153D8"/>
    <w:rsid w:val="00715677"/>
    <w:rsid w:val="00715730"/>
    <w:rsid w:val="00715843"/>
    <w:rsid w:val="007158E2"/>
    <w:rsid w:val="00715A82"/>
    <w:rsid w:val="00715D7F"/>
    <w:rsid w:val="00715F0F"/>
    <w:rsid w:val="00715F5F"/>
    <w:rsid w:val="007163AD"/>
    <w:rsid w:val="007164CE"/>
    <w:rsid w:val="007166ED"/>
    <w:rsid w:val="00717145"/>
    <w:rsid w:val="00717148"/>
    <w:rsid w:val="007172FD"/>
    <w:rsid w:val="00717392"/>
    <w:rsid w:val="00717451"/>
    <w:rsid w:val="0071780B"/>
    <w:rsid w:val="00717E5D"/>
    <w:rsid w:val="00720069"/>
    <w:rsid w:val="007201EF"/>
    <w:rsid w:val="00720544"/>
    <w:rsid w:val="00720A77"/>
    <w:rsid w:val="00720C87"/>
    <w:rsid w:val="00720CA3"/>
    <w:rsid w:val="00720F55"/>
    <w:rsid w:val="0072104D"/>
    <w:rsid w:val="0072110D"/>
    <w:rsid w:val="007211CA"/>
    <w:rsid w:val="00721242"/>
    <w:rsid w:val="00721591"/>
    <w:rsid w:val="00721CA7"/>
    <w:rsid w:val="00721CBF"/>
    <w:rsid w:val="00721DAA"/>
    <w:rsid w:val="00721F19"/>
    <w:rsid w:val="00722011"/>
    <w:rsid w:val="00722091"/>
    <w:rsid w:val="007223AA"/>
    <w:rsid w:val="007224C8"/>
    <w:rsid w:val="007225C5"/>
    <w:rsid w:val="00722667"/>
    <w:rsid w:val="007227A0"/>
    <w:rsid w:val="00722814"/>
    <w:rsid w:val="00722A60"/>
    <w:rsid w:val="00722E04"/>
    <w:rsid w:val="00722F20"/>
    <w:rsid w:val="007230D3"/>
    <w:rsid w:val="007231B7"/>
    <w:rsid w:val="00723709"/>
    <w:rsid w:val="00723829"/>
    <w:rsid w:val="007239ED"/>
    <w:rsid w:val="00723D00"/>
    <w:rsid w:val="0072439A"/>
    <w:rsid w:val="007243C0"/>
    <w:rsid w:val="0072448C"/>
    <w:rsid w:val="00724529"/>
    <w:rsid w:val="007245BD"/>
    <w:rsid w:val="00724672"/>
    <w:rsid w:val="007246C0"/>
    <w:rsid w:val="007248DD"/>
    <w:rsid w:val="00724C33"/>
    <w:rsid w:val="00724D07"/>
    <w:rsid w:val="00724DC8"/>
    <w:rsid w:val="00724EC6"/>
    <w:rsid w:val="00725227"/>
    <w:rsid w:val="00725770"/>
    <w:rsid w:val="00725786"/>
    <w:rsid w:val="00725A14"/>
    <w:rsid w:val="00725D7A"/>
    <w:rsid w:val="0072617E"/>
    <w:rsid w:val="00726222"/>
    <w:rsid w:val="00726580"/>
    <w:rsid w:val="0072665C"/>
    <w:rsid w:val="00726EE5"/>
    <w:rsid w:val="00727360"/>
    <w:rsid w:val="007273B1"/>
    <w:rsid w:val="007273B9"/>
    <w:rsid w:val="007279CD"/>
    <w:rsid w:val="00727A6A"/>
    <w:rsid w:val="00727D97"/>
    <w:rsid w:val="00727FAE"/>
    <w:rsid w:val="00727FC7"/>
    <w:rsid w:val="00730465"/>
    <w:rsid w:val="00730630"/>
    <w:rsid w:val="00730649"/>
    <w:rsid w:val="007306A2"/>
    <w:rsid w:val="007307C0"/>
    <w:rsid w:val="00730FE2"/>
    <w:rsid w:val="00730FEB"/>
    <w:rsid w:val="0073111E"/>
    <w:rsid w:val="00731241"/>
    <w:rsid w:val="0073127E"/>
    <w:rsid w:val="0073188A"/>
    <w:rsid w:val="00731923"/>
    <w:rsid w:val="00731984"/>
    <w:rsid w:val="00731BEB"/>
    <w:rsid w:val="00731C85"/>
    <w:rsid w:val="00731D61"/>
    <w:rsid w:val="00731F49"/>
    <w:rsid w:val="007321BC"/>
    <w:rsid w:val="007323B9"/>
    <w:rsid w:val="007324B9"/>
    <w:rsid w:val="007325F8"/>
    <w:rsid w:val="00732C75"/>
    <w:rsid w:val="00733170"/>
    <w:rsid w:val="007331FD"/>
    <w:rsid w:val="00733535"/>
    <w:rsid w:val="0073369C"/>
    <w:rsid w:val="007337E9"/>
    <w:rsid w:val="00733BBF"/>
    <w:rsid w:val="00733C0B"/>
    <w:rsid w:val="00733D60"/>
    <w:rsid w:val="007341E3"/>
    <w:rsid w:val="0073438F"/>
    <w:rsid w:val="0073444B"/>
    <w:rsid w:val="0073482A"/>
    <w:rsid w:val="007348D1"/>
    <w:rsid w:val="00734921"/>
    <w:rsid w:val="00734A1E"/>
    <w:rsid w:val="00734D37"/>
    <w:rsid w:val="00734DA8"/>
    <w:rsid w:val="00734EA9"/>
    <w:rsid w:val="00734F68"/>
    <w:rsid w:val="00735007"/>
    <w:rsid w:val="00735083"/>
    <w:rsid w:val="00735B7C"/>
    <w:rsid w:val="00735EE9"/>
    <w:rsid w:val="00735F0C"/>
    <w:rsid w:val="00735FAF"/>
    <w:rsid w:val="007361AF"/>
    <w:rsid w:val="00736256"/>
    <w:rsid w:val="00736542"/>
    <w:rsid w:val="00736849"/>
    <w:rsid w:val="00736908"/>
    <w:rsid w:val="00736A56"/>
    <w:rsid w:val="00736B7A"/>
    <w:rsid w:val="00736EF4"/>
    <w:rsid w:val="00736F63"/>
    <w:rsid w:val="00737257"/>
    <w:rsid w:val="007373D1"/>
    <w:rsid w:val="00737708"/>
    <w:rsid w:val="00737866"/>
    <w:rsid w:val="00737978"/>
    <w:rsid w:val="00737DE7"/>
    <w:rsid w:val="00737EAF"/>
    <w:rsid w:val="00740136"/>
    <w:rsid w:val="00740169"/>
    <w:rsid w:val="00740538"/>
    <w:rsid w:val="00740541"/>
    <w:rsid w:val="007405B7"/>
    <w:rsid w:val="0074078E"/>
    <w:rsid w:val="007407F0"/>
    <w:rsid w:val="00740A27"/>
    <w:rsid w:val="00740FFC"/>
    <w:rsid w:val="0074103D"/>
    <w:rsid w:val="007412B0"/>
    <w:rsid w:val="00741526"/>
    <w:rsid w:val="00741763"/>
    <w:rsid w:val="0074176E"/>
    <w:rsid w:val="00741FFA"/>
    <w:rsid w:val="00742137"/>
    <w:rsid w:val="00742288"/>
    <w:rsid w:val="00742398"/>
    <w:rsid w:val="00742755"/>
    <w:rsid w:val="00742AAF"/>
    <w:rsid w:val="00742B75"/>
    <w:rsid w:val="00742E19"/>
    <w:rsid w:val="00742EC0"/>
    <w:rsid w:val="00742F0D"/>
    <w:rsid w:val="0074349D"/>
    <w:rsid w:val="00743573"/>
    <w:rsid w:val="007435C5"/>
    <w:rsid w:val="0074384A"/>
    <w:rsid w:val="0074389E"/>
    <w:rsid w:val="0074399A"/>
    <w:rsid w:val="007439F0"/>
    <w:rsid w:val="00743D7E"/>
    <w:rsid w:val="00744471"/>
    <w:rsid w:val="007449C7"/>
    <w:rsid w:val="00744A6C"/>
    <w:rsid w:val="007451C8"/>
    <w:rsid w:val="0074543D"/>
    <w:rsid w:val="007456A9"/>
    <w:rsid w:val="007456ED"/>
    <w:rsid w:val="007457CF"/>
    <w:rsid w:val="0074584E"/>
    <w:rsid w:val="00745C01"/>
    <w:rsid w:val="007460B0"/>
    <w:rsid w:val="007460BE"/>
    <w:rsid w:val="007460D9"/>
    <w:rsid w:val="00746320"/>
    <w:rsid w:val="00746619"/>
    <w:rsid w:val="00746E07"/>
    <w:rsid w:val="00746EAA"/>
    <w:rsid w:val="00746F44"/>
    <w:rsid w:val="00747075"/>
    <w:rsid w:val="00747180"/>
    <w:rsid w:val="007471BE"/>
    <w:rsid w:val="00747246"/>
    <w:rsid w:val="007472D5"/>
    <w:rsid w:val="007473F8"/>
    <w:rsid w:val="0074742A"/>
    <w:rsid w:val="0074789B"/>
    <w:rsid w:val="007478DB"/>
    <w:rsid w:val="00747950"/>
    <w:rsid w:val="00747AFE"/>
    <w:rsid w:val="00747C96"/>
    <w:rsid w:val="007501DD"/>
    <w:rsid w:val="007501EF"/>
    <w:rsid w:val="00750818"/>
    <w:rsid w:val="007509B7"/>
    <w:rsid w:val="00750F2C"/>
    <w:rsid w:val="00750F4B"/>
    <w:rsid w:val="00751066"/>
    <w:rsid w:val="00751169"/>
    <w:rsid w:val="00751330"/>
    <w:rsid w:val="007513D9"/>
    <w:rsid w:val="007513EF"/>
    <w:rsid w:val="007516D9"/>
    <w:rsid w:val="00751805"/>
    <w:rsid w:val="00752591"/>
    <w:rsid w:val="0075261E"/>
    <w:rsid w:val="0075297A"/>
    <w:rsid w:val="00752A0F"/>
    <w:rsid w:val="00752A5A"/>
    <w:rsid w:val="00752B03"/>
    <w:rsid w:val="00752C25"/>
    <w:rsid w:val="00752C57"/>
    <w:rsid w:val="00752C77"/>
    <w:rsid w:val="00752C8F"/>
    <w:rsid w:val="00752D01"/>
    <w:rsid w:val="00752F15"/>
    <w:rsid w:val="00752F4D"/>
    <w:rsid w:val="00752F60"/>
    <w:rsid w:val="00753312"/>
    <w:rsid w:val="0075342C"/>
    <w:rsid w:val="007534A1"/>
    <w:rsid w:val="00753626"/>
    <w:rsid w:val="007538D7"/>
    <w:rsid w:val="00753972"/>
    <w:rsid w:val="00753AE1"/>
    <w:rsid w:val="00753AE6"/>
    <w:rsid w:val="00754059"/>
    <w:rsid w:val="00754AC6"/>
    <w:rsid w:val="00754E04"/>
    <w:rsid w:val="00754EBA"/>
    <w:rsid w:val="00755271"/>
    <w:rsid w:val="007552D3"/>
    <w:rsid w:val="007553AA"/>
    <w:rsid w:val="00755450"/>
    <w:rsid w:val="00755577"/>
    <w:rsid w:val="00755742"/>
    <w:rsid w:val="007559B1"/>
    <w:rsid w:val="00755E61"/>
    <w:rsid w:val="0075608F"/>
    <w:rsid w:val="007562C5"/>
    <w:rsid w:val="00756561"/>
    <w:rsid w:val="0075687F"/>
    <w:rsid w:val="00756A23"/>
    <w:rsid w:val="00756F57"/>
    <w:rsid w:val="007571C2"/>
    <w:rsid w:val="007573FB"/>
    <w:rsid w:val="0075752B"/>
    <w:rsid w:val="007575BD"/>
    <w:rsid w:val="00757623"/>
    <w:rsid w:val="00757CF2"/>
    <w:rsid w:val="00757F5E"/>
    <w:rsid w:val="007601A6"/>
    <w:rsid w:val="007602E8"/>
    <w:rsid w:val="0076036B"/>
    <w:rsid w:val="0076053F"/>
    <w:rsid w:val="007605FF"/>
    <w:rsid w:val="00760936"/>
    <w:rsid w:val="00760947"/>
    <w:rsid w:val="00760C52"/>
    <w:rsid w:val="00760CF8"/>
    <w:rsid w:val="00760E57"/>
    <w:rsid w:val="0076136F"/>
    <w:rsid w:val="007615C2"/>
    <w:rsid w:val="00761886"/>
    <w:rsid w:val="00761C0F"/>
    <w:rsid w:val="00761FE2"/>
    <w:rsid w:val="00761FEE"/>
    <w:rsid w:val="007620C3"/>
    <w:rsid w:val="00762238"/>
    <w:rsid w:val="00762792"/>
    <w:rsid w:val="007627E9"/>
    <w:rsid w:val="00762935"/>
    <w:rsid w:val="00762BBA"/>
    <w:rsid w:val="0076313B"/>
    <w:rsid w:val="007631D1"/>
    <w:rsid w:val="007637DF"/>
    <w:rsid w:val="007639D5"/>
    <w:rsid w:val="00763A11"/>
    <w:rsid w:val="00763A18"/>
    <w:rsid w:val="00763D54"/>
    <w:rsid w:val="00763D61"/>
    <w:rsid w:val="007641DE"/>
    <w:rsid w:val="007642FD"/>
    <w:rsid w:val="007643D0"/>
    <w:rsid w:val="00764460"/>
    <w:rsid w:val="00764552"/>
    <w:rsid w:val="00764559"/>
    <w:rsid w:val="007647A9"/>
    <w:rsid w:val="00764A26"/>
    <w:rsid w:val="00764A56"/>
    <w:rsid w:val="00764C5E"/>
    <w:rsid w:val="00764D07"/>
    <w:rsid w:val="00764DE9"/>
    <w:rsid w:val="00764E20"/>
    <w:rsid w:val="00765433"/>
    <w:rsid w:val="007656BC"/>
    <w:rsid w:val="00765E5D"/>
    <w:rsid w:val="00765E84"/>
    <w:rsid w:val="007663AE"/>
    <w:rsid w:val="007667A3"/>
    <w:rsid w:val="00766A37"/>
    <w:rsid w:val="00766EF4"/>
    <w:rsid w:val="00766F36"/>
    <w:rsid w:val="0076704B"/>
    <w:rsid w:val="0076718C"/>
    <w:rsid w:val="0076727A"/>
    <w:rsid w:val="0076753A"/>
    <w:rsid w:val="00767896"/>
    <w:rsid w:val="00767976"/>
    <w:rsid w:val="00767A8F"/>
    <w:rsid w:val="00767B11"/>
    <w:rsid w:val="00767C3A"/>
    <w:rsid w:val="00767F51"/>
    <w:rsid w:val="00767F8C"/>
    <w:rsid w:val="0077016B"/>
    <w:rsid w:val="00770242"/>
    <w:rsid w:val="00770371"/>
    <w:rsid w:val="0077037F"/>
    <w:rsid w:val="0077060D"/>
    <w:rsid w:val="007707D2"/>
    <w:rsid w:val="007709C8"/>
    <w:rsid w:val="00770E05"/>
    <w:rsid w:val="00771107"/>
    <w:rsid w:val="007711E5"/>
    <w:rsid w:val="00771833"/>
    <w:rsid w:val="007718E5"/>
    <w:rsid w:val="007719B5"/>
    <w:rsid w:val="00771F65"/>
    <w:rsid w:val="00771F74"/>
    <w:rsid w:val="00772057"/>
    <w:rsid w:val="00772186"/>
    <w:rsid w:val="007721C8"/>
    <w:rsid w:val="007722E7"/>
    <w:rsid w:val="00772A6F"/>
    <w:rsid w:val="00772CBF"/>
    <w:rsid w:val="00772DE7"/>
    <w:rsid w:val="00772DFD"/>
    <w:rsid w:val="00772E7F"/>
    <w:rsid w:val="00773211"/>
    <w:rsid w:val="007733C3"/>
    <w:rsid w:val="007737C0"/>
    <w:rsid w:val="007738E8"/>
    <w:rsid w:val="007738EF"/>
    <w:rsid w:val="00773D58"/>
    <w:rsid w:val="00773F74"/>
    <w:rsid w:val="00773F77"/>
    <w:rsid w:val="007741A5"/>
    <w:rsid w:val="007741EF"/>
    <w:rsid w:val="007743A6"/>
    <w:rsid w:val="007747C4"/>
    <w:rsid w:val="007749F6"/>
    <w:rsid w:val="00774CD5"/>
    <w:rsid w:val="00774D80"/>
    <w:rsid w:val="00774E07"/>
    <w:rsid w:val="00775066"/>
    <w:rsid w:val="0077560E"/>
    <w:rsid w:val="007756C5"/>
    <w:rsid w:val="00775A69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8EE"/>
    <w:rsid w:val="0077692E"/>
    <w:rsid w:val="00776B23"/>
    <w:rsid w:val="00776B5B"/>
    <w:rsid w:val="00776CE6"/>
    <w:rsid w:val="00776D42"/>
    <w:rsid w:val="007770FC"/>
    <w:rsid w:val="007779F6"/>
    <w:rsid w:val="00777AA5"/>
    <w:rsid w:val="00777B9C"/>
    <w:rsid w:val="00777C57"/>
    <w:rsid w:val="00777CE2"/>
    <w:rsid w:val="00780720"/>
    <w:rsid w:val="00780764"/>
    <w:rsid w:val="00780870"/>
    <w:rsid w:val="00780A7E"/>
    <w:rsid w:val="00780C76"/>
    <w:rsid w:val="00781025"/>
    <w:rsid w:val="007811C0"/>
    <w:rsid w:val="00781286"/>
    <w:rsid w:val="00781A45"/>
    <w:rsid w:val="00781AD1"/>
    <w:rsid w:val="00781DE0"/>
    <w:rsid w:val="00781EE1"/>
    <w:rsid w:val="007820CC"/>
    <w:rsid w:val="007820D4"/>
    <w:rsid w:val="007821EA"/>
    <w:rsid w:val="007823DF"/>
    <w:rsid w:val="00782696"/>
    <w:rsid w:val="007827C1"/>
    <w:rsid w:val="00782C2A"/>
    <w:rsid w:val="00782D41"/>
    <w:rsid w:val="00782EF6"/>
    <w:rsid w:val="007831A9"/>
    <w:rsid w:val="007832D7"/>
    <w:rsid w:val="007832DF"/>
    <w:rsid w:val="007834D0"/>
    <w:rsid w:val="007837A9"/>
    <w:rsid w:val="007838E5"/>
    <w:rsid w:val="0078395A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6D9"/>
    <w:rsid w:val="0078487E"/>
    <w:rsid w:val="00784981"/>
    <w:rsid w:val="0078525A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BCA"/>
    <w:rsid w:val="00785C29"/>
    <w:rsid w:val="00785CF2"/>
    <w:rsid w:val="00785E81"/>
    <w:rsid w:val="0078626A"/>
    <w:rsid w:val="00786331"/>
    <w:rsid w:val="00786902"/>
    <w:rsid w:val="0078695D"/>
    <w:rsid w:val="0078696A"/>
    <w:rsid w:val="00786BFE"/>
    <w:rsid w:val="00787085"/>
    <w:rsid w:val="00787173"/>
    <w:rsid w:val="0078729F"/>
    <w:rsid w:val="007873D9"/>
    <w:rsid w:val="00787580"/>
    <w:rsid w:val="007875A1"/>
    <w:rsid w:val="007875ED"/>
    <w:rsid w:val="007876CC"/>
    <w:rsid w:val="0078775D"/>
    <w:rsid w:val="007878BA"/>
    <w:rsid w:val="0078790A"/>
    <w:rsid w:val="00787F67"/>
    <w:rsid w:val="00790060"/>
    <w:rsid w:val="007905E7"/>
    <w:rsid w:val="00791634"/>
    <w:rsid w:val="007918AA"/>
    <w:rsid w:val="00791B9F"/>
    <w:rsid w:val="00791FCE"/>
    <w:rsid w:val="00792185"/>
    <w:rsid w:val="007921C1"/>
    <w:rsid w:val="007926CB"/>
    <w:rsid w:val="007926F6"/>
    <w:rsid w:val="00792764"/>
    <w:rsid w:val="00792DCB"/>
    <w:rsid w:val="00792EBC"/>
    <w:rsid w:val="00792ECF"/>
    <w:rsid w:val="00792F41"/>
    <w:rsid w:val="00793091"/>
    <w:rsid w:val="007932C2"/>
    <w:rsid w:val="0079365A"/>
    <w:rsid w:val="007937AF"/>
    <w:rsid w:val="0079390D"/>
    <w:rsid w:val="00793B39"/>
    <w:rsid w:val="00793FA5"/>
    <w:rsid w:val="0079417F"/>
    <w:rsid w:val="00794636"/>
    <w:rsid w:val="007947C6"/>
    <w:rsid w:val="00794834"/>
    <w:rsid w:val="00794CCC"/>
    <w:rsid w:val="00795280"/>
    <w:rsid w:val="00795785"/>
    <w:rsid w:val="00795987"/>
    <w:rsid w:val="00795CBD"/>
    <w:rsid w:val="00795F80"/>
    <w:rsid w:val="0079601B"/>
    <w:rsid w:val="00796344"/>
    <w:rsid w:val="00796997"/>
    <w:rsid w:val="007969AD"/>
    <w:rsid w:val="00796AC2"/>
    <w:rsid w:val="00796BBF"/>
    <w:rsid w:val="00796CB0"/>
    <w:rsid w:val="00796CEF"/>
    <w:rsid w:val="00796DFF"/>
    <w:rsid w:val="00796F31"/>
    <w:rsid w:val="00797001"/>
    <w:rsid w:val="00797179"/>
    <w:rsid w:val="0079722F"/>
    <w:rsid w:val="0079728D"/>
    <w:rsid w:val="007974D1"/>
    <w:rsid w:val="00797E17"/>
    <w:rsid w:val="00797EA2"/>
    <w:rsid w:val="00797EA5"/>
    <w:rsid w:val="00797F4B"/>
    <w:rsid w:val="007A0144"/>
    <w:rsid w:val="007A07AF"/>
    <w:rsid w:val="007A0884"/>
    <w:rsid w:val="007A0ED4"/>
    <w:rsid w:val="007A10D7"/>
    <w:rsid w:val="007A1313"/>
    <w:rsid w:val="007A169D"/>
    <w:rsid w:val="007A1BF8"/>
    <w:rsid w:val="007A1C8F"/>
    <w:rsid w:val="007A1DA0"/>
    <w:rsid w:val="007A1E46"/>
    <w:rsid w:val="007A1F8B"/>
    <w:rsid w:val="007A2189"/>
    <w:rsid w:val="007A2286"/>
    <w:rsid w:val="007A2358"/>
    <w:rsid w:val="007A2485"/>
    <w:rsid w:val="007A24AC"/>
    <w:rsid w:val="007A24EC"/>
    <w:rsid w:val="007A26E5"/>
    <w:rsid w:val="007A2BDD"/>
    <w:rsid w:val="007A2BDE"/>
    <w:rsid w:val="007A2D46"/>
    <w:rsid w:val="007A2E6E"/>
    <w:rsid w:val="007A2E7E"/>
    <w:rsid w:val="007A2F07"/>
    <w:rsid w:val="007A2FBB"/>
    <w:rsid w:val="007A317F"/>
    <w:rsid w:val="007A31C7"/>
    <w:rsid w:val="007A32B6"/>
    <w:rsid w:val="007A3380"/>
    <w:rsid w:val="007A3410"/>
    <w:rsid w:val="007A385D"/>
    <w:rsid w:val="007A3950"/>
    <w:rsid w:val="007A3A03"/>
    <w:rsid w:val="007A3A2F"/>
    <w:rsid w:val="007A3C76"/>
    <w:rsid w:val="007A3D24"/>
    <w:rsid w:val="007A41E5"/>
    <w:rsid w:val="007A4278"/>
    <w:rsid w:val="007A451E"/>
    <w:rsid w:val="007A4537"/>
    <w:rsid w:val="007A46AD"/>
    <w:rsid w:val="007A471D"/>
    <w:rsid w:val="007A497A"/>
    <w:rsid w:val="007A4D2F"/>
    <w:rsid w:val="007A4EFF"/>
    <w:rsid w:val="007A51A7"/>
    <w:rsid w:val="007A51D6"/>
    <w:rsid w:val="007A541B"/>
    <w:rsid w:val="007A5442"/>
    <w:rsid w:val="007A5E8B"/>
    <w:rsid w:val="007A5FAB"/>
    <w:rsid w:val="007A6229"/>
    <w:rsid w:val="007A628C"/>
    <w:rsid w:val="007A6419"/>
    <w:rsid w:val="007A64BE"/>
    <w:rsid w:val="007A687B"/>
    <w:rsid w:val="007A69F8"/>
    <w:rsid w:val="007A6B24"/>
    <w:rsid w:val="007A72A4"/>
    <w:rsid w:val="007A771F"/>
    <w:rsid w:val="007A789C"/>
    <w:rsid w:val="007A7955"/>
    <w:rsid w:val="007A7DB2"/>
    <w:rsid w:val="007A7EAC"/>
    <w:rsid w:val="007A7F0E"/>
    <w:rsid w:val="007A7F1E"/>
    <w:rsid w:val="007A7F63"/>
    <w:rsid w:val="007B0027"/>
    <w:rsid w:val="007B00D1"/>
    <w:rsid w:val="007B00DA"/>
    <w:rsid w:val="007B0118"/>
    <w:rsid w:val="007B0501"/>
    <w:rsid w:val="007B0626"/>
    <w:rsid w:val="007B0870"/>
    <w:rsid w:val="007B08E5"/>
    <w:rsid w:val="007B0A19"/>
    <w:rsid w:val="007B101A"/>
    <w:rsid w:val="007B1072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295"/>
    <w:rsid w:val="007B22E5"/>
    <w:rsid w:val="007B278D"/>
    <w:rsid w:val="007B2868"/>
    <w:rsid w:val="007B2B6F"/>
    <w:rsid w:val="007B30BA"/>
    <w:rsid w:val="007B3500"/>
    <w:rsid w:val="007B361A"/>
    <w:rsid w:val="007B36C1"/>
    <w:rsid w:val="007B3A62"/>
    <w:rsid w:val="007B3A81"/>
    <w:rsid w:val="007B3B0A"/>
    <w:rsid w:val="007B41EC"/>
    <w:rsid w:val="007B4358"/>
    <w:rsid w:val="007B45F2"/>
    <w:rsid w:val="007B460C"/>
    <w:rsid w:val="007B4691"/>
    <w:rsid w:val="007B46F8"/>
    <w:rsid w:val="007B4832"/>
    <w:rsid w:val="007B487E"/>
    <w:rsid w:val="007B4953"/>
    <w:rsid w:val="007B4A08"/>
    <w:rsid w:val="007B4AB3"/>
    <w:rsid w:val="007B4B90"/>
    <w:rsid w:val="007B4B9E"/>
    <w:rsid w:val="007B4CB5"/>
    <w:rsid w:val="007B4EC6"/>
    <w:rsid w:val="007B5114"/>
    <w:rsid w:val="007B511E"/>
    <w:rsid w:val="007B521B"/>
    <w:rsid w:val="007B53DB"/>
    <w:rsid w:val="007B5426"/>
    <w:rsid w:val="007B599A"/>
    <w:rsid w:val="007B5BDF"/>
    <w:rsid w:val="007B5D90"/>
    <w:rsid w:val="007B5DE8"/>
    <w:rsid w:val="007B5F44"/>
    <w:rsid w:val="007B6334"/>
    <w:rsid w:val="007B6478"/>
    <w:rsid w:val="007B67F6"/>
    <w:rsid w:val="007B68C1"/>
    <w:rsid w:val="007B6E5C"/>
    <w:rsid w:val="007B70D5"/>
    <w:rsid w:val="007B7192"/>
    <w:rsid w:val="007B7677"/>
    <w:rsid w:val="007B76B1"/>
    <w:rsid w:val="007B772A"/>
    <w:rsid w:val="007B7BCA"/>
    <w:rsid w:val="007B7F16"/>
    <w:rsid w:val="007C0347"/>
    <w:rsid w:val="007C0952"/>
    <w:rsid w:val="007C0BB6"/>
    <w:rsid w:val="007C0BE9"/>
    <w:rsid w:val="007C0E68"/>
    <w:rsid w:val="007C0ED2"/>
    <w:rsid w:val="007C0EDD"/>
    <w:rsid w:val="007C0F48"/>
    <w:rsid w:val="007C1107"/>
    <w:rsid w:val="007C133B"/>
    <w:rsid w:val="007C171B"/>
    <w:rsid w:val="007C17A9"/>
    <w:rsid w:val="007C1814"/>
    <w:rsid w:val="007C1A62"/>
    <w:rsid w:val="007C1A7E"/>
    <w:rsid w:val="007C1CA0"/>
    <w:rsid w:val="007C1D06"/>
    <w:rsid w:val="007C20A5"/>
    <w:rsid w:val="007C2147"/>
    <w:rsid w:val="007C222C"/>
    <w:rsid w:val="007C227F"/>
    <w:rsid w:val="007C27D7"/>
    <w:rsid w:val="007C295B"/>
    <w:rsid w:val="007C29EA"/>
    <w:rsid w:val="007C2B02"/>
    <w:rsid w:val="007C2D59"/>
    <w:rsid w:val="007C31AA"/>
    <w:rsid w:val="007C3316"/>
    <w:rsid w:val="007C352E"/>
    <w:rsid w:val="007C3677"/>
    <w:rsid w:val="007C39DB"/>
    <w:rsid w:val="007C3BF2"/>
    <w:rsid w:val="007C3C71"/>
    <w:rsid w:val="007C3EA8"/>
    <w:rsid w:val="007C3EFB"/>
    <w:rsid w:val="007C3F60"/>
    <w:rsid w:val="007C3FA7"/>
    <w:rsid w:val="007C405E"/>
    <w:rsid w:val="007C41B7"/>
    <w:rsid w:val="007C43D9"/>
    <w:rsid w:val="007C445C"/>
    <w:rsid w:val="007C45A0"/>
    <w:rsid w:val="007C4679"/>
    <w:rsid w:val="007C4E28"/>
    <w:rsid w:val="007C53F8"/>
    <w:rsid w:val="007C5492"/>
    <w:rsid w:val="007C569D"/>
    <w:rsid w:val="007C586C"/>
    <w:rsid w:val="007C5B27"/>
    <w:rsid w:val="007C5B65"/>
    <w:rsid w:val="007C5E6D"/>
    <w:rsid w:val="007C6164"/>
    <w:rsid w:val="007C6748"/>
    <w:rsid w:val="007C67CE"/>
    <w:rsid w:val="007C6983"/>
    <w:rsid w:val="007C69DE"/>
    <w:rsid w:val="007C6FA8"/>
    <w:rsid w:val="007C70DA"/>
    <w:rsid w:val="007C70F4"/>
    <w:rsid w:val="007C712F"/>
    <w:rsid w:val="007C7233"/>
    <w:rsid w:val="007C7304"/>
    <w:rsid w:val="007C76AC"/>
    <w:rsid w:val="007C7AD6"/>
    <w:rsid w:val="007C7CFF"/>
    <w:rsid w:val="007C7D9C"/>
    <w:rsid w:val="007C7E24"/>
    <w:rsid w:val="007D00AC"/>
    <w:rsid w:val="007D00BA"/>
    <w:rsid w:val="007D057D"/>
    <w:rsid w:val="007D077B"/>
    <w:rsid w:val="007D07D5"/>
    <w:rsid w:val="007D082D"/>
    <w:rsid w:val="007D0897"/>
    <w:rsid w:val="007D091C"/>
    <w:rsid w:val="007D0B38"/>
    <w:rsid w:val="007D0C67"/>
    <w:rsid w:val="007D0C9F"/>
    <w:rsid w:val="007D0CF8"/>
    <w:rsid w:val="007D10A8"/>
    <w:rsid w:val="007D10BD"/>
    <w:rsid w:val="007D1236"/>
    <w:rsid w:val="007D144C"/>
    <w:rsid w:val="007D16D4"/>
    <w:rsid w:val="007D1BEA"/>
    <w:rsid w:val="007D1D4B"/>
    <w:rsid w:val="007D1DA3"/>
    <w:rsid w:val="007D1EE4"/>
    <w:rsid w:val="007D1FEB"/>
    <w:rsid w:val="007D2003"/>
    <w:rsid w:val="007D205C"/>
    <w:rsid w:val="007D22E1"/>
    <w:rsid w:val="007D25BC"/>
    <w:rsid w:val="007D2A6F"/>
    <w:rsid w:val="007D2A7E"/>
    <w:rsid w:val="007D2AB8"/>
    <w:rsid w:val="007D3141"/>
    <w:rsid w:val="007D31D2"/>
    <w:rsid w:val="007D3313"/>
    <w:rsid w:val="007D3520"/>
    <w:rsid w:val="007D356D"/>
    <w:rsid w:val="007D35A6"/>
    <w:rsid w:val="007D35F4"/>
    <w:rsid w:val="007D3ADB"/>
    <w:rsid w:val="007D3BA1"/>
    <w:rsid w:val="007D3FED"/>
    <w:rsid w:val="007D43E1"/>
    <w:rsid w:val="007D474A"/>
    <w:rsid w:val="007D4980"/>
    <w:rsid w:val="007D4D18"/>
    <w:rsid w:val="007D4E6C"/>
    <w:rsid w:val="007D5165"/>
    <w:rsid w:val="007D51D1"/>
    <w:rsid w:val="007D5810"/>
    <w:rsid w:val="007D5DBF"/>
    <w:rsid w:val="007D5F4A"/>
    <w:rsid w:val="007D60F2"/>
    <w:rsid w:val="007D6359"/>
    <w:rsid w:val="007D65C6"/>
    <w:rsid w:val="007D676B"/>
    <w:rsid w:val="007D6C0B"/>
    <w:rsid w:val="007D6F56"/>
    <w:rsid w:val="007D712F"/>
    <w:rsid w:val="007D71F1"/>
    <w:rsid w:val="007D753E"/>
    <w:rsid w:val="007D7750"/>
    <w:rsid w:val="007D77C6"/>
    <w:rsid w:val="007D7A1D"/>
    <w:rsid w:val="007D7B10"/>
    <w:rsid w:val="007D7D9A"/>
    <w:rsid w:val="007E06DD"/>
    <w:rsid w:val="007E080D"/>
    <w:rsid w:val="007E0A3E"/>
    <w:rsid w:val="007E0AF0"/>
    <w:rsid w:val="007E0F82"/>
    <w:rsid w:val="007E12C2"/>
    <w:rsid w:val="007E1660"/>
    <w:rsid w:val="007E1787"/>
    <w:rsid w:val="007E1AC5"/>
    <w:rsid w:val="007E1DD9"/>
    <w:rsid w:val="007E1E1B"/>
    <w:rsid w:val="007E2078"/>
    <w:rsid w:val="007E2267"/>
    <w:rsid w:val="007E2373"/>
    <w:rsid w:val="007E2578"/>
    <w:rsid w:val="007E25CD"/>
    <w:rsid w:val="007E29E1"/>
    <w:rsid w:val="007E2B1F"/>
    <w:rsid w:val="007E2CB6"/>
    <w:rsid w:val="007E2CFD"/>
    <w:rsid w:val="007E354E"/>
    <w:rsid w:val="007E3630"/>
    <w:rsid w:val="007E38F4"/>
    <w:rsid w:val="007E397D"/>
    <w:rsid w:val="007E3BB3"/>
    <w:rsid w:val="007E3E39"/>
    <w:rsid w:val="007E466E"/>
    <w:rsid w:val="007E4771"/>
    <w:rsid w:val="007E4B8A"/>
    <w:rsid w:val="007E4C78"/>
    <w:rsid w:val="007E4CA8"/>
    <w:rsid w:val="007E4CC3"/>
    <w:rsid w:val="007E5591"/>
    <w:rsid w:val="007E5A5D"/>
    <w:rsid w:val="007E5C3C"/>
    <w:rsid w:val="007E5D67"/>
    <w:rsid w:val="007E5D7D"/>
    <w:rsid w:val="007E5EDA"/>
    <w:rsid w:val="007E5F6A"/>
    <w:rsid w:val="007E609A"/>
    <w:rsid w:val="007E6180"/>
    <w:rsid w:val="007E64B7"/>
    <w:rsid w:val="007E6B8B"/>
    <w:rsid w:val="007E6F4E"/>
    <w:rsid w:val="007E7098"/>
    <w:rsid w:val="007E7294"/>
    <w:rsid w:val="007E734E"/>
    <w:rsid w:val="007E76B5"/>
    <w:rsid w:val="007E77C5"/>
    <w:rsid w:val="007E78BF"/>
    <w:rsid w:val="007E7B0B"/>
    <w:rsid w:val="007E7B0F"/>
    <w:rsid w:val="007E7C43"/>
    <w:rsid w:val="007E7D21"/>
    <w:rsid w:val="007E7D8E"/>
    <w:rsid w:val="007F010C"/>
    <w:rsid w:val="007F0530"/>
    <w:rsid w:val="007F084F"/>
    <w:rsid w:val="007F0874"/>
    <w:rsid w:val="007F0C72"/>
    <w:rsid w:val="007F1196"/>
    <w:rsid w:val="007F126F"/>
    <w:rsid w:val="007F12E9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6E7"/>
    <w:rsid w:val="007F2B90"/>
    <w:rsid w:val="007F2BCE"/>
    <w:rsid w:val="007F2C64"/>
    <w:rsid w:val="007F2DBB"/>
    <w:rsid w:val="007F2F2E"/>
    <w:rsid w:val="007F2F43"/>
    <w:rsid w:val="007F303A"/>
    <w:rsid w:val="007F331A"/>
    <w:rsid w:val="007F37C2"/>
    <w:rsid w:val="007F3CBB"/>
    <w:rsid w:val="007F3D6B"/>
    <w:rsid w:val="007F3EA0"/>
    <w:rsid w:val="007F4278"/>
    <w:rsid w:val="007F4358"/>
    <w:rsid w:val="007F4485"/>
    <w:rsid w:val="007F452B"/>
    <w:rsid w:val="007F4611"/>
    <w:rsid w:val="007F46BB"/>
    <w:rsid w:val="007F46FF"/>
    <w:rsid w:val="007F47FC"/>
    <w:rsid w:val="007F4A65"/>
    <w:rsid w:val="007F4C3A"/>
    <w:rsid w:val="007F4EA8"/>
    <w:rsid w:val="007F5271"/>
    <w:rsid w:val="007F55F0"/>
    <w:rsid w:val="007F5921"/>
    <w:rsid w:val="007F5A97"/>
    <w:rsid w:val="007F5CC4"/>
    <w:rsid w:val="007F5D2B"/>
    <w:rsid w:val="007F60F9"/>
    <w:rsid w:val="007F650D"/>
    <w:rsid w:val="007F6A16"/>
    <w:rsid w:val="007F6F1B"/>
    <w:rsid w:val="007F6F4D"/>
    <w:rsid w:val="007F7451"/>
    <w:rsid w:val="007F7482"/>
    <w:rsid w:val="007F7905"/>
    <w:rsid w:val="007F79EE"/>
    <w:rsid w:val="007F7F26"/>
    <w:rsid w:val="007F7FDA"/>
    <w:rsid w:val="0080014C"/>
    <w:rsid w:val="0080031A"/>
    <w:rsid w:val="00800482"/>
    <w:rsid w:val="00800A7C"/>
    <w:rsid w:val="00800B03"/>
    <w:rsid w:val="00800B09"/>
    <w:rsid w:val="00800FBD"/>
    <w:rsid w:val="0080112B"/>
    <w:rsid w:val="0080117B"/>
    <w:rsid w:val="0080143C"/>
    <w:rsid w:val="00801808"/>
    <w:rsid w:val="00801A4D"/>
    <w:rsid w:val="00801BD0"/>
    <w:rsid w:val="00801CC6"/>
    <w:rsid w:val="008026A5"/>
    <w:rsid w:val="00802910"/>
    <w:rsid w:val="00802D1A"/>
    <w:rsid w:val="00803CBB"/>
    <w:rsid w:val="00803CEA"/>
    <w:rsid w:val="00803D3E"/>
    <w:rsid w:val="00803D82"/>
    <w:rsid w:val="00803DEE"/>
    <w:rsid w:val="00803E63"/>
    <w:rsid w:val="00804148"/>
    <w:rsid w:val="00804C58"/>
    <w:rsid w:val="00804D0A"/>
    <w:rsid w:val="00804E2B"/>
    <w:rsid w:val="00804F98"/>
    <w:rsid w:val="008052FC"/>
    <w:rsid w:val="008059B7"/>
    <w:rsid w:val="00805A42"/>
    <w:rsid w:val="00805B16"/>
    <w:rsid w:val="00805BD5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F"/>
    <w:rsid w:val="00806B02"/>
    <w:rsid w:val="00806C93"/>
    <w:rsid w:val="00806E73"/>
    <w:rsid w:val="0080703C"/>
    <w:rsid w:val="0080740D"/>
    <w:rsid w:val="008074AA"/>
    <w:rsid w:val="00807654"/>
    <w:rsid w:val="00807998"/>
    <w:rsid w:val="00807AE9"/>
    <w:rsid w:val="00807B21"/>
    <w:rsid w:val="00807C83"/>
    <w:rsid w:val="00807DAB"/>
    <w:rsid w:val="00810223"/>
    <w:rsid w:val="0081037F"/>
    <w:rsid w:val="008104C8"/>
    <w:rsid w:val="008106E7"/>
    <w:rsid w:val="00810768"/>
    <w:rsid w:val="00810B10"/>
    <w:rsid w:val="00810B8D"/>
    <w:rsid w:val="00810B8F"/>
    <w:rsid w:val="00810BC5"/>
    <w:rsid w:val="00810C14"/>
    <w:rsid w:val="00810D5B"/>
    <w:rsid w:val="00811760"/>
    <w:rsid w:val="00811802"/>
    <w:rsid w:val="00811E56"/>
    <w:rsid w:val="008120C2"/>
    <w:rsid w:val="008121DE"/>
    <w:rsid w:val="008122F0"/>
    <w:rsid w:val="00812387"/>
    <w:rsid w:val="008127A3"/>
    <w:rsid w:val="008127E0"/>
    <w:rsid w:val="00812A10"/>
    <w:rsid w:val="00812A32"/>
    <w:rsid w:val="008133AF"/>
    <w:rsid w:val="008133B1"/>
    <w:rsid w:val="00813587"/>
    <w:rsid w:val="00813891"/>
    <w:rsid w:val="008139DF"/>
    <w:rsid w:val="00813CDA"/>
    <w:rsid w:val="00813CF0"/>
    <w:rsid w:val="00813F8B"/>
    <w:rsid w:val="008140A5"/>
    <w:rsid w:val="00814470"/>
    <w:rsid w:val="00814879"/>
    <w:rsid w:val="00814E3F"/>
    <w:rsid w:val="00814E4A"/>
    <w:rsid w:val="00814EA5"/>
    <w:rsid w:val="00815150"/>
    <w:rsid w:val="00815938"/>
    <w:rsid w:val="0081599B"/>
    <w:rsid w:val="008159F2"/>
    <w:rsid w:val="00815A03"/>
    <w:rsid w:val="00815A5B"/>
    <w:rsid w:val="00815B7E"/>
    <w:rsid w:val="00815DF3"/>
    <w:rsid w:val="00815E03"/>
    <w:rsid w:val="00815FEA"/>
    <w:rsid w:val="00816232"/>
    <w:rsid w:val="0081627A"/>
    <w:rsid w:val="00816401"/>
    <w:rsid w:val="008164EF"/>
    <w:rsid w:val="00816645"/>
    <w:rsid w:val="0081680F"/>
    <w:rsid w:val="008169B1"/>
    <w:rsid w:val="00816C62"/>
    <w:rsid w:val="00816CB7"/>
    <w:rsid w:val="00816DA9"/>
    <w:rsid w:val="0081701D"/>
    <w:rsid w:val="00817045"/>
    <w:rsid w:val="008170E2"/>
    <w:rsid w:val="00817156"/>
    <w:rsid w:val="0081721E"/>
    <w:rsid w:val="0081785A"/>
    <w:rsid w:val="00817C30"/>
    <w:rsid w:val="00817C4F"/>
    <w:rsid w:val="00817CBB"/>
    <w:rsid w:val="00817D85"/>
    <w:rsid w:val="0082005F"/>
    <w:rsid w:val="008201E8"/>
    <w:rsid w:val="00820904"/>
    <w:rsid w:val="00820A13"/>
    <w:rsid w:val="00820A50"/>
    <w:rsid w:val="00820AEE"/>
    <w:rsid w:val="00820B8A"/>
    <w:rsid w:val="00821061"/>
    <w:rsid w:val="008218B7"/>
    <w:rsid w:val="0082193F"/>
    <w:rsid w:val="00821A7B"/>
    <w:rsid w:val="00821AE5"/>
    <w:rsid w:val="00821BCA"/>
    <w:rsid w:val="00821C17"/>
    <w:rsid w:val="00821D02"/>
    <w:rsid w:val="00821E6D"/>
    <w:rsid w:val="00821FCC"/>
    <w:rsid w:val="008220D5"/>
    <w:rsid w:val="008221C6"/>
    <w:rsid w:val="00822264"/>
    <w:rsid w:val="00822631"/>
    <w:rsid w:val="0082281D"/>
    <w:rsid w:val="008228A8"/>
    <w:rsid w:val="0082294D"/>
    <w:rsid w:val="008229D6"/>
    <w:rsid w:val="00822B6A"/>
    <w:rsid w:val="00822DA1"/>
    <w:rsid w:val="00822E0D"/>
    <w:rsid w:val="00823054"/>
    <w:rsid w:val="00823080"/>
    <w:rsid w:val="00823128"/>
    <w:rsid w:val="00823332"/>
    <w:rsid w:val="00823485"/>
    <w:rsid w:val="00823937"/>
    <w:rsid w:val="008239B2"/>
    <w:rsid w:val="00823C3A"/>
    <w:rsid w:val="00823C84"/>
    <w:rsid w:val="00823CF6"/>
    <w:rsid w:val="00824184"/>
    <w:rsid w:val="00824390"/>
    <w:rsid w:val="008244FF"/>
    <w:rsid w:val="00824970"/>
    <w:rsid w:val="008249F0"/>
    <w:rsid w:val="00824A4F"/>
    <w:rsid w:val="00824E35"/>
    <w:rsid w:val="0082545B"/>
    <w:rsid w:val="0082565C"/>
    <w:rsid w:val="00825A31"/>
    <w:rsid w:val="00825D50"/>
    <w:rsid w:val="00825D63"/>
    <w:rsid w:val="00826038"/>
    <w:rsid w:val="008260E7"/>
    <w:rsid w:val="0082620B"/>
    <w:rsid w:val="00826245"/>
    <w:rsid w:val="0082665E"/>
    <w:rsid w:val="00826A99"/>
    <w:rsid w:val="00826ACB"/>
    <w:rsid w:val="00826BA8"/>
    <w:rsid w:val="00826C1C"/>
    <w:rsid w:val="0082714A"/>
    <w:rsid w:val="00827266"/>
    <w:rsid w:val="0082763B"/>
    <w:rsid w:val="00827B48"/>
    <w:rsid w:val="00827B7F"/>
    <w:rsid w:val="00827E1B"/>
    <w:rsid w:val="0083039F"/>
    <w:rsid w:val="008305FA"/>
    <w:rsid w:val="00830AD7"/>
    <w:rsid w:val="00830BC6"/>
    <w:rsid w:val="00830E8E"/>
    <w:rsid w:val="00830F30"/>
    <w:rsid w:val="008314ED"/>
    <w:rsid w:val="00831972"/>
    <w:rsid w:val="00831E09"/>
    <w:rsid w:val="0083202D"/>
    <w:rsid w:val="008324B2"/>
    <w:rsid w:val="0083253F"/>
    <w:rsid w:val="008326B7"/>
    <w:rsid w:val="008329D1"/>
    <w:rsid w:val="00832C79"/>
    <w:rsid w:val="00832D3D"/>
    <w:rsid w:val="00832EFC"/>
    <w:rsid w:val="008331BF"/>
    <w:rsid w:val="008332DE"/>
    <w:rsid w:val="00833431"/>
    <w:rsid w:val="00833596"/>
    <w:rsid w:val="008338AE"/>
    <w:rsid w:val="008339A4"/>
    <w:rsid w:val="00833A4E"/>
    <w:rsid w:val="00833C2E"/>
    <w:rsid w:val="00833CF6"/>
    <w:rsid w:val="00833DDA"/>
    <w:rsid w:val="0083477D"/>
    <w:rsid w:val="008347D5"/>
    <w:rsid w:val="00834953"/>
    <w:rsid w:val="00834B9E"/>
    <w:rsid w:val="00834D52"/>
    <w:rsid w:val="00834E45"/>
    <w:rsid w:val="00835298"/>
    <w:rsid w:val="008352BD"/>
    <w:rsid w:val="008355AB"/>
    <w:rsid w:val="008355F0"/>
    <w:rsid w:val="008357A5"/>
    <w:rsid w:val="00835970"/>
    <w:rsid w:val="00835978"/>
    <w:rsid w:val="00835EC1"/>
    <w:rsid w:val="00836746"/>
    <w:rsid w:val="00836A66"/>
    <w:rsid w:val="00836ADE"/>
    <w:rsid w:val="00836DB0"/>
    <w:rsid w:val="00836F3E"/>
    <w:rsid w:val="00837741"/>
    <w:rsid w:val="0083788B"/>
    <w:rsid w:val="00837D32"/>
    <w:rsid w:val="00837EA0"/>
    <w:rsid w:val="008402F7"/>
    <w:rsid w:val="008404DE"/>
    <w:rsid w:val="008407C8"/>
    <w:rsid w:val="008409CA"/>
    <w:rsid w:val="00840DBE"/>
    <w:rsid w:val="00840EA6"/>
    <w:rsid w:val="00840ED5"/>
    <w:rsid w:val="008411D1"/>
    <w:rsid w:val="0084125B"/>
    <w:rsid w:val="00841A23"/>
    <w:rsid w:val="00841AD1"/>
    <w:rsid w:val="00841B39"/>
    <w:rsid w:val="00841B6E"/>
    <w:rsid w:val="00841BA7"/>
    <w:rsid w:val="00841BD4"/>
    <w:rsid w:val="00841D5D"/>
    <w:rsid w:val="00841D98"/>
    <w:rsid w:val="00842049"/>
    <w:rsid w:val="008420F3"/>
    <w:rsid w:val="008421D1"/>
    <w:rsid w:val="008428E9"/>
    <w:rsid w:val="0084291A"/>
    <w:rsid w:val="00842AC8"/>
    <w:rsid w:val="00842DBA"/>
    <w:rsid w:val="008431FC"/>
    <w:rsid w:val="00843775"/>
    <w:rsid w:val="00843814"/>
    <w:rsid w:val="0084381E"/>
    <w:rsid w:val="00843904"/>
    <w:rsid w:val="008439B8"/>
    <w:rsid w:val="00843DC4"/>
    <w:rsid w:val="00843F3F"/>
    <w:rsid w:val="0084406D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4B3"/>
    <w:rsid w:val="008455AD"/>
    <w:rsid w:val="00845A5F"/>
    <w:rsid w:val="00845B4D"/>
    <w:rsid w:val="00845B85"/>
    <w:rsid w:val="00845DED"/>
    <w:rsid w:val="00845E51"/>
    <w:rsid w:val="00845FAB"/>
    <w:rsid w:val="00845FDA"/>
    <w:rsid w:val="00846162"/>
    <w:rsid w:val="00846371"/>
    <w:rsid w:val="008468D1"/>
    <w:rsid w:val="00846CAC"/>
    <w:rsid w:val="00847022"/>
    <w:rsid w:val="00847F16"/>
    <w:rsid w:val="008500FE"/>
    <w:rsid w:val="008501C0"/>
    <w:rsid w:val="008502B1"/>
    <w:rsid w:val="0085038C"/>
    <w:rsid w:val="008504AC"/>
    <w:rsid w:val="008509FB"/>
    <w:rsid w:val="00850C0C"/>
    <w:rsid w:val="00850FB7"/>
    <w:rsid w:val="00850FE0"/>
    <w:rsid w:val="00851197"/>
    <w:rsid w:val="008511B4"/>
    <w:rsid w:val="0085122F"/>
    <w:rsid w:val="0085131E"/>
    <w:rsid w:val="008513ED"/>
    <w:rsid w:val="008513FE"/>
    <w:rsid w:val="008515B6"/>
    <w:rsid w:val="00851716"/>
    <w:rsid w:val="00851B8A"/>
    <w:rsid w:val="00851CA9"/>
    <w:rsid w:val="00851E76"/>
    <w:rsid w:val="00851E9D"/>
    <w:rsid w:val="00851EC0"/>
    <w:rsid w:val="0085210E"/>
    <w:rsid w:val="0085221C"/>
    <w:rsid w:val="008522D4"/>
    <w:rsid w:val="00852393"/>
    <w:rsid w:val="00852415"/>
    <w:rsid w:val="008524B0"/>
    <w:rsid w:val="008524E2"/>
    <w:rsid w:val="008525C5"/>
    <w:rsid w:val="008527E8"/>
    <w:rsid w:val="008528A6"/>
    <w:rsid w:val="008528CF"/>
    <w:rsid w:val="00852A21"/>
    <w:rsid w:val="00852B37"/>
    <w:rsid w:val="00852C05"/>
    <w:rsid w:val="00852E2A"/>
    <w:rsid w:val="00852E7E"/>
    <w:rsid w:val="00852EBE"/>
    <w:rsid w:val="008533C4"/>
    <w:rsid w:val="00853404"/>
    <w:rsid w:val="00853499"/>
    <w:rsid w:val="0085380D"/>
    <w:rsid w:val="00853D24"/>
    <w:rsid w:val="00853E60"/>
    <w:rsid w:val="00853FD9"/>
    <w:rsid w:val="008542F1"/>
    <w:rsid w:val="0085432D"/>
    <w:rsid w:val="00854454"/>
    <w:rsid w:val="008547D2"/>
    <w:rsid w:val="00854895"/>
    <w:rsid w:val="00854AD5"/>
    <w:rsid w:val="00854BD2"/>
    <w:rsid w:val="00854E18"/>
    <w:rsid w:val="00855764"/>
    <w:rsid w:val="00855B1C"/>
    <w:rsid w:val="00855B5D"/>
    <w:rsid w:val="00855C8E"/>
    <w:rsid w:val="00855D8D"/>
    <w:rsid w:val="0085605C"/>
    <w:rsid w:val="00856851"/>
    <w:rsid w:val="00856926"/>
    <w:rsid w:val="00856BAD"/>
    <w:rsid w:val="00856D6F"/>
    <w:rsid w:val="00856F02"/>
    <w:rsid w:val="00856FB8"/>
    <w:rsid w:val="0085756A"/>
    <w:rsid w:val="00857A9B"/>
    <w:rsid w:val="00857AB1"/>
    <w:rsid w:val="00857D95"/>
    <w:rsid w:val="00857D99"/>
    <w:rsid w:val="00857F25"/>
    <w:rsid w:val="0086006C"/>
    <w:rsid w:val="0086021F"/>
    <w:rsid w:val="008602F7"/>
    <w:rsid w:val="00860366"/>
    <w:rsid w:val="008605C0"/>
    <w:rsid w:val="00860813"/>
    <w:rsid w:val="00860D51"/>
    <w:rsid w:val="00860E24"/>
    <w:rsid w:val="00860F7A"/>
    <w:rsid w:val="008610D0"/>
    <w:rsid w:val="0086118B"/>
    <w:rsid w:val="00861277"/>
    <w:rsid w:val="00861345"/>
    <w:rsid w:val="00861387"/>
    <w:rsid w:val="00861482"/>
    <w:rsid w:val="0086158A"/>
    <w:rsid w:val="00861674"/>
    <w:rsid w:val="00861958"/>
    <w:rsid w:val="00861A4B"/>
    <w:rsid w:val="00861BE8"/>
    <w:rsid w:val="008621E2"/>
    <w:rsid w:val="008626A1"/>
    <w:rsid w:val="00862D6F"/>
    <w:rsid w:val="00862DB6"/>
    <w:rsid w:val="00862FD3"/>
    <w:rsid w:val="00863162"/>
    <w:rsid w:val="008631C0"/>
    <w:rsid w:val="008632A3"/>
    <w:rsid w:val="008634AD"/>
    <w:rsid w:val="00863510"/>
    <w:rsid w:val="008635E8"/>
    <w:rsid w:val="008636FB"/>
    <w:rsid w:val="00863C5B"/>
    <w:rsid w:val="00863C90"/>
    <w:rsid w:val="00863CAF"/>
    <w:rsid w:val="00864219"/>
    <w:rsid w:val="008643AB"/>
    <w:rsid w:val="008646A7"/>
    <w:rsid w:val="0086477A"/>
    <w:rsid w:val="0086490C"/>
    <w:rsid w:val="00864997"/>
    <w:rsid w:val="00864E55"/>
    <w:rsid w:val="00864E6F"/>
    <w:rsid w:val="0086508E"/>
    <w:rsid w:val="0086537B"/>
    <w:rsid w:val="008653C3"/>
    <w:rsid w:val="0086553E"/>
    <w:rsid w:val="0086557D"/>
    <w:rsid w:val="00865DA3"/>
    <w:rsid w:val="008660A9"/>
    <w:rsid w:val="00866624"/>
    <w:rsid w:val="00866819"/>
    <w:rsid w:val="00866C75"/>
    <w:rsid w:val="00866CC7"/>
    <w:rsid w:val="00866D1E"/>
    <w:rsid w:val="00866D4F"/>
    <w:rsid w:val="00866FC5"/>
    <w:rsid w:val="00867070"/>
    <w:rsid w:val="008672E3"/>
    <w:rsid w:val="0086747D"/>
    <w:rsid w:val="008676DB"/>
    <w:rsid w:val="008676E7"/>
    <w:rsid w:val="0086775D"/>
    <w:rsid w:val="00867A9D"/>
    <w:rsid w:val="00867ABF"/>
    <w:rsid w:val="00867C84"/>
    <w:rsid w:val="00867EF6"/>
    <w:rsid w:val="00870130"/>
    <w:rsid w:val="00870192"/>
    <w:rsid w:val="0087019A"/>
    <w:rsid w:val="00870605"/>
    <w:rsid w:val="00870EC4"/>
    <w:rsid w:val="00870FDF"/>
    <w:rsid w:val="00871829"/>
    <w:rsid w:val="00871B37"/>
    <w:rsid w:val="00871C21"/>
    <w:rsid w:val="00871C32"/>
    <w:rsid w:val="00871C40"/>
    <w:rsid w:val="00871EE3"/>
    <w:rsid w:val="0087207C"/>
    <w:rsid w:val="0087213D"/>
    <w:rsid w:val="008727B3"/>
    <w:rsid w:val="008727E0"/>
    <w:rsid w:val="008728DA"/>
    <w:rsid w:val="00872989"/>
    <w:rsid w:val="00872ABC"/>
    <w:rsid w:val="00872B0A"/>
    <w:rsid w:val="00872F26"/>
    <w:rsid w:val="008730A9"/>
    <w:rsid w:val="008732D1"/>
    <w:rsid w:val="00873735"/>
    <w:rsid w:val="00873743"/>
    <w:rsid w:val="008737D0"/>
    <w:rsid w:val="00873B28"/>
    <w:rsid w:val="00873F87"/>
    <w:rsid w:val="00873FFA"/>
    <w:rsid w:val="00874359"/>
    <w:rsid w:val="00874721"/>
    <w:rsid w:val="008747A6"/>
    <w:rsid w:val="008748B1"/>
    <w:rsid w:val="00874C8A"/>
    <w:rsid w:val="00875063"/>
    <w:rsid w:val="0087565E"/>
    <w:rsid w:val="00875959"/>
    <w:rsid w:val="00875A0C"/>
    <w:rsid w:val="00875C8D"/>
    <w:rsid w:val="00875DDB"/>
    <w:rsid w:val="00876147"/>
    <w:rsid w:val="00876345"/>
    <w:rsid w:val="00876634"/>
    <w:rsid w:val="008766C5"/>
    <w:rsid w:val="00876714"/>
    <w:rsid w:val="00876AB4"/>
    <w:rsid w:val="00876C25"/>
    <w:rsid w:val="00876C78"/>
    <w:rsid w:val="008771AD"/>
    <w:rsid w:val="00877470"/>
    <w:rsid w:val="008774A0"/>
    <w:rsid w:val="008774A9"/>
    <w:rsid w:val="00877551"/>
    <w:rsid w:val="00877575"/>
    <w:rsid w:val="00877751"/>
    <w:rsid w:val="00877864"/>
    <w:rsid w:val="00877BBA"/>
    <w:rsid w:val="00877C68"/>
    <w:rsid w:val="00877D59"/>
    <w:rsid w:val="00880024"/>
    <w:rsid w:val="0088070B"/>
    <w:rsid w:val="00880730"/>
    <w:rsid w:val="00880E5D"/>
    <w:rsid w:val="00880ED5"/>
    <w:rsid w:val="0088114B"/>
    <w:rsid w:val="008815F0"/>
    <w:rsid w:val="008817E9"/>
    <w:rsid w:val="00881E2E"/>
    <w:rsid w:val="008821A2"/>
    <w:rsid w:val="008825E4"/>
    <w:rsid w:val="008828CE"/>
    <w:rsid w:val="00882B4A"/>
    <w:rsid w:val="00882B85"/>
    <w:rsid w:val="00882DAB"/>
    <w:rsid w:val="00882E2B"/>
    <w:rsid w:val="00882FAF"/>
    <w:rsid w:val="008830BB"/>
    <w:rsid w:val="00883190"/>
    <w:rsid w:val="00883374"/>
    <w:rsid w:val="008836BB"/>
    <w:rsid w:val="0088379D"/>
    <w:rsid w:val="00883BEC"/>
    <w:rsid w:val="00883C0C"/>
    <w:rsid w:val="00883DE6"/>
    <w:rsid w:val="00883F81"/>
    <w:rsid w:val="0088407C"/>
    <w:rsid w:val="00884102"/>
    <w:rsid w:val="00884601"/>
    <w:rsid w:val="00884763"/>
    <w:rsid w:val="008847E4"/>
    <w:rsid w:val="0088482C"/>
    <w:rsid w:val="00884A0C"/>
    <w:rsid w:val="0088544A"/>
    <w:rsid w:val="00885544"/>
    <w:rsid w:val="008855AB"/>
    <w:rsid w:val="00885908"/>
    <w:rsid w:val="00885AF5"/>
    <w:rsid w:val="00885F36"/>
    <w:rsid w:val="00886021"/>
    <w:rsid w:val="00886CE1"/>
    <w:rsid w:val="00886CFF"/>
    <w:rsid w:val="00886E19"/>
    <w:rsid w:val="00886EE0"/>
    <w:rsid w:val="00886F35"/>
    <w:rsid w:val="00887661"/>
    <w:rsid w:val="008876EC"/>
    <w:rsid w:val="00887867"/>
    <w:rsid w:val="00887DC6"/>
    <w:rsid w:val="0089004B"/>
    <w:rsid w:val="00890200"/>
    <w:rsid w:val="008902C8"/>
    <w:rsid w:val="00890591"/>
    <w:rsid w:val="008905CB"/>
    <w:rsid w:val="00890723"/>
    <w:rsid w:val="008908E2"/>
    <w:rsid w:val="00890D54"/>
    <w:rsid w:val="00890F55"/>
    <w:rsid w:val="008913F0"/>
    <w:rsid w:val="00891782"/>
    <w:rsid w:val="00891835"/>
    <w:rsid w:val="00891AF0"/>
    <w:rsid w:val="00891CEC"/>
    <w:rsid w:val="00891DFA"/>
    <w:rsid w:val="00891E80"/>
    <w:rsid w:val="0089217E"/>
    <w:rsid w:val="0089249F"/>
    <w:rsid w:val="00892712"/>
    <w:rsid w:val="0089272F"/>
    <w:rsid w:val="0089274A"/>
    <w:rsid w:val="008929A4"/>
    <w:rsid w:val="00892A9D"/>
    <w:rsid w:val="00892B3B"/>
    <w:rsid w:val="00892FBC"/>
    <w:rsid w:val="0089324E"/>
    <w:rsid w:val="00893271"/>
    <w:rsid w:val="008932EC"/>
    <w:rsid w:val="008934FA"/>
    <w:rsid w:val="00893847"/>
    <w:rsid w:val="00893BED"/>
    <w:rsid w:val="00893D09"/>
    <w:rsid w:val="00893E16"/>
    <w:rsid w:val="008940A0"/>
    <w:rsid w:val="008940F5"/>
    <w:rsid w:val="008941AB"/>
    <w:rsid w:val="00894556"/>
    <w:rsid w:val="00894684"/>
    <w:rsid w:val="00894696"/>
    <w:rsid w:val="008946C9"/>
    <w:rsid w:val="00894740"/>
    <w:rsid w:val="00894811"/>
    <w:rsid w:val="00894B4A"/>
    <w:rsid w:val="00895001"/>
    <w:rsid w:val="00895165"/>
    <w:rsid w:val="008951FC"/>
    <w:rsid w:val="008952F1"/>
    <w:rsid w:val="0089535E"/>
    <w:rsid w:val="008953FD"/>
    <w:rsid w:val="008955FC"/>
    <w:rsid w:val="00895919"/>
    <w:rsid w:val="00895F71"/>
    <w:rsid w:val="0089625C"/>
    <w:rsid w:val="00896309"/>
    <w:rsid w:val="00896385"/>
    <w:rsid w:val="008963A9"/>
    <w:rsid w:val="00896708"/>
    <w:rsid w:val="00896750"/>
    <w:rsid w:val="0089678A"/>
    <w:rsid w:val="00897798"/>
    <w:rsid w:val="00897972"/>
    <w:rsid w:val="00897980"/>
    <w:rsid w:val="00897ECF"/>
    <w:rsid w:val="008A0603"/>
    <w:rsid w:val="008A09A8"/>
    <w:rsid w:val="008A0D81"/>
    <w:rsid w:val="008A104D"/>
    <w:rsid w:val="008A11B4"/>
    <w:rsid w:val="008A11C2"/>
    <w:rsid w:val="008A14AC"/>
    <w:rsid w:val="008A17F6"/>
    <w:rsid w:val="008A1DD6"/>
    <w:rsid w:val="008A1E3E"/>
    <w:rsid w:val="008A1F62"/>
    <w:rsid w:val="008A1F66"/>
    <w:rsid w:val="008A2016"/>
    <w:rsid w:val="008A23D2"/>
    <w:rsid w:val="008A2515"/>
    <w:rsid w:val="008A2674"/>
    <w:rsid w:val="008A2735"/>
    <w:rsid w:val="008A2878"/>
    <w:rsid w:val="008A28A6"/>
    <w:rsid w:val="008A2971"/>
    <w:rsid w:val="008A2C9F"/>
    <w:rsid w:val="008A2DE6"/>
    <w:rsid w:val="008A327B"/>
    <w:rsid w:val="008A33CF"/>
    <w:rsid w:val="008A368D"/>
    <w:rsid w:val="008A3845"/>
    <w:rsid w:val="008A3926"/>
    <w:rsid w:val="008A3BA7"/>
    <w:rsid w:val="008A3DC1"/>
    <w:rsid w:val="008A3DD4"/>
    <w:rsid w:val="008A3FC1"/>
    <w:rsid w:val="008A40BF"/>
    <w:rsid w:val="008A4119"/>
    <w:rsid w:val="008A41EB"/>
    <w:rsid w:val="008A422D"/>
    <w:rsid w:val="008A44C1"/>
    <w:rsid w:val="008A45FB"/>
    <w:rsid w:val="008A466B"/>
    <w:rsid w:val="008A4927"/>
    <w:rsid w:val="008A4B28"/>
    <w:rsid w:val="008A4D15"/>
    <w:rsid w:val="008A4D25"/>
    <w:rsid w:val="008A4D84"/>
    <w:rsid w:val="008A4E46"/>
    <w:rsid w:val="008A4FCA"/>
    <w:rsid w:val="008A54A8"/>
    <w:rsid w:val="008A58C8"/>
    <w:rsid w:val="008A5A37"/>
    <w:rsid w:val="008A5D02"/>
    <w:rsid w:val="008A5E0E"/>
    <w:rsid w:val="008A5E6B"/>
    <w:rsid w:val="008A5F4A"/>
    <w:rsid w:val="008A6264"/>
    <w:rsid w:val="008A652B"/>
    <w:rsid w:val="008A67A2"/>
    <w:rsid w:val="008A695F"/>
    <w:rsid w:val="008A6A93"/>
    <w:rsid w:val="008A6D55"/>
    <w:rsid w:val="008A6F39"/>
    <w:rsid w:val="008A6FA9"/>
    <w:rsid w:val="008A7009"/>
    <w:rsid w:val="008A749B"/>
    <w:rsid w:val="008A7782"/>
    <w:rsid w:val="008A784F"/>
    <w:rsid w:val="008A7E94"/>
    <w:rsid w:val="008B0342"/>
    <w:rsid w:val="008B048D"/>
    <w:rsid w:val="008B06F1"/>
    <w:rsid w:val="008B0A30"/>
    <w:rsid w:val="008B0C19"/>
    <w:rsid w:val="008B0C50"/>
    <w:rsid w:val="008B0D5B"/>
    <w:rsid w:val="008B0D6E"/>
    <w:rsid w:val="008B14B5"/>
    <w:rsid w:val="008B15DB"/>
    <w:rsid w:val="008B1631"/>
    <w:rsid w:val="008B1823"/>
    <w:rsid w:val="008B1E4C"/>
    <w:rsid w:val="008B1ED5"/>
    <w:rsid w:val="008B21CE"/>
    <w:rsid w:val="008B22AB"/>
    <w:rsid w:val="008B26DA"/>
    <w:rsid w:val="008B27F2"/>
    <w:rsid w:val="008B2968"/>
    <w:rsid w:val="008B2D51"/>
    <w:rsid w:val="008B304A"/>
    <w:rsid w:val="008B3162"/>
    <w:rsid w:val="008B31C0"/>
    <w:rsid w:val="008B3470"/>
    <w:rsid w:val="008B352F"/>
    <w:rsid w:val="008B35BC"/>
    <w:rsid w:val="008B35C4"/>
    <w:rsid w:val="008B371F"/>
    <w:rsid w:val="008B3960"/>
    <w:rsid w:val="008B3B5B"/>
    <w:rsid w:val="008B3F28"/>
    <w:rsid w:val="008B3F5F"/>
    <w:rsid w:val="008B421C"/>
    <w:rsid w:val="008B42D0"/>
    <w:rsid w:val="008B44E6"/>
    <w:rsid w:val="008B458B"/>
    <w:rsid w:val="008B48ED"/>
    <w:rsid w:val="008B4AB4"/>
    <w:rsid w:val="008B4B6C"/>
    <w:rsid w:val="008B502A"/>
    <w:rsid w:val="008B50A4"/>
    <w:rsid w:val="008B51A5"/>
    <w:rsid w:val="008B51D6"/>
    <w:rsid w:val="008B563A"/>
    <w:rsid w:val="008B5648"/>
    <w:rsid w:val="008B59A7"/>
    <w:rsid w:val="008B5B89"/>
    <w:rsid w:val="008B5EA1"/>
    <w:rsid w:val="008B5FC7"/>
    <w:rsid w:val="008B628A"/>
    <w:rsid w:val="008B62AE"/>
    <w:rsid w:val="008B639A"/>
    <w:rsid w:val="008B659A"/>
    <w:rsid w:val="008B6768"/>
    <w:rsid w:val="008B6A93"/>
    <w:rsid w:val="008B6D0D"/>
    <w:rsid w:val="008B7106"/>
    <w:rsid w:val="008B71EF"/>
    <w:rsid w:val="008B7391"/>
    <w:rsid w:val="008B7586"/>
    <w:rsid w:val="008B7809"/>
    <w:rsid w:val="008B788B"/>
    <w:rsid w:val="008B79A7"/>
    <w:rsid w:val="008B7B2E"/>
    <w:rsid w:val="008B7B85"/>
    <w:rsid w:val="008B7F4B"/>
    <w:rsid w:val="008C0357"/>
    <w:rsid w:val="008C05D7"/>
    <w:rsid w:val="008C0CB9"/>
    <w:rsid w:val="008C0EDD"/>
    <w:rsid w:val="008C1484"/>
    <w:rsid w:val="008C15CF"/>
    <w:rsid w:val="008C191D"/>
    <w:rsid w:val="008C19EA"/>
    <w:rsid w:val="008C1E1B"/>
    <w:rsid w:val="008C23AD"/>
    <w:rsid w:val="008C2454"/>
    <w:rsid w:val="008C27BC"/>
    <w:rsid w:val="008C2B6A"/>
    <w:rsid w:val="008C2C4E"/>
    <w:rsid w:val="008C30AB"/>
    <w:rsid w:val="008C3257"/>
    <w:rsid w:val="008C33CD"/>
    <w:rsid w:val="008C33D9"/>
    <w:rsid w:val="008C3629"/>
    <w:rsid w:val="008C3AC7"/>
    <w:rsid w:val="008C3C1A"/>
    <w:rsid w:val="008C3D75"/>
    <w:rsid w:val="008C4714"/>
    <w:rsid w:val="008C48F9"/>
    <w:rsid w:val="008C4B1C"/>
    <w:rsid w:val="008C4B53"/>
    <w:rsid w:val="008C4B5E"/>
    <w:rsid w:val="008C4E31"/>
    <w:rsid w:val="008C4E8E"/>
    <w:rsid w:val="008C5171"/>
    <w:rsid w:val="008C5871"/>
    <w:rsid w:val="008C5A2B"/>
    <w:rsid w:val="008C5A67"/>
    <w:rsid w:val="008C5C45"/>
    <w:rsid w:val="008C5F10"/>
    <w:rsid w:val="008C6104"/>
    <w:rsid w:val="008C6584"/>
    <w:rsid w:val="008C6698"/>
    <w:rsid w:val="008C6B44"/>
    <w:rsid w:val="008C7013"/>
    <w:rsid w:val="008C7022"/>
    <w:rsid w:val="008C7418"/>
    <w:rsid w:val="008C75C4"/>
    <w:rsid w:val="008C7688"/>
    <w:rsid w:val="008C7B09"/>
    <w:rsid w:val="008C7B4E"/>
    <w:rsid w:val="008C7CF1"/>
    <w:rsid w:val="008C7F9A"/>
    <w:rsid w:val="008D021A"/>
    <w:rsid w:val="008D05E3"/>
    <w:rsid w:val="008D071D"/>
    <w:rsid w:val="008D0CE3"/>
    <w:rsid w:val="008D0D28"/>
    <w:rsid w:val="008D1001"/>
    <w:rsid w:val="008D10AE"/>
    <w:rsid w:val="008D1440"/>
    <w:rsid w:val="008D148B"/>
    <w:rsid w:val="008D1577"/>
    <w:rsid w:val="008D1608"/>
    <w:rsid w:val="008D1AF2"/>
    <w:rsid w:val="008D1D5E"/>
    <w:rsid w:val="008D1E84"/>
    <w:rsid w:val="008D21D5"/>
    <w:rsid w:val="008D244F"/>
    <w:rsid w:val="008D256D"/>
    <w:rsid w:val="008D263A"/>
    <w:rsid w:val="008D2721"/>
    <w:rsid w:val="008D2BC6"/>
    <w:rsid w:val="008D2C62"/>
    <w:rsid w:val="008D2FCC"/>
    <w:rsid w:val="008D3063"/>
    <w:rsid w:val="008D3561"/>
    <w:rsid w:val="008D3742"/>
    <w:rsid w:val="008D393D"/>
    <w:rsid w:val="008D3CB4"/>
    <w:rsid w:val="008D41BA"/>
    <w:rsid w:val="008D42A4"/>
    <w:rsid w:val="008D43A7"/>
    <w:rsid w:val="008D4BA1"/>
    <w:rsid w:val="008D4C18"/>
    <w:rsid w:val="008D503B"/>
    <w:rsid w:val="008D52A3"/>
    <w:rsid w:val="008D532A"/>
    <w:rsid w:val="008D545E"/>
    <w:rsid w:val="008D5684"/>
    <w:rsid w:val="008D5822"/>
    <w:rsid w:val="008D5A88"/>
    <w:rsid w:val="008D5C3A"/>
    <w:rsid w:val="008D6176"/>
    <w:rsid w:val="008D624B"/>
    <w:rsid w:val="008D677B"/>
    <w:rsid w:val="008D67AC"/>
    <w:rsid w:val="008D6923"/>
    <w:rsid w:val="008D69DB"/>
    <w:rsid w:val="008D6C22"/>
    <w:rsid w:val="008D6C38"/>
    <w:rsid w:val="008D6D28"/>
    <w:rsid w:val="008D6D83"/>
    <w:rsid w:val="008D74BF"/>
    <w:rsid w:val="008D76EB"/>
    <w:rsid w:val="008D78FE"/>
    <w:rsid w:val="008D7C5E"/>
    <w:rsid w:val="008D7F71"/>
    <w:rsid w:val="008E00C6"/>
    <w:rsid w:val="008E03A4"/>
    <w:rsid w:val="008E0521"/>
    <w:rsid w:val="008E06AB"/>
    <w:rsid w:val="008E0808"/>
    <w:rsid w:val="008E084C"/>
    <w:rsid w:val="008E088A"/>
    <w:rsid w:val="008E0963"/>
    <w:rsid w:val="008E0D1D"/>
    <w:rsid w:val="008E0E6F"/>
    <w:rsid w:val="008E1154"/>
    <w:rsid w:val="008E12CC"/>
    <w:rsid w:val="008E152C"/>
    <w:rsid w:val="008E15D4"/>
    <w:rsid w:val="008E1614"/>
    <w:rsid w:val="008E16B8"/>
    <w:rsid w:val="008E1CF3"/>
    <w:rsid w:val="008E1E34"/>
    <w:rsid w:val="008E2021"/>
    <w:rsid w:val="008E20E1"/>
    <w:rsid w:val="008E2212"/>
    <w:rsid w:val="008E233A"/>
    <w:rsid w:val="008E23B0"/>
    <w:rsid w:val="008E243C"/>
    <w:rsid w:val="008E251A"/>
    <w:rsid w:val="008E252E"/>
    <w:rsid w:val="008E25BB"/>
    <w:rsid w:val="008E276A"/>
    <w:rsid w:val="008E2977"/>
    <w:rsid w:val="008E2AD6"/>
    <w:rsid w:val="008E2C86"/>
    <w:rsid w:val="008E2EE4"/>
    <w:rsid w:val="008E2FC9"/>
    <w:rsid w:val="008E3061"/>
    <w:rsid w:val="008E30F6"/>
    <w:rsid w:val="008E343A"/>
    <w:rsid w:val="008E3609"/>
    <w:rsid w:val="008E3CC6"/>
    <w:rsid w:val="008E4170"/>
    <w:rsid w:val="008E4286"/>
    <w:rsid w:val="008E4487"/>
    <w:rsid w:val="008E451B"/>
    <w:rsid w:val="008E4551"/>
    <w:rsid w:val="008E47C3"/>
    <w:rsid w:val="008E4D9B"/>
    <w:rsid w:val="008E4DF6"/>
    <w:rsid w:val="008E4EA8"/>
    <w:rsid w:val="008E4EE4"/>
    <w:rsid w:val="008E4FA6"/>
    <w:rsid w:val="008E509E"/>
    <w:rsid w:val="008E531E"/>
    <w:rsid w:val="008E53DC"/>
    <w:rsid w:val="008E5884"/>
    <w:rsid w:val="008E5D92"/>
    <w:rsid w:val="008E62F9"/>
    <w:rsid w:val="008E64D7"/>
    <w:rsid w:val="008E6A99"/>
    <w:rsid w:val="008E6AAA"/>
    <w:rsid w:val="008E7398"/>
    <w:rsid w:val="008E7644"/>
    <w:rsid w:val="008E766D"/>
    <w:rsid w:val="008E7F56"/>
    <w:rsid w:val="008E7FED"/>
    <w:rsid w:val="008F00E5"/>
    <w:rsid w:val="008F05BA"/>
    <w:rsid w:val="008F0653"/>
    <w:rsid w:val="008F087C"/>
    <w:rsid w:val="008F08F7"/>
    <w:rsid w:val="008F0988"/>
    <w:rsid w:val="008F0A42"/>
    <w:rsid w:val="008F0CD3"/>
    <w:rsid w:val="008F0CE9"/>
    <w:rsid w:val="008F0D89"/>
    <w:rsid w:val="008F0E8E"/>
    <w:rsid w:val="008F0FF8"/>
    <w:rsid w:val="008F1099"/>
    <w:rsid w:val="008F10D0"/>
    <w:rsid w:val="008F114A"/>
    <w:rsid w:val="008F11AB"/>
    <w:rsid w:val="008F13EE"/>
    <w:rsid w:val="008F147C"/>
    <w:rsid w:val="008F17E8"/>
    <w:rsid w:val="008F1AB0"/>
    <w:rsid w:val="008F1B9F"/>
    <w:rsid w:val="008F1CA3"/>
    <w:rsid w:val="008F1E14"/>
    <w:rsid w:val="008F23C7"/>
    <w:rsid w:val="008F282B"/>
    <w:rsid w:val="008F2AC4"/>
    <w:rsid w:val="008F376B"/>
    <w:rsid w:val="008F3900"/>
    <w:rsid w:val="008F3EA7"/>
    <w:rsid w:val="008F41AB"/>
    <w:rsid w:val="008F445A"/>
    <w:rsid w:val="008F449D"/>
    <w:rsid w:val="008F4516"/>
    <w:rsid w:val="008F4D7D"/>
    <w:rsid w:val="008F5076"/>
    <w:rsid w:val="008F52E0"/>
    <w:rsid w:val="008F59AD"/>
    <w:rsid w:val="008F5AB5"/>
    <w:rsid w:val="008F5D4F"/>
    <w:rsid w:val="008F641D"/>
    <w:rsid w:val="008F64BD"/>
    <w:rsid w:val="008F661E"/>
    <w:rsid w:val="008F6758"/>
    <w:rsid w:val="008F675D"/>
    <w:rsid w:val="008F6778"/>
    <w:rsid w:val="008F737D"/>
    <w:rsid w:val="008F745C"/>
    <w:rsid w:val="008F75E7"/>
    <w:rsid w:val="008F7981"/>
    <w:rsid w:val="008F79CE"/>
    <w:rsid w:val="008F7A1A"/>
    <w:rsid w:val="008F7A7A"/>
    <w:rsid w:val="008F7C90"/>
    <w:rsid w:val="008F7E7E"/>
    <w:rsid w:val="008F7EAE"/>
    <w:rsid w:val="008F7FB8"/>
    <w:rsid w:val="009003DB"/>
    <w:rsid w:val="00900405"/>
    <w:rsid w:val="00900551"/>
    <w:rsid w:val="00900740"/>
    <w:rsid w:val="00900B03"/>
    <w:rsid w:val="00900B49"/>
    <w:rsid w:val="00900D70"/>
    <w:rsid w:val="00900EE2"/>
    <w:rsid w:val="00900F3A"/>
    <w:rsid w:val="00900FF7"/>
    <w:rsid w:val="00901347"/>
    <w:rsid w:val="00901F4C"/>
    <w:rsid w:val="00902594"/>
    <w:rsid w:val="009027DC"/>
    <w:rsid w:val="0090287B"/>
    <w:rsid w:val="009029DC"/>
    <w:rsid w:val="00902A6D"/>
    <w:rsid w:val="00902D9C"/>
    <w:rsid w:val="0090301C"/>
    <w:rsid w:val="0090341F"/>
    <w:rsid w:val="0090360E"/>
    <w:rsid w:val="00903883"/>
    <w:rsid w:val="00903A30"/>
    <w:rsid w:val="00903EB4"/>
    <w:rsid w:val="009042C4"/>
    <w:rsid w:val="00904374"/>
    <w:rsid w:val="0090440F"/>
    <w:rsid w:val="0090472E"/>
    <w:rsid w:val="0090490C"/>
    <w:rsid w:val="00904D40"/>
    <w:rsid w:val="009053E3"/>
    <w:rsid w:val="00905727"/>
    <w:rsid w:val="0090583E"/>
    <w:rsid w:val="009058EC"/>
    <w:rsid w:val="00905B1E"/>
    <w:rsid w:val="00905BA5"/>
    <w:rsid w:val="00905DE8"/>
    <w:rsid w:val="00906242"/>
    <w:rsid w:val="009064BE"/>
    <w:rsid w:val="00906690"/>
    <w:rsid w:val="00906EC1"/>
    <w:rsid w:val="0090712A"/>
    <w:rsid w:val="00907318"/>
    <w:rsid w:val="00907488"/>
    <w:rsid w:val="009074CA"/>
    <w:rsid w:val="0090776B"/>
    <w:rsid w:val="009078C1"/>
    <w:rsid w:val="00907917"/>
    <w:rsid w:val="00907D40"/>
    <w:rsid w:val="009100E4"/>
    <w:rsid w:val="00910433"/>
    <w:rsid w:val="0091056C"/>
    <w:rsid w:val="009105BC"/>
    <w:rsid w:val="00910616"/>
    <w:rsid w:val="009109A7"/>
    <w:rsid w:val="009109B8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1FB4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20"/>
    <w:rsid w:val="00912F6E"/>
    <w:rsid w:val="00912FD6"/>
    <w:rsid w:val="009132A8"/>
    <w:rsid w:val="0091337B"/>
    <w:rsid w:val="00913400"/>
    <w:rsid w:val="0091343B"/>
    <w:rsid w:val="00913697"/>
    <w:rsid w:val="009137A5"/>
    <w:rsid w:val="009138B8"/>
    <w:rsid w:val="00913BBC"/>
    <w:rsid w:val="00913DA1"/>
    <w:rsid w:val="00913DB2"/>
    <w:rsid w:val="00913DD1"/>
    <w:rsid w:val="009143E4"/>
    <w:rsid w:val="0091448E"/>
    <w:rsid w:val="0091478A"/>
    <w:rsid w:val="0091493B"/>
    <w:rsid w:val="00914CAC"/>
    <w:rsid w:val="00914D15"/>
    <w:rsid w:val="00914DE8"/>
    <w:rsid w:val="009153BF"/>
    <w:rsid w:val="0091575F"/>
    <w:rsid w:val="009157DF"/>
    <w:rsid w:val="0091585E"/>
    <w:rsid w:val="00915880"/>
    <w:rsid w:val="009158DA"/>
    <w:rsid w:val="00915B06"/>
    <w:rsid w:val="00915DF4"/>
    <w:rsid w:val="00915E28"/>
    <w:rsid w:val="00915E57"/>
    <w:rsid w:val="0091601C"/>
    <w:rsid w:val="00916215"/>
    <w:rsid w:val="009162DB"/>
    <w:rsid w:val="00916A54"/>
    <w:rsid w:val="00916B8B"/>
    <w:rsid w:val="00916E74"/>
    <w:rsid w:val="00917431"/>
    <w:rsid w:val="0091769A"/>
    <w:rsid w:val="0091784B"/>
    <w:rsid w:val="00917A0C"/>
    <w:rsid w:val="00917D61"/>
    <w:rsid w:val="00917D65"/>
    <w:rsid w:val="00917DA9"/>
    <w:rsid w:val="00917EE1"/>
    <w:rsid w:val="00917F6D"/>
    <w:rsid w:val="00920281"/>
    <w:rsid w:val="00920466"/>
    <w:rsid w:val="009205A0"/>
    <w:rsid w:val="00920624"/>
    <w:rsid w:val="0092086E"/>
    <w:rsid w:val="00920C30"/>
    <w:rsid w:val="00920C72"/>
    <w:rsid w:val="00920C73"/>
    <w:rsid w:val="00920D03"/>
    <w:rsid w:val="00920D5E"/>
    <w:rsid w:val="0092117B"/>
    <w:rsid w:val="00921254"/>
    <w:rsid w:val="009212EE"/>
    <w:rsid w:val="00921434"/>
    <w:rsid w:val="00921623"/>
    <w:rsid w:val="00921816"/>
    <w:rsid w:val="00921CD6"/>
    <w:rsid w:val="00921D04"/>
    <w:rsid w:val="00921DCD"/>
    <w:rsid w:val="009220ED"/>
    <w:rsid w:val="009221A1"/>
    <w:rsid w:val="00922254"/>
    <w:rsid w:val="009223CB"/>
    <w:rsid w:val="009224F0"/>
    <w:rsid w:val="0092287D"/>
    <w:rsid w:val="00922A79"/>
    <w:rsid w:val="00922F3E"/>
    <w:rsid w:val="0092369A"/>
    <w:rsid w:val="00923836"/>
    <w:rsid w:val="00923A5E"/>
    <w:rsid w:val="00923AF5"/>
    <w:rsid w:val="00923F33"/>
    <w:rsid w:val="009240ED"/>
    <w:rsid w:val="00924258"/>
    <w:rsid w:val="00924383"/>
    <w:rsid w:val="0092478C"/>
    <w:rsid w:val="009247F6"/>
    <w:rsid w:val="00924C3C"/>
    <w:rsid w:val="00925378"/>
    <w:rsid w:val="0092575F"/>
    <w:rsid w:val="009259A2"/>
    <w:rsid w:val="00925A68"/>
    <w:rsid w:val="00925EB0"/>
    <w:rsid w:val="00926141"/>
    <w:rsid w:val="00926401"/>
    <w:rsid w:val="0092648C"/>
    <w:rsid w:val="00926643"/>
    <w:rsid w:val="0092667A"/>
    <w:rsid w:val="009267D8"/>
    <w:rsid w:val="00926ADF"/>
    <w:rsid w:val="00926BEA"/>
    <w:rsid w:val="00926FD6"/>
    <w:rsid w:val="0092753E"/>
    <w:rsid w:val="009278E1"/>
    <w:rsid w:val="00927D01"/>
    <w:rsid w:val="00927F84"/>
    <w:rsid w:val="00927FF1"/>
    <w:rsid w:val="00930505"/>
    <w:rsid w:val="009308A8"/>
    <w:rsid w:val="0093094C"/>
    <w:rsid w:val="00930CEB"/>
    <w:rsid w:val="00930E09"/>
    <w:rsid w:val="00930FD4"/>
    <w:rsid w:val="00931266"/>
    <w:rsid w:val="009317F2"/>
    <w:rsid w:val="00932433"/>
    <w:rsid w:val="00932603"/>
    <w:rsid w:val="009326A2"/>
    <w:rsid w:val="009329DF"/>
    <w:rsid w:val="00932AC4"/>
    <w:rsid w:val="00932D34"/>
    <w:rsid w:val="00933407"/>
    <w:rsid w:val="009337F1"/>
    <w:rsid w:val="0093386E"/>
    <w:rsid w:val="00933871"/>
    <w:rsid w:val="00933A84"/>
    <w:rsid w:val="00933E55"/>
    <w:rsid w:val="009343DB"/>
    <w:rsid w:val="009343F6"/>
    <w:rsid w:val="009346EE"/>
    <w:rsid w:val="00934765"/>
    <w:rsid w:val="009347F2"/>
    <w:rsid w:val="00934AD6"/>
    <w:rsid w:val="00934C98"/>
    <w:rsid w:val="00934F78"/>
    <w:rsid w:val="00935213"/>
    <w:rsid w:val="009355AB"/>
    <w:rsid w:val="00935615"/>
    <w:rsid w:val="00935C8C"/>
    <w:rsid w:val="00935DCE"/>
    <w:rsid w:val="00935EDB"/>
    <w:rsid w:val="00936462"/>
    <w:rsid w:val="009367D2"/>
    <w:rsid w:val="00936A25"/>
    <w:rsid w:val="00936DEF"/>
    <w:rsid w:val="00936F43"/>
    <w:rsid w:val="00937059"/>
    <w:rsid w:val="0093705F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E9D"/>
    <w:rsid w:val="00937EE9"/>
    <w:rsid w:val="00937F20"/>
    <w:rsid w:val="009404E9"/>
    <w:rsid w:val="009409A2"/>
    <w:rsid w:val="00940ABC"/>
    <w:rsid w:val="00940B62"/>
    <w:rsid w:val="00940DDE"/>
    <w:rsid w:val="0094100A"/>
    <w:rsid w:val="0094106D"/>
    <w:rsid w:val="00941092"/>
    <w:rsid w:val="009410B5"/>
    <w:rsid w:val="0094110A"/>
    <w:rsid w:val="00941293"/>
    <w:rsid w:val="009415A7"/>
    <w:rsid w:val="009415C8"/>
    <w:rsid w:val="00941819"/>
    <w:rsid w:val="00941A18"/>
    <w:rsid w:val="00941AA4"/>
    <w:rsid w:val="00941BF6"/>
    <w:rsid w:val="00941FAE"/>
    <w:rsid w:val="0094220B"/>
    <w:rsid w:val="0094221E"/>
    <w:rsid w:val="00942600"/>
    <w:rsid w:val="00942AF8"/>
    <w:rsid w:val="00942F36"/>
    <w:rsid w:val="00942FF5"/>
    <w:rsid w:val="00943065"/>
    <w:rsid w:val="00943DBE"/>
    <w:rsid w:val="00943FF6"/>
    <w:rsid w:val="0094412D"/>
    <w:rsid w:val="00944384"/>
    <w:rsid w:val="00944427"/>
    <w:rsid w:val="009446C7"/>
    <w:rsid w:val="009446F2"/>
    <w:rsid w:val="009447DC"/>
    <w:rsid w:val="009447E8"/>
    <w:rsid w:val="00944B9B"/>
    <w:rsid w:val="00944C5D"/>
    <w:rsid w:val="00944D00"/>
    <w:rsid w:val="00944FF8"/>
    <w:rsid w:val="0094522E"/>
    <w:rsid w:val="00945423"/>
    <w:rsid w:val="0094585F"/>
    <w:rsid w:val="00945AC5"/>
    <w:rsid w:val="00945C77"/>
    <w:rsid w:val="00945C84"/>
    <w:rsid w:val="0094620A"/>
    <w:rsid w:val="00946B72"/>
    <w:rsid w:val="00946DED"/>
    <w:rsid w:val="00947038"/>
    <w:rsid w:val="009472A8"/>
    <w:rsid w:val="009472F3"/>
    <w:rsid w:val="0094732C"/>
    <w:rsid w:val="00947AC1"/>
    <w:rsid w:val="00947C67"/>
    <w:rsid w:val="00947D1F"/>
    <w:rsid w:val="009504CE"/>
    <w:rsid w:val="0095058D"/>
    <w:rsid w:val="00950697"/>
    <w:rsid w:val="0095080B"/>
    <w:rsid w:val="00950881"/>
    <w:rsid w:val="00950897"/>
    <w:rsid w:val="00950992"/>
    <w:rsid w:val="00950AA4"/>
    <w:rsid w:val="00950C92"/>
    <w:rsid w:val="00950E17"/>
    <w:rsid w:val="00950E62"/>
    <w:rsid w:val="009513BA"/>
    <w:rsid w:val="00951512"/>
    <w:rsid w:val="00951613"/>
    <w:rsid w:val="009516CC"/>
    <w:rsid w:val="00951951"/>
    <w:rsid w:val="00951BEA"/>
    <w:rsid w:val="00951E13"/>
    <w:rsid w:val="00951FB0"/>
    <w:rsid w:val="009521C1"/>
    <w:rsid w:val="00952292"/>
    <w:rsid w:val="00952473"/>
    <w:rsid w:val="00952674"/>
    <w:rsid w:val="009527E2"/>
    <w:rsid w:val="009527FB"/>
    <w:rsid w:val="00952BF5"/>
    <w:rsid w:val="0095308C"/>
    <w:rsid w:val="009533D5"/>
    <w:rsid w:val="009536C1"/>
    <w:rsid w:val="009536CC"/>
    <w:rsid w:val="0095375A"/>
    <w:rsid w:val="00953887"/>
    <w:rsid w:val="00953CC5"/>
    <w:rsid w:val="00953FC5"/>
    <w:rsid w:val="00954084"/>
    <w:rsid w:val="00954164"/>
    <w:rsid w:val="0095417A"/>
    <w:rsid w:val="009546A6"/>
    <w:rsid w:val="009548B6"/>
    <w:rsid w:val="0095495F"/>
    <w:rsid w:val="009549A5"/>
    <w:rsid w:val="00954E23"/>
    <w:rsid w:val="00954F09"/>
    <w:rsid w:val="00954F91"/>
    <w:rsid w:val="0095541C"/>
    <w:rsid w:val="00955918"/>
    <w:rsid w:val="0095591D"/>
    <w:rsid w:val="00955B85"/>
    <w:rsid w:val="00955DD3"/>
    <w:rsid w:val="00955E61"/>
    <w:rsid w:val="00955F49"/>
    <w:rsid w:val="009565B3"/>
    <w:rsid w:val="009568B8"/>
    <w:rsid w:val="00956944"/>
    <w:rsid w:val="00956E15"/>
    <w:rsid w:val="00957698"/>
    <w:rsid w:val="00957775"/>
    <w:rsid w:val="00957A6E"/>
    <w:rsid w:val="00957AF2"/>
    <w:rsid w:val="00957C4D"/>
    <w:rsid w:val="00957CAB"/>
    <w:rsid w:val="00957E6F"/>
    <w:rsid w:val="00957F19"/>
    <w:rsid w:val="00957F21"/>
    <w:rsid w:val="00960029"/>
    <w:rsid w:val="009600FD"/>
    <w:rsid w:val="00960108"/>
    <w:rsid w:val="00960319"/>
    <w:rsid w:val="0096031C"/>
    <w:rsid w:val="00960424"/>
    <w:rsid w:val="0096062A"/>
    <w:rsid w:val="00960810"/>
    <w:rsid w:val="00960826"/>
    <w:rsid w:val="00960D3B"/>
    <w:rsid w:val="00960F91"/>
    <w:rsid w:val="0096129D"/>
    <w:rsid w:val="009619A5"/>
    <w:rsid w:val="00961ABF"/>
    <w:rsid w:val="0096227A"/>
    <w:rsid w:val="00962314"/>
    <w:rsid w:val="00962351"/>
    <w:rsid w:val="009623D8"/>
    <w:rsid w:val="009624D5"/>
    <w:rsid w:val="009627CD"/>
    <w:rsid w:val="009629BB"/>
    <w:rsid w:val="00962D9E"/>
    <w:rsid w:val="00963111"/>
    <w:rsid w:val="00963258"/>
    <w:rsid w:val="0096331A"/>
    <w:rsid w:val="009633A0"/>
    <w:rsid w:val="009637D6"/>
    <w:rsid w:val="00963948"/>
    <w:rsid w:val="00963975"/>
    <w:rsid w:val="00963C1E"/>
    <w:rsid w:val="00963C9F"/>
    <w:rsid w:val="00963F31"/>
    <w:rsid w:val="00964201"/>
    <w:rsid w:val="00964487"/>
    <w:rsid w:val="0096478A"/>
    <w:rsid w:val="009648F8"/>
    <w:rsid w:val="00964A70"/>
    <w:rsid w:val="00964B2B"/>
    <w:rsid w:val="00964D72"/>
    <w:rsid w:val="009650C2"/>
    <w:rsid w:val="009650F1"/>
    <w:rsid w:val="00965166"/>
    <w:rsid w:val="0096550E"/>
    <w:rsid w:val="00965D88"/>
    <w:rsid w:val="00965E35"/>
    <w:rsid w:val="00965F6D"/>
    <w:rsid w:val="009668A9"/>
    <w:rsid w:val="009668EE"/>
    <w:rsid w:val="00966E07"/>
    <w:rsid w:val="00966E45"/>
    <w:rsid w:val="00966E49"/>
    <w:rsid w:val="00966F5B"/>
    <w:rsid w:val="00966FAD"/>
    <w:rsid w:val="0096701C"/>
    <w:rsid w:val="0096704C"/>
    <w:rsid w:val="009671DA"/>
    <w:rsid w:val="009675C2"/>
    <w:rsid w:val="00967731"/>
    <w:rsid w:val="0096799B"/>
    <w:rsid w:val="00967C1D"/>
    <w:rsid w:val="00967E50"/>
    <w:rsid w:val="009703C7"/>
    <w:rsid w:val="009704C4"/>
    <w:rsid w:val="00970599"/>
    <w:rsid w:val="009705B8"/>
    <w:rsid w:val="00970620"/>
    <w:rsid w:val="00970720"/>
    <w:rsid w:val="009707A2"/>
    <w:rsid w:val="009709ED"/>
    <w:rsid w:val="00970A33"/>
    <w:rsid w:val="00970AD4"/>
    <w:rsid w:val="00970BF6"/>
    <w:rsid w:val="00970EB3"/>
    <w:rsid w:val="00970F69"/>
    <w:rsid w:val="009710E2"/>
    <w:rsid w:val="009712DE"/>
    <w:rsid w:val="00971306"/>
    <w:rsid w:val="00971358"/>
    <w:rsid w:val="0097140C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A40"/>
    <w:rsid w:val="00973BC7"/>
    <w:rsid w:val="00973C25"/>
    <w:rsid w:val="00973D84"/>
    <w:rsid w:val="00973E20"/>
    <w:rsid w:val="00973E43"/>
    <w:rsid w:val="00973F24"/>
    <w:rsid w:val="0097424F"/>
    <w:rsid w:val="00974270"/>
    <w:rsid w:val="00974721"/>
    <w:rsid w:val="009747B7"/>
    <w:rsid w:val="00974C39"/>
    <w:rsid w:val="0097555D"/>
    <w:rsid w:val="00975660"/>
    <w:rsid w:val="009757D0"/>
    <w:rsid w:val="00975F0E"/>
    <w:rsid w:val="00975F21"/>
    <w:rsid w:val="00975F5A"/>
    <w:rsid w:val="009764B1"/>
    <w:rsid w:val="00976896"/>
    <w:rsid w:val="00976B96"/>
    <w:rsid w:val="00976D91"/>
    <w:rsid w:val="00976F3D"/>
    <w:rsid w:val="00977020"/>
    <w:rsid w:val="0097737A"/>
    <w:rsid w:val="0097798D"/>
    <w:rsid w:val="00977BF7"/>
    <w:rsid w:val="00977EFA"/>
    <w:rsid w:val="00977FE7"/>
    <w:rsid w:val="009801A9"/>
    <w:rsid w:val="009805CF"/>
    <w:rsid w:val="00980708"/>
    <w:rsid w:val="00980A5A"/>
    <w:rsid w:val="00980C4A"/>
    <w:rsid w:val="00980D35"/>
    <w:rsid w:val="00980D9B"/>
    <w:rsid w:val="00980EB9"/>
    <w:rsid w:val="0098130D"/>
    <w:rsid w:val="009814AF"/>
    <w:rsid w:val="0098153B"/>
    <w:rsid w:val="00981827"/>
    <w:rsid w:val="009819CC"/>
    <w:rsid w:val="00981B08"/>
    <w:rsid w:val="00981CEF"/>
    <w:rsid w:val="00981D30"/>
    <w:rsid w:val="00981E58"/>
    <w:rsid w:val="009823DC"/>
    <w:rsid w:val="00982452"/>
    <w:rsid w:val="0098274F"/>
    <w:rsid w:val="00982A8E"/>
    <w:rsid w:val="00982D44"/>
    <w:rsid w:val="00982FC5"/>
    <w:rsid w:val="00982FF8"/>
    <w:rsid w:val="00983025"/>
    <w:rsid w:val="0098362C"/>
    <w:rsid w:val="00983643"/>
    <w:rsid w:val="0098367F"/>
    <w:rsid w:val="009837B6"/>
    <w:rsid w:val="00983AC0"/>
    <w:rsid w:val="00983AE9"/>
    <w:rsid w:val="00983FA4"/>
    <w:rsid w:val="00984025"/>
    <w:rsid w:val="00984057"/>
    <w:rsid w:val="009846F4"/>
    <w:rsid w:val="00984841"/>
    <w:rsid w:val="00984B6E"/>
    <w:rsid w:val="00984C09"/>
    <w:rsid w:val="00984E81"/>
    <w:rsid w:val="00985389"/>
    <w:rsid w:val="009854E9"/>
    <w:rsid w:val="0098561C"/>
    <w:rsid w:val="00985637"/>
    <w:rsid w:val="00985999"/>
    <w:rsid w:val="00985AF3"/>
    <w:rsid w:val="009860FA"/>
    <w:rsid w:val="009862F1"/>
    <w:rsid w:val="009869AA"/>
    <w:rsid w:val="00986CC0"/>
    <w:rsid w:val="00986D83"/>
    <w:rsid w:val="00986E9A"/>
    <w:rsid w:val="00987002"/>
    <w:rsid w:val="00987249"/>
    <w:rsid w:val="009878C5"/>
    <w:rsid w:val="00987AC0"/>
    <w:rsid w:val="00990517"/>
    <w:rsid w:val="0099062A"/>
    <w:rsid w:val="009906EB"/>
    <w:rsid w:val="00990850"/>
    <w:rsid w:val="009909D8"/>
    <w:rsid w:val="00990A58"/>
    <w:rsid w:val="00990FA8"/>
    <w:rsid w:val="009916B9"/>
    <w:rsid w:val="009918D7"/>
    <w:rsid w:val="00991932"/>
    <w:rsid w:val="00991CE0"/>
    <w:rsid w:val="00992284"/>
    <w:rsid w:val="009927E6"/>
    <w:rsid w:val="0099293E"/>
    <w:rsid w:val="00992A47"/>
    <w:rsid w:val="00992A7C"/>
    <w:rsid w:val="00992A7D"/>
    <w:rsid w:val="00992E9F"/>
    <w:rsid w:val="00992EA5"/>
    <w:rsid w:val="00992FCE"/>
    <w:rsid w:val="009931B5"/>
    <w:rsid w:val="009931FA"/>
    <w:rsid w:val="009932CA"/>
    <w:rsid w:val="00993A11"/>
    <w:rsid w:val="00993A39"/>
    <w:rsid w:val="00993CFC"/>
    <w:rsid w:val="00993DA2"/>
    <w:rsid w:val="00993DD6"/>
    <w:rsid w:val="00994090"/>
    <w:rsid w:val="0099422C"/>
    <w:rsid w:val="00994796"/>
    <w:rsid w:val="00994869"/>
    <w:rsid w:val="00994A51"/>
    <w:rsid w:val="00994D39"/>
    <w:rsid w:val="00995217"/>
    <w:rsid w:val="00995335"/>
    <w:rsid w:val="00995519"/>
    <w:rsid w:val="009955E2"/>
    <w:rsid w:val="009956A0"/>
    <w:rsid w:val="00995754"/>
    <w:rsid w:val="009957CE"/>
    <w:rsid w:val="009959E1"/>
    <w:rsid w:val="00995A46"/>
    <w:rsid w:val="00995B73"/>
    <w:rsid w:val="00995E8F"/>
    <w:rsid w:val="00996244"/>
    <w:rsid w:val="00996302"/>
    <w:rsid w:val="00996337"/>
    <w:rsid w:val="00996394"/>
    <w:rsid w:val="00996BE2"/>
    <w:rsid w:val="009971CB"/>
    <w:rsid w:val="00997631"/>
    <w:rsid w:val="009979E2"/>
    <w:rsid w:val="00997B2C"/>
    <w:rsid w:val="00997B67"/>
    <w:rsid w:val="00997C69"/>
    <w:rsid w:val="00997E15"/>
    <w:rsid w:val="00997FB1"/>
    <w:rsid w:val="009A0361"/>
    <w:rsid w:val="009A0629"/>
    <w:rsid w:val="009A07D3"/>
    <w:rsid w:val="009A08B9"/>
    <w:rsid w:val="009A0CB2"/>
    <w:rsid w:val="009A0DD8"/>
    <w:rsid w:val="009A0F95"/>
    <w:rsid w:val="009A113C"/>
    <w:rsid w:val="009A1293"/>
    <w:rsid w:val="009A12D1"/>
    <w:rsid w:val="009A1490"/>
    <w:rsid w:val="009A1572"/>
    <w:rsid w:val="009A162E"/>
    <w:rsid w:val="009A1942"/>
    <w:rsid w:val="009A1DF2"/>
    <w:rsid w:val="009A1E31"/>
    <w:rsid w:val="009A1EC9"/>
    <w:rsid w:val="009A2247"/>
    <w:rsid w:val="009A2755"/>
    <w:rsid w:val="009A275C"/>
    <w:rsid w:val="009A27A3"/>
    <w:rsid w:val="009A2A81"/>
    <w:rsid w:val="009A2B78"/>
    <w:rsid w:val="009A2C34"/>
    <w:rsid w:val="009A2C76"/>
    <w:rsid w:val="009A2D8F"/>
    <w:rsid w:val="009A350A"/>
    <w:rsid w:val="009A35F3"/>
    <w:rsid w:val="009A385F"/>
    <w:rsid w:val="009A3883"/>
    <w:rsid w:val="009A394C"/>
    <w:rsid w:val="009A3A50"/>
    <w:rsid w:val="009A3C46"/>
    <w:rsid w:val="009A3E9A"/>
    <w:rsid w:val="009A401C"/>
    <w:rsid w:val="009A5098"/>
    <w:rsid w:val="009A5423"/>
    <w:rsid w:val="009A56CB"/>
    <w:rsid w:val="009A5C62"/>
    <w:rsid w:val="009A5D00"/>
    <w:rsid w:val="009A5EA1"/>
    <w:rsid w:val="009A5F91"/>
    <w:rsid w:val="009A63DA"/>
    <w:rsid w:val="009A65D0"/>
    <w:rsid w:val="009A68F0"/>
    <w:rsid w:val="009A691B"/>
    <w:rsid w:val="009A6C95"/>
    <w:rsid w:val="009A6E5C"/>
    <w:rsid w:val="009A7355"/>
    <w:rsid w:val="009A73EB"/>
    <w:rsid w:val="009A7471"/>
    <w:rsid w:val="009A75F0"/>
    <w:rsid w:val="009A76EC"/>
    <w:rsid w:val="009A79FA"/>
    <w:rsid w:val="009A7A5A"/>
    <w:rsid w:val="009A7EE9"/>
    <w:rsid w:val="009A7F1A"/>
    <w:rsid w:val="009A7F9F"/>
    <w:rsid w:val="009B0330"/>
    <w:rsid w:val="009B0540"/>
    <w:rsid w:val="009B0995"/>
    <w:rsid w:val="009B0BDB"/>
    <w:rsid w:val="009B0C75"/>
    <w:rsid w:val="009B0F27"/>
    <w:rsid w:val="009B0FCB"/>
    <w:rsid w:val="009B111A"/>
    <w:rsid w:val="009B116F"/>
    <w:rsid w:val="009B1443"/>
    <w:rsid w:val="009B15D4"/>
    <w:rsid w:val="009B1899"/>
    <w:rsid w:val="009B1A44"/>
    <w:rsid w:val="009B1C5B"/>
    <w:rsid w:val="009B276C"/>
    <w:rsid w:val="009B27DD"/>
    <w:rsid w:val="009B2839"/>
    <w:rsid w:val="009B2876"/>
    <w:rsid w:val="009B2962"/>
    <w:rsid w:val="009B29D2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29D"/>
    <w:rsid w:val="009B456B"/>
    <w:rsid w:val="009B4593"/>
    <w:rsid w:val="009B46DE"/>
    <w:rsid w:val="009B46DF"/>
    <w:rsid w:val="009B46F0"/>
    <w:rsid w:val="009B4763"/>
    <w:rsid w:val="009B4AF2"/>
    <w:rsid w:val="009B4D9C"/>
    <w:rsid w:val="009B4DC7"/>
    <w:rsid w:val="009B4E00"/>
    <w:rsid w:val="009B4EA6"/>
    <w:rsid w:val="009B4ED9"/>
    <w:rsid w:val="009B50A6"/>
    <w:rsid w:val="009B50AE"/>
    <w:rsid w:val="009B5166"/>
    <w:rsid w:val="009B54E5"/>
    <w:rsid w:val="009B5513"/>
    <w:rsid w:val="009B5891"/>
    <w:rsid w:val="009B5ACE"/>
    <w:rsid w:val="009B5AE6"/>
    <w:rsid w:val="009B5CFD"/>
    <w:rsid w:val="009B62AB"/>
    <w:rsid w:val="009B6323"/>
    <w:rsid w:val="009B6494"/>
    <w:rsid w:val="009B6676"/>
    <w:rsid w:val="009B6890"/>
    <w:rsid w:val="009B6B9B"/>
    <w:rsid w:val="009B6CE9"/>
    <w:rsid w:val="009B6F36"/>
    <w:rsid w:val="009B7042"/>
    <w:rsid w:val="009B71EE"/>
    <w:rsid w:val="009B72DA"/>
    <w:rsid w:val="009B7353"/>
    <w:rsid w:val="009B736C"/>
    <w:rsid w:val="009B7568"/>
    <w:rsid w:val="009B7625"/>
    <w:rsid w:val="009B7A7C"/>
    <w:rsid w:val="009B7C10"/>
    <w:rsid w:val="009B7CDA"/>
    <w:rsid w:val="009B7E9C"/>
    <w:rsid w:val="009B7ED0"/>
    <w:rsid w:val="009C03A2"/>
    <w:rsid w:val="009C03DB"/>
    <w:rsid w:val="009C0508"/>
    <w:rsid w:val="009C05F6"/>
    <w:rsid w:val="009C064B"/>
    <w:rsid w:val="009C0798"/>
    <w:rsid w:val="009C08F9"/>
    <w:rsid w:val="009C0A63"/>
    <w:rsid w:val="009C0BAE"/>
    <w:rsid w:val="009C0C93"/>
    <w:rsid w:val="009C0F19"/>
    <w:rsid w:val="009C10A9"/>
    <w:rsid w:val="009C121D"/>
    <w:rsid w:val="009C1350"/>
    <w:rsid w:val="009C1862"/>
    <w:rsid w:val="009C1A88"/>
    <w:rsid w:val="009C1DB1"/>
    <w:rsid w:val="009C1E23"/>
    <w:rsid w:val="009C2249"/>
    <w:rsid w:val="009C237B"/>
    <w:rsid w:val="009C2396"/>
    <w:rsid w:val="009C2906"/>
    <w:rsid w:val="009C2D37"/>
    <w:rsid w:val="009C2D3D"/>
    <w:rsid w:val="009C2F46"/>
    <w:rsid w:val="009C2F53"/>
    <w:rsid w:val="009C31EF"/>
    <w:rsid w:val="009C3358"/>
    <w:rsid w:val="009C337B"/>
    <w:rsid w:val="009C3592"/>
    <w:rsid w:val="009C39AB"/>
    <w:rsid w:val="009C3A82"/>
    <w:rsid w:val="009C3B11"/>
    <w:rsid w:val="009C3BE9"/>
    <w:rsid w:val="009C4059"/>
    <w:rsid w:val="009C42C0"/>
    <w:rsid w:val="009C43B6"/>
    <w:rsid w:val="009C4435"/>
    <w:rsid w:val="009C44D3"/>
    <w:rsid w:val="009C49AA"/>
    <w:rsid w:val="009C4AE8"/>
    <w:rsid w:val="009C4BF9"/>
    <w:rsid w:val="009C4D44"/>
    <w:rsid w:val="009C4E51"/>
    <w:rsid w:val="009C50DE"/>
    <w:rsid w:val="009C5A96"/>
    <w:rsid w:val="009C5AFF"/>
    <w:rsid w:val="009C628D"/>
    <w:rsid w:val="009C62EE"/>
    <w:rsid w:val="009C6539"/>
    <w:rsid w:val="009C66A7"/>
    <w:rsid w:val="009C671E"/>
    <w:rsid w:val="009C6845"/>
    <w:rsid w:val="009C6A1C"/>
    <w:rsid w:val="009C6CD4"/>
    <w:rsid w:val="009C71E1"/>
    <w:rsid w:val="009C72B6"/>
    <w:rsid w:val="009C7399"/>
    <w:rsid w:val="009C756C"/>
    <w:rsid w:val="009C76FB"/>
    <w:rsid w:val="009C78B7"/>
    <w:rsid w:val="009C7C75"/>
    <w:rsid w:val="009C7D03"/>
    <w:rsid w:val="009C7F3B"/>
    <w:rsid w:val="009D016C"/>
    <w:rsid w:val="009D0461"/>
    <w:rsid w:val="009D05AD"/>
    <w:rsid w:val="009D0692"/>
    <w:rsid w:val="009D0BE3"/>
    <w:rsid w:val="009D1048"/>
    <w:rsid w:val="009D12CA"/>
    <w:rsid w:val="009D13D1"/>
    <w:rsid w:val="009D16C6"/>
    <w:rsid w:val="009D1EE9"/>
    <w:rsid w:val="009D20D7"/>
    <w:rsid w:val="009D2311"/>
    <w:rsid w:val="009D2371"/>
    <w:rsid w:val="009D253C"/>
    <w:rsid w:val="009D25DE"/>
    <w:rsid w:val="009D26EF"/>
    <w:rsid w:val="009D290F"/>
    <w:rsid w:val="009D2CEF"/>
    <w:rsid w:val="009D2DA5"/>
    <w:rsid w:val="009D2E30"/>
    <w:rsid w:val="009D33A0"/>
    <w:rsid w:val="009D34EF"/>
    <w:rsid w:val="009D35F0"/>
    <w:rsid w:val="009D3A9D"/>
    <w:rsid w:val="009D3B60"/>
    <w:rsid w:val="009D3F1B"/>
    <w:rsid w:val="009D40EB"/>
    <w:rsid w:val="009D413C"/>
    <w:rsid w:val="009D41B6"/>
    <w:rsid w:val="009D41C8"/>
    <w:rsid w:val="009D41D5"/>
    <w:rsid w:val="009D43A3"/>
    <w:rsid w:val="009D48C0"/>
    <w:rsid w:val="009D4991"/>
    <w:rsid w:val="009D499E"/>
    <w:rsid w:val="009D4A63"/>
    <w:rsid w:val="009D4D09"/>
    <w:rsid w:val="009D55A3"/>
    <w:rsid w:val="009D57BC"/>
    <w:rsid w:val="009D58BD"/>
    <w:rsid w:val="009D5AC6"/>
    <w:rsid w:val="009D6252"/>
    <w:rsid w:val="009D64A7"/>
    <w:rsid w:val="009D662B"/>
    <w:rsid w:val="009D6810"/>
    <w:rsid w:val="009D6897"/>
    <w:rsid w:val="009D6923"/>
    <w:rsid w:val="009D6949"/>
    <w:rsid w:val="009D69ED"/>
    <w:rsid w:val="009D759E"/>
    <w:rsid w:val="009D7665"/>
    <w:rsid w:val="009D76C1"/>
    <w:rsid w:val="009D7775"/>
    <w:rsid w:val="009D7889"/>
    <w:rsid w:val="009D7949"/>
    <w:rsid w:val="009D7D25"/>
    <w:rsid w:val="009E01B7"/>
    <w:rsid w:val="009E03B6"/>
    <w:rsid w:val="009E08E7"/>
    <w:rsid w:val="009E0CBA"/>
    <w:rsid w:val="009E0FB1"/>
    <w:rsid w:val="009E1315"/>
    <w:rsid w:val="009E178F"/>
    <w:rsid w:val="009E1AF0"/>
    <w:rsid w:val="009E1BCB"/>
    <w:rsid w:val="009E2576"/>
    <w:rsid w:val="009E25D4"/>
    <w:rsid w:val="009E269A"/>
    <w:rsid w:val="009E2E2E"/>
    <w:rsid w:val="009E2EFD"/>
    <w:rsid w:val="009E3021"/>
    <w:rsid w:val="009E334C"/>
    <w:rsid w:val="009E33AF"/>
    <w:rsid w:val="009E33CA"/>
    <w:rsid w:val="009E381B"/>
    <w:rsid w:val="009E394B"/>
    <w:rsid w:val="009E399C"/>
    <w:rsid w:val="009E3B83"/>
    <w:rsid w:val="009E3D67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F6E"/>
    <w:rsid w:val="009E4FDC"/>
    <w:rsid w:val="009E52F3"/>
    <w:rsid w:val="009E5490"/>
    <w:rsid w:val="009E5496"/>
    <w:rsid w:val="009E554D"/>
    <w:rsid w:val="009E55C8"/>
    <w:rsid w:val="009E568C"/>
    <w:rsid w:val="009E5A01"/>
    <w:rsid w:val="009E5AD1"/>
    <w:rsid w:val="009E5B73"/>
    <w:rsid w:val="009E61C4"/>
    <w:rsid w:val="009E6293"/>
    <w:rsid w:val="009E6B41"/>
    <w:rsid w:val="009E6B61"/>
    <w:rsid w:val="009E6F3E"/>
    <w:rsid w:val="009E6FDF"/>
    <w:rsid w:val="009E713D"/>
    <w:rsid w:val="009E72B7"/>
    <w:rsid w:val="009E72C8"/>
    <w:rsid w:val="009E737A"/>
    <w:rsid w:val="009E74BA"/>
    <w:rsid w:val="009E7552"/>
    <w:rsid w:val="009E7AA1"/>
    <w:rsid w:val="009E7B81"/>
    <w:rsid w:val="009E7CBE"/>
    <w:rsid w:val="009E7CCB"/>
    <w:rsid w:val="009F00A7"/>
    <w:rsid w:val="009F00FD"/>
    <w:rsid w:val="009F03D8"/>
    <w:rsid w:val="009F0A48"/>
    <w:rsid w:val="009F108C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B7"/>
    <w:rsid w:val="009F2DD0"/>
    <w:rsid w:val="009F3008"/>
    <w:rsid w:val="009F3609"/>
    <w:rsid w:val="009F3752"/>
    <w:rsid w:val="009F37CB"/>
    <w:rsid w:val="009F37EF"/>
    <w:rsid w:val="009F390C"/>
    <w:rsid w:val="009F3B1E"/>
    <w:rsid w:val="009F4250"/>
    <w:rsid w:val="009F43C4"/>
    <w:rsid w:val="009F43E4"/>
    <w:rsid w:val="009F46CD"/>
    <w:rsid w:val="009F4746"/>
    <w:rsid w:val="009F4859"/>
    <w:rsid w:val="009F5077"/>
    <w:rsid w:val="009F54B1"/>
    <w:rsid w:val="009F5620"/>
    <w:rsid w:val="009F5B7D"/>
    <w:rsid w:val="009F5D7F"/>
    <w:rsid w:val="009F5ECB"/>
    <w:rsid w:val="009F5EEA"/>
    <w:rsid w:val="009F6176"/>
    <w:rsid w:val="009F6381"/>
    <w:rsid w:val="009F63F1"/>
    <w:rsid w:val="009F673D"/>
    <w:rsid w:val="009F67FC"/>
    <w:rsid w:val="009F6AA0"/>
    <w:rsid w:val="009F6E42"/>
    <w:rsid w:val="009F6FB6"/>
    <w:rsid w:val="009F70E1"/>
    <w:rsid w:val="009F72E7"/>
    <w:rsid w:val="009F76FD"/>
    <w:rsid w:val="009F7799"/>
    <w:rsid w:val="009F793F"/>
    <w:rsid w:val="009F7B4D"/>
    <w:rsid w:val="009F7DC4"/>
    <w:rsid w:val="00A00274"/>
    <w:rsid w:val="00A002FF"/>
    <w:rsid w:val="00A00384"/>
    <w:rsid w:val="00A00590"/>
    <w:rsid w:val="00A005E5"/>
    <w:rsid w:val="00A00B17"/>
    <w:rsid w:val="00A00B18"/>
    <w:rsid w:val="00A00BA8"/>
    <w:rsid w:val="00A0109C"/>
    <w:rsid w:val="00A010E8"/>
    <w:rsid w:val="00A01103"/>
    <w:rsid w:val="00A013F3"/>
    <w:rsid w:val="00A01ECF"/>
    <w:rsid w:val="00A0201E"/>
    <w:rsid w:val="00A02059"/>
    <w:rsid w:val="00A0219D"/>
    <w:rsid w:val="00A0224F"/>
    <w:rsid w:val="00A022D1"/>
    <w:rsid w:val="00A024D1"/>
    <w:rsid w:val="00A025B7"/>
    <w:rsid w:val="00A025E6"/>
    <w:rsid w:val="00A03015"/>
    <w:rsid w:val="00A0318C"/>
    <w:rsid w:val="00A032C3"/>
    <w:rsid w:val="00A03377"/>
    <w:rsid w:val="00A03534"/>
    <w:rsid w:val="00A03702"/>
    <w:rsid w:val="00A038AB"/>
    <w:rsid w:val="00A03A7F"/>
    <w:rsid w:val="00A03C53"/>
    <w:rsid w:val="00A03D75"/>
    <w:rsid w:val="00A03EF7"/>
    <w:rsid w:val="00A041CE"/>
    <w:rsid w:val="00A0434E"/>
    <w:rsid w:val="00A0441E"/>
    <w:rsid w:val="00A04626"/>
    <w:rsid w:val="00A049BB"/>
    <w:rsid w:val="00A054AD"/>
    <w:rsid w:val="00A0564C"/>
    <w:rsid w:val="00A05721"/>
    <w:rsid w:val="00A05871"/>
    <w:rsid w:val="00A05A96"/>
    <w:rsid w:val="00A05F45"/>
    <w:rsid w:val="00A060E2"/>
    <w:rsid w:val="00A067C3"/>
    <w:rsid w:val="00A06B98"/>
    <w:rsid w:val="00A06BF8"/>
    <w:rsid w:val="00A06C5A"/>
    <w:rsid w:val="00A06DF8"/>
    <w:rsid w:val="00A070B5"/>
    <w:rsid w:val="00A07332"/>
    <w:rsid w:val="00A07350"/>
    <w:rsid w:val="00A073CD"/>
    <w:rsid w:val="00A0747B"/>
    <w:rsid w:val="00A075B3"/>
    <w:rsid w:val="00A0786F"/>
    <w:rsid w:val="00A07A36"/>
    <w:rsid w:val="00A07BDB"/>
    <w:rsid w:val="00A07C30"/>
    <w:rsid w:val="00A1006A"/>
    <w:rsid w:val="00A10208"/>
    <w:rsid w:val="00A10229"/>
    <w:rsid w:val="00A1048C"/>
    <w:rsid w:val="00A1058E"/>
    <w:rsid w:val="00A1076F"/>
    <w:rsid w:val="00A1089D"/>
    <w:rsid w:val="00A108B1"/>
    <w:rsid w:val="00A10E7F"/>
    <w:rsid w:val="00A10EEF"/>
    <w:rsid w:val="00A10F0F"/>
    <w:rsid w:val="00A111B0"/>
    <w:rsid w:val="00A112A6"/>
    <w:rsid w:val="00A1167F"/>
    <w:rsid w:val="00A1189D"/>
    <w:rsid w:val="00A119EB"/>
    <w:rsid w:val="00A11A51"/>
    <w:rsid w:val="00A11A56"/>
    <w:rsid w:val="00A11C0D"/>
    <w:rsid w:val="00A11CD6"/>
    <w:rsid w:val="00A12179"/>
    <w:rsid w:val="00A122BA"/>
    <w:rsid w:val="00A12374"/>
    <w:rsid w:val="00A1272A"/>
    <w:rsid w:val="00A12CC2"/>
    <w:rsid w:val="00A12D56"/>
    <w:rsid w:val="00A12E78"/>
    <w:rsid w:val="00A12FCB"/>
    <w:rsid w:val="00A13155"/>
    <w:rsid w:val="00A1341E"/>
    <w:rsid w:val="00A13785"/>
    <w:rsid w:val="00A13990"/>
    <w:rsid w:val="00A13AE5"/>
    <w:rsid w:val="00A14386"/>
    <w:rsid w:val="00A14C81"/>
    <w:rsid w:val="00A150A7"/>
    <w:rsid w:val="00A15321"/>
    <w:rsid w:val="00A153C0"/>
    <w:rsid w:val="00A154DD"/>
    <w:rsid w:val="00A15529"/>
    <w:rsid w:val="00A155DE"/>
    <w:rsid w:val="00A156DA"/>
    <w:rsid w:val="00A15A70"/>
    <w:rsid w:val="00A15A7F"/>
    <w:rsid w:val="00A15B59"/>
    <w:rsid w:val="00A15BE9"/>
    <w:rsid w:val="00A15D3B"/>
    <w:rsid w:val="00A15E57"/>
    <w:rsid w:val="00A15F00"/>
    <w:rsid w:val="00A161AD"/>
    <w:rsid w:val="00A16356"/>
    <w:rsid w:val="00A1641C"/>
    <w:rsid w:val="00A16514"/>
    <w:rsid w:val="00A16A66"/>
    <w:rsid w:val="00A16B50"/>
    <w:rsid w:val="00A16BEA"/>
    <w:rsid w:val="00A16FC5"/>
    <w:rsid w:val="00A1721B"/>
    <w:rsid w:val="00A1727D"/>
    <w:rsid w:val="00A173C0"/>
    <w:rsid w:val="00A175D6"/>
    <w:rsid w:val="00A176CF"/>
    <w:rsid w:val="00A17A1C"/>
    <w:rsid w:val="00A17D24"/>
    <w:rsid w:val="00A20020"/>
    <w:rsid w:val="00A20131"/>
    <w:rsid w:val="00A2029D"/>
    <w:rsid w:val="00A20564"/>
    <w:rsid w:val="00A205A6"/>
    <w:rsid w:val="00A207EE"/>
    <w:rsid w:val="00A20A14"/>
    <w:rsid w:val="00A20AE7"/>
    <w:rsid w:val="00A20C34"/>
    <w:rsid w:val="00A20DCC"/>
    <w:rsid w:val="00A21339"/>
    <w:rsid w:val="00A21515"/>
    <w:rsid w:val="00A21AB8"/>
    <w:rsid w:val="00A220AB"/>
    <w:rsid w:val="00A220EC"/>
    <w:rsid w:val="00A22218"/>
    <w:rsid w:val="00A2250E"/>
    <w:rsid w:val="00A22546"/>
    <w:rsid w:val="00A22678"/>
    <w:rsid w:val="00A2275A"/>
    <w:rsid w:val="00A2275F"/>
    <w:rsid w:val="00A22C05"/>
    <w:rsid w:val="00A22C67"/>
    <w:rsid w:val="00A22DB2"/>
    <w:rsid w:val="00A2327C"/>
    <w:rsid w:val="00A2333F"/>
    <w:rsid w:val="00A23860"/>
    <w:rsid w:val="00A23C66"/>
    <w:rsid w:val="00A23CA5"/>
    <w:rsid w:val="00A23E5F"/>
    <w:rsid w:val="00A24288"/>
    <w:rsid w:val="00A24581"/>
    <w:rsid w:val="00A24BEC"/>
    <w:rsid w:val="00A24DD0"/>
    <w:rsid w:val="00A25804"/>
    <w:rsid w:val="00A2596B"/>
    <w:rsid w:val="00A25A6B"/>
    <w:rsid w:val="00A25B8B"/>
    <w:rsid w:val="00A26248"/>
    <w:rsid w:val="00A264C5"/>
    <w:rsid w:val="00A26E37"/>
    <w:rsid w:val="00A27117"/>
    <w:rsid w:val="00A271FD"/>
    <w:rsid w:val="00A27659"/>
    <w:rsid w:val="00A276DE"/>
    <w:rsid w:val="00A27ADF"/>
    <w:rsid w:val="00A27B00"/>
    <w:rsid w:val="00A3040C"/>
    <w:rsid w:val="00A30411"/>
    <w:rsid w:val="00A3041D"/>
    <w:rsid w:val="00A3054F"/>
    <w:rsid w:val="00A30703"/>
    <w:rsid w:val="00A3095D"/>
    <w:rsid w:val="00A30A57"/>
    <w:rsid w:val="00A30A89"/>
    <w:rsid w:val="00A30CE2"/>
    <w:rsid w:val="00A31341"/>
    <w:rsid w:val="00A3148C"/>
    <w:rsid w:val="00A3149C"/>
    <w:rsid w:val="00A314D2"/>
    <w:rsid w:val="00A315B2"/>
    <w:rsid w:val="00A31848"/>
    <w:rsid w:val="00A31A06"/>
    <w:rsid w:val="00A31EDE"/>
    <w:rsid w:val="00A31F57"/>
    <w:rsid w:val="00A32661"/>
    <w:rsid w:val="00A32916"/>
    <w:rsid w:val="00A32A0C"/>
    <w:rsid w:val="00A32F32"/>
    <w:rsid w:val="00A32F4C"/>
    <w:rsid w:val="00A32FF5"/>
    <w:rsid w:val="00A33171"/>
    <w:rsid w:val="00A336DF"/>
    <w:rsid w:val="00A3371B"/>
    <w:rsid w:val="00A3375F"/>
    <w:rsid w:val="00A3385B"/>
    <w:rsid w:val="00A33A0B"/>
    <w:rsid w:val="00A33B0F"/>
    <w:rsid w:val="00A33E81"/>
    <w:rsid w:val="00A33FEC"/>
    <w:rsid w:val="00A341F3"/>
    <w:rsid w:val="00A3482A"/>
    <w:rsid w:val="00A34864"/>
    <w:rsid w:val="00A34995"/>
    <w:rsid w:val="00A34C8E"/>
    <w:rsid w:val="00A351A6"/>
    <w:rsid w:val="00A352DB"/>
    <w:rsid w:val="00A3537D"/>
    <w:rsid w:val="00A35EA4"/>
    <w:rsid w:val="00A35F12"/>
    <w:rsid w:val="00A368DF"/>
    <w:rsid w:val="00A36B43"/>
    <w:rsid w:val="00A36B58"/>
    <w:rsid w:val="00A37859"/>
    <w:rsid w:val="00A378C9"/>
    <w:rsid w:val="00A379AA"/>
    <w:rsid w:val="00A379D2"/>
    <w:rsid w:val="00A37C22"/>
    <w:rsid w:val="00A37D84"/>
    <w:rsid w:val="00A37FD0"/>
    <w:rsid w:val="00A406AE"/>
    <w:rsid w:val="00A40A11"/>
    <w:rsid w:val="00A40B83"/>
    <w:rsid w:val="00A40C2C"/>
    <w:rsid w:val="00A41115"/>
    <w:rsid w:val="00A4124D"/>
    <w:rsid w:val="00A414FC"/>
    <w:rsid w:val="00A41753"/>
    <w:rsid w:val="00A41904"/>
    <w:rsid w:val="00A41DB6"/>
    <w:rsid w:val="00A420B0"/>
    <w:rsid w:val="00A421A1"/>
    <w:rsid w:val="00A421B3"/>
    <w:rsid w:val="00A42222"/>
    <w:rsid w:val="00A42429"/>
    <w:rsid w:val="00A424CA"/>
    <w:rsid w:val="00A424E0"/>
    <w:rsid w:val="00A42676"/>
    <w:rsid w:val="00A4282A"/>
    <w:rsid w:val="00A42A1A"/>
    <w:rsid w:val="00A42B38"/>
    <w:rsid w:val="00A42E2C"/>
    <w:rsid w:val="00A42F7F"/>
    <w:rsid w:val="00A42FFC"/>
    <w:rsid w:val="00A430A1"/>
    <w:rsid w:val="00A43307"/>
    <w:rsid w:val="00A4335E"/>
    <w:rsid w:val="00A433C6"/>
    <w:rsid w:val="00A43494"/>
    <w:rsid w:val="00A4359A"/>
    <w:rsid w:val="00A43B5F"/>
    <w:rsid w:val="00A43C28"/>
    <w:rsid w:val="00A44062"/>
    <w:rsid w:val="00A44105"/>
    <w:rsid w:val="00A444AD"/>
    <w:rsid w:val="00A446C0"/>
    <w:rsid w:val="00A44A3A"/>
    <w:rsid w:val="00A44AAD"/>
    <w:rsid w:val="00A450DC"/>
    <w:rsid w:val="00A45471"/>
    <w:rsid w:val="00A45640"/>
    <w:rsid w:val="00A45AED"/>
    <w:rsid w:val="00A45B27"/>
    <w:rsid w:val="00A45B63"/>
    <w:rsid w:val="00A45DD6"/>
    <w:rsid w:val="00A45ECC"/>
    <w:rsid w:val="00A460C4"/>
    <w:rsid w:val="00A4610A"/>
    <w:rsid w:val="00A46119"/>
    <w:rsid w:val="00A46252"/>
    <w:rsid w:val="00A4628A"/>
    <w:rsid w:val="00A464D0"/>
    <w:rsid w:val="00A46572"/>
    <w:rsid w:val="00A469C8"/>
    <w:rsid w:val="00A469CB"/>
    <w:rsid w:val="00A46AA9"/>
    <w:rsid w:val="00A47014"/>
    <w:rsid w:val="00A47641"/>
    <w:rsid w:val="00A47654"/>
    <w:rsid w:val="00A4766E"/>
    <w:rsid w:val="00A47704"/>
    <w:rsid w:val="00A47AE9"/>
    <w:rsid w:val="00A47EED"/>
    <w:rsid w:val="00A47EFD"/>
    <w:rsid w:val="00A5005C"/>
    <w:rsid w:val="00A5008D"/>
    <w:rsid w:val="00A50163"/>
    <w:rsid w:val="00A50219"/>
    <w:rsid w:val="00A50438"/>
    <w:rsid w:val="00A50627"/>
    <w:rsid w:val="00A508AF"/>
    <w:rsid w:val="00A50BC5"/>
    <w:rsid w:val="00A50C3E"/>
    <w:rsid w:val="00A50E27"/>
    <w:rsid w:val="00A50EC5"/>
    <w:rsid w:val="00A51002"/>
    <w:rsid w:val="00A5108E"/>
    <w:rsid w:val="00A51278"/>
    <w:rsid w:val="00A5131B"/>
    <w:rsid w:val="00A516AB"/>
    <w:rsid w:val="00A519A0"/>
    <w:rsid w:val="00A51D0A"/>
    <w:rsid w:val="00A5206C"/>
    <w:rsid w:val="00A52196"/>
    <w:rsid w:val="00A524FB"/>
    <w:rsid w:val="00A527E9"/>
    <w:rsid w:val="00A52C19"/>
    <w:rsid w:val="00A52D6C"/>
    <w:rsid w:val="00A530CA"/>
    <w:rsid w:val="00A53158"/>
    <w:rsid w:val="00A53451"/>
    <w:rsid w:val="00A534A6"/>
    <w:rsid w:val="00A54088"/>
    <w:rsid w:val="00A5422A"/>
    <w:rsid w:val="00A54251"/>
    <w:rsid w:val="00A5441C"/>
    <w:rsid w:val="00A54768"/>
    <w:rsid w:val="00A549A9"/>
    <w:rsid w:val="00A54D60"/>
    <w:rsid w:val="00A54F07"/>
    <w:rsid w:val="00A54F0C"/>
    <w:rsid w:val="00A54F2A"/>
    <w:rsid w:val="00A55182"/>
    <w:rsid w:val="00A55436"/>
    <w:rsid w:val="00A55632"/>
    <w:rsid w:val="00A557F7"/>
    <w:rsid w:val="00A5580A"/>
    <w:rsid w:val="00A55A3B"/>
    <w:rsid w:val="00A55B5E"/>
    <w:rsid w:val="00A55BD3"/>
    <w:rsid w:val="00A55C25"/>
    <w:rsid w:val="00A55C3A"/>
    <w:rsid w:val="00A55CB1"/>
    <w:rsid w:val="00A56184"/>
    <w:rsid w:val="00A5647D"/>
    <w:rsid w:val="00A566D4"/>
    <w:rsid w:val="00A570F9"/>
    <w:rsid w:val="00A572C3"/>
    <w:rsid w:val="00A572F6"/>
    <w:rsid w:val="00A57635"/>
    <w:rsid w:val="00A5765E"/>
    <w:rsid w:val="00A5784B"/>
    <w:rsid w:val="00A57AF1"/>
    <w:rsid w:val="00A57CF9"/>
    <w:rsid w:val="00A6048B"/>
    <w:rsid w:val="00A605EE"/>
    <w:rsid w:val="00A608DC"/>
    <w:rsid w:val="00A60D62"/>
    <w:rsid w:val="00A60E3E"/>
    <w:rsid w:val="00A60E92"/>
    <w:rsid w:val="00A60F7B"/>
    <w:rsid w:val="00A60FD5"/>
    <w:rsid w:val="00A61222"/>
    <w:rsid w:val="00A61262"/>
    <w:rsid w:val="00A6136D"/>
    <w:rsid w:val="00A6145E"/>
    <w:rsid w:val="00A614E2"/>
    <w:rsid w:val="00A6151C"/>
    <w:rsid w:val="00A6156C"/>
    <w:rsid w:val="00A615C9"/>
    <w:rsid w:val="00A61725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BC2"/>
    <w:rsid w:val="00A62DFA"/>
    <w:rsid w:val="00A6312E"/>
    <w:rsid w:val="00A634A9"/>
    <w:rsid w:val="00A6386A"/>
    <w:rsid w:val="00A63A8E"/>
    <w:rsid w:val="00A63BF6"/>
    <w:rsid w:val="00A63C01"/>
    <w:rsid w:val="00A63CF0"/>
    <w:rsid w:val="00A63DF6"/>
    <w:rsid w:val="00A63E3F"/>
    <w:rsid w:val="00A63F03"/>
    <w:rsid w:val="00A64A7F"/>
    <w:rsid w:val="00A65116"/>
    <w:rsid w:val="00A65167"/>
    <w:rsid w:val="00A651E3"/>
    <w:rsid w:val="00A65381"/>
    <w:rsid w:val="00A653FF"/>
    <w:rsid w:val="00A65502"/>
    <w:rsid w:val="00A657E3"/>
    <w:rsid w:val="00A6583A"/>
    <w:rsid w:val="00A65857"/>
    <w:rsid w:val="00A65B6D"/>
    <w:rsid w:val="00A65CCB"/>
    <w:rsid w:val="00A65F21"/>
    <w:rsid w:val="00A66081"/>
    <w:rsid w:val="00A6623E"/>
    <w:rsid w:val="00A6628A"/>
    <w:rsid w:val="00A666EB"/>
    <w:rsid w:val="00A66797"/>
    <w:rsid w:val="00A66AF9"/>
    <w:rsid w:val="00A66C0A"/>
    <w:rsid w:val="00A66C58"/>
    <w:rsid w:val="00A66EEF"/>
    <w:rsid w:val="00A6739C"/>
    <w:rsid w:val="00A674AA"/>
    <w:rsid w:val="00A674C3"/>
    <w:rsid w:val="00A674C9"/>
    <w:rsid w:val="00A6788E"/>
    <w:rsid w:val="00A67B1C"/>
    <w:rsid w:val="00A67D0D"/>
    <w:rsid w:val="00A67D52"/>
    <w:rsid w:val="00A701D3"/>
    <w:rsid w:val="00A704D2"/>
    <w:rsid w:val="00A704ED"/>
    <w:rsid w:val="00A7076B"/>
    <w:rsid w:val="00A70801"/>
    <w:rsid w:val="00A7082A"/>
    <w:rsid w:val="00A7086C"/>
    <w:rsid w:val="00A70BF5"/>
    <w:rsid w:val="00A70D5F"/>
    <w:rsid w:val="00A70D87"/>
    <w:rsid w:val="00A70D97"/>
    <w:rsid w:val="00A70DA7"/>
    <w:rsid w:val="00A70DD1"/>
    <w:rsid w:val="00A70EB9"/>
    <w:rsid w:val="00A70EE9"/>
    <w:rsid w:val="00A70EF3"/>
    <w:rsid w:val="00A70FDE"/>
    <w:rsid w:val="00A70FEA"/>
    <w:rsid w:val="00A7109B"/>
    <w:rsid w:val="00A71128"/>
    <w:rsid w:val="00A716D9"/>
    <w:rsid w:val="00A7173A"/>
    <w:rsid w:val="00A718D5"/>
    <w:rsid w:val="00A71922"/>
    <w:rsid w:val="00A71AF4"/>
    <w:rsid w:val="00A71D82"/>
    <w:rsid w:val="00A72719"/>
    <w:rsid w:val="00A72800"/>
    <w:rsid w:val="00A728E0"/>
    <w:rsid w:val="00A72B10"/>
    <w:rsid w:val="00A73035"/>
    <w:rsid w:val="00A73070"/>
    <w:rsid w:val="00A73361"/>
    <w:rsid w:val="00A733B7"/>
    <w:rsid w:val="00A73488"/>
    <w:rsid w:val="00A7376A"/>
    <w:rsid w:val="00A73917"/>
    <w:rsid w:val="00A73BBF"/>
    <w:rsid w:val="00A73F50"/>
    <w:rsid w:val="00A7417B"/>
    <w:rsid w:val="00A742FD"/>
    <w:rsid w:val="00A74551"/>
    <w:rsid w:val="00A7457C"/>
    <w:rsid w:val="00A7476B"/>
    <w:rsid w:val="00A74815"/>
    <w:rsid w:val="00A74A99"/>
    <w:rsid w:val="00A74AB2"/>
    <w:rsid w:val="00A74D11"/>
    <w:rsid w:val="00A74E62"/>
    <w:rsid w:val="00A75669"/>
    <w:rsid w:val="00A75825"/>
    <w:rsid w:val="00A758B0"/>
    <w:rsid w:val="00A75C6D"/>
    <w:rsid w:val="00A75FEF"/>
    <w:rsid w:val="00A76048"/>
    <w:rsid w:val="00A761A9"/>
    <w:rsid w:val="00A76407"/>
    <w:rsid w:val="00A76456"/>
    <w:rsid w:val="00A764C0"/>
    <w:rsid w:val="00A765C1"/>
    <w:rsid w:val="00A765FC"/>
    <w:rsid w:val="00A76841"/>
    <w:rsid w:val="00A76D50"/>
    <w:rsid w:val="00A76E0F"/>
    <w:rsid w:val="00A775B3"/>
    <w:rsid w:val="00A77A28"/>
    <w:rsid w:val="00A77E2F"/>
    <w:rsid w:val="00A77F65"/>
    <w:rsid w:val="00A77FA3"/>
    <w:rsid w:val="00A8020C"/>
    <w:rsid w:val="00A805F7"/>
    <w:rsid w:val="00A807BC"/>
    <w:rsid w:val="00A808EB"/>
    <w:rsid w:val="00A81510"/>
    <w:rsid w:val="00A81608"/>
    <w:rsid w:val="00A8164F"/>
    <w:rsid w:val="00A8176F"/>
    <w:rsid w:val="00A8185F"/>
    <w:rsid w:val="00A818A4"/>
    <w:rsid w:val="00A8196A"/>
    <w:rsid w:val="00A81CB8"/>
    <w:rsid w:val="00A82122"/>
    <w:rsid w:val="00A82594"/>
    <w:rsid w:val="00A82B93"/>
    <w:rsid w:val="00A82DD4"/>
    <w:rsid w:val="00A82ECA"/>
    <w:rsid w:val="00A82F6D"/>
    <w:rsid w:val="00A83162"/>
    <w:rsid w:val="00A83291"/>
    <w:rsid w:val="00A83829"/>
    <w:rsid w:val="00A83B53"/>
    <w:rsid w:val="00A83D39"/>
    <w:rsid w:val="00A83D5A"/>
    <w:rsid w:val="00A83DC7"/>
    <w:rsid w:val="00A83E80"/>
    <w:rsid w:val="00A84152"/>
    <w:rsid w:val="00A8420B"/>
    <w:rsid w:val="00A84340"/>
    <w:rsid w:val="00A8449E"/>
    <w:rsid w:val="00A84626"/>
    <w:rsid w:val="00A8475A"/>
    <w:rsid w:val="00A847D0"/>
    <w:rsid w:val="00A84872"/>
    <w:rsid w:val="00A84888"/>
    <w:rsid w:val="00A84A03"/>
    <w:rsid w:val="00A84A4F"/>
    <w:rsid w:val="00A84BB3"/>
    <w:rsid w:val="00A84C20"/>
    <w:rsid w:val="00A85263"/>
    <w:rsid w:val="00A853D9"/>
    <w:rsid w:val="00A8590E"/>
    <w:rsid w:val="00A85B53"/>
    <w:rsid w:val="00A85BA5"/>
    <w:rsid w:val="00A85BB8"/>
    <w:rsid w:val="00A85DF0"/>
    <w:rsid w:val="00A85E64"/>
    <w:rsid w:val="00A85EFA"/>
    <w:rsid w:val="00A860DC"/>
    <w:rsid w:val="00A86214"/>
    <w:rsid w:val="00A86221"/>
    <w:rsid w:val="00A8630E"/>
    <w:rsid w:val="00A8648A"/>
    <w:rsid w:val="00A86BD9"/>
    <w:rsid w:val="00A86C6F"/>
    <w:rsid w:val="00A86C90"/>
    <w:rsid w:val="00A86CE1"/>
    <w:rsid w:val="00A86DCB"/>
    <w:rsid w:val="00A87112"/>
    <w:rsid w:val="00A87690"/>
    <w:rsid w:val="00A87808"/>
    <w:rsid w:val="00A87B03"/>
    <w:rsid w:val="00A87BC7"/>
    <w:rsid w:val="00A87C4F"/>
    <w:rsid w:val="00A87ED2"/>
    <w:rsid w:val="00A9026C"/>
    <w:rsid w:val="00A90449"/>
    <w:rsid w:val="00A9057E"/>
    <w:rsid w:val="00A907FE"/>
    <w:rsid w:val="00A90AE7"/>
    <w:rsid w:val="00A90AFC"/>
    <w:rsid w:val="00A90CD8"/>
    <w:rsid w:val="00A90DE2"/>
    <w:rsid w:val="00A90E89"/>
    <w:rsid w:val="00A90F68"/>
    <w:rsid w:val="00A9130D"/>
    <w:rsid w:val="00A9166C"/>
    <w:rsid w:val="00A91794"/>
    <w:rsid w:val="00A91CEE"/>
    <w:rsid w:val="00A91E12"/>
    <w:rsid w:val="00A91F6D"/>
    <w:rsid w:val="00A92436"/>
    <w:rsid w:val="00A92456"/>
    <w:rsid w:val="00A92561"/>
    <w:rsid w:val="00A9283C"/>
    <w:rsid w:val="00A92C8F"/>
    <w:rsid w:val="00A92D97"/>
    <w:rsid w:val="00A92F51"/>
    <w:rsid w:val="00A9381A"/>
    <w:rsid w:val="00A938C7"/>
    <w:rsid w:val="00A93908"/>
    <w:rsid w:val="00A93BCB"/>
    <w:rsid w:val="00A93C0C"/>
    <w:rsid w:val="00A9401B"/>
    <w:rsid w:val="00A940F9"/>
    <w:rsid w:val="00A9427D"/>
    <w:rsid w:val="00A942D7"/>
    <w:rsid w:val="00A9434C"/>
    <w:rsid w:val="00A9439D"/>
    <w:rsid w:val="00A943D0"/>
    <w:rsid w:val="00A943DB"/>
    <w:rsid w:val="00A94627"/>
    <w:rsid w:val="00A9485C"/>
    <w:rsid w:val="00A94A21"/>
    <w:rsid w:val="00A94BD2"/>
    <w:rsid w:val="00A94E72"/>
    <w:rsid w:val="00A94EB2"/>
    <w:rsid w:val="00A9515F"/>
    <w:rsid w:val="00A95283"/>
    <w:rsid w:val="00A953E4"/>
    <w:rsid w:val="00A956A6"/>
    <w:rsid w:val="00A95992"/>
    <w:rsid w:val="00A95A3D"/>
    <w:rsid w:val="00A95BB1"/>
    <w:rsid w:val="00A95D34"/>
    <w:rsid w:val="00A95FF1"/>
    <w:rsid w:val="00A965D5"/>
    <w:rsid w:val="00A9670A"/>
    <w:rsid w:val="00A967C0"/>
    <w:rsid w:val="00A96AD1"/>
    <w:rsid w:val="00A96B37"/>
    <w:rsid w:val="00A96B95"/>
    <w:rsid w:val="00A96C11"/>
    <w:rsid w:val="00A96D8D"/>
    <w:rsid w:val="00A96D96"/>
    <w:rsid w:val="00A96FE7"/>
    <w:rsid w:val="00A97217"/>
    <w:rsid w:val="00A97803"/>
    <w:rsid w:val="00A97902"/>
    <w:rsid w:val="00A97B44"/>
    <w:rsid w:val="00AA01A6"/>
    <w:rsid w:val="00AA0260"/>
    <w:rsid w:val="00AA02F8"/>
    <w:rsid w:val="00AA0718"/>
    <w:rsid w:val="00AA0799"/>
    <w:rsid w:val="00AA08B7"/>
    <w:rsid w:val="00AA0A9A"/>
    <w:rsid w:val="00AA0BF4"/>
    <w:rsid w:val="00AA0C63"/>
    <w:rsid w:val="00AA11E1"/>
    <w:rsid w:val="00AA1254"/>
    <w:rsid w:val="00AA12E4"/>
    <w:rsid w:val="00AA1576"/>
    <w:rsid w:val="00AA159C"/>
    <w:rsid w:val="00AA1615"/>
    <w:rsid w:val="00AA1807"/>
    <w:rsid w:val="00AA19EC"/>
    <w:rsid w:val="00AA1C9A"/>
    <w:rsid w:val="00AA1DD0"/>
    <w:rsid w:val="00AA21E4"/>
    <w:rsid w:val="00AA22DB"/>
    <w:rsid w:val="00AA281C"/>
    <w:rsid w:val="00AA285F"/>
    <w:rsid w:val="00AA2C00"/>
    <w:rsid w:val="00AA2C47"/>
    <w:rsid w:val="00AA2DFC"/>
    <w:rsid w:val="00AA30BF"/>
    <w:rsid w:val="00AA31A5"/>
    <w:rsid w:val="00AA32EC"/>
    <w:rsid w:val="00AA360F"/>
    <w:rsid w:val="00AA3884"/>
    <w:rsid w:val="00AA3918"/>
    <w:rsid w:val="00AA3953"/>
    <w:rsid w:val="00AA3A7F"/>
    <w:rsid w:val="00AA3AD3"/>
    <w:rsid w:val="00AA3ADB"/>
    <w:rsid w:val="00AA3C3E"/>
    <w:rsid w:val="00AA3E54"/>
    <w:rsid w:val="00AA3EB1"/>
    <w:rsid w:val="00AA4133"/>
    <w:rsid w:val="00AA42A3"/>
    <w:rsid w:val="00AA486C"/>
    <w:rsid w:val="00AA4AE6"/>
    <w:rsid w:val="00AA4E31"/>
    <w:rsid w:val="00AA4F29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855"/>
    <w:rsid w:val="00AA6AA4"/>
    <w:rsid w:val="00AA6AF1"/>
    <w:rsid w:val="00AA7047"/>
    <w:rsid w:val="00AA735A"/>
    <w:rsid w:val="00AA76F8"/>
    <w:rsid w:val="00AB016B"/>
    <w:rsid w:val="00AB01BF"/>
    <w:rsid w:val="00AB0668"/>
    <w:rsid w:val="00AB06AE"/>
    <w:rsid w:val="00AB0B7F"/>
    <w:rsid w:val="00AB0B8F"/>
    <w:rsid w:val="00AB0D6A"/>
    <w:rsid w:val="00AB0ECF"/>
    <w:rsid w:val="00AB107A"/>
    <w:rsid w:val="00AB1088"/>
    <w:rsid w:val="00AB10E5"/>
    <w:rsid w:val="00AB111E"/>
    <w:rsid w:val="00AB1127"/>
    <w:rsid w:val="00AB1175"/>
    <w:rsid w:val="00AB13D6"/>
    <w:rsid w:val="00AB159C"/>
    <w:rsid w:val="00AB1813"/>
    <w:rsid w:val="00AB1A71"/>
    <w:rsid w:val="00AB1D3A"/>
    <w:rsid w:val="00AB271C"/>
    <w:rsid w:val="00AB2D74"/>
    <w:rsid w:val="00AB325F"/>
    <w:rsid w:val="00AB33AC"/>
    <w:rsid w:val="00AB356B"/>
    <w:rsid w:val="00AB358D"/>
    <w:rsid w:val="00AB369D"/>
    <w:rsid w:val="00AB3798"/>
    <w:rsid w:val="00AB3870"/>
    <w:rsid w:val="00AB38B7"/>
    <w:rsid w:val="00AB3ADA"/>
    <w:rsid w:val="00AB4304"/>
    <w:rsid w:val="00AB49A9"/>
    <w:rsid w:val="00AB4A28"/>
    <w:rsid w:val="00AB4F1A"/>
    <w:rsid w:val="00AB5104"/>
    <w:rsid w:val="00AB516A"/>
    <w:rsid w:val="00AB51BA"/>
    <w:rsid w:val="00AB52A5"/>
    <w:rsid w:val="00AB5409"/>
    <w:rsid w:val="00AB567E"/>
    <w:rsid w:val="00AB58B7"/>
    <w:rsid w:val="00AB5B66"/>
    <w:rsid w:val="00AB5C38"/>
    <w:rsid w:val="00AB5CAD"/>
    <w:rsid w:val="00AB60FF"/>
    <w:rsid w:val="00AB62F6"/>
    <w:rsid w:val="00AB6562"/>
    <w:rsid w:val="00AB6782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C03CD"/>
    <w:rsid w:val="00AC04FE"/>
    <w:rsid w:val="00AC05F0"/>
    <w:rsid w:val="00AC066F"/>
    <w:rsid w:val="00AC06A0"/>
    <w:rsid w:val="00AC08A8"/>
    <w:rsid w:val="00AC0AC7"/>
    <w:rsid w:val="00AC0F54"/>
    <w:rsid w:val="00AC0FB3"/>
    <w:rsid w:val="00AC16A8"/>
    <w:rsid w:val="00AC1E95"/>
    <w:rsid w:val="00AC202E"/>
    <w:rsid w:val="00AC215E"/>
    <w:rsid w:val="00AC2532"/>
    <w:rsid w:val="00AC26F2"/>
    <w:rsid w:val="00AC2933"/>
    <w:rsid w:val="00AC2CF4"/>
    <w:rsid w:val="00AC2D28"/>
    <w:rsid w:val="00AC2D6B"/>
    <w:rsid w:val="00AC2ECB"/>
    <w:rsid w:val="00AC300D"/>
    <w:rsid w:val="00AC312D"/>
    <w:rsid w:val="00AC31C1"/>
    <w:rsid w:val="00AC32E9"/>
    <w:rsid w:val="00AC3369"/>
    <w:rsid w:val="00AC33BD"/>
    <w:rsid w:val="00AC35F2"/>
    <w:rsid w:val="00AC3616"/>
    <w:rsid w:val="00AC367D"/>
    <w:rsid w:val="00AC391E"/>
    <w:rsid w:val="00AC3B03"/>
    <w:rsid w:val="00AC3B93"/>
    <w:rsid w:val="00AC3C68"/>
    <w:rsid w:val="00AC4057"/>
    <w:rsid w:val="00AC407D"/>
    <w:rsid w:val="00AC414A"/>
    <w:rsid w:val="00AC41A8"/>
    <w:rsid w:val="00AC42E6"/>
    <w:rsid w:val="00AC4601"/>
    <w:rsid w:val="00AC4621"/>
    <w:rsid w:val="00AC46CE"/>
    <w:rsid w:val="00AC4A7B"/>
    <w:rsid w:val="00AC5028"/>
    <w:rsid w:val="00AC54BF"/>
    <w:rsid w:val="00AC561A"/>
    <w:rsid w:val="00AC5639"/>
    <w:rsid w:val="00AC5660"/>
    <w:rsid w:val="00AC5684"/>
    <w:rsid w:val="00AC575E"/>
    <w:rsid w:val="00AC5AE0"/>
    <w:rsid w:val="00AC5BD7"/>
    <w:rsid w:val="00AC5C07"/>
    <w:rsid w:val="00AC5CB7"/>
    <w:rsid w:val="00AC5D2E"/>
    <w:rsid w:val="00AC5FCA"/>
    <w:rsid w:val="00AC5FEE"/>
    <w:rsid w:val="00AC61C0"/>
    <w:rsid w:val="00AC6384"/>
    <w:rsid w:val="00AC64A6"/>
    <w:rsid w:val="00AC660C"/>
    <w:rsid w:val="00AC674C"/>
    <w:rsid w:val="00AC6B63"/>
    <w:rsid w:val="00AC6C90"/>
    <w:rsid w:val="00AC6CE5"/>
    <w:rsid w:val="00AC6D6E"/>
    <w:rsid w:val="00AC6F43"/>
    <w:rsid w:val="00AC6F68"/>
    <w:rsid w:val="00AC6F99"/>
    <w:rsid w:val="00AC72D3"/>
    <w:rsid w:val="00AC750E"/>
    <w:rsid w:val="00AC78E4"/>
    <w:rsid w:val="00AC7A21"/>
    <w:rsid w:val="00AC7A2A"/>
    <w:rsid w:val="00AC7A3E"/>
    <w:rsid w:val="00AC7C2F"/>
    <w:rsid w:val="00AC7D5A"/>
    <w:rsid w:val="00AC7E47"/>
    <w:rsid w:val="00AD009F"/>
    <w:rsid w:val="00AD0109"/>
    <w:rsid w:val="00AD01F0"/>
    <w:rsid w:val="00AD05D9"/>
    <w:rsid w:val="00AD07C2"/>
    <w:rsid w:val="00AD0C96"/>
    <w:rsid w:val="00AD10E0"/>
    <w:rsid w:val="00AD120A"/>
    <w:rsid w:val="00AD1479"/>
    <w:rsid w:val="00AD1937"/>
    <w:rsid w:val="00AD1A49"/>
    <w:rsid w:val="00AD1D4F"/>
    <w:rsid w:val="00AD1F9A"/>
    <w:rsid w:val="00AD1FAC"/>
    <w:rsid w:val="00AD1FC6"/>
    <w:rsid w:val="00AD1FF0"/>
    <w:rsid w:val="00AD2157"/>
    <w:rsid w:val="00AD235D"/>
    <w:rsid w:val="00AD2378"/>
    <w:rsid w:val="00AD26FF"/>
    <w:rsid w:val="00AD283E"/>
    <w:rsid w:val="00AD2D85"/>
    <w:rsid w:val="00AD2DCF"/>
    <w:rsid w:val="00AD37A9"/>
    <w:rsid w:val="00AD3883"/>
    <w:rsid w:val="00AD39F3"/>
    <w:rsid w:val="00AD3A8C"/>
    <w:rsid w:val="00AD3AA6"/>
    <w:rsid w:val="00AD3BF6"/>
    <w:rsid w:val="00AD41FD"/>
    <w:rsid w:val="00AD4543"/>
    <w:rsid w:val="00AD47EA"/>
    <w:rsid w:val="00AD4AB4"/>
    <w:rsid w:val="00AD4DD3"/>
    <w:rsid w:val="00AD4E07"/>
    <w:rsid w:val="00AD4E96"/>
    <w:rsid w:val="00AD5447"/>
    <w:rsid w:val="00AD54C9"/>
    <w:rsid w:val="00AD5654"/>
    <w:rsid w:val="00AD5693"/>
    <w:rsid w:val="00AD5963"/>
    <w:rsid w:val="00AD5965"/>
    <w:rsid w:val="00AD5A1F"/>
    <w:rsid w:val="00AD5AC2"/>
    <w:rsid w:val="00AD5E92"/>
    <w:rsid w:val="00AD5F49"/>
    <w:rsid w:val="00AD6201"/>
    <w:rsid w:val="00AD62A5"/>
    <w:rsid w:val="00AD64D4"/>
    <w:rsid w:val="00AD65F1"/>
    <w:rsid w:val="00AD6677"/>
    <w:rsid w:val="00AD687D"/>
    <w:rsid w:val="00AD6884"/>
    <w:rsid w:val="00AD68E2"/>
    <w:rsid w:val="00AD6903"/>
    <w:rsid w:val="00AD6A0A"/>
    <w:rsid w:val="00AD6D2E"/>
    <w:rsid w:val="00AD6D8F"/>
    <w:rsid w:val="00AD6E1F"/>
    <w:rsid w:val="00AD71B8"/>
    <w:rsid w:val="00AD72A3"/>
    <w:rsid w:val="00AD74CC"/>
    <w:rsid w:val="00AD7531"/>
    <w:rsid w:val="00AD77E0"/>
    <w:rsid w:val="00AD79A1"/>
    <w:rsid w:val="00AD7AB6"/>
    <w:rsid w:val="00AD7D57"/>
    <w:rsid w:val="00AD7E8F"/>
    <w:rsid w:val="00AE0294"/>
    <w:rsid w:val="00AE0331"/>
    <w:rsid w:val="00AE0426"/>
    <w:rsid w:val="00AE065E"/>
    <w:rsid w:val="00AE077C"/>
    <w:rsid w:val="00AE080B"/>
    <w:rsid w:val="00AE095D"/>
    <w:rsid w:val="00AE0B0E"/>
    <w:rsid w:val="00AE0D60"/>
    <w:rsid w:val="00AE10A7"/>
    <w:rsid w:val="00AE11FE"/>
    <w:rsid w:val="00AE1310"/>
    <w:rsid w:val="00AE139C"/>
    <w:rsid w:val="00AE1497"/>
    <w:rsid w:val="00AE1641"/>
    <w:rsid w:val="00AE1729"/>
    <w:rsid w:val="00AE1C68"/>
    <w:rsid w:val="00AE1D9A"/>
    <w:rsid w:val="00AE23E7"/>
    <w:rsid w:val="00AE245E"/>
    <w:rsid w:val="00AE246A"/>
    <w:rsid w:val="00AE2533"/>
    <w:rsid w:val="00AE257C"/>
    <w:rsid w:val="00AE269E"/>
    <w:rsid w:val="00AE27CD"/>
    <w:rsid w:val="00AE2C8D"/>
    <w:rsid w:val="00AE2D4E"/>
    <w:rsid w:val="00AE2DF3"/>
    <w:rsid w:val="00AE2FCD"/>
    <w:rsid w:val="00AE3244"/>
    <w:rsid w:val="00AE32FC"/>
    <w:rsid w:val="00AE3709"/>
    <w:rsid w:val="00AE371B"/>
    <w:rsid w:val="00AE3903"/>
    <w:rsid w:val="00AE3B2F"/>
    <w:rsid w:val="00AE3E6F"/>
    <w:rsid w:val="00AE3EF9"/>
    <w:rsid w:val="00AE40E3"/>
    <w:rsid w:val="00AE4103"/>
    <w:rsid w:val="00AE42DF"/>
    <w:rsid w:val="00AE443C"/>
    <w:rsid w:val="00AE4559"/>
    <w:rsid w:val="00AE496B"/>
    <w:rsid w:val="00AE4B88"/>
    <w:rsid w:val="00AE4C2D"/>
    <w:rsid w:val="00AE4EA6"/>
    <w:rsid w:val="00AE5071"/>
    <w:rsid w:val="00AE571C"/>
    <w:rsid w:val="00AE59C4"/>
    <w:rsid w:val="00AE5A64"/>
    <w:rsid w:val="00AE5A6E"/>
    <w:rsid w:val="00AE5B39"/>
    <w:rsid w:val="00AE5E28"/>
    <w:rsid w:val="00AE5FA4"/>
    <w:rsid w:val="00AE60F4"/>
    <w:rsid w:val="00AE6157"/>
    <w:rsid w:val="00AE615B"/>
    <w:rsid w:val="00AE6537"/>
    <w:rsid w:val="00AE68B8"/>
    <w:rsid w:val="00AE6A17"/>
    <w:rsid w:val="00AE737F"/>
    <w:rsid w:val="00AE73C8"/>
    <w:rsid w:val="00AE781B"/>
    <w:rsid w:val="00AE7E3D"/>
    <w:rsid w:val="00AF000C"/>
    <w:rsid w:val="00AF06B7"/>
    <w:rsid w:val="00AF06EB"/>
    <w:rsid w:val="00AF08D2"/>
    <w:rsid w:val="00AF0C89"/>
    <w:rsid w:val="00AF1073"/>
    <w:rsid w:val="00AF11F7"/>
    <w:rsid w:val="00AF13B8"/>
    <w:rsid w:val="00AF1709"/>
    <w:rsid w:val="00AF1E13"/>
    <w:rsid w:val="00AF2553"/>
    <w:rsid w:val="00AF2B47"/>
    <w:rsid w:val="00AF306A"/>
    <w:rsid w:val="00AF30A1"/>
    <w:rsid w:val="00AF318C"/>
    <w:rsid w:val="00AF3343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F0"/>
    <w:rsid w:val="00AF3FC6"/>
    <w:rsid w:val="00AF45DE"/>
    <w:rsid w:val="00AF4A0F"/>
    <w:rsid w:val="00AF4E4D"/>
    <w:rsid w:val="00AF5395"/>
    <w:rsid w:val="00AF55E7"/>
    <w:rsid w:val="00AF5877"/>
    <w:rsid w:val="00AF5B7E"/>
    <w:rsid w:val="00AF5BDC"/>
    <w:rsid w:val="00AF6463"/>
    <w:rsid w:val="00AF66B2"/>
    <w:rsid w:val="00AF690B"/>
    <w:rsid w:val="00AF6F0E"/>
    <w:rsid w:val="00AF703D"/>
    <w:rsid w:val="00AF7331"/>
    <w:rsid w:val="00AF7455"/>
    <w:rsid w:val="00AF7C55"/>
    <w:rsid w:val="00AF7ED0"/>
    <w:rsid w:val="00B0008E"/>
    <w:rsid w:val="00B001A6"/>
    <w:rsid w:val="00B00D49"/>
    <w:rsid w:val="00B00DBD"/>
    <w:rsid w:val="00B00F22"/>
    <w:rsid w:val="00B0107C"/>
    <w:rsid w:val="00B01191"/>
    <w:rsid w:val="00B01389"/>
    <w:rsid w:val="00B0143F"/>
    <w:rsid w:val="00B01590"/>
    <w:rsid w:val="00B01620"/>
    <w:rsid w:val="00B01924"/>
    <w:rsid w:val="00B01D65"/>
    <w:rsid w:val="00B0227B"/>
    <w:rsid w:val="00B0233E"/>
    <w:rsid w:val="00B0259C"/>
    <w:rsid w:val="00B027CF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65"/>
    <w:rsid w:val="00B032B1"/>
    <w:rsid w:val="00B032F4"/>
    <w:rsid w:val="00B03614"/>
    <w:rsid w:val="00B0386A"/>
    <w:rsid w:val="00B03997"/>
    <w:rsid w:val="00B039D2"/>
    <w:rsid w:val="00B03C81"/>
    <w:rsid w:val="00B03C8D"/>
    <w:rsid w:val="00B040A7"/>
    <w:rsid w:val="00B0410A"/>
    <w:rsid w:val="00B0476B"/>
    <w:rsid w:val="00B04DC7"/>
    <w:rsid w:val="00B04F53"/>
    <w:rsid w:val="00B052CD"/>
    <w:rsid w:val="00B0534D"/>
    <w:rsid w:val="00B05553"/>
    <w:rsid w:val="00B05594"/>
    <w:rsid w:val="00B05831"/>
    <w:rsid w:val="00B059CA"/>
    <w:rsid w:val="00B05EC8"/>
    <w:rsid w:val="00B063C7"/>
    <w:rsid w:val="00B06551"/>
    <w:rsid w:val="00B065B3"/>
    <w:rsid w:val="00B066C6"/>
    <w:rsid w:val="00B067C5"/>
    <w:rsid w:val="00B07056"/>
    <w:rsid w:val="00B072D6"/>
    <w:rsid w:val="00B0769F"/>
    <w:rsid w:val="00B0782B"/>
    <w:rsid w:val="00B07925"/>
    <w:rsid w:val="00B079CD"/>
    <w:rsid w:val="00B07B82"/>
    <w:rsid w:val="00B07C2D"/>
    <w:rsid w:val="00B07E4F"/>
    <w:rsid w:val="00B07EA6"/>
    <w:rsid w:val="00B07EE9"/>
    <w:rsid w:val="00B10096"/>
    <w:rsid w:val="00B10129"/>
    <w:rsid w:val="00B10174"/>
    <w:rsid w:val="00B104F0"/>
    <w:rsid w:val="00B106E6"/>
    <w:rsid w:val="00B1071F"/>
    <w:rsid w:val="00B1074C"/>
    <w:rsid w:val="00B10766"/>
    <w:rsid w:val="00B10A7D"/>
    <w:rsid w:val="00B10ADF"/>
    <w:rsid w:val="00B10C7C"/>
    <w:rsid w:val="00B10C8C"/>
    <w:rsid w:val="00B10CB6"/>
    <w:rsid w:val="00B10DCE"/>
    <w:rsid w:val="00B10EA8"/>
    <w:rsid w:val="00B1114F"/>
    <w:rsid w:val="00B11368"/>
    <w:rsid w:val="00B11385"/>
    <w:rsid w:val="00B11457"/>
    <w:rsid w:val="00B115F8"/>
    <w:rsid w:val="00B11881"/>
    <w:rsid w:val="00B11A18"/>
    <w:rsid w:val="00B11E17"/>
    <w:rsid w:val="00B120EB"/>
    <w:rsid w:val="00B121EB"/>
    <w:rsid w:val="00B12278"/>
    <w:rsid w:val="00B12511"/>
    <w:rsid w:val="00B125C2"/>
    <w:rsid w:val="00B125FE"/>
    <w:rsid w:val="00B12C6E"/>
    <w:rsid w:val="00B12F60"/>
    <w:rsid w:val="00B131C0"/>
    <w:rsid w:val="00B132CC"/>
    <w:rsid w:val="00B133AD"/>
    <w:rsid w:val="00B13438"/>
    <w:rsid w:val="00B1385B"/>
    <w:rsid w:val="00B139C9"/>
    <w:rsid w:val="00B13C28"/>
    <w:rsid w:val="00B13E6C"/>
    <w:rsid w:val="00B13FEC"/>
    <w:rsid w:val="00B14161"/>
    <w:rsid w:val="00B142FF"/>
    <w:rsid w:val="00B144AE"/>
    <w:rsid w:val="00B144D0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B72"/>
    <w:rsid w:val="00B1605A"/>
    <w:rsid w:val="00B16165"/>
    <w:rsid w:val="00B16453"/>
    <w:rsid w:val="00B16E51"/>
    <w:rsid w:val="00B16EB0"/>
    <w:rsid w:val="00B16FA7"/>
    <w:rsid w:val="00B170E3"/>
    <w:rsid w:val="00B17463"/>
    <w:rsid w:val="00B17767"/>
    <w:rsid w:val="00B178C9"/>
    <w:rsid w:val="00B17971"/>
    <w:rsid w:val="00B17B5D"/>
    <w:rsid w:val="00B17C12"/>
    <w:rsid w:val="00B17D10"/>
    <w:rsid w:val="00B20108"/>
    <w:rsid w:val="00B2010D"/>
    <w:rsid w:val="00B20255"/>
    <w:rsid w:val="00B20514"/>
    <w:rsid w:val="00B20635"/>
    <w:rsid w:val="00B20829"/>
    <w:rsid w:val="00B2098B"/>
    <w:rsid w:val="00B2099B"/>
    <w:rsid w:val="00B20D3F"/>
    <w:rsid w:val="00B21049"/>
    <w:rsid w:val="00B211D9"/>
    <w:rsid w:val="00B21237"/>
    <w:rsid w:val="00B214D6"/>
    <w:rsid w:val="00B217AD"/>
    <w:rsid w:val="00B219DE"/>
    <w:rsid w:val="00B21A46"/>
    <w:rsid w:val="00B21C7B"/>
    <w:rsid w:val="00B22162"/>
    <w:rsid w:val="00B223AB"/>
    <w:rsid w:val="00B22597"/>
    <w:rsid w:val="00B22A4E"/>
    <w:rsid w:val="00B22BD7"/>
    <w:rsid w:val="00B22D43"/>
    <w:rsid w:val="00B22F1A"/>
    <w:rsid w:val="00B22F66"/>
    <w:rsid w:val="00B232CD"/>
    <w:rsid w:val="00B23543"/>
    <w:rsid w:val="00B237B9"/>
    <w:rsid w:val="00B239FF"/>
    <w:rsid w:val="00B23B38"/>
    <w:rsid w:val="00B23B80"/>
    <w:rsid w:val="00B23CC6"/>
    <w:rsid w:val="00B23D2B"/>
    <w:rsid w:val="00B23D45"/>
    <w:rsid w:val="00B23E4C"/>
    <w:rsid w:val="00B240A6"/>
    <w:rsid w:val="00B2434F"/>
    <w:rsid w:val="00B24997"/>
    <w:rsid w:val="00B24BCE"/>
    <w:rsid w:val="00B25342"/>
    <w:rsid w:val="00B2539A"/>
    <w:rsid w:val="00B254CF"/>
    <w:rsid w:val="00B25B06"/>
    <w:rsid w:val="00B25C35"/>
    <w:rsid w:val="00B25C64"/>
    <w:rsid w:val="00B25FD3"/>
    <w:rsid w:val="00B261D2"/>
    <w:rsid w:val="00B261FF"/>
    <w:rsid w:val="00B2629F"/>
    <w:rsid w:val="00B26835"/>
    <w:rsid w:val="00B26909"/>
    <w:rsid w:val="00B26948"/>
    <w:rsid w:val="00B26A10"/>
    <w:rsid w:val="00B26A48"/>
    <w:rsid w:val="00B26A4B"/>
    <w:rsid w:val="00B26AD1"/>
    <w:rsid w:val="00B26E3D"/>
    <w:rsid w:val="00B26F08"/>
    <w:rsid w:val="00B27252"/>
    <w:rsid w:val="00B2748D"/>
    <w:rsid w:val="00B278A1"/>
    <w:rsid w:val="00B27A5A"/>
    <w:rsid w:val="00B27BB3"/>
    <w:rsid w:val="00B27BBC"/>
    <w:rsid w:val="00B27C62"/>
    <w:rsid w:val="00B27DF1"/>
    <w:rsid w:val="00B27F63"/>
    <w:rsid w:val="00B27FE5"/>
    <w:rsid w:val="00B301FC"/>
    <w:rsid w:val="00B30427"/>
    <w:rsid w:val="00B30904"/>
    <w:rsid w:val="00B30C31"/>
    <w:rsid w:val="00B30E33"/>
    <w:rsid w:val="00B30F10"/>
    <w:rsid w:val="00B31296"/>
    <w:rsid w:val="00B312EC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0FA"/>
    <w:rsid w:val="00B323C0"/>
    <w:rsid w:val="00B328FE"/>
    <w:rsid w:val="00B32EDE"/>
    <w:rsid w:val="00B3304B"/>
    <w:rsid w:val="00B33193"/>
    <w:rsid w:val="00B3322D"/>
    <w:rsid w:val="00B33373"/>
    <w:rsid w:val="00B33BFF"/>
    <w:rsid w:val="00B33C2B"/>
    <w:rsid w:val="00B33F0B"/>
    <w:rsid w:val="00B340CF"/>
    <w:rsid w:val="00B3417E"/>
    <w:rsid w:val="00B3423B"/>
    <w:rsid w:val="00B344E4"/>
    <w:rsid w:val="00B3489B"/>
    <w:rsid w:val="00B34A10"/>
    <w:rsid w:val="00B34A29"/>
    <w:rsid w:val="00B34AA4"/>
    <w:rsid w:val="00B34EBA"/>
    <w:rsid w:val="00B35557"/>
    <w:rsid w:val="00B35756"/>
    <w:rsid w:val="00B35A74"/>
    <w:rsid w:val="00B35C09"/>
    <w:rsid w:val="00B35D2A"/>
    <w:rsid w:val="00B35E71"/>
    <w:rsid w:val="00B368F5"/>
    <w:rsid w:val="00B36BC4"/>
    <w:rsid w:val="00B36EF5"/>
    <w:rsid w:val="00B37183"/>
    <w:rsid w:val="00B37554"/>
    <w:rsid w:val="00B37862"/>
    <w:rsid w:val="00B378C2"/>
    <w:rsid w:val="00B3791E"/>
    <w:rsid w:val="00B37B7C"/>
    <w:rsid w:val="00B37C2E"/>
    <w:rsid w:val="00B400E1"/>
    <w:rsid w:val="00B4017D"/>
    <w:rsid w:val="00B4062D"/>
    <w:rsid w:val="00B406BB"/>
    <w:rsid w:val="00B409D9"/>
    <w:rsid w:val="00B40E7F"/>
    <w:rsid w:val="00B40F2E"/>
    <w:rsid w:val="00B411AC"/>
    <w:rsid w:val="00B4149F"/>
    <w:rsid w:val="00B4164E"/>
    <w:rsid w:val="00B41A7C"/>
    <w:rsid w:val="00B41B83"/>
    <w:rsid w:val="00B41B9E"/>
    <w:rsid w:val="00B41F0F"/>
    <w:rsid w:val="00B41F92"/>
    <w:rsid w:val="00B42265"/>
    <w:rsid w:val="00B42605"/>
    <w:rsid w:val="00B426C4"/>
    <w:rsid w:val="00B42711"/>
    <w:rsid w:val="00B429F8"/>
    <w:rsid w:val="00B42A85"/>
    <w:rsid w:val="00B42B32"/>
    <w:rsid w:val="00B42C74"/>
    <w:rsid w:val="00B42D76"/>
    <w:rsid w:val="00B42E36"/>
    <w:rsid w:val="00B430F6"/>
    <w:rsid w:val="00B4354E"/>
    <w:rsid w:val="00B43A0B"/>
    <w:rsid w:val="00B43BFF"/>
    <w:rsid w:val="00B43CB5"/>
    <w:rsid w:val="00B43CDF"/>
    <w:rsid w:val="00B43D00"/>
    <w:rsid w:val="00B43F27"/>
    <w:rsid w:val="00B43F7F"/>
    <w:rsid w:val="00B44151"/>
    <w:rsid w:val="00B441C7"/>
    <w:rsid w:val="00B4421F"/>
    <w:rsid w:val="00B44268"/>
    <w:rsid w:val="00B44758"/>
    <w:rsid w:val="00B448A4"/>
    <w:rsid w:val="00B4493C"/>
    <w:rsid w:val="00B44A7E"/>
    <w:rsid w:val="00B44C17"/>
    <w:rsid w:val="00B44CD2"/>
    <w:rsid w:val="00B44E86"/>
    <w:rsid w:val="00B4537C"/>
    <w:rsid w:val="00B45434"/>
    <w:rsid w:val="00B454C6"/>
    <w:rsid w:val="00B454EC"/>
    <w:rsid w:val="00B456C6"/>
    <w:rsid w:val="00B45C8F"/>
    <w:rsid w:val="00B4614B"/>
    <w:rsid w:val="00B462BF"/>
    <w:rsid w:val="00B4643C"/>
    <w:rsid w:val="00B46494"/>
    <w:rsid w:val="00B467D7"/>
    <w:rsid w:val="00B467DA"/>
    <w:rsid w:val="00B467EE"/>
    <w:rsid w:val="00B46834"/>
    <w:rsid w:val="00B4689A"/>
    <w:rsid w:val="00B46991"/>
    <w:rsid w:val="00B46C6E"/>
    <w:rsid w:val="00B46ECA"/>
    <w:rsid w:val="00B471A3"/>
    <w:rsid w:val="00B47424"/>
    <w:rsid w:val="00B474D1"/>
    <w:rsid w:val="00B50263"/>
    <w:rsid w:val="00B502E1"/>
    <w:rsid w:val="00B503A1"/>
    <w:rsid w:val="00B50413"/>
    <w:rsid w:val="00B50526"/>
    <w:rsid w:val="00B5054D"/>
    <w:rsid w:val="00B50982"/>
    <w:rsid w:val="00B50BBF"/>
    <w:rsid w:val="00B50DAB"/>
    <w:rsid w:val="00B50F73"/>
    <w:rsid w:val="00B51084"/>
    <w:rsid w:val="00B5137A"/>
    <w:rsid w:val="00B513EB"/>
    <w:rsid w:val="00B519DC"/>
    <w:rsid w:val="00B51A37"/>
    <w:rsid w:val="00B51ABB"/>
    <w:rsid w:val="00B51CE6"/>
    <w:rsid w:val="00B51E64"/>
    <w:rsid w:val="00B51F2C"/>
    <w:rsid w:val="00B52382"/>
    <w:rsid w:val="00B5249C"/>
    <w:rsid w:val="00B52517"/>
    <w:rsid w:val="00B525AA"/>
    <w:rsid w:val="00B52602"/>
    <w:rsid w:val="00B52663"/>
    <w:rsid w:val="00B526D7"/>
    <w:rsid w:val="00B52798"/>
    <w:rsid w:val="00B527A3"/>
    <w:rsid w:val="00B52838"/>
    <w:rsid w:val="00B52844"/>
    <w:rsid w:val="00B528C5"/>
    <w:rsid w:val="00B5290B"/>
    <w:rsid w:val="00B529A1"/>
    <w:rsid w:val="00B52F64"/>
    <w:rsid w:val="00B52FB1"/>
    <w:rsid w:val="00B53000"/>
    <w:rsid w:val="00B5328B"/>
    <w:rsid w:val="00B53299"/>
    <w:rsid w:val="00B533A6"/>
    <w:rsid w:val="00B53405"/>
    <w:rsid w:val="00B53644"/>
    <w:rsid w:val="00B536B4"/>
    <w:rsid w:val="00B539D9"/>
    <w:rsid w:val="00B53D60"/>
    <w:rsid w:val="00B540ED"/>
    <w:rsid w:val="00B54127"/>
    <w:rsid w:val="00B5422C"/>
    <w:rsid w:val="00B542D0"/>
    <w:rsid w:val="00B54360"/>
    <w:rsid w:val="00B545C0"/>
    <w:rsid w:val="00B54630"/>
    <w:rsid w:val="00B54916"/>
    <w:rsid w:val="00B54BB7"/>
    <w:rsid w:val="00B54CFE"/>
    <w:rsid w:val="00B54F95"/>
    <w:rsid w:val="00B5523C"/>
    <w:rsid w:val="00B552E9"/>
    <w:rsid w:val="00B5547E"/>
    <w:rsid w:val="00B55523"/>
    <w:rsid w:val="00B55763"/>
    <w:rsid w:val="00B559BA"/>
    <w:rsid w:val="00B55A7A"/>
    <w:rsid w:val="00B55B67"/>
    <w:rsid w:val="00B55B6C"/>
    <w:rsid w:val="00B55B76"/>
    <w:rsid w:val="00B55F01"/>
    <w:rsid w:val="00B55F6B"/>
    <w:rsid w:val="00B55F80"/>
    <w:rsid w:val="00B55F82"/>
    <w:rsid w:val="00B561ED"/>
    <w:rsid w:val="00B5664A"/>
    <w:rsid w:val="00B566FC"/>
    <w:rsid w:val="00B56A44"/>
    <w:rsid w:val="00B56B40"/>
    <w:rsid w:val="00B56D53"/>
    <w:rsid w:val="00B5719F"/>
    <w:rsid w:val="00B571E8"/>
    <w:rsid w:val="00B572F3"/>
    <w:rsid w:val="00B5791F"/>
    <w:rsid w:val="00B57968"/>
    <w:rsid w:val="00B57B4C"/>
    <w:rsid w:val="00B57D22"/>
    <w:rsid w:val="00B57D41"/>
    <w:rsid w:val="00B600E1"/>
    <w:rsid w:val="00B6028E"/>
    <w:rsid w:val="00B6058E"/>
    <w:rsid w:val="00B605EA"/>
    <w:rsid w:val="00B60768"/>
    <w:rsid w:val="00B60881"/>
    <w:rsid w:val="00B60CA0"/>
    <w:rsid w:val="00B60D97"/>
    <w:rsid w:val="00B60DD2"/>
    <w:rsid w:val="00B61079"/>
    <w:rsid w:val="00B612BC"/>
    <w:rsid w:val="00B612BF"/>
    <w:rsid w:val="00B615BD"/>
    <w:rsid w:val="00B616ED"/>
    <w:rsid w:val="00B6173B"/>
    <w:rsid w:val="00B61D88"/>
    <w:rsid w:val="00B61EAE"/>
    <w:rsid w:val="00B61ED9"/>
    <w:rsid w:val="00B61FFC"/>
    <w:rsid w:val="00B62023"/>
    <w:rsid w:val="00B624DC"/>
    <w:rsid w:val="00B6262A"/>
    <w:rsid w:val="00B628BB"/>
    <w:rsid w:val="00B62B7C"/>
    <w:rsid w:val="00B62DB5"/>
    <w:rsid w:val="00B63094"/>
    <w:rsid w:val="00B63420"/>
    <w:rsid w:val="00B63837"/>
    <w:rsid w:val="00B639F7"/>
    <w:rsid w:val="00B63BC3"/>
    <w:rsid w:val="00B63BCC"/>
    <w:rsid w:val="00B63C5C"/>
    <w:rsid w:val="00B63EA7"/>
    <w:rsid w:val="00B63EC0"/>
    <w:rsid w:val="00B63F2B"/>
    <w:rsid w:val="00B64238"/>
    <w:rsid w:val="00B64769"/>
    <w:rsid w:val="00B64A76"/>
    <w:rsid w:val="00B64AD3"/>
    <w:rsid w:val="00B64AF1"/>
    <w:rsid w:val="00B64B13"/>
    <w:rsid w:val="00B64C26"/>
    <w:rsid w:val="00B64DCC"/>
    <w:rsid w:val="00B64E07"/>
    <w:rsid w:val="00B64E39"/>
    <w:rsid w:val="00B65130"/>
    <w:rsid w:val="00B65997"/>
    <w:rsid w:val="00B65A1D"/>
    <w:rsid w:val="00B65A90"/>
    <w:rsid w:val="00B65ECC"/>
    <w:rsid w:val="00B65F5A"/>
    <w:rsid w:val="00B660A6"/>
    <w:rsid w:val="00B661B0"/>
    <w:rsid w:val="00B6657D"/>
    <w:rsid w:val="00B66659"/>
    <w:rsid w:val="00B66D30"/>
    <w:rsid w:val="00B66F85"/>
    <w:rsid w:val="00B66FEA"/>
    <w:rsid w:val="00B67386"/>
    <w:rsid w:val="00B6746C"/>
    <w:rsid w:val="00B6786A"/>
    <w:rsid w:val="00B67988"/>
    <w:rsid w:val="00B67BF4"/>
    <w:rsid w:val="00B67C82"/>
    <w:rsid w:val="00B67D86"/>
    <w:rsid w:val="00B7034D"/>
    <w:rsid w:val="00B70368"/>
    <w:rsid w:val="00B70644"/>
    <w:rsid w:val="00B70C9C"/>
    <w:rsid w:val="00B7112C"/>
    <w:rsid w:val="00B711D2"/>
    <w:rsid w:val="00B71549"/>
    <w:rsid w:val="00B7154D"/>
    <w:rsid w:val="00B715A6"/>
    <w:rsid w:val="00B7178C"/>
    <w:rsid w:val="00B71883"/>
    <w:rsid w:val="00B71B5A"/>
    <w:rsid w:val="00B71D14"/>
    <w:rsid w:val="00B71EFE"/>
    <w:rsid w:val="00B723AB"/>
    <w:rsid w:val="00B723AD"/>
    <w:rsid w:val="00B72615"/>
    <w:rsid w:val="00B726C3"/>
    <w:rsid w:val="00B728B5"/>
    <w:rsid w:val="00B72906"/>
    <w:rsid w:val="00B72C68"/>
    <w:rsid w:val="00B730FC"/>
    <w:rsid w:val="00B73215"/>
    <w:rsid w:val="00B732F8"/>
    <w:rsid w:val="00B73611"/>
    <w:rsid w:val="00B736C3"/>
    <w:rsid w:val="00B738EE"/>
    <w:rsid w:val="00B73A6C"/>
    <w:rsid w:val="00B73D85"/>
    <w:rsid w:val="00B73F30"/>
    <w:rsid w:val="00B73F79"/>
    <w:rsid w:val="00B7409A"/>
    <w:rsid w:val="00B74420"/>
    <w:rsid w:val="00B7474C"/>
    <w:rsid w:val="00B74809"/>
    <w:rsid w:val="00B74A3A"/>
    <w:rsid w:val="00B74B7A"/>
    <w:rsid w:val="00B7515C"/>
    <w:rsid w:val="00B75306"/>
    <w:rsid w:val="00B753D2"/>
    <w:rsid w:val="00B760BA"/>
    <w:rsid w:val="00B761CA"/>
    <w:rsid w:val="00B7646A"/>
    <w:rsid w:val="00B764F7"/>
    <w:rsid w:val="00B767ED"/>
    <w:rsid w:val="00B7682A"/>
    <w:rsid w:val="00B76941"/>
    <w:rsid w:val="00B7716F"/>
    <w:rsid w:val="00B774CF"/>
    <w:rsid w:val="00B777A4"/>
    <w:rsid w:val="00B77825"/>
    <w:rsid w:val="00B802DA"/>
    <w:rsid w:val="00B804DD"/>
    <w:rsid w:val="00B806EA"/>
    <w:rsid w:val="00B80A64"/>
    <w:rsid w:val="00B80C4E"/>
    <w:rsid w:val="00B81147"/>
    <w:rsid w:val="00B81251"/>
    <w:rsid w:val="00B814D9"/>
    <w:rsid w:val="00B81618"/>
    <w:rsid w:val="00B81708"/>
    <w:rsid w:val="00B81915"/>
    <w:rsid w:val="00B81BC9"/>
    <w:rsid w:val="00B81F8A"/>
    <w:rsid w:val="00B82405"/>
    <w:rsid w:val="00B825FE"/>
    <w:rsid w:val="00B82746"/>
    <w:rsid w:val="00B8279D"/>
    <w:rsid w:val="00B8294F"/>
    <w:rsid w:val="00B82DAD"/>
    <w:rsid w:val="00B82F2B"/>
    <w:rsid w:val="00B82F9C"/>
    <w:rsid w:val="00B831A3"/>
    <w:rsid w:val="00B832C1"/>
    <w:rsid w:val="00B83353"/>
    <w:rsid w:val="00B834CC"/>
    <w:rsid w:val="00B83639"/>
    <w:rsid w:val="00B837B0"/>
    <w:rsid w:val="00B837D5"/>
    <w:rsid w:val="00B838BF"/>
    <w:rsid w:val="00B83AD6"/>
    <w:rsid w:val="00B83C54"/>
    <w:rsid w:val="00B83D69"/>
    <w:rsid w:val="00B83E29"/>
    <w:rsid w:val="00B84059"/>
    <w:rsid w:val="00B84094"/>
    <w:rsid w:val="00B84381"/>
    <w:rsid w:val="00B84895"/>
    <w:rsid w:val="00B84A69"/>
    <w:rsid w:val="00B84C2E"/>
    <w:rsid w:val="00B84C33"/>
    <w:rsid w:val="00B84CBC"/>
    <w:rsid w:val="00B84E62"/>
    <w:rsid w:val="00B851C4"/>
    <w:rsid w:val="00B852C6"/>
    <w:rsid w:val="00B8540F"/>
    <w:rsid w:val="00B854E3"/>
    <w:rsid w:val="00B85565"/>
    <w:rsid w:val="00B856C7"/>
    <w:rsid w:val="00B8570C"/>
    <w:rsid w:val="00B8580B"/>
    <w:rsid w:val="00B85879"/>
    <w:rsid w:val="00B85C65"/>
    <w:rsid w:val="00B86304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01"/>
    <w:rsid w:val="00B87279"/>
    <w:rsid w:val="00B872F3"/>
    <w:rsid w:val="00B87747"/>
    <w:rsid w:val="00B878FB"/>
    <w:rsid w:val="00B87A51"/>
    <w:rsid w:val="00B87A63"/>
    <w:rsid w:val="00B87B5A"/>
    <w:rsid w:val="00B87C3E"/>
    <w:rsid w:val="00B87E4C"/>
    <w:rsid w:val="00B90512"/>
    <w:rsid w:val="00B906A4"/>
    <w:rsid w:val="00B90756"/>
    <w:rsid w:val="00B9080A"/>
    <w:rsid w:val="00B90853"/>
    <w:rsid w:val="00B9095C"/>
    <w:rsid w:val="00B90C83"/>
    <w:rsid w:val="00B90D4D"/>
    <w:rsid w:val="00B90ECF"/>
    <w:rsid w:val="00B9146A"/>
    <w:rsid w:val="00B9156D"/>
    <w:rsid w:val="00B916C5"/>
    <w:rsid w:val="00B9171D"/>
    <w:rsid w:val="00B91871"/>
    <w:rsid w:val="00B9196A"/>
    <w:rsid w:val="00B91CA5"/>
    <w:rsid w:val="00B91CAD"/>
    <w:rsid w:val="00B923FA"/>
    <w:rsid w:val="00B9244D"/>
    <w:rsid w:val="00B92625"/>
    <w:rsid w:val="00B926A5"/>
    <w:rsid w:val="00B926D2"/>
    <w:rsid w:val="00B927E7"/>
    <w:rsid w:val="00B928CE"/>
    <w:rsid w:val="00B92A7A"/>
    <w:rsid w:val="00B92B2F"/>
    <w:rsid w:val="00B92D6B"/>
    <w:rsid w:val="00B92EB8"/>
    <w:rsid w:val="00B93200"/>
    <w:rsid w:val="00B9324B"/>
    <w:rsid w:val="00B93530"/>
    <w:rsid w:val="00B935CF"/>
    <w:rsid w:val="00B93624"/>
    <w:rsid w:val="00B93851"/>
    <w:rsid w:val="00B93BD7"/>
    <w:rsid w:val="00B93D07"/>
    <w:rsid w:val="00B93E0B"/>
    <w:rsid w:val="00B93EBD"/>
    <w:rsid w:val="00B94229"/>
    <w:rsid w:val="00B94289"/>
    <w:rsid w:val="00B945C3"/>
    <w:rsid w:val="00B94642"/>
    <w:rsid w:val="00B948E7"/>
    <w:rsid w:val="00B949F1"/>
    <w:rsid w:val="00B94B2A"/>
    <w:rsid w:val="00B94B48"/>
    <w:rsid w:val="00B94CCF"/>
    <w:rsid w:val="00B94CF9"/>
    <w:rsid w:val="00B9523D"/>
    <w:rsid w:val="00B953CE"/>
    <w:rsid w:val="00B95775"/>
    <w:rsid w:val="00B9579E"/>
    <w:rsid w:val="00B95912"/>
    <w:rsid w:val="00B9593D"/>
    <w:rsid w:val="00B95AD4"/>
    <w:rsid w:val="00B95E03"/>
    <w:rsid w:val="00B9626B"/>
    <w:rsid w:val="00B9631D"/>
    <w:rsid w:val="00B96481"/>
    <w:rsid w:val="00B96B58"/>
    <w:rsid w:val="00B96C03"/>
    <w:rsid w:val="00B96C96"/>
    <w:rsid w:val="00B96F09"/>
    <w:rsid w:val="00B975F0"/>
    <w:rsid w:val="00B97B26"/>
    <w:rsid w:val="00B97BBE"/>
    <w:rsid w:val="00B97C47"/>
    <w:rsid w:val="00B97D90"/>
    <w:rsid w:val="00B97E54"/>
    <w:rsid w:val="00BA0405"/>
    <w:rsid w:val="00BA080E"/>
    <w:rsid w:val="00BA0A17"/>
    <w:rsid w:val="00BA0A81"/>
    <w:rsid w:val="00BA0BFB"/>
    <w:rsid w:val="00BA0EFA"/>
    <w:rsid w:val="00BA0F21"/>
    <w:rsid w:val="00BA1242"/>
    <w:rsid w:val="00BA13E8"/>
    <w:rsid w:val="00BA14A0"/>
    <w:rsid w:val="00BA1516"/>
    <w:rsid w:val="00BA1571"/>
    <w:rsid w:val="00BA1690"/>
    <w:rsid w:val="00BA1809"/>
    <w:rsid w:val="00BA1854"/>
    <w:rsid w:val="00BA189C"/>
    <w:rsid w:val="00BA1D0B"/>
    <w:rsid w:val="00BA1E67"/>
    <w:rsid w:val="00BA2257"/>
    <w:rsid w:val="00BA22AC"/>
    <w:rsid w:val="00BA26B8"/>
    <w:rsid w:val="00BA28F1"/>
    <w:rsid w:val="00BA2B42"/>
    <w:rsid w:val="00BA32A2"/>
    <w:rsid w:val="00BA3304"/>
    <w:rsid w:val="00BA339D"/>
    <w:rsid w:val="00BA37EA"/>
    <w:rsid w:val="00BA3EDF"/>
    <w:rsid w:val="00BA41F3"/>
    <w:rsid w:val="00BA4226"/>
    <w:rsid w:val="00BA457D"/>
    <w:rsid w:val="00BA474C"/>
    <w:rsid w:val="00BA48DF"/>
    <w:rsid w:val="00BA4E44"/>
    <w:rsid w:val="00BA5242"/>
    <w:rsid w:val="00BA52AD"/>
    <w:rsid w:val="00BA542D"/>
    <w:rsid w:val="00BA5450"/>
    <w:rsid w:val="00BA5498"/>
    <w:rsid w:val="00BA54CF"/>
    <w:rsid w:val="00BA5504"/>
    <w:rsid w:val="00BA586C"/>
    <w:rsid w:val="00BA5998"/>
    <w:rsid w:val="00BA59F1"/>
    <w:rsid w:val="00BA5B05"/>
    <w:rsid w:val="00BA5C44"/>
    <w:rsid w:val="00BA5D0A"/>
    <w:rsid w:val="00BA5E33"/>
    <w:rsid w:val="00BA5FC3"/>
    <w:rsid w:val="00BA6318"/>
    <w:rsid w:val="00BA63B4"/>
    <w:rsid w:val="00BA64DD"/>
    <w:rsid w:val="00BA6604"/>
    <w:rsid w:val="00BA67B2"/>
    <w:rsid w:val="00BA6C47"/>
    <w:rsid w:val="00BA6D38"/>
    <w:rsid w:val="00BA6DC2"/>
    <w:rsid w:val="00BA6EA1"/>
    <w:rsid w:val="00BA6F69"/>
    <w:rsid w:val="00BA6FEB"/>
    <w:rsid w:val="00BA71CD"/>
    <w:rsid w:val="00BA7702"/>
    <w:rsid w:val="00BA788B"/>
    <w:rsid w:val="00BA7A3C"/>
    <w:rsid w:val="00BA8952"/>
    <w:rsid w:val="00BB04A1"/>
    <w:rsid w:val="00BB053C"/>
    <w:rsid w:val="00BB0699"/>
    <w:rsid w:val="00BB0E69"/>
    <w:rsid w:val="00BB0EDE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344"/>
    <w:rsid w:val="00BB23F5"/>
    <w:rsid w:val="00BB275A"/>
    <w:rsid w:val="00BB2984"/>
    <w:rsid w:val="00BB2BE6"/>
    <w:rsid w:val="00BB2C25"/>
    <w:rsid w:val="00BB2EA9"/>
    <w:rsid w:val="00BB315C"/>
    <w:rsid w:val="00BB3272"/>
    <w:rsid w:val="00BB3516"/>
    <w:rsid w:val="00BB354D"/>
    <w:rsid w:val="00BB3934"/>
    <w:rsid w:val="00BB3944"/>
    <w:rsid w:val="00BB3979"/>
    <w:rsid w:val="00BB3A41"/>
    <w:rsid w:val="00BB3A7F"/>
    <w:rsid w:val="00BB3DB7"/>
    <w:rsid w:val="00BB4080"/>
    <w:rsid w:val="00BB49BF"/>
    <w:rsid w:val="00BB4B07"/>
    <w:rsid w:val="00BB4D30"/>
    <w:rsid w:val="00BB4E06"/>
    <w:rsid w:val="00BB51E1"/>
    <w:rsid w:val="00BB5298"/>
    <w:rsid w:val="00BB52F0"/>
    <w:rsid w:val="00BB5300"/>
    <w:rsid w:val="00BB5538"/>
    <w:rsid w:val="00BB58CC"/>
    <w:rsid w:val="00BB5A42"/>
    <w:rsid w:val="00BB5C4F"/>
    <w:rsid w:val="00BB5C5D"/>
    <w:rsid w:val="00BB5C69"/>
    <w:rsid w:val="00BB5D41"/>
    <w:rsid w:val="00BB5D45"/>
    <w:rsid w:val="00BB5D58"/>
    <w:rsid w:val="00BB5E42"/>
    <w:rsid w:val="00BB5F1C"/>
    <w:rsid w:val="00BB60FF"/>
    <w:rsid w:val="00BB6147"/>
    <w:rsid w:val="00BB61E7"/>
    <w:rsid w:val="00BB63AE"/>
    <w:rsid w:val="00BB66FF"/>
    <w:rsid w:val="00BB7050"/>
    <w:rsid w:val="00BB7210"/>
    <w:rsid w:val="00BB74C1"/>
    <w:rsid w:val="00BB75C8"/>
    <w:rsid w:val="00BB763C"/>
    <w:rsid w:val="00BB78C1"/>
    <w:rsid w:val="00BB79C3"/>
    <w:rsid w:val="00BB7C62"/>
    <w:rsid w:val="00BB7F97"/>
    <w:rsid w:val="00BC0045"/>
    <w:rsid w:val="00BC00DE"/>
    <w:rsid w:val="00BC0167"/>
    <w:rsid w:val="00BC0596"/>
    <w:rsid w:val="00BC05AE"/>
    <w:rsid w:val="00BC06E7"/>
    <w:rsid w:val="00BC09FB"/>
    <w:rsid w:val="00BC0CD3"/>
    <w:rsid w:val="00BC0D00"/>
    <w:rsid w:val="00BC0F1B"/>
    <w:rsid w:val="00BC11F9"/>
    <w:rsid w:val="00BC1623"/>
    <w:rsid w:val="00BC16FD"/>
    <w:rsid w:val="00BC181D"/>
    <w:rsid w:val="00BC18FA"/>
    <w:rsid w:val="00BC1CF5"/>
    <w:rsid w:val="00BC2081"/>
    <w:rsid w:val="00BC239C"/>
    <w:rsid w:val="00BC262B"/>
    <w:rsid w:val="00BC27BA"/>
    <w:rsid w:val="00BC29F2"/>
    <w:rsid w:val="00BC2C3A"/>
    <w:rsid w:val="00BC2EED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AEB"/>
    <w:rsid w:val="00BC4CB2"/>
    <w:rsid w:val="00BC54C1"/>
    <w:rsid w:val="00BC5CA7"/>
    <w:rsid w:val="00BC5DCB"/>
    <w:rsid w:val="00BC5DDB"/>
    <w:rsid w:val="00BC5E71"/>
    <w:rsid w:val="00BC61B7"/>
    <w:rsid w:val="00BC62D8"/>
    <w:rsid w:val="00BC69A2"/>
    <w:rsid w:val="00BC6B2A"/>
    <w:rsid w:val="00BC6D56"/>
    <w:rsid w:val="00BC6E5F"/>
    <w:rsid w:val="00BC709B"/>
    <w:rsid w:val="00BC7195"/>
    <w:rsid w:val="00BC7220"/>
    <w:rsid w:val="00BC73D7"/>
    <w:rsid w:val="00BC7490"/>
    <w:rsid w:val="00BC75DA"/>
    <w:rsid w:val="00BC765B"/>
    <w:rsid w:val="00BC79AC"/>
    <w:rsid w:val="00BC79B5"/>
    <w:rsid w:val="00BC79CB"/>
    <w:rsid w:val="00BC7B6F"/>
    <w:rsid w:val="00BC7BCC"/>
    <w:rsid w:val="00BC7C48"/>
    <w:rsid w:val="00BC7CF8"/>
    <w:rsid w:val="00BC7D02"/>
    <w:rsid w:val="00BD043F"/>
    <w:rsid w:val="00BD0CFF"/>
    <w:rsid w:val="00BD0F5D"/>
    <w:rsid w:val="00BD10E7"/>
    <w:rsid w:val="00BD11D4"/>
    <w:rsid w:val="00BD1298"/>
    <w:rsid w:val="00BD12D5"/>
    <w:rsid w:val="00BD137F"/>
    <w:rsid w:val="00BD14A9"/>
    <w:rsid w:val="00BD16C2"/>
    <w:rsid w:val="00BD1AD6"/>
    <w:rsid w:val="00BD1C26"/>
    <w:rsid w:val="00BD1E2E"/>
    <w:rsid w:val="00BD1EC5"/>
    <w:rsid w:val="00BD1F3E"/>
    <w:rsid w:val="00BD1F8D"/>
    <w:rsid w:val="00BD200E"/>
    <w:rsid w:val="00BD2301"/>
    <w:rsid w:val="00BD24E0"/>
    <w:rsid w:val="00BD2921"/>
    <w:rsid w:val="00BD2B43"/>
    <w:rsid w:val="00BD2C42"/>
    <w:rsid w:val="00BD31D4"/>
    <w:rsid w:val="00BD354D"/>
    <w:rsid w:val="00BD3771"/>
    <w:rsid w:val="00BD3C60"/>
    <w:rsid w:val="00BD3E84"/>
    <w:rsid w:val="00BD424C"/>
    <w:rsid w:val="00BD4654"/>
    <w:rsid w:val="00BD4696"/>
    <w:rsid w:val="00BD4B2D"/>
    <w:rsid w:val="00BD4CDE"/>
    <w:rsid w:val="00BD4E82"/>
    <w:rsid w:val="00BD5048"/>
    <w:rsid w:val="00BD5130"/>
    <w:rsid w:val="00BD5501"/>
    <w:rsid w:val="00BD599D"/>
    <w:rsid w:val="00BD5B4A"/>
    <w:rsid w:val="00BD5BC6"/>
    <w:rsid w:val="00BD61C1"/>
    <w:rsid w:val="00BD65BA"/>
    <w:rsid w:val="00BD68C6"/>
    <w:rsid w:val="00BD6A6D"/>
    <w:rsid w:val="00BD6BA0"/>
    <w:rsid w:val="00BD6F6B"/>
    <w:rsid w:val="00BD7346"/>
    <w:rsid w:val="00BD7970"/>
    <w:rsid w:val="00BD7B42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95C"/>
    <w:rsid w:val="00BE0CA7"/>
    <w:rsid w:val="00BE0ED2"/>
    <w:rsid w:val="00BE0F89"/>
    <w:rsid w:val="00BE10D4"/>
    <w:rsid w:val="00BE1131"/>
    <w:rsid w:val="00BE12E3"/>
    <w:rsid w:val="00BE14E9"/>
    <w:rsid w:val="00BE1581"/>
    <w:rsid w:val="00BE1738"/>
    <w:rsid w:val="00BE1864"/>
    <w:rsid w:val="00BE1888"/>
    <w:rsid w:val="00BE194C"/>
    <w:rsid w:val="00BE1AD9"/>
    <w:rsid w:val="00BE2075"/>
    <w:rsid w:val="00BE22ED"/>
    <w:rsid w:val="00BE23A3"/>
    <w:rsid w:val="00BE2579"/>
    <w:rsid w:val="00BE27FA"/>
    <w:rsid w:val="00BE27FC"/>
    <w:rsid w:val="00BE2B62"/>
    <w:rsid w:val="00BE2BF7"/>
    <w:rsid w:val="00BE2C94"/>
    <w:rsid w:val="00BE2FAF"/>
    <w:rsid w:val="00BE313F"/>
    <w:rsid w:val="00BE32AA"/>
    <w:rsid w:val="00BE33E8"/>
    <w:rsid w:val="00BE34AB"/>
    <w:rsid w:val="00BE3621"/>
    <w:rsid w:val="00BE3646"/>
    <w:rsid w:val="00BE36DC"/>
    <w:rsid w:val="00BE3734"/>
    <w:rsid w:val="00BE3CA3"/>
    <w:rsid w:val="00BE3DC8"/>
    <w:rsid w:val="00BE416D"/>
    <w:rsid w:val="00BE4446"/>
    <w:rsid w:val="00BE4588"/>
    <w:rsid w:val="00BE45C9"/>
    <w:rsid w:val="00BE46A3"/>
    <w:rsid w:val="00BE47C0"/>
    <w:rsid w:val="00BE4A7B"/>
    <w:rsid w:val="00BE4B4E"/>
    <w:rsid w:val="00BE4B62"/>
    <w:rsid w:val="00BE4CA2"/>
    <w:rsid w:val="00BE4D30"/>
    <w:rsid w:val="00BE4DB1"/>
    <w:rsid w:val="00BE4E6D"/>
    <w:rsid w:val="00BE4F83"/>
    <w:rsid w:val="00BE4FC3"/>
    <w:rsid w:val="00BE504B"/>
    <w:rsid w:val="00BE55D8"/>
    <w:rsid w:val="00BE58C4"/>
    <w:rsid w:val="00BE58EA"/>
    <w:rsid w:val="00BE5911"/>
    <w:rsid w:val="00BE5B26"/>
    <w:rsid w:val="00BE5B5B"/>
    <w:rsid w:val="00BE6165"/>
    <w:rsid w:val="00BE62F2"/>
    <w:rsid w:val="00BE6579"/>
    <w:rsid w:val="00BE6590"/>
    <w:rsid w:val="00BE65E4"/>
    <w:rsid w:val="00BE66FA"/>
    <w:rsid w:val="00BE6807"/>
    <w:rsid w:val="00BE696A"/>
    <w:rsid w:val="00BE6998"/>
    <w:rsid w:val="00BE6A2B"/>
    <w:rsid w:val="00BE6AB3"/>
    <w:rsid w:val="00BE6CAB"/>
    <w:rsid w:val="00BE74B7"/>
    <w:rsid w:val="00BE76B2"/>
    <w:rsid w:val="00BE78DB"/>
    <w:rsid w:val="00BE7A27"/>
    <w:rsid w:val="00BE7A42"/>
    <w:rsid w:val="00BE7D54"/>
    <w:rsid w:val="00BE7DBC"/>
    <w:rsid w:val="00BE7F78"/>
    <w:rsid w:val="00BF0044"/>
    <w:rsid w:val="00BF057B"/>
    <w:rsid w:val="00BF0919"/>
    <w:rsid w:val="00BF09C2"/>
    <w:rsid w:val="00BF0ACA"/>
    <w:rsid w:val="00BF1247"/>
    <w:rsid w:val="00BF13B8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418"/>
    <w:rsid w:val="00BF32C1"/>
    <w:rsid w:val="00BF350C"/>
    <w:rsid w:val="00BF3602"/>
    <w:rsid w:val="00BF3613"/>
    <w:rsid w:val="00BF3AD1"/>
    <w:rsid w:val="00BF3D42"/>
    <w:rsid w:val="00BF3E1D"/>
    <w:rsid w:val="00BF408E"/>
    <w:rsid w:val="00BF41B4"/>
    <w:rsid w:val="00BF429E"/>
    <w:rsid w:val="00BF45C6"/>
    <w:rsid w:val="00BF45D3"/>
    <w:rsid w:val="00BF4675"/>
    <w:rsid w:val="00BF4C26"/>
    <w:rsid w:val="00BF4E50"/>
    <w:rsid w:val="00BF507B"/>
    <w:rsid w:val="00BF507D"/>
    <w:rsid w:val="00BF534F"/>
    <w:rsid w:val="00BF53D6"/>
    <w:rsid w:val="00BF543E"/>
    <w:rsid w:val="00BF5850"/>
    <w:rsid w:val="00BF599C"/>
    <w:rsid w:val="00BF59C5"/>
    <w:rsid w:val="00BF59ED"/>
    <w:rsid w:val="00BF5ECB"/>
    <w:rsid w:val="00BF5F3E"/>
    <w:rsid w:val="00BF6287"/>
    <w:rsid w:val="00BF62D9"/>
    <w:rsid w:val="00BF6702"/>
    <w:rsid w:val="00BF6843"/>
    <w:rsid w:val="00BF7022"/>
    <w:rsid w:val="00BF7289"/>
    <w:rsid w:val="00BF7843"/>
    <w:rsid w:val="00BF7945"/>
    <w:rsid w:val="00BF79CB"/>
    <w:rsid w:val="00BF79E1"/>
    <w:rsid w:val="00BF7C5C"/>
    <w:rsid w:val="00BF7CCA"/>
    <w:rsid w:val="00BF7F6D"/>
    <w:rsid w:val="00C0003D"/>
    <w:rsid w:val="00C00390"/>
    <w:rsid w:val="00C00425"/>
    <w:rsid w:val="00C005F8"/>
    <w:rsid w:val="00C00A43"/>
    <w:rsid w:val="00C00B59"/>
    <w:rsid w:val="00C00DD3"/>
    <w:rsid w:val="00C00F5A"/>
    <w:rsid w:val="00C0146C"/>
    <w:rsid w:val="00C0154A"/>
    <w:rsid w:val="00C017D8"/>
    <w:rsid w:val="00C017EF"/>
    <w:rsid w:val="00C018C0"/>
    <w:rsid w:val="00C01945"/>
    <w:rsid w:val="00C01C9D"/>
    <w:rsid w:val="00C01D7A"/>
    <w:rsid w:val="00C0201D"/>
    <w:rsid w:val="00C020F2"/>
    <w:rsid w:val="00C02136"/>
    <w:rsid w:val="00C02401"/>
    <w:rsid w:val="00C02481"/>
    <w:rsid w:val="00C025D0"/>
    <w:rsid w:val="00C0273A"/>
    <w:rsid w:val="00C02BA1"/>
    <w:rsid w:val="00C02F41"/>
    <w:rsid w:val="00C03143"/>
    <w:rsid w:val="00C031C6"/>
    <w:rsid w:val="00C03481"/>
    <w:rsid w:val="00C03487"/>
    <w:rsid w:val="00C0387F"/>
    <w:rsid w:val="00C03A86"/>
    <w:rsid w:val="00C03A8B"/>
    <w:rsid w:val="00C03ABB"/>
    <w:rsid w:val="00C03B3A"/>
    <w:rsid w:val="00C03DA9"/>
    <w:rsid w:val="00C03E3B"/>
    <w:rsid w:val="00C03F5A"/>
    <w:rsid w:val="00C03FEA"/>
    <w:rsid w:val="00C03FF3"/>
    <w:rsid w:val="00C04444"/>
    <w:rsid w:val="00C04B1C"/>
    <w:rsid w:val="00C04BEF"/>
    <w:rsid w:val="00C04C50"/>
    <w:rsid w:val="00C04CC3"/>
    <w:rsid w:val="00C04F22"/>
    <w:rsid w:val="00C04F5D"/>
    <w:rsid w:val="00C05018"/>
    <w:rsid w:val="00C050DC"/>
    <w:rsid w:val="00C0550D"/>
    <w:rsid w:val="00C0591A"/>
    <w:rsid w:val="00C05F3C"/>
    <w:rsid w:val="00C06323"/>
    <w:rsid w:val="00C0632D"/>
    <w:rsid w:val="00C06580"/>
    <w:rsid w:val="00C06708"/>
    <w:rsid w:val="00C06734"/>
    <w:rsid w:val="00C06781"/>
    <w:rsid w:val="00C06879"/>
    <w:rsid w:val="00C06B68"/>
    <w:rsid w:val="00C06C48"/>
    <w:rsid w:val="00C0706E"/>
    <w:rsid w:val="00C0734A"/>
    <w:rsid w:val="00C07542"/>
    <w:rsid w:val="00C07587"/>
    <w:rsid w:val="00C07805"/>
    <w:rsid w:val="00C07FBD"/>
    <w:rsid w:val="00C07FFE"/>
    <w:rsid w:val="00C104BB"/>
    <w:rsid w:val="00C105F8"/>
    <w:rsid w:val="00C10C7A"/>
    <w:rsid w:val="00C10DE0"/>
    <w:rsid w:val="00C10E25"/>
    <w:rsid w:val="00C10EE4"/>
    <w:rsid w:val="00C10FB5"/>
    <w:rsid w:val="00C110C3"/>
    <w:rsid w:val="00C111C9"/>
    <w:rsid w:val="00C1121E"/>
    <w:rsid w:val="00C112E0"/>
    <w:rsid w:val="00C1173C"/>
    <w:rsid w:val="00C1185F"/>
    <w:rsid w:val="00C119B3"/>
    <w:rsid w:val="00C11BFB"/>
    <w:rsid w:val="00C11E0B"/>
    <w:rsid w:val="00C11FB2"/>
    <w:rsid w:val="00C11FED"/>
    <w:rsid w:val="00C1208C"/>
    <w:rsid w:val="00C121D7"/>
    <w:rsid w:val="00C12409"/>
    <w:rsid w:val="00C12638"/>
    <w:rsid w:val="00C12871"/>
    <w:rsid w:val="00C12A67"/>
    <w:rsid w:val="00C12D15"/>
    <w:rsid w:val="00C1308D"/>
    <w:rsid w:val="00C133D9"/>
    <w:rsid w:val="00C137DD"/>
    <w:rsid w:val="00C13AD3"/>
    <w:rsid w:val="00C13B5C"/>
    <w:rsid w:val="00C13BA2"/>
    <w:rsid w:val="00C13D41"/>
    <w:rsid w:val="00C1434E"/>
    <w:rsid w:val="00C145D5"/>
    <w:rsid w:val="00C14783"/>
    <w:rsid w:val="00C1488F"/>
    <w:rsid w:val="00C149B7"/>
    <w:rsid w:val="00C149F8"/>
    <w:rsid w:val="00C14AFA"/>
    <w:rsid w:val="00C14C62"/>
    <w:rsid w:val="00C14E1F"/>
    <w:rsid w:val="00C14FB7"/>
    <w:rsid w:val="00C150DE"/>
    <w:rsid w:val="00C15115"/>
    <w:rsid w:val="00C152C8"/>
    <w:rsid w:val="00C154BD"/>
    <w:rsid w:val="00C155A9"/>
    <w:rsid w:val="00C15754"/>
    <w:rsid w:val="00C15C9E"/>
    <w:rsid w:val="00C15CFD"/>
    <w:rsid w:val="00C15F78"/>
    <w:rsid w:val="00C16066"/>
    <w:rsid w:val="00C16748"/>
    <w:rsid w:val="00C167A7"/>
    <w:rsid w:val="00C16827"/>
    <w:rsid w:val="00C1686A"/>
    <w:rsid w:val="00C16B89"/>
    <w:rsid w:val="00C16C47"/>
    <w:rsid w:val="00C171F7"/>
    <w:rsid w:val="00C17286"/>
    <w:rsid w:val="00C172D2"/>
    <w:rsid w:val="00C179B9"/>
    <w:rsid w:val="00C17BFE"/>
    <w:rsid w:val="00C17DBC"/>
    <w:rsid w:val="00C17F8E"/>
    <w:rsid w:val="00C200FE"/>
    <w:rsid w:val="00C201C1"/>
    <w:rsid w:val="00C203D4"/>
    <w:rsid w:val="00C2044D"/>
    <w:rsid w:val="00C2066C"/>
    <w:rsid w:val="00C20685"/>
    <w:rsid w:val="00C209E0"/>
    <w:rsid w:val="00C20A8D"/>
    <w:rsid w:val="00C20AD4"/>
    <w:rsid w:val="00C20AE4"/>
    <w:rsid w:val="00C20D1A"/>
    <w:rsid w:val="00C20DC8"/>
    <w:rsid w:val="00C20E6D"/>
    <w:rsid w:val="00C2111B"/>
    <w:rsid w:val="00C21271"/>
    <w:rsid w:val="00C21299"/>
    <w:rsid w:val="00C21344"/>
    <w:rsid w:val="00C21590"/>
    <w:rsid w:val="00C21EDF"/>
    <w:rsid w:val="00C22004"/>
    <w:rsid w:val="00C225E0"/>
    <w:rsid w:val="00C22CC1"/>
    <w:rsid w:val="00C22E86"/>
    <w:rsid w:val="00C22ED2"/>
    <w:rsid w:val="00C232DD"/>
    <w:rsid w:val="00C236D7"/>
    <w:rsid w:val="00C2378D"/>
    <w:rsid w:val="00C239DE"/>
    <w:rsid w:val="00C23AD8"/>
    <w:rsid w:val="00C23B4A"/>
    <w:rsid w:val="00C23D79"/>
    <w:rsid w:val="00C23DF6"/>
    <w:rsid w:val="00C24847"/>
    <w:rsid w:val="00C249FC"/>
    <w:rsid w:val="00C24A08"/>
    <w:rsid w:val="00C24A5F"/>
    <w:rsid w:val="00C24B02"/>
    <w:rsid w:val="00C24BDE"/>
    <w:rsid w:val="00C24C24"/>
    <w:rsid w:val="00C24C50"/>
    <w:rsid w:val="00C24D19"/>
    <w:rsid w:val="00C24E84"/>
    <w:rsid w:val="00C24F40"/>
    <w:rsid w:val="00C25117"/>
    <w:rsid w:val="00C25299"/>
    <w:rsid w:val="00C25526"/>
    <w:rsid w:val="00C25632"/>
    <w:rsid w:val="00C2573D"/>
    <w:rsid w:val="00C257EB"/>
    <w:rsid w:val="00C25A33"/>
    <w:rsid w:val="00C25A47"/>
    <w:rsid w:val="00C25C5C"/>
    <w:rsid w:val="00C25FC9"/>
    <w:rsid w:val="00C26046"/>
    <w:rsid w:val="00C26230"/>
    <w:rsid w:val="00C26308"/>
    <w:rsid w:val="00C2660B"/>
    <w:rsid w:val="00C2673C"/>
    <w:rsid w:val="00C2689D"/>
    <w:rsid w:val="00C26BF6"/>
    <w:rsid w:val="00C26C78"/>
    <w:rsid w:val="00C2730E"/>
    <w:rsid w:val="00C275C8"/>
    <w:rsid w:val="00C300BA"/>
    <w:rsid w:val="00C301BB"/>
    <w:rsid w:val="00C30216"/>
    <w:rsid w:val="00C3059D"/>
    <w:rsid w:val="00C3080D"/>
    <w:rsid w:val="00C30CAA"/>
    <w:rsid w:val="00C316F7"/>
    <w:rsid w:val="00C31B60"/>
    <w:rsid w:val="00C31EC8"/>
    <w:rsid w:val="00C31F26"/>
    <w:rsid w:val="00C31F82"/>
    <w:rsid w:val="00C32298"/>
    <w:rsid w:val="00C32A3E"/>
    <w:rsid w:val="00C32C38"/>
    <w:rsid w:val="00C32F54"/>
    <w:rsid w:val="00C33168"/>
    <w:rsid w:val="00C331FF"/>
    <w:rsid w:val="00C3338B"/>
    <w:rsid w:val="00C3352D"/>
    <w:rsid w:val="00C33F0C"/>
    <w:rsid w:val="00C340A2"/>
    <w:rsid w:val="00C342D8"/>
    <w:rsid w:val="00C34654"/>
    <w:rsid w:val="00C34742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9E"/>
    <w:rsid w:val="00C35F43"/>
    <w:rsid w:val="00C36022"/>
    <w:rsid w:val="00C3613A"/>
    <w:rsid w:val="00C36380"/>
    <w:rsid w:val="00C363DD"/>
    <w:rsid w:val="00C3669E"/>
    <w:rsid w:val="00C367CD"/>
    <w:rsid w:val="00C36D55"/>
    <w:rsid w:val="00C36D77"/>
    <w:rsid w:val="00C36EA7"/>
    <w:rsid w:val="00C370A4"/>
    <w:rsid w:val="00C37363"/>
    <w:rsid w:val="00C37582"/>
    <w:rsid w:val="00C3780C"/>
    <w:rsid w:val="00C3791C"/>
    <w:rsid w:val="00C37C60"/>
    <w:rsid w:val="00C37DCA"/>
    <w:rsid w:val="00C37FE6"/>
    <w:rsid w:val="00C40047"/>
    <w:rsid w:val="00C408EE"/>
    <w:rsid w:val="00C40921"/>
    <w:rsid w:val="00C409CA"/>
    <w:rsid w:val="00C409DA"/>
    <w:rsid w:val="00C40CF3"/>
    <w:rsid w:val="00C410E5"/>
    <w:rsid w:val="00C411B4"/>
    <w:rsid w:val="00C411DC"/>
    <w:rsid w:val="00C417B0"/>
    <w:rsid w:val="00C41877"/>
    <w:rsid w:val="00C41CBF"/>
    <w:rsid w:val="00C41DDA"/>
    <w:rsid w:val="00C41E87"/>
    <w:rsid w:val="00C41E9B"/>
    <w:rsid w:val="00C41F76"/>
    <w:rsid w:val="00C420C0"/>
    <w:rsid w:val="00C420D2"/>
    <w:rsid w:val="00C42686"/>
    <w:rsid w:val="00C426B7"/>
    <w:rsid w:val="00C426C3"/>
    <w:rsid w:val="00C42728"/>
    <w:rsid w:val="00C427E5"/>
    <w:rsid w:val="00C42B78"/>
    <w:rsid w:val="00C42C0D"/>
    <w:rsid w:val="00C42E60"/>
    <w:rsid w:val="00C43339"/>
    <w:rsid w:val="00C43357"/>
    <w:rsid w:val="00C435E2"/>
    <w:rsid w:val="00C43D4C"/>
    <w:rsid w:val="00C44210"/>
    <w:rsid w:val="00C44420"/>
    <w:rsid w:val="00C44692"/>
    <w:rsid w:val="00C4470D"/>
    <w:rsid w:val="00C44753"/>
    <w:rsid w:val="00C44772"/>
    <w:rsid w:val="00C44CA0"/>
    <w:rsid w:val="00C44D37"/>
    <w:rsid w:val="00C4559B"/>
    <w:rsid w:val="00C456B4"/>
    <w:rsid w:val="00C459A6"/>
    <w:rsid w:val="00C45B81"/>
    <w:rsid w:val="00C45BC8"/>
    <w:rsid w:val="00C4601B"/>
    <w:rsid w:val="00C4606C"/>
    <w:rsid w:val="00C4617C"/>
    <w:rsid w:val="00C461CA"/>
    <w:rsid w:val="00C46653"/>
    <w:rsid w:val="00C46894"/>
    <w:rsid w:val="00C46952"/>
    <w:rsid w:val="00C469C0"/>
    <w:rsid w:val="00C46DED"/>
    <w:rsid w:val="00C47108"/>
    <w:rsid w:val="00C4747C"/>
    <w:rsid w:val="00C4766D"/>
    <w:rsid w:val="00C4790A"/>
    <w:rsid w:val="00C47AF9"/>
    <w:rsid w:val="00C47EC3"/>
    <w:rsid w:val="00C47EF2"/>
    <w:rsid w:val="00C50173"/>
    <w:rsid w:val="00C501A9"/>
    <w:rsid w:val="00C503F6"/>
    <w:rsid w:val="00C5048F"/>
    <w:rsid w:val="00C50AEA"/>
    <w:rsid w:val="00C51287"/>
    <w:rsid w:val="00C514C4"/>
    <w:rsid w:val="00C51580"/>
    <w:rsid w:val="00C5175C"/>
    <w:rsid w:val="00C519E7"/>
    <w:rsid w:val="00C519E8"/>
    <w:rsid w:val="00C51A17"/>
    <w:rsid w:val="00C526BD"/>
    <w:rsid w:val="00C52846"/>
    <w:rsid w:val="00C52BE8"/>
    <w:rsid w:val="00C52DD8"/>
    <w:rsid w:val="00C53276"/>
    <w:rsid w:val="00C53469"/>
    <w:rsid w:val="00C536DE"/>
    <w:rsid w:val="00C5378A"/>
    <w:rsid w:val="00C537A2"/>
    <w:rsid w:val="00C54040"/>
    <w:rsid w:val="00C5450A"/>
    <w:rsid w:val="00C54CCB"/>
    <w:rsid w:val="00C55233"/>
    <w:rsid w:val="00C5537D"/>
    <w:rsid w:val="00C5582A"/>
    <w:rsid w:val="00C55C0E"/>
    <w:rsid w:val="00C55E65"/>
    <w:rsid w:val="00C5619B"/>
    <w:rsid w:val="00C56259"/>
    <w:rsid w:val="00C562FA"/>
    <w:rsid w:val="00C563C1"/>
    <w:rsid w:val="00C56628"/>
    <w:rsid w:val="00C56F59"/>
    <w:rsid w:val="00C570FF"/>
    <w:rsid w:val="00C572AE"/>
    <w:rsid w:val="00C5734E"/>
    <w:rsid w:val="00C57AC9"/>
    <w:rsid w:val="00C57B0B"/>
    <w:rsid w:val="00C57C9B"/>
    <w:rsid w:val="00C6002D"/>
    <w:rsid w:val="00C60183"/>
    <w:rsid w:val="00C602C3"/>
    <w:rsid w:val="00C6036F"/>
    <w:rsid w:val="00C607A3"/>
    <w:rsid w:val="00C609F5"/>
    <w:rsid w:val="00C60DFC"/>
    <w:rsid w:val="00C60FBF"/>
    <w:rsid w:val="00C6105B"/>
    <w:rsid w:val="00C612B9"/>
    <w:rsid w:val="00C618AD"/>
    <w:rsid w:val="00C618DD"/>
    <w:rsid w:val="00C61A92"/>
    <w:rsid w:val="00C61F77"/>
    <w:rsid w:val="00C62229"/>
    <w:rsid w:val="00C62477"/>
    <w:rsid w:val="00C625AD"/>
    <w:rsid w:val="00C625B2"/>
    <w:rsid w:val="00C626CA"/>
    <w:rsid w:val="00C627E8"/>
    <w:rsid w:val="00C6283F"/>
    <w:rsid w:val="00C62B88"/>
    <w:rsid w:val="00C62CE8"/>
    <w:rsid w:val="00C62D62"/>
    <w:rsid w:val="00C63513"/>
    <w:rsid w:val="00C637B1"/>
    <w:rsid w:val="00C637E7"/>
    <w:rsid w:val="00C63A24"/>
    <w:rsid w:val="00C63B06"/>
    <w:rsid w:val="00C63C11"/>
    <w:rsid w:val="00C63C9B"/>
    <w:rsid w:val="00C640B8"/>
    <w:rsid w:val="00C64102"/>
    <w:rsid w:val="00C64160"/>
    <w:rsid w:val="00C641D3"/>
    <w:rsid w:val="00C641EA"/>
    <w:rsid w:val="00C6477E"/>
    <w:rsid w:val="00C64A9F"/>
    <w:rsid w:val="00C65017"/>
    <w:rsid w:val="00C6530B"/>
    <w:rsid w:val="00C659DD"/>
    <w:rsid w:val="00C65A48"/>
    <w:rsid w:val="00C65A74"/>
    <w:rsid w:val="00C65A9D"/>
    <w:rsid w:val="00C65DD7"/>
    <w:rsid w:val="00C65F3B"/>
    <w:rsid w:val="00C6603A"/>
    <w:rsid w:val="00C66050"/>
    <w:rsid w:val="00C663E8"/>
    <w:rsid w:val="00C667D8"/>
    <w:rsid w:val="00C66989"/>
    <w:rsid w:val="00C669B9"/>
    <w:rsid w:val="00C66AC3"/>
    <w:rsid w:val="00C66BE1"/>
    <w:rsid w:val="00C66D50"/>
    <w:rsid w:val="00C66D6F"/>
    <w:rsid w:val="00C67142"/>
    <w:rsid w:val="00C67204"/>
    <w:rsid w:val="00C6742A"/>
    <w:rsid w:val="00C6756F"/>
    <w:rsid w:val="00C676AC"/>
    <w:rsid w:val="00C67885"/>
    <w:rsid w:val="00C67963"/>
    <w:rsid w:val="00C6798F"/>
    <w:rsid w:val="00C67A19"/>
    <w:rsid w:val="00C67B8C"/>
    <w:rsid w:val="00C67D0A"/>
    <w:rsid w:val="00C67E06"/>
    <w:rsid w:val="00C67E0B"/>
    <w:rsid w:val="00C702D9"/>
    <w:rsid w:val="00C704CD"/>
    <w:rsid w:val="00C707F3"/>
    <w:rsid w:val="00C70AC5"/>
    <w:rsid w:val="00C71599"/>
    <w:rsid w:val="00C71650"/>
    <w:rsid w:val="00C71699"/>
    <w:rsid w:val="00C71822"/>
    <w:rsid w:val="00C718BB"/>
    <w:rsid w:val="00C71C5A"/>
    <w:rsid w:val="00C720F0"/>
    <w:rsid w:val="00C72100"/>
    <w:rsid w:val="00C7249F"/>
    <w:rsid w:val="00C7267D"/>
    <w:rsid w:val="00C728B7"/>
    <w:rsid w:val="00C72976"/>
    <w:rsid w:val="00C72D42"/>
    <w:rsid w:val="00C72DFF"/>
    <w:rsid w:val="00C72E99"/>
    <w:rsid w:val="00C72F75"/>
    <w:rsid w:val="00C73037"/>
    <w:rsid w:val="00C730B8"/>
    <w:rsid w:val="00C731A6"/>
    <w:rsid w:val="00C7350F"/>
    <w:rsid w:val="00C7362A"/>
    <w:rsid w:val="00C73640"/>
    <w:rsid w:val="00C73648"/>
    <w:rsid w:val="00C7383F"/>
    <w:rsid w:val="00C73C7E"/>
    <w:rsid w:val="00C73E7F"/>
    <w:rsid w:val="00C741BC"/>
    <w:rsid w:val="00C74338"/>
    <w:rsid w:val="00C746A1"/>
    <w:rsid w:val="00C747E3"/>
    <w:rsid w:val="00C747E7"/>
    <w:rsid w:val="00C74A0D"/>
    <w:rsid w:val="00C74B68"/>
    <w:rsid w:val="00C75070"/>
    <w:rsid w:val="00C750DC"/>
    <w:rsid w:val="00C75160"/>
    <w:rsid w:val="00C755CE"/>
    <w:rsid w:val="00C7572F"/>
    <w:rsid w:val="00C75788"/>
    <w:rsid w:val="00C758D5"/>
    <w:rsid w:val="00C75A4D"/>
    <w:rsid w:val="00C75A6B"/>
    <w:rsid w:val="00C75AB8"/>
    <w:rsid w:val="00C761C9"/>
    <w:rsid w:val="00C7633A"/>
    <w:rsid w:val="00C7638B"/>
    <w:rsid w:val="00C7657C"/>
    <w:rsid w:val="00C767DB"/>
    <w:rsid w:val="00C767F3"/>
    <w:rsid w:val="00C7695D"/>
    <w:rsid w:val="00C76FE3"/>
    <w:rsid w:val="00C77072"/>
    <w:rsid w:val="00C77293"/>
    <w:rsid w:val="00C7731B"/>
    <w:rsid w:val="00C77370"/>
    <w:rsid w:val="00C7737C"/>
    <w:rsid w:val="00C77BDA"/>
    <w:rsid w:val="00C77DEF"/>
    <w:rsid w:val="00C77DF3"/>
    <w:rsid w:val="00C801C2"/>
    <w:rsid w:val="00C80574"/>
    <w:rsid w:val="00C806A1"/>
    <w:rsid w:val="00C812CE"/>
    <w:rsid w:val="00C81315"/>
    <w:rsid w:val="00C815D0"/>
    <w:rsid w:val="00C81A7D"/>
    <w:rsid w:val="00C81B08"/>
    <w:rsid w:val="00C81B53"/>
    <w:rsid w:val="00C81D78"/>
    <w:rsid w:val="00C81F84"/>
    <w:rsid w:val="00C82427"/>
    <w:rsid w:val="00C8242A"/>
    <w:rsid w:val="00C8254C"/>
    <w:rsid w:val="00C825B8"/>
    <w:rsid w:val="00C826A0"/>
    <w:rsid w:val="00C8274E"/>
    <w:rsid w:val="00C829A3"/>
    <w:rsid w:val="00C82B70"/>
    <w:rsid w:val="00C82BD1"/>
    <w:rsid w:val="00C834BD"/>
    <w:rsid w:val="00C835FE"/>
    <w:rsid w:val="00C836D3"/>
    <w:rsid w:val="00C84135"/>
    <w:rsid w:val="00C84150"/>
    <w:rsid w:val="00C84646"/>
    <w:rsid w:val="00C84DE0"/>
    <w:rsid w:val="00C850FD"/>
    <w:rsid w:val="00C85260"/>
    <w:rsid w:val="00C8547E"/>
    <w:rsid w:val="00C85E51"/>
    <w:rsid w:val="00C85FE4"/>
    <w:rsid w:val="00C868E5"/>
    <w:rsid w:val="00C86A72"/>
    <w:rsid w:val="00C86B24"/>
    <w:rsid w:val="00C86B39"/>
    <w:rsid w:val="00C86C79"/>
    <w:rsid w:val="00C86CB2"/>
    <w:rsid w:val="00C86D1D"/>
    <w:rsid w:val="00C873BC"/>
    <w:rsid w:val="00C87449"/>
    <w:rsid w:val="00C87481"/>
    <w:rsid w:val="00C874D8"/>
    <w:rsid w:val="00C87569"/>
    <w:rsid w:val="00C87647"/>
    <w:rsid w:val="00C8790C"/>
    <w:rsid w:val="00C87959"/>
    <w:rsid w:val="00C87AA7"/>
    <w:rsid w:val="00C87EC5"/>
    <w:rsid w:val="00C9024A"/>
    <w:rsid w:val="00C90564"/>
    <w:rsid w:val="00C90590"/>
    <w:rsid w:val="00C907E9"/>
    <w:rsid w:val="00C908CE"/>
    <w:rsid w:val="00C90C1E"/>
    <w:rsid w:val="00C90F87"/>
    <w:rsid w:val="00C91189"/>
    <w:rsid w:val="00C9136D"/>
    <w:rsid w:val="00C914D1"/>
    <w:rsid w:val="00C916A5"/>
    <w:rsid w:val="00C9176F"/>
    <w:rsid w:val="00C9177D"/>
    <w:rsid w:val="00C91B02"/>
    <w:rsid w:val="00C91BCD"/>
    <w:rsid w:val="00C91CDC"/>
    <w:rsid w:val="00C920E8"/>
    <w:rsid w:val="00C9221E"/>
    <w:rsid w:val="00C92432"/>
    <w:rsid w:val="00C92496"/>
    <w:rsid w:val="00C92746"/>
    <w:rsid w:val="00C928E6"/>
    <w:rsid w:val="00C929C7"/>
    <w:rsid w:val="00C92A98"/>
    <w:rsid w:val="00C9316E"/>
    <w:rsid w:val="00C9331C"/>
    <w:rsid w:val="00C93557"/>
    <w:rsid w:val="00C93594"/>
    <w:rsid w:val="00C936EB"/>
    <w:rsid w:val="00C93876"/>
    <w:rsid w:val="00C93A18"/>
    <w:rsid w:val="00C93BDD"/>
    <w:rsid w:val="00C93D92"/>
    <w:rsid w:val="00C93EEB"/>
    <w:rsid w:val="00C9424F"/>
    <w:rsid w:val="00C94363"/>
    <w:rsid w:val="00C946A3"/>
    <w:rsid w:val="00C946B3"/>
    <w:rsid w:val="00C94793"/>
    <w:rsid w:val="00C948A2"/>
    <w:rsid w:val="00C948F6"/>
    <w:rsid w:val="00C94A8A"/>
    <w:rsid w:val="00C951BA"/>
    <w:rsid w:val="00C951FB"/>
    <w:rsid w:val="00C953BB"/>
    <w:rsid w:val="00C9541F"/>
    <w:rsid w:val="00C9575D"/>
    <w:rsid w:val="00C95925"/>
    <w:rsid w:val="00C95B13"/>
    <w:rsid w:val="00C95DF1"/>
    <w:rsid w:val="00C95EF1"/>
    <w:rsid w:val="00C9636E"/>
    <w:rsid w:val="00C96716"/>
    <w:rsid w:val="00C968E7"/>
    <w:rsid w:val="00C96FCA"/>
    <w:rsid w:val="00C971A5"/>
    <w:rsid w:val="00C97494"/>
    <w:rsid w:val="00C9770A"/>
    <w:rsid w:val="00C97A55"/>
    <w:rsid w:val="00C97BF8"/>
    <w:rsid w:val="00C97CA8"/>
    <w:rsid w:val="00C97DE0"/>
    <w:rsid w:val="00CA00D6"/>
    <w:rsid w:val="00CA0332"/>
    <w:rsid w:val="00CA0388"/>
    <w:rsid w:val="00CA03A6"/>
    <w:rsid w:val="00CA0758"/>
    <w:rsid w:val="00CA07B1"/>
    <w:rsid w:val="00CA087A"/>
    <w:rsid w:val="00CA0B78"/>
    <w:rsid w:val="00CA0B88"/>
    <w:rsid w:val="00CA107E"/>
    <w:rsid w:val="00CA122E"/>
    <w:rsid w:val="00CA13CE"/>
    <w:rsid w:val="00CA1993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2B"/>
    <w:rsid w:val="00CA3768"/>
    <w:rsid w:val="00CA388D"/>
    <w:rsid w:val="00CA3D86"/>
    <w:rsid w:val="00CA3F9E"/>
    <w:rsid w:val="00CA42CF"/>
    <w:rsid w:val="00CA4321"/>
    <w:rsid w:val="00CA47C1"/>
    <w:rsid w:val="00CA4853"/>
    <w:rsid w:val="00CA49C9"/>
    <w:rsid w:val="00CA49FF"/>
    <w:rsid w:val="00CA4B12"/>
    <w:rsid w:val="00CA5176"/>
    <w:rsid w:val="00CA522D"/>
    <w:rsid w:val="00CA54E5"/>
    <w:rsid w:val="00CA55C4"/>
    <w:rsid w:val="00CA5874"/>
    <w:rsid w:val="00CA59F7"/>
    <w:rsid w:val="00CA5F77"/>
    <w:rsid w:val="00CA617B"/>
    <w:rsid w:val="00CA62A1"/>
    <w:rsid w:val="00CA6439"/>
    <w:rsid w:val="00CA6BC8"/>
    <w:rsid w:val="00CA6C2A"/>
    <w:rsid w:val="00CA6F27"/>
    <w:rsid w:val="00CA7094"/>
    <w:rsid w:val="00CA70C5"/>
    <w:rsid w:val="00CA7161"/>
    <w:rsid w:val="00CA741C"/>
    <w:rsid w:val="00CA76C3"/>
    <w:rsid w:val="00CA7A1D"/>
    <w:rsid w:val="00CA7B57"/>
    <w:rsid w:val="00CA7C36"/>
    <w:rsid w:val="00CA7CB1"/>
    <w:rsid w:val="00CA7D2F"/>
    <w:rsid w:val="00CA7FDE"/>
    <w:rsid w:val="00CB07C9"/>
    <w:rsid w:val="00CB09BD"/>
    <w:rsid w:val="00CB0B02"/>
    <w:rsid w:val="00CB0CDD"/>
    <w:rsid w:val="00CB1011"/>
    <w:rsid w:val="00CB14FB"/>
    <w:rsid w:val="00CB1518"/>
    <w:rsid w:val="00CB15B0"/>
    <w:rsid w:val="00CB173F"/>
    <w:rsid w:val="00CB17E1"/>
    <w:rsid w:val="00CB1FD6"/>
    <w:rsid w:val="00CB21BF"/>
    <w:rsid w:val="00CB23F0"/>
    <w:rsid w:val="00CB2AF6"/>
    <w:rsid w:val="00CB2B11"/>
    <w:rsid w:val="00CB2B88"/>
    <w:rsid w:val="00CB31C1"/>
    <w:rsid w:val="00CB3288"/>
    <w:rsid w:val="00CB32BB"/>
    <w:rsid w:val="00CB378A"/>
    <w:rsid w:val="00CB3B0B"/>
    <w:rsid w:val="00CB3C78"/>
    <w:rsid w:val="00CB4128"/>
    <w:rsid w:val="00CB4427"/>
    <w:rsid w:val="00CB4568"/>
    <w:rsid w:val="00CB457E"/>
    <w:rsid w:val="00CB460E"/>
    <w:rsid w:val="00CB4EE4"/>
    <w:rsid w:val="00CB4F15"/>
    <w:rsid w:val="00CB5977"/>
    <w:rsid w:val="00CB5DAD"/>
    <w:rsid w:val="00CB608C"/>
    <w:rsid w:val="00CB62C4"/>
    <w:rsid w:val="00CB6334"/>
    <w:rsid w:val="00CB6362"/>
    <w:rsid w:val="00CB6374"/>
    <w:rsid w:val="00CB64A1"/>
    <w:rsid w:val="00CB66A5"/>
    <w:rsid w:val="00CB6729"/>
    <w:rsid w:val="00CB6ABA"/>
    <w:rsid w:val="00CB6BF5"/>
    <w:rsid w:val="00CB6EED"/>
    <w:rsid w:val="00CB71B1"/>
    <w:rsid w:val="00CB75E4"/>
    <w:rsid w:val="00CB7910"/>
    <w:rsid w:val="00CB7A65"/>
    <w:rsid w:val="00CB7ABA"/>
    <w:rsid w:val="00CB7ADA"/>
    <w:rsid w:val="00CB7B02"/>
    <w:rsid w:val="00CC0103"/>
    <w:rsid w:val="00CC0283"/>
    <w:rsid w:val="00CC05FE"/>
    <w:rsid w:val="00CC0848"/>
    <w:rsid w:val="00CC09F5"/>
    <w:rsid w:val="00CC0C6A"/>
    <w:rsid w:val="00CC0DEA"/>
    <w:rsid w:val="00CC0E18"/>
    <w:rsid w:val="00CC0EA7"/>
    <w:rsid w:val="00CC0EF2"/>
    <w:rsid w:val="00CC10D9"/>
    <w:rsid w:val="00CC14C5"/>
    <w:rsid w:val="00CC14D7"/>
    <w:rsid w:val="00CC152F"/>
    <w:rsid w:val="00CC1601"/>
    <w:rsid w:val="00CC1660"/>
    <w:rsid w:val="00CC1794"/>
    <w:rsid w:val="00CC17FB"/>
    <w:rsid w:val="00CC2177"/>
    <w:rsid w:val="00CC2A28"/>
    <w:rsid w:val="00CC2C34"/>
    <w:rsid w:val="00CC2FE1"/>
    <w:rsid w:val="00CC3100"/>
    <w:rsid w:val="00CC337F"/>
    <w:rsid w:val="00CC3636"/>
    <w:rsid w:val="00CC37EC"/>
    <w:rsid w:val="00CC3A54"/>
    <w:rsid w:val="00CC3ACD"/>
    <w:rsid w:val="00CC4583"/>
    <w:rsid w:val="00CC4770"/>
    <w:rsid w:val="00CC480B"/>
    <w:rsid w:val="00CC4D1C"/>
    <w:rsid w:val="00CC501F"/>
    <w:rsid w:val="00CC5040"/>
    <w:rsid w:val="00CC524B"/>
    <w:rsid w:val="00CC5258"/>
    <w:rsid w:val="00CC52F1"/>
    <w:rsid w:val="00CC5587"/>
    <w:rsid w:val="00CC56DD"/>
    <w:rsid w:val="00CC59DE"/>
    <w:rsid w:val="00CC5A9C"/>
    <w:rsid w:val="00CC5D17"/>
    <w:rsid w:val="00CC616E"/>
    <w:rsid w:val="00CC61DC"/>
    <w:rsid w:val="00CC643D"/>
    <w:rsid w:val="00CC657B"/>
    <w:rsid w:val="00CC6984"/>
    <w:rsid w:val="00CC6A18"/>
    <w:rsid w:val="00CC6A47"/>
    <w:rsid w:val="00CC6AAC"/>
    <w:rsid w:val="00CC6C9A"/>
    <w:rsid w:val="00CC6CFF"/>
    <w:rsid w:val="00CC6E72"/>
    <w:rsid w:val="00CC73B7"/>
    <w:rsid w:val="00CC7636"/>
    <w:rsid w:val="00CC76D0"/>
    <w:rsid w:val="00CC772A"/>
    <w:rsid w:val="00CC7BAD"/>
    <w:rsid w:val="00CD003B"/>
    <w:rsid w:val="00CD0228"/>
    <w:rsid w:val="00CD02AA"/>
    <w:rsid w:val="00CD02D7"/>
    <w:rsid w:val="00CD0580"/>
    <w:rsid w:val="00CD0ACD"/>
    <w:rsid w:val="00CD0BC6"/>
    <w:rsid w:val="00CD0CE9"/>
    <w:rsid w:val="00CD14C1"/>
    <w:rsid w:val="00CD1B5E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B51"/>
    <w:rsid w:val="00CD3503"/>
    <w:rsid w:val="00CD39A7"/>
    <w:rsid w:val="00CD4214"/>
    <w:rsid w:val="00CD42E7"/>
    <w:rsid w:val="00CD4305"/>
    <w:rsid w:val="00CD4502"/>
    <w:rsid w:val="00CD454F"/>
    <w:rsid w:val="00CD4755"/>
    <w:rsid w:val="00CD4ADF"/>
    <w:rsid w:val="00CD5212"/>
    <w:rsid w:val="00CD5421"/>
    <w:rsid w:val="00CD54C1"/>
    <w:rsid w:val="00CD551C"/>
    <w:rsid w:val="00CD5A63"/>
    <w:rsid w:val="00CD60D8"/>
    <w:rsid w:val="00CD6254"/>
    <w:rsid w:val="00CD628E"/>
    <w:rsid w:val="00CD6460"/>
    <w:rsid w:val="00CD6586"/>
    <w:rsid w:val="00CD6B1B"/>
    <w:rsid w:val="00CD6D3E"/>
    <w:rsid w:val="00CD710A"/>
    <w:rsid w:val="00CD74AA"/>
    <w:rsid w:val="00CD7918"/>
    <w:rsid w:val="00CD79CE"/>
    <w:rsid w:val="00CD7A29"/>
    <w:rsid w:val="00CD7C7A"/>
    <w:rsid w:val="00CD7D6D"/>
    <w:rsid w:val="00CE00C0"/>
    <w:rsid w:val="00CE0213"/>
    <w:rsid w:val="00CE0498"/>
    <w:rsid w:val="00CE0714"/>
    <w:rsid w:val="00CE0718"/>
    <w:rsid w:val="00CE0842"/>
    <w:rsid w:val="00CE0A13"/>
    <w:rsid w:val="00CE1286"/>
    <w:rsid w:val="00CE159F"/>
    <w:rsid w:val="00CE16E3"/>
    <w:rsid w:val="00CE183C"/>
    <w:rsid w:val="00CE1BFA"/>
    <w:rsid w:val="00CE25F7"/>
    <w:rsid w:val="00CE2706"/>
    <w:rsid w:val="00CE2835"/>
    <w:rsid w:val="00CE29C8"/>
    <w:rsid w:val="00CE2D00"/>
    <w:rsid w:val="00CE3007"/>
    <w:rsid w:val="00CE365D"/>
    <w:rsid w:val="00CE36AE"/>
    <w:rsid w:val="00CE36C8"/>
    <w:rsid w:val="00CE392D"/>
    <w:rsid w:val="00CE3AAA"/>
    <w:rsid w:val="00CE3BAE"/>
    <w:rsid w:val="00CE3C66"/>
    <w:rsid w:val="00CE3E9A"/>
    <w:rsid w:val="00CE420F"/>
    <w:rsid w:val="00CE423D"/>
    <w:rsid w:val="00CE45B0"/>
    <w:rsid w:val="00CE4645"/>
    <w:rsid w:val="00CE4F45"/>
    <w:rsid w:val="00CE4FD3"/>
    <w:rsid w:val="00CE5190"/>
    <w:rsid w:val="00CE58AD"/>
    <w:rsid w:val="00CE58F6"/>
    <w:rsid w:val="00CE5A80"/>
    <w:rsid w:val="00CE5B51"/>
    <w:rsid w:val="00CE5D31"/>
    <w:rsid w:val="00CE5F09"/>
    <w:rsid w:val="00CE6059"/>
    <w:rsid w:val="00CE621A"/>
    <w:rsid w:val="00CE6590"/>
    <w:rsid w:val="00CE6B9E"/>
    <w:rsid w:val="00CE6C77"/>
    <w:rsid w:val="00CE7967"/>
    <w:rsid w:val="00CE7BC6"/>
    <w:rsid w:val="00CE7D5E"/>
    <w:rsid w:val="00CE7E01"/>
    <w:rsid w:val="00CE7FDE"/>
    <w:rsid w:val="00CF0381"/>
    <w:rsid w:val="00CF08DC"/>
    <w:rsid w:val="00CF0C6E"/>
    <w:rsid w:val="00CF0D69"/>
    <w:rsid w:val="00CF0D6C"/>
    <w:rsid w:val="00CF0FB8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3359"/>
    <w:rsid w:val="00CF3377"/>
    <w:rsid w:val="00CF385B"/>
    <w:rsid w:val="00CF3982"/>
    <w:rsid w:val="00CF3FE8"/>
    <w:rsid w:val="00CF40BE"/>
    <w:rsid w:val="00CF4506"/>
    <w:rsid w:val="00CF4674"/>
    <w:rsid w:val="00CF4B04"/>
    <w:rsid w:val="00CF4B32"/>
    <w:rsid w:val="00CF4D86"/>
    <w:rsid w:val="00CF4FDC"/>
    <w:rsid w:val="00CF508C"/>
    <w:rsid w:val="00CF5193"/>
    <w:rsid w:val="00CF535B"/>
    <w:rsid w:val="00CF644B"/>
    <w:rsid w:val="00CF68F6"/>
    <w:rsid w:val="00CF6BF8"/>
    <w:rsid w:val="00CF6CA2"/>
    <w:rsid w:val="00CF6E44"/>
    <w:rsid w:val="00CF6F99"/>
    <w:rsid w:val="00CF6FD5"/>
    <w:rsid w:val="00CF6FF1"/>
    <w:rsid w:val="00CF789A"/>
    <w:rsid w:val="00CF78B3"/>
    <w:rsid w:val="00CF79C5"/>
    <w:rsid w:val="00CF7B87"/>
    <w:rsid w:val="00D006A4"/>
    <w:rsid w:val="00D009BB"/>
    <w:rsid w:val="00D00A8A"/>
    <w:rsid w:val="00D00AFB"/>
    <w:rsid w:val="00D00C94"/>
    <w:rsid w:val="00D00F1B"/>
    <w:rsid w:val="00D00F5C"/>
    <w:rsid w:val="00D01021"/>
    <w:rsid w:val="00D01187"/>
    <w:rsid w:val="00D017A0"/>
    <w:rsid w:val="00D0198A"/>
    <w:rsid w:val="00D019A3"/>
    <w:rsid w:val="00D02242"/>
    <w:rsid w:val="00D024B7"/>
    <w:rsid w:val="00D025CB"/>
    <w:rsid w:val="00D02755"/>
    <w:rsid w:val="00D029D1"/>
    <w:rsid w:val="00D02AA3"/>
    <w:rsid w:val="00D02AE8"/>
    <w:rsid w:val="00D02B59"/>
    <w:rsid w:val="00D02C4A"/>
    <w:rsid w:val="00D02C7C"/>
    <w:rsid w:val="00D02CAE"/>
    <w:rsid w:val="00D02E45"/>
    <w:rsid w:val="00D02EC1"/>
    <w:rsid w:val="00D02F37"/>
    <w:rsid w:val="00D02F54"/>
    <w:rsid w:val="00D03044"/>
    <w:rsid w:val="00D03625"/>
    <w:rsid w:val="00D03998"/>
    <w:rsid w:val="00D03A27"/>
    <w:rsid w:val="00D03C6B"/>
    <w:rsid w:val="00D040E1"/>
    <w:rsid w:val="00D04110"/>
    <w:rsid w:val="00D0476A"/>
    <w:rsid w:val="00D048EF"/>
    <w:rsid w:val="00D0494C"/>
    <w:rsid w:val="00D049DE"/>
    <w:rsid w:val="00D04D3B"/>
    <w:rsid w:val="00D04F76"/>
    <w:rsid w:val="00D05908"/>
    <w:rsid w:val="00D059E6"/>
    <w:rsid w:val="00D05E7C"/>
    <w:rsid w:val="00D05EA4"/>
    <w:rsid w:val="00D05F3F"/>
    <w:rsid w:val="00D06489"/>
    <w:rsid w:val="00D0668E"/>
    <w:rsid w:val="00D06827"/>
    <w:rsid w:val="00D06A07"/>
    <w:rsid w:val="00D06A35"/>
    <w:rsid w:val="00D06AF7"/>
    <w:rsid w:val="00D06FA2"/>
    <w:rsid w:val="00D07369"/>
    <w:rsid w:val="00D075D3"/>
    <w:rsid w:val="00D07629"/>
    <w:rsid w:val="00D0769C"/>
    <w:rsid w:val="00D078CC"/>
    <w:rsid w:val="00D07BC2"/>
    <w:rsid w:val="00D07EB0"/>
    <w:rsid w:val="00D102F9"/>
    <w:rsid w:val="00D104EB"/>
    <w:rsid w:val="00D10508"/>
    <w:rsid w:val="00D10731"/>
    <w:rsid w:val="00D10927"/>
    <w:rsid w:val="00D10A55"/>
    <w:rsid w:val="00D10B9B"/>
    <w:rsid w:val="00D1110C"/>
    <w:rsid w:val="00D11148"/>
    <w:rsid w:val="00D11266"/>
    <w:rsid w:val="00D11B3F"/>
    <w:rsid w:val="00D11C1A"/>
    <w:rsid w:val="00D11DE1"/>
    <w:rsid w:val="00D11ED6"/>
    <w:rsid w:val="00D11F7E"/>
    <w:rsid w:val="00D121A1"/>
    <w:rsid w:val="00D1226F"/>
    <w:rsid w:val="00D12AC1"/>
    <w:rsid w:val="00D12B44"/>
    <w:rsid w:val="00D12DF5"/>
    <w:rsid w:val="00D13118"/>
    <w:rsid w:val="00D1372E"/>
    <w:rsid w:val="00D13A64"/>
    <w:rsid w:val="00D13B96"/>
    <w:rsid w:val="00D13C6E"/>
    <w:rsid w:val="00D142BF"/>
    <w:rsid w:val="00D14530"/>
    <w:rsid w:val="00D147C7"/>
    <w:rsid w:val="00D14CCD"/>
    <w:rsid w:val="00D14DC5"/>
    <w:rsid w:val="00D15159"/>
    <w:rsid w:val="00D15177"/>
    <w:rsid w:val="00D1524D"/>
    <w:rsid w:val="00D1531D"/>
    <w:rsid w:val="00D15370"/>
    <w:rsid w:val="00D155C7"/>
    <w:rsid w:val="00D1581C"/>
    <w:rsid w:val="00D15A74"/>
    <w:rsid w:val="00D15B45"/>
    <w:rsid w:val="00D16779"/>
    <w:rsid w:val="00D16AEB"/>
    <w:rsid w:val="00D16C4A"/>
    <w:rsid w:val="00D171B0"/>
    <w:rsid w:val="00D1726C"/>
    <w:rsid w:val="00D17BCB"/>
    <w:rsid w:val="00D17C49"/>
    <w:rsid w:val="00D17F45"/>
    <w:rsid w:val="00D20214"/>
    <w:rsid w:val="00D206C6"/>
    <w:rsid w:val="00D20A07"/>
    <w:rsid w:val="00D20AA1"/>
    <w:rsid w:val="00D20BFB"/>
    <w:rsid w:val="00D20F91"/>
    <w:rsid w:val="00D21216"/>
    <w:rsid w:val="00D2138B"/>
    <w:rsid w:val="00D213EE"/>
    <w:rsid w:val="00D21CAF"/>
    <w:rsid w:val="00D21D65"/>
    <w:rsid w:val="00D21F1F"/>
    <w:rsid w:val="00D2209D"/>
    <w:rsid w:val="00D2212F"/>
    <w:rsid w:val="00D2254A"/>
    <w:rsid w:val="00D22840"/>
    <w:rsid w:val="00D22B3D"/>
    <w:rsid w:val="00D22F30"/>
    <w:rsid w:val="00D23240"/>
    <w:rsid w:val="00D2359B"/>
    <w:rsid w:val="00D23610"/>
    <w:rsid w:val="00D23842"/>
    <w:rsid w:val="00D23905"/>
    <w:rsid w:val="00D23AC8"/>
    <w:rsid w:val="00D23D10"/>
    <w:rsid w:val="00D24034"/>
    <w:rsid w:val="00D2418C"/>
    <w:rsid w:val="00D242BB"/>
    <w:rsid w:val="00D242D0"/>
    <w:rsid w:val="00D2431F"/>
    <w:rsid w:val="00D245F1"/>
    <w:rsid w:val="00D246E6"/>
    <w:rsid w:val="00D24810"/>
    <w:rsid w:val="00D24B3B"/>
    <w:rsid w:val="00D24CD4"/>
    <w:rsid w:val="00D24D18"/>
    <w:rsid w:val="00D2500E"/>
    <w:rsid w:val="00D25231"/>
    <w:rsid w:val="00D25358"/>
    <w:rsid w:val="00D255C0"/>
    <w:rsid w:val="00D25A51"/>
    <w:rsid w:val="00D25BD0"/>
    <w:rsid w:val="00D26645"/>
    <w:rsid w:val="00D26A20"/>
    <w:rsid w:val="00D26AA5"/>
    <w:rsid w:val="00D26D39"/>
    <w:rsid w:val="00D27294"/>
    <w:rsid w:val="00D272FA"/>
    <w:rsid w:val="00D276FF"/>
    <w:rsid w:val="00D278C6"/>
    <w:rsid w:val="00D27E4E"/>
    <w:rsid w:val="00D301C2"/>
    <w:rsid w:val="00D305BA"/>
    <w:rsid w:val="00D306FF"/>
    <w:rsid w:val="00D30869"/>
    <w:rsid w:val="00D30F2C"/>
    <w:rsid w:val="00D30F78"/>
    <w:rsid w:val="00D31426"/>
    <w:rsid w:val="00D314DC"/>
    <w:rsid w:val="00D31659"/>
    <w:rsid w:val="00D316B5"/>
    <w:rsid w:val="00D31767"/>
    <w:rsid w:val="00D3187E"/>
    <w:rsid w:val="00D31C75"/>
    <w:rsid w:val="00D31CE2"/>
    <w:rsid w:val="00D31F15"/>
    <w:rsid w:val="00D31F1F"/>
    <w:rsid w:val="00D321E6"/>
    <w:rsid w:val="00D32466"/>
    <w:rsid w:val="00D326C5"/>
    <w:rsid w:val="00D32DF6"/>
    <w:rsid w:val="00D32FE3"/>
    <w:rsid w:val="00D3307B"/>
    <w:rsid w:val="00D33236"/>
    <w:rsid w:val="00D3353A"/>
    <w:rsid w:val="00D3360C"/>
    <w:rsid w:val="00D3386D"/>
    <w:rsid w:val="00D3396F"/>
    <w:rsid w:val="00D33C7D"/>
    <w:rsid w:val="00D33F94"/>
    <w:rsid w:val="00D33FB1"/>
    <w:rsid w:val="00D3434F"/>
    <w:rsid w:val="00D344D3"/>
    <w:rsid w:val="00D3451A"/>
    <w:rsid w:val="00D3477B"/>
    <w:rsid w:val="00D3491F"/>
    <w:rsid w:val="00D34C22"/>
    <w:rsid w:val="00D34ECB"/>
    <w:rsid w:val="00D35021"/>
    <w:rsid w:val="00D35178"/>
    <w:rsid w:val="00D354B8"/>
    <w:rsid w:val="00D35581"/>
    <w:rsid w:val="00D358B2"/>
    <w:rsid w:val="00D359EF"/>
    <w:rsid w:val="00D35AE5"/>
    <w:rsid w:val="00D35B52"/>
    <w:rsid w:val="00D35D8B"/>
    <w:rsid w:val="00D35DDF"/>
    <w:rsid w:val="00D35F62"/>
    <w:rsid w:val="00D36059"/>
    <w:rsid w:val="00D360A6"/>
    <w:rsid w:val="00D360F3"/>
    <w:rsid w:val="00D3632D"/>
    <w:rsid w:val="00D36744"/>
    <w:rsid w:val="00D36867"/>
    <w:rsid w:val="00D36CD9"/>
    <w:rsid w:val="00D37616"/>
    <w:rsid w:val="00D376DE"/>
    <w:rsid w:val="00D37B78"/>
    <w:rsid w:val="00D37CE3"/>
    <w:rsid w:val="00D4001E"/>
    <w:rsid w:val="00D404A1"/>
    <w:rsid w:val="00D40539"/>
    <w:rsid w:val="00D406E2"/>
    <w:rsid w:val="00D4098B"/>
    <w:rsid w:val="00D40D9E"/>
    <w:rsid w:val="00D414AB"/>
    <w:rsid w:val="00D4170D"/>
    <w:rsid w:val="00D41767"/>
    <w:rsid w:val="00D417A5"/>
    <w:rsid w:val="00D419DA"/>
    <w:rsid w:val="00D41A61"/>
    <w:rsid w:val="00D41CF1"/>
    <w:rsid w:val="00D41F86"/>
    <w:rsid w:val="00D42032"/>
    <w:rsid w:val="00D42088"/>
    <w:rsid w:val="00D4258B"/>
    <w:rsid w:val="00D42CC1"/>
    <w:rsid w:val="00D42F81"/>
    <w:rsid w:val="00D432A6"/>
    <w:rsid w:val="00D432B4"/>
    <w:rsid w:val="00D43638"/>
    <w:rsid w:val="00D43667"/>
    <w:rsid w:val="00D43986"/>
    <w:rsid w:val="00D43B03"/>
    <w:rsid w:val="00D43C5A"/>
    <w:rsid w:val="00D43CA2"/>
    <w:rsid w:val="00D43D37"/>
    <w:rsid w:val="00D43F3D"/>
    <w:rsid w:val="00D44050"/>
    <w:rsid w:val="00D44386"/>
    <w:rsid w:val="00D446B7"/>
    <w:rsid w:val="00D44805"/>
    <w:rsid w:val="00D448C1"/>
    <w:rsid w:val="00D4491B"/>
    <w:rsid w:val="00D44DE0"/>
    <w:rsid w:val="00D44EC3"/>
    <w:rsid w:val="00D457F4"/>
    <w:rsid w:val="00D45B54"/>
    <w:rsid w:val="00D45D7A"/>
    <w:rsid w:val="00D45E62"/>
    <w:rsid w:val="00D45FDC"/>
    <w:rsid w:val="00D46057"/>
    <w:rsid w:val="00D4608B"/>
    <w:rsid w:val="00D46156"/>
    <w:rsid w:val="00D461DF"/>
    <w:rsid w:val="00D4644B"/>
    <w:rsid w:val="00D46617"/>
    <w:rsid w:val="00D46709"/>
    <w:rsid w:val="00D46937"/>
    <w:rsid w:val="00D4764F"/>
    <w:rsid w:val="00D47678"/>
    <w:rsid w:val="00D47DDB"/>
    <w:rsid w:val="00D47E06"/>
    <w:rsid w:val="00D501A6"/>
    <w:rsid w:val="00D501C0"/>
    <w:rsid w:val="00D506DA"/>
    <w:rsid w:val="00D50B1B"/>
    <w:rsid w:val="00D50B97"/>
    <w:rsid w:val="00D50DC8"/>
    <w:rsid w:val="00D50E30"/>
    <w:rsid w:val="00D513D2"/>
    <w:rsid w:val="00D515F1"/>
    <w:rsid w:val="00D51869"/>
    <w:rsid w:val="00D51ECF"/>
    <w:rsid w:val="00D51FA4"/>
    <w:rsid w:val="00D52501"/>
    <w:rsid w:val="00D52580"/>
    <w:rsid w:val="00D52C01"/>
    <w:rsid w:val="00D52D81"/>
    <w:rsid w:val="00D52E85"/>
    <w:rsid w:val="00D53096"/>
    <w:rsid w:val="00D530A8"/>
    <w:rsid w:val="00D5324A"/>
    <w:rsid w:val="00D532D5"/>
    <w:rsid w:val="00D53487"/>
    <w:rsid w:val="00D53D31"/>
    <w:rsid w:val="00D53EBA"/>
    <w:rsid w:val="00D54094"/>
    <w:rsid w:val="00D54231"/>
    <w:rsid w:val="00D54347"/>
    <w:rsid w:val="00D544B3"/>
    <w:rsid w:val="00D544DD"/>
    <w:rsid w:val="00D5452F"/>
    <w:rsid w:val="00D54614"/>
    <w:rsid w:val="00D54914"/>
    <w:rsid w:val="00D54A03"/>
    <w:rsid w:val="00D54B5D"/>
    <w:rsid w:val="00D54BC6"/>
    <w:rsid w:val="00D54F5A"/>
    <w:rsid w:val="00D5509E"/>
    <w:rsid w:val="00D551B6"/>
    <w:rsid w:val="00D55271"/>
    <w:rsid w:val="00D555BD"/>
    <w:rsid w:val="00D55C56"/>
    <w:rsid w:val="00D55E1E"/>
    <w:rsid w:val="00D56160"/>
    <w:rsid w:val="00D5618B"/>
    <w:rsid w:val="00D56258"/>
    <w:rsid w:val="00D56288"/>
    <w:rsid w:val="00D562D4"/>
    <w:rsid w:val="00D56389"/>
    <w:rsid w:val="00D56584"/>
    <w:rsid w:val="00D566D1"/>
    <w:rsid w:val="00D5689C"/>
    <w:rsid w:val="00D568E9"/>
    <w:rsid w:val="00D56BFB"/>
    <w:rsid w:val="00D56D7E"/>
    <w:rsid w:val="00D56EC9"/>
    <w:rsid w:val="00D57088"/>
    <w:rsid w:val="00D573DA"/>
    <w:rsid w:val="00D574B3"/>
    <w:rsid w:val="00D575E4"/>
    <w:rsid w:val="00D57892"/>
    <w:rsid w:val="00D57AB7"/>
    <w:rsid w:val="00D57C4E"/>
    <w:rsid w:val="00D57CCF"/>
    <w:rsid w:val="00D57DC8"/>
    <w:rsid w:val="00D57E40"/>
    <w:rsid w:val="00D57E49"/>
    <w:rsid w:val="00D57F29"/>
    <w:rsid w:val="00D60132"/>
    <w:rsid w:val="00D60258"/>
    <w:rsid w:val="00D605C6"/>
    <w:rsid w:val="00D606C2"/>
    <w:rsid w:val="00D60A14"/>
    <w:rsid w:val="00D60CC6"/>
    <w:rsid w:val="00D60CD3"/>
    <w:rsid w:val="00D60DC1"/>
    <w:rsid w:val="00D60E3F"/>
    <w:rsid w:val="00D60FAD"/>
    <w:rsid w:val="00D61308"/>
    <w:rsid w:val="00D6139E"/>
    <w:rsid w:val="00D615DD"/>
    <w:rsid w:val="00D61653"/>
    <w:rsid w:val="00D616CC"/>
    <w:rsid w:val="00D61913"/>
    <w:rsid w:val="00D6192B"/>
    <w:rsid w:val="00D61CB0"/>
    <w:rsid w:val="00D6211C"/>
    <w:rsid w:val="00D62126"/>
    <w:rsid w:val="00D624B3"/>
    <w:rsid w:val="00D624FB"/>
    <w:rsid w:val="00D6272B"/>
    <w:rsid w:val="00D6273C"/>
    <w:rsid w:val="00D627A1"/>
    <w:rsid w:val="00D6299D"/>
    <w:rsid w:val="00D62B16"/>
    <w:rsid w:val="00D62BD1"/>
    <w:rsid w:val="00D62C45"/>
    <w:rsid w:val="00D62C81"/>
    <w:rsid w:val="00D62CBE"/>
    <w:rsid w:val="00D62F70"/>
    <w:rsid w:val="00D632BE"/>
    <w:rsid w:val="00D632E3"/>
    <w:rsid w:val="00D6377E"/>
    <w:rsid w:val="00D63A0A"/>
    <w:rsid w:val="00D63A1A"/>
    <w:rsid w:val="00D63D30"/>
    <w:rsid w:val="00D64150"/>
    <w:rsid w:val="00D64248"/>
    <w:rsid w:val="00D642A5"/>
    <w:rsid w:val="00D6462E"/>
    <w:rsid w:val="00D64B2D"/>
    <w:rsid w:val="00D6517C"/>
    <w:rsid w:val="00D6530E"/>
    <w:rsid w:val="00D654D3"/>
    <w:rsid w:val="00D65656"/>
    <w:rsid w:val="00D65DBE"/>
    <w:rsid w:val="00D65E22"/>
    <w:rsid w:val="00D662C1"/>
    <w:rsid w:val="00D66818"/>
    <w:rsid w:val="00D66859"/>
    <w:rsid w:val="00D66A01"/>
    <w:rsid w:val="00D66C46"/>
    <w:rsid w:val="00D672E4"/>
    <w:rsid w:val="00D67573"/>
    <w:rsid w:val="00D67C6A"/>
    <w:rsid w:val="00D67CEA"/>
    <w:rsid w:val="00D67DC0"/>
    <w:rsid w:val="00D67E10"/>
    <w:rsid w:val="00D67F06"/>
    <w:rsid w:val="00D70071"/>
    <w:rsid w:val="00D70122"/>
    <w:rsid w:val="00D70215"/>
    <w:rsid w:val="00D7097B"/>
    <w:rsid w:val="00D70A09"/>
    <w:rsid w:val="00D70FDA"/>
    <w:rsid w:val="00D7153C"/>
    <w:rsid w:val="00D718A3"/>
    <w:rsid w:val="00D71B89"/>
    <w:rsid w:val="00D71C8F"/>
    <w:rsid w:val="00D71D53"/>
    <w:rsid w:val="00D71F13"/>
    <w:rsid w:val="00D723FB"/>
    <w:rsid w:val="00D7243D"/>
    <w:rsid w:val="00D725B3"/>
    <w:rsid w:val="00D72600"/>
    <w:rsid w:val="00D7261F"/>
    <w:rsid w:val="00D72ACF"/>
    <w:rsid w:val="00D72DAF"/>
    <w:rsid w:val="00D72E68"/>
    <w:rsid w:val="00D731CB"/>
    <w:rsid w:val="00D73497"/>
    <w:rsid w:val="00D738C1"/>
    <w:rsid w:val="00D738CE"/>
    <w:rsid w:val="00D738D2"/>
    <w:rsid w:val="00D739E9"/>
    <w:rsid w:val="00D739F4"/>
    <w:rsid w:val="00D73AD4"/>
    <w:rsid w:val="00D73DBD"/>
    <w:rsid w:val="00D73E36"/>
    <w:rsid w:val="00D74101"/>
    <w:rsid w:val="00D748D6"/>
    <w:rsid w:val="00D748F2"/>
    <w:rsid w:val="00D7499A"/>
    <w:rsid w:val="00D749AA"/>
    <w:rsid w:val="00D74A98"/>
    <w:rsid w:val="00D74E51"/>
    <w:rsid w:val="00D74F7D"/>
    <w:rsid w:val="00D75057"/>
    <w:rsid w:val="00D751EC"/>
    <w:rsid w:val="00D754B9"/>
    <w:rsid w:val="00D768FE"/>
    <w:rsid w:val="00D76B59"/>
    <w:rsid w:val="00D76D5C"/>
    <w:rsid w:val="00D76E04"/>
    <w:rsid w:val="00D77210"/>
    <w:rsid w:val="00D7750F"/>
    <w:rsid w:val="00D7754D"/>
    <w:rsid w:val="00D7754E"/>
    <w:rsid w:val="00D776B6"/>
    <w:rsid w:val="00D7787E"/>
    <w:rsid w:val="00D778CB"/>
    <w:rsid w:val="00D77A57"/>
    <w:rsid w:val="00D77E7B"/>
    <w:rsid w:val="00D77E80"/>
    <w:rsid w:val="00D77ECC"/>
    <w:rsid w:val="00D802D3"/>
    <w:rsid w:val="00D805CB"/>
    <w:rsid w:val="00D80D43"/>
    <w:rsid w:val="00D80E89"/>
    <w:rsid w:val="00D80F3D"/>
    <w:rsid w:val="00D81492"/>
    <w:rsid w:val="00D81562"/>
    <w:rsid w:val="00D81567"/>
    <w:rsid w:val="00D817D5"/>
    <w:rsid w:val="00D81838"/>
    <w:rsid w:val="00D81959"/>
    <w:rsid w:val="00D81AF9"/>
    <w:rsid w:val="00D81EBA"/>
    <w:rsid w:val="00D82026"/>
    <w:rsid w:val="00D8206E"/>
    <w:rsid w:val="00D821B3"/>
    <w:rsid w:val="00D823E4"/>
    <w:rsid w:val="00D8247D"/>
    <w:rsid w:val="00D8253D"/>
    <w:rsid w:val="00D829AE"/>
    <w:rsid w:val="00D82C66"/>
    <w:rsid w:val="00D82D74"/>
    <w:rsid w:val="00D830D3"/>
    <w:rsid w:val="00D83516"/>
    <w:rsid w:val="00D835F5"/>
    <w:rsid w:val="00D83915"/>
    <w:rsid w:val="00D83927"/>
    <w:rsid w:val="00D839A8"/>
    <w:rsid w:val="00D83B34"/>
    <w:rsid w:val="00D83B7C"/>
    <w:rsid w:val="00D83C03"/>
    <w:rsid w:val="00D842BB"/>
    <w:rsid w:val="00D842DE"/>
    <w:rsid w:val="00D843E2"/>
    <w:rsid w:val="00D845F4"/>
    <w:rsid w:val="00D847F4"/>
    <w:rsid w:val="00D848F9"/>
    <w:rsid w:val="00D84D5E"/>
    <w:rsid w:val="00D84E02"/>
    <w:rsid w:val="00D84ED9"/>
    <w:rsid w:val="00D85150"/>
    <w:rsid w:val="00D852F2"/>
    <w:rsid w:val="00D85511"/>
    <w:rsid w:val="00D856C0"/>
    <w:rsid w:val="00D857B3"/>
    <w:rsid w:val="00D85E17"/>
    <w:rsid w:val="00D861DB"/>
    <w:rsid w:val="00D864AE"/>
    <w:rsid w:val="00D865E3"/>
    <w:rsid w:val="00D86605"/>
    <w:rsid w:val="00D86730"/>
    <w:rsid w:val="00D867FA"/>
    <w:rsid w:val="00D86C06"/>
    <w:rsid w:val="00D86C2B"/>
    <w:rsid w:val="00D86CF9"/>
    <w:rsid w:val="00D86D67"/>
    <w:rsid w:val="00D86FEC"/>
    <w:rsid w:val="00D87010"/>
    <w:rsid w:val="00D8714F"/>
    <w:rsid w:val="00D871C0"/>
    <w:rsid w:val="00D8726C"/>
    <w:rsid w:val="00D87427"/>
    <w:rsid w:val="00D87638"/>
    <w:rsid w:val="00D87692"/>
    <w:rsid w:val="00D87DD2"/>
    <w:rsid w:val="00D90603"/>
    <w:rsid w:val="00D907CD"/>
    <w:rsid w:val="00D90E25"/>
    <w:rsid w:val="00D90F7F"/>
    <w:rsid w:val="00D91370"/>
    <w:rsid w:val="00D91676"/>
    <w:rsid w:val="00D91D52"/>
    <w:rsid w:val="00D91D7E"/>
    <w:rsid w:val="00D91D93"/>
    <w:rsid w:val="00D921CA"/>
    <w:rsid w:val="00D92411"/>
    <w:rsid w:val="00D9251C"/>
    <w:rsid w:val="00D92BFE"/>
    <w:rsid w:val="00D92C6F"/>
    <w:rsid w:val="00D92C92"/>
    <w:rsid w:val="00D92D78"/>
    <w:rsid w:val="00D92F3F"/>
    <w:rsid w:val="00D93044"/>
    <w:rsid w:val="00D9317E"/>
    <w:rsid w:val="00D931BF"/>
    <w:rsid w:val="00D931F2"/>
    <w:rsid w:val="00D936AE"/>
    <w:rsid w:val="00D936B3"/>
    <w:rsid w:val="00D937B5"/>
    <w:rsid w:val="00D937C7"/>
    <w:rsid w:val="00D937E0"/>
    <w:rsid w:val="00D93A2B"/>
    <w:rsid w:val="00D93A76"/>
    <w:rsid w:val="00D93CA8"/>
    <w:rsid w:val="00D93CDC"/>
    <w:rsid w:val="00D93D2D"/>
    <w:rsid w:val="00D940C0"/>
    <w:rsid w:val="00D9412B"/>
    <w:rsid w:val="00D944CE"/>
    <w:rsid w:val="00D94569"/>
    <w:rsid w:val="00D94E3C"/>
    <w:rsid w:val="00D95473"/>
    <w:rsid w:val="00D956E2"/>
    <w:rsid w:val="00D95719"/>
    <w:rsid w:val="00D95A38"/>
    <w:rsid w:val="00D95E2C"/>
    <w:rsid w:val="00D95F00"/>
    <w:rsid w:val="00D95F82"/>
    <w:rsid w:val="00D95F85"/>
    <w:rsid w:val="00D9652C"/>
    <w:rsid w:val="00D96709"/>
    <w:rsid w:val="00D967AF"/>
    <w:rsid w:val="00D9689E"/>
    <w:rsid w:val="00D96C78"/>
    <w:rsid w:val="00D972B0"/>
    <w:rsid w:val="00D97700"/>
    <w:rsid w:val="00D979B6"/>
    <w:rsid w:val="00D97AE5"/>
    <w:rsid w:val="00D97CA7"/>
    <w:rsid w:val="00D97EA3"/>
    <w:rsid w:val="00D97EF0"/>
    <w:rsid w:val="00DA00E8"/>
    <w:rsid w:val="00DA04F0"/>
    <w:rsid w:val="00DA0B38"/>
    <w:rsid w:val="00DA0CBD"/>
    <w:rsid w:val="00DA0D1D"/>
    <w:rsid w:val="00DA1198"/>
    <w:rsid w:val="00DA11ED"/>
    <w:rsid w:val="00DA1379"/>
    <w:rsid w:val="00DA14A4"/>
    <w:rsid w:val="00DA17D1"/>
    <w:rsid w:val="00DA18E9"/>
    <w:rsid w:val="00DA19B5"/>
    <w:rsid w:val="00DA1BDC"/>
    <w:rsid w:val="00DA1C56"/>
    <w:rsid w:val="00DA209D"/>
    <w:rsid w:val="00DA212A"/>
    <w:rsid w:val="00DA2222"/>
    <w:rsid w:val="00DA240A"/>
    <w:rsid w:val="00DA2642"/>
    <w:rsid w:val="00DA264D"/>
    <w:rsid w:val="00DA2BC1"/>
    <w:rsid w:val="00DA2CB0"/>
    <w:rsid w:val="00DA2DC1"/>
    <w:rsid w:val="00DA2F16"/>
    <w:rsid w:val="00DA311C"/>
    <w:rsid w:val="00DA3505"/>
    <w:rsid w:val="00DA363E"/>
    <w:rsid w:val="00DA375F"/>
    <w:rsid w:val="00DA3CE4"/>
    <w:rsid w:val="00DA3E32"/>
    <w:rsid w:val="00DA42EF"/>
    <w:rsid w:val="00DA43F8"/>
    <w:rsid w:val="00DA444F"/>
    <w:rsid w:val="00DA44BA"/>
    <w:rsid w:val="00DA4610"/>
    <w:rsid w:val="00DA469A"/>
    <w:rsid w:val="00DA47B8"/>
    <w:rsid w:val="00DA4836"/>
    <w:rsid w:val="00DA4857"/>
    <w:rsid w:val="00DA4CB2"/>
    <w:rsid w:val="00DA5007"/>
    <w:rsid w:val="00DA5357"/>
    <w:rsid w:val="00DA53B1"/>
    <w:rsid w:val="00DA55F1"/>
    <w:rsid w:val="00DA5A68"/>
    <w:rsid w:val="00DA5A82"/>
    <w:rsid w:val="00DA5DBB"/>
    <w:rsid w:val="00DA5DDA"/>
    <w:rsid w:val="00DA5E74"/>
    <w:rsid w:val="00DA6263"/>
    <w:rsid w:val="00DA68EC"/>
    <w:rsid w:val="00DA6BE0"/>
    <w:rsid w:val="00DA6C54"/>
    <w:rsid w:val="00DA6CE6"/>
    <w:rsid w:val="00DA7141"/>
    <w:rsid w:val="00DA7321"/>
    <w:rsid w:val="00DA75F7"/>
    <w:rsid w:val="00DA7C8F"/>
    <w:rsid w:val="00DA7DB2"/>
    <w:rsid w:val="00DB0035"/>
    <w:rsid w:val="00DB050B"/>
    <w:rsid w:val="00DB06D1"/>
    <w:rsid w:val="00DB0776"/>
    <w:rsid w:val="00DB07AB"/>
    <w:rsid w:val="00DB086D"/>
    <w:rsid w:val="00DB0981"/>
    <w:rsid w:val="00DB0A10"/>
    <w:rsid w:val="00DB0B17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913"/>
    <w:rsid w:val="00DB19F9"/>
    <w:rsid w:val="00DB1BC4"/>
    <w:rsid w:val="00DB1CA7"/>
    <w:rsid w:val="00DB1D08"/>
    <w:rsid w:val="00DB1F1B"/>
    <w:rsid w:val="00DB225F"/>
    <w:rsid w:val="00DB276C"/>
    <w:rsid w:val="00DB28A2"/>
    <w:rsid w:val="00DB2AD7"/>
    <w:rsid w:val="00DB2BA7"/>
    <w:rsid w:val="00DB3353"/>
    <w:rsid w:val="00DB3C1C"/>
    <w:rsid w:val="00DB3E72"/>
    <w:rsid w:val="00DB3E9E"/>
    <w:rsid w:val="00DB42B9"/>
    <w:rsid w:val="00DB43EA"/>
    <w:rsid w:val="00DB450A"/>
    <w:rsid w:val="00DB47AC"/>
    <w:rsid w:val="00DB481D"/>
    <w:rsid w:val="00DB48DC"/>
    <w:rsid w:val="00DB4B23"/>
    <w:rsid w:val="00DB4EE5"/>
    <w:rsid w:val="00DB4FF7"/>
    <w:rsid w:val="00DB5018"/>
    <w:rsid w:val="00DB50B9"/>
    <w:rsid w:val="00DB5333"/>
    <w:rsid w:val="00DB534F"/>
    <w:rsid w:val="00DB53BA"/>
    <w:rsid w:val="00DB554B"/>
    <w:rsid w:val="00DB56D9"/>
    <w:rsid w:val="00DB5ABB"/>
    <w:rsid w:val="00DB5AD2"/>
    <w:rsid w:val="00DB5EC9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4E"/>
    <w:rsid w:val="00DB7185"/>
    <w:rsid w:val="00DB75C9"/>
    <w:rsid w:val="00DB75FB"/>
    <w:rsid w:val="00DB788F"/>
    <w:rsid w:val="00DB7C6D"/>
    <w:rsid w:val="00DB7EE9"/>
    <w:rsid w:val="00DB7FBE"/>
    <w:rsid w:val="00DC01CD"/>
    <w:rsid w:val="00DC0410"/>
    <w:rsid w:val="00DC051B"/>
    <w:rsid w:val="00DC073C"/>
    <w:rsid w:val="00DC0D8C"/>
    <w:rsid w:val="00DC0FD2"/>
    <w:rsid w:val="00DC0FE2"/>
    <w:rsid w:val="00DC12D5"/>
    <w:rsid w:val="00DC150B"/>
    <w:rsid w:val="00DC15CA"/>
    <w:rsid w:val="00DC1CE9"/>
    <w:rsid w:val="00DC1D23"/>
    <w:rsid w:val="00DC26FF"/>
    <w:rsid w:val="00DC2708"/>
    <w:rsid w:val="00DC2CD2"/>
    <w:rsid w:val="00DC2F74"/>
    <w:rsid w:val="00DC3289"/>
    <w:rsid w:val="00DC334C"/>
    <w:rsid w:val="00DC3501"/>
    <w:rsid w:val="00DC355F"/>
    <w:rsid w:val="00DC3B8A"/>
    <w:rsid w:val="00DC4123"/>
    <w:rsid w:val="00DC4149"/>
    <w:rsid w:val="00DC43D5"/>
    <w:rsid w:val="00DC440A"/>
    <w:rsid w:val="00DC44B3"/>
    <w:rsid w:val="00DC470A"/>
    <w:rsid w:val="00DC4C89"/>
    <w:rsid w:val="00DC4F62"/>
    <w:rsid w:val="00DC4FD3"/>
    <w:rsid w:val="00DC53F2"/>
    <w:rsid w:val="00DC5408"/>
    <w:rsid w:val="00DC5492"/>
    <w:rsid w:val="00DC560F"/>
    <w:rsid w:val="00DC5A59"/>
    <w:rsid w:val="00DC5BEF"/>
    <w:rsid w:val="00DC6316"/>
    <w:rsid w:val="00DC65F7"/>
    <w:rsid w:val="00DC668D"/>
    <w:rsid w:val="00DC6828"/>
    <w:rsid w:val="00DC69FC"/>
    <w:rsid w:val="00DC6A4E"/>
    <w:rsid w:val="00DC6B6F"/>
    <w:rsid w:val="00DC6E86"/>
    <w:rsid w:val="00DC6F5A"/>
    <w:rsid w:val="00DC7E3F"/>
    <w:rsid w:val="00DC7F7D"/>
    <w:rsid w:val="00DD0053"/>
    <w:rsid w:val="00DD028C"/>
    <w:rsid w:val="00DD02CF"/>
    <w:rsid w:val="00DD06F9"/>
    <w:rsid w:val="00DD072E"/>
    <w:rsid w:val="00DD07E1"/>
    <w:rsid w:val="00DD0976"/>
    <w:rsid w:val="00DD0D61"/>
    <w:rsid w:val="00DD0F40"/>
    <w:rsid w:val="00DD0FBA"/>
    <w:rsid w:val="00DD1038"/>
    <w:rsid w:val="00DD10AA"/>
    <w:rsid w:val="00DD10E4"/>
    <w:rsid w:val="00DD162D"/>
    <w:rsid w:val="00DD16E7"/>
    <w:rsid w:val="00DD182D"/>
    <w:rsid w:val="00DD1870"/>
    <w:rsid w:val="00DD220A"/>
    <w:rsid w:val="00DD2251"/>
    <w:rsid w:val="00DD275C"/>
    <w:rsid w:val="00DD27AD"/>
    <w:rsid w:val="00DD294A"/>
    <w:rsid w:val="00DD294E"/>
    <w:rsid w:val="00DD2C98"/>
    <w:rsid w:val="00DD2CC2"/>
    <w:rsid w:val="00DD2DA0"/>
    <w:rsid w:val="00DD2E3A"/>
    <w:rsid w:val="00DD2EDE"/>
    <w:rsid w:val="00DD301A"/>
    <w:rsid w:val="00DD3056"/>
    <w:rsid w:val="00DD306C"/>
    <w:rsid w:val="00DD32ED"/>
    <w:rsid w:val="00DD3C69"/>
    <w:rsid w:val="00DD3CDB"/>
    <w:rsid w:val="00DD3CE2"/>
    <w:rsid w:val="00DD3DF0"/>
    <w:rsid w:val="00DD3F37"/>
    <w:rsid w:val="00DD4867"/>
    <w:rsid w:val="00DD4B0B"/>
    <w:rsid w:val="00DD4C42"/>
    <w:rsid w:val="00DD4E27"/>
    <w:rsid w:val="00DD4F1E"/>
    <w:rsid w:val="00DD5085"/>
    <w:rsid w:val="00DD5131"/>
    <w:rsid w:val="00DD5434"/>
    <w:rsid w:val="00DD5468"/>
    <w:rsid w:val="00DD5486"/>
    <w:rsid w:val="00DD588F"/>
    <w:rsid w:val="00DD5A18"/>
    <w:rsid w:val="00DD5FBF"/>
    <w:rsid w:val="00DD60F4"/>
    <w:rsid w:val="00DD6160"/>
    <w:rsid w:val="00DD6274"/>
    <w:rsid w:val="00DD62D1"/>
    <w:rsid w:val="00DD648B"/>
    <w:rsid w:val="00DD650F"/>
    <w:rsid w:val="00DD6814"/>
    <w:rsid w:val="00DD696F"/>
    <w:rsid w:val="00DD6C25"/>
    <w:rsid w:val="00DD6F56"/>
    <w:rsid w:val="00DD6F9E"/>
    <w:rsid w:val="00DD72BC"/>
    <w:rsid w:val="00DD7334"/>
    <w:rsid w:val="00DD7509"/>
    <w:rsid w:val="00DD75A1"/>
    <w:rsid w:val="00DD77D1"/>
    <w:rsid w:val="00DD7B2A"/>
    <w:rsid w:val="00DD7E3A"/>
    <w:rsid w:val="00DE045D"/>
    <w:rsid w:val="00DE047C"/>
    <w:rsid w:val="00DE099C"/>
    <w:rsid w:val="00DE0A1B"/>
    <w:rsid w:val="00DE0A47"/>
    <w:rsid w:val="00DE0BAF"/>
    <w:rsid w:val="00DE0D85"/>
    <w:rsid w:val="00DE0E61"/>
    <w:rsid w:val="00DE0F82"/>
    <w:rsid w:val="00DE12AA"/>
    <w:rsid w:val="00DE1498"/>
    <w:rsid w:val="00DE1631"/>
    <w:rsid w:val="00DE1DB1"/>
    <w:rsid w:val="00DE24AD"/>
    <w:rsid w:val="00DE28AA"/>
    <w:rsid w:val="00DE2901"/>
    <w:rsid w:val="00DE2D74"/>
    <w:rsid w:val="00DE3069"/>
    <w:rsid w:val="00DE30E2"/>
    <w:rsid w:val="00DE3233"/>
    <w:rsid w:val="00DE3241"/>
    <w:rsid w:val="00DE3378"/>
    <w:rsid w:val="00DE3380"/>
    <w:rsid w:val="00DE3638"/>
    <w:rsid w:val="00DE3645"/>
    <w:rsid w:val="00DE377B"/>
    <w:rsid w:val="00DE3A51"/>
    <w:rsid w:val="00DE3B07"/>
    <w:rsid w:val="00DE3CE7"/>
    <w:rsid w:val="00DE4062"/>
    <w:rsid w:val="00DE411A"/>
    <w:rsid w:val="00DE4166"/>
    <w:rsid w:val="00DE4250"/>
    <w:rsid w:val="00DE4290"/>
    <w:rsid w:val="00DE4660"/>
    <w:rsid w:val="00DE49B4"/>
    <w:rsid w:val="00DE49B5"/>
    <w:rsid w:val="00DE4A94"/>
    <w:rsid w:val="00DE4F97"/>
    <w:rsid w:val="00DE534F"/>
    <w:rsid w:val="00DE553D"/>
    <w:rsid w:val="00DE55A7"/>
    <w:rsid w:val="00DE5C92"/>
    <w:rsid w:val="00DE5CAF"/>
    <w:rsid w:val="00DE5F72"/>
    <w:rsid w:val="00DE6024"/>
    <w:rsid w:val="00DE6167"/>
    <w:rsid w:val="00DE653D"/>
    <w:rsid w:val="00DE66DE"/>
    <w:rsid w:val="00DE6833"/>
    <w:rsid w:val="00DE68D9"/>
    <w:rsid w:val="00DE69C1"/>
    <w:rsid w:val="00DE6CF8"/>
    <w:rsid w:val="00DE6F47"/>
    <w:rsid w:val="00DE73F0"/>
    <w:rsid w:val="00DE757F"/>
    <w:rsid w:val="00DE7800"/>
    <w:rsid w:val="00DE7937"/>
    <w:rsid w:val="00DE7940"/>
    <w:rsid w:val="00DE7A3A"/>
    <w:rsid w:val="00DE7AD2"/>
    <w:rsid w:val="00DE7EE5"/>
    <w:rsid w:val="00DF00F6"/>
    <w:rsid w:val="00DF0635"/>
    <w:rsid w:val="00DF07CF"/>
    <w:rsid w:val="00DF0A93"/>
    <w:rsid w:val="00DF0A97"/>
    <w:rsid w:val="00DF0FA2"/>
    <w:rsid w:val="00DF11BC"/>
    <w:rsid w:val="00DF1298"/>
    <w:rsid w:val="00DF132B"/>
    <w:rsid w:val="00DF1477"/>
    <w:rsid w:val="00DF1791"/>
    <w:rsid w:val="00DF17A2"/>
    <w:rsid w:val="00DF188F"/>
    <w:rsid w:val="00DF197B"/>
    <w:rsid w:val="00DF19FE"/>
    <w:rsid w:val="00DF1ED0"/>
    <w:rsid w:val="00DF237E"/>
    <w:rsid w:val="00DF24CD"/>
    <w:rsid w:val="00DF24DE"/>
    <w:rsid w:val="00DF29E8"/>
    <w:rsid w:val="00DF2BCA"/>
    <w:rsid w:val="00DF2C0D"/>
    <w:rsid w:val="00DF2CA2"/>
    <w:rsid w:val="00DF2EFA"/>
    <w:rsid w:val="00DF3484"/>
    <w:rsid w:val="00DF35E8"/>
    <w:rsid w:val="00DF36E6"/>
    <w:rsid w:val="00DF37B4"/>
    <w:rsid w:val="00DF386C"/>
    <w:rsid w:val="00DF38EC"/>
    <w:rsid w:val="00DF3955"/>
    <w:rsid w:val="00DF3CD8"/>
    <w:rsid w:val="00DF3DD0"/>
    <w:rsid w:val="00DF4295"/>
    <w:rsid w:val="00DF42BE"/>
    <w:rsid w:val="00DF45DD"/>
    <w:rsid w:val="00DF4A1C"/>
    <w:rsid w:val="00DF4AE4"/>
    <w:rsid w:val="00DF4B08"/>
    <w:rsid w:val="00DF512E"/>
    <w:rsid w:val="00DF5212"/>
    <w:rsid w:val="00DF527D"/>
    <w:rsid w:val="00DF59EE"/>
    <w:rsid w:val="00DF5A6D"/>
    <w:rsid w:val="00DF5B6B"/>
    <w:rsid w:val="00DF5DE1"/>
    <w:rsid w:val="00DF6239"/>
    <w:rsid w:val="00DF6441"/>
    <w:rsid w:val="00DF64A3"/>
    <w:rsid w:val="00DF6CB1"/>
    <w:rsid w:val="00DF6EF5"/>
    <w:rsid w:val="00DF6FEE"/>
    <w:rsid w:val="00DF7037"/>
    <w:rsid w:val="00DF72C9"/>
    <w:rsid w:val="00DF73C8"/>
    <w:rsid w:val="00DF7456"/>
    <w:rsid w:val="00DF77B0"/>
    <w:rsid w:val="00DF7B34"/>
    <w:rsid w:val="00DF7DF2"/>
    <w:rsid w:val="00DF7F26"/>
    <w:rsid w:val="00E001C2"/>
    <w:rsid w:val="00E0032E"/>
    <w:rsid w:val="00E00586"/>
    <w:rsid w:val="00E005CC"/>
    <w:rsid w:val="00E00606"/>
    <w:rsid w:val="00E0060E"/>
    <w:rsid w:val="00E00B76"/>
    <w:rsid w:val="00E00C9D"/>
    <w:rsid w:val="00E00D72"/>
    <w:rsid w:val="00E00FD3"/>
    <w:rsid w:val="00E01211"/>
    <w:rsid w:val="00E015E6"/>
    <w:rsid w:val="00E019C2"/>
    <w:rsid w:val="00E01D73"/>
    <w:rsid w:val="00E020FD"/>
    <w:rsid w:val="00E0213F"/>
    <w:rsid w:val="00E0239E"/>
    <w:rsid w:val="00E0243C"/>
    <w:rsid w:val="00E02666"/>
    <w:rsid w:val="00E027F8"/>
    <w:rsid w:val="00E02AA4"/>
    <w:rsid w:val="00E02F58"/>
    <w:rsid w:val="00E031C1"/>
    <w:rsid w:val="00E03409"/>
    <w:rsid w:val="00E03A14"/>
    <w:rsid w:val="00E03BF8"/>
    <w:rsid w:val="00E03C12"/>
    <w:rsid w:val="00E0400C"/>
    <w:rsid w:val="00E041C0"/>
    <w:rsid w:val="00E04432"/>
    <w:rsid w:val="00E04658"/>
    <w:rsid w:val="00E04666"/>
    <w:rsid w:val="00E046A3"/>
    <w:rsid w:val="00E0479D"/>
    <w:rsid w:val="00E048F2"/>
    <w:rsid w:val="00E04995"/>
    <w:rsid w:val="00E04A31"/>
    <w:rsid w:val="00E04CA9"/>
    <w:rsid w:val="00E04DD3"/>
    <w:rsid w:val="00E04FA7"/>
    <w:rsid w:val="00E050AA"/>
    <w:rsid w:val="00E05217"/>
    <w:rsid w:val="00E05277"/>
    <w:rsid w:val="00E059D6"/>
    <w:rsid w:val="00E05BB4"/>
    <w:rsid w:val="00E05CD3"/>
    <w:rsid w:val="00E05DB7"/>
    <w:rsid w:val="00E06092"/>
    <w:rsid w:val="00E0617C"/>
    <w:rsid w:val="00E06313"/>
    <w:rsid w:val="00E06648"/>
    <w:rsid w:val="00E067A5"/>
    <w:rsid w:val="00E06A6D"/>
    <w:rsid w:val="00E06F3C"/>
    <w:rsid w:val="00E071D6"/>
    <w:rsid w:val="00E073A2"/>
    <w:rsid w:val="00E07679"/>
    <w:rsid w:val="00E0775D"/>
    <w:rsid w:val="00E078F5"/>
    <w:rsid w:val="00E079D9"/>
    <w:rsid w:val="00E07B48"/>
    <w:rsid w:val="00E07B8A"/>
    <w:rsid w:val="00E07EA6"/>
    <w:rsid w:val="00E07EC8"/>
    <w:rsid w:val="00E10A2B"/>
    <w:rsid w:val="00E11285"/>
    <w:rsid w:val="00E11333"/>
    <w:rsid w:val="00E11353"/>
    <w:rsid w:val="00E1145E"/>
    <w:rsid w:val="00E11AE5"/>
    <w:rsid w:val="00E11C48"/>
    <w:rsid w:val="00E11C9D"/>
    <w:rsid w:val="00E11E98"/>
    <w:rsid w:val="00E122AC"/>
    <w:rsid w:val="00E123FF"/>
    <w:rsid w:val="00E12476"/>
    <w:rsid w:val="00E124AD"/>
    <w:rsid w:val="00E12572"/>
    <w:rsid w:val="00E12624"/>
    <w:rsid w:val="00E1263B"/>
    <w:rsid w:val="00E1276B"/>
    <w:rsid w:val="00E12B79"/>
    <w:rsid w:val="00E12BDD"/>
    <w:rsid w:val="00E12C9D"/>
    <w:rsid w:val="00E12D35"/>
    <w:rsid w:val="00E133E0"/>
    <w:rsid w:val="00E135EF"/>
    <w:rsid w:val="00E138E5"/>
    <w:rsid w:val="00E13911"/>
    <w:rsid w:val="00E13915"/>
    <w:rsid w:val="00E13ADD"/>
    <w:rsid w:val="00E13F8F"/>
    <w:rsid w:val="00E1406E"/>
    <w:rsid w:val="00E1443A"/>
    <w:rsid w:val="00E145B9"/>
    <w:rsid w:val="00E14B4B"/>
    <w:rsid w:val="00E14C3F"/>
    <w:rsid w:val="00E14CB9"/>
    <w:rsid w:val="00E14E55"/>
    <w:rsid w:val="00E14FA0"/>
    <w:rsid w:val="00E15285"/>
    <w:rsid w:val="00E15588"/>
    <w:rsid w:val="00E15598"/>
    <w:rsid w:val="00E1562A"/>
    <w:rsid w:val="00E1599A"/>
    <w:rsid w:val="00E159E3"/>
    <w:rsid w:val="00E16143"/>
    <w:rsid w:val="00E16420"/>
    <w:rsid w:val="00E1691B"/>
    <w:rsid w:val="00E169F9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17F16"/>
    <w:rsid w:val="00E203B9"/>
    <w:rsid w:val="00E204AE"/>
    <w:rsid w:val="00E204D5"/>
    <w:rsid w:val="00E20822"/>
    <w:rsid w:val="00E20A64"/>
    <w:rsid w:val="00E20B8B"/>
    <w:rsid w:val="00E20C9C"/>
    <w:rsid w:val="00E20CA4"/>
    <w:rsid w:val="00E20EDB"/>
    <w:rsid w:val="00E21046"/>
    <w:rsid w:val="00E2125F"/>
    <w:rsid w:val="00E213EF"/>
    <w:rsid w:val="00E21452"/>
    <w:rsid w:val="00E215B5"/>
    <w:rsid w:val="00E218FA"/>
    <w:rsid w:val="00E21C30"/>
    <w:rsid w:val="00E21F02"/>
    <w:rsid w:val="00E221F7"/>
    <w:rsid w:val="00E22715"/>
    <w:rsid w:val="00E22837"/>
    <w:rsid w:val="00E22908"/>
    <w:rsid w:val="00E22AB7"/>
    <w:rsid w:val="00E22B9E"/>
    <w:rsid w:val="00E22BCE"/>
    <w:rsid w:val="00E22DD4"/>
    <w:rsid w:val="00E22F89"/>
    <w:rsid w:val="00E22F9D"/>
    <w:rsid w:val="00E22FE1"/>
    <w:rsid w:val="00E23049"/>
    <w:rsid w:val="00E2311E"/>
    <w:rsid w:val="00E233E0"/>
    <w:rsid w:val="00E23669"/>
    <w:rsid w:val="00E23772"/>
    <w:rsid w:val="00E23A1B"/>
    <w:rsid w:val="00E23BD8"/>
    <w:rsid w:val="00E23C1C"/>
    <w:rsid w:val="00E23CE8"/>
    <w:rsid w:val="00E23DA0"/>
    <w:rsid w:val="00E23E8D"/>
    <w:rsid w:val="00E2400B"/>
    <w:rsid w:val="00E246EF"/>
    <w:rsid w:val="00E249C2"/>
    <w:rsid w:val="00E249E4"/>
    <w:rsid w:val="00E24B56"/>
    <w:rsid w:val="00E24C5B"/>
    <w:rsid w:val="00E24E1E"/>
    <w:rsid w:val="00E25194"/>
    <w:rsid w:val="00E25210"/>
    <w:rsid w:val="00E252A4"/>
    <w:rsid w:val="00E25462"/>
    <w:rsid w:val="00E2567D"/>
    <w:rsid w:val="00E25A57"/>
    <w:rsid w:val="00E25D01"/>
    <w:rsid w:val="00E25F48"/>
    <w:rsid w:val="00E262A4"/>
    <w:rsid w:val="00E2639E"/>
    <w:rsid w:val="00E264FF"/>
    <w:rsid w:val="00E265D7"/>
    <w:rsid w:val="00E2678B"/>
    <w:rsid w:val="00E26955"/>
    <w:rsid w:val="00E26B72"/>
    <w:rsid w:val="00E26C00"/>
    <w:rsid w:val="00E275B3"/>
    <w:rsid w:val="00E27847"/>
    <w:rsid w:val="00E27ACA"/>
    <w:rsid w:val="00E27B40"/>
    <w:rsid w:val="00E27F25"/>
    <w:rsid w:val="00E30368"/>
    <w:rsid w:val="00E306AA"/>
    <w:rsid w:val="00E30858"/>
    <w:rsid w:val="00E30BC2"/>
    <w:rsid w:val="00E30C1A"/>
    <w:rsid w:val="00E30E79"/>
    <w:rsid w:val="00E30EB6"/>
    <w:rsid w:val="00E30F66"/>
    <w:rsid w:val="00E30F84"/>
    <w:rsid w:val="00E30F8E"/>
    <w:rsid w:val="00E311EA"/>
    <w:rsid w:val="00E31974"/>
    <w:rsid w:val="00E31ACF"/>
    <w:rsid w:val="00E31BB9"/>
    <w:rsid w:val="00E31CE4"/>
    <w:rsid w:val="00E31E79"/>
    <w:rsid w:val="00E31EFE"/>
    <w:rsid w:val="00E320B0"/>
    <w:rsid w:val="00E3220B"/>
    <w:rsid w:val="00E3222A"/>
    <w:rsid w:val="00E323F4"/>
    <w:rsid w:val="00E324B8"/>
    <w:rsid w:val="00E32796"/>
    <w:rsid w:val="00E327DC"/>
    <w:rsid w:val="00E328F5"/>
    <w:rsid w:val="00E32B45"/>
    <w:rsid w:val="00E32B9E"/>
    <w:rsid w:val="00E32C56"/>
    <w:rsid w:val="00E32CA5"/>
    <w:rsid w:val="00E32CD8"/>
    <w:rsid w:val="00E32D11"/>
    <w:rsid w:val="00E33147"/>
    <w:rsid w:val="00E33151"/>
    <w:rsid w:val="00E336C6"/>
    <w:rsid w:val="00E337A5"/>
    <w:rsid w:val="00E33955"/>
    <w:rsid w:val="00E33FA1"/>
    <w:rsid w:val="00E34240"/>
    <w:rsid w:val="00E3489C"/>
    <w:rsid w:val="00E34901"/>
    <w:rsid w:val="00E349D5"/>
    <w:rsid w:val="00E34D7A"/>
    <w:rsid w:val="00E34F43"/>
    <w:rsid w:val="00E35005"/>
    <w:rsid w:val="00E350FE"/>
    <w:rsid w:val="00E353D0"/>
    <w:rsid w:val="00E35628"/>
    <w:rsid w:val="00E356F5"/>
    <w:rsid w:val="00E3597A"/>
    <w:rsid w:val="00E35990"/>
    <w:rsid w:val="00E35B45"/>
    <w:rsid w:val="00E36189"/>
    <w:rsid w:val="00E36302"/>
    <w:rsid w:val="00E364F3"/>
    <w:rsid w:val="00E3681B"/>
    <w:rsid w:val="00E36A01"/>
    <w:rsid w:val="00E36A73"/>
    <w:rsid w:val="00E36F74"/>
    <w:rsid w:val="00E36FEC"/>
    <w:rsid w:val="00E3755C"/>
    <w:rsid w:val="00E37708"/>
    <w:rsid w:val="00E377B3"/>
    <w:rsid w:val="00E37820"/>
    <w:rsid w:val="00E379B5"/>
    <w:rsid w:val="00E37A2A"/>
    <w:rsid w:val="00E37B43"/>
    <w:rsid w:val="00E37BE1"/>
    <w:rsid w:val="00E37C0E"/>
    <w:rsid w:val="00E37D4B"/>
    <w:rsid w:val="00E37ECE"/>
    <w:rsid w:val="00E37ED5"/>
    <w:rsid w:val="00E37FAA"/>
    <w:rsid w:val="00E37FFA"/>
    <w:rsid w:val="00E40293"/>
    <w:rsid w:val="00E403F9"/>
    <w:rsid w:val="00E4076B"/>
    <w:rsid w:val="00E408FC"/>
    <w:rsid w:val="00E40A49"/>
    <w:rsid w:val="00E40C56"/>
    <w:rsid w:val="00E40D3B"/>
    <w:rsid w:val="00E40FDB"/>
    <w:rsid w:val="00E4123F"/>
    <w:rsid w:val="00E41251"/>
    <w:rsid w:val="00E41875"/>
    <w:rsid w:val="00E418FA"/>
    <w:rsid w:val="00E41C38"/>
    <w:rsid w:val="00E41E77"/>
    <w:rsid w:val="00E41E7B"/>
    <w:rsid w:val="00E42100"/>
    <w:rsid w:val="00E423E9"/>
    <w:rsid w:val="00E42972"/>
    <w:rsid w:val="00E42EC3"/>
    <w:rsid w:val="00E43006"/>
    <w:rsid w:val="00E43027"/>
    <w:rsid w:val="00E43079"/>
    <w:rsid w:val="00E43136"/>
    <w:rsid w:val="00E43150"/>
    <w:rsid w:val="00E43332"/>
    <w:rsid w:val="00E4357D"/>
    <w:rsid w:val="00E438AB"/>
    <w:rsid w:val="00E43BF7"/>
    <w:rsid w:val="00E43D98"/>
    <w:rsid w:val="00E43ED6"/>
    <w:rsid w:val="00E4403D"/>
    <w:rsid w:val="00E44215"/>
    <w:rsid w:val="00E44385"/>
    <w:rsid w:val="00E444D3"/>
    <w:rsid w:val="00E44502"/>
    <w:rsid w:val="00E44802"/>
    <w:rsid w:val="00E44DFA"/>
    <w:rsid w:val="00E450F0"/>
    <w:rsid w:val="00E45155"/>
    <w:rsid w:val="00E4517D"/>
    <w:rsid w:val="00E453DE"/>
    <w:rsid w:val="00E4541D"/>
    <w:rsid w:val="00E45492"/>
    <w:rsid w:val="00E45714"/>
    <w:rsid w:val="00E457D7"/>
    <w:rsid w:val="00E457ED"/>
    <w:rsid w:val="00E45839"/>
    <w:rsid w:val="00E4587A"/>
    <w:rsid w:val="00E45965"/>
    <w:rsid w:val="00E45B25"/>
    <w:rsid w:val="00E45C8E"/>
    <w:rsid w:val="00E45D07"/>
    <w:rsid w:val="00E45DF1"/>
    <w:rsid w:val="00E46159"/>
    <w:rsid w:val="00E462AC"/>
    <w:rsid w:val="00E467BF"/>
    <w:rsid w:val="00E46996"/>
    <w:rsid w:val="00E46E18"/>
    <w:rsid w:val="00E46E8E"/>
    <w:rsid w:val="00E470DE"/>
    <w:rsid w:val="00E471F8"/>
    <w:rsid w:val="00E47542"/>
    <w:rsid w:val="00E47A36"/>
    <w:rsid w:val="00E5070B"/>
    <w:rsid w:val="00E50BBC"/>
    <w:rsid w:val="00E51138"/>
    <w:rsid w:val="00E5118C"/>
    <w:rsid w:val="00E512F7"/>
    <w:rsid w:val="00E5135D"/>
    <w:rsid w:val="00E51BBC"/>
    <w:rsid w:val="00E51C16"/>
    <w:rsid w:val="00E52120"/>
    <w:rsid w:val="00E521D3"/>
    <w:rsid w:val="00E522A6"/>
    <w:rsid w:val="00E52554"/>
    <w:rsid w:val="00E526A6"/>
    <w:rsid w:val="00E5275B"/>
    <w:rsid w:val="00E52875"/>
    <w:rsid w:val="00E5288B"/>
    <w:rsid w:val="00E52A05"/>
    <w:rsid w:val="00E52B23"/>
    <w:rsid w:val="00E52BF4"/>
    <w:rsid w:val="00E52E76"/>
    <w:rsid w:val="00E52F40"/>
    <w:rsid w:val="00E52FCD"/>
    <w:rsid w:val="00E53095"/>
    <w:rsid w:val="00E532D2"/>
    <w:rsid w:val="00E5347D"/>
    <w:rsid w:val="00E5359F"/>
    <w:rsid w:val="00E53801"/>
    <w:rsid w:val="00E538BB"/>
    <w:rsid w:val="00E5394A"/>
    <w:rsid w:val="00E53976"/>
    <w:rsid w:val="00E547B6"/>
    <w:rsid w:val="00E54AFE"/>
    <w:rsid w:val="00E54F6D"/>
    <w:rsid w:val="00E5503D"/>
    <w:rsid w:val="00E55097"/>
    <w:rsid w:val="00E55151"/>
    <w:rsid w:val="00E5523F"/>
    <w:rsid w:val="00E55596"/>
    <w:rsid w:val="00E5594F"/>
    <w:rsid w:val="00E55B8E"/>
    <w:rsid w:val="00E55FB8"/>
    <w:rsid w:val="00E5611F"/>
    <w:rsid w:val="00E563B6"/>
    <w:rsid w:val="00E563FB"/>
    <w:rsid w:val="00E56C1D"/>
    <w:rsid w:val="00E56D62"/>
    <w:rsid w:val="00E56E02"/>
    <w:rsid w:val="00E56FFC"/>
    <w:rsid w:val="00E574E9"/>
    <w:rsid w:val="00E57531"/>
    <w:rsid w:val="00E579F0"/>
    <w:rsid w:val="00E57E77"/>
    <w:rsid w:val="00E6007A"/>
    <w:rsid w:val="00E60389"/>
    <w:rsid w:val="00E603C5"/>
    <w:rsid w:val="00E60A05"/>
    <w:rsid w:val="00E60A88"/>
    <w:rsid w:val="00E61084"/>
    <w:rsid w:val="00E61417"/>
    <w:rsid w:val="00E614C6"/>
    <w:rsid w:val="00E6192D"/>
    <w:rsid w:val="00E61E94"/>
    <w:rsid w:val="00E61ED4"/>
    <w:rsid w:val="00E61F77"/>
    <w:rsid w:val="00E61FFB"/>
    <w:rsid w:val="00E62115"/>
    <w:rsid w:val="00E62123"/>
    <w:rsid w:val="00E62129"/>
    <w:rsid w:val="00E62170"/>
    <w:rsid w:val="00E6222F"/>
    <w:rsid w:val="00E622BF"/>
    <w:rsid w:val="00E62609"/>
    <w:rsid w:val="00E6265C"/>
    <w:rsid w:val="00E62AA3"/>
    <w:rsid w:val="00E62AEE"/>
    <w:rsid w:val="00E62B54"/>
    <w:rsid w:val="00E62CDC"/>
    <w:rsid w:val="00E62DD9"/>
    <w:rsid w:val="00E62E94"/>
    <w:rsid w:val="00E62F98"/>
    <w:rsid w:val="00E634DD"/>
    <w:rsid w:val="00E634E5"/>
    <w:rsid w:val="00E636F8"/>
    <w:rsid w:val="00E6390F"/>
    <w:rsid w:val="00E63948"/>
    <w:rsid w:val="00E63A17"/>
    <w:rsid w:val="00E63CCD"/>
    <w:rsid w:val="00E64047"/>
    <w:rsid w:val="00E640BC"/>
    <w:rsid w:val="00E642D5"/>
    <w:rsid w:val="00E6431C"/>
    <w:rsid w:val="00E64408"/>
    <w:rsid w:val="00E644FD"/>
    <w:rsid w:val="00E64618"/>
    <w:rsid w:val="00E64D04"/>
    <w:rsid w:val="00E6512D"/>
    <w:rsid w:val="00E651D0"/>
    <w:rsid w:val="00E651D7"/>
    <w:rsid w:val="00E6535A"/>
    <w:rsid w:val="00E65929"/>
    <w:rsid w:val="00E65BDB"/>
    <w:rsid w:val="00E65D6D"/>
    <w:rsid w:val="00E66330"/>
    <w:rsid w:val="00E66778"/>
    <w:rsid w:val="00E66A86"/>
    <w:rsid w:val="00E66BDD"/>
    <w:rsid w:val="00E66BFD"/>
    <w:rsid w:val="00E66EC4"/>
    <w:rsid w:val="00E66F92"/>
    <w:rsid w:val="00E67136"/>
    <w:rsid w:val="00E6714B"/>
    <w:rsid w:val="00E673AE"/>
    <w:rsid w:val="00E6757D"/>
    <w:rsid w:val="00E676ED"/>
    <w:rsid w:val="00E67710"/>
    <w:rsid w:val="00E679C7"/>
    <w:rsid w:val="00E679FE"/>
    <w:rsid w:val="00E67A51"/>
    <w:rsid w:val="00E67D50"/>
    <w:rsid w:val="00E7024D"/>
    <w:rsid w:val="00E70314"/>
    <w:rsid w:val="00E70667"/>
    <w:rsid w:val="00E70F43"/>
    <w:rsid w:val="00E70F58"/>
    <w:rsid w:val="00E7107D"/>
    <w:rsid w:val="00E71293"/>
    <w:rsid w:val="00E71378"/>
    <w:rsid w:val="00E71441"/>
    <w:rsid w:val="00E7188C"/>
    <w:rsid w:val="00E71977"/>
    <w:rsid w:val="00E71DC8"/>
    <w:rsid w:val="00E71E22"/>
    <w:rsid w:val="00E71FD8"/>
    <w:rsid w:val="00E7201B"/>
    <w:rsid w:val="00E727F5"/>
    <w:rsid w:val="00E72A86"/>
    <w:rsid w:val="00E72B23"/>
    <w:rsid w:val="00E72BEE"/>
    <w:rsid w:val="00E73172"/>
    <w:rsid w:val="00E7345D"/>
    <w:rsid w:val="00E7359A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273"/>
    <w:rsid w:val="00E746FA"/>
    <w:rsid w:val="00E749DD"/>
    <w:rsid w:val="00E74A76"/>
    <w:rsid w:val="00E74BDC"/>
    <w:rsid w:val="00E74D69"/>
    <w:rsid w:val="00E74DC6"/>
    <w:rsid w:val="00E74E24"/>
    <w:rsid w:val="00E74EE2"/>
    <w:rsid w:val="00E74EFE"/>
    <w:rsid w:val="00E74F5C"/>
    <w:rsid w:val="00E75A0F"/>
    <w:rsid w:val="00E75AD8"/>
    <w:rsid w:val="00E75B16"/>
    <w:rsid w:val="00E75C37"/>
    <w:rsid w:val="00E75FF5"/>
    <w:rsid w:val="00E76231"/>
    <w:rsid w:val="00E76243"/>
    <w:rsid w:val="00E763CE"/>
    <w:rsid w:val="00E76518"/>
    <w:rsid w:val="00E76968"/>
    <w:rsid w:val="00E769CD"/>
    <w:rsid w:val="00E769D7"/>
    <w:rsid w:val="00E76A6C"/>
    <w:rsid w:val="00E76D0C"/>
    <w:rsid w:val="00E76DA1"/>
    <w:rsid w:val="00E76E3A"/>
    <w:rsid w:val="00E76F82"/>
    <w:rsid w:val="00E77817"/>
    <w:rsid w:val="00E77D4A"/>
    <w:rsid w:val="00E77EA7"/>
    <w:rsid w:val="00E77EB1"/>
    <w:rsid w:val="00E8011C"/>
    <w:rsid w:val="00E804E5"/>
    <w:rsid w:val="00E80732"/>
    <w:rsid w:val="00E81185"/>
    <w:rsid w:val="00E81277"/>
    <w:rsid w:val="00E819DE"/>
    <w:rsid w:val="00E81B90"/>
    <w:rsid w:val="00E81DC7"/>
    <w:rsid w:val="00E81E02"/>
    <w:rsid w:val="00E8205D"/>
    <w:rsid w:val="00E82312"/>
    <w:rsid w:val="00E82623"/>
    <w:rsid w:val="00E82C19"/>
    <w:rsid w:val="00E82DBC"/>
    <w:rsid w:val="00E83308"/>
    <w:rsid w:val="00E83700"/>
    <w:rsid w:val="00E8386D"/>
    <w:rsid w:val="00E8399B"/>
    <w:rsid w:val="00E83B29"/>
    <w:rsid w:val="00E8407E"/>
    <w:rsid w:val="00E84226"/>
    <w:rsid w:val="00E84430"/>
    <w:rsid w:val="00E84676"/>
    <w:rsid w:val="00E84C2A"/>
    <w:rsid w:val="00E84C86"/>
    <w:rsid w:val="00E84CDD"/>
    <w:rsid w:val="00E84E1E"/>
    <w:rsid w:val="00E85095"/>
    <w:rsid w:val="00E85169"/>
    <w:rsid w:val="00E854FA"/>
    <w:rsid w:val="00E859F2"/>
    <w:rsid w:val="00E85B2D"/>
    <w:rsid w:val="00E85B73"/>
    <w:rsid w:val="00E85C5F"/>
    <w:rsid w:val="00E85D3A"/>
    <w:rsid w:val="00E85EE6"/>
    <w:rsid w:val="00E8612B"/>
    <w:rsid w:val="00E86379"/>
    <w:rsid w:val="00E86530"/>
    <w:rsid w:val="00E869F3"/>
    <w:rsid w:val="00E86A88"/>
    <w:rsid w:val="00E86E3B"/>
    <w:rsid w:val="00E8707E"/>
    <w:rsid w:val="00E8718E"/>
    <w:rsid w:val="00E877E0"/>
    <w:rsid w:val="00E87AE9"/>
    <w:rsid w:val="00E87F94"/>
    <w:rsid w:val="00E900E4"/>
    <w:rsid w:val="00E906F3"/>
    <w:rsid w:val="00E9086F"/>
    <w:rsid w:val="00E90998"/>
    <w:rsid w:val="00E90A02"/>
    <w:rsid w:val="00E9115A"/>
    <w:rsid w:val="00E9173A"/>
    <w:rsid w:val="00E919B9"/>
    <w:rsid w:val="00E91C5F"/>
    <w:rsid w:val="00E91D94"/>
    <w:rsid w:val="00E91E5E"/>
    <w:rsid w:val="00E92433"/>
    <w:rsid w:val="00E92536"/>
    <w:rsid w:val="00E92A5B"/>
    <w:rsid w:val="00E92A98"/>
    <w:rsid w:val="00E92ADB"/>
    <w:rsid w:val="00E92F56"/>
    <w:rsid w:val="00E9309B"/>
    <w:rsid w:val="00E932DA"/>
    <w:rsid w:val="00E9332E"/>
    <w:rsid w:val="00E933B8"/>
    <w:rsid w:val="00E9377D"/>
    <w:rsid w:val="00E93B8D"/>
    <w:rsid w:val="00E94294"/>
    <w:rsid w:val="00E9441F"/>
    <w:rsid w:val="00E9466B"/>
    <w:rsid w:val="00E947B4"/>
    <w:rsid w:val="00E947E3"/>
    <w:rsid w:val="00E94AEB"/>
    <w:rsid w:val="00E94CE5"/>
    <w:rsid w:val="00E95053"/>
    <w:rsid w:val="00E95161"/>
    <w:rsid w:val="00E9541B"/>
    <w:rsid w:val="00E95444"/>
    <w:rsid w:val="00E954FE"/>
    <w:rsid w:val="00E9557F"/>
    <w:rsid w:val="00E95648"/>
    <w:rsid w:val="00E95928"/>
    <w:rsid w:val="00E9594E"/>
    <w:rsid w:val="00E9598E"/>
    <w:rsid w:val="00E95AB9"/>
    <w:rsid w:val="00E95C45"/>
    <w:rsid w:val="00E967C4"/>
    <w:rsid w:val="00E96A0E"/>
    <w:rsid w:val="00E96A3F"/>
    <w:rsid w:val="00E96AEB"/>
    <w:rsid w:val="00E96D11"/>
    <w:rsid w:val="00E972BB"/>
    <w:rsid w:val="00E97362"/>
    <w:rsid w:val="00E9762E"/>
    <w:rsid w:val="00E97AC6"/>
    <w:rsid w:val="00E97C1E"/>
    <w:rsid w:val="00E97C87"/>
    <w:rsid w:val="00E97FA9"/>
    <w:rsid w:val="00EA0046"/>
    <w:rsid w:val="00EA01A4"/>
    <w:rsid w:val="00EA05E6"/>
    <w:rsid w:val="00EA05ED"/>
    <w:rsid w:val="00EA087B"/>
    <w:rsid w:val="00EA0A78"/>
    <w:rsid w:val="00EA0C5E"/>
    <w:rsid w:val="00EA0CC2"/>
    <w:rsid w:val="00EA0F7B"/>
    <w:rsid w:val="00EA11A6"/>
    <w:rsid w:val="00EA13EF"/>
    <w:rsid w:val="00EA1507"/>
    <w:rsid w:val="00EA185E"/>
    <w:rsid w:val="00EA1B19"/>
    <w:rsid w:val="00EA1C85"/>
    <w:rsid w:val="00EA1CF6"/>
    <w:rsid w:val="00EA2102"/>
    <w:rsid w:val="00EA2541"/>
    <w:rsid w:val="00EA2574"/>
    <w:rsid w:val="00EA25E8"/>
    <w:rsid w:val="00EA269D"/>
    <w:rsid w:val="00EA2A8A"/>
    <w:rsid w:val="00EA2C37"/>
    <w:rsid w:val="00EA2C6B"/>
    <w:rsid w:val="00EA2DD7"/>
    <w:rsid w:val="00EA2E61"/>
    <w:rsid w:val="00EA32F6"/>
    <w:rsid w:val="00EA347D"/>
    <w:rsid w:val="00EA34B3"/>
    <w:rsid w:val="00EA38A3"/>
    <w:rsid w:val="00EA3D45"/>
    <w:rsid w:val="00EA3E37"/>
    <w:rsid w:val="00EA4095"/>
    <w:rsid w:val="00EA40D2"/>
    <w:rsid w:val="00EA42BA"/>
    <w:rsid w:val="00EA433D"/>
    <w:rsid w:val="00EA4541"/>
    <w:rsid w:val="00EA4612"/>
    <w:rsid w:val="00EA49BE"/>
    <w:rsid w:val="00EA4AA9"/>
    <w:rsid w:val="00EA4D24"/>
    <w:rsid w:val="00EA4E50"/>
    <w:rsid w:val="00EA5032"/>
    <w:rsid w:val="00EA5141"/>
    <w:rsid w:val="00EA5352"/>
    <w:rsid w:val="00EA53AE"/>
    <w:rsid w:val="00EA53FF"/>
    <w:rsid w:val="00EA54B6"/>
    <w:rsid w:val="00EA568F"/>
    <w:rsid w:val="00EA56D3"/>
    <w:rsid w:val="00EA5954"/>
    <w:rsid w:val="00EA5BC8"/>
    <w:rsid w:val="00EA5E83"/>
    <w:rsid w:val="00EA6304"/>
    <w:rsid w:val="00EA6540"/>
    <w:rsid w:val="00EA6B7C"/>
    <w:rsid w:val="00EA6C88"/>
    <w:rsid w:val="00EA7022"/>
    <w:rsid w:val="00EA7102"/>
    <w:rsid w:val="00EA72C5"/>
    <w:rsid w:val="00EA7354"/>
    <w:rsid w:val="00EA7382"/>
    <w:rsid w:val="00EA782B"/>
    <w:rsid w:val="00EA7900"/>
    <w:rsid w:val="00EA7A35"/>
    <w:rsid w:val="00EA7B0F"/>
    <w:rsid w:val="00EA7B8D"/>
    <w:rsid w:val="00EA7BBA"/>
    <w:rsid w:val="00EA7C84"/>
    <w:rsid w:val="00EB0416"/>
    <w:rsid w:val="00EB0496"/>
    <w:rsid w:val="00EB0500"/>
    <w:rsid w:val="00EB0F97"/>
    <w:rsid w:val="00EB1168"/>
    <w:rsid w:val="00EB14E7"/>
    <w:rsid w:val="00EB17EB"/>
    <w:rsid w:val="00EB1AED"/>
    <w:rsid w:val="00EB1D23"/>
    <w:rsid w:val="00EB1EE2"/>
    <w:rsid w:val="00EB1F50"/>
    <w:rsid w:val="00EB1F80"/>
    <w:rsid w:val="00EB21CD"/>
    <w:rsid w:val="00EB241A"/>
    <w:rsid w:val="00EB2675"/>
    <w:rsid w:val="00EB29EB"/>
    <w:rsid w:val="00EB2A15"/>
    <w:rsid w:val="00EB2B29"/>
    <w:rsid w:val="00EB2D6B"/>
    <w:rsid w:val="00EB2FBF"/>
    <w:rsid w:val="00EB30EF"/>
    <w:rsid w:val="00EB31E9"/>
    <w:rsid w:val="00EB3546"/>
    <w:rsid w:val="00EB3691"/>
    <w:rsid w:val="00EB36A7"/>
    <w:rsid w:val="00EB3767"/>
    <w:rsid w:val="00EB3845"/>
    <w:rsid w:val="00EB3D06"/>
    <w:rsid w:val="00EB3EEC"/>
    <w:rsid w:val="00EB3FB3"/>
    <w:rsid w:val="00EB44F2"/>
    <w:rsid w:val="00EB46F3"/>
    <w:rsid w:val="00EB492C"/>
    <w:rsid w:val="00EB4B96"/>
    <w:rsid w:val="00EB4DED"/>
    <w:rsid w:val="00EB4E3D"/>
    <w:rsid w:val="00EB5258"/>
    <w:rsid w:val="00EB52B9"/>
    <w:rsid w:val="00EB535A"/>
    <w:rsid w:val="00EB5424"/>
    <w:rsid w:val="00EB5851"/>
    <w:rsid w:val="00EB58F0"/>
    <w:rsid w:val="00EB59F7"/>
    <w:rsid w:val="00EB5C55"/>
    <w:rsid w:val="00EB5C9B"/>
    <w:rsid w:val="00EB5D22"/>
    <w:rsid w:val="00EB637B"/>
    <w:rsid w:val="00EB648E"/>
    <w:rsid w:val="00EB6501"/>
    <w:rsid w:val="00EB6825"/>
    <w:rsid w:val="00EB689E"/>
    <w:rsid w:val="00EB697A"/>
    <w:rsid w:val="00EB6C76"/>
    <w:rsid w:val="00EB6F3B"/>
    <w:rsid w:val="00EB6FF2"/>
    <w:rsid w:val="00EB704D"/>
    <w:rsid w:val="00EB7483"/>
    <w:rsid w:val="00EB76A1"/>
    <w:rsid w:val="00EB77F0"/>
    <w:rsid w:val="00EB7B3C"/>
    <w:rsid w:val="00EB7C34"/>
    <w:rsid w:val="00EB7ED0"/>
    <w:rsid w:val="00EC027C"/>
    <w:rsid w:val="00EC03EB"/>
    <w:rsid w:val="00EC0622"/>
    <w:rsid w:val="00EC0627"/>
    <w:rsid w:val="00EC0696"/>
    <w:rsid w:val="00EC07E9"/>
    <w:rsid w:val="00EC0B1D"/>
    <w:rsid w:val="00EC0F6F"/>
    <w:rsid w:val="00EC1184"/>
    <w:rsid w:val="00EC1A70"/>
    <w:rsid w:val="00EC2041"/>
    <w:rsid w:val="00EC2058"/>
    <w:rsid w:val="00EC222F"/>
    <w:rsid w:val="00EC2387"/>
    <w:rsid w:val="00EC2400"/>
    <w:rsid w:val="00EC247B"/>
    <w:rsid w:val="00EC2485"/>
    <w:rsid w:val="00EC24CC"/>
    <w:rsid w:val="00EC31B5"/>
    <w:rsid w:val="00EC328C"/>
    <w:rsid w:val="00EC32BC"/>
    <w:rsid w:val="00EC334F"/>
    <w:rsid w:val="00EC3559"/>
    <w:rsid w:val="00EC3579"/>
    <w:rsid w:val="00EC396F"/>
    <w:rsid w:val="00EC3991"/>
    <w:rsid w:val="00EC3B2D"/>
    <w:rsid w:val="00EC3C46"/>
    <w:rsid w:val="00EC3D93"/>
    <w:rsid w:val="00EC40CF"/>
    <w:rsid w:val="00EC445F"/>
    <w:rsid w:val="00EC4511"/>
    <w:rsid w:val="00EC45B7"/>
    <w:rsid w:val="00EC466D"/>
    <w:rsid w:val="00EC48DC"/>
    <w:rsid w:val="00EC48E8"/>
    <w:rsid w:val="00EC4CF4"/>
    <w:rsid w:val="00EC4E23"/>
    <w:rsid w:val="00EC4F93"/>
    <w:rsid w:val="00EC548E"/>
    <w:rsid w:val="00EC561C"/>
    <w:rsid w:val="00EC569A"/>
    <w:rsid w:val="00EC57F5"/>
    <w:rsid w:val="00EC5970"/>
    <w:rsid w:val="00EC59DB"/>
    <w:rsid w:val="00EC5CFF"/>
    <w:rsid w:val="00EC5E80"/>
    <w:rsid w:val="00EC6761"/>
    <w:rsid w:val="00EC685B"/>
    <w:rsid w:val="00EC7143"/>
    <w:rsid w:val="00EC7217"/>
    <w:rsid w:val="00EC7470"/>
    <w:rsid w:val="00EC7752"/>
    <w:rsid w:val="00EC7CCE"/>
    <w:rsid w:val="00EC7FB1"/>
    <w:rsid w:val="00ED010C"/>
    <w:rsid w:val="00ED0AE6"/>
    <w:rsid w:val="00ED0C07"/>
    <w:rsid w:val="00ED0E7F"/>
    <w:rsid w:val="00ED1112"/>
    <w:rsid w:val="00ED18BF"/>
    <w:rsid w:val="00ED1BAA"/>
    <w:rsid w:val="00ED201C"/>
    <w:rsid w:val="00ED249F"/>
    <w:rsid w:val="00ED2BB7"/>
    <w:rsid w:val="00ED2BFB"/>
    <w:rsid w:val="00ED2DA7"/>
    <w:rsid w:val="00ED3117"/>
    <w:rsid w:val="00ED32E3"/>
    <w:rsid w:val="00ED3427"/>
    <w:rsid w:val="00ED383A"/>
    <w:rsid w:val="00ED3B42"/>
    <w:rsid w:val="00ED4146"/>
    <w:rsid w:val="00ED4325"/>
    <w:rsid w:val="00ED47D0"/>
    <w:rsid w:val="00ED48FE"/>
    <w:rsid w:val="00ED4BD5"/>
    <w:rsid w:val="00ED4C9A"/>
    <w:rsid w:val="00ED4DE9"/>
    <w:rsid w:val="00ED4F27"/>
    <w:rsid w:val="00ED562C"/>
    <w:rsid w:val="00ED5630"/>
    <w:rsid w:val="00ED56B2"/>
    <w:rsid w:val="00ED56CA"/>
    <w:rsid w:val="00ED5743"/>
    <w:rsid w:val="00ED592C"/>
    <w:rsid w:val="00ED59D9"/>
    <w:rsid w:val="00ED5D29"/>
    <w:rsid w:val="00ED5E3B"/>
    <w:rsid w:val="00ED5F6E"/>
    <w:rsid w:val="00ED6284"/>
    <w:rsid w:val="00ED6557"/>
    <w:rsid w:val="00ED65EB"/>
    <w:rsid w:val="00ED677F"/>
    <w:rsid w:val="00ED6785"/>
    <w:rsid w:val="00ED74C8"/>
    <w:rsid w:val="00ED7667"/>
    <w:rsid w:val="00ED781C"/>
    <w:rsid w:val="00EE0078"/>
    <w:rsid w:val="00EE020F"/>
    <w:rsid w:val="00EE044E"/>
    <w:rsid w:val="00EE04F0"/>
    <w:rsid w:val="00EE0A56"/>
    <w:rsid w:val="00EE0A98"/>
    <w:rsid w:val="00EE0AE4"/>
    <w:rsid w:val="00EE0AF0"/>
    <w:rsid w:val="00EE0B84"/>
    <w:rsid w:val="00EE0C95"/>
    <w:rsid w:val="00EE10DF"/>
    <w:rsid w:val="00EE12A3"/>
    <w:rsid w:val="00EE15B2"/>
    <w:rsid w:val="00EE1625"/>
    <w:rsid w:val="00EE170D"/>
    <w:rsid w:val="00EE1837"/>
    <w:rsid w:val="00EE19B0"/>
    <w:rsid w:val="00EE1E45"/>
    <w:rsid w:val="00EE1E48"/>
    <w:rsid w:val="00EE1EA7"/>
    <w:rsid w:val="00EE1FAF"/>
    <w:rsid w:val="00EE20B9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331"/>
    <w:rsid w:val="00EE45A3"/>
    <w:rsid w:val="00EE4A32"/>
    <w:rsid w:val="00EE4AA2"/>
    <w:rsid w:val="00EE4BCE"/>
    <w:rsid w:val="00EE4ED7"/>
    <w:rsid w:val="00EE51A8"/>
    <w:rsid w:val="00EE544D"/>
    <w:rsid w:val="00EE57C6"/>
    <w:rsid w:val="00EE5939"/>
    <w:rsid w:val="00EE5CD5"/>
    <w:rsid w:val="00EE5EF8"/>
    <w:rsid w:val="00EE60A8"/>
    <w:rsid w:val="00EE621B"/>
    <w:rsid w:val="00EE63C6"/>
    <w:rsid w:val="00EE65C0"/>
    <w:rsid w:val="00EE68A0"/>
    <w:rsid w:val="00EE68AA"/>
    <w:rsid w:val="00EE6E56"/>
    <w:rsid w:val="00EE7128"/>
    <w:rsid w:val="00EE734C"/>
    <w:rsid w:val="00EE7350"/>
    <w:rsid w:val="00EE7392"/>
    <w:rsid w:val="00EE73F9"/>
    <w:rsid w:val="00EE7C38"/>
    <w:rsid w:val="00EF002A"/>
    <w:rsid w:val="00EF0033"/>
    <w:rsid w:val="00EF0050"/>
    <w:rsid w:val="00EF02CF"/>
    <w:rsid w:val="00EF0780"/>
    <w:rsid w:val="00EF07CC"/>
    <w:rsid w:val="00EF08B1"/>
    <w:rsid w:val="00EF094E"/>
    <w:rsid w:val="00EF0B30"/>
    <w:rsid w:val="00EF0B8F"/>
    <w:rsid w:val="00EF0D72"/>
    <w:rsid w:val="00EF1058"/>
    <w:rsid w:val="00EF1467"/>
    <w:rsid w:val="00EF1751"/>
    <w:rsid w:val="00EF1A02"/>
    <w:rsid w:val="00EF1D38"/>
    <w:rsid w:val="00EF1F5F"/>
    <w:rsid w:val="00EF234F"/>
    <w:rsid w:val="00EF2486"/>
    <w:rsid w:val="00EF270D"/>
    <w:rsid w:val="00EF2A2F"/>
    <w:rsid w:val="00EF2AA0"/>
    <w:rsid w:val="00EF2B43"/>
    <w:rsid w:val="00EF2FA1"/>
    <w:rsid w:val="00EF3367"/>
    <w:rsid w:val="00EF37DE"/>
    <w:rsid w:val="00EF3866"/>
    <w:rsid w:val="00EF3D52"/>
    <w:rsid w:val="00EF42F5"/>
    <w:rsid w:val="00EF4428"/>
    <w:rsid w:val="00EF44D7"/>
    <w:rsid w:val="00EF47E8"/>
    <w:rsid w:val="00EF490F"/>
    <w:rsid w:val="00EF4B9A"/>
    <w:rsid w:val="00EF4BB5"/>
    <w:rsid w:val="00EF4BC9"/>
    <w:rsid w:val="00EF4F0F"/>
    <w:rsid w:val="00EF5066"/>
    <w:rsid w:val="00EF50D1"/>
    <w:rsid w:val="00EF51AD"/>
    <w:rsid w:val="00EF5C09"/>
    <w:rsid w:val="00EF5FE3"/>
    <w:rsid w:val="00EF6200"/>
    <w:rsid w:val="00EF6263"/>
    <w:rsid w:val="00EF6A6A"/>
    <w:rsid w:val="00EF6BA4"/>
    <w:rsid w:val="00EF6D4F"/>
    <w:rsid w:val="00EF6DDB"/>
    <w:rsid w:val="00EF6F64"/>
    <w:rsid w:val="00EF70C8"/>
    <w:rsid w:val="00EF716D"/>
    <w:rsid w:val="00EF71AC"/>
    <w:rsid w:val="00EF728C"/>
    <w:rsid w:val="00EF750A"/>
    <w:rsid w:val="00EF7611"/>
    <w:rsid w:val="00EF7630"/>
    <w:rsid w:val="00EF7857"/>
    <w:rsid w:val="00EF7B73"/>
    <w:rsid w:val="00EF7BB5"/>
    <w:rsid w:val="00EF7D98"/>
    <w:rsid w:val="00EF7FDB"/>
    <w:rsid w:val="00F00072"/>
    <w:rsid w:val="00F000AB"/>
    <w:rsid w:val="00F003C4"/>
    <w:rsid w:val="00F00734"/>
    <w:rsid w:val="00F00875"/>
    <w:rsid w:val="00F008BB"/>
    <w:rsid w:val="00F009B9"/>
    <w:rsid w:val="00F00E2A"/>
    <w:rsid w:val="00F00E47"/>
    <w:rsid w:val="00F011C4"/>
    <w:rsid w:val="00F01581"/>
    <w:rsid w:val="00F017E4"/>
    <w:rsid w:val="00F01824"/>
    <w:rsid w:val="00F01C77"/>
    <w:rsid w:val="00F01FA4"/>
    <w:rsid w:val="00F024EF"/>
    <w:rsid w:val="00F02591"/>
    <w:rsid w:val="00F025F9"/>
    <w:rsid w:val="00F02B0B"/>
    <w:rsid w:val="00F02BCC"/>
    <w:rsid w:val="00F02E6C"/>
    <w:rsid w:val="00F03053"/>
    <w:rsid w:val="00F03122"/>
    <w:rsid w:val="00F03207"/>
    <w:rsid w:val="00F0343A"/>
    <w:rsid w:val="00F034FF"/>
    <w:rsid w:val="00F03712"/>
    <w:rsid w:val="00F039A9"/>
    <w:rsid w:val="00F03D1F"/>
    <w:rsid w:val="00F0406F"/>
    <w:rsid w:val="00F041C1"/>
    <w:rsid w:val="00F042EC"/>
    <w:rsid w:val="00F04397"/>
    <w:rsid w:val="00F044C7"/>
    <w:rsid w:val="00F044EA"/>
    <w:rsid w:val="00F04501"/>
    <w:rsid w:val="00F04503"/>
    <w:rsid w:val="00F045B8"/>
    <w:rsid w:val="00F04B7C"/>
    <w:rsid w:val="00F04CA4"/>
    <w:rsid w:val="00F04EFF"/>
    <w:rsid w:val="00F04F6C"/>
    <w:rsid w:val="00F05505"/>
    <w:rsid w:val="00F05B4A"/>
    <w:rsid w:val="00F05C49"/>
    <w:rsid w:val="00F05FC7"/>
    <w:rsid w:val="00F06186"/>
    <w:rsid w:val="00F06246"/>
    <w:rsid w:val="00F06389"/>
    <w:rsid w:val="00F063B3"/>
    <w:rsid w:val="00F066D6"/>
    <w:rsid w:val="00F0674B"/>
    <w:rsid w:val="00F06BB4"/>
    <w:rsid w:val="00F06E52"/>
    <w:rsid w:val="00F07086"/>
    <w:rsid w:val="00F07119"/>
    <w:rsid w:val="00F07231"/>
    <w:rsid w:val="00F07574"/>
    <w:rsid w:val="00F075B8"/>
    <w:rsid w:val="00F07603"/>
    <w:rsid w:val="00F07782"/>
    <w:rsid w:val="00F0789A"/>
    <w:rsid w:val="00F078FB"/>
    <w:rsid w:val="00F07A98"/>
    <w:rsid w:val="00F07CD7"/>
    <w:rsid w:val="00F07E99"/>
    <w:rsid w:val="00F105A0"/>
    <w:rsid w:val="00F10978"/>
    <w:rsid w:val="00F10CD1"/>
    <w:rsid w:val="00F10EC9"/>
    <w:rsid w:val="00F1122B"/>
    <w:rsid w:val="00F112BA"/>
    <w:rsid w:val="00F11532"/>
    <w:rsid w:val="00F1192E"/>
    <w:rsid w:val="00F119F2"/>
    <w:rsid w:val="00F11A9C"/>
    <w:rsid w:val="00F12010"/>
    <w:rsid w:val="00F12273"/>
    <w:rsid w:val="00F125E9"/>
    <w:rsid w:val="00F126CA"/>
    <w:rsid w:val="00F12732"/>
    <w:rsid w:val="00F127BC"/>
    <w:rsid w:val="00F12DA0"/>
    <w:rsid w:val="00F12EEB"/>
    <w:rsid w:val="00F1303A"/>
    <w:rsid w:val="00F13068"/>
    <w:rsid w:val="00F1355B"/>
    <w:rsid w:val="00F1372B"/>
    <w:rsid w:val="00F13741"/>
    <w:rsid w:val="00F13C72"/>
    <w:rsid w:val="00F13D2E"/>
    <w:rsid w:val="00F13E68"/>
    <w:rsid w:val="00F13FBE"/>
    <w:rsid w:val="00F14070"/>
    <w:rsid w:val="00F1460A"/>
    <w:rsid w:val="00F146DB"/>
    <w:rsid w:val="00F147C1"/>
    <w:rsid w:val="00F14FB2"/>
    <w:rsid w:val="00F15194"/>
    <w:rsid w:val="00F151D2"/>
    <w:rsid w:val="00F1567B"/>
    <w:rsid w:val="00F1572E"/>
    <w:rsid w:val="00F158F0"/>
    <w:rsid w:val="00F1598F"/>
    <w:rsid w:val="00F15AB5"/>
    <w:rsid w:val="00F15DAD"/>
    <w:rsid w:val="00F15E87"/>
    <w:rsid w:val="00F16095"/>
    <w:rsid w:val="00F161E8"/>
    <w:rsid w:val="00F1641D"/>
    <w:rsid w:val="00F168A7"/>
    <w:rsid w:val="00F16975"/>
    <w:rsid w:val="00F16DAC"/>
    <w:rsid w:val="00F1702B"/>
    <w:rsid w:val="00F1721F"/>
    <w:rsid w:val="00F17279"/>
    <w:rsid w:val="00F173D5"/>
    <w:rsid w:val="00F174BD"/>
    <w:rsid w:val="00F175E6"/>
    <w:rsid w:val="00F17FF5"/>
    <w:rsid w:val="00F2011A"/>
    <w:rsid w:val="00F201F0"/>
    <w:rsid w:val="00F205D3"/>
    <w:rsid w:val="00F20B91"/>
    <w:rsid w:val="00F20BF5"/>
    <w:rsid w:val="00F20C95"/>
    <w:rsid w:val="00F20E43"/>
    <w:rsid w:val="00F210DD"/>
    <w:rsid w:val="00F212CE"/>
    <w:rsid w:val="00F2159E"/>
    <w:rsid w:val="00F216DD"/>
    <w:rsid w:val="00F216FE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6D"/>
    <w:rsid w:val="00F236A4"/>
    <w:rsid w:val="00F2372D"/>
    <w:rsid w:val="00F237C3"/>
    <w:rsid w:val="00F23950"/>
    <w:rsid w:val="00F23A9D"/>
    <w:rsid w:val="00F23C2B"/>
    <w:rsid w:val="00F242E0"/>
    <w:rsid w:val="00F24461"/>
    <w:rsid w:val="00F247AF"/>
    <w:rsid w:val="00F248CD"/>
    <w:rsid w:val="00F24D29"/>
    <w:rsid w:val="00F24FBE"/>
    <w:rsid w:val="00F250F7"/>
    <w:rsid w:val="00F2521D"/>
    <w:rsid w:val="00F25BFB"/>
    <w:rsid w:val="00F25C7B"/>
    <w:rsid w:val="00F25F61"/>
    <w:rsid w:val="00F268B8"/>
    <w:rsid w:val="00F268DB"/>
    <w:rsid w:val="00F26AA8"/>
    <w:rsid w:val="00F26D43"/>
    <w:rsid w:val="00F26ECC"/>
    <w:rsid w:val="00F27092"/>
    <w:rsid w:val="00F270D0"/>
    <w:rsid w:val="00F27107"/>
    <w:rsid w:val="00F2727B"/>
    <w:rsid w:val="00F2742B"/>
    <w:rsid w:val="00F274FB"/>
    <w:rsid w:val="00F275AE"/>
    <w:rsid w:val="00F277AD"/>
    <w:rsid w:val="00F27B69"/>
    <w:rsid w:val="00F305D1"/>
    <w:rsid w:val="00F30962"/>
    <w:rsid w:val="00F30D31"/>
    <w:rsid w:val="00F31428"/>
    <w:rsid w:val="00F3198E"/>
    <w:rsid w:val="00F31AF4"/>
    <w:rsid w:val="00F31CEB"/>
    <w:rsid w:val="00F31D50"/>
    <w:rsid w:val="00F31D82"/>
    <w:rsid w:val="00F31E75"/>
    <w:rsid w:val="00F31EE4"/>
    <w:rsid w:val="00F32195"/>
    <w:rsid w:val="00F32676"/>
    <w:rsid w:val="00F32913"/>
    <w:rsid w:val="00F33087"/>
    <w:rsid w:val="00F3308F"/>
    <w:rsid w:val="00F331A6"/>
    <w:rsid w:val="00F33299"/>
    <w:rsid w:val="00F335B5"/>
    <w:rsid w:val="00F33621"/>
    <w:rsid w:val="00F3369E"/>
    <w:rsid w:val="00F336A0"/>
    <w:rsid w:val="00F3380A"/>
    <w:rsid w:val="00F33BAB"/>
    <w:rsid w:val="00F33DBC"/>
    <w:rsid w:val="00F33FE9"/>
    <w:rsid w:val="00F34059"/>
    <w:rsid w:val="00F3450E"/>
    <w:rsid w:val="00F347BA"/>
    <w:rsid w:val="00F3480B"/>
    <w:rsid w:val="00F3485C"/>
    <w:rsid w:val="00F348C7"/>
    <w:rsid w:val="00F34FE2"/>
    <w:rsid w:val="00F356A6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887"/>
    <w:rsid w:val="00F36B16"/>
    <w:rsid w:val="00F36B56"/>
    <w:rsid w:val="00F37020"/>
    <w:rsid w:val="00F372D2"/>
    <w:rsid w:val="00F3730E"/>
    <w:rsid w:val="00F373CD"/>
    <w:rsid w:val="00F3794F"/>
    <w:rsid w:val="00F379BB"/>
    <w:rsid w:val="00F37BE2"/>
    <w:rsid w:val="00F37BEE"/>
    <w:rsid w:val="00F37EF6"/>
    <w:rsid w:val="00F402B6"/>
    <w:rsid w:val="00F40A06"/>
    <w:rsid w:val="00F40B51"/>
    <w:rsid w:val="00F40D4F"/>
    <w:rsid w:val="00F40DA0"/>
    <w:rsid w:val="00F40EF4"/>
    <w:rsid w:val="00F4102C"/>
    <w:rsid w:val="00F41128"/>
    <w:rsid w:val="00F41317"/>
    <w:rsid w:val="00F41401"/>
    <w:rsid w:val="00F41532"/>
    <w:rsid w:val="00F415E4"/>
    <w:rsid w:val="00F418CF"/>
    <w:rsid w:val="00F41922"/>
    <w:rsid w:val="00F41C35"/>
    <w:rsid w:val="00F41C57"/>
    <w:rsid w:val="00F41DCB"/>
    <w:rsid w:val="00F41EC8"/>
    <w:rsid w:val="00F424C9"/>
    <w:rsid w:val="00F42576"/>
    <w:rsid w:val="00F42626"/>
    <w:rsid w:val="00F4263D"/>
    <w:rsid w:val="00F428FA"/>
    <w:rsid w:val="00F42F23"/>
    <w:rsid w:val="00F42FDD"/>
    <w:rsid w:val="00F43089"/>
    <w:rsid w:val="00F431F7"/>
    <w:rsid w:val="00F43617"/>
    <w:rsid w:val="00F4364D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67"/>
    <w:rsid w:val="00F448A1"/>
    <w:rsid w:val="00F448C9"/>
    <w:rsid w:val="00F44A59"/>
    <w:rsid w:val="00F44B82"/>
    <w:rsid w:val="00F45161"/>
    <w:rsid w:val="00F45570"/>
    <w:rsid w:val="00F458AF"/>
    <w:rsid w:val="00F458F5"/>
    <w:rsid w:val="00F459EA"/>
    <w:rsid w:val="00F46058"/>
    <w:rsid w:val="00F466B3"/>
    <w:rsid w:val="00F46709"/>
    <w:rsid w:val="00F467A0"/>
    <w:rsid w:val="00F46C54"/>
    <w:rsid w:val="00F46C56"/>
    <w:rsid w:val="00F46F4D"/>
    <w:rsid w:val="00F471B3"/>
    <w:rsid w:val="00F477BC"/>
    <w:rsid w:val="00F477C4"/>
    <w:rsid w:val="00F479B3"/>
    <w:rsid w:val="00F47BC1"/>
    <w:rsid w:val="00F47E24"/>
    <w:rsid w:val="00F47FA2"/>
    <w:rsid w:val="00F50050"/>
    <w:rsid w:val="00F506E8"/>
    <w:rsid w:val="00F5072D"/>
    <w:rsid w:val="00F5095D"/>
    <w:rsid w:val="00F50EC6"/>
    <w:rsid w:val="00F50F8B"/>
    <w:rsid w:val="00F51040"/>
    <w:rsid w:val="00F514C9"/>
    <w:rsid w:val="00F5154A"/>
    <w:rsid w:val="00F5165A"/>
    <w:rsid w:val="00F5178A"/>
    <w:rsid w:val="00F51842"/>
    <w:rsid w:val="00F51B14"/>
    <w:rsid w:val="00F51CFE"/>
    <w:rsid w:val="00F520A0"/>
    <w:rsid w:val="00F5210A"/>
    <w:rsid w:val="00F522A4"/>
    <w:rsid w:val="00F524DA"/>
    <w:rsid w:val="00F525C8"/>
    <w:rsid w:val="00F52911"/>
    <w:rsid w:val="00F52914"/>
    <w:rsid w:val="00F52BEF"/>
    <w:rsid w:val="00F5333A"/>
    <w:rsid w:val="00F53475"/>
    <w:rsid w:val="00F535EC"/>
    <w:rsid w:val="00F535EE"/>
    <w:rsid w:val="00F5360B"/>
    <w:rsid w:val="00F536D4"/>
    <w:rsid w:val="00F537B8"/>
    <w:rsid w:val="00F5387E"/>
    <w:rsid w:val="00F53BB0"/>
    <w:rsid w:val="00F53BCA"/>
    <w:rsid w:val="00F53E62"/>
    <w:rsid w:val="00F54091"/>
    <w:rsid w:val="00F54238"/>
    <w:rsid w:val="00F542A4"/>
    <w:rsid w:val="00F54523"/>
    <w:rsid w:val="00F54614"/>
    <w:rsid w:val="00F547FC"/>
    <w:rsid w:val="00F54A2B"/>
    <w:rsid w:val="00F54D9E"/>
    <w:rsid w:val="00F54ED6"/>
    <w:rsid w:val="00F54F56"/>
    <w:rsid w:val="00F5508D"/>
    <w:rsid w:val="00F550DC"/>
    <w:rsid w:val="00F55352"/>
    <w:rsid w:val="00F55642"/>
    <w:rsid w:val="00F55766"/>
    <w:rsid w:val="00F5578C"/>
    <w:rsid w:val="00F55816"/>
    <w:rsid w:val="00F558C4"/>
    <w:rsid w:val="00F5595A"/>
    <w:rsid w:val="00F559AE"/>
    <w:rsid w:val="00F55B3A"/>
    <w:rsid w:val="00F55B4A"/>
    <w:rsid w:val="00F55C74"/>
    <w:rsid w:val="00F55E5C"/>
    <w:rsid w:val="00F56078"/>
    <w:rsid w:val="00F5623A"/>
    <w:rsid w:val="00F56436"/>
    <w:rsid w:val="00F564C2"/>
    <w:rsid w:val="00F566C9"/>
    <w:rsid w:val="00F566FB"/>
    <w:rsid w:val="00F56959"/>
    <w:rsid w:val="00F56C78"/>
    <w:rsid w:val="00F56FC6"/>
    <w:rsid w:val="00F57BAC"/>
    <w:rsid w:val="00F600AE"/>
    <w:rsid w:val="00F603D2"/>
    <w:rsid w:val="00F6058D"/>
    <w:rsid w:val="00F60622"/>
    <w:rsid w:val="00F607AF"/>
    <w:rsid w:val="00F60977"/>
    <w:rsid w:val="00F609CD"/>
    <w:rsid w:val="00F60A8C"/>
    <w:rsid w:val="00F60DFB"/>
    <w:rsid w:val="00F60EF7"/>
    <w:rsid w:val="00F6100E"/>
    <w:rsid w:val="00F6108B"/>
    <w:rsid w:val="00F6136A"/>
    <w:rsid w:val="00F6155A"/>
    <w:rsid w:val="00F618AD"/>
    <w:rsid w:val="00F61A28"/>
    <w:rsid w:val="00F61ABF"/>
    <w:rsid w:val="00F61B39"/>
    <w:rsid w:val="00F61BDB"/>
    <w:rsid w:val="00F6209B"/>
    <w:rsid w:val="00F6230E"/>
    <w:rsid w:val="00F62622"/>
    <w:rsid w:val="00F629B9"/>
    <w:rsid w:val="00F62A30"/>
    <w:rsid w:val="00F62B86"/>
    <w:rsid w:val="00F62C26"/>
    <w:rsid w:val="00F62C47"/>
    <w:rsid w:val="00F62C52"/>
    <w:rsid w:val="00F62F21"/>
    <w:rsid w:val="00F6354A"/>
    <w:rsid w:val="00F6356E"/>
    <w:rsid w:val="00F63A67"/>
    <w:rsid w:val="00F63A7A"/>
    <w:rsid w:val="00F63AAF"/>
    <w:rsid w:val="00F63AE4"/>
    <w:rsid w:val="00F63C49"/>
    <w:rsid w:val="00F640E1"/>
    <w:rsid w:val="00F6411A"/>
    <w:rsid w:val="00F646BC"/>
    <w:rsid w:val="00F646DD"/>
    <w:rsid w:val="00F64CA8"/>
    <w:rsid w:val="00F64E64"/>
    <w:rsid w:val="00F65040"/>
    <w:rsid w:val="00F650BF"/>
    <w:rsid w:val="00F6513C"/>
    <w:rsid w:val="00F6588B"/>
    <w:rsid w:val="00F658B3"/>
    <w:rsid w:val="00F65A61"/>
    <w:rsid w:val="00F65D95"/>
    <w:rsid w:val="00F65EB5"/>
    <w:rsid w:val="00F66081"/>
    <w:rsid w:val="00F6618D"/>
    <w:rsid w:val="00F66417"/>
    <w:rsid w:val="00F66420"/>
    <w:rsid w:val="00F66465"/>
    <w:rsid w:val="00F6664F"/>
    <w:rsid w:val="00F66C79"/>
    <w:rsid w:val="00F66F70"/>
    <w:rsid w:val="00F67072"/>
    <w:rsid w:val="00F67177"/>
    <w:rsid w:val="00F6718D"/>
    <w:rsid w:val="00F67353"/>
    <w:rsid w:val="00F67366"/>
    <w:rsid w:val="00F673AA"/>
    <w:rsid w:val="00F674FA"/>
    <w:rsid w:val="00F6785B"/>
    <w:rsid w:val="00F678E7"/>
    <w:rsid w:val="00F6790B"/>
    <w:rsid w:val="00F7010E"/>
    <w:rsid w:val="00F7031F"/>
    <w:rsid w:val="00F704FC"/>
    <w:rsid w:val="00F705A9"/>
    <w:rsid w:val="00F705FD"/>
    <w:rsid w:val="00F7068F"/>
    <w:rsid w:val="00F70861"/>
    <w:rsid w:val="00F70BB3"/>
    <w:rsid w:val="00F70D00"/>
    <w:rsid w:val="00F7129B"/>
    <w:rsid w:val="00F71678"/>
    <w:rsid w:val="00F716AE"/>
    <w:rsid w:val="00F71A67"/>
    <w:rsid w:val="00F71AE9"/>
    <w:rsid w:val="00F71FF7"/>
    <w:rsid w:val="00F720D9"/>
    <w:rsid w:val="00F7214D"/>
    <w:rsid w:val="00F723C6"/>
    <w:rsid w:val="00F72665"/>
    <w:rsid w:val="00F72FA0"/>
    <w:rsid w:val="00F73220"/>
    <w:rsid w:val="00F73515"/>
    <w:rsid w:val="00F73988"/>
    <w:rsid w:val="00F739E8"/>
    <w:rsid w:val="00F73F2D"/>
    <w:rsid w:val="00F73F5E"/>
    <w:rsid w:val="00F741B7"/>
    <w:rsid w:val="00F74356"/>
    <w:rsid w:val="00F74477"/>
    <w:rsid w:val="00F74AA0"/>
    <w:rsid w:val="00F74FDB"/>
    <w:rsid w:val="00F753B9"/>
    <w:rsid w:val="00F75A7A"/>
    <w:rsid w:val="00F75D7A"/>
    <w:rsid w:val="00F75F08"/>
    <w:rsid w:val="00F76356"/>
    <w:rsid w:val="00F76488"/>
    <w:rsid w:val="00F765A1"/>
    <w:rsid w:val="00F769EA"/>
    <w:rsid w:val="00F76AC3"/>
    <w:rsid w:val="00F76D53"/>
    <w:rsid w:val="00F76E5C"/>
    <w:rsid w:val="00F76E8E"/>
    <w:rsid w:val="00F772E7"/>
    <w:rsid w:val="00F774EC"/>
    <w:rsid w:val="00F77604"/>
    <w:rsid w:val="00F77790"/>
    <w:rsid w:val="00F777A7"/>
    <w:rsid w:val="00F77D8E"/>
    <w:rsid w:val="00F77D96"/>
    <w:rsid w:val="00F77EE3"/>
    <w:rsid w:val="00F80043"/>
    <w:rsid w:val="00F8009B"/>
    <w:rsid w:val="00F802C9"/>
    <w:rsid w:val="00F80357"/>
    <w:rsid w:val="00F803F1"/>
    <w:rsid w:val="00F80428"/>
    <w:rsid w:val="00F80462"/>
    <w:rsid w:val="00F807D6"/>
    <w:rsid w:val="00F80817"/>
    <w:rsid w:val="00F80F23"/>
    <w:rsid w:val="00F80F2E"/>
    <w:rsid w:val="00F80F50"/>
    <w:rsid w:val="00F80FB4"/>
    <w:rsid w:val="00F8100E"/>
    <w:rsid w:val="00F81141"/>
    <w:rsid w:val="00F8133B"/>
    <w:rsid w:val="00F8141B"/>
    <w:rsid w:val="00F815BD"/>
    <w:rsid w:val="00F815CF"/>
    <w:rsid w:val="00F8161A"/>
    <w:rsid w:val="00F827ED"/>
    <w:rsid w:val="00F82849"/>
    <w:rsid w:val="00F82C10"/>
    <w:rsid w:val="00F82C9F"/>
    <w:rsid w:val="00F82D94"/>
    <w:rsid w:val="00F82F6B"/>
    <w:rsid w:val="00F83017"/>
    <w:rsid w:val="00F8306D"/>
    <w:rsid w:val="00F83075"/>
    <w:rsid w:val="00F83137"/>
    <w:rsid w:val="00F832C4"/>
    <w:rsid w:val="00F832EF"/>
    <w:rsid w:val="00F836B2"/>
    <w:rsid w:val="00F83C6D"/>
    <w:rsid w:val="00F8416B"/>
    <w:rsid w:val="00F841F3"/>
    <w:rsid w:val="00F8443A"/>
    <w:rsid w:val="00F84CCE"/>
    <w:rsid w:val="00F8505B"/>
    <w:rsid w:val="00F850DE"/>
    <w:rsid w:val="00F85225"/>
    <w:rsid w:val="00F85458"/>
    <w:rsid w:val="00F85475"/>
    <w:rsid w:val="00F855B6"/>
    <w:rsid w:val="00F8561F"/>
    <w:rsid w:val="00F8570C"/>
    <w:rsid w:val="00F857B2"/>
    <w:rsid w:val="00F85BC5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352"/>
    <w:rsid w:val="00F8760D"/>
    <w:rsid w:val="00F8762F"/>
    <w:rsid w:val="00F87B37"/>
    <w:rsid w:val="00F87D03"/>
    <w:rsid w:val="00F87F38"/>
    <w:rsid w:val="00F900B3"/>
    <w:rsid w:val="00F90692"/>
    <w:rsid w:val="00F906DC"/>
    <w:rsid w:val="00F909C2"/>
    <w:rsid w:val="00F909DD"/>
    <w:rsid w:val="00F9108D"/>
    <w:rsid w:val="00F915EA"/>
    <w:rsid w:val="00F91743"/>
    <w:rsid w:val="00F91BC2"/>
    <w:rsid w:val="00F91BE8"/>
    <w:rsid w:val="00F920EB"/>
    <w:rsid w:val="00F92164"/>
    <w:rsid w:val="00F92182"/>
    <w:rsid w:val="00F92234"/>
    <w:rsid w:val="00F9237E"/>
    <w:rsid w:val="00F923F7"/>
    <w:rsid w:val="00F925AC"/>
    <w:rsid w:val="00F925BA"/>
    <w:rsid w:val="00F92A49"/>
    <w:rsid w:val="00F92B39"/>
    <w:rsid w:val="00F92B97"/>
    <w:rsid w:val="00F92D18"/>
    <w:rsid w:val="00F92F24"/>
    <w:rsid w:val="00F93000"/>
    <w:rsid w:val="00F9308D"/>
    <w:rsid w:val="00F93122"/>
    <w:rsid w:val="00F937DC"/>
    <w:rsid w:val="00F93AB1"/>
    <w:rsid w:val="00F93AD5"/>
    <w:rsid w:val="00F94000"/>
    <w:rsid w:val="00F940B5"/>
    <w:rsid w:val="00F94160"/>
    <w:rsid w:val="00F9418A"/>
    <w:rsid w:val="00F941F9"/>
    <w:rsid w:val="00F94284"/>
    <w:rsid w:val="00F94B32"/>
    <w:rsid w:val="00F94DC3"/>
    <w:rsid w:val="00F94DD5"/>
    <w:rsid w:val="00F950F3"/>
    <w:rsid w:val="00F9591A"/>
    <w:rsid w:val="00F95BE6"/>
    <w:rsid w:val="00F95C1A"/>
    <w:rsid w:val="00F95C7A"/>
    <w:rsid w:val="00F95DDA"/>
    <w:rsid w:val="00F95F85"/>
    <w:rsid w:val="00F96156"/>
    <w:rsid w:val="00F9641A"/>
    <w:rsid w:val="00F96688"/>
    <w:rsid w:val="00F967ED"/>
    <w:rsid w:val="00F968E6"/>
    <w:rsid w:val="00F969B9"/>
    <w:rsid w:val="00F96EB1"/>
    <w:rsid w:val="00F9751D"/>
    <w:rsid w:val="00F975A0"/>
    <w:rsid w:val="00F97983"/>
    <w:rsid w:val="00F979A7"/>
    <w:rsid w:val="00F97E57"/>
    <w:rsid w:val="00FA0033"/>
    <w:rsid w:val="00FA0132"/>
    <w:rsid w:val="00FA0463"/>
    <w:rsid w:val="00FA05E2"/>
    <w:rsid w:val="00FA0746"/>
    <w:rsid w:val="00FA0D7D"/>
    <w:rsid w:val="00FA0F17"/>
    <w:rsid w:val="00FA1049"/>
    <w:rsid w:val="00FA1087"/>
    <w:rsid w:val="00FA1598"/>
    <w:rsid w:val="00FA1623"/>
    <w:rsid w:val="00FA19DD"/>
    <w:rsid w:val="00FA1CD9"/>
    <w:rsid w:val="00FA2034"/>
    <w:rsid w:val="00FA205A"/>
    <w:rsid w:val="00FA2080"/>
    <w:rsid w:val="00FA2226"/>
    <w:rsid w:val="00FA239E"/>
    <w:rsid w:val="00FA2584"/>
    <w:rsid w:val="00FA25D5"/>
    <w:rsid w:val="00FA280A"/>
    <w:rsid w:val="00FA28DD"/>
    <w:rsid w:val="00FA2939"/>
    <w:rsid w:val="00FA2ABA"/>
    <w:rsid w:val="00FA2E01"/>
    <w:rsid w:val="00FA2EE7"/>
    <w:rsid w:val="00FA2FEA"/>
    <w:rsid w:val="00FA3077"/>
    <w:rsid w:val="00FA32A1"/>
    <w:rsid w:val="00FA32EC"/>
    <w:rsid w:val="00FA3A52"/>
    <w:rsid w:val="00FA3CF4"/>
    <w:rsid w:val="00FA3E32"/>
    <w:rsid w:val="00FA4300"/>
    <w:rsid w:val="00FA4452"/>
    <w:rsid w:val="00FA465A"/>
    <w:rsid w:val="00FA49C0"/>
    <w:rsid w:val="00FA4B52"/>
    <w:rsid w:val="00FA4C5F"/>
    <w:rsid w:val="00FA4C6A"/>
    <w:rsid w:val="00FA4CB3"/>
    <w:rsid w:val="00FA4FA9"/>
    <w:rsid w:val="00FA4FCC"/>
    <w:rsid w:val="00FA502B"/>
    <w:rsid w:val="00FA532E"/>
    <w:rsid w:val="00FA5335"/>
    <w:rsid w:val="00FA5485"/>
    <w:rsid w:val="00FA558B"/>
    <w:rsid w:val="00FA59E7"/>
    <w:rsid w:val="00FA5DF4"/>
    <w:rsid w:val="00FA5E65"/>
    <w:rsid w:val="00FA5FBF"/>
    <w:rsid w:val="00FA62AD"/>
    <w:rsid w:val="00FA63C6"/>
    <w:rsid w:val="00FA65F3"/>
    <w:rsid w:val="00FA666D"/>
    <w:rsid w:val="00FA66D6"/>
    <w:rsid w:val="00FA68DC"/>
    <w:rsid w:val="00FA6C55"/>
    <w:rsid w:val="00FA6E1B"/>
    <w:rsid w:val="00FA6E67"/>
    <w:rsid w:val="00FA736E"/>
    <w:rsid w:val="00FA76F6"/>
    <w:rsid w:val="00FA771C"/>
    <w:rsid w:val="00FA775E"/>
    <w:rsid w:val="00FA77BF"/>
    <w:rsid w:val="00FA7AB2"/>
    <w:rsid w:val="00FA7F25"/>
    <w:rsid w:val="00FA7F57"/>
    <w:rsid w:val="00FA7F99"/>
    <w:rsid w:val="00FB0009"/>
    <w:rsid w:val="00FB07C6"/>
    <w:rsid w:val="00FB0B7C"/>
    <w:rsid w:val="00FB0D21"/>
    <w:rsid w:val="00FB0DE8"/>
    <w:rsid w:val="00FB10F3"/>
    <w:rsid w:val="00FB123A"/>
    <w:rsid w:val="00FB12AE"/>
    <w:rsid w:val="00FB162F"/>
    <w:rsid w:val="00FB1AA3"/>
    <w:rsid w:val="00FB1CA9"/>
    <w:rsid w:val="00FB1E62"/>
    <w:rsid w:val="00FB2060"/>
    <w:rsid w:val="00FB21C1"/>
    <w:rsid w:val="00FB232E"/>
    <w:rsid w:val="00FB284E"/>
    <w:rsid w:val="00FB2956"/>
    <w:rsid w:val="00FB2B5E"/>
    <w:rsid w:val="00FB2B7F"/>
    <w:rsid w:val="00FB2D3E"/>
    <w:rsid w:val="00FB2D75"/>
    <w:rsid w:val="00FB3420"/>
    <w:rsid w:val="00FB3575"/>
    <w:rsid w:val="00FB3BE8"/>
    <w:rsid w:val="00FB3C27"/>
    <w:rsid w:val="00FB4546"/>
    <w:rsid w:val="00FB46BF"/>
    <w:rsid w:val="00FB4734"/>
    <w:rsid w:val="00FB482C"/>
    <w:rsid w:val="00FB4940"/>
    <w:rsid w:val="00FB49B1"/>
    <w:rsid w:val="00FB4A35"/>
    <w:rsid w:val="00FB4CA9"/>
    <w:rsid w:val="00FB4FB8"/>
    <w:rsid w:val="00FB5002"/>
    <w:rsid w:val="00FB5096"/>
    <w:rsid w:val="00FB50B3"/>
    <w:rsid w:val="00FB51DF"/>
    <w:rsid w:val="00FB5C74"/>
    <w:rsid w:val="00FB5DF7"/>
    <w:rsid w:val="00FB5F2F"/>
    <w:rsid w:val="00FB606E"/>
    <w:rsid w:val="00FB60F6"/>
    <w:rsid w:val="00FB6888"/>
    <w:rsid w:val="00FB6A75"/>
    <w:rsid w:val="00FB6BFC"/>
    <w:rsid w:val="00FB703A"/>
    <w:rsid w:val="00FB704A"/>
    <w:rsid w:val="00FB7329"/>
    <w:rsid w:val="00FB7537"/>
    <w:rsid w:val="00FB787C"/>
    <w:rsid w:val="00FB78FF"/>
    <w:rsid w:val="00FB7964"/>
    <w:rsid w:val="00FB7F32"/>
    <w:rsid w:val="00FB7F63"/>
    <w:rsid w:val="00FC0199"/>
    <w:rsid w:val="00FC0371"/>
    <w:rsid w:val="00FC03D6"/>
    <w:rsid w:val="00FC04E1"/>
    <w:rsid w:val="00FC054D"/>
    <w:rsid w:val="00FC058F"/>
    <w:rsid w:val="00FC05F1"/>
    <w:rsid w:val="00FC078D"/>
    <w:rsid w:val="00FC0A07"/>
    <w:rsid w:val="00FC0A46"/>
    <w:rsid w:val="00FC0C5B"/>
    <w:rsid w:val="00FC0C87"/>
    <w:rsid w:val="00FC113F"/>
    <w:rsid w:val="00FC16EC"/>
    <w:rsid w:val="00FC17F8"/>
    <w:rsid w:val="00FC18AF"/>
    <w:rsid w:val="00FC1E79"/>
    <w:rsid w:val="00FC23B1"/>
    <w:rsid w:val="00FC27CC"/>
    <w:rsid w:val="00FC28B1"/>
    <w:rsid w:val="00FC2FE5"/>
    <w:rsid w:val="00FC3578"/>
    <w:rsid w:val="00FC35BE"/>
    <w:rsid w:val="00FC366A"/>
    <w:rsid w:val="00FC388F"/>
    <w:rsid w:val="00FC3AA6"/>
    <w:rsid w:val="00FC3ADC"/>
    <w:rsid w:val="00FC3B4A"/>
    <w:rsid w:val="00FC40C3"/>
    <w:rsid w:val="00FC4778"/>
    <w:rsid w:val="00FC4BD3"/>
    <w:rsid w:val="00FC4E7D"/>
    <w:rsid w:val="00FC504E"/>
    <w:rsid w:val="00FC50B8"/>
    <w:rsid w:val="00FC5EF5"/>
    <w:rsid w:val="00FC5FB2"/>
    <w:rsid w:val="00FC60DF"/>
    <w:rsid w:val="00FC64B0"/>
    <w:rsid w:val="00FC68B2"/>
    <w:rsid w:val="00FC6A20"/>
    <w:rsid w:val="00FC6AF1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342"/>
    <w:rsid w:val="00FD0A70"/>
    <w:rsid w:val="00FD0BCC"/>
    <w:rsid w:val="00FD0C23"/>
    <w:rsid w:val="00FD0C33"/>
    <w:rsid w:val="00FD127B"/>
    <w:rsid w:val="00FD1A53"/>
    <w:rsid w:val="00FD1BAF"/>
    <w:rsid w:val="00FD1BD7"/>
    <w:rsid w:val="00FD1BF5"/>
    <w:rsid w:val="00FD1C72"/>
    <w:rsid w:val="00FD1DF2"/>
    <w:rsid w:val="00FD1FB2"/>
    <w:rsid w:val="00FD2181"/>
    <w:rsid w:val="00FD2245"/>
    <w:rsid w:val="00FD27DD"/>
    <w:rsid w:val="00FD2854"/>
    <w:rsid w:val="00FD2B00"/>
    <w:rsid w:val="00FD2B5B"/>
    <w:rsid w:val="00FD2DF4"/>
    <w:rsid w:val="00FD36C7"/>
    <w:rsid w:val="00FD3840"/>
    <w:rsid w:val="00FD404A"/>
    <w:rsid w:val="00FD4145"/>
    <w:rsid w:val="00FD45B4"/>
    <w:rsid w:val="00FD482F"/>
    <w:rsid w:val="00FD48EE"/>
    <w:rsid w:val="00FD4AD5"/>
    <w:rsid w:val="00FD4F29"/>
    <w:rsid w:val="00FD5099"/>
    <w:rsid w:val="00FD528B"/>
    <w:rsid w:val="00FD5414"/>
    <w:rsid w:val="00FD54C8"/>
    <w:rsid w:val="00FD559E"/>
    <w:rsid w:val="00FD5787"/>
    <w:rsid w:val="00FD5999"/>
    <w:rsid w:val="00FD5B47"/>
    <w:rsid w:val="00FD5B95"/>
    <w:rsid w:val="00FD5CA2"/>
    <w:rsid w:val="00FD5E06"/>
    <w:rsid w:val="00FD6179"/>
    <w:rsid w:val="00FD638E"/>
    <w:rsid w:val="00FD6617"/>
    <w:rsid w:val="00FD6896"/>
    <w:rsid w:val="00FD6994"/>
    <w:rsid w:val="00FD6A71"/>
    <w:rsid w:val="00FD6C8F"/>
    <w:rsid w:val="00FD6CBF"/>
    <w:rsid w:val="00FD7063"/>
    <w:rsid w:val="00FD73E0"/>
    <w:rsid w:val="00FD7427"/>
    <w:rsid w:val="00FD7652"/>
    <w:rsid w:val="00FD77B6"/>
    <w:rsid w:val="00FD7806"/>
    <w:rsid w:val="00FD788F"/>
    <w:rsid w:val="00FD7CAD"/>
    <w:rsid w:val="00FE03F1"/>
    <w:rsid w:val="00FE0526"/>
    <w:rsid w:val="00FE070F"/>
    <w:rsid w:val="00FE0A66"/>
    <w:rsid w:val="00FE0D1D"/>
    <w:rsid w:val="00FE1047"/>
    <w:rsid w:val="00FE1154"/>
    <w:rsid w:val="00FE11DA"/>
    <w:rsid w:val="00FE13E6"/>
    <w:rsid w:val="00FE176E"/>
    <w:rsid w:val="00FE1B8F"/>
    <w:rsid w:val="00FE1B9E"/>
    <w:rsid w:val="00FE1EC4"/>
    <w:rsid w:val="00FE24FC"/>
    <w:rsid w:val="00FE2A07"/>
    <w:rsid w:val="00FE2BA7"/>
    <w:rsid w:val="00FE2DE6"/>
    <w:rsid w:val="00FE2FB2"/>
    <w:rsid w:val="00FE33E6"/>
    <w:rsid w:val="00FE34FB"/>
    <w:rsid w:val="00FE35BE"/>
    <w:rsid w:val="00FE36D8"/>
    <w:rsid w:val="00FE3768"/>
    <w:rsid w:val="00FE3D6C"/>
    <w:rsid w:val="00FE3DD4"/>
    <w:rsid w:val="00FE44C0"/>
    <w:rsid w:val="00FE461C"/>
    <w:rsid w:val="00FE4906"/>
    <w:rsid w:val="00FE4991"/>
    <w:rsid w:val="00FE4CC8"/>
    <w:rsid w:val="00FE50F9"/>
    <w:rsid w:val="00FE5318"/>
    <w:rsid w:val="00FE53EA"/>
    <w:rsid w:val="00FE57C3"/>
    <w:rsid w:val="00FE5854"/>
    <w:rsid w:val="00FE5A58"/>
    <w:rsid w:val="00FE5F2B"/>
    <w:rsid w:val="00FE6345"/>
    <w:rsid w:val="00FE680D"/>
    <w:rsid w:val="00FE6D5C"/>
    <w:rsid w:val="00FE6F49"/>
    <w:rsid w:val="00FE70B8"/>
    <w:rsid w:val="00FE70F5"/>
    <w:rsid w:val="00FE71E0"/>
    <w:rsid w:val="00FE731A"/>
    <w:rsid w:val="00FE7503"/>
    <w:rsid w:val="00FE760E"/>
    <w:rsid w:val="00FE767F"/>
    <w:rsid w:val="00FE768C"/>
    <w:rsid w:val="00FE7714"/>
    <w:rsid w:val="00FE7777"/>
    <w:rsid w:val="00FE79AC"/>
    <w:rsid w:val="00FE7B7D"/>
    <w:rsid w:val="00FF044D"/>
    <w:rsid w:val="00FF074A"/>
    <w:rsid w:val="00FF07BA"/>
    <w:rsid w:val="00FF09BD"/>
    <w:rsid w:val="00FF0B4D"/>
    <w:rsid w:val="00FF0FE2"/>
    <w:rsid w:val="00FF13CE"/>
    <w:rsid w:val="00FF1578"/>
    <w:rsid w:val="00FF163B"/>
    <w:rsid w:val="00FF1828"/>
    <w:rsid w:val="00FF1956"/>
    <w:rsid w:val="00FF1BAB"/>
    <w:rsid w:val="00FF1E38"/>
    <w:rsid w:val="00FF1F68"/>
    <w:rsid w:val="00FF2007"/>
    <w:rsid w:val="00FF20AA"/>
    <w:rsid w:val="00FF21E8"/>
    <w:rsid w:val="00FF21E9"/>
    <w:rsid w:val="00FF2312"/>
    <w:rsid w:val="00FF2317"/>
    <w:rsid w:val="00FF2326"/>
    <w:rsid w:val="00FF243B"/>
    <w:rsid w:val="00FF2483"/>
    <w:rsid w:val="00FF24F2"/>
    <w:rsid w:val="00FF251F"/>
    <w:rsid w:val="00FF26B6"/>
    <w:rsid w:val="00FF2763"/>
    <w:rsid w:val="00FF2E1F"/>
    <w:rsid w:val="00FF3202"/>
    <w:rsid w:val="00FF3317"/>
    <w:rsid w:val="00FF3427"/>
    <w:rsid w:val="00FF3452"/>
    <w:rsid w:val="00FF34E3"/>
    <w:rsid w:val="00FF377B"/>
    <w:rsid w:val="00FF3862"/>
    <w:rsid w:val="00FF3977"/>
    <w:rsid w:val="00FF39F1"/>
    <w:rsid w:val="00FF3CF4"/>
    <w:rsid w:val="00FF46A2"/>
    <w:rsid w:val="00FF46BF"/>
    <w:rsid w:val="00FF487C"/>
    <w:rsid w:val="00FF4B5A"/>
    <w:rsid w:val="00FF4EAC"/>
    <w:rsid w:val="00FF5630"/>
    <w:rsid w:val="00FF5789"/>
    <w:rsid w:val="00FF5898"/>
    <w:rsid w:val="00FF589C"/>
    <w:rsid w:val="00FF58AE"/>
    <w:rsid w:val="00FF5C45"/>
    <w:rsid w:val="00FF5C87"/>
    <w:rsid w:val="00FF5D50"/>
    <w:rsid w:val="00FF5E85"/>
    <w:rsid w:val="00FF5F05"/>
    <w:rsid w:val="00FF5FAE"/>
    <w:rsid w:val="00FF6461"/>
    <w:rsid w:val="00FF6749"/>
    <w:rsid w:val="00FF6868"/>
    <w:rsid w:val="00FF69F9"/>
    <w:rsid w:val="00FF6CE5"/>
    <w:rsid w:val="00FF6D42"/>
    <w:rsid w:val="00FF6E0E"/>
    <w:rsid w:val="00FF7371"/>
    <w:rsid w:val="00FF7440"/>
    <w:rsid w:val="00FF7455"/>
    <w:rsid w:val="00FF760B"/>
    <w:rsid w:val="00FF7A72"/>
    <w:rsid w:val="00FF7B60"/>
    <w:rsid w:val="00FF7B76"/>
    <w:rsid w:val="00FF7DA9"/>
    <w:rsid w:val="00FF7F26"/>
    <w:rsid w:val="020D1763"/>
    <w:rsid w:val="0277148C"/>
    <w:rsid w:val="058CCB85"/>
    <w:rsid w:val="063EFC20"/>
    <w:rsid w:val="0729FDA7"/>
    <w:rsid w:val="0823E6BD"/>
    <w:rsid w:val="086DB9B1"/>
    <w:rsid w:val="093596A5"/>
    <w:rsid w:val="099DD8E8"/>
    <w:rsid w:val="0A5A1685"/>
    <w:rsid w:val="0A851EEA"/>
    <w:rsid w:val="0ACC0AF6"/>
    <w:rsid w:val="0C0DCDB3"/>
    <w:rsid w:val="0C9A9C8A"/>
    <w:rsid w:val="0E19A604"/>
    <w:rsid w:val="0E926A14"/>
    <w:rsid w:val="0ED1549F"/>
    <w:rsid w:val="102EF8A2"/>
    <w:rsid w:val="1209D63D"/>
    <w:rsid w:val="131DB1F9"/>
    <w:rsid w:val="1445C781"/>
    <w:rsid w:val="1463132B"/>
    <w:rsid w:val="15BFB9EF"/>
    <w:rsid w:val="179C9DFA"/>
    <w:rsid w:val="18308621"/>
    <w:rsid w:val="18C6F855"/>
    <w:rsid w:val="1AFFD449"/>
    <w:rsid w:val="1C6E57E1"/>
    <w:rsid w:val="1C882CFB"/>
    <w:rsid w:val="1CF5B50E"/>
    <w:rsid w:val="1DFB7D21"/>
    <w:rsid w:val="1E292E09"/>
    <w:rsid w:val="1F75D2F8"/>
    <w:rsid w:val="1FC2EAD1"/>
    <w:rsid w:val="207623BB"/>
    <w:rsid w:val="20D7343E"/>
    <w:rsid w:val="21EF0076"/>
    <w:rsid w:val="22BE1814"/>
    <w:rsid w:val="231748CF"/>
    <w:rsid w:val="24DDFB07"/>
    <w:rsid w:val="264108B9"/>
    <w:rsid w:val="26775487"/>
    <w:rsid w:val="29279AFC"/>
    <w:rsid w:val="29A05F0C"/>
    <w:rsid w:val="29AC97D3"/>
    <w:rsid w:val="2BBE584A"/>
    <w:rsid w:val="2C72768B"/>
    <w:rsid w:val="2DA18D3B"/>
    <w:rsid w:val="2DD76013"/>
    <w:rsid w:val="2E20A9C1"/>
    <w:rsid w:val="313EF742"/>
    <w:rsid w:val="32EB759A"/>
    <w:rsid w:val="334F5AAC"/>
    <w:rsid w:val="33B23B0B"/>
    <w:rsid w:val="346F4A14"/>
    <w:rsid w:val="358AB02E"/>
    <w:rsid w:val="35B0332E"/>
    <w:rsid w:val="394EAEDB"/>
    <w:rsid w:val="3A9E3720"/>
    <w:rsid w:val="3BA2EB0B"/>
    <w:rsid w:val="3BDB6BCB"/>
    <w:rsid w:val="3DB3AFCD"/>
    <w:rsid w:val="3F15E520"/>
    <w:rsid w:val="3F2717B7"/>
    <w:rsid w:val="405FF753"/>
    <w:rsid w:val="431BA9D5"/>
    <w:rsid w:val="444995DF"/>
    <w:rsid w:val="44FC525F"/>
    <w:rsid w:val="45782C94"/>
    <w:rsid w:val="46213C6B"/>
    <w:rsid w:val="4734B7CE"/>
    <w:rsid w:val="484CF345"/>
    <w:rsid w:val="4BCA553F"/>
    <w:rsid w:val="4BDFBDFB"/>
    <w:rsid w:val="4CC304CD"/>
    <w:rsid w:val="4F1EAA61"/>
    <w:rsid w:val="4F3CFC94"/>
    <w:rsid w:val="5022AD02"/>
    <w:rsid w:val="5072BF9E"/>
    <w:rsid w:val="509B9D04"/>
    <w:rsid w:val="51F0C07E"/>
    <w:rsid w:val="52203AE0"/>
    <w:rsid w:val="522AEF9C"/>
    <w:rsid w:val="53B51B8A"/>
    <w:rsid w:val="5809D653"/>
    <w:rsid w:val="589DB8FB"/>
    <w:rsid w:val="5B535965"/>
    <w:rsid w:val="5BB11DA7"/>
    <w:rsid w:val="5D6482CE"/>
    <w:rsid w:val="5D79EB8A"/>
    <w:rsid w:val="5DB0AE50"/>
    <w:rsid w:val="5F2E7FA1"/>
    <w:rsid w:val="5F6D5C16"/>
    <w:rsid w:val="6196A41E"/>
    <w:rsid w:val="622CE45B"/>
    <w:rsid w:val="63E65FEF"/>
    <w:rsid w:val="63F6D178"/>
    <w:rsid w:val="64282ACB"/>
    <w:rsid w:val="65360585"/>
    <w:rsid w:val="67AFCC64"/>
    <w:rsid w:val="67E8B6C4"/>
    <w:rsid w:val="694A17E4"/>
    <w:rsid w:val="6C64E6A2"/>
    <w:rsid w:val="6E888D0C"/>
    <w:rsid w:val="70FFF422"/>
    <w:rsid w:val="73E65B4C"/>
    <w:rsid w:val="76C2044E"/>
    <w:rsid w:val="76D8C8B1"/>
    <w:rsid w:val="786FDE4D"/>
    <w:rsid w:val="787EEFB9"/>
    <w:rsid w:val="7952656E"/>
    <w:rsid w:val="7B1C0EF0"/>
    <w:rsid w:val="7D21FD1F"/>
    <w:rsid w:val="7D7B60AB"/>
    <w:rsid w:val="7DA895F3"/>
    <w:rsid w:val="7DB9672E"/>
    <w:rsid w:val="7F179A50"/>
    <w:rsid w:val="7F6C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BA6BD9E"/>
  <w15:chartTrackingRefBased/>
  <w15:docId w15:val="{969F96FF-8D42-4096-A236-0F53599EE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Default Paragraph Font" w:uiPriority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semiHidden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8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C562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Emphasis">
    <w:name w:val="Emphasis"/>
    <w:basedOn w:val="DefaultParagraphFont"/>
    <w:qFormat/>
    <w:rsid w:val="00A10E7F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3D79F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79FA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81185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07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73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1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3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74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11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header" Target="header5.xml"/><Relationship Id="rId26" Type="http://schemas.openxmlformats.org/officeDocument/2006/relationships/header" Target="header12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5" Type="http://schemas.openxmlformats.org/officeDocument/2006/relationships/header" Target="header11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29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footer" Target="footer7.xml"/><Relationship Id="rId28" Type="http://schemas.openxmlformats.org/officeDocument/2006/relationships/footer" Target="footer8.xml"/><Relationship Id="rId10" Type="http://schemas.openxmlformats.org/officeDocument/2006/relationships/footer" Target="footer2.xml"/><Relationship Id="rId19" Type="http://schemas.openxmlformats.org/officeDocument/2006/relationships/header" Target="header6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Relationship Id="rId22" Type="http://schemas.openxmlformats.org/officeDocument/2006/relationships/header" Target="header9.xml"/><Relationship Id="rId27" Type="http://schemas.openxmlformats.org/officeDocument/2006/relationships/header" Target="header13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4F544-2440-4DFC-91E4-0C5DDEE8F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115</TotalTime>
  <Pages>37</Pages>
  <Words>5983</Words>
  <Characters>34106</Characters>
  <Application>Microsoft Office Word</Application>
  <DocSecurity>0</DocSecurity>
  <Lines>284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40009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Vasida, Ruttanavijit</dc:creator>
  <cp:keywords/>
  <cp:lastModifiedBy>Vasida, Ruttanavijit</cp:lastModifiedBy>
  <cp:revision>55</cp:revision>
  <cp:lastPrinted>2021-05-12T06:13:00Z</cp:lastPrinted>
  <dcterms:created xsi:type="dcterms:W3CDTF">2021-05-07T10:53:00Z</dcterms:created>
  <dcterms:modified xsi:type="dcterms:W3CDTF">2021-05-14T08:34:00Z</dcterms:modified>
</cp:coreProperties>
</file>