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E3E8C" w14:textId="7B3FD39D" w:rsidR="00B1375A" w:rsidRPr="00B63A7A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  <w:bookmarkStart w:id="0" w:name="Title"/>
      <w:r w:rsidRPr="00B63A7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B63A7A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B63A7A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3461D779" w14:textId="77777777" w:rsidR="006F7AC4" w:rsidRPr="00B63A7A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6334EE1B" w14:textId="77777777" w:rsidR="000649CB" w:rsidRPr="00B63A7A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5FA35479" w14:textId="77777777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</w:t>
      </w:r>
      <w:r w:rsidR="001E386C" w:rsidRPr="00B63A7A">
        <w:rPr>
          <w:rFonts w:ascii="Angsana New" w:hAnsi="Angsana New" w:cs="Angsana New"/>
          <w:sz w:val="28"/>
          <w:szCs w:val="28"/>
          <w:cs/>
          <w:lang w:bidi="th-TH"/>
        </w:rPr>
        <w:t>ล</w:t>
      </w:r>
    </w:p>
    <w:p w14:paraId="1EB5ED8B" w14:textId="3EF67EF0" w:rsidR="006161D7" w:rsidRPr="00B63A7A" w:rsidRDefault="006161D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BF74E9" w:rsidRPr="00B63A7A">
        <w:rPr>
          <w:rFonts w:ascii="Angsana New" w:hAnsi="Angsana New" w:cs="Angsana New"/>
          <w:sz w:val="28"/>
          <w:szCs w:val="28"/>
          <w:lang w:bidi="th-TH"/>
        </w:rPr>
        <w:t>2019</w:t>
      </w:r>
      <w:r w:rsidRPr="00B63A7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B63A7A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="004B2B08" w:rsidRPr="00B63A7A">
        <w:rPr>
          <w:rFonts w:ascii="Angsana New" w:hAnsi="Angsana New" w:cs="Angsana New"/>
          <w:sz w:val="28"/>
          <w:szCs w:val="28"/>
          <w:lang w:val="en-US" w:bidi="th-TH"/>
        </w:rPr>
        <w:t>COVID</w:t>
      </w:r>
      <w:r w:rsidRPr="00B63A7A">
        <w:rPr>
          <w:rFonts w:ascii="Angsana New" w:hAnsi="Angsana New" w:cs="Angsana New"/>
          <w:sz w:val="28"/>
          <w:szCs w:val="28"/>
          <w:lang w:val="en-US" w:bidi="th-TH"/>
        </w:rPr>
        <w:t>-19)</w:t>
      </w:r>
    </w:p>
    <w:p w14:paraId="46C0F4AE" w14:textId="77777777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0837051" w14:textId="77777777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ลูกหนี้ตามสัญญาเช่า</w:t>
      </w:r>
      <w:r w:rsidR="003A03C9" w:rsidRPr="00B63A7A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</w:p>
    <w:p w14:paraId="49997871" w14:textId="52AFF04B" w:rsidR="00185A93" w:rsidRPr="00B63A7A" w:rsidRDefault="00185A93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ลูกหนี้เงินให้สินเชื่ออื่น</w:t>
      </w:r>
    </w:p>
    <w:p w14:paraId="59EE567C" w14:textId="0C9EF7EA" w:rsidR="00737967" w:rsidRPr="00B63A7A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09A16EAB" w14:textId="77777777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เงินลงทุนในการร่วมค้า</w:t>
      </w:r>
    </w:p>
    <w:p w14:paraId="24C55E9C" w14:textId="2D1A4FAA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451CD3D5" w14:textId="77777777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343A0" w:rsidRPr="00B63A7A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030FA985" w14:textId="36224967" w:rsidR="00DA4BD9" w:rsidRPr="00B63A7A" w:rsidRDefault="00E167E6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 w:hint="cs"/>
          <w:sz w:val="28"/>
          <w:szCs w:val="28"/>
          <w:cs/>
          <w:lang w:bidi="th-TH"/>
        </w:rPr>
        <w:t>(</w:t>
      </w:r>
      <w:r w:rsidR="007611A3" w:rsidRPr="00B63A7A">
        <w:rPr>
          <w:rFonts w:ascii="Angsana New" w:hAnsi="Angsana New" w:cs="Angsana New" w:hint="cs"/>
          <w:sz w:val="28"/>
          <w:szCs w:val="28"/>
          <w:cs/>
          <w:lang w:bidi="th-TH"/>
        </w:rPr>
        <w:t>ขาดทุน</w:t>
      </w:r>
      <w:r w:rsidRPr="00B63A7A">
        <w:rPr>
          <w:rFonts w:ascii="Angsana New" w:hAnsi="Angsana New" w:cs="Angsana New" w:hint="cs"/>
          <w:sz w:val="28"/>
          <w:szCs w:val="28"/>
          <w:cs/>
          <w:lang w:val="en-US" w:bidi="th-TH"/>
        </w:rPr>
        <w:t>) กำไร</w:t>
      </w:r>
      <w:r w:rsidR="00DA4BD9" w:rsidRPr="00B63A7A">
        <w:rPr>
          <w:rFonts w:ascii="Angsana New" w:hAnsi="Angsana New" w:cs="Angsana New"/>
          <w:sz w:val="28"/>
          <w:szCs w:val="28"/>
          <w:cs/>
          <w:lang w:bidi="th-TH"/>
        </w:rPr>
        <w:t>ต่อหุ้น</w:t>
      </w:r>
    </w:p>
    <w:p w14:paraId="207764F8" w14:textId="77777777" w:rsidR="003A03C9" w:rsidRPr="00B63A7A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274C67E0" w14:textId="59EC3774" w:rsidR="00DA4BD9" w:rsidRPr="00B63A7A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ภาระผูกพัน</w:t>
      </w:r>
      <w:r w:rsidR="003A03C9" w:rsidRPr="00B63A7A">
        <w:rPr>
          <w:rFonts w:ascii="Angsana New" w:hAnsi="Angsana New" w:cs="Angsana New"/>
          <w:sz w:val="28"/>
          <w:szCs w:val="28"/>
          <w:cs/>
          <w:lang w:bidi="th-TH"/>
        </w:rPr>
        <w:t>กับ</w:t>
      </w:r>
      <w:r w:rsidR="00161266" w:rsidRPr="00B63A7A">
        <w:rPr>
          <w:rFonts w:ascii="Angsana New" w:hAnsi="Angsana New" w:cs="Angsana New"/>
          <w:sz w:val="28"/>
          <w:szCs w:val="28"/>
          <w:cs/>
          <w:lang w:bidi="th-TH"/>
        </w:rPr>
        <w:t>บุคคลหรือ</w:t>
      </w:r>
      <w:r w:rsidR="003A03C9" w:rsidRPr="00B63A7A">
        <w:rPr>
          <w:rFonts w:ascii="Angsana New" w:hAnsi="Angsana New" w:cs="Angsana New"/>
          <w:sz w:val="28"/>
          <w:szCs w:val="28"/>
          <w:cs/>
          <w:lang w:bidi="th-TH"/>
        </w:rPr>
        <w:t>กิจการที่ไม่เกี่ยวข้องกัน</w:t>
      </w:r>
    </w:p>
    <w:p w14:paraId="11C7DF83" w14:textId="77777777" w:rsidR="003F004A" w:rsidRPr="00B63A7A" w:rsidRDefault="003F004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E64A071" w14:textId="1290F722" w:rsidR="00A66DF9" w:rsidRPr="00B63A7A" w:rsidRDefault="00A66DF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28"/>
          <w:szCs w:val="28"/>
        </w:rPr>
      </w:pPr>
      <w:r w:rsidRPr="00B63A7A"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1FC39945" w14:textId="77777777" w:rsidR="00DB3C6F" w:rsidRPr="00B63A7A" w:rsidRDefault="00DB3C6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28"/>
          <w:szCs w:val="28"/>
        </w:rPr>
      </w:pPr>
    </w:p>
    <w:p w14:paraId="78F1F7E7" w14:textId="77777777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</w:rPr>
        <w:br w:type="page"/>
      </w:r>
      <w:r w:rsidRPr="00B63A7A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5102AC" w:rsidRPr="00B63A7A">
        <w:rPr>
          <w:rFonts w:ascii="Angsana New" w:hAnsi="Angsana New"/>
          <w:sz w:val="28"/>
          <w:szCs w:val="28"/>
          <w:cs/>
        </w:rPr>
        <w:t>ระหว่างกาล</w:t>
      </w:r>
      <w:r w:rsidRPr="00B63A7A">
        <w:rPr>
          <w:rFonts w:ascii="Angsana New" w:hAnsi="Angsana New"/>
          <w:sz w:val="28"/>
          <w:szCs w:val="28"/>
          <w:cs/>
        </w:rPr>
        <w:t>นี้</w:t>
      </w:r>
    </w:p>
    <w:p w14:paraId="0562CB0E" w14:textId="77777777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C6F10D5" w14:textId="20339F7F" w:rsidR="00B1375A" w:rsidRPr="00B63A7A" w:rsidRDefault="00B1375A" w:rsidP="0046108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</w:t>
      </w:r>
      <w:r w:rsidR="00EE132C" w:rsidRPr="00B63A7A">
        <w:rPr>
          <w:rFonts w:ascii="Angsana New" w:hAnsi="Angsana New"/>
          <w:sz w:val="28"/>
          <w:szCs w:val="28"/>
          <w:cs/>
        </w:rPr>
        <w:t>คณะ</w:t>
      </w:r>
      <w:r w:rsidRPr="00B63A7A">
        <w:rPr>
          <w:rFonts w:ascii="Angsana New" w:hAnsi="Angsana New"/>
          <w:sz w:val="28"/>
          <w:szCs w:val="28"/>
          <w:cs/>
        </w:rPr>
        <w:t>กรรมการเมื่อวันที่</w:t>
      </w:r>
      <w:r w:rsidR="006F7AC4" w:rsidRPr="00B63A7A">
        <w:rPr>
          <w:rFonts w:ascii="Angsana New" w:hAnsi="Angsana New"/>
          <w:sz w:val="28"/>
          <w:szCs w:val="28"/>
        </w:rPr>
        <w:t xml:space="preserve"> </w:t>
      </w:r>
      <w:r w:rsidR="00A8771F" w:rsidRPr="00B63A7A">
        <w:rPr>
          <w:rFonts w:ascii="Angsana New" w:eastAsia="Times New Roman" w:hAnsi="Angsana New"/>
          <w:sz w:val="28"/>
          <w:szCs w:val="28"/>
        </w:rPr>
        <w:t>14</w:t>
      </w:r>
      <w:r w:rsidR="00D16DDA"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="00D16DDA" w:rsidRPr="00B63A7A">
        <w:rPr>
          <w:rFonts w:ascii="Angsana New" w:eastAsia="Times New Roman" w:hAnsi="Angsana New" w:hint="cs"/>
          <w:sz w:val="28"/>
          <w:szCs w:val="28"/>
          <w:cs/>
        </w:rPr>
        <w:t>พฤ</w:t>
      </w:r>
      <w:r w:rsidR="00D54FEF" w:rsidRPr="00B63A7A">
        <w:rPr>
          <w:rFonts w:ascii="Angsana New" w:eastAsia="Times New Roman" w:hAnsi="Angsana New" w:hint="cs"/>
          <w:sz w:val="28"/>
          <w:szCs w:val="28"/>
          <w:cs/>
        </w:rPr>
        <w:t xml:space="preserve">ษภาคม </w:t>
      </w:r>
      <w:r w:rsidR="00D54FEF" w:rsidRPr="00B63A7A">
        <w:rPr>
          <w:rFonts w:ascii="Angsana New" w:eastAsia="Times New Roman" w:hAnsi="Angsana New"/>
          <w:sz w:val="28"/>
          <w:szCs w:val="28"/>
        </w:rPr>
        <w:t>2564</w:t>
      </w:r>
    </w:p>
    <w:p w14:paraId="34CE0A41" w14:textId="77777777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D452D8" w14:textId="4C6AD2A0" w:rsidR="00B1375A" w:rsidRPr="00B63A7A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/>
          <w:b/>
          <w:bCs/>
          <w:sz w:val="28"/>
          <w:szCs w:val="28"/>
        </w:rPr>
        <w:t>1</w:t>
      </w:r>
      <w:r w:rsidR="00B1375A" w:rsidRPr="00B63A7A">
        <w:rPr>
          <w:rFonts w:ascii="Angsana New" w:hAnsi="Angsana New"/>
          <w:b/>
          <w:bCs/>
          <w:sz w:val="28"/>
          <w:szCs w:val="28"/>
          <w:cs/>
        </w:rPr>
        <w:tab/>
        <w:t>ข้อมูลทั่วไป</w:t>
      </w:r>
    </w:p>
    <w:p w14:paraId="62EBF3C5" w14:textId="77777777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E150EF" w14:textId="2AB8C0D7" w:rsidR="007118EE" w:rsidRPr="00B63A7A" w:rsidRDefault="00B1375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63A7A">
        <w:rPr>
          <w:rFonts w:ascii="Angsana New" w:hAnsi="Angsana New"/>
          <w:sz w:val="28"/>
          <w:szCs w:val="28"/>
          <w:cs/>
        </w:rPr>
        <w:t xml:space="preserve">บริษัท </w:t>
      </w:r>
      <w:r w:rsidR="008119AA" w:rsidRPr="00B63A7A">
        <w:rPr>
          <w:rFonts w:ascii="Angsana New" w:hAnsi="Angsana New"/>
          <w:sz w:val="28"/>
          <w:szCs w:val="28"/>
          <w:cs/>
        </w:rPr>
        <w:t xml:space="preserve">มิตรสิบ </w:t>
      </w:r>
      <w:r w:rsidRPr="00B63A7A">
        <w:rPr>
          <w:rFonts w:ascii="Angsana New" w:hAnsi="Angsana New"/>
          <w:sz w:val="28"/>
          <w:szCs w:val="28"/>
          <w:cs/>
        </w:rPr>
        <w:t xml:space="preserve">ลิสซิ่ง จำกัด (มหาชน) </w:t>
      </w:r>
      <w:r w:rsidRPr="00B63A7A">
        <w:rPr>
          <w:rFonts w:ascii="Angsana New" w:hAnsi="Angsana New"/>
          <w:sz w:val="28"/>
          <w:szCs w:val="28"/>
        </w:rPr>
        <w:t>“</w:t>
      </w:r>
      <w:r w:rsidRPr="00B63A7A">
        <w:rPr>
          <w:rFonts w:ascii="Angsana New" w:hAnsi="Angsana New"/>
          <w:sz w:val="28"/>
          <w:szCs w:val="28"/>
          <w:cs/>
        </w:rPr>
        <w:t>บริษัท</w:t>
      </w:r>
      <w:r w:rsidRPr="00B63A7A">
        <w:rPr>
          <w:rFonts w:ascii="Angsana New" w:hAnsi="Angsana New"/>
          <w:sz w:val="28"/>
          <w:szCs w:val="28"/>
        </w:rPr>
        <w:t>”</w:t>
      </w:r>
      <w:r w:rsidRPr="00B63A7A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และ</w:t>
      </w:r>
      <w:r w:rsidR="00747A07" w:rsidRPr="00B63A7A">
        <w:rPr>
          <w:rFonts w:ascii="Angsana New" w:hAnsi="Angsana New"/>
          <w:sz w:val="28"/>
          <w:szCs w:val="28"/>
          <w:cs/>
        </w:rPr>
        <w:t xml:space="preserve">จดทะเบียนกับตลาดหลักทรัพย์ เอ็ม เอ ไอ </w:t>
      </w:r>
      <w:r w:rsidR="00747A07" w:rsidRPr="00B63A7A">
        <w:rPr>
          <w:rFonts w:ascii="Angsana New" w:hAnsi="Angsana New"/>
          <w:sz w:val="28"/>
          <w:szCs w:val="28"/>
        </w:rPr>
        <w:t>(</w:t>
      </w:r>
      <w:proofErr w:type="spellStart"/>
      <w:r w:rsidR="00747A07" w:rsidRPr="00B63A7A">
        <w:rPr>
          <w:rFonts w:ascii="Angsana New" w:hAnsi="Angsana New"/>
          <w:sz w:val="28"/>
          <w:szCs w:val="28"/>
        </w:rPr>
        <w:t>mai</w:t>
      </w:r>
      <w:proofErr w:type="spellEnd"/>
      <w:r w:rsidR="00747A07" w:rsidRPr="00B63A7A">
        <w:rPr>
          <w:rFonts w:ascii="Angsana New" w:hAnsi="Angsana New"/>
          <w:sz w:val="28"/>
          <w:szCs w:val="28"/>
        </w:rPr>
        <w:t xml:space="preserve">) </w:t>
      </w:r>
      <w:r w:rsidR="00747A07" w:rsidRPr="00B63A7A">
        <w:rPr>
          <w:rFonts w:ascii="Angsana New" w:hAnsi="Angsana New"/>
          <w:sz w:val="28"/>
          <w:szCs w:val="28"/>
          <w:cs/>
        </w:rPr>
        <w:t>เมื่อ</w:t>
      </w:r>
      <w:r w:rsidR="00747A07" w:rsidRPr="00B63A7A">
        <w:rPr>
          <w:rFonts w:ascii="Angsana New" w:hAnsi="Angsana New" w:hint="cs"/>
          <w:sz w:val="28"/>
          <w:szCs w:val="28"/>
          <w:cs/>
        </w:rPr>
        <w:t>เดือน</w:t>
      </w:r>
      <w:r w:rsidR="00747A07" w:rsidRPr="00B63A7A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118C7" w:rsidRPr="00B63A7A">
        <w:rPr>
          <w:rFonts w:ascii="Angsana New" w:hAnsi="Angsana New"/>
          <w:sz w:val="28"/>
          <w:szCs w:val="28"/>
        </w:rPr>
        <w:t>2562</w:t>
      </w:r>
      <w:r w:rsidR="00747A07" w:rsidRPr="00B63A7A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B63A7A">
        <w:rPr>
          <w:rFonts w:ascii="Angsana New" w:hAnsi="Angsana New"/>
          <w:sz w:val="28"/>
          <w:szCs w:val="28"/>
          <w:cs/>
        </w:rPr>
        <w:t>มีที่อยู่จดทะเบียน</w:t>
      </w:r>
      <w:r w:rsidR="00747A07" w:rsidRPr="00B63A7A">
        <w:rPr>
          <w:rFonts w:ascii="Angsana New" w:hAnsi="Angsana New" w:hint="cs"/>
          <w:sz w:val="28"/>
          <w:szCs w:val="28"/>
          <w:cs/>
        </w:rPr>
        <w:t>ของบริษัท</w:t>
      </w:r>
      <w:r w:rsidRPr="00B63A7A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F118C7" w:rsidRPr="00B63A7A">
        <w:rPr>
          <w:rFonts w:ascii="Angsana New" w:hAnsi="Angsana New"/>
          <w:sz w:val="28"/>
          <w:szCs w:val="28"/>
        </w:rPr>
        <w:t>895</w:t>
      </w:r>
      <w:r w:rsidR="008119AA" w:rsidRPr="00B63A7A">
        <w:rPr>
          <w:rFonts w:ascii="Angsana New" w:hAnsi="Angsana New"/>
          <w:sz w:val="28"/>
          <w:szCs w:val="28"/>
          <w:cs/>
        </w:rPr>
        <w:t>-</w:t>
      </w:r>
      <w:r w:rsidR="00F118C7" w:rsidRPr="00B63A7A">
        <w:rPr>
          <w:rFonts w:ascii="Angsana New" w:hAnsi="Angsana New"/>
          <w:sz w:val="28"/>
          <w:szCs w:val="28"/>
        </w:rPr>
        <w:t>6</w:t>
      </w:r>
      <w:r w:rsidR="008119AA" w:rsidRPr="00B63A7A">
        <w:rPr>
          <w:rFonts w:ascii="Angsana New" w:hAnsi="Angsana New"/>
          <w:sz w:val="28"/>
          <w:szCs w:val="28"/>
          <w:cs/>
        </w:rPr>
        <w:t xml:space="preserve"> หมู่ที่ </w:t>
      </w:r>
      <w:r w:rsidR="00F118C7" w:rsidRPr="00B63A7A">
        <w:rPr>
          <w:rFonts w:ascii="Angsana New" w:hAnsi="Angsana New"/>
          <w:sz w:val="28"/>
          <w:szCs w:val="28"/>
        </w:rPr>
        <w:t>5</w:t>
      </w:r>
      <w:r w:rsidR="008119AA" w:rsidRPr="00B63A7A">
        <w:rPr>
          <w:rFonts w:ascii="Angsana New" w:hAnsi="Angsana New"/>
          <w:sz w:val="28"/>
          <w:szCs w:val="28"/>
          <w:cs/>
        </w:rPr>
        <w:t xml:space="preserve"> ถนนศรีนครินทร์ </w:t>
      </w:r>
      <w:r w:rsidR="004E579A" w:rsidRPr="00B63A7A">
        <w:rPr>
          <w:rFonts w:ascii="Angsana New" w:hAnsi="Angsana New"/>
          <w:sz w:val="28"/>
          <w:szCs w:val="28"/>
          <w:cs/>
        </w:rPr>
        <w:br/>
      </w:r>
      <w:r w:rsidR="008119AA" w:rsidRPr="00B63A7A">
        <w:rPr>
          <w:rFonts w:ascii="Angsana New" w:hAnsi="Angsana New"/>
          <w:sz w:val="28"/>
          <w:szCs w:val="28"/>
          <w:cs/>
        </w:rPr>
        <w:t>ตำบลสำโรงเหนือ อำเภอเมืองสมุทรปราการ จังหวัดสมุทรปราการ</w:t>
      </w:r>
    </w:p>
    <w:p w14:paraId="6D98A12B" w14:textId="77777777" w:rsidR="007118EE" w:rsidRPr="00B63A7A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B3143E" w14:textId="482BF48F" w:rsidR="00B1375A" w:rsidRPr="00B63A7A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54FEF" w:rsidRPr="00B63A7A">
        <w:rPr>
          <w:rFonts w:ascii="Angsana New" w:hAnsi="Angsana New"/>
          <w:sz w:val="28"/>
          <w:szCs w:val="28"/>
        </w:rPr>
        <w:t xml:space="preserve">31 </w:t>
      </w:r>
      <w:r w:rsidR="00D54FEF" w:rsidRPr="00B63A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54FEF" w:rsidRPr="00B63A7A">
        <w:rPr>
          <w:rFonts w:ascii="Angsana New" w:hAnsi="Angsana New"/>
          <w:sz w:val="28"/>
          <w:szCs w:val="28"/>
        </w:rPr>
        <w:t>2564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="00EE132C" w:rsidRPr="00B63A7A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Pr="00B63A7A">
        <w:rPr>
          <w:rFonts w:ascii="Angsana New" w:hAnsi="Angsana New"/>
          <w:sz w:val="28"/>
          <w:szCs w:val="28"/>
          <w:cs/>
        </w:rPr>
        <w:t>ได้</w:t>
      </w:r>
      <w:r w:rsidR="00EE132C" w:rsidRPr="00B63A7A">
        <w:rPr>
          <w:rFonts w:ascii="Angsana New" w:hAnsi="Angsana New"/>
          <w:sz w:val="28"/>
          <w:szCs w:val="28"/>
          <w:cs/>
        </w:rPr>
        <w:t xml:space="preserve">แก่ กลุ่มครอบครัวยงค์สงวนชัย </w:t>
      </w:r>
    </w:p>
    <w:p w14:paraId="2946DB82" w14:textId="77777777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533A256" w14:textId="6AE7A465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</w:t>
      </w:r>
      <w:r w:rsidR="008119AA" w:rsidRPr="00B63A7A">
        <w:rPr>
          <w:rFonts w:ascii="Angsana New" w:hAnsi="Angsana New"/>
          <w:sz w:val="28"/>
          <w:szCs w:val="28"/>
          <w:cs/>
        </w:rPr>
        <w:t>จำหน่ายและ</w:t>
      </w:r>
      <w:r w:rsidRPr="00B63A7A">
        <w:rPr>
          <w:rFonts w:ascii="Angsana New" w:hAnsi="Angsana New"/>
          <w:sz w:val="28"/>
          <w:szCs w:val="28"/>
          <w:cs/>
        </w:rPr>
        <w:t>ให้</w:t>
      </w:r>
      <w:r w:rsidR="008119AA" w:rsidRPr="00B63A7A">
        <w:rPr>
          <w:rFonts w:ascii="Angsana New" w:hAnsi="Angsana New"/>
          <w:sz w:val="28"/>
          <w:szCs w:val="28"/>
          <w:cs/>
        </w:rPr>
        <w:t>บริการสินเชื่อ</w:t>
      </w:r>
      <w:r w:rsidRPr="00B63A7A">
        <w:rPr>
          <w:rFonts w:ascii="Angsana New" w:hAnsi="Angsana New"/>
          <w:sz w:val="28"/>
          <w:szCs w:val="28"/>
          <w:cs/>
        </w:rPr>
        <w:t>เช่า</w:t>
      </w:r>
      <w:r w:rsidR="008119AA" w:rsidRPr="00B63A7A">
        <w:rPr>
          <w:rFonts w:ascii="Angsana New" w:hAnsi="Angsana New"/>
          <w:sz w:val="28"/>
          <w:szCs w:val="28"/>
          <w:cs/>
        </w:rPr>
        <w:t>ซื้อรถยนต์</w:t>
      </w:r>
      <w:r w:rsidR="00EE132C" w:rsidRPr="00B63A7A">
        <w:rPr>
          <w:rFonts w:ascii="Angsana New" w:hAnsi="Angsana New"/>
          <w:sz w:val="28"/>
          <w:szCs w:val="28"/>
          <w:cs/>
        </w:rPr>
        <w:t xml:space="preserve"> </w:t>
      </w:r>
      <w:r w:rsidR="008119AA" w:rsidRPr="00B63A7A">
        <w:rPr>
          <w:rFonts w:ascii="Angsana New" w:hAnsi="Angsana New"/>
          <w:sz w:val="28"/>
          <w:szCs w:val="28"/>
          <w:cs/>
        </w:rPr>
        <w:t>และการซื้อสิทธิเรียกร้อง</w:t>
      </w:r>
      <w:r w:rsidR="00D77A17" w:rsidRPr="00B63A7A">
        <w:rPr>
          <w:rFonts w:ascii="Angsana New" w:hAnsi="Angsana New" w:hint="cs"/>
          <w:sz w:val="28"/>
          <w:szCs w:val="28"/>
          <w:cs/>
        </w:rPr>
        <w:t xml:space="preserve"> กลุ่มบริษัทดำเนินธุรกิจหลักเกี่ยวกับ</w:t>
      </w:r>
      <w:r w:rsidR="00982E67" w:rsidRPr="00B63A7A">
        <w:rPr>
          <w:rFonts w:ascii="Angsana New" w:hAnsi="Angsana New" w:hint="cs"/>
          <w:sz w:val="28"/>
          <w:szCs w:val="28"/>
          <w:cs/>
        </w:rPr>
        <w:t>การให้บริการ</w:t>
      </w:r>
      <w:r w:rsidR="00D77A17" w:rsidRPr="00B63A7A">
        <w:rPr>
          <w:rFonts w:ascii="Angsana New" w:hAnsi="Angsana New" w:hint="cs"/>
          <w:sz w:val="28"/>
          <w:szCs w:val="28"/>
          <w:cs/>
        </w:rPr>
        <w:t>สินเชื่อแก</w:t>
      </w:r>
      <w:r w:rsidR="00BC3B2B" w:rsidRPr="00B63A7A">
        <w:rPr>
          <w:rFonts w:ascii="Angsana New" w:hAnsi="Angsana New" w:hint="cs"/>
          <w:sz w:val="28"/>
          <w:szCs w:val="28"/>
          <w:cs/>
        </w:rPr>
        <w:t>่</w:t>
      </w:r>
      <w:r w:rsidR="00D77A17" w:rsidRPr="00B63A7A">
        <w:rPr>
          <w:rFonts w:ascii="Angsana New" w:hAnsi="Angsana New" w:hint="cs"/>
          <w:sz w:val="28"/>
          <w:szCs w:val="28"/>
          <w:cs/>
        </w:rPr>
        <w:t>ลูกค้ารายย่อย</w:t>
      </w:r>
    </w:p>
    <w:p w14:paraId="5997CC1D" w14:textId="77777777" w:rsidR="00125C3D" w:rsidRPr="00B63A7A" w:rsidRDefault="00125C3D" w:rsidP="002C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5EE37A" w14:textId="447DC9A8" w:rsidR="00B1375A" w:rsidRPr="00B63A7A" w:rsidRDefault="00F118C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3A7A">
        <w:rPr>
          <w:rFonts w:ascii="Angsana New" w:hAnsi="Angsana New"/>
          <w:b/>
          <w:bCs/>
          <w:sz w:val="28"/>
          <w:szCs w:val="28"/>
        </w:rPr>
        <w:t>2</w:t>
      </w:r>
      <w:r w:rsidR="00B1375A" w:rsidRPr="00B63A7A">
        <w:rPr>
          <w:rFonts w:ascii="Angsana New" w:hAnsi="Angsana New"/>
          <w:b/>
          <w:bCs/>
          <w:sz w:val="28"/>
          <w:szCs w:val="28"/>
        </w:rPr>
        <w:tab/>
      </w:r>
      <w:r w:rsidR="00B1375A" w:rsidRPr="00B63A7A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  <w:r w:rsidR="00290967" w:rsidRPr="00B63A7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10FFD37" w14:textId="77777777" w:rsidR="00290967" w:rsidRPr="00B63A7A" w:rsidRDefault="00290967" w:rsidP="002C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35EDF0A" w14:textId="77777777" w:rsidR="00290967" w:rsidRPr="00B63A7A" w:rsidRDefault="00290967" w:rsidP="00461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B63A7A">
        <w:rPr>
          <w:rFonts w:ascii="Angsana New" w:hAnsi="Angsana New"/>
          <w:i/>
          <w:iCs/>
          <w:sz w:val="28"/>
          <w:szCs w:val="28"/>
          <w:cs/>
        </w:rPr>
        <w:t>(ก)</w:t>
      </w:r>
      <w:r w:rsidRPr="00B63A7A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6B699379" w14:textId="77777777" w:rsidR="00290967" w:rsidRPr="00B63A7A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5741485" w14:textId="38C7F326" w:rsidR="006F7AC4" w:rsidRPr="00B63A7A" w:rsidRDefault="00290967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</w:t>
      </w:r>
      <w:r w:rsidR="000B4EE4" w:rsidRPr="00B63A7A">
        <w:rPr>
          <w:rFonts w:ascii="Angsana New" w:hAnsi="Angsana New"/>
          <w:spacing w:val="2"/>
          <w:sz w:val="28"/>
          <w:szCs w:val="28"/>
          <w:cs/>
        </w:rPr>
        <w:t>แบบย่อ</w:t>
      </w:r>
      <w:r w:rsidRPr="00B63A7A">
        <w:rPr>
          <w:rFonts w:ascii="Angsana New" w:hAnsi="Angsana New"/>
          <w:spacing w:val="2"/>
          <w:sz w:val="28"/>
          <w:szCs w:val="28"/>
          <w:cs/>
        </w:rPr>
        <w:t>นี้</w:t>
      </w:r>
      <w:r w:rsidR="006923E5" w:rsidRPr="00B63A7A">
        <w:rPr>
          <w:rFonts w:ascii="Angsana New" w:hAnsi="Angsana New"/>
          <w:spacing w:val="2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6923E5" w:rsidRPr="00B63A7A">
        <w:rPr>
          <w:rFonts w:ascii="Angsana New" w:hAnsi="Angsana New"/>
          <w:spacing w:val="-4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0B4EE4" w:rsidRPr="00B63A7A">
        <w:rPr>
          <w:rFonts w:ascii="Angsana New" w:hAnsi="Angsana New"/>
          <w:spacing w:val="-4"/>
          <w:sz w:val="28"/>
          <w:szCs w:val="28"/>
          <w:cs/>
        </w:rPr>
        <w:t xml:space="preserve"> (“งบการเงินระหว่างกาล”) </w:t>
      </w:r>
      <w:r w:rsidRPr="00B63A7A">
        <w:rPr>
          <w:rFonts w:ascii="Angsana New" w:hAnsi="Angsana New"/>
          <w:spacing w:val="-4"/>
          <w:sz w:val="28"/>
          <w:szCs w:val="28"/>
          <w:cs/>
        </w:rPr>
        <w:t>ตามมาตรฐานการบัญชี</w:t>
      </w:r>
      <w:r w:rsidR="003648DF" w:rsidRPr="00B63A7A">
        <w:rPr>
          <w:rFonts w:ascii="Angsana New" w:hAnsi="Angsana New"/>
          <w:spacing w:val="-4"/>
          <w:sz w:val="28"/>
          <w:szCs w:val="28"/>
        </w:rPr>
        <w:t xml:space="preserve"> </w:t>
      </w:r>
      <w:r w:rsidRPr="00B63A7A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="00F118C7" w:rsidRPr="00B63A7A">
        <w:rPr>
          <w:rFonts w:ascii="Angsana New" w:hAnsi="Angsana New"/>
          <w:spacing w:val="-4"/>
          <w:sz w:val="28"/>
          <w:szCs w:val="28"/>
        </w:rPr>
        <w:t>34</w:t>
      </w:r>
      <w:r w:rsidR="003648DF" w:rsidRPr="00B63A7A">
        <w:rPr>
          <w:rFonts w:ascii="Angsana New" w:hAnsi="Angsana New"/>
          <w:spacing w:val="2"/>
          <w:sz w:val="28"/>
          <w:szCs w:val="28"/>
        </w:rPr>
        <w:t xml:space="preserve"> </w:t>
      </w:r>
      <w:r w:rsidR="005E41E1" w:rsidRPr="00B63A7A">
        <w:rPr>
          <w:rFonts w:ascii="Angsana New" w:hAnsi="Angsana New"/>
          <w:sz w:val="28"/>
          <w:szCs w:val="28"/>
          <w:cs/>
        </w:rPr>
        <w:t>เรื่อง</w:t>
      </w:r>
      <w:r w:rsidR="005E41E1" w:rsidRPr="00B63A7A">
        <w:rPr>
          <w:rFonts w:ascii="Angsana New" w:hAnsi="Angsana New"/>
          <w:color w:val="FFFFFF"/>
          <w:sz w:val="28"/>
          <w:szCs w:val="28"/>
        </w:rPr>
        <w:t>-</w:t>
      </w:r>
      <w:r w:rsidR="00A53F2C" w:rsidRPr="00B63A7A">
        <w:rPr>
          <w:rFonts w:ascii="Angsana New" w:hAnsi="Angsana New"/>
          <w:i/>
          <w:iCs/>
          <w:sz w:val="28"/>
          <w:szCs w:val="28"/>
          <w:cs/>
        </w:rPr>
        <w:t>การรายงานทาง</w:t>
      </w:r>
      <w:r w:rsidRPr="00B63A7A">
        <w:rPr>
          <w:rFonts w:ascii="Angsana New" w:hAnsi="Angsana New"/>
          <w:i/>
          <w:iCs/>
          <w:sz w:val="28"/>
          <w:szCs w:val="28"/>
          <w:cs/>
        </w:rPr>
        <w:t>การเงินระหว่างกาล</w:t>
      </w:r>
      <w:r w:rsidR="005E41E1" w:rsidRPr="00B63A7A">
        <w:rPr>
          <w:rFonts w:ascii="Angsana New" w:hAnsi="Angsana New"/>
          <w:color w:val="FFFFFF"/>
          <w:sz w:val="28"/>
          <w:szCs w:val="28"/>
        </w:rPr>
        <w:t>-</w:t>
      </w:r>
      <w:r w:rsidR="00AF3401" w:rsidRPr="00B63A7A">
        <w:rPr>
          <w:rFonts w:ascii="Angsana New" w:hAnsi="Angsana New"/>
          <w:sz w:val="28"/>
          <w:szCs w:val="28"/>
          <w:cs/>
        </w:rPr>
        <w:t>รวมถึงแนวปฏิบัติทางการบัญชี</w:t>
      </w:r>
      <w:r w:rsidR="005E41E1" w:rsidRPr="00B63A7A">
        <w:rPr>
          <w:rFonts w:ascii="Angsana New" w:hAnsi="Angsana New"/>
          <w:sz w:val="28"/>
          <w:szCs w:val="28"/>
          <w:cs/>
        </w:rPr>
        <w:t>ที่ประกาศใช้โดยสภาวิชาชีพบัญชีฯ</w:t>
      </w:r>
      <w:r w:rsidR="00865863" w:rsidRPr="00B63A7A">
        <w:rPr>
          <w:rFonts w:ascii="Angsana New" w:hAnsi="Angsana New"/>
          <w:sz w:val="28"/>
          <w:szCs w:val="28"/>
          <w:cs/>
        </w:rPr>
        <w:t xml:space="preserve"> กฎระเบียบและประกา</w:t>
      </w:r>
      <w:r w:rsidR="003344AF" w:rsidRPr="00B63A7A">
        <w:rPr>
          <w:rFonts w:ascii="Angsana New" w:hAnsi="Angsana New"/>
          <w:sz w:val="28"/>
          <w:szCs w:val="28"/>
          <w:cs/>
        </w:rPr>
        <w:t>ศ</w:t>
      </w:r>
      <w:r w:rsidR="00865863" w:rsidRPr="00B63A7A">
        <w:rPr>
          <w:rFonts w:ascii="Angsana New" w:hAnsi="Angsana New"/>
          <w:sz w:val="28"/>
          <w:szCs w:val="28"/>
          <w:cs/>
        </w:rPr>
        <w:t>คณะกรรมการกำกับหลักทรัพย์และตลาดหลักทรัพย์ที่เกี่ยวข้อง</w:t>
      </w:r>
    </w:p>
    <w:p w14:paraId="3FE9F23F" w14:textId="77777777" w:rsidR="006F7AC4" w:rsidRPr="00B63A7A" w:rsidRDefault="006F7AC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28"/>
          <w:szCs w:val="28"/>
        </w:rPr>
      </w:pPr>
    </w:p>
    <w:p w14:paraId="49639D1B" w14:textId="777A8162" w:rsidR="00F843DA" w:rsidRPr="00B63A7A" w:rsidRDefault="005D1D64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งบการเงิน</w:t>
      </w:r>
      <w:r w:rsidR="00FE6AB4" w:rsidRPr="00B63A7A">
        <w:rPr>
          <w:rFonts w:ascii="Angsana New" w:hAnsi="Angsana New" w:hint="cs"/>
          <w:sz w:val="28"/>
          <w:szCs w:val="28"/>
          <w:cs/>
        </w:rPr>
        <w:t>ระหว่างกาล</w:t>
      </w:r>
      <w:r w:rsidR="00F843DA" w:rsidRPr="00B63A7A">
        <w:rPr>
          <w:rFonts w:ascii="Angsana New" w:hAnsi="Angsana New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</w:t>
      </w:r>
      <w:r w:rsidR="0007770C" w:rsidRPr="00B63A7A">
        <w:rPr>
          <w:rFonts w:ascii="Angsana New" w:hAnsi="Angsana New"/>
          <w:sz w:val="28"/>
          <w:szCs w:val="28"/>
          <w:cs/>
        </w:rPr>
        <w:t xml:space="preserve"> </w:t>
      </w:r>
      <w:r w:rsidR="00F843DA" w:rsidRPr="00B63A7A">
        <w:rPr>
          <w:rFonts w:ascii="Angsana New" w:hAnsi="Angsana New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</w:t>
      </w:r>
      <w:r w:rsidR="006A5EB5" w:rsidRPr="00B63A7A">
        <w:rPr>
          <w:rFonts w:ascii="Angsana New" w:hAnsi="Angsana New"/>
          <w:sz w:val="28"/>
          <w:szCs w:val="28"/>
          <w:cs/>
        </w:rPr>
        <w:t xml:space="preserve"> </w:t>
      </w:r>
      <w:r w:rsidR="00F843DA" w:rsidRPr="00B63A7A">
        <w:rPr>
          <w:rFonts w:ascii="Angsana New" w:hAnsi="Angsana New"/>
          <w:sz w:val="28"/>
          <w:szCs w:val="28"/>
          <w:cs/>
        </w:rPr>
        <w:t xml:space="preserve">ๆ </w:t>
      </w:r>
      <w:r w:rsidR="00656A39" w:rsidRPr="00B63A7A">
        <w:rPr>
          <w:rFonts w:ascii="Angsana New" w:hAnsi="Angsana New"/>
          <w:sz w:val="28"/>
          <w:szCs w:val="28"/>
          <w:cs/>
        </w:rPr>
        <w:t>เพื่อไม่ให้ซ้ำซ้อนกับข้อมูลที่ได้เคยนำเสนอรายงานไปแล้ว ดังนั้น</w:t>
      </w:r>
      <w:r w:rsidR="006161D7" w:rsidRPr="00B63A7A">
        <w:rPr>
          <w:rFonts w:ascii="Angsana New" w:hAnsi="Angsana New"/>
          <w:sz w:val="28"/>
          <w:szCs w:val="28"/>
        </w:rPr>
        <w:br/>
      </w:r>
      <w:r w:rsidR="00656A39" w:rsidRPr="00B63A7A">
        <w:rPr>
          <w:rFonts w:ascii="Angsana New" w:hAnsi="Angsana New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</w:t>
      </w:r>
      <w:r w:rsidR="00E66E65" w:rsidRPr="00B63A7A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656A39" w:rsidRPr="00B63A7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E66E65" w:rsidRPr="00B63A7A">
        <w:rPr>
          <w:rFonts w:ascii="Angsana New" w:hAnsi="Angsana New"/>
          <w:sz w:val="28"/>
          <w:szCs w:val="28"/>
        </w:rPr>
        <w:t xml:space="preserve"> </w:t>
      </w:r>
      <w:r w:rsidR="00A8771F" w:rsidRPr="00B63A7A">
        <w:rPr>
          <w:rFonts w:ascii="Angsana New" w:hAnsi="Angsana New"/>
          <w:sz w:val="28"/>
          <w:szCs w:val="28"/>
        </w:rPr>
        <w:br/>
      </w:r>
      <w:r w:rsidR="00F118C7" w:rsidRPr="00B63A7A">
        <w:rPr>
          <w:rFonts w:ascii="Angsana New" w:hAnsi="Angsana New"/>
          <w:sz w:val="28"/>
          <w:szCs w:val="28"/>
        </w:rPr>
        <w:t>31</w:t>
      </w:r>
      <w:r w:rsidR="00F843DA" w:rsidRPr="00B63A7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B63A7A">
        <w:rPr>
          <w:rFonts w:ascii="Angsana New" w:hAnsi="Angsana New"/>
          <w:sz w:val="28"/>
          <w:szCs w:val="28"/>
        </w:rPr>
        <w:t>256</w:t>
      </w:r>
      <w:r w:rsidR="009A7699" w:rsidRPr="00B63A7A">
        <w:rPr>
          <w:rFonts w:ascii="Angsana New" w:hAnsi="Angsana New"/>
          <w:sz w:val="28"/>
          <w:szCs w:val="28"/>
        </w:rPr>
        <w:t>3</w:t>
      </w:r>
    </w:p>
    <w:p w14:paraId="516CC1FD" w14:textId="1B3BB1C3" w:rsidR="000B5DF3" w:rsidRPr="00B63A7A" w:rsidRDefault="000B5DF3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5C1F5663" w14:textId="414003D5" w:rsidR="000C73D2" w:rsidRPr="00B63A7A" w:rsidRDefault="000C73D2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กลุ่มบริษัทได้ถือปฏิบัติตามมาตรฐาน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B63A7A">
        <w:rPr>
          <w:rFonts w:ascii="Angsana New" w:hAnsi="Angsana New"/>
          <w:sz w:val="28"/>
          <w:szCs w:val="28"/>
        </w:rPr>
        <w:t xml:space="preserve">1 </w:t>
      </w:r>
      <w:r w:rsidRPr="00B63A7A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B63A7A">
        <w:rPr>
          <w:rFonts w:ascii="Angsana New" w:hAnsi="Angsana New"/>
          <w:sz w:val="28"/>
          <w:szCs w:val="28"/>
        </w:rPr>
        <w:t xml:space="preserve">2564 </w:t>
      </w:r>
      <w:r w:rsidRPr="00B63A7A">
        <w:rPr>
          <w:rFonts w:ascii="Angsana New" w:hAnsi="Angsana New" w:hint="cs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</w:t>
      </w:r>
      <w:r w:rsidR="00A11E29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583242DB" w14:textId="77777777" w:rsidR="000C73D2" w:rsidRPr="00B63A7A" w:rsidRDefault="000C73D2" w:rsidP="00DC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54887418" w14:textId="77777777" w:rsidR="00A8771F" w:rsidRPr="00B63A7A" w:rsidRDefault="00A87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B63A7A">
        <w:rPr>
          <w:rFonts w:ascii="Angsana New" w:hAnsi="Angsana New"/>
          <w:sz w:val="28"/>
          <w:szCs w:val="28"/>
          <w:cs/>
        </w:rPr>
        <w:br w:type="page"/>
      </w:r>
    </w:p>
    <w:p w14:paraId="16549977" w14:textId="31EC626B" w:rsidR="00290967" w:rsidRPr="00B63A7A" w:rsidRDefault="004B663C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63A7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7D276D" w:rsidRPr="00B63A7A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63A7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63A7A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การใช้วิจารณญาณ</w:t>
      </w:r>
      <w:r w:rsidR="00EA7509" w:rsidRPr="00B63A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D3497" w:rsidRPr="00B63A7A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</w:t>
      </w:r>
      <w:r w:rsidR="00D15228"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>ร</w:t>
      </w:r>
      <w:r w:rsidR="000D309D"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และนโยบายการบัญชี</w:t>
      </w:r>
    </w:p>
    <w:p w14:paraId="0301C640" w14:textId="77777777" w:rsidR="0014107D" w:rsidRPr="00B63A7A" w:rsidRDefault="0014107D" w:rsidP="007D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36192A0E" w14:textId="786F3779" w:rsidR="006923E5" w:rsidRPr="00B63A7A" w:rsidRDefault="0084340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ใ</w:t>
      </w:r>
      <w:r w:rsidR="00290967" w:rsidRPr="00B63A7A">
        <w:rPr>
          <w:rFonts w:asciiTheme="majorBidi" w:hAnsiTheme="majorBidi" w:cstheme="majorBidi"/>
          <w:sz w:val="28"/>
          <w:szCs w:val="28"/>
          <w:cs/>
        </w:rPr>
        <w:t>นการจัดทำงบการเงินระหว่างกาล ผู้บริหารได้มีการใช้วิจารณญาณ</w:t>
      </w:r>
      <w:r w:rsidR="006923E5" w:rsidRPr="00B63A7A">
        <w:rPr>
          <w:rFonts w:asciiTheme="majorBidi" w:hAnsiTheme="majorBidi" w:cstheme="majorBidi"/>
          <w:sz w:val="28"/>
          <w:szCs w:val="28"/>
          <w:cs/>
        </w:rPr>
        <w:t>และการประมาณการ</w:t>
      </w:r>
      <w:r w:rsidR="00290967" w:rsidRPr="00B63A7A">
        <w:rPr>
          <w:rFonts w:asciiTheme="majorBidi" w:hAnsiTheme="majorBidi" w:cstheme="majorBidi"/>
          <w:sz w:val="28"/>
          <w:szCs w:val="28"/>
          <w:cs/>
        </w:rPr>
        <w:t>ในการถือปฏิบัติตามนโยบายการบัญชีของ</w:t>
      </w:r>
      <w:r w:rsidR="00865863" w:rsidRPr="00B63A7A">
        <w:rPr>
          <w:rFonts w:asciiTheme="majorBidi" w:hAnsiTheme="majorBidi" w:cstheme="majorBidi"/>
          <w:sz w:val="28"/>
          <w:szCs w:val="28"/>
          <w:cs/>
        </w:rPr>
        <w:t>กลุ่ม</w:t>
      </w:r>
      <w:r w:rsidR="00290967" w:rsidRPr="00B63A7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6923E5" w:rsidRPr="00B63A7A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43694" w:rsidRPr="00B63A7A">
        <w:rPr>
          <w:rFonts w:asciiTheme="majorBidi" w:hAnsiTheme="majorBidi" w:cstheme="majorBidi"/>
          <w:sz w:val="28"/>
          <w:szCs w:val="28"/>
          <w:cs/>
        </w:rPr>
        <w:t>ไม่แตกต่างจากที่อธิบายไว้ใน</w:t>
      </w:r>
      <w:r w:rsidR="006923E5" w:rsidRPr="00B63A7A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F118C7" w:rsidRPr="00B63A7A">
        <w:rPr>
          <w:rFonts w:asciiTheme="majorBidi" w:hAnsiTheme="majorBidi" w:cstheme="majorBidi"/>
          <w:sz w:val="28"/>
          <w:szCs w:val="28"/>
        </w:rPr>
        <w:t>31</w:t>
      </w:r>
      <w:r w:rsidR="006923E5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6923E5" w:rsidRPr="00B63A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18C7" w:rsidRPr="00B63A7A">
        <w:rPr>
          <w:rFonts w:asciiTheme="majorBidi" w:hAnsiTheme="majorBidi" w:cstheme="majorBidi"/>
          <w:sz w:val="28"/>
          <w:szCs w:val="28"/>
        </w:rPr>
        <w:t>256</w:t>
      </w:r>
      <w:r w:rsidR="004263BA" w:rsidRPr="00B63A7A">
        <w:rPr>
          <w:rFonts w:asciiTheme="majorBidi" w:hAnsiTheme="majorBidi" w:cstheme="majorBidi"/>
          <w:sz w:val="28"/>
          <w:szCs w:val="28"/>
        </w:rPr>
        <w:t>3</w:t>
      </w:r>
      <w:r w:rsidR="006923E5"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B1F511A" w14:textId="5999D68F" w:rsidR="00BE67B9" w:rsidRPr="00B63A7A" w:rsidRDefault="00BE67B9" w:rsidP="00277E0C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18066" w14:textId="08FBB7C0" w:rsidR="002218CC" w:rsidRPr="00B63A7A" w:rsidRDefault="00277E0C" w:rsidP="002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3A7A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2218CC" w:rsidRPr="00B63A7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218CC" w:rsidRPr="00B63A7A">
        <w:rPr>
          <w:rFonts w:asciiTheme="majorBidi" w:hAnsiTheme="majorBidi" w:cstheme="majorBidi"/>
          <w:b/>
          <w:bCs/>
          <w:sz w:val="28"/>
          <w:szCs w:val="28"/>
        </w:rPr>
        <w:tab/>
      </w:r>
      <w:r w:rsidR="002218CC" w:rsidRPr="00B63A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2218CC" w:rsidRPr="00B63A7A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2218CC" w:rsidRPr="00B63A7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2218CC" w:rsidRPr="00B63A7A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2C7C12B" w14:textId="22BBF240" w:rsidR="002218CC" w:rsidRPr="00B63A7A" w:rsidRDefault="002218CC" w:rsidP="0063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2DF895" w14:textId="52B31D84" w:rsidR="00DE2F1B" w:rsidRPr="00B63A7A" w:rsidRDefault="00477D65" w:rsidP="00913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2"/>
          <w:szCs w:val="22"/>
          <w:cs/>
        </w:rPr>
        <w:tab/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Pr="00B63A7A">
        <w:rPr>
          <w:rFonts w:asciiTheme="majorBidi" w:hAnsiTheme="majorBidi" w:cstheme="majorBidi"/>
          <w:sz w:val="28"/>
          <w:szCs w:val="28"/>
        </w:rPr>
        <w:t xml:space="preserve">COVID-19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Pr="00B63A7A">
        <w:rPr>
          <w:rFonts w:asciiTheme="majorBidi" w:hAnsiTheme="majorBidi" w:cstheme="majorBidi"/>
          <w:sz w:val="28"/>
          <w:szCs w:val="28"/>
        </w:rPr>
        <w:t xml:space="preserve">2564 </w:t>
      </w:r>
      <w:r w:rsidR="00913AB6" w:rsidRPr="00B63A7A">
        <w:rPr>
          <w:rFonts w:asciiTheme="majorBidi" w:hAnsiTheme="majorBidi" w:cstheme="majorBidi"/>
          <w:sz w:val="28"/>
          <w:szCs w:val="28"/>
        </w:rPr>
        <w:br/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 xml:space="preserve">เมื่อวันที่ 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12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 xml:space="preserve">มกราคม 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2564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 xml:space="preserve">ธนาคารแห่งประเทศไทย </w:t>
      </w:r>
      <w:r w:rsidR="00913AB6" w:rsidRPr="00B63A7A">
        <w:rPr>
          <w:rFonts w:ascii="Angsana New" w:eastAsia="Calibri" w:hAnsi="Angsana New"/>
          <w:sz w:val="28"/>
          <w:szCs w:val="28"/>
        </w:rPr>
        <w:t>(“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>ธปท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.”)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>ได้ออกหนังสือเวียนที่ ธปท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.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>กปน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.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>ว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. 20/2564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 xml:space="preserve">เรื่องการให้ความช่วยเหลือลูกหนี้เพื่อรองรับสถานการณ์การระบาดของโรคติดเชื้อไวรัสโคโรนา 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2019 (COVID-19)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>ระลอกใหม่</w:t>
      </w:r>
      <w:r w:rsidR="00913AB6" w:rsidRPr="00B63A7A">
        <w:rPr>
          <w:rFonts w:ascii="Angsana New" w:eastAsia="Calibri" w:hAnsi="Angsana New"/>
          <w:sz w:val="28"/>
          <w:szCs w:val="28"/>
          <w:cs/>
        </w:rPr>
        <w:br/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 xml:space="preserve">เพื่อขยายเวลามาตรการช่วยเหลือจนถึง </w:t>
      </w:r>
      <w:r w:rsidR="00913AB6" w:rsidRPr="00B63A7A">
        <w:rPr>
          <w:rFonts w:ascii="Angsana New" w:eastAsia="Calibri" w:hAnsi="Angsana New"/>
          <w:sz w:val="28"/>
          <w:szCs w:val="28"/>
        </w:rPr>
        <w:t>30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 xml:space="preserve"> มิถุนายน </w:t>
      </w:r>
      <w:r w:rsidR="00913AB6" w:rsidRPr="00B63A7A">
        <w:rPr>
          <w:rFonts w:ascii="Angsana New" w:eastAsia="Calibri" w:hAnsi="Angsana New"/>
          <w:sz w:val="28"/>
          <w:szCs w:val="28"/>
        </w:rPr>
        <w:t xml:space="preserve">2564 </w:t>
      </w:r>
      <w:r w:rsidR="00913AB6" w:rsidRPr="00B63A7A">
        <w:rPr>
          <w:rFonts w:ascii="Angsana New" w:eastAsia="Calibri" w:hAnsi="Angsana New" w:hint="cs"/>
          <w:sz w:val="28"/>
          <w:szCs w:val="28"/>
          <w:cs/>
        </w:rPr>
        <w:t>กลุ่มบริษัทดำเนินการตามมาตรการให้ความช่วยเหลือ</w:t>
      </w:r>
      <w:r w:rsidR="005A0079" w:rsidRPr="00B63A7A">
        <w:rPr>
          <w:rFonts w:ascii="Angsana New" w:eastAsia="Calibri" w:hAnsi="Angsana New" w:hint="cs"/>
          <w:sz w:val="28"/>
          <w:szCs w:val="28"/>
          <w:cs/>
        </w:rPr>
        <w:t>แก่</w:t>
      </w:r>
      <w:r w:rsidR="00DE2F1B" w:rsidRPr="00B63A7A">
        <w:rPr>
          <w:rFonts w:asciiTheme="majorBidi" w:hAnsiTheme="majorBidi" w:cstheme="majorBidi"/>
          <w:sz w:val="28"/>
          <w:szCs w:val="28"/>
          <w:cs/>
        </w:rPr>
        <w:t>ลูกหนี้ที่ไม่ถูกจัดชั้นเป็น</w:t>
      </w:r>
      <w:r w:rsidR="005A0079" w:rsidRPr="00B63A7A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="00DE2F1B" w:rsidRPr="00B63A7A">
        <w:rPr>
          <w:rFonts w:asciiTheme="majorBidi" w:hAnsiTheme="majorBidi" w:cstheme="majorBidi"/>
          <w:sz w:val="28"/>
          <w:szCs w:val="28"/>
          <w:cs/>
        </w:rPr>
        <w:t xml:space="preserve">ด้อยคุณภาพ </w:t>
      </w:r>
      <w:r w:rsidR="00DE2F1B" w:rsidRPr="00B63A7A">
        <w:rPr>
          <w:rFonts w:asciiTheme="majorBidi" w:hAnsiTheme="majorBidi" w:cstheme="majorBidi"/>
          <w:sz w:val="28"/>
          <w:szCs w:val="28"/>
        </w:rPr>
        <w:t>(</w:t>
      </w:r>
      <w:r w:rsidR="00913AB6" w:rsidRPr="00B63A7A">
        <w:rPr>
          <w:rFonts w:asciiTheme="majorBidi" w:hAnsiTheme="majorBidi" w:cstheme="majorBidi"/>
          <w:sz w:val="28"/>
          <w:szCs w:val="28"/>
        </w:rPr>
        <w:t>Non-performing</w:t>
      </w:r>
      <w:r w:rsidR="00DE2F1B" w:rsidRPr="00B63A7A">
        <w:rPr>
          <w:rFonts w:asciiTheme="majorBidi" w:hAnsiTheme="majorBidi" w:cstheme="majorBidi"/>
          <w:sz w:val="28"/>
          <w:szCs w:val="28"/>
        </w:rPr>
        <w:t xml:space="preserve"> loans: NPL) </w:t>
      </w:r>
      <w:r w:rsidR="00DC6164" w:rsidRPr="00B63A7A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DE2F1B" w:rsidRPr="00B63A7A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C2B8260" w14:textId="75FC50A6" w:rsidR="00083E01" w:rsidRPr="00B63A7A" w:rsidRDefault="00083E01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567B63E9" w14:textId="32BCB9F1" w:rsidR="00083E01" w:rsidRPr="00B63A7A" w:rsidRDefault="00083E01" w:rsidP="009E4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-</w:t>
      </w:r>
      <w:r w:rsidRPr="00B63A7A">
        <w:rPr>
          <w:rFonts w:asciiTheme="majorBidi" w:hAnsiTheme="majorBidi" w:cstheme="majorBidi"/>
          <w:sz w:val="28"/>
          <w:szCs w:val="28"/>
          <w:cs/>
        </w:rPr>
        <w:tab/>
        <w:t>ให้</w:t>
      </w:r>
      <w:r w:rsidR="002638D1" w:rsidRPr="00B63A7A">
        <w:rPr>
          <w:rFonts w:asciiTheme="majorBidi" w:hAnsiTheme="majorBidi" w:cstheme="majorBidi" w:hint="cs"/>
          <w:sz w:val="28"/>
          <w:szCs w:val="28"/>
          <w:cs/>
        </w:rPr>
        <w:t>สิท</w:t>
      </w:r>
      <w:r w:rsidR="00731C5B" w:rsidRPr="00B63A7A">
        <w:rPr>
          <w:rFonts w:asciiTheme="majorBidi" w:hAnsiTheme="majorBidi" w:cstheme="majorBidi" w:hint="cs"/>
          <w:sz w:val="28"/>
          <w:szCs w:val="28"/>
          <w:cs/>
        </w:rPr>
        <w:t>ธิ</w:t>
      </w:r>
      <w:r w:rsidR="00F11E24" w:rsidRPr="00B63A7A">
        <w:rPr>
          <w:rFonts w:asciiTheme="majorBidi" w:hAnsiTheme="majorBidi" w:cstheme="majorBidi" w:hint="cs"/>
          <w:sz w:val="28"/>
          <w:szCs w:val="28"/>
          <w:cs/>
        </w:rPr>
        <w:t>ผ่อนผัน</w:t>
      </w:r>
      <w:r w:rsidR="00F850D7" w:rsidRPr="00B63A7A">
        <w:rPr>
          <w:rFonts w:asciiTheme="majorBidi" w:hAnsiTheme="majorBidi" w:cstheme="majorBidi" w:hint="cs"/>
          <w:sz w:val="28"/>
          <w:szCs w:val="28"/>
          <w:cs/>
        </w:rPr>
        <w:t>พัก</w:t>
      </w:r>
      <w:r w:rsidRPr="00B63A7A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="00731C5B" w:rsidRPr="00B63A7A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731C5B" w:rsidRPr="00B63A7A">
        <w:rPr>
          <w:rFonts w:asciiTheme="majorBidi" w:hAnsiTheme="majorBidi" w:cstheme="majorBidi"/>
          <w:sz w:val="28"/>
          <w:szCs w:val="28"/>
        </w:rPr>
        <w:t>50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="009E48D5" w:rsidRPr="00B63A7A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B63A7A">
        <w:rPr>
          <w:rFonts w:asciiTheme="majorBidi" w:hAnsiTheme="majorBidi" w:cstheme="majorBidi"/>
          <w:sz w:val="28"/>
          <w:szCs w:val="28"/>
          <w:cs/>
        </w:rPr>
        <w:t>ให้</w:t>
      </w:r>
      <w:r w:rsidR="00501607" w:rsidRPr="00B63A7A">
        <w:rPr>
          <w:rFonts w:asciiTheme="majorBidi" w:hAnsiTheme="majorBidi" w:cstheme="majorBidi" w:hint="cs"/>
          <w:sz w:val="28"/>
          <w:szCs w:val="28"/>
          <w:cs/>
        </w:rPr>
        <w:t xml:space="preserve">สิทธิชำระหนี้บางส่วน </w:t>
      </w:r>
      <w:r w:rsidR="00FF5F7F" w:rsidRPr="00B63A7A">
        <w:rPr>
          <w:rFonts w:asciiTheme="majorBidi" w:hAnsiTheme="majorBidi" w:cstheme="majorBidi" w:hint="cs"/>
          <w:sz w:val="28"/>
          <w:szCs w:val="28"/>
          <w:cs/>
        </w:rPr>
        <w:t xml:space="preserve">เดือนละไม่ต่ำกว่า </w:t>
      </w:r>
      <w:r w:rsidR="00FF5F7F" w:rsidRPr="00B63A7A">
        <w:rPr>
          <w:rFonts w:asciiTheme="majorBidi" w:hAnsiTheme="majorBidi" w:cstheme="majorBidi"/>
          <w:sz w:val="28"/>
          <w:szCs w:val="28"/>
        </w:rPr>
        <w:t xml:space="preserve">6,000 </w:t>
      </w:r>
      <w:r w:rsidR="00FF5F7F" w:rsidRPr="00B63A7A">
        <w:rPr>
          <w:rFonts w:asciiTheme="majorBidi" w:hAnsiTheme="majorBidi" w:cstheme="majorBidi" w:hint="cs"/>
          <w:sz w:val="28"/>
          <w:szCs w:val="28"/>
          <w:cs/>
        </w:rPr>
        <w:t>บา</w:t>
      </w:r>
      <w:r w:rsidR="00934D0C" w:rsidRPr="00B63A7A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B63A7A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="00F4337C" w:rsidRPr="00B63A7A">
        <w:rPr>
          <w:rFonts w:asciiTheme="majorBidi" w:hAnsiTheme="majorBidi" w:cstheme="majorBidi" w:hint="cs"/>
          <w:sz w:val="28"/>
          <w:szCs w:val="28"/>
          <w:cs/>
        </w:rPr>
        <w:t>ทุกประเภท</w:t>
      </w:r>
      <w:r w:rsidR="00A22925" w:rsidRPr="00B63A7A">
        <w:rPr>
          <w:rFonts w:asciiTheme="majorBidi" w:hAnsiTheme="majorBidi" w:cstheme="majorBidi" w:hint="cs"/>
          <w:sz w:val="28"/>
          <w:szCs w:val="28"/>
          <w:cs/>
        </w:rPr>
        <w:t xml:space="preserve"> และมีประวัติ</w:t>
      </w:r>
      <w:r w:rsidR="00E75965" w:rsidRPr="00B63A7A">
        <w:rPr>
          <w:rFonts w:asciiTheme="majorBidi" w:hAnsiTheme="majorBidi" w:cstheme="majorBidi" w:hint="cs"/>
          <w:sz w:val="28"/>
          <w:szCs w:val="28"/>
          <w:cs/>
        </w:rPr>
        <w:t xml:space="preserve">ค้างชำระค่างวดไม่เกิน </w:t>
      </w:r>
      <w:r w:rsidR="00E75965" w:rsidRPr="00B63A7A">
        <w:rPr>
          <w:rFonts w:asciiTheme="majorBidi" w:hAnsiTheme="majorBidi" w:cstheme="majorBidi"/>
          <w:sz w:val="28"/>
          <w:szCs w:val="28"/>
        </w:rPr>
        <w:t xml:space="preserve">2 </w:t>
      </w:r>
      <w:r w:rsidR="00E75965" w:rsidRPr="00B63A7A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0F97BA06" w14:textId="44850891" w:rsidR="003E5890" w:rsidRPr="00B63A7A" w:rsidRDefault="002E749C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704241"/>
      <w:r w:rsidRPr="00B63A7A">
        <w:rPr>
          <w:rFonts w:asciiTheme="majorBidi" w:hAnsiTheme="majorBidi" w:cstheme="majorBidi"/>
          <w:sz w:val="28"/>
          <w:szCs w:val="28"/>
        </w:rPr>
        <w:t xml:space="preserve">-     </w:t>
      </w:r>
      <w:r w:rsidR="003C1627" w:rsidRPr="00B63A7A">
        <w:rPr>
          <w:rFonts w:asciiTheme="majorBidi" w:hAnsiTheme="majorBidi" w:cstheme="majorBidi" w:hint="cs"/>
          <w:sz w:val="28"/>
          <w:szCs w:val="28"/>
          <w:cs/>
        </w:rPr>
        <w:t>มาตรการปรับโครงสร้างหนี้</w:t>
      </w:r>
      <w:r w:rsidR="00AA24F0" w:rsidRPr="00B63A7A">
        <w:rPr>
          <w:rFonts w:asciiTheme="majorBidi" w:hAnsiTheme="majorBidi" w:cstheme="majorBidi" w:hint="cs"/>
          <w:sz w:val="28"/>
          <w:szCs w:val="28"/>
          <w:cs/>
        </w:rPr>
        <w:t>ให้กับลูกหนี้</w:t>
      </w:r>
      <w:r w:rsidR="000D2C22" w:rsidRPr="00B63A7A">
        <w:rPr>
          <w:rFonts w:asciiTheme="majorBidi" w:hAnsiTheme="majorBidi" w:cstheme="majorBidi" w:hint="cs"/>
          <w:sz w:val="28"/>
          <w:szCs w:val="28"/>
          <w:cs/>
        </w:rPr>
        <w:t>ที่เข้า</w:t>
      </w:r>
      <w:r w:rsidR="006268F8" w:rsidRPr="00B63A7A">
        <w:rPr>
          <w:rFonts w:asciiTheme="majorBidi" w:hAnsiTheme="majorBidi" w:cstheme="majorBidi" w:hint="cs"/>
          <w:sz w:val="28"/>
          <w:szCs w:val="28"/>
          <w:cs/>
        </w:rPr>
        <w:t>เงื่อนไข</w:t>
      </w:r>
      <w:bookmarkEnd w:id="1"/>
    </w:p>
    <w:p w14:paraId="3EA6838F" w14:textId="7E4F6D26" w:rsidR="003F3216" w:rsidRPr="00B63A7A" w:rsidRDefault="002E4C17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</w:rPr>
        <w:t xml:space="preserve">-    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B63A7A">
        <w:rPr>
          <w:rFonts w:asciiTheme="majorBidi" w:hAnsiTheme="majorBidi" w:cstheme="majorBidi"/>
          <w:sz w:val="28"/>
          <w:szCs w:val="28"/>
        </w:rPr>
        <w:t xml:space="preserve">2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งวด สำหรับลูกหนี้กรณีเป็นผู้ป่วย </w:t>
      </w:r>
      <w:r w:rsidRPr="00B63A7A">
        <w:rPr>
          <w:rFonts w:asciiTheme="majorBidi" w:hAnsiTheme="majorBidi" w:cstheme="majorBidi"/>
          <w:sz w:val="28"/>
          <w:szCs w:val="28"/>
        </w:rPr>
        <w:t>COVID-19</w:t>
      </w:r>
    </w:p>
    <w:p w14:paraId="05F086D8" w14:textId="77777777" w:rsidR="002E749C" w:rsidRPr="00B63A7A" w:rsidRDefault="002E749C" w:rsidP="004B2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9814C7" w14:textId="001E3326" w:rsidR="00083E01" w:rsidRPr="00B63A7A" w:rsidRDefault="00083E01" w:rsidP="00DE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มาตร</w:t>
      </w:r>
      <w:r w:rsidR="003E0D97" w:rsidRPr="00B63A7A">
        <w:rPr>
          <w:rFonts w:asciiTheme="majorBidi" w:hAnsiTheme="majorBidi" w:cstheme="majorBidi"/>
          <w:sz w:val="28"/>
          <w:szCs w:val="28"/>
          <w:cs/>
        </w:rPr>
        <w:t>การ</w:t>
      </w:r>
      <w:r w:rsidRPr="00B63A7A">
        <w:rPr>
          <w:rFonts w:asciiTheme="majorBidi" w:hAnsiTheme="majorBidi" w:cstheme="majorBidi"/>
          <w:sz w:val="28"/>
          <w:szCs w:val="28"/>
          <w:cs/>
        </w:rPr>
        <w:t>ให้</w:t>
      </w:r>
      <w:r w:rsidR="00AF0895" w:rsidRPr="00B63A7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B63A7A">
        <w:rPr>
          <w:rFonts w:asciiTheme="majorBidi" w:hAnsiTheme="majorBidi" w:cstheme="majorBidi"/>
          <w:sz w:val="28"/>
          <w:szCs w:val="28"/>
          <w:cs/>
        </w:rPr>
        <w:t>ช่วยเหลือดังกล่าวใช้สำหรับค่างวดผ่อนชำระตั้งแต่</w:t>
      </w:r>
      <w:r w:rsidR="008D0F60" w:rsidRPr="00B63A7A">
        <w:rPr>
          <w:rFonts w:asciiTheme="majorBidi" w:hAnsiTheme="majorBidi" w:cstheme="majorBidi" w:hint="cs"/>
          <w:sz w:val="28"/>
          <w:szCs w:val="28"/>
          <w:cs/>
        </w:rPr>
        <w:t xml:space="preserve">เดือนมกราคม </w:t>
      </w:r>
      <w:r w:rsidR="008D0F60" w:rsidRPr="00B63A7A">
        <w:rPr>
          <w:rFonts w:asciiTheme="majorBidi" w:hAnsiTheme="majorBidi" w:cstheme="majorBidi"/>
          <w:sz w:val="28"/>
          <w:szCs w:val="28"/>
        </w:rPr>
        <w:t xml:space="preserve">2564 </w:t>
      </w:r>
      <w:r w:rsidR="008D0F60" w:rsidRPr="00B63A7A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2A7C41" w:rsidRPr="00B63A7A">
        <w:rPr>
          <w:rFonts w:asciiTheme="majorBidi" w:hAnsiTheme="majorBidi" w:cstheme="majorBidi" w:hint="cs"/>
          <w:sz w:val="28"/>
          <w:szCs w:val="28"/>
          <w:cs/>
        </w:rPr>
        <w:t>เดือนมิถุนายน</w:t>
      </w:r>
      <w:r w:rsidR="00652150" w:rsidRPr="00B63A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150" w:rsidRPr="00B63A7A">
        <w:rPr>
          <w:rFonts w:asciiTheme="majorBidi" w:hAnsiTheme="majorBidi" w:cstheme="majorBidi"/>
          <w:sz w:val="28"/>
          <w:szCs w:val="28"/>
        </w:rPr>
        <w:t>2564</w:t>
      </w:r>
      <w:r w:rsidR="002A7C41" w:rsidRPr="00B63A7A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</w:p>
    <w:p w14:paraId="17B246DD" w14:textId="32777F8E" w:rsidR="002041CD" w:rsidRPr="00B63A7A" w:rsidRDefault="002041CD" w:rsidP="00BB0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26C88B5" w14:textId="47A5903E" w:rsidR="00B1375A" w:rsidRPr="00B63A7A" w:rsidRDefault="00F234AD" w:rsidP="00B31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3A7A">
        <w:rPr>
          <w:rFonts w:asciiTheme="majorBidi" w:hAnsiTheme="majorBidi" w:cstheme="majorBidi"/>
          <w:b/>
          <w:bCs/>
          <w:sz w:val="28"/>
          <w:szCs w:val="28"/>
        </w:rPr>
        <w:lastRenderedPageBreak/>
        <w:t>4</w:t>
      </w:r>
      <w:r w:rsidR="00B1375A" w:rsidRPr="00B63A7A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B63A7A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B63A7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6BF89DA3" w14:textId="77777777" w:rsidR="00B1375A" w:rsidRPr="00B63A7A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1B15298E" w14:textId="26496705" w:rsidR="00BF0EDF" w:rsidRPr="00B63A7A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16491" w:rsidRPr="00B63A7A">
        <w:rPr>
          <w:rFonts w:asciiTheme="majorBidi" w:hAnsiTheme="majorBidi" w:cstheme="majorBidi"/>
          <w:b/>
          <w:sz w:val="28"/>
          <w:szCs w:val="28"/>
          <w:cs/>
        </w:rPr>
        <w:t>บริษัทย่อยและ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การร่วมค้าได้เปิดเผยในหมายเหตุข้อ</w:t>
      </w:r>
      <w:r w:rsidR="004D1A1E" w:rsidRPr="00B63A7A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C7B76" w:rsidRPr="00B63A7A">
        <w:rPr>
          <w:rFonts w:asciiTheme="majorBidi" w:hAnsiTheme="majorBidi" w:cstheme="majorBidi"/>
          <w:bCs/>
          <w:sz w:val="28"/>
          <w:szCs w:val="28"/>
        </w:rPr>
        <w:t>7</w:t>
      </w:r>
      <w:r w:rsidR="00116491"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="004C7B76" w:rsidRPr="00B63A7A">
        <w:rPr>
          <w:rFonts w:asciiTheme="majorBidi" w:hAnsiTheme="majorBidi" w:cstheme="majorBidi"/>
          <w:bCs/>
          <w:sz w:val="28"/>
          <w:szCs w:val="28"/>
        </w:rPr>
        <w:t>8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16491"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ตามลำดับ </w:t>
      </w:r>
    </w:p>
    <w:p w14:paraId="7DEA1C31" w14:textId="1948905E" w:rsidR="00BF0EDF" w:rsidRPr="00B63A7A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FD736B3" w14:textId="392F3E3A" w:rsidR="00BF0EDF" w:rsidRPr="00B63A7A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</w:t>
      </w:r>
      <w:r w:rsidR="004610C7" w:rsidRPr="00B63A7A">
        <w:rPr>
          <w:rFonts w:asciiTheme="majorBidi" w:hAnsiTheme="majorBidi" w:cstheme="majorBidi"/>
          <w:b/>
          <w:sz w:val="28"/>
          <w:szCs w:val="28"/>
          <w:cs/>
        </w:rPr>
        <w:t>ที่มีนัยสำคัญในความสัมพันธ์กับบุคคลหรือกิจการที่เกี่ยวข้องกัน</w:t>
      </w:r>
    </w:p>
    <w:p w14:paraId="74BB4913" w14:textId="77777777" w:rsidR="00BF0EDF" w:rsidRPr="00B63A7A" w:rsidRDefault="00BF0EDF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42F66A4" w14:textId="40EFAF76" w:rsidR="00B1375A" w:rsidRPr="00B63A7A" w:rsidRDefault="00B1375A" w:rsidP="0046108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  <w:rtl/>
          <w:cs/>
          <w:lang w:val="en-US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นโยบายการกำหนดราค</w:t>
      </w:r>
      <w:r w:rsidR="001923C6" w:rsidRPr="00B63A7A">
        <w:rPr>
          <w:rFonts w:asciiTheme="majorBidi" w:hAnsiTheme="majorBidi" w:cstheme="majorBidi"/>
          <w:b/>
          <w:sz w:val="28"/>
          <w:szCs w:val="28"/>
          <w:cs/>
          <w:lang w:bidi="th-TH"/>
        </w:rPr>
        <w:t>า</w:t>
      </w:r>
      <w:r w:rsidR="002434C1" w:rsidRPr="00B63A7A">
        <w:rPr>
          <w:rFonts w:asciiTheme="majorBidi" w:hAnsiTheme="majorBidi" w:cstheme="majorBidi"/>
          <w:b/>
          <w:sz w:val="28"/>
          <w:szCs w:val="28"/>
          <w:cs/>
          <w:lang w:bidi="th-TH"/>
        </w:rPr>
        <w:t>ที่มีการเปลี่ยนแปลงอย่างมีสาระสำคัญในระหว่างงวด</w:t>
      </w:r>
      <w:r w:rsidR="00CD6F57" w:rsidRPr="00B63A7A">
        <w:rPr>
          <w:rFonts w:asciiTheme="majorBidi" w:hAnsiTheme="majorBidi" w:cstheme="majorBidi" w:hint="cs"/>
          <w:sz w:val="28"/>
          <w:szCs w:val="28"/>
          <w:cs/>
          <w:lang w:bidi="th-TH"/>
        </w:rPr>
        <w:t>สาม</w:t>
      </w:r>
      <w:r w:rsidR="00E2787B" w:rsidRPr="00B63A7A">
        <w:rPr>
          <w:rFonts w:asciiTheme="majorBidi" w:hAnsiTheme="majorBidi" w:cstheme="majorBidi"/>
          <w:sz w:val="28"/>
          <w:szCs w:val="28"/>
          <w:cs/>
          <w:lang w:bidi="th-TH"/>
        </w:rPr>
        <w:t>เดือน</w:t>
      </w:r>
      <w:r w:rsidR="00AD6851" w:rsidRPr="00B63A7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สิ้นสุดวันที่ </w:t>
      </w:r>
      <w:r w:rsidR="00E2787B" w:rsidRPr="00B63A7A">
        <w:rPr>
          <w:rFonts w:asciiTheme="majorBidi" w:hAnsiTheme="majorBidi" w:cstheme="majorBidi"/>
          <w:sz w:val="28"/>
          <w:szCs w:val="28"/>
        </w:rPr>
        <w:t>3</w:t>
      </w:r>
      <w:r w:rsidR="00CD6F57" w:rsidRPr="00B63A7A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="00CD6F57" w:rsidRPr="00B63A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มีนาคม </w:t>
      </w:r>
      <w:r w:rsidR="00CD6F57" w:rsidRPr="00B63A7A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="002434C1" w:rsidRPr="00B63A7A">
        <w:rPr>
          <w:rFonts w:asciiTheme="majorBidi" w:hAnsiTheme="majorBidi" w:cstheme="majorBidi"/>
          <w:b/>
          <w:sz w:val="28"/>
          <w:szCs w:val="28"/>
          <w:lang w:val="en-US" w:bidi="th-TH"/>
        </w:rPr>
        <w:t xml:space="preserve"> </w:t>
      </w:r>
      <w:r w:rsidR="00D41817" w:rsidRPr="00B63A7A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br/>
      </w:r>
      <w:r w:rsidR="002434C1" w:rsidRPr="00B63A7A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มีดังต่อไปนี้</w:t>
      </w:r>
    </w:p>
    <w:p w14:paraId="75CAC6F5" w14:textId="77777777" w:rsidR="00B1375A" w:rsidRPr="00B63A7A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5220"/>
        <w:gridCol w:w="4158"/>
      </w:tblGrid>
      <w:tr w:rsidR="00B1375A" w:rsidRPr="00B63A7A" w14:paraId="7DF4B821" w14:textId="77777777" w:rsidTr="00693F45">
        <w:tc>
          <w:tcPr>
            <w:tcW w:w="5220" w:type="dxa"/>
          </w:tcPr>
          <w:p w14:paraId="6DF8610E" w14:textId="77777777" w:rsidR="00B1375A" w:rsidRPr="00B63A7A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158" w:type="dxa"/>
          </w:tcPr>
          <w:p w14:paraId="314D9FB4" w14:textId="77777777" w:rsidR="00B1375A" w:rsidRPr="00B63A7A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B23EB1" w:rsidRPr="00B63A7A" w14:paraId="689C1504" w14:textId="77777777" w:rsidTr="00693F45">
        <w:tc>
          <w:tcPr>
            <w:tcW w:w="5220" w:type="dxa"/>
          </w:tcPr>
          <w:p w14:paraId="6FF608FF" w14:textId="6901E4E2" w:rsidR="00B23EB1" w:rsidRPr="00B63A7A" w:rsidRDefault="00B23EB1" w:rsidP="006923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="00C87D01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จากการขาย</w:t>
            </w:r>
            <w:r w:rsidR="000E70BB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รถยึด</w:t>
            </w:r>
          </w:p>
        </w:tc>
        <w:tc>
          <w:tcPr>
            <w:tcW w:w="4158" w:type="dxa"/>
          </w:tcPr>
          <w:p w14:paraId="14CD472D" w14:textId="7E12456B" w:rsidR="00B23EB1" w:rsidRPr="00B63A7A" w:rsidRDefault="00B23EB1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</w:t>
            </w:r>
            <w:r w:rsidR="00C302BD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ที่ตกลงกัน</w:t>
            </w:r>
            <w:r w:rsidR="004009E8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</w:t>
            </w:r>
            <w:r w:rsidR="00427C05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สัญญา</w:t>
            </w:r>
          </w:p>
        </w:tc>
      </w:tr>
    </w:tbl>
    <w:p w14:paraId="6DC0C59E" w14:textId="77777777" w:rsidR="00E2787B" w:rsidRPr="00B63A7A" w:rsidRDefault="00E2787B" w:rsidP="002D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1"/>
      </w:tblGrid>
      <w:tr w:rsidR="00E2787B" w:rsidRPr="00B63A7A" w14:paraId="06CB1A88" w14:textId="77777777" w:rsidTr="00636986">
        <w:trPr>
          <w:tblHeader/>
        </w:trPr>
        <w:tc>
          <w:tcPr>
            <w:tcW w:w="3960" w:type="dxa"/>
          </w:tcPr>
          <w:p w14:paraId="6EF03C6B" w14:textId="158EA0D3" w:rsidR="00E2787B" w:rsidRPr="00B63A7A" w:rsidRDefault="002D71FD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A806D92" w14:textId="4A3A4106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F8457E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14:paraId="3E8EC93E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7B" w:rsidRPr="00B63A7A" w14:paraId="659F98F4" w14:textId="77777777" w:rsidTr="00636986">
        <w:trPr>
          <w:tblHeader/>
        </w:trPr>
        <w:tc>
          <w:tcPr>
            <w:tcW w:w="3960" w:type="dxa"/>
          </w:tcPr>
          <w:p w14:paraId="38C58010" w14:textId="02501CC9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935F45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="009700DD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9700DD"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0BCEC98C" w14:textId="393FBA34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700DD" w:rsidRPr="00B63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716AA46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8EEB90" w14:textId="45EB8629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700DD"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4EFCCA1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8A03BF" w14:textId="57C3801A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700DD" w:rsidRPr="00B63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FBE8643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B3183F1" w14:textId="2D9A41C2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9700DD"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787B" w:rsidRPr="00B63A7A" w14:paraId="56FD5024" w14:textId="77777777" w:rsidTr="00636986">
        <w:trPr>
          <w:tblHeader/>
        </w:trPr>
        <w:tc>
          <w:tcPr>
            <w:tcW w:w="3960" w:type="dxa"/>
          </w:tcPr>
          <w:p w14:paraId="36BBB1C4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</w:tcPr>
          <w:p w14:paraId="599F7FF9" w14:textId="77777777" w:rsidR="00E2787B" w:rsidRPr="00B63A7A" w:rsidRDefault="00E2787B" w:rsidP="00FA7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B63A7A" w14:paraId="05DFD69E" w14:textId="77777777" w:rsidTr="00636986">
        <w:tc>
          <w:tcPr>
            <w:tcW w:w="3960" w:type="dxa"/>
          </w:tcPr>
          <w:p w14:paraId="4EF8695E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2AEF1164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B05CA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9F5C3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642CE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EDDA89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E5A3CC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DC97D7D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87B" w:rsidRPr="00B63A7A" w14:paraId="4F04D24E" w14:textId="77777777" w:rsidTr="00636986">
        <w:tc>
          <w:tcPr>
            <w:tcW w:w="3960" w:type="dxa"/>
          </w:tcPr>
          <w:p w14:paraId="77391355" w14:textId="75A5C3A6" w:rsidR="00E2787B" w:rsidRPr="00B63A7A" w:rsidRDefault="00D16DDA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3A79CF6" w14:textId="5CE6104C" w:rsidR="00E2787B" w:rsidRPr="00B63A7A" w:rsidRDefault="00E20271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03D7797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196C0" w14:textId="6711D7E4" w:rsidR="00E2787B" w:rsidRPr="00B63A7A" w:rsidRDefault="00121F0E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40A114BF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A5CAC9" w14:textId="010C12EC" w:rsidR="00E2787B" w:rsidRPr="00B63A7A" w:rsidRDefault="00E20271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9617456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AB8CFB2" w14:textId="795CF633" w:rsidR="00E2787B" w:rsidRPr="00B63A7A" w:rsidRDefault="00121F0E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E86A29" w:rsidRPr="00B63A7A" w14:paraId="68CDFF20" w14:textId="77777777" w:rsidTr="00636986">
        <w:tc>
          <w:tcPr>
            <w:tcW w:w="3960" w:type="dxa"/>
          </w:tcPr>
          <w:p w14:paraId="4A275C25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306D447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0A83A8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6699208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141A1D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3AC93D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34708FE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3730DE54" w14:textId="77777777" w:rsidR="00E86A29" w:rsidRPr="00B63A7A" w:rsidRDefault="00E86A29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58A7F77D" w14:textId="77777777" w:rsidTr="00636986">
        <w:tc>
          <w:tcPr>
            <w:tcW w:w="3960" w:type="dxa"/>
          </w:tcPr>
          <w:p w14:paraId="7EE2DF0B" w14:textId="16C99A24" w:rsidR="007F63FA" w:rsidRPr="00B63A7A" w:rsidRDefault="00026C05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รายได้จากการขายรถยึด</w:t>
            </w:r>
          </w:p>
        </w:tc>
        <w:tc>
          <w:tcPr>
            <w:tcW w:w="1170" w:type="dxa"/>
          </w:tcPr>
          <w:p w14:paraId="6093B62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C024D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F519C00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DA94A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486813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71923E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3A8342D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05E6D142" w14:textId="77777777" w:rsidTr="00636986">
        <w:tc>
          <w:tcPr>
            <w:tcW w:w="3960" w:type="dxa"/>
          </w:tcPr>
          <w:p w14:paraId="577DAA45" w14:textId="590347D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AF9FBC0" w14:textId="6DE8FBD8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3BB0B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3F65C22" w14:textId="1E127266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39320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6423BA5" w14:textId="44BB804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107,065</w:t>
            </w:r>
          </w:p>
        </w:tc>
        <w:tc>
          <w:tcPr>
            <w:tcW w:w="270" w:type="dxa"/>
          </w:tcPr>
          <w:p w14:paraId="75F70CD1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21B3B300" w14:textId="68361496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63FA" w:rsidRPr="00B63A7A" w14:paraId="058CCEA7" w14:textId="77777777" w:rsidTr="00636986">
        <w:tc>
          <w:tcPr>
            <w:tcW w:w="3960" w:type="dxa"/>
          </w:tcPr>
          <w:p w14:paraId="28B665B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869410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F15733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DAB4AD1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62278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393BD63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D55A2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34F0662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67B1379E" w14:textId="77777777" w:rsidTr="00636986">
        <w:tc>
          <w:tcPr>
            <w:tcW w:w="3960" w:type="dxa"/>
          </w:tcPr>
          <w:p w14:paraId="1783F66C" w14:textId="68C8714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0" w:type="dxa"/>
          </w:tcPr>
          <w:p w14:paraId="3C9158B0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42E6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7516C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F7F00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C0935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E227A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1B174B5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3FA" w:rsidRPr="00B63A7A" w14:paraId="31CECA6A" w14:textId="77777777" w:rsidTr="00636986">
        <w:tc>
          <w:tcPr>
            <w:tcW w:w="3960" w:type="dxa"/>
          </w:tcPr>
          <w:p w14:paraId="27110EED" w14:textId="1E5A9ADA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765358" w14:textId="473E9D02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68281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D7D5DF" w14:textId="3552D4B4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4B71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60901F" w14:textId="6A09C4BB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70" w:type="dxa"/>
          </w:tcPr>
          <w:p w14:paraId="4385D9E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0104D793" w14:textId="45B6CA3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63FA" w:rsidRPr="00B63A7A" w14:paraId="410DE206" w14:textId="77777777" w:rsidTr="00636986">
        <w:tc>
          <w:tcPr>
            <w:tcW w:w="3960" w:type="dxa"/>
          </w:tcPr>
          <w:p w14:paraId="0704D0B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EC859F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0563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691F2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CEF7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9DB68F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56C98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397E65A3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70B2758D" w14:textId="77777777" w:rsidTr="00636986">
        <w:tc>
          <w:tcPr>
            <w:tcW w:w="3960" w:type="dxa"/>
          </w:tcPr>
          <w:p w14:paraId="4CA4E8C7" w14:textId="3A3773E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70" w:type="dxa"/>
          </w:tcPr>
          <w:p w14:paraId="6D830A0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23E84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21DC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DCB3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9C7F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9E19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28F5B6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3FA" w:rsidRPr="00B63A7A" w14:paraId="596ED3E5" w14:textId="77777777" w:rsidTr="00636986">
        <w:tc>
          <w:tcPr>
            <w:tcW w:w="3960" w:type="dxa"/>
          </w:tcPr>
          <w:p w14:paraId="09549B16" w14:textId="32F93044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DCE4E06" w14:textId="13CD39EA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3E40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A045C0" w14:textId="3A94E1A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A0A2B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F9A75" w14:textId="6742542A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422528A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695BC8A" w14:textId="06753D43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</w:tr>
      <w:tr w:rsidR="007F63FA" w:rsidRPr="00B63A7A" w14:paraId="531523C3" w14:textId="77777777" w:rsidTr="00636986">
        <w:tc>
          <w:tcPr>
            <w:tcW w:w="3960" w:type="dxa"/>
          </w:tcPr>
          <w:p w14:paraId="0BC3E943" w14:textId="61CC9D4C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75D8667C" w14:textId="433382C6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9E0974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17B4B1" w14:textId="2C6D214D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7BAB7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6EB54C" w14:textId="76A3B2AF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92E0B1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6D1D97" w14:textId="1FA6ECB3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63FA" w:rsidRPr="00B63A7A" w14:paraId="1ABD74E0" w14:textId="77777777" w:rsidTr="00636986">
        <w:tc>
          <w:tcPr>
            <w:tcW w:w="3960" w:type="dxa"/>
          </w:tcPr>
          <w:p w14:paraId="433238D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8BB637F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E505B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818D34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6E6BE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62DD18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CC481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45F6739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1D88AB4E" w14:textId="77777777" w:rsidTr="00636986">
        <w:tc>
          <w:tcPr>
            <w:tcW w:w="3960" w:type="dxa"/>
          </w:tcPr>
          <w:p w14:paraId="27A4ADEF" w14:textId="7D9AA9F4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73B16A7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F0DE1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D4743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7C199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3A2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6EB4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17CC8EA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3FA" w:rsidRPr="00B63A7A" w14:paraId="5919503B" w14:textId="77777777" w:rsidTr="00636986">
        <w:tc>
          <w:tcPr>
            <w:tcW w:w="3960" w:type="dxa"/>
          </w:tcPr>
          <w:p w14:paraId="35CF9520" w14:textId="3AFBDA3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798C27D" w14:textId="3FC19EB3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6A3BC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834F2E" w14:textId="7793FE9B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1590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20A2E" w14:textId="40882C46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698D8B5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273496" w14:textId="7F8CB41C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7F63FA" w:rsidRPr="00B63A7A" w14:paraId="24485907" w14:textId="77777777" w:rsidTr="00636986">
        <w:tc>
          <w:tcPr>
            <w:tcW w:w="3960" w:type="dxa"/>
          </w:tcPr>
          <w:p w14:paraId="006239E6" w14:textId="22D33948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353E6E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ED8A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E5B777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03959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28E3E2F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F46EB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1" w:type="dxa"/>
          </w:tcPr>
          <w:p w14:paraId="6D48FE1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72A82F15" w14:textId="77777777" w:rsidTr="00636986">
        <w:tc>
          <w:tcPr>
            <w:tcW w:w="3960" w:type="dxa"/>
          </w:tcPr>
          <w:p w14:paraId="12101E4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0F66A1FA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0A3E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D861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E668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00A6D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D060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3FAD33C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F63FA" w:rsidRPr="00B63A7A" w14:paraId="5FCD7970" w14:textId="77777777" w:rsidTr="00636986">
        <w:tc>
          <w:tcPr>
            <w:tcW w:w="3960" w:type="dxa"/>
          </w:tcPr>
          <w:p w14:paraId="317693A6" w14:textId="22C196A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D0B13F5" w14:textId="3E21E66F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1D0970E1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C172C" w14:textId="23367FD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270" w:type="dxa"/>
          </w:tcPr>
          <w:p w14:paraId="3251A5A3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C2FF7" w14:textId="07449EE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62D8D0B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2CC39AD" w14:textId="319AEAF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7F63FA" w:rsidRPr="00B63A7A" w14:paraId="07B2435B" w14:textId="77777777" w:rsidTr="00636986">
        <w:tc>
          <w:tcPr>
            <w:tcW w:w="3960" w:type="dxa"/>
          </w:tcPr>
          <w:p w14:paraId="68B8A47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E8B315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F0BFF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B00DC5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10DFC0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16497C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205F2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03EF202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63FA" w:rsidRPr="00B63A7A" w14:paraId="26E489EF" w14:textId="77777777" w:rsidTr="00636986">
        <w:tc>
          <w:tcPr>
            <w:tcW w:w="3960" w:type="dxa"/>
          </w:tcPr>
          <w:p w14:paraId="5CCEA7D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ค่าเช่า</w:t>
            </w: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7F09BC4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882C0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0CD7F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50A5F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BC5D7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18F1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1EB31D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3FA" w:rsidRPr="00B63A7A" w14:paraId="48FA5578" w14:textId="77777777" w:rsidTr="00636986">
        <w:tc>
          <w:tcPr>
            <w:tcW w:w="3960" w:type="dxa"/>
          </w:tcPr>
          <w:p w14:paraId="288C5477" w14:textId="42578658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A912D60" w14:textId="17276F8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E86950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08051" w14:textId="00412A8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270" w:type="dxa"/>
          </w:tcPr>
          <w:p w14:paraId="10177B8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EB4E59" w14:textId="2F19DAFB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12997C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3B0996B" w14:textId="5B526633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</w:tr>
      <w:tr w:rsidR="007F63FA" w:rsidRPr="00B63A7A" w14:paraId="7676B049" w14:textId="77777777" w:rsidTr="00636986">
        <w:tc>
          <w:tcPr>
            <w:tcW w:w="3960" w:type="dxa"/>
          </w:tcPr>
          <w:p w14:paraId="3E6642AE" w14:textId="77777777" w:rsidR="007F63FA" w:rsidRPr="00B63A7A" w:rsidRDefault="007F63FA" w:rsidP="007F63FA">
            <w:pPr>
              <w:pStyle w:val="a"/>
              <w:tabs>
                <w:tab w:val="clear" w:pos="1080"/>
              </w:tabs>
              <w:ind w:left="9" w:right="-1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63A7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418D8A9" w14:textId="00D663F8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783CC83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DA2439" w14:textId="25E1D57B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21AC7FB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AD581D" w14:textId="1DF71DFD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221A444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4BB09E0" w14:textId="2BBE3D1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267FA8" w:rsidRPr="00B63A7A" w14:paraId="36C180E5" w14:textId="77777777" w:rsidTr="00636986">
        <w:tc>
          <w:tcPr>
            <w:tcW w:w="3960" w:type="dxa"/>
          </w:tcPr>
          <w:p w14:paraId="5D093C7D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6627481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A1C64AF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E4F7606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6FA5F7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B3EA9C8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E042836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1" w:type="dxa"/>
          </w:tcPr>
          <w:p w14:paraId="10876F32" w14:textId="77777777" w:rsidR="00267FA8" w:rsidRPr="00B63A7A" w:rsidRDefault="00267FA8" w:rsidP="0008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7F63FA" w:rsidRPr="00B63A7A" w14:paraId="42D19BCD" w14:textId="77777777" w:rsidTr="00636986">
        <w:tc>
          <w:tcPr>
            <w:tcW w:w="3960" w:type="dxa"/>
          </w:tcPr>
          <w:p w14:paraId="43F78582" w14:textId="6BAD341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lastRenderedPageBreak/>
              <w:t>ต้นทุนทางการเงิน</w:t>
            </w:r>
          </w:p>
        </w:tc>
        <w:tc>
          <w:tcPr>
            <w:tcW w:w="1170" w:type="dxa"/>
          </w:tcPr>
          <w:p w14:paraId="09C9A80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F687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83E61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DE73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B992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FFA50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6293EC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3FA" w:rsidRPr="00B63A7A" w14:paraId="12B8CD12" w14:textId="77777777" w:rsidTr="00636986">
        <w:tc>
          <w:tcPr>
            <w:tcW w:w="3960" w:type="dxa"/>
          </w:tcPr>
          <w:p w14:paraId="7E52E3DB" w14:textId="0F83BAD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CFC4756" w14:textId="2C464748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4994F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4C90E" w14:textId="4BA2A14B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E020B8E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822EF6" w14:textId="4024EEBC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00506E2F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89FBA3F" w14:textId="467FE79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7F63FA" w:rsidRPr="00B63A7A" w14:paraId="0628F553" w14:textId="77777777" w:rsidTr="00636986">
        <w:tc>
          <w:tcPr>
            <w:tcW w:w="3960" w:type="dxa"/>
          </w:tcPr>
          <w:p w14:paraId="569FE6A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F60A0EF" w14:textId="70FFDC8C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490ACBD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AB5C" w14:textId="6D58367C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1229CC9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9B042A" w14:textId="19DE225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1DFB9F65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91E9AE4" w14:textId="5B63BA0F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7F63FA" w:rsidRPr="00B63A7A" w14:paraId="12A766C8" w14:textId="77777777" w:rsidTr="00636986">
        <w:tc>
          <w:tcPr>
            <w:tcW w:w="3960" w:type="dxa"/>
          </w:tcPr>
          <w:p w14:paraId="33A3DFBA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0CAB42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6EA80A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F318058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157B6B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82CB4B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1D288A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1" w:type="dxa"/>
          </w:tcPr>
          <w:p w14:paraId="57A93D7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7F63FA" w:rsidRPr="00B63A7A" w14:paraId="279D10FD" w14:textId="77777777" w:rsidTr="00636986">
        <w:tc>
          <w:tcPr>
            <w:tcW w:w="3960" w:type="dxa"/>
          </w:tcPr>
          <w:p w14:paraId="186A5DEF" w14:textId="32263D1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3A24D7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822B64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7636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D82F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D5428D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66DD6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347E159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F63FA" w:rsidRPr="00B63A7A" w14:paraId="1703CAE9" w14:textId="77777777" w:rsidTr="00636986">
        <w:tc>
          <w:tcPr>
            <w:tcW w:w="3960" w:type="dxa"/>
          </w:tcPr>
          <w:p w14:paraId="1020FA3B" w14:textId="58F21B2E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C2C635A" w14:textId="3A154022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270" w:type="dxa"/>
          </w:tcPr>
          <w:p w14:paraId="2DEC5D3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C01769" w14:textId="45479F3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4,375</w:t>
            </w:r>
          </w:p>
        </w:tc>
        <w:tc>
          <w:tcPr>
            <w:tcW w:w="270" w:type="dxa"/>
          </w:tcPr>
          <w:p w14:paraId="674F0596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641A7" w14:textId="60BEC89F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2,692</w:t>
            </w:r>
          </w:p>
        </w:tc>
        <w:tc>
          <w:tcPr>
            <w:tcW w:w="270" w:type="dxa"/>
          </w:tcPr>
          <w:p w14:paraId="68618EAA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1AAF849" w14:textId="3DF6C3F1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3,569</w:t>
            </w:r>
          </w:p>
        </w:tc>
      </w:tr>
      <w:tr w:rsidR="007F63FA" w:rsidRPr="00B63A7A" w14:paraId="62A66006" w14:textId="77777777" w:rsidTr="00636986">
        <w:tc>
          <w:tcPr>
            <w:tcW w:w="3960" w:type="dxa"/>
          </w:tcPr>
          <w:p w14:paraId="607399ED" w14:textId="1994B200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DE50B5D" w14:textId="292F529D" w:rsidR="007F63FA" w:rsidRPr="00B63A7A" w:rsidRDefault="008C7E5C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66F1C8B2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D53AA" w14:textId="163F3A2D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686F9C63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F76EE" w14:textId="3FD708CF" w:rsidR="007F63FA" w:rsidRPr="00B63A7A" w:rsidRDefault="00D604B4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5E1250B1" w14:textId="77777777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FAE7408" w14:textId="313FB93A" w:rsidR="007F63FA" w:rsidRPr="00B63A7A" w:rsidRDefault="007F63FA" w:rsidP="007F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14:paraId="6C58121E" w14:textId="77777777" w:rsidR="00E2787B" w:rsidRPr="00B63A7A" w:rsidRDefault="00E2787B" w:rsidP="008F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42442B9" w14:textId="5E23D00B" w:rsidR="002116AF" w:rsidRPr="00B63A7A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03B94F49" w14:textId="77777777" w:rsidR="002116AF" w:rsidRPr="00B63A7A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7B0693" w14:textId="77CE4C2F" w:rsidR="002116AF" w:rsidRPr="00B63A7A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="00F118C7" w:rsidRPr="00B63A7A">
        <w:rPr>
          <w:rFonts w:asciiTheme="majorBidi" w:hAnsiTheme="majorBidi" w:cstheme="majorBidi"/>
          <w:sz w:val="28"/>
          <w:szCs w:val="28"/>
        </w:rPr>
        <w:t>90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="004E0E58" w:rsidRPr="00B63A7A">
        <w:rPr>
          <w:rFonts w:asciiTheme="majorBidi" w:hAnsiTheme="majorBidi" w:cstheme="majorBidi"/>
          <w:sz w:val="28"/>
          <w:szCs w:val="28"/>
        </w:rPr>
        <w:br/>
      </w:r>
      <w:r w:rsidRPr="00B63A7A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6D846F5D" w14:textId="77777777" w:rsidR="004D51E6" w:rsidRPr="00B63A7A" w:rsidRDefault="004D51E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47848" w14:textId="0A9D5B81" w:rsidR="002116AF" w:rsidRPr="00B63A7A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กลุ่ม</w:t>
      </w:r>
      <w:r w:rsidR="002116AF" w:rsidRPr="00B63A7A">
        <w:rPr>
          <w:rFonts w:asciiTheme="majorBidi" w:hAnsiTheme="majorBidi" w:cstheme="majorBidi"/>
          <w:sz w:val="28"/>
          <w:szCs w:val="28"/>
          <w:cs/>
        </w:rPr>
        <w:t>บริษัทจ่ายค่าตอบแทนกรรมการสำหรับ</w:t>
      </w:r>
      <w:r w:rsidR="004D7E22" w:rsidRPr="00B63A7A">
        <w:rPr>
          <w:rFonts w:asciiTheme="majorBidi" w:hAnsiTheme="majorBidi" w:cstheme="majorBidi"/>
          <w:sz w:val="28"/>
          <w:szCs w:val="28"/>
          <w:cs/>
        </w:rPr>
        <w:t>งวด</w:t>
      </w:r>
      <w:r w:rsidR="0057115F" w:rsidRPr="00B63A7A">
        <w:rPr>
          <w:rFonts w:asciiTheme="majorBidi" w:eastAsia="Times New Roman" w:hAnsiTheme="majorBidi" w:cstheme="majorBidi" w:hint="cs"/>
          <w:sz w:val="28"/>
          <w:szCs w:val="28"/>
          <w:cs/>
        </w:rPr>
        <w:t>สาม</w:t>
      </w:r>
      <w:r w:rsidR="00E2787B" w:rsidRPr="00B63A7A">
        <w:rPr>
          <w:rFonts w:asciiTheme="majorBidi" w:eastAsia="Times New Roman" w:hAnsiTheme="majorBidi" w:cstheme="majorBidi"/>
          <w:sz w:val="28"/>
          <w:szCs w:val="28"/>
          <w:cs/>
        </w:rPr>
        <w:t>เดือน</w:t>
      </w:r>
      <w:r w:rsidR="00AD6851" w:rsidRPr="00B63A7A">
        <w:rPr>
          <w:rFonts w:asciiTheme="majorBidi" w:eastAsia="Times New Roman" w:hAnsiTheme="majorBidi" w:cstheme="majorBidi"/>
          <w:sz w:val="28"/>
          <w:szCs w:val="28"/>
          <w:cs/>
        </w:rPr>
        <w:t xml:space="preserve">สิ้นสุดวันที่ </w:t>
      </w:r>
      <w:r w:rsidR="00E2787B" w:rsidRPr="00B63A7A">
        <w:rPr>
          <w:rFonts w:asciiTheme="majorBidi" w:eastAsia="Times New Roman" w:hAnsiTheme="majorBidi" w:cstheme="majorBidi"/>
          <w:sz w:val="28"/>
          <w:szCs w:val="28"/>
        </w:rPr>
        <w:t>3</w:t>
      </w:r>
      <w:r w:rsidR="0057115F" w:rsidRPr="00B63A7A">
        <w:rPr>
          <w:rFonts w:asciiTheme="majorBidi" w:eastAsia="Times New Roman" w:hAnsiTheme="majorBidi" w:cstheme="majorBidi"/>
          <w:sz w:val="28"/>
          <w:szCs w:val="28"/>
        </w:rPr>
        <w:t xml:space="preserve">1 </w:t>
      </w:r>
      <w:r w:rsidR="0057115F" w:rsidRPr="00B63A7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มีนาคม </w:t>
      </w:r>
      <w:r w:rsidR="0057115F" w:rsidRPr="00B63A7A">
        <w:rPr>
          <w:rFonts w:asciiTheme="majorBidi" w:eastAsia="Times New Roman" w:hAnsiTheme="majorBidi" w:cstheme="majorBidi"/>
          <w:sz w:val="28"/>
          <w:szCs w:val="28"/>
        </w:rPr>
        <w:t>2564</w:t>
      </w:r>
      <w:r w:rsidR="00671543"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36AB" w:rsidRPr="00B63A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118C7" w:rsidRPr="00B63A7A">
        <w:rPr>
          <w:rFonts w:asciiTheme="majorBidi" w:hAnsiTheme="majorBidi" w:cstheme="majorBidi"/>
          <w:sz w:val="28"/>
          <w:szCs w:val="28"/>
        </w:rPr>
        <w:t>256</w:t>
      </w:r>
      <w:r w:rsidR="00D06538" w:rsidRPr="00B63A7A">
        <w:rPr>
          <w:rFonts w:asciiTheme="majorBidi" w:hAnsiTheme="majorBidi" w:cstheme="majorBidi"/>
          <w:sz w:val="28"/>
          <w:szCs w:val="28"/>
        </w:rPr>
        <w:t>3</w:t>
      </w:r>
      <w:r w:rsidR="002116AF" w:rsidRPr="00B63A7A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883270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E20271" w:rsidRPr="00B63A7A">
        <w:rPr>
          <w:rFonts w:asciiTheme="majorBidi" w:hAnsiTheme="majorBidi" w:cstheme="majorBidi"/>
          <w:sz w:val="28"/>
          <w:szCs w:val="28"/>
        </w:rPr>
        <w:t>0.31</w:t>
      </w:r>
      <w:r w:rsidR="00883270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2116AF" w:rsidRPr="00B63A7A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884921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197CA5" w:rsidRPr="00B63A7A">
        <w:rPr>
          <w:rFonts w:asciiTheme="majorBidi" w:hAnsiTheme="majorBidi" w:cstheme="majorBidi"/>
          <w:sz w:val="28"/>
          <w:szCs w:val="28"/>
        </w:rPr>
        <w:t>0.25</w:t>
      </w:r>
      <w:r w:rsidR="002116AF" w:rsidRPr="00B63A7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5E0916F2" w14:textId="1DC2226D" w:rsidR="00FF12D4" w:rsidRPr="00B63A7A" w:rsidRDefault="00FF12D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B3636E" w14:textId="2D0FC272" w:rsidR="002116AF" w:rsidRPr="00B63A7A" w:rsidRDefault="00402A08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FF12D4" w:rsidRPr="00B63A7A">
        <w:rPr>
          <w:rFonts w:asciiTheme="majorBidi" w:hAnsiTheme="majorBidi" w:cstheme="majorBidi"/>
          <w:sz w:val="28"/>
          <w:szCs w:val="28"/>
          <w:cs/>
        </w:rPr>
        <w:t>ที่สำคัญ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กับบุคคลหรือกิจการที่เกี่ยวข้องกัน ณ วันที่ </w:t>
      </w:r>
      <w:r w:rsidR="00E2787B" w:rsidRPr="00B63A7A">
        <w:rPr>
          <w:rFonts w:asciiTheme="majorBidi" w:hAnsiTheme="majorBidi" w:cstheme="majorBidi"/>
          <w:sz w:val="28"/>
          <w:szCs w:val="28"/>
        </w:rPr>
        <w:t>3</w:t>
      </w:r>
      <w:r w:rsidR="00197CA5" w:rsidRPr="00B63A7A">
        <w:rPr>
          <w:rFonts w:asciiTheme="majorBidi" w:hAnsiTheme="majorBidi" w:cstheme="majorBidi"/>
          <w:sz w:val="28"/>
          <w:szCs w:val="28"/>
        </w:rPr>
        <w:t xml:space="preserve">1 </w:t>
      </w:r>
      <w:r w:rsidR="00197CA5"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197CA5" w:rsidRPr="00B63A7A">
        <w:rPr>
          <w:rFonts w:asciiTheme="majorBidi" w:hAnsiTheme="majorBidi" w:cstheme="majorBidi"/>
          <w:sz w:val="28"/>
          <w:szCs w:val="28"/>
        </w:rPr>
        <w:t>2564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118C7" w:rsidRPr="00B63A7A">
        <w:rPr>
          <w:rFonts w:asciiTheme="majorBidi" w:hAnsiTheme="majorBidi" w:cstheme="majorBidi"/>
          <w:sz w:val="28"/>
          <w:szCs w:val="28"/>
        </w:rPr>
        <w:t>31</w:t>
      </w:r>
      <w:r w:rsidR="0023172A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23172A" w:rsidRPr="00B63A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18C7" w:rsidRPr="00B63A7A">
        <w:rPr>
          <w:rFonts w:asciiTheme="majorBidi" w:hAnsiTheme="majorBidi" w:cstheme="majorBidi"/>
          <w:sz w:val="28"/>
          <w:szCs w:val="28"/>
        </w:rPr>
        <w:t>256</w:t>
      </w:r>
      <w:r w:rsidR="00197CA5" w:rsidRPr="00B63A7A">
        <w:rPr>
          <w:rFonts w:asciiTheme="majorBidi" w:hAnsiTheme="majorBidi" w:cstheme="majorBidi"/>
          <w:sz w:val="28"/>
          <w:szCs w:val="28"/>
        </w:rPr>
        <w:t>3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B15DD1D" w14:textId="77777777" w:rsidR="00EE11B1" w:rsidRPr="00B63A7A" w:rsidRDefault="00EE11B1" w:rsidP="0046108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87570A" w:rsidRPr="00B63A7A" w14:paraId="413D4ADE" w14:textId="77777777" w:rsidTr="00A20E1E">
        <w:trPr>
          <w:tblHeader/>
        </w:trPr>
        <w:tc>
          <w:tcPr>
            <w:tcW w:w="3573" w:type="dxa"/>
          </w:tcPr>
          <w:p w14:paraId="6E681184" w14:textId="77777777" w:rsidR="0087570A" w:rsidRPr="00B63A7A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" w:name="_Hlk68684456"/>
          </w:p>
        </w:tc>
        <w:tc>
          <w:tcPr>
            <w:tcW w:w="2700" w:type="dxa"/>
            <w:gridSpan w:val="3"/>
          </w:tcPr>
          <w:p w14:paraId="10D04CF5" w14:textId="77777777" w:rsidR="0087570A" w:rsidRPr="00B63A7A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0165FA" w14:textId="77777777" w:rsidR="0087570A" w:rsidRPr="00B63A7A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1BE181B3" w14:textId="77777777" w:rsidR="0087570A" w:rsidRPr="00B63A7A" w:rsidRDefault="0087570A" w:rsidP="0034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CAE" w:rsidRPr="00B63A7A" w14:paraId="16AFE9C7" w14:textId="77777777" w:rsidTr="00A20E1E">
        <w:trPr>
          <w:tblHeader/>
        </w:trPr>
        <w:tc>
          <w:tcPr>
            <w:tcW w:w="3573" w:type="dxa"/>
          </w:tcPr>
          <w:p w14:paraId="7CB33CA5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D7B1AD" w14:textId="5C28CCE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7414610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2544AB" w14:textId="2F1326BF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891630B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1DBA81F" w14:textId="5130247C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81DF2CB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46AA2D" w14:textId="4805B0D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CAE" w:rsidRPr="00B63A7A" w14:paraId="7978934E" w14:textId="77777777" w:rsidTr="00A20E1E">
        <w:trPr>
          <w:tblHeader/>
        </w:trPr>
        <w:tc>
          <w:tcPr>
            <w:tcW w:w="3573" w:type="dxa"/>
          </w:tcPr>
          <w:p w14:paraId="16788234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10D286" w14:textId="39931EA9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7A6A0F0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C4EB28" w14:textId="567E7424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DF0CA62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052C47" w14:textId="3A71F31B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4BA3426" w14:textId="77777777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2A72AC" w14:textId="3FCD1484" w:rsidR="00F36CAE" w:rsidRPr="00B63A7A" w:rsidRDefault="00F36CAE" w:rsidP="00F36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2787B" w:rsidRPr="00B63A7A" w14:paraId="1C3F8302" w14:textId="77777777" w:rsidTr="00A20E1E">
        <w:trPr>
          <w:tblHeader/>
        </w:trPr>
        <w:tc>
          <w:tcPr>
            <w:tcW w:w="3573" w:type="dxa"/>
          </w:tcPr>
          <w:p w14:paraId="175D53C2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7D76ADD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B63A7A" w14:paraId="416B8663" w14:textId="77777777" w:rsidTr="00A20E1E">
        <w:tc>
          <w:tcPr>
            <w:tcW w:w="3573" w:type="dxa"/>
          </w:tcPr>
          <w:p w14:paraId="23E17AFC" w14:textId="45D5D271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ลูกหนี้รายได้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</w:t>
            </w:r>
            <w:r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่าบริการพื้นที่สำนักงานค้างรับ</w:t>
            </w:r>
          </w:p>
        </w:tc>
        <w:tc>
          <w:tcPr>
            <w:tcW w:w="1170" w:type="dxa"/>
          </w:tcPr>
          <w:p w14:paraId="7DB1D1D4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1E4F5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1A9A35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333D4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6BC734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104AC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4F84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B63A7A" w14:paraId="29AD33F2" w14:textId="77777777" w:rsidTr="00A20E1E">
        <w:tc>
          <w:tcPr>
            <w:tcW w:w="3573" w:type="dxa"/>
          </w:tcPr>
          <w:p w14:paraId="5EDBA544" w14:textId="2F3F7CB3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CB3458" w14:textId="51CC2460" w:rsidR="00E2787B" w:rsidRPr="00B63A7A" w:rsidRDefault="00E20271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BDC09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5A142" w14:textId="5575E5FC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82752B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67EFC1" w14:textId="4D131428" w:rsidR="00E2787B" w:rsidRPr="00B63A7A" w:rsidRDefault="00E20271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6CA203BD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0D2387" w14:textId="2261B992" w:rsidR="00E2787B" w:rsidRPr="00B63A7A" w:rsidRDefault="00137D54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47382" w:rsidRPr="00B63A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2787B" w:rsidRPr="00B63A7A" w14:paraId="1EEB5C65" w14:textId="77777777" w:rsidTr="00A20E1E">
        <w:tc>
          <w:tcPr>
            <w:tcW w:w="3573" w:type="dxa"/>
          </w:tcPr>
          <w:p w14:paraId="27EFE50A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  <w:bookmarkStart w:id="3" w:name="_Hlk70805661"/>
          </w:p>
        </w:tc>
        <w:tc>
          <w:tcPr>
            <w:tcW w:w="1170" w:type="dxa"/>
          </w:tcPr>
          <w:p w14:paraId="44D1216F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517F98F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4223B45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39CD7A1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6A9A2604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D220FA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B186A81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E2787B" w:rsidRPr="00B63A7A" w14:paraId="3AC80BBC" w14:textId="77777777" w:rsidTr="00A20E1E">
        <w:tc>
          <w:tcPr>
            <w:tcW w:w="3573" w:type="dxa"/>
          </w:tcPr>
          <w:p w14:paraId="25281D91" w14:textId="4B5AAE4A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0F02FDF9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5F913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C1098C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9809D1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BD609F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06CBF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8A753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87B" w:rsidRPr="00B63A7A" w14:paraId="07B50ED5" w14:textId="77777777" w:rsidTr="00A20E1E">
        <w:tc>
          <w:tcPr>
            <w:tcW w:w="3573" w:type="dxa"/>
          </w:tcPr>
          <w:p w14:paraId="32938C40" w14:textId="70DD310F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bookmarkStart w:id="4" w:name="_Hlk70805808"/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17842D2" w14:textId="18087A7E" w:rsidR="00E2787B" w:rsidRPr="00B63A7A" w:rsidRDefault="00E20271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5DA86EBE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D63EA" w14:textId="2C0A9E0A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13DEC946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DC3DEC" w14:textId="4509BFEE" w:rsidR="00E2787B" w:rsidRPr="00B63A7A" w:rsidRDefault="00E20271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7040691D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0D6A54" w14:textId="5DCC5386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bookmarkEnd w:id="3"/>
      <w:bookmarkEnd w:id="4"/>
      <w:tr w:rsidR="00E2787B" w:rsidRPr="00B63A7A" w14:paraId="7FF86270" w14:textId="77777777" w:rsidTr="00A20E1E">
        <w:tc>
          <w:tcPr>
            <w:tcW w:w="3573" w:type="dxa"/>
          </w:tcPr>
          <w:p w14:paraId="108CA893" w14:textId="1BCB9C8E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F24943C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9664E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6BF7610E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5DC539F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63E83F18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FBAD364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C4596E" w14:textId="77777777" w:rsidR="00E2787B" w:rsidRPr="00B63A7A" w:rsidRDefault="00E2787B" w:rsidP="0013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5615F0" w:rsidRPr="00B63A7A" w14:paraId="2D0E9E43" w14:textId="77777777" w:rsidTr="007831B8">
        <w:tc>
          <w:tcPr>
            <w:tcW w:w="3573" w:type="dxa"/>
          </w:tcPr>
          <w:p w14:paraId="0569F7A5" w14:textId="49136C2E" w:rsidR="005615F0" w:rsidRPr="00B63A7A" w:rsidRDefault="0025116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คอมมิชชั่น</w:t>
            </w:r>
            <w:r w:rsidR="00865407"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4D4E2951" w14:textId="6446A50C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3E0FE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B3E93" w14:textId="300C55DC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C601F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D0737B" w14:textId="1BD75CB5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B16F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DBEC8C" w14:textId="345AD62D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F0" w:rsidRPr="00B63A7A" w14:paraId="456594A6" w14:textId="77777777" w:rsidTr="007831B8">
        <w:tc>
          <w:tcPr>
            <w:tcW w:w="3573" w:type="dxa"/>
          </w:tcPr>
          <w:p w14:paraId="14FF9BCD" w14:textId="7D3AD4C6" w:rsidR="005615F0" w:rsidRPr="00B63A7A" w:rsidRDefault="00C6637A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D08BBA0" w14:textId="69398294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12ACC9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B75AF" w14:textId="5E5364BF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5E8C2C" w14:textId="5D477D4B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344668" w14:textId="6C3B310E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3,123</w:t>
            </w:r>
          </w:p>
        </w:tc>
        <w:tc>
          <w:tcPr>
            <w:tcW w:w="270" w:type="dxa"/>
          </w:tcPr>
          <w:p w14:paraId="477DD621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8C7B5E" w14:textId="35D5CE16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5F0" w:rsidRPr="00B63A7A" w14:paraId="6DAE798A" w14:textId="77777777" w:rsidTr="00A20E1E">
        <w:tc>
          <w:tcPr>
            <w:tcW w:w="3573" w:type="dxa"/>
          </w:tcPr>
          <w:p w14:paraId="420A6786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3247C3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F7D3A4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7EFF3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11A324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37AC84D4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0904E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95CF1A1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5615F0" w:rsidRPr="00B63A7A" w14:paraId="69B1CB02" w14:textId="77777777" w:rsidTr="007831B8">
        <w:tc>
          <w:tcPr>
            <w:tcW w:w="3573" w:type="dxa"/>
          </w:tcPr>
          <w:p w14:paraId="34C2C290" w14:textId="59D442D8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eastAsia="Angsana New" w:hAnsi="Angsana New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EAECD7A" w14:textId="7DB8740E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D9FE2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B5D6B" w14:textId="59326779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BB42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3C1F2E" w14:textId="2F729106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4F2DE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65E93F" w14:textId="6086D3A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F0" w:rsidRPr="00B63A7A" w14:paraId="6DDE5923" w14:textId="77777777" w:rsidTr="007831B8">
        <w:tc>
          <w:tcPr>
            <w:tcW w:w="3573" w:type="dxa"/>
          </w:tcPr>
          <w:p w14:paraId="682CB6E0" w14:textId="39844CC4" w:rsidR="005615F0" w:rsidRPr="00B63A7A" w:rsidRDefault="00C6637A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70A0BF" w14:textId="66500053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36C0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E4C5BA" w14:textId="2629644B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82416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147F56" w14:textId="0C631845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26,402</w:t>
            </w:r>
          </w:p>
        </w:tc>
        <w:tc>
          <w:tcPr>
            <w:tcW w:w="270" w:type="dxa"/>
          </w:tcPr>
          <w:p w14:paraId="3E65DB7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01F51" w14:textId="50A6B94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5F0" w:rsidRPr="00B63A7A" w14:paraId="0ACD0EFA" w14:textId="77777777" w:rsidTr="00E20271">
        <w:tc>
          <w:tcPr>
            <w:tcW w:w="3573" w:type="dxa"/>
          </w:tcPr>
          <w:p w14:paraId="27E0DF0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8D7C0F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812BCE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51E545B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3B0D4AC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11DBBE1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18A956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25236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4136C2" w:rsidRPr="00B63A7A" w14:paraId="2E9FEF73" w14:textId="77777777" w:rsidTr="00E20271">
        <w:tc>
          <w:tcPr>
            <w:tcW w:w="3573" w:type="dxa"/>
          </w:tcPr>
          <w:p w14:paraId="2B73779C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7C061E2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A77D624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625F2860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9CCA1B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550268D7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87CE3D5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A3D5984" w14:textId="77777777" w:rsidR="004136C2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5615F0" w:rsidRPr="00B63A7A" w14:paraId="46AE707B" w14:textId="77777777" w:rsidTr="00A20E1E">
        <w:tc>
          <w:tcPr>
            <w:tcW w:w="3573" w:type="dxa"/>
          </w:tcPr>
          <w:p w14:paraId="127ED259" w14:textId="731DF869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1170" w:type="dxa"/>
          </w:tcPr>
          <w:p w14:paraId="145C11D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0E7A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FF7D4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B69A3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A0829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A8924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6F15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F0" w:rsidRPr="00B63A7A" w14:paraId="3F9A3B2B" w14:textId="77777777" w:rsidTr="00A20E1E">
        <w:tc>
          <w:tcPr>
            <w:tcW w:w="3573" w:type="dxa"/>
          </w:tcPr>
          <w:p w14:paraId="6403610E" w14:textId="6C21A7F9" w:rsidR="005615F0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0AF54A3" w14:textId="113F938F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EE96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5CD562" w14:textId="062841A4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72D69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79F04FE" w14:textId="42B4B733" w:rsidR="005615F0" w:rsidRPr="00B63A7A" w:rsidRDefault="00BF511D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6,408</w:t>
            </w:r>
          </w:p>
        </w:tc>
        <w:tc>
          <w:tcPr>
            <w:tcW w:w="270" w:type="dxa"/>
          </w:tcPr>
          <w:p w14:paraId="2A8F6F93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81213" w14:textId="4D5A97FC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5F0" w:rsidRPr="00B63A7A" w14:paraId="1A717F36" w14:textId="77777777" w:rsidTr="00A20E1E">
        <w:tc>
          <w:tcPr>
            <w:tcW w:w="3573" w:type="dxa"/>
          </w:tcPr>
          <w:p w14:paraId="150EE642" w14:textId="5FCFBF71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98B00B3" w14:textId="58210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0433887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E6FF2" w14:textId="6BD43693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2CCB938B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73A68B" w14:textId="077923AF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796B98D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595F49" w14:textId="59EFB111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5615F0" w:rsidRPr="00B63A7A" w14:paraId="339FCFF8" w14:textId="77777777" w:rsidTr="00A20E1E">
        <w:tc>
          <w:tcPr>
            <w:tcW w:w="3573" w:type="dxa"/>
          </w:tcPr>
          <w:p w14:paraId="6271C40B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17AC658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17EA79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68AE8E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A1550DC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4ECC068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4242804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A1FDE4B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5615F0" w:rsidRPr="00B63A7A" w14:paraId="344BE600" w14:textId="77777777" w:rsidTr="00A20E1E">
        <w:tc>
          <w:tcPr>
            <w:tcW w:w="3573" w:type="dxa"/>
          </w:tcPr>
          <w:p w14:paraId="7EE3B4B9" w14:textId="4092500F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17D63EA2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608EF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4E47F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52BA6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99FC03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8331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694B9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F0" w:rsidRPr="00B63A7A" w14:paraId="1005FA41" w14:textId="77777777" w:rsidTr="00A20E1E">
        <w:tc>
          <w:tcPr>
            <w:tcW w:w="3573" w:type="dxa"/>
          </w:tcPr>
          <w:p w14:paraId="32DB8E7C" w14:textId="4A86056B" w:rsidR="005615F0" w:rsidRPr="00B63A7A" w:rsidRDefault="004136C2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BF5F12E" w14:textId="5D464F39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324C2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A030DC" w14:textId="33D04CD6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7F46B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6C85EFB" w14:textId="5C5EC7C1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4FF072C3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6F89CA" w14:textId="28CB25F5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5F0" w:rsidRPr="00B63A7A" w14:paraId="45B57382" w14:textId="77777777" w:rsidTr="00A20E1E">
        <w:tc>
          <w:tcPr>
            <w:tcW w:w="3573" w:type="dxa"/>
          </w:tcPr>
          <w:p w14:paraId="2CC0F6BE" w14:textId="676643B2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B63A7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01C6A195" w14:textId="6D5A1479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C317A5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2F31B3" w14:textId="4B8198BD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A92858F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1A7726" w14:textId="3B222AA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C59A91F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B9EC92" w14:textId="754A4083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615F0" w:rsidRPr="00B63A7A" w14:paraId="60C05EC5" w14:textId="77777777" w:rsidTr="00A20E1E">
        <w:tc>
          <w:tcPr>
            <w:tcW w:w="3573" w:type="dxa"/>
          </w:tcPr>
          <w:p w14:paraId="55D2BAA2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04EB4CB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7A7E5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44E1BC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38CC6B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1AB0F689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EEB04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CEC4FDC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5615F0" w:rsidRPr="00B63A7A" w14:paraId="62EF5C06" w14:textId="77777777" w:rsidTr="00A20E1E">
        <w:tc>
          <w:tcPr>
            <w:tcW w:w="3573" w:type="dxa"/>
          </w:tcPr>
          <w:p w14:paraId="55E1E462" w14:textId="77777777" w:rsidR="005615F0" w:rsidRPr="00B63A7A" w:rsidRDefault="005615F0" w:rsidP="005615F0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3048BA75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93568E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1CEB4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4AFED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BA7733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B019F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7836D1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F0" w:rsidRPr="00B63A7A" w14:paraId="531415A2" w14:textId="77777777" w:rsidTr="00AA261E">
        <w:tc>
          <w:tcPr>
            <w:tcW w:w="3573" w:type="dxa"/>
          </w:tcPr>
          <w:p w14:paraId="121E5CB7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1D798C5" w14:textId="147BE0F4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C919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390C8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2F20F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2D00E3" w14:textId="338741B3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7E8803B1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28779" w14:textId="77E327EB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5615F0" w:rsidRPr="00B63A7A" w14:paraId="059F01FF" w14:textId="77777777" w:rsidTr="00A20E1E">
        <w:tc>
          <w:tcPr>
            <w:tcW w:w="3573" w:type="dxa"/>
          </w:tcPr>
          <w:p w14:paraId="19CA2DA2" w14:textId="0609EC7B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B63A7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รการร่วมค้า</w:t>
            </w:r>
          </w:p>
        </w:tc>
        <w:tc>
          <w:tcPr>
            <w:tcW w:w="1170" w:type="dxa"/>
          </w:tcPr>
          <w:p w14:paraId="7C4554E6" w14:textId="6F71A5E9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AD6EC7A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3AAD9A" w14:textId="442E176A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022F05E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6C3710" w14:textId="75F6E1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D8956C0" w14:textId="7777777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1D9D7" w14:textId="10B381A3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bookmarkEnd w:id="2"/>
    </w:tbl>
    <w:p w14:paraId="7896E9D9" w14:textId="33BEF22A" w:rsidR="00EC2D24" w:rsidRPr="00B63A7A" w:rsidRDefault="00EC2D24" w:rsidP="00E75B3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BBBCC1D" w14:textId="02473F0E" w:rsidR="00617DBE" w:rsidRPr="00B63A7A" w:rsidRDefault="00617DBE" w:rsidP="006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B63A7A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 w:rsidR="003F45AF" w:rsidRPr="00B63A7A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B63A7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766F46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B63A7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63A7A">
        <w:rPr>
          <w:rFonts w:asciiTheme="majorBidi" w:hAnsiTheme="majorBidi" w:cstheme="majorBidi"/>
          <w:sz w:val="28"/>
          <w:szCs w:val="28"/>
        </w:rPr>
        <w:t xml:space="preserve"> 31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sz w:val="28"/>
          <w:szCs w:val="28"/>
        </w:rPr>
        <w:t>2564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E923A11" w14:textId="77777777" w:rsidR="00617DBE" w:rsidRPr="00B63A7A" w:rsidRDefault="00617DBE" w:rsidP="00617DB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617DBE" w:rsidRPr="00B63A7A" w14:paraId="2B0AEE14" w14:textId="77777777" w:rsidTr="00343D98">
        <w:trPr>
          <w:tblHeader/>
        </w:trPr>
        <w:tc>
          <w:tcPr>
            <w:tcW w:w="973" w:type="pct"/>
          </w:tcPr>
          <w:p w14:paraId="2ACA8D99" w14:textId="77777777" w:rsidR="00617DBE" w:rsidRPr="00B63A7A" w:rsidRDefault="00617DBE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7A6DDE1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179ADC87" w14:textId="50FC8885" w:rsidR="00617DBE" w:rsidRPr="00B63A7A" w:rsidRDefault="00617DBE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070893"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17DBE" w:rsidRPr="00B63A7A" w14:paraId="3D616DCA" w14:textId="77777777" w:rsidTr="00343D98">
        <w:trPr>
          <w:tblHeader/>
        </w:trPr>
        <w:tc>
          <w:tcPr>
            <w:tcW w:w="973" w:type="pct"/>
          </w:tcPr>
          <w:p w14:paraId="5D5C303C" w14:textId="77777777" w:rsidR="00617DBE" w:rsidRPr="00B63A7A" w:rsidRDefault="00617DBE" w:rsidP="0061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34B345C4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5C882D1E" w14:textId="1954B779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8" w:type="pct"/>
          </w:tcPr>
          <w:p w14:paraId="6F37CB96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4A8A24B7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30AF57A0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1C1521E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0781D32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B04C7E8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175C05D" w14:textId="1C8696D2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617DBE" w:rsidRPr="00B63A7A" w14:paraId="42D8FC4B" w14:textId="77777777" w:rsidTr="00343D98">
        <w:trPr>
          <w:tblHeader/>
        </w:trPr>
        <w:tc>
          <w:tcPr>
            <w:tcW w:w="973" w:type="pct"/>
          </w:tcPr>
          <w:p w14:paraId="5DBDB0D7" w14:textId="31AFE7B6" w:rsidR="00617DBE" w:rsidRPr="00B63A7A" w:rsidRDefault="00617DBE" w:rsidP="0061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="00EB5B21"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640" w:type="pct"/>
          </w:tcPr>
          <w:p w14:paraId="51361127" w14:textId="6B00ECF3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223CF856" w14:textId="0153DB14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180FB5B0" w14:textId="1A5F23C3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DB9EE7D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50FF0B2C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35C880D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6FDC383B" w14:textId="4B15ECCD" w:rsidR="00617DBE" w:rsidRPr="00B63A7A" w:rsidRDefault="00EB5B21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 w:rsidR="00617DBE"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47" w:type="pct"/>
          </w:tcPr>
          <w:p w14:paraId="6E6623A5" w14:textId="77777777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F7266A7" w14:textId="398DC180" w:rsidR="00617DBE" w:rsidRPr="00B63A7A" w:rsidRDefault="00617DBE" w:rsidP="00617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617DBE" w:rsidRPr="00B63A7A" w14:paraId="004020BB" w14:textId="77777777" w:rsidTr="00343D98">
        <w:trPr>
          <w:tblHeader/>
        </w:trPr>
        <w:tc>
          <w:tcPr>
            <w:tcW w:w="973" w:type="pct"/>
          </w:tcPr>
          <w:p w14:paraId="1953AB1B" w14:textId="77777777" w:rsidR="00617DBE" w:rsidRPr="00B63A7A" w:rsidRDefault="00617DBE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9D7E6D4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2ABF1973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7DBE" w:rsidRPr="00B63A7A" w14:paraId="428A417E" w14:textId="77777777" w:rsidTr="00343D98">
        <w:trPr>
          <w:tblHeader/>
        </w:trPr>
        <w:tc>
          <w:tcPr>
            <w:tcW w:w="973" w:type="pct"/>
          </w:tcPr>
          <w:p w14:paraId="37345224" w14:textId="4FE4DF8B" w:rsidR="00617DBE" w:rsidRPr="00B63A7A" w:rsidRDefault="0069144F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6D400F5C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4D9A344E" w14:textId="1EAF99A8" w:rsidR="00617DBE" w:rsidRPr="00B63A7A" w:rsidRDefault="005615F0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2FD58627" w14:textId="1FAB0CF8" w:rsidR="00617DBE" w:rsidRPr="00B63A7A" w:rsidRDefault="00DD6F94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7DBE" w:rsidRPr="00B63A7A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7" w:type="pct"/>
          </w:tcPr>
          <w:p w14:paraId="2D885CA3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6356A437" w14:textId="51A68CBC" w:rsidR="00617DBE" w:rsidRPr="00B63A7A" w:rsidRDefault="005615F0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DE6CB5E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149283" w14:textId="7D71E5CE" w:rsidR="00617DBE" w:rsidRPr="00B63A7A" w:rsidRDefault="005615F0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45A2BA" w14:textId="77777777" w:rsidR="00617DBE" w:rsidRPr="00B63A7A" w:rsidRDefault="00617DBE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4808C11" w14:textId="46040062" w:rsidR="00617DBE" w:rsidRPr="00B63A7A" w:rsidRDefault="005615F0" w:rsidP="00343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5F8FD3C3" w14:textId="77777777" w:rsidR="00617DBE" w:rsidRPr="00B63A7A" w:rsidRDefault="00617DBE" w:rsidP="006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09E9BA5" w14:textId="77777777" w:rsidR="00727CCD" w:rsidRPr="00B63A7A" w:rsidRDefault="00727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99517E" w14:textId="07988122" w:rsidR="00270F13" w:rsidRPr="00B63A7A" w:rsidRDefault="00270F13" w:rsidP="0013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รายการเคลื่อนไหวของเงินกู้ยืมระยะสั้นจากบุคคล</w:t>
      </w:r>
      <w:r w:rsidR="008C617D" w:rsidRPr="00B63A7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63A7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777B85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D00B6" w:rsidRPr="00B63A7A">
        <w:rPr>
          <w:rFonts w:asciiTheme="majorBidi" w:hAnsiTheme="majorBidi" w:cstheme="majorBidi"/>
          <w:sz w:val="28"/>
          <w:szCs w:val="28"/>
          <w:cs/>
        </w:rPr>
        <w:t>งวด</w:t>
      </w:r>
      <w:r w:rsidR="00617DBE" w:rsidRPr="00B63A7A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E2787B" w:rsidRPr="00B63A7A">
        <w:rPr>
          <w:rFonts w:asciiTheme="majorBidi" w:hAnsiTheme="majorBidi" w:cstheme="majorBidi"/>
          <w:sz w:val="28"/>
          <w:szCs w:val="28"/>
          <w:cs/>
        </w:rPr>
        <w:t>เดือน</w:t>
      </w:r>
      <w:r w:rsidR="005D00B6" w:rsidRPr="00B63A7A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B63A7A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613046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E2787B" w:rsidRPr="00B63A7A">
        <w:rPr>
          <w:rFonts w:asciiTheme="majorBidi" w:hAnsiTheme="majorBidi" w:cstheme="majorBidi"/>
          <w:sz w:val="28"/>
          <w:szCs w:val="28"/>
        </w:rPr>
        <w:t>3</w:t>
      </w:r>
      <w:r w:rsidR="00617DBE" w:rsidRPr="00B63A7A">
        <w:rPr>
          <w:rFonts w:asciiTheme="majorBidi" w:hAnsiTheme="majorBidi" w:cstheme="majorBidi"/>
          <w:sz w:val="28"/>
          <w:szCs w:val="28"/>
        </w:rPr>
        <w:t xml:space="preserve">1 </w:t>
      </w:r>
      <w:r w:rsidR="00617DBE"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617DBE" w:rsidRPr="00B63A7A">
        <w:rPr>
          <w:rFonts w:asciiTheme="majorBidi" w:hAnsiTheme="majorBidi" w:cstheme="majorBidi"/>
          <w:sz w:val="28"/>
          <w:szCs w:val="28"/>
        </w:rPr>
        <w:t>2564</w:t>
      </w:r>
      <w:r w:rsidR="005D00B6" w:rsidRPr="00B63A7A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Pr="00B63A7A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ECED292" w14:textId="77777777" w:rsidR="00727CCD" w:rsidRPr="00B63A7A" w:rsidRDefault="00727CCD" w:rsidP="0013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EF784B" w:rsidRPr="00B63A7A" w14:paraId="4B1F42E8" w14:textId="77777777" w:rsidTr="00D12187">
        <w:trPr>
          <w:tblHeader/>
        </w:trPr>
        <w:tc>
          <w:tcPr>
            <w:tcW w:w="973" w:type="pct"/>
          </w:tcPr>
          <w:p w14:paraId="1DCF0334" w14:textId="77777777" w:rsidR="00EF784B" w:rsidRPr="00B63A7A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2473EF7" w14:textId="77777777" w:rsidR="00EF784B" w:rsidRPr="00B63A7A" w:rsidRDefault="00EF784B" w:rsidP="009F5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52EB8810" w14:textId="77777777" w:rsidR="00EF784B" w:rsidRPr="00B63A7A" w:rsidRDefault="00EF784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4F4324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17D" w:rsidRPr="00B63A7A" w14:paraId="1E101EBF" w14:textId="77777777" w:rsidTr="00D12187">
        <w:trPr>
          <w:tblHeader/>
        </w:trPr>
        <w:tc>
          <w:tcPr>
            <w:tcW w:w="973" w:type="pct"/>
          </w:tcPr>
          <w:p w14:paraId="51C34A15" w14:textId="77777777" w:rsidR="008C617D" w:rsidRPr="00B63A7A" w:rsidRDefault="008C617D" w:rsidP="008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32EE752B" w14:textId="5DBDEFCB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4B1B49E4" w14:textId="043F8EC8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8" w:type="pct"/>
          </w:tcPr>
          <w:p w14:paraId="4ECD4886" w14:textId="1CFB5246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7E051CA8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26953D2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E5BF58C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53A08E0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674D195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5039B9" w14:textId="5AD36642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C617D" w:rsidRPr="00B63A7A" w14:paraId="6D3156D1" w14:textId="77777777" w:rsidTr="00D12187">
        <w:trPr>
          <w:tblHeader/>
        </w:trPr>
        <w:tc>
          <w:tcPr>
            <w:tcW w:w="973" w:type="pct"/>
          </w:tcPr>
          <w:p w14:paraId="5CE96D7C" w14:textId="36AAD7C7" w:rsidR="008C617D" w:rsidRPr="00B63A7A" w:rsidRDefault="008C617D" w:rsidP="008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359F3ECE" w14:textId="60EE222C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409BDAD2" w14:textId="0566468A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5CAFA242" w14:textId="667F847E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3C72A837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583DB5E4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A9A139D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AA2A1C8" w14:textId="7749A44C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6A0069A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765BBFD" w14:textId="50135398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E2787B" w:rsidRPr="00B63A7A" w14:paraId="69075604" w14:textId="77777777" w:rsidTr="00D12187">
        <w:trPr>
          <w:tblHeader/>
        </w:trPr>
        <w:tc>
          <w:tcPr>
            <w:tcW w:w="973" w:type="pct"/>
          </w:tcPr>
          <w:p w14:paraId="7DF6F7AA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7FA7218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1F00822A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B63A7A" w14:paraId="09C0CA12" w14:textId="77777777" w:rsidTr="00D12187">
        <w:trPr>
          <w:tblHeader/>
        </w:trPr>
        <w:tc>
          <w:tcPr>
            <w:tcW w:w="973" w:type="pct"/>
          </w:tcPr>
          <w:p w14:paraId="36AE7B8A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19A4BF01" w14:textId="395F62FB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5E1F0CA5" w14:textId="4322B3C0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6629D347" w14:textId="1AF8D449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320646EB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8B6918A" w14:textId="622F2181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47" w:type="pct"/>
          </w:tcPr>
          <w:p w14:paraId="31ED7778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96122A" w14:textId="45253392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32070F0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26DCC9" w14:textId="2E43C6EF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E2787B" w:rsidRPr="00B63A7A" w14:paraId="6B1CC945" w14:textId="77777777" w:rsidTr="00D12187">
        <w:trPr>
          <w:tblHeader/>
        </w:trPr>
        <w:tc>
          <w:tcPr>
            <w:tcW w:w="973" w:type="pct"/>
          </w:tcPr>
          <w:p w14:paraId="7B55A63E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FD785D9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A3689E9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9556C57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D29FE07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F0323C4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7FEC25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4932E65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67A259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BCBF903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787B" w:rsidRPr="00B63A7A" w14:paraId="3AE24F2E" w14:textId="77777777" w:rsidTr="00D12187">
        <w:trPr>
          <w:tblHeader/>
        </w:trPr>
        <w:tc>
          <w:tcPr>
            <w:tcW w:w="973" w:type="pct"/>
          </w:tcPr>
          <w:p w14:paraId="076810CC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9F454CB" w14:textId="362E522E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6CD17780" w14:textId="7FE3E866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17D" w:rsidRPr="00B63A7A" w14:paraId="77702636" w14:textId="77777777" w:rsidTr="00D12187">
        <w:trPr>
          <w:tblHeader/>
        </w:trPr>
        <w:tc>
          <w:tcPr>
            <w:tcW w:w="973" w:type="pct"/>
          </w:tcPr>
          <w:p w14:paraId="237B1A28" w14:textId="77777777" w:rsidR="008C617D" w:rsidRPr="00B63A7A" w:rsidRDefault="008C617D" w:rsidP="008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44A7322B" w14:textId="30B8918F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5D3C79F4" w14:textId="3D11DE3B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38" w:type="pct"/>
          </w:tcPr>
          <w:p w14:paraId="741F79C7" w14:textId="715C9C64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768FB5F6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2448326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968081F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70C5366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EE83B22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E316157" w14:textId="5E4BD589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left="-110"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8C617D" w:rsidRPr="00B63A7A" w14:paraId="0D7C5E66" w14:textId="77777777" w:rsidTr="00D12187">
        <w:trPr>
          <w:tblHeader/>
        </w:trPr>
        <w:tc>
          <w:tcPr>
            <w:tcW w:w="973" w:type="pct"/>
          </w:tcPr>
          <w:p w14:paraId="093645D8" w14:textId="47644DD9" w:rsidR="008C617D" w:rsidRPr="00B63A7A" w:rsidRDefault="008C617D" w:rsidP="008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02223262" w14:textId="5BF146C8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74F394F1" w14:textId="6217615D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3FA5DC5C" w14:textId="179EEC68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9039B19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7A61FA93" w14:textId="1CD753E6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1BD6DA35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C7DE006" w14:textId="0848534B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24080592" w14:textId="77777777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CA7F23" w14:textId="5565308A" w:rsidR="008C617D" w:rsidRPr="00B63A7A" w:rsidRDefault="008C617D" w:rsidP="008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E2787B" w:rsidRPr="00B63A7A" w14:paraId="5C63391C" w14:textId="77777777" w:rsidTr="00D12187">
        <w:trPr>
          <w:tblHeader/>
        </w:trPr>
        <w:tc>
          <w:tcPr>
            <w:tcW w:w="973" w:type="pct"/>
          </w:tcPr>
          <w:p w14:paraId="11907B27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DA687E2" w14:textId="5E51B454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2FF6F72" w14:textId="37DDC4A0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787B" w:rsidRPr="00B63A7A" w14:paraId="441EE267" w14:textId="77777777" w:rsidTr="00D12187">
        <w:trPr>
          <w:tblHeader/>
        </w:trPr>
        <w:tc>
          <w:tcPr>
            <w:tcW w:w="973" w:type="pct"/>
          </w:tcPr>
          <w:p w14:paraId="5864E68E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1678D19C" w14:textId="061C1C85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591" w:type="pct"/>
          </w:tcPr>
          <w:p w14:paraId="4D676064" w14:textId="2F653556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638" w:type="pct"/>
          </w:tcPr>
          <w:p w14:paraId="0E09415F" w14:textId="23FB9A85" w:rsidR="00E2787B" w:rsidRPr="00B63A7A" w:rsidRDefault="008C617D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47" w:type="pct"/>
          </w:tcPr>
          <w:p w14:paraId="40D2860B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8F00459" w14:textId="1627B22B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2050CB3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4293E91" w14:textId="53331024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47" w:type="pct"/>
          </w:tcPr>
          <w:p w14:paraId="130CC4CD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33AC5CB" w14:textId="6D025D10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E2787B" w:rsidRPr="00B63A7A" w14:paraId="7CBA9D4A" w14:textId="77777777" w:rsidTr="00D12187">
        <w:trPr>
          <w:tblHeader/>
        </w:trPr>
        <w:tc>
          <w:tcPr>
            <w:tcW w:w="973" w:type="pct"/>
          </w:tcPr>
          <w:p w14:paraId="57FB6670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4BFF8597" w14:textId="2A217C62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588E5F9" w14:textId="2D93F7F2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3CD5B9B" w14:textId="0D57F3E8" w:rsidR="00E2787B" w:rsidRPr="00B63A7A" w:rsidRDefault="008C617D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47" w:type="pct"/>
          </w:tcPr>
          <w:p w14:paraId="055BFDB1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64158DB" w14:textId="209BDADA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8E78751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D9EF91" w14:textId="68FF2039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2A75F99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6A71D9" w14:textId="3CB0909E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E2787B" w:rsidRPr="00B63A7A" w14:paraId="0DE3B3EE" w14:textId="77777777" w:rsidTr="00D12187">
        <w:trPr>
          <w:tblHeader/>
        </w:trPr>
        <w:tc>
          <w:tcPr>
            <w:tcW w:w="973" w:type="pct"/>
          </w:tcPr>
          <w:p w14:paraId="71555C88" w14:textId="77777777" w:rsidR="00E2787B" w:rsidRPr="00B63A7A" w:rsidRDefault="00E2787B" w:rsidP="00E2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</w:tcPr>
          <w:p w14:paraId="2ECAA31B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FBD1CFD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DF2770A" w14:textId="3DA8BB6B" w:rsidR="00E2787B" w:rsidRPr="00B63A7A" w:rsidRDefault="008C617D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  <w:tc>
          <w:tcPr>
            <w:tcW w:w="147" w:type="pct"/>
          </w:tcPr>
          <w:p w14:paraId="3FDCE676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CED5E35" w14:textId="0EB9105F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FC0A1CB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63513FB" w14:textId="72032E3B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(1,000)</w:t>
            </w:r>
          </w:p>
        </w:tc>
        <w:tc>
          <w:tcPr>
            <w:tcW w:w="147" w:type="pct"/>
          </w:tcPr>
          <w:p w14:paraId="3A2BAADD" w14:textId="77777777" w:rsidR="00E2787B" w:rsidRPr="00B63A7A" w:rsidRDefault="00E2787B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EB7833E" w14:textId="56CC4F0F" w:rsidR="00E2787B" w:rsidRPr="00B63A7A" w:rsidRDefault="005615F0" w:rsidP="00E2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</w:tr>
    </w:tbl>
    <w:p w14:paraId="76EBBA66" w14:textId="77777777" w:rsidR="00BF3CB0" w:rsidRPr="00B63A7A" w:rsidRDefault="00BF3C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0DDABA" w14:textId="4C5AC9E0" w:rsidR="00F10F18" w:rsidRPr="00B63A7A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3A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B63A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09EDAD24" w14:textId="77777777" w:rsidR="002A6009" w:rsidRPr="00B63A7A" w:rsidRDefault="002A600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D5CB0" w14:textId="016C782C" w:rsidR="008B1074" w:rsidRPr="00B63A7A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และกิจการร่วมค้า</w:t>
      </w:r>
      <w:r w:rsidRPr="00B63A7A">
        <w:rPr>
          <w:rFonts w:asciiTheme="majorBidi" w:hAnsiTheme="majorBidi" w:cstheme="majorBidi"/>
          <w:sz w:val="28"/>
          <w:szCs w:val="28"/>
          <w:cs/>
        </w:rPr>
        <w:t>หลายฉบับ โดยมีระยะเวลาใน</w:t>
      </w:r>
      <w:r w:rsidR="00505832" w:rsidRPr="00B63A7A">
        <w:rPr>
          <w:rFonts w:asciiTheme="majorBidi" w:hAnsiTheme="majorBidi" w:cstheme="majorBidi"/>
          <w:sz w:val="28"/>
          <w:szCs w:val="28"/>
          <w:cs/>
        </w:rPr>
        <w:br/>
      </w:r>
      <w:r w:rsidRPr="00B63A7A">
        <w:rPr>
          <w:rFonts w:asciiTheme="majorBidi" w:hAnsiTheme="majorBidi" w:cstheme="majorBidi"/>
          <w:sz w:val="28"/>
          <w:szCs w:val="28"/>
          <w:cs/>
        </w:rPr>
        <w:t>กา</w:t>
      </w:r>
      <w:r w:rsidR="00505832" w:rsidRPr="00B63A7A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ให้บริการ </w:t>
      </w:r>
      <w:r w:rsidR="00D6399B" w:rsidRPr="00B63A7A">
        <w:rPr>
          <w:rFonts w:asciiTheme="majorBidi" w:hAnsiTheme="majorBidi" w:cstheme="majorBidi"/>
          <w:sz w:val="28"/>
          <w:szCs w:val="28"/>
        </w:rPr>
        <w:t>1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399B" w:rsidRPr="00B63A7A">
        <w:rPr>
          <w:rFonts w:asciiTheme="majorBidi" w:hAnsiTheme="majorBidi" w:cstheme="majorBidi"/>
          <w:sz w:val="28"/>
          <w:szCs w:val="28"/>
        </w:rPr>
        <w:t>-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D6399B" w:rsidRPr="00B63A7A">
        <w:rPr>
          <w:rFonts w:asciiTheme="majorBidi" w:hAnsiTheme="majorBidi" w:cstheme="majorBidi"/>
          <w:sz w:val="28"/>
          <w:szCs w:val="28"/>
        </w:rPr>
        <w:t>3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B63A7A">
        <w:rPr>
          <w:rFonts w:asciiTheme="majorBidi" w:hAnsiTheme="majorBidi" w:cstheme="majorBidi"/>
          <w:sz w:val="28"/>
          <w:szCs w:val="28"/>
        </w:rPr>
        <w:t>1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44C1" w:rsidRPr="00B63A7A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 w:rsidR="009244C1" w:rsidRPr="00B63A7A">
        <w:rPr>
          <w:rFonts w:asciiTheme="majorBidi" w:hAnsiTheme="majorBidi" w:cstheme="majorBidi"/>
          <w:sz w:val="28"/>
          <w:szCs w:val="28"/>
        </w:rPr>
        <w:t>2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B63A7A">
        <w:rPr>
          <w:rFonts w:asciiTheme="majorBidi" w:hAnsiTheme="majorBidi" w:cstheme="majorBidi"/>
          <w:sz w:val="28"/>
          <w:szCs w:val="28"/>
        </w:rPr>
        <w:t xml:space="preserve">31 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 w:rsidR="009244C1" w:rsidRPr="00B63A7A">
        <w:rPr>
          <w:rFonts w:asciiTheme="majorBidi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6B9AA45" w14:textId="77777777" w:rsidR="008B1074" w:rsidRPr="00B63A7A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2531F1" w14:textId="076BCAA8" w:rsidR="008B1074" w:rsidRPr="00B63A7A" w:rsidRDefault="008B1074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B63A7A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 ขอบเขตการให้บริการประกอบด้วย</w:t>
      </w:r>
      <w:r w:rsidR="009244C1" w:rsidRPr="00B63A7A">
        <w:rPr>
          <w:rFonts w:asciiTheme="majorBidi" w:hAnsiTheme="majorBidi" w:cstheme="majorBidi" w:hint="cs"/>
          <w:sz w:val="28"/>
          <w:szCs w:val="28"/>
          <w:cs/>
        </w:rPr>
        <w:t>งานบริหารงานองค์กร งานการตลาด งานการบัญชีและการเงิน งานด้านกฎหมาย งานพิจารณาสินเชื่อ งานทรัพยากรบุคคล และงา</w:t>
      </w:r>
      <w:r w:rsidR="00BA3F15" w:rsidRPr="00B63A7A">
        <w:rPr>
          <w:rFonts w:asciiTheme="majorBidi" w:hAnsiTheme="majorBidi" w:cstheme="majorBidi" w:hint="cs"/>
          <w:sz w:val="28"/>
          <w:szCs w:val="28"/>
          <w:cs/>
        </w:rPr>
        <w:t>นเทคโนโลยีสารสนเทศ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โดยมีระยะเวลาในการให้บริการตั้งแต่</w:t>
      </w:r>
      <w:r w:rsidR="00AA261E" w:rsidRPr="00B63A7A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44C1" w:rsidRPr="00B63A7A">
        <w:rPr>
          <w:rFonts w:asciiTheme="majorBidi" w:hAnsiTheme="majorBidi" w:cstheme="majorBidi"/>
          <w:sz w:val="28"/>
          <w:szCs w:val="28"/>
        </w:rPr>
        <w:t xml:space="preserve">1 </w:t>
      </w:r>
      <w:r w:rsidR="009244C1" w:rsidRPr="00B63A7A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6A1AE1" w:rsidRPr="00B63A7A">
        <w:rPr>
          <w:rFonts w:asciiTheme="majorBidi" w:hAnsiTheme="majorBidi" w:cstheme="majorBidi"/>
          <w:sz w:val="28"/>
          <w:szCs w:val="28"/>
        </w:rPr>
        <w:t xml:space="preserve"> 256</w:t>
      </w:r>
      <w:r w:rsidR="00505832" w:rsidRPr="00B63A7A">
        <w:rPr>
          <w:rFonts w:asciiTheme="majorBidi" w:hAnsiTheme="majorBidi" w:cstheme="majorBidi"/>
          <w:sz w:val="28"/>
          <w:szCs w:val="28"/>
        </w:rPr>
        <w:t>4</w:t>
      </w:r>
      <w:r w:rsidR="009244C1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9244C1" w:rsidRPr="00B63A7A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AA261E" w:rsidRPr="00B63A7A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9244C1" w:rsidRPr="00B63A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44C1" w:rsidRPr="00B63A7A">
        <w:rPr>
          <w:rFonts w:asciiTheme="majorBidi" w:hAnsiTheme="majorBidi" w:cstheme="majorBidi"/>
          <w:sz w:val="28"/>
          <w:szCs w:val="28"/>
        </w:rPr>
        <w:t xml:space="preserve">31 </w:t>
      </w:r>
      <w:r w:rsidR="009244C1" w:rsidRPr="00B63A7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244C1" w:rsidRPr="00B63A7A">
        <w:rPr>
          <w:rFonts w:asciiTheme="majorBidi" w:hAnsiTheme="majorBidi" w:cstheme="majorBidi"/>
          <w:sz w:val="28"/>
          <w:szCs w:val="28"/>
        </w:rPr>
        <w:t>256</w:t>
      </w:r>
      <w:r w:rsidR="00505832" w:rsidRPr="00B63A7A">
        <w:rPr>
          <w:rFonts w:asciiTheme="majorBidi" w:hAnsiTheme="majorBidi" w:cstheme="majorBidi"/>
          <w:sz w:val="28"/>
          <w:szCs w:val="28"/>
        </w:rPr>
        <w:t>4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4D4A43B5" w14:textId="77777777" w:rsidR="00246F09" w:rsidRPr="00B63A7A" w:rsidRDefault="00246F09" w:rsidP="008B1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ACD15" w14:textId="4E55D02B" w:rsidR="00F10F18" w:rsidRPr="00B63A7A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กลุ่ม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3332F" w:rsidRPr="00B63A7A">
        <w:rPr>
          <w:rFonts w:asciiTheme="majorBidi" w:hAnsiTheme="majorBidi" w:cstheme="majorBidi"/>
          <w:sz w:val="28"/>
          <w:szCs w:val="28"/>
          <w:cs/>
        </w:rPr>
        <w:t>ลงนามใน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>สัญญาเช่าอาคาร</w:t>
      </w:r>
      <w:r w:rsidR="006F0B0A" w:rsidRPr="00B63A7A">
        <w:rPr>
          <w:rFonts w:asciiTheme="majorBidi" w:hAnsiTheme="majorBidi" w:cstheme="majorBidi"/>
          <w:sz w:val="28"/>
          <w:szCs w:val="28"/>
          <w:cs/>
        </w:rPr>
        <w:t>และพื้นที่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="006F0B0A" w:rsidRPr="00B63A7A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>กับบุคคล</w:t>
      </w:r>
      <w:r w:rsidR="0023332F" w:rsidRPr="00B63A7A">
        <w:rPr>
          <w:rFonts w:asciiTheme="majorBidi" w:hAnsiTheme="majorBidi" w:cstheme="majorBidi"/>
          <w:sz w:val="28"/>
          <w:szCs w:val="28"/>
          <w:cs/>
        </w:rPr>
        <w:t>หรือกิจการ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</w:t>
      </w:r>
      <w:r w:rsidR="0023332F" w:rsidRPr="00B63A7A">
        <w:rPr>
          <w:rFonts w:asciiTheme="majorBidi" w:hAnsiTheme="majorBidi" w:cstheme="majorBidi"/>
          <w:sz w:val="28"/>
          <w:szCs w:val="28"/>
          <w:cs/>
        </w:rPr>
        <w:t>โดยมี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23332F" w:rsidRPr="00B63A7A">
        <w:rPr>
          <w:rFonts w:asciiTheme="majorBidi" w:hAnsiTheme="majorBidi" w:cstheme="majorBidi"/>
          <w:sz w:val="28"/>
          <w:szCs w:val="28"/>
          <w:cs/>
        </w:rPr>
        <w:t>เช่า</w:t>
      </w:r>
      <w:r w:rsidR="00B6125B" w:rsidRPr="00B63A7A">
        <w:rPr>
          <w:rFonts w:asciiTheme="majorBidi" w:hAnsiTheme="majorBidi" w:cstheme="majorBidi"/>
          <w:sz w:val="28"/>
          <w:szCs w:val="28"/>
          <w:cs/>
        </w:rPr>
        <w:t>ภายใน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317A" w:rsidRPr="00B63A7A">
        <w:rPr>
          <w:rFonts w:asciiTheme="majorBidi" w:hAnsiTheme="majorBidi" w:cstheme="majorBidi"/>
          <w:sz w:val="28"/>
          <w:szCs w:val="28"/>
        </w:rPr>
        <w:t>1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="005613E7" w:rsidRPr="00B63A7A">
        <w:rPr>
          <w:rFonts w:asciiTheme="majorBidi" w:hAnsiTheme="majorBidi" w:cstheme="majorBidi"/>
          <w:sz w:val="28"/>
          <w:szCs w:val="28"/>
        </w:rPr>
        <w:t xml:space="preserve">1 </w:t>
      </w:r>
      <w:r w:rsidR="005613E7" w:rsidRPr="00B63A7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5613E7" w:rsidRPr="00B63A7A">
        <w:rPr>
          <w:rFonts w:asciiTheme="majorBidi" w:hAnsiTheme="majorBidi" w:cstheme="majorBidi"/>
          <w:sz w:val="28"/>
          <w:szCs w:val="28"/>
        </w:rPr>
        <w:t>2563</w:t>
      </w:r>
      <w:r w:rsidR="00F43D85" w:rsidRPr="00B63A7A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C2336A" w:rsidRPr="00B63A7A">
        <w:rPr>
          <w:rFonts w:asciiTheme="majorBidi" w:hAnsiTheme="majorBidi" w:cstheme="majorBidi"/>
          <w:sz w:val="28"/>
          <w:szCs w:val="28"/>
        </w:rPr>
        <w:t xml:space="preserve">31 </w:t>
      </w:r>
      <w:r w:rsidR="00C2336A" w:rsidRPr="00B63A7A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C2336A" w:rsidRPr="00B63A7A">
        <w:rPr>
          <w:rFonts w:asciiTheme="majorBidi" w:hAnsiTheme="majorBidi" w:cstheme="majorBidi"/>
          <w:sz w:val="28"/>
          <w:szCs w:val="28"/>
        </w:rPr>
        <w:t>2564</w:t>
      </w:r>
      <w:r w:rsidR="00F10F18"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22007" w:rsidRPr="00B63A7A">
        <w:rPr>
          <w:rFonts w:asciiTheme="majorBidi" w:hAnsiTheme="majorBidi" w:cstheme="majorBidi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</w:p>
    <w:p w14:paraId="499EB673" w14:textId="77777777" w:rsidR="00A449A3" w:rsidRPr="00B63A7A" w:rsidRDefault="00A449A3" w:rsidP="00F9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CA4094" w14:textId="4F8C525A" w:rsidR="00A449A3" w:rsidRPr="00B63A7A" w:rsidRDefault="00A449A3" w:rsidP="00A44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  <w:r w:rsidR="00D51BFC" w:rsidRPr="00B63A7A">
        <w:rPr>
          <w:rFonts w:asciiTheme="majorBidi" w:hAnsiTheme="majorBidi" w:cstheme="majorBidi"/>
          <w:sz w:val="28"/>
          <w:szCs w:val="28"/>
        </w:rPr>
        <w:t xml:space="preserve"> </w:t>
      </w:r>
    </w:p>
    <w:p w14:paraId="77FC9A80" w14:textId="7701D5E0" w:rsidR="006B079E" w:rsidRPr="00B63A7A" w:rsidRDefault="006B079E" w:rsidP="006C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C76F401" w14:textId="1A7B8722" w:rsidR="005615F0" w:rsidRPr="00B63A7A" w:rsidRDefault="005615F0" w:rsidP="006C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FFBE2BF" w14:textId="4D366020" w:rsidR="005615F0" w:rsidRPr="00B63A7A" w:rsidRDefault="005615F0" w:rsidP="006C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A1281F1" w14:textId="730FDDFA" w:rsidR="005615F0" w:rsidRPr="00B63A7A" w:rsidRDefault="005615F0" w:rsidP="006C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ECAB63" w14:textId="2667757F" w:rsidR="00375A14" w:rsidRPr="00B63A7A" w:rsidRDefault="00F234AD" w:rsidP="00242C87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3A7A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375A14" w:rsidRPr="00B63A7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B63A7A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B63A7A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70648378" w14:textId="77777777" w:rsidR="004D51E6" w:rsidRPr="00B63A7A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3CCF8" w14:textId="0D05F0D7" w:rsidR="002324C6" w:rsidRPr="00B63A7A" w:rsidRDefault="002324C6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ลูกหนี้ตามสัญญาเช่า</w:t>
      </w:r>
      <w:r w:rsidR="00CD1161" w:rsidRPr="00B63A7A">
        <w:rPr>
          <w:rFonts w:asciiTheme="majorBidi" w:hAnsiTheme="majorBidi" w:cstheme="majorBidi"/>
          <w:sz w:val="28"/>
          <w:szCs w:val="28"/>
          <w:cs/>
        </w:rPr>
        <w:t>ซื้อ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E2787B" w:rsidRPr="00B63A7A">
        <w:rPr>
          <w:rFonts w:asciiTheme="majorBidi" w:hAnsiTheme="majorBidi" w:cstheme="majorBidi"/>
          <w:sz w:val="28"/>
          <w:szCs w:val="28"/>
        </w:rPr>
        <w:t>3</w:t>
      </w:r>
      <w:r w:rsidR="003B2184" w:rsidRPr="00B63A7A">
        <w:rPr>
          <w:rFonts w:asciiTheme="majorBidi" w:hAnsiTheme="majorBidi" w:cstheme="majorBidi"/>
          <w:sz w:val="28"/>
          <w:szCs w:val="28"/>
        </w:rPr>
        <w:t xml:space="preserve">1 </w:t>
      </w:r>
      <w:r w:rsidR="003B2184"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3B2184" w:rsidRPr="00B63A7A">
        <w:rPr>
          <w:rFonts w:asciiTheme="majorBidi" w:hAnsiTheme="majorBidi" w:cstheme="majorBidi"/>
          <w:sz w:val="28"/>
          <w:szCs w:val="28"/>
        </w:rPr>
        <w:t>2564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แล</w:t>
      </w:r>
      <w:r w:rsidR="008C7C9C" w:rsidRPr="00B63A7A">
        <w:rPr>
          <w:rFonts w:asciiTheme="majorBidi" w:hAnsiTheme="majorBidi" w:cstheme="majorBidi"/>
          <w:sz w:val="28"/>
          <w:szCs w:val="28"/>
          <w:cs/>
        </w:rPr>
        <w:t>ะ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18C7" w:rsidRPr="00B63A7A">
        <w:rPr>
          <w:rFonts w:asciiTheme="majorBidi" w:hAnsiTheme="majorBidi" w:cstheme="majorBidi"/>
          <w:sz w:val="28"/>
          <w:szCs w:val="28"/>
        </w:rPr>
        <w:t>31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118C7" w:rsidRPr="00B63A7A">
        <w:rPr>
          <w:rFonts w:asciiTheme="majorBidi" w:hAnsiTheme="majorBidi" w:cstheme="majorBidi"/>
          <w:sz w:val="28"/>
          <w:szCs w:val="28"/>
        </w:rPr>
        <w:t>256</w:t>
      </w:r>
      <w:r w:rsidR="003B2184" w:rsidRPr="00B63A7A">
        <w:rPr>
          <w:rFonts w:asciiTheme="majorBidi" w:hAnsiTheme="majorBidi" w:cstheme="majorBidi"/>
          <w:sz w:val="28"/>
          <w:szCs w:val="28"/>
        </w:rPr>
        <w:t>3</w:t>
      </w:r>
      <w:r w:rsidR="00951E76"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AF060C7" w14:textId="77777777" w:rsidR="00322FA5" w:rsidRPr="00B63A7A" w:rsidRDefault="00322FA5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322FA5" w:rsidRPr="00B63A7A" w14:paraId="73946660" w14:textId="77777777" w:rsidTr="007831B8">
        <w:tc>
          <w:tcPr>
            <w:tcW w:w="2160" w:type="dxa"/>
          </w:tcPr>
          <w:p w14:paraId="704CB1BD" w14:textId="77777777" w:rsidR="00322FA5" w:rsidRPr="00B63A7A" w:rsidRDefault="00322FA5" w:rsidP="007831B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94B94B3" w14:textId="62BD8E14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2FA5" w:rsidRPr="00B63A7A" w14:paraId="3184C34B" w14:textId="77777777" w:rsidTr="007831B8">
        <w:tc>
          <w:tcPr>
            <w:tcW w:w="2160" w:type="dxa"/>
          </w:tcPr>
          <w:p w14:paraId="1F28586E" w14:textId="77777777" w:rsidR="00322FA5" w:rsidRPr="00B63A7A" w:rsidRDefault="00322FA5" w:rsidP="007831B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69D528A2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มีนาคม </w:t>
            </w: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322FA5" w:rsidRPr="00B63A7A" w14:paraId="1CD531E0" w14:textId="77777777" w:rsidTr="007831B8">
        <w:tc>
          <w:tcPr>
            <w:tcW w:w="2160" w:type="dxa"/>
          </w:tcPr>
          <w:p w14:paraId="4D44D210" w14:textId="77777777" w:rsidR="00322FA5" w:rsidRPr="00B63A7A" w:rsidRDefault="00322FA5" w:rsidP="007831B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43B8408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B63A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A45070A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252BE632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202AE4A8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2892C85D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1D6EA1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5E29DDF8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73557E0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2478EB9E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4DF3CB90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2FA5" w:rsidRPr="00B63A7A" w14:paraId="4C8A5223" w14:textId="77777777" w:rsidTr="007831B8">
        <w:tc>
          <w:tcPr>
            <w:tcW w:w="2160" w:type="dxa"/>
          </w:tcPr>
          <w:p w14:paraId="39E71AB1" w14:textId="77777777" w:rsidR="00322FA5" w:rsidRPr="00B63A7A" w:rsidRDefault="00322FA5" w:rsidP="007831B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71F7DA9B" w14:textId="77777777" w:rsidR="00322FA5" w:rsidRPr="00B63A7A" w:rsidRDefault="00322FA5" w:rsidP="007831B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436A9" w:rsidRPr="00B63A7A" w14:paraId="4295E603" w14:textId="77777777" w:rsidTr="007831B8">
        <w:tc>
          <w:tcPr>
            <w:tcW w:w="2160" w:type="dxa"/>
          </w:tcPr>
          <w:p w14:paraId="717DDCDB" w14:textId="77777777" w:rsidR="00E436A9" w:rsidRPr="00B63A7A" w:rsidRDefault="00E436A9" w:rsidP="00E436A9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048EBD17" w14:textId="583F4BBB" w:rsidR="00E436A9" w:rsidRPr="00B63A7A" w:rsidRDefault="0014223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E436A9" w:rsidRPr="00B63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41C4" w:rsidRPr="00B63A7A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051" w:type="dxa"/>
          </w:tcPr>
          <w:p w14:paraId="72F8D4D3" w14:textId="56A90903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403,062</w:t>
            </w:r>
          </w:p>
        </w:tc>
        <w:tc>
          <w:tcPr>
            <w:tcW w:w="1051" w:type="dxa"/>
          </w:tcPr>
          <w:p w14:paraId="4F0988B4" w14:textId="2DCB98D3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334,554</w:t>
            </w:r>
          </w:p>
        </w:tc>
        <w:tc>
          <w:tcPr>
            <w:tcW w:w="1051" w:type="dxa"/>
          </w:tcPr>
          <w:p w14:paraId="3BCE4A84" w14:textId="76B29D3B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237,659</w:t>
            </w:r>
          </w:p>
        </w:tc>
        <w:tc>
          <w:tcPr>
            <w:tcW w:w="1051" w:type="dxa"/>
          </w:tcPr>
          <w:p w14:paraId="740D7DB8" w14:textId="3D46E4AF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134,213</w:t>
            </w:r>
          </w:p>
        </w:tc>
        <w:tc>
          <w:tcPr>
            <w:tcW w:w="1051" w:type="dxa"/>
          </w:tcPr>
          <w:p w14:paraId="449CFEE5" w14:textId="63BFD7FA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38,550</w:t>
            </w:r>
          </w:p>
        </w:tc>
        <w:tc>
          <w:tcPr>
            <w:tcW w:w="1002" w:type="dxa"/>
          </w:tcPr>
          <w:p w14:paraId="55EB6531" w14:textId="41F0E99B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5E6BC5" w:rsidRPr="00B63A7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6BC5" w:rsidRPr="00B63A7A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E436A9" w:rsidRPr="00B63A7A" w14:paraId="54C24FE2" w14:textId="77777777" w:rsidTr="007831B8">
        <w:tc>
          <w:tcPr>
            <w:tcW w:w="2160" w:type="dxa"/>
          </w:tcPr>
          <w:p w14:paraId="0BA5D96F" w14:textId="77777777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52C74B9F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C0E1ED" w14:textId="76E1E1C0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CC6204" w:rsidRPr="00B63A7A">
              <w:rPr>
                <w:rFonts w:asciiTheme="majorBidi" w:hAnsiTheme="majorBidi" w:cstheme="majorBidi"/>
                <w:sz w:val="28"/>
                <w:szCs w:val="28"/>
              </w:rPr>
              <w:t>7,185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</w:tcPr>
          <w:p w14:paraId="02EE943A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3D97D" w14:textId="15B9336A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(118,997)</w:t>
            </w:r>
          </w:p>
        </w:tc>
        <w:tc>
          <w:tcPr>
            <w:tcW w:w="1051" w:type="dxa"/>
          </w:tcPr>
          <w:p w14:paraId="7CF621C7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3A16AD" w14:textId="097ACFF3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(75,211)</w:t>
            </w:r>
          </w:p>
        </w:tc>
        <w:tc>
          <w:tcPr>
            <w:tcW w:w="1051" w:type="dxa"/>
          </w:tcPr>
          <w:p w14:paraId="47884C1B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DDCD0" w14:textId="52DC95CD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(38,691)</w:t>
            </w:r>
          </w:p>
        </w:tc>
        <w:tc>
          <w:tcPr>
            <w:tcW w:w="1051" w:type="dxa"/>
          </w:tcPr>
          <w:p w14:paraId="736BCC2F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C3E0E6" w14:textId="09852ACD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(13,961)</w:t>
            </w:r>
          </w:p>
        </w:tc>
        <w:tc>
          <w:tcPr>
            <w:tcW w:w="1051" w:type="dxa"/>
          </w:tcPr>
          <w:p w14:paraId="54C7BA89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77B7A" w14:textId="0D4BFF3A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(1,746)</w:t>
            </w:r>
          </w:p>
        </w:tc>
        <w:tc>
          <w:tcPr>
            <w:tcW w:w="1002" w:type="dxa"/>
          </w:tcPr>
          <w:p w14:paraId="378B054D" w14:textId="7777777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5165FC" w14:textId="1DA5581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FB4D73" w:rsidRPr="00B63A7A">
              <w:rPr>
                <w:rFonts w:asciiTheme="majorBidi" w:hAnsiTheme="majorBidi" w:cstheme="majorBidi"/>
                <w:sz w:val="28"/>
                <w:szCs w:val="28"/>
              </w:rPr>
              <w:t>5,791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36A9" w:rsidRPr="00B63A7A" w14:paraId="70365C85" w14:textId="77777777" w:rsidTr="007831B8">
        <w:tc>
          <w:tcPr>
            <w:tcW w:w="2160" w:type="dxa"/>
          </w:tcPr>
          <w:p w14:paraId="3D7F7B0D" w14:textId="77777777" w:rsidR="00E436A9" w:rsidRPr="00B63A7A" w:rsidRDefault="00E436A9" w:rsidP="00E436A9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EA0756A" w14:textId="08135172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F85F77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497E28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1051" w:type="dxa"/>
          </w:tcPr>
          <w:p w14:paraId="4CC55F97" w14:textId="6F3C5B53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284,065</w:t>
            </w:r>
          </w:p>
        </w:tc>
        <w:tc>
          <w:tcPr>
            <w:tcW w:w="1051" w:type="dxa"/>
          </w:tcPr>
          <w:p w14:paraId="4AF0F5E7" w14:textId="79886ECB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259,343</w:t>
            </w:r>
          </w:p>
        </w:tc>
        <w:tc>
          <w:tcPr>
            <w:tcW w:w="1051" w:type="dxa"/>
          </w:tcPr>
          <w:p w14:paraId="191674CA" w14:textId="020F5477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198,968</w:t>
            </w:r>
          </w:p>
        </w:tc>
        <w:tc>
          <w:tcPr>
            <w:tcW w:w="1051" w:type="dxa"/>
          </w:tcPr>
          <w:p w14:paraId="0D8B2302" w14:textId="2128104E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120,252</w:t>
            </w:r>
          </w:p>
        </w:tc>
        <w:tc>
          <w:tcPr>
            <w:tcW w:w="1051" w:type="dxa"/>
          </w:tcPr>
          <w:p w14:paraId="2DCAAAFE" w14:textId="19064739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36,804</w:t>
            </w:r>
          </w:p>
        </w:tc>
        <w:tc>
          <w:tcPr>
            <w:tcW w:w="1002" w:type="dxa"/>
          </w:tcPr>
          <w:p w14:paraId="530E8CA4" w14:textId="7C7D81A7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</w:t>
            </w:r>
            <w:r w:rsidR="00F929CD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464D28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984</w:t>
            </w:r>
          </w:p>
        </w:tc>
      </w:tr>
      <w:tr w:rsidR="00E436A9" w:rsidRPr="00B63A7A" w14:paraId="3D25D03B" w14:textId="77777777" w:rsidTr="007831B8">
        <w:tc>
          <w:tcPr>
            <w:tcW w:w="2160" w:type="dxa"/>
          </w:tcPr>
          <w:p w14:paraId="70885E90" w14:textId="66DC31ED" w:rsidR="00E436A9" w:rsidRPr="00B63A7A" w:rsidRDefault="00E436A9" w:rsidP="00E43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F1090A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AA0AB15" w14:textId="37D4D0C3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5080E" w:rsidRPr="00B63A7A">
              <w:rPr>
                <w:rFonts w:asciiTheme="majorBidi" w:hAnsiTheme="majorBidi" w:cstheme="majorBidi"/>
                <w:sz w:val="28"/>
                <w:szCs w:val="28"/>
              </w:rPr>
              <w:t>0,959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40D00657" w14:textId="34DCDF9D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(8,538)</w:t>
            </w:r>
          </w:p>
        </w:tc>
        <w:tc>
          <w:tcPr>
            <w:tcW w:w="1051" w:type="dxa"/>
            <w:vAlign w:val="bottom"/>
          </w:tcPr>
          <w:p w14:paraId="07901CEA" w14:textId="187B5E55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(7,593)</w:t>
            </w:r>
          </w:p>
        </w:tc>
        <w:tc>
          <w:tcPr>
            <w:tcW w:w="1051" w:type="dxa"/>
            <w:vAlign w:val="bottom"/>
          </w:tcPr>
          <w:p w14:paraId="3EB1E04D" w14:textId="4FDEA39E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(5,914)</w:t>
            </w:r>
          </w:p>
        </w:tc>
        <w:tc>
          <w:tcPr>
            <w:tcW w:w="1051" w:type="dxa"/>
            <w:vAlign w:val="bottom"/>
          </w:tcPr>
          <w:p w14:paraId="48F6B2A7" w14:textId="2B37BBD7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(3,782)</w:t>
            </w:r>
          </w:p>
        </w:tc>
        <w:tc>
          <w:tcPr>
            <w:tcW w:w="1051" w:type="dxa"/>
            <w:vAlign w:val="bottom"/>
          </w:tcPr>
          <w:p w14:paraId="3B3091DA" w14:textId="142DFFF9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(1,077)</w:t>
            </w:r>
          </w:p>
        </w:tc>
        <w:tc>
          <w:tcPr>
            <w:tcW w:w="1002" w:type="dxa"/>
            <w:vAlign w:val="bottom"/>
          </w:tcPr>
          <w:p w14:paraId="51582239" w14:textId="1C8C95AA" w:rsidR="00E436A9" w:rsidRPr="00B63A7A" w:rsidRDefault="00E436A9" w:rsidP="00E4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016745" w:rsidRPr="00B63A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6745" w:rsidRPr="00B63A7A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36A9" w:rsidRPr="00B63A7A" w14:paraId="1DF59352" w14:textId="77777777" w:rsidTr="007831B8">
        <w:tc>
          <w:tcPr>
            <w:tcW w:w="2160" w:type="dxa"/>
          </w:tcPr>
          <w:p w14:paraId="6EB23402" w14:textId="77777777" w:rsidR="00E436A9" w:rsidRPr="00B63A7A" w:rsidRDefault="00E436A9" w:rsidP="00E436A9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458222FE" w14:textId="3DE27305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E377EF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3,593</w:t>
            </w:r>
          </w:p>
        </w:tc>
        <w:tc>
          <w:tcPr>
            <w:tcW w:w="1051" w:type="dxa"/>
          </w:tcPr>
          <w:p w14:paraId="2C854444" w14:textId="20663DB1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275,527</w:t>
            </w:r>
          </w:p>
        </w:tc>
        <w:tc>
          <w:tcPr>
            <w:tcW w:w="1051" w:type="dxa"/>
          </w:tcPr>
          <w:p w14:paraId="0F989DF4" w14:textId="0D59828D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251,750</w:t>
            </w:r>
          </w:p>
        </w:tc>
        <w:tc>
          <w:tcPr>
            <w:tcW w:w="1051" w:type="dxa"/>
          </w:tcPr>
          <w:p w14:paraId="6CF0446C" w14:textId="3DF20722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193,054</w:t>
            </w:r>
          </w:p>
        </w:tc>
        <w:tc>
          <w:tcPr>
            <w:tcW w:w="1051" w:type="dxa"/>
          </w:tcPr>
          <w:p w14:paraId="587DD892" w14:textId="090867C4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116,470</w:t>
            </w:r>
          </w:p>
        </w:tc>
        <w:tc>
          <w:tcPr>
            <w:tcW w:w="1051" w:type="dxa"/>
          </w:tcPr>
          <w:p w14:paraId="6EEA4442" w14:textId="22817776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35,727</w:t>
            </w:r>
          </w:p>
        </w:tc>
        <w:tc>
          <w:tcPr>
            <w:tcW w:w="1002" w:type="dxa"/>
          </w:tcPr>
          <w:p w14:paraId="2C499568" w14:textId="67299AB9" w:rsidR="00E436A9" w:rsidRPr="00B63A7A" w:rsidRDefault="00E436A9" w:rsidP="00E436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2D24E5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26,121</w:t>
            </w:r>
          </w:p>
        </w:tc>
      </w:tr>
    </w:tbl>
    <w:p w14:paraId="6986ED70" w14:textId="2C9D60E3" w:rsidR="00322FA5" w:rsidRPr="00B63A7A" w:rsidRDefault="00322FA5">
      <w:pPr>
        <w:rPr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5F793C" w:rsidRPr="00B63A7A" w14:paraId="2109A666" w14:textId="77777777" w:rsidTr="00A20E1E">
        <w:tc>
          <w:tcPr>
            <w:tcW w:w="2160" w:type="dxa"/>
          </w:tcPr>
          <w:p w14:paraId="1F28F27C" w14:textId="7631A4A9" w:rsidR="005F793C" w:rsidRPr="00B63A7A" w:rsidRDefault="005F793C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5C6D034" w14:textId="4D1FE01B" w:rsidR="005F793C" w:rsidRPr="00B63A7A" w:rsidRDefault="005F793C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9315A" w:rsidRPr="00B63A7A" w14:paraId="5EBAD8CA" w14:textId="77777777" w:rsidTr="00A20E1E">
        <w:tc>
          <w:tcPr>
            <w:tcW w:w="2160" w:type="dxa"/>
          </w:tcPr>
          <w:p w14:paraId="4A87C363" w14:textId="77777777" w:rsidR="0079315A" w:rsidRPr="00B63A7A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C43F0E8" w14:textId="3328DC4C" w:rsidR="0079315A" w:rsidRPr="00B63A7A" w:rsidRDefault="00E2787B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B2184"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184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มีนาคม </w:t>
            </w:r>
            <w:r w:rsidR="003B2184"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AF2D3F" w:rsidRPr="00B63A7A" w14:paraId="0844B704" w14:textId="77777777" w:rsidTr="00A20E1E">
        <w:tc>
          <w:tcPr>
            <w:tcW w:w="2160" w:type="dxa"/>
          </w:tcPr>
          <w:p w14:paraId="4DF9E10C" w14:textId="77777777" w:rsidR="0079315A" w:rsidRPr="00B63A7A" w:rsidRDefault="0079315A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1BE4442A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B63A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CBC1AA" w14:textId="575F7CEC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1DA0E571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51272C96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5E5E466A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AAAE53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6324F945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B81C3F0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2C04B365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55554FBA" w14:textId="77777777" w:rsidR="0079315A" w:rsidRPr="00B63A7A" w:rsidRDefault="0079315A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4B66" w:rsidRPr="00B63A7A" w14:paraId="500534F9" w14:textId="77777777" w:rsidTr="00A20E1E">
        <w:tc>
          <w:tcPr>
            <w:tcW w:w="2160" w:type="dxa"/>
          </w:tcPr>
          <w:p w14:paraId="046FC524" w14:textId="77777777" w:rsidR="00C74B66" w:rsidRPr="00B63A7A" w:rsidRDefault="00C74B66" w:rsidP="00C605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43B69F2C" w14:textId="60FFFC36" w:rsidR="00C74B66" w:rsidRPr="00B63A7A" w:rsidRDefault="00C74B66" w:rsidP="00C605E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15F0" w:rsidRPr="00B63A7A" w14:paraId="6411A52D" w14:textId="77777777" w:rsidTr="00A20E1E">
        <w:tc>
          <w:tcPr>
            <w:tcW w:w="2160" w:type="dxa"/>
          </w:tcPr>
          <w:p w14:paraId="6C54707D" w14:textId="77777777" w:rsidR="005615F0" w:rsidRPr="00B63A7A" w:rsidRDefault="005615F0" w:rsidP="005615F0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08E37B89" w14:textId="7E6395EA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534,850</w:t>
            </w:r>
          </w:p>
        </w:tc>
        <w:tc>
          <w:tcPr>
            <w:tcW w:w="1051" w:type="dxa"/>
          </w:tcPr>
          <w:p w14:paraId="0949CC0A" w14:textId="4D7B3B2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403,062</w:t>
            </w:r>
          </w:p>
        </w:tc>
        <w:tc>
          <w:tcPr>
            <w:tcW w:w="1051" w:type="dxa"/>
          </w:tcPr>
          <w:p w14:paraId="79C998FF" w14:textId="0B98240D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334,554</w:t>
            </w:r>
          </w:p>
        </w:tc>
        <w:tc>
          <w:tcPr>
            <w:tcW w:w="1051" w:type="dxa"/>
          </w:tcPr>
          <w:p w14:paraId="384D8F71" w14:textId="66ABD00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237,659</w:t>
            </w:r>
          </w:p>
        </w:tc>
        <w:tc>
          <w:tcPr>
            <w:tcW w:w="1051" w:type="dxa"/>
          </w:tcPr>
          <w:p w14:paraId="0686D9AB" w14:textId="6857829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134,213</w:t>
            </w:r>
          </w:p>
        </w:tc>
        <w:tc>
          <w:tcPr>
            <w:tcW w:w="1051" w:type="dxa"/>
          </w:tcPr>
          <w:p w14:paraId="275BEA68" w14:textId="0038C41B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38,550</w:t>
            </w:r>
          </w:p>
        </w:tc>
        <w:tc>
          <w:tcPr>
            <w:tcW w:w="1002" w:type="dxa"/>
          </w:tcPr>
          <w:p w14:paraId="02BDB390" w14:textId="5AE54785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1,682,88</w:t>
            </w:r>
            <w:r w:rsidR="004F3B7A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615F0" w:rsidRPr="00B63A7A" w14:paraId="6C04511D" w14:textId="77777777" w:rsidTr="00A20E1E">
        <w:tc>
          <w:tcPr>
            <w:tcW w:w="2160" w:type="dxa"/>
          </w:tcPr>
          <w:p w14:paraId="13524AAF" w14:textId="387D8D0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3B26A7B7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12885" w14:textId="6086BBE0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1F3B89" w:rsidRPr="00B63A7A">
              <w:rPr>
                <w:rFonts w:asciiTheme="majorBidi" w:hAnsiTheme="majorBidi" w:cstheme="majorBidi"/>
                <w:sz w:val="28"/>
                <w:szCs w:val="28"/>
              </w:rPr>
              <w:t>7,185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</w:tcPr>
          <w:p w14:paraId="051EFB59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47CB34" w14:textId="109D2C39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(118,997)</w:t>
            </w:r>
          </w:p>
        </w:tc>
        <w:tc>
          <w:tcPr>
            <w:tcW w:w="1051" w:type="dxa"/>
          </w:tcPr>
          <w:p w14:paraId="78B64498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A11221" w14:textId="03727CC6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(75,211)</w:t>
            </w:r>
          </w:p>
        </w:tc>
        <w:tc>
          <w:tcPr>
            <w:tcW w:w="1051" w:type="dxa"/>
          </w:tcPr>
          <w:p w14:paraId="5A296DA7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90AB77" w14:textId="22FC1510" w:rsidR="005615F0" w:rsidRPr="00B63A7A" w:rsidRDefault="003C77B7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15F0" w:rsidRPr="00B63A7A">
              <w:rPr>
                <w:rFonts w:asciiTheme="majorBidi" w:hAnsiTheme="majorBidi" w:cstheme="majorBidi"/>
                <w:sz w:val="28"/>
                <w:szCs w:val="28"/>
              </w:rPr>
              <w:t>38,691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</w:tcPr>
          <w:p w14:paraId="4B7E1240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BFB60" w14:textId="3E8EFAB8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(13,961)</w:t>
            </w:r>
          </w:p>
        </w:tc>
        <w:tc>
          <w:tcPr>
            <w:tcW w:w="1051" w:type="dxa"/>
          </w:tcPr>
          <w:p w14:paraId="0E352AAE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BC062F" w14:textId="28B313C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(1,746)</w:t>
            </w:r>
          </w:p>
        </w:tc>
        <w:tc>
          <w:tcPr>
            <w:tcW w:w="1002" w:type="dxa"/>
          </w:tcPr>
          <w:p w14:paraId="790A8677" w14:textId="77777777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8241B1" w14:textId="28744C5B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1F3B89" w:rsidRPr="00B63A7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9863EF" w:rsidRPr="00B63A7A">
              <w:rPr>
                <w:rFonts w:asciiTheme="majorBidi" w:hAnsiTheme="majorBidi" w:cstheme="majorBidi"/>
                <w:sz w:val="28"/>
                <w:szCs w:val="28"/>
              </w:rPr>
              <w:t>791)</w:t>
            </w:r>
          </w:p>
        </w:tc>
      </w:tr>
      <w:tr w:rsidR="005615F0" w:rsidRPr="00B63A7A" w14:paraId="58A40197" w14:textId="77777777" w:rsidTr="00A20E1E">
        <w:tc>
          <w:tcPr>
            <w:tcW w:w="2160" w:type="dxa"/>
          </w:tcPr>
          <w:p w14:paraId="3DACA320" w14:textId="77777777" w:rsidR="005615F0" w:rsidRPr="00B63A7A" w:rsidRDefault="005615F0" w:rsidP="005615F0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CCAE121" w14:textId="350DB537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1F3B89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7,665</w:t>
            </w:r>
          </w:p>
        </w:tc>
        <w:tc>
          <w:tcPr>
            <w:tcW w:w="1051" w:type="dxa"/>
          </w:tcPr>
          <w:p w14:paraId="6F30A026" w14:textId="25FC98DF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284,065</w:t>
            </w:r>
          </w:p>
        </w:tc>
        <w:tc>
          <w:tcPr>
            <w:tcW w:w="1051" w:type="dxa"/>
          </w:tcPr>
          <w:p w14:paraId="6E5A6C07" w14:textId="668157FC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259,343</w:t>
            </w:r>
          </w:p>
        </w:tc>
        <w:tc>
          <w:tcPr>
            <w:tcW w:w="1051" w:type="dxa"/>
          </w:tcPr>
          <w:p w14:paraId="5D84275B" w14:textId="0B19488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198,968</w:t>
            </w:r>
          </w:p>
        </w:tc>
        <w:tc>
          <w:tcPr>
            <w:tcW w:w="1051" w:type="dxa"/>
          </w:tcPr>
          <w:p w14:paraId="6532D47D" w14:textId="63FF03D4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120,252</w:t>
            </w:r>
          </w:p>
        </w:tc>
        <w:tc>
          <w:tcPr>
            <w:tcW w:w="1051" w:type="dxa"/>
          </w:tcPr>
          <w:p w14:paraId="7A6C9D14" w14:textId="4942D819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36,804</w:t>
            </w:r>
          </w:p>
        </w:tc>
        <w:tc>
          <w:tcPr>
            <w:tcW w:w="1002" w:type="dxa"/>
          </w:tcPr>
          <w:p w14:paraId="4ADF7B43" w14:textId="302A6300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</w:t>
            </w:r>
            <w:r w:rsidR="001E0794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7,097</w:t>
            </w:r>
          </w:p>
        </w:tc>
      </w:tr>
      <w:tr w:rsidR="005615F0" w:rsidRPr="00B63A7A" w14:paraId="342BEE9B" w14:textId="77777777" w:rsidTr="00A20E1E">
        <w:tc>
          <w:tcPr>
            <w:tcW w:w="2160" w:type="dxa"/>
          </w:tcPr>
          <w:p w14:paraId="688F6719" w14:textId="2BBF6BDF" w:rsidR="005615F0" w:rsidRPr="00B63A7A" w:rsidRDefault="005615F0" w:rsidP="0056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5D7C29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1F1A89B0" w14:textId="71FE2179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(11,20</w:t>
            </w:r>
            <w:r w:rsidR="00AB55A2" w:rsidRPr="00B63A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2442DB78" w14:textId="3D571CE9" w:rsidR="005615F0" w:rsidRPr="00B63A7A" w:rsidRDefault="005615F0" w:rsidP="007E18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(8,53</w:t>
            </w:r>
            <w:r w:rsidR="007E7331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62D7079F" w14:textId="4CF65B32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(7,593)</w:t>
            </w:r>
          </w:p>
        </w:tc>
        <w:tc>
          <w:tcPr>
            <w:tcW w:w="1051" w:type="dxa"/>
            <w:vAlign w:val="bottom"/>
          </w:tcPr>
          <w:p w14:paraId="28337B36" w14:textId="221574F1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(5,914)</w:t>
            </w:r>
          </w:p>
        </w:tc>
        <w:tc>
          <w:tcPr>
            <w:tcW w:w="1051" w:type="dxa"/>
            <w:vAlign w:val="bottom"/>
          </w:tcPr>
          <w:p w14:paraId="0191B7ED" w14:textId="2C340AFB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(3,782)</w:t>
            </w:r>
          </w:p>
        </w:tc>
        <w:tc>
          <w:tcPr>
            <w:tcW w:w="1051" w:type="dxa"/>
            <w:vAlign w:val="bottom"/>
          </w:tcPr>
          <w:p w14:paraId="4303E64B" w14:textId="63961952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(1,077)</w:t>
            </w:r>
          </w:p>
        </w:tc>
        <w:tc>
          <w:tcPr>
            <w:tcW w:w="1002" w:type="dxa"/>
            <w:vAlign w:val="bottom"/>
          </w:tcPr>
          <w:p w14:paraId="5B096B06" w14:textId="51FCFD85" w:rsidR="005615F0" w:rsidRPr="00B63A7A" w:rsidRDefault="005615F0" w:rsidP="005615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(38,11</w:t>
            </w:r>
            <w:r w:rsidR="001C0550"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5F0" w:rsidRPr="00B63A7A" w14:paraId="64F2092C" w14:textId="77777777" w:rsidTr="00A20E1E">
        <w:tc>
          <w:tcPr>
            <w:tcW w:w="2160" w:type="dxa"/>
          </w:tcPr>
          <w:p w14:paraId="2EA7AC42" w14:textId="77777777" w:rsidR="005615F0" w:rsidRPr="00B63A7A" w:rsidRDefault="005615F0" w:rsidP="005615F0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06613E36" w14:textId="4B605DC3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9C7034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6,458</w:t>
            </w:r>
          </w:p>
        </w:tc>
        <w:tc>
          <w:tcPr>
            <w:tcW w:w="1051" w:type="dxa"/>
          </w:tcPr>
          <w:p w14:paraId="1F27D4F1" w14:textId="00CBA988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275,527</w:t>
            </w:r>
          </w:p>
        </w:tc>
        <w:tc>
          <w:tcPr>
            <w:tcW w:w="1051" w:type="dxa"/>
          </w:tcPr>
          <w:p w14:paraId="1040C11D" w14:textId="20338413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251,750</w:t>
            </w:r>
          </w:p>
        </w:tc>
        <w:tc>
          <w:tcPr>
            <w:tcW w:w="1051" w:type="dxa"/>
          </w:tcPr>
          <w:p w14:paraId="68E92333" w14:textId="735E932F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193,054</w:t>
            </w:r>
          </w:p>
        </w:tc>
        <w:tc>
          <w:tcPr>
            <w:tcW w:w="1051" w:type="dxa"/>
          </w:tcPr>
          <w:p w14:paraId="0EE77A8E" w14:textId="0E4165F4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116,470</w:t>
            </w:r>
          </w:p>
        </w:tc>
        <w:tc>
          <w:tcPr>
            <w:tcW w:w="1051" w:type="dxa"/>
          </w:tcPr>
          <w:p w14:paraId="19FEDD07" w14:textId="7DF104D9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35,727</w:t>
            </w:r>
          </w:p>
        </w:tc>
        <w:tc>
          <w:tcPr>
            <w:tcW w:w="1002" w:type="dxa"/>
          </w:tcPr>
          <w:p w14:paraId="3BBD1A07" w14:textId="4DC3F111" w:rsidR="005615F0" w:rsidRPr="00B63A7A" w:rsidRDefault="005615F0" w:rsidP="005615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91433F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C7034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91433F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</w:p>
        </w:tc>
      </w:tr>
    </w:tbl>
    <w:p w14:paraId="3CA3915D" w14:textId="77B87EEF" w:rsidR="00EA184F" w:rsidRPr="00B63A7A" w:rsidRDefault="00EA184F">
      <w:pPr>
        <w:rPr>
          <w:rFonts w:asciiTheme="majorBidi" w:hAnsiTheme="majorBidi" w:cstheme="majorBidi"/>
          <w:sz w:val="28"/>
          <w:szCs w:val="28"/>
        </w:rPr>
      </w:pPr>
    </w:p>
    <w:p w14:paraId="4553013A" w14:textId="77777777" w:rsidR="001E595A" w:rsidRPr="00B63A7A" w:rsidRDefault="001E595A">
      <w:r w:rsidRPr="00B63A7A"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ED50A3" w:rsidRPr="00B63A7A" w14:paraId="7A9C712D" w14:textId="77777777" w:rsidTr="00343D98">
        <w:tc>
          <w:tcPr>
            <w:tcW w:w="2160" w:type="dxa"/>
          </w:tcPr>
          <w:p w14:paraId="6A08F062" w14:textId="2C9AAFB2" w:rsidR="00ED50A3" w:rsidRPr="00B63A7A" w:rsidRDefault="00ED50A3" w:rsidP="00343D9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73FAE126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D50A3" w:rsidRPr="00B63A7A" w14:paraId="6842EC63" w14:textId="77777777" w:rsidTr="00343D98">
        <w:tc>
          <w:tcPr>
            <w:tcW w:w="2160" w:type="dxa"/>
          </w:tcPr>
          <w:p w14:paraId="5EAECDA5" w14:textId="77777777" w:rsidR="00ED50A3" w:rsidRPr="00B63A7A" w:rsidRDefault="00ED50A3" w:rsidP="00343D9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73142E58" w14:textId="07258D4F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B2708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9B2708"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ED50A3" w:rsidRPr="00B63A7A" w14:paraId="719A10FD" w14:textId="77777777" w:rsidTr="00343D98">
        <w:tc>
          <w:tcPr>
            <w:tcW w:w="2160" w:type="dxa"/>
          </w:tcPr>
          <w:p w14:paraId="6A738D12" w14:textId="77777777" w:rsidR="00ED50A3" w:rsidRPr="00B63A7A" w:rsidRDefault="00ED50A3" w:rsidP="00343D9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DF7D616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B63A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7DCEF12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51CC60BA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28A79B96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41087F11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DFF8424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4E7D5888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9BA3232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37248B5F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100381DF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D50A3" w:rsidRPr="00B63A7A" w14:paraId="3140971B" w14:textId="77777777" w:rsidTr="00343D98">
        <w:tc>
          <w:tcPr>
            <w:tcW w:w="2160" w:type="dxa"/>
          </w:tcPr>
          <w:p w14:paraId="3E8AB6F7" w14:textId="77777777" w:rsidR="00ED50A3" w:rsidRPr="00B63A7A" w:rsidRDefault="00ED50A3" w:rsidP="00343D9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6A9A01B6" w14:textId="77777777" w:rsidR="00ED50A3" w:rsidRPr="00B63A7A" w:rsidRDefault="00ED50A3" w:rsidP="00343D9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50A3" w:rsidRPr="00B63A7A" w14:paraId="531FD521" w14:textId="77777777" w:rsidTr="00343D98">
        <w:tc>
          <w:tcPr>
            <w:tcW w:w="2160" w:type="dxa"/>
          </w:tcPr>
          <w:p w14:paraId="15F1C78B" w14:textId="77777777" w:rsidR="00ED50A3" w:rsidRPr="00B63A7A" w:rsidRDefault="00ED50A3" w:rsidP="00343D98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7780E613" w14:textId="234A8F56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511,982</w:t>
            </w:r>
          </w:p>
        </w:tc>
        <w:tc>
          <w:tcPr>
            <w:tcW w:w="1051" w:type="dxa"/>
          </w:tcPr>
          <w:p w14:paraId="27076B27" w14:textId="2A98302A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404,227</w:t>
            </w:r>
          </w:p>
        </w:tc>
        <w:tc>
          <w:tcPr>
            <w:tcW w:w="1051" w:type="dxa"/>
          </w:tcPr>
          <w:p w14:paraId="62A68192" w14:textId="3411C06C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337,746</w:t>
            </w:r>
          </w:p>
        </w:tc>
        <w:tc>
          <w:tcPr>
            <w:tcW w:w="1051" w:type="dxa"/>
          </w:tcPr>
          <w:p w14:paraId="28C5A60B" w14:textId="63E28534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245,898</w:t>
            </w:r>
          </w:p>
        </w:tc>
        <w:tc>
          <w:tcPr>
            <w:tcW w:w="1051" w:type="dxa"/>
          </w:tcPr>
          <w:p w14:paraId="417FABF8" w14:textId="76BD3E33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136,037</w:t>
            </w:r>
          </w:p>
        </w:tc>
        <w:tc>
          <w:tcPr>
            <w:tcW w:w="1051" w:type="dxa"/>
          </w:tcPr>
          <w:p w14:paraId="59F516DE" w14:textId="7419291D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49,728</w:t>
            </w:r>
          </w:p>
        </w:tc>
        <w:tc>
          <w:tcPr>
            <w:tcW w:w="1002" w:type="dxa"/>
          </w:tcPr>
          <w:p w14:paraId="2A7B3152" w14:textId="74E18682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1,685,618</w:t>
            </w:r>
          </w:p>
        </w:tc>
      </w:tr>
      <w:tr w:rsidR="00ED50A3" w:rsidRPr="00B63A7A" w14:paraId="7C2748CF" w14:textId="77777777" w:rsidTr="00343D98">
        <w:tc>
          <w:tcPr>
            <w:tcW w:w="2160" w:type="dxa"/>
          </w:tcPr>
          <w:p w14:paraId="074031A0" w14:textId="77777777" w:rsidR="00ED50A3" w:rsidRPr="00B63A7A" w:rsidRDefault="00ED50A3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</w:tcPr>
          <w:p w14:paraId="4D8070BC" w14:textId="77777777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BC8A69" w14:textId="23F3729B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(171,189)</w:t>
            </w:r>
          </w:p>
        </w:tc>
        <w:tc>
          <w:tcPr>
            <w:tcW w:w="1051" w:type="dxa"/>
          </w:tcPr>
          <w:p w14:paraId="11E88912" w14:textId="77777777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6BC55" w14:textId="223DEFC2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(122,018)</w:t>
            </w:r>
          </w:p>
        </w:tc>
        <w:tc>
          <w:tcPr>
            <w:tcW w:w="1051" w:type="dxa"/>
          </w:tcPr>
          <w:p w14:paraId="5E45FEAB" w14:textId="77777777" w:rsidR="00ED50A3" w:rsidRPr="00B63A7A" w:rsidRDefault="00ED50A3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43C8B8" w14:textId="15BF781B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(78,124)</w:t>
            </w:r>
          </w:p>
        </w:tc>
        <w:tc>
          <w:tcPr>
            <w:tcW w:w="1051" w:type="dxa"/>
          </w:tcPr>
          <w:p w14:paraId="6619DE4F" w14:textId="77777777" w:rsidR="00ED50A3" w:rsidRPr="00B63A7A" w:rsidRDefault="00ED50A3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780B64" w14:textId="45DEF223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(40,886)</w:t>
            </w:r>
          </w:p>
        </w:tc>
        <w:tc>
          <w:tcPr>
            <w:tcW w:w="1051" w:type="dxa"/>
          </w:tcPr>
          <w:p w14:paraId="348C4F1C" w14:textId="77777777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59DF49" w14:textId="70C444B2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 (15,220)</w:t>
            </w:r>
          </w:p>
        </w:tc>
        <w:tc>
          <w:tcPr>
            <w:tcW w:w="1051" w:type="dxa"/>
          </w:tcPr>
          <w:p w14:paraId="45BDDE53" w14:textId="77777777" w:rsidR="00ED50A3" w:rsidRPr="00B63A7A" w:rsidRDefault="00ED50A3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D7B2D6" w14:textId="75FE2F0C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002" w:type="dxa"/>
          </w:tcPr>
          <w:p w14:paraId="47008020" w14:textId="77777777" w:rsidR="00ED50A3" w:rsidRPr="00B63A7A" w:rsidRDefault="00ED50A3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481E0" w14:textId="36491DCE" w:rsidR="009B2708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(430,130)</w:t>
            </w:r>
          </w:p>
        </w:tc>
      </w:tr>
      <w:tr w:rsidR="00ED50A3" w:rsidRPr="00B63A7A" w14:paraId="46114704" w14:textId="77777777" w:rsidTr="00343D98">
        <w:tc>
          <w:tcPr>
            <w:tcW w:w="2160" w:type="dxa"/>
          </w:tcPr>
          <w:p w14:paraId="0A21369F" w14:textId="77777777" w:rsidR="00ED50A3" w:rsidRPr="00B63A7A" w:rsidRDefault="00ED50A3" w:rsidP="00343D98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7392A55" w14:textId="77415FFC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340,793</w:t>
            </w:r>
          </w:p>
        </w:tc>
        <w:tc>
          <w:tcPr>
            <w:tcW w:w="1051" w:type="dxa"/>
          </w:tcPr>
          <w:p w14:paraId="2719DE0A" w14:textId="2E33927D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282,209</w:t>
            </w:r>
          </w:p>
        </w:tc>
        <w:tc>
          <w:tcPr>
            <w:tcW w:w="1051" w:type="dxa"/>
          </w:tcPr>
          <w:p w14:paraId="2667F356" w14:textId="57723A4E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259,622</w:t>
            </w:r>
          </w:p>
        </w:tc>
        <w:tc>
          <w:tcPr>
            <w:tcW w:w="1051" w:type="dxa"/>
          </w:tcPr>
          <w:p w14:paraId="7CEEEB94" w14:textId="4E809949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205,012</w:t>
            </w:r>
          </w:p>
        </w:tc>
        <w:tc>
          <w:tcPr>
            <w:tcW w:w="1051" w:type="dxa"/>
          </w:tcPr>
          <w:p w14:paraId="74D07596" w14:textId="70FF0B26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120,817</w:t>
            </w:r>
          </w:p>
        </w:tc>
        <w:tc>
          <w:tcPr>
            <w:tcW w:w="1051" w:type="dxa"/>
          </w:tcPr>
          <w:p w14:paraId="7C3C0030" w14:textId="6AE71F09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47,035</w:t>
            </w:r>
          </w:p>
        </w:tc>
        <w:tc>
          <w:tcPr>
            <w:tcW w:w="1002" w:type="dxa"/>
          </w:tcPr>
          <w:p w14:paraId="24E025A7" w14:textId="5B268873" w:rsidR="00ED50A3" w:rsidRPr="00B63A7A" w:rsidRDefault="009B2708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1,255,488</w:t>
            </w:r>
          </w:p>
        </w:tc>
      </w:tr>
      <w:tr w:rsidR="00ED50A3" w:rsidRPr="00B63A7A" w14:paraId="24DA7EAC" w14:textId="77777777" w:rsidTr="00343D98">
        <w:tc>
          <w:tcPr>
            <w:tcW w:w="2160" w:type="dxa"/>
          </w:tcPr>
          <w:p w14:paraId="1FDE4C02" w14:textId="0FB90E8B" w:rsidR="00ED50A3" w:rsidRPr="00B63A7A" w:rsidRDefault="00ED50A3" w:rsidP="0034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6C3CBF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2E169D41" w14:textId="35C9C495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(10,131)</w:t>
            </w:r>
          </w:p>
        </w:tc>
        <w:tc>
          <w:tcPr>
            <w:tcW w:w="1051" w:type="dxa"/>
            <w:vAlign w:val="bottom"/>
          </w:tcPr>
          <w:p w14:paraId="349B86C1" w14:textId="5FC56411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(7,795)</w:t>
            </w:r>
          </w:p>
        </w:tc>
        <w:tc>
          <w:tcPr>
            <w:tcW w:w="1051" w:type="dxa"/>
            <w:vAlign w:val="bottom"/>
          </w:tcPr>
          <w:p w14:paraId="4D8D602C" w14:textId="17C94E73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(6,629)</w:t>
            </w:r>
          </w:p>
        </w:tc>
        <w:tc>
          <w:tcPr>
            <w:tcW w:w="1051" w:type="dxa"/>
            <w:vAlign w:val="bottom"/>
          </w:tcPr>
          <w:p w14:paraId="43AF4B74" w14:textId="3C14CEE4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(4,883)</w:t>
            </w:r>
          </w:p>
        </w:tc>
        <w:tc>
          <w:tcPr>
            <w:tcW w:w="1051" w:type="dxa"/>
            <w:vAlign w:val="bottom"/>
          </w:tcPr>
          <w:p w14:paraId="36EE8851" w14:textId="72F65026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(2,443)</w:t>
            </w:r>
          </w:p>
        </w:tc>
        <w:tc>
          <w:tcPr>
            <w:tcW w:w="1051" w:type="dxa"/>
            <w:vAlign w:val="bottom"/>
          </w:tcPr>
          <w:p w14:paraId="77F069D5" w14:textId="3CD584F4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1002" w:type="dxa"/>
            <w:vAlign w:val="bottom"/>
          </w:tcPr>
          <w:p w14:paraId="5D190B7C" w14:textId="47A49CE3" w:rsidR="00ED50A3" w:rsidRPr="00B63A7A" w:rsidRDefault="009B2708" w:rsidP="00343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ED50A3" w:rsidRPr="00B63A7A" w14:paraId="1E1A1BF6" w14:textId="77777777" w:rsidTr="00343D98">
        <w:tc>
          <w:tcPr>
            <w:tcW w:w="2160" w:type="dxa"/>
          </w:tcPr>
          <w:p w14:paraId="6D3A522A" w14:textId="77777777" w:rsidR="00ED50A3" w:rsidRPr="00B63A7A" w:rsidRDefault="00ED50A3" w:rsidP="00343D98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716F129C" w14:textId="7280592A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330,662</w:t>
            </w:r>
          </w:p>
        </w:tc>
        <w:tc>
          <w:tcPr>
            <w:tcW w:w="1051" w:type="dxa"/>
          </w:tcPr>
          <w:p w14:paraId="4D29E687" w14:textId="09E76CDF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274,414</w:t>
            </w:r>
          </w:p>
        </w:tc>
        <w:tc>
          <w:tcPr>
            <w:tcW w:w="1051" w:type="dxa"/>
          </w:tcPr>
          <w:p w14:paraId="5B7DAC9F" w14:textId="4AE5E7CC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252,993</w:t>
            </w:r>
          </w:p>
        </w:tc>
        <w:tc>
          <w:tcPr>
            <w:tcW w:w="1051" w:type="dxa"/>
          </w:tcPr>
          <w:p w14:paraId="7F5438F5" w14:textId="47F8A553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200,129</w:t>
            </w:r>
          </w:p>
        </w:tc>
        <w:tc>
          <w:tcPr>
            <w:tcW w:w="1051" w:type="dxa"/>
          </w:tcPr>
          <w:p w14:paraId="5D1A101B" w14:textId="7F5CB7D2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118,374</w:t>
            </w:r>
          </w:p>
        </w:tc>
        <w:tc>
          <w:tcPr>
            <w:tcW w:w="1051" w:type="dxa"/>
          </w:tcPr>
          <w:p w14:paraId="4BE8B473" w14:textId="08BED8D5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46,201</w:t>
            </w:r>
          </w:p>
        </w:tc>
        <w:tc>
          <w:tcPr>
            <w:tcW w:w="1002" w:type="dxa"/>
          </w:tcPr>
          <w:p w14:paraId="395F750C" w14:textId="41C8170C" w:rsidR="00ED50A3" w:rsidRPr="00B63A7A" w:rsidRDefault="009B2708" w:rsidP="00343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74AF1817" w14:textId="774C1926" w:rsidR="00BE7EEF" w:rsidRPr="00B63A7A" w:rsidRDefault="00BE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129447EF" w14:textId="794D9E2E" w:rsidR="003F159E" w:rsidRPr="00B63A7A" w:rsidRDefault="003F159E" w:rsidP="003F159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ลูกหนี้ตามสัญญาเช่าซื้อ</w:t>
      </w:r>
      <w:r w:rsidR="000E3F21" w:rsidRPr="00B63A7A">
        <w:rPr>
          <w:rFonts w:asciiTheme="majorBidi" w:hAnsiTheme="majorBidi" w:cstheme="majorBidi"/>
          <w:b/>
          <w:sz w:val="28"/>
          <w:szCs w:val="28"/>
          <w:cs/>
        </w:rPr>
        <w:t>ที่มี</w:t>
      </w:r>
      <w:r w:rsidR="00045110" w:rsidRPr="00B63A7A">
        <w:rPr>
          <w:rFonts w:asciiTheme="majorBidi" w:hAnsiTheme="majorBidi" w:cstheme="majorBidi"/>
          <w:b/>
          <w:sz w:val="28"/>
          <w:szCs w:val="28"/>
        </w:rPr>
        <w:br/>
      </w:r>
      <w:r w:rsidR="000E3F21" w:rsidRPr="00B63A7A">
        <w:rPr>
          <w:rFonts w:asciiTheme="majorBidi" w:hAnsiTheme="majorBidi" w:cstheme="majorBidi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</w:t>
      </w:r>
      <w:r w:rsidR="00AA261E" w:rsidRPr="00B63A7A">
        <w:rPr>
          <w:rFonts w:asciiTheme="majorBidi" w:hAnsiTheme="majorBidi" w:cstheme="majorBidi"/>
          <w:b/>
          <w:sz w:val="28"/>
          <w:szCs w:val="28"/>
          <w:cs/>
        </w:rPr>
        <w:t>ห</w:t>
      </w:r>
      <w:r w:rsidR="000E3F21" w:rsidRPr="00B63A7A">
        <w:rPr>
          <w:rFonts w:asciiTheme="majorBidi" w:hAnsiTheme="majorBidi" w:cstheme="majorBidi"/>
          <w:b/>
          <w:sz w:val="28"/>
          <w:szCs w:val="28"/>
          <w:cs/>
        </w:rPr>
        <w:t>นี้</w:t>
      </w:r>
      <w:r w:rsidR="00356FCE"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E3F21"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BF3CB0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3F21" w:rsidRPr="00B63A7A">
        <w:rPr>
          <w:rFonts w:asciiTheme="majorBidi" w:hAnsiTheme="majorBidi" w:cstheme="majorBidi"/>
          <w:b/>
          <w:sz w:val="28"/>
          <w:szCs w:val="28"/>
          <w:cs/>
        </w:rPr>
        <w:t>ในระหว่างงวดสิ้นสุด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E2787B" w:rsidRPr="00B63A7A">
        <w:rPr>
          <w:rFonts w:asciiTheme="majorBidi" w:hAnsiTheme="majorBidi" w:cstheme="majorBidi"/>
          <w:sz w:val="28"/>
          <w:szCs w:val="28"/>
        </w:rPr>
        <w:t>3</w:t>
      </w:r>
      <w:r w:rsidR="00541AF2" w:rsidRPr="00B63A7A">
        <w:rPr>
          <w:rFonts w:asciiTheme="majorBidi" w:hAnsiTheme="majorBidi" w:cstheme="majorBidi"/>
          <w:sz w:val="28"/>
          <w:szCs w:val="28"/>
        </w:rPr>
        <w:t xml:space="preserve">1 </w:t>
      </w:r>
      <w:r w:rsidR="00541AF2" w:rsidRPr="00B63A7A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41AF2" w:rsidRPr="00B63A7A">
        <w:rPr>
          <w:rFonts w:asciiTheme="majorBidi" w:hAnsiTheme="majorBidi" w:cstheme="majorBidi"/>
          <w:sz w:val="28"/>
          <w:szCs w:val="28"/>
        </w:rPr>
        <w:t>2564</w:t>
      </w:r>
    </w:p>
    <w:p w14:paraId="5D984C4E" w14:textId="77777777" w:rsidR="003F159E" w:rsidRPr="00B63A7A" w:rsidRDefault="003F159E" w:rsidP="003F159E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541AF2" w:rsidRPr="00B63A7A" w14:paraId="35E3F07F" w14:textId="77777777" w:rsidTr="00541AF2">
        <w:trPr>
          <w:trHeight w:val="426"/>
        </w:trPr>
        <w:tc>
          <w:tcPr>
            <w:tcW w:w="7650" w:type="dxa"/>
          </w:tcPr>
          <w:p w14:paraId="36B42230" w14:textId="77777777" w:rsidR="00541AF2" w:rsidRPr="00B63A7A" w:rsidRDefault="00541AF2" w:rsidP="00AA261E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hideMark/>
          </w:tcPr>
          <w:p w14:paraId="170DE72F" w14:textId="77777777" w:rsidR="00541AF2" w:rsidRPr="00B63A7A" w:rsidRDefault="00541AF2" w:rsidP="00356FC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  <w:t>งบการเงินเฉพาะกิจการ</w:t>
            </w:r>
          </w:p>
        </w:tc>
      </w:tr>
      <w:tr w:rsidR="00541AF2" w:rsidRPr="00B63A7A" w14:paraId="240459D6" w14:textId="77777777" w:rsidTr="00541AF2">
        <w:trPr>
          <w:trHeight w:val="458"/>
        </w:trPr>
        <w:tc>
          <w:tcPr>
            <w:tcW w:w="7650" w:type="dxa"/>
            <w:vAlign w:val="bottom"/>
          </w:tcPr>
          <w:p w14:paraId="4BD8EB24" w14:textId="2CCA17E3" w:rsidR="00541AF2" w:rsidRPr="00B63A7A" w:rsidRDefault="00541AF2" w:rsidP="000A538F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31 มีนาคม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1800" w:type="dxa"/>
            <w:vAlign w:val="bottom"/>
          </w:tcPr>
          <w:p w14:paraId="5BC1A9FB" w14:textId="79733073" w:rsidR="00541AF2" w:rsidRPr="00B63A7A" w:rsidRDefault="00541AF2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41AF2" w:rsidRPr="00B63A7A" w14:paraId="1B146F17" w14:textId="77777777" w:rsidTr="00541AF2">
        <w:trPr>
          <w:trHeight w:val="426"/>
        </w:trPr>
        <w:tc>
          <w:tcPr>
            <w:tcW w:w="7650" w:type="dxa"/>
          </w:tcPr>
          <w:p w14:paraId="024ABE1C" w14:textId="77777777" w:rsidR="00541AF2" w:rsidRPr="00B63A7A" w:rsidRDefault="00541AF2" w:rsidP="00AA261E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40C214E" w14:textId="11EAD828" w:rsidR="00541AF2" w:rsidRPr="00B63A7A" w:rsidRDefault="00541AF2" w:rsidP="00AA261E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41AF2" w:rsidRPr="00B63A7A" w14:paraId="6B9B8825" w14:textId="77777777" w:rsidTr="00541AF2">
        <w:trPr>
          <w:trHeight w:val="299"/>
        </w:trPr>
        <w:tc>
          <w:tcPr>
            <w:tcW w:w="7650" w:type="dxa"/>
            <w:hideMark/>
          </w:tcPr>
          <w:p w14:paraId="30C72391" w14:textId="1099982A" w:rsidR="00541AF2" w:rsidRPr="00B63A7A" w:rsidRDefault="00541AF2" w:rsidP="00AA261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1800" w:type="dxa"/>
            <w:vAlign w:val="bottom"/>
          </w:tcPr>
          <w:p w14:paraId="62AC34F6" w14:textId="28F3F5E5" w:rsidR="00541AF2" w:rsidRPr="00B63A7A" w:rsidRDefault="00541AF2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AF2" w:rsidRPr="00B63A7A" w14:paraId="43DA006F" w14:textId="77777777" w:rsidTr="00541AF2">
        <w:trPr>
          <w:trHeight w:val="299"/>
        </w:trPr>
        <w:tc>
          <w:tcPr>
            <w:tcW w:w="7650" w:type="dxa"/>
          </w:tcPr>
          <w:p w14:paraId="203B5AAC" w14:textId="5AFBBBC9" w:rsidR="00541AF2" w:rsidRPr="00B63A7A" w:rsidRDefault="00541AF2" w:rsidP="008968E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800" w:type="dxa"/>
            <w:vAlign w:val="bottom"/>
          </w:tcPr>
          <w:p w14:paraId="201238B3" w14:textId="6C66E564" w:rsidR="00541AF2" w:rsidRPr="00B63A7A" w:rsidRDefault="00484371" w:rsidP="00BC3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972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807,</w:t>
            </w:r>
            <w:r w:rsidR="004526A8" w:rsidRPr="00B63A7A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</w:tbl>
    <w:p w14:paraId="45A44044" w14:textId="49423C3B" w:rsidR="00356FCE" w:rsidRPr="00B63A7A" w:rsidRDefault="0035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FB64044" w14:textId="2490C1D9" w:rsidR="009D57A7" w:rsidRPr="00B63A7A" w:rsidRDefault="009D57A7" w:rsidP="0056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 w:cs="Arial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="00E2787B" w:rsidRPr="00B63A7A">
        <w:rPr>
          <w:rFonts w:ascii="Angsana New" w:eastAsia="Times New Roman" w:hAnsi="Angsana New"/>
          <w:sz w:val="28"/>
          <w:szCs w:val="28"/>
        </w:rPr>
        <w:t>3</w:t>
      </w:r>
      <w:r w:rsidR="00B24104" w:rsidRPr="00B63A7A">
        <w:rPr>
          <w:rFonts w:ascii="Angsana New" w:eastAsia="Times New Roman" w:hAnsi="Angsana New"/>
          <w:sz w:val="28"/>
          <w:szCs w:val="28"/>
        </w:rPr>
        <w:t xml:space="preserve">1 </w:t>
      </w:r>
      <w:r w:rsidR="00B24104" w:rsidRPr="00B63A7A">
        <w:rPr>
          <w:rFonts w:ascii="Angsana New" w:eastAsia="Times New Roman" w:hAnsi="Angsana New"/>
          <w:sz w:val="28"/>
          <w:szCs w:val="28"/>
          <w:cs/>
        </w:rPr>
        <w:t xml:space="preserve">มีนาคม </w:t>
      </w:r>
      <w:r w:rsidR="00B24104" w:rsidRPr="00B63A7A">
        <w:rPr>
          <w:rFonts w:ascii="Angsana New" w:eastAsia="Times New Roman" w:hAnsi="Angsana New"/>
          <w:sz w:val="28"/>
          <w:szCs w:val="28"/>
        </w:rPr>
        <w:t>2564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="00D60000"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="004526A8" w:rsidRPr="00B63A7A">
        <w:rPr>
          <w:rFonts w:ascii="Angsana New" w:eastAsia="Times New Roman" w:hAnsi="Angsana New"/>
          <w:sz w:val="28"/>
          <w:szCs w:val="28"/>
        </w:rPr>
        <w:t>791.51</w:t>
      </w:r>
      <w:r w:rsidRPr="00B63A7A">
        <w:rPr>
          <w:rFonts w:ascii="Angsana New" w:eastAsia="Times New Roman" w:hAnsi="Angsana New"/>
          <w:b/>
          <w:bCs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ล้า</w:t>
      </w:r>
      <w:r w:rsidR="00F22353" w:rsidRPr="00B63A7A">
        <w:rPr>
          <w:rFonts w:ascii="Angsana New" w:eastAsia="Times New Roman" w:hAnsi="Angsana New"/>
          <w:sz w:val="28"/>
          <w:szCs w:val="28"/>
          <w:cs/>
        </w:rPr>
        <w:t>น</w:t>
      </w:r>
      <w:r w:rsidRPr="00B63A7A">
        <w:rPr>
          <w:rFonts w:ascii="Angsana New" w:eastAsia="Times New Roman" w:hAnsi="Angsana New"/>
          <w:sz w:val="28"/>
          <w:szCs w:val="28"/>
          <w:cs/>
        </w:rPr>
        <w:t>บาท</w:t>
      </w:r>
    </w:p>
    <w:p w14:paraId="0D0D80DF" w14:textId="5A15B1E5" w:rsidR="00356FCE" w:rsidRPr="00B63A7A" w:rsidRDefault="00356FCE" w:rsidP="00F2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0F007C2" w14:textId="77777777" w:rsidR="00A12848" w:rsidRPr="00B63A7A" w:rsidRDefault="00A12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BA1498D" w14:textId="0944013C" w:rsidR="00F97C8E" w:rsidRPr="00B63A7A" w:rsidRDefault="00F97C8E" w:rsidP="00F97C8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B63A7A">
        <w:rPr>
          <w:rFonts w:asciiTheme="majorBidi" w:hAnsiTheme="majorBidi" w:cstheme="majorBidi"/>
          <w:bCs/>
          <w:sz w:val="28"/>
          <w:szCs w:val="28"/>
        </w:rPr>
        <w:t>31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bCs/>
          <w:sz w:val="28"/>
          <w:szCs w:val="28"/>
        </w:rPr>
        <w:t>2564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B63A7A">
        <w:rPr>
          <w:rFonts w:asciiTheme="majorBidi" w:hAnsiTheme="majorBidi" w:cstheme="majorBidi"/>
          <w:bCs/>
          <w:sz w:val="28"/>
          <w:szCs w:val="28"/>
        </w:rPr>
        <w:t>31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B63A7A">
        <w:rPr>
          <w:rFonts w:asciiTheme="majorBidi" w:hAnsiTheme="majorBidi" w:cstheme="majorBidi"/>
          <w:bCs/>
          <w:sz w:val="28"/>
          <w:szCs w:val="28"/>
        </w:rPr>
        <w:t>2563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2F65C04C" w14:textId="77777777" w:rsidR="0025429D" w:rsidRPr="00B63A7A" w:rsidRDefault="0025429D" w:rsidP="00F97C8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4"/>
        <w:gridCol w:w="325"/>
        <w:gridCol w:w="1212"/>
        <w:gridCol w:w="309"/>
        <w:gridCol w:w="1100"/>
        <w:gridCol w:w="325"/>
        <w:gridCol w:w="1115"/>
      </w:tblGrid>
      <w:tr w:rsidR="0025429D" w:rsidRPr="00B63A7A" w14:paraId="2677525E" w14:textId="77777777" w:rsidTr="007831B8">
        <w:trPr>
          <w:trHeight w:val="324"/>
          <w:tblHeader/>
        </w:trPr>
        <w:tc>
          <w:tcPr>
            <w:tcW w:w="3870" w:type="dxa"/>
            <w:shd w:val="clear" w:color="auto" w:fill="auto"/>
            <w:vAlign w:val="bottom"/>
          </w:tcPr>
          <w:p w14:paraId="44047351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9C8C696" w14:textId="17F9B783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29D" w:rsidRPr="00B63A7A" w14:paraId="1A74648C" w14:textId="77777777" w:rsidTr="007831B8">
        <w:trPr>
          <w:trHeight w:val="316"/>
          <w:tblHeader/>
        </w:trPr>
        <w:tc>
          <w:tcPr>
            <w:tcW w:w="3870" w:type="dxa"/>
            <w:shd w:val="clear" w:color="auto" w:fill="auto"/>
            <w:vAlign w:val="bottom"/>
          </w:tcPr>
          <w:p w14:paraId="4A9FACF3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ABAC715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429D" w:rsidRPr="00B63A7A" w14:paraId="23737E65" w14:textId="77777777" w:rsidTr="007831B8">
        <w:trPr>
          <w:trHeight w:val="362"/>
          <w:tblHeader/>
        </w:trPr>
        <w:tc>
          <w:tcPr>
            <w:tcW w:w="3870" w:type="dxa"/>
            <w:shd w:val="clear" w:color="auto" w:fill="auto"/>
            <w:vAlign w:val="bottom"/>
          </w:tcPr>
          <w:p w14:paraId="7E420242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55D8F0B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1457695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325" w:type="dxa"/>
          </w:tcPr>
          <w:p w14:paraId="50E306F2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08E636F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18953EB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09" w:type="dxa"/>
          </w:tcPr>
          <w:p w14:paraId="6C6539DB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2697E73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24A6DE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22691F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C2785E8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25" w:type="dxa"/>
          </w:tcPr>
          <w:p w14:paraId="3348DF3D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DA8E55B" w14:textId="77777777" w:rsidR="0025429D" w:rsidRPr="00B63A7A" w:rsidDel="00D43E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429D" w:rsidRPr="00B63A7A" w14:paraId="58DEB08A" w14:textId="77777777" w:rsidTr="007831B8">
        <w:trPr>
          <w:trHeight w:val="316"/>
          <w:tblHeader/>
        </w:trPr>
        <w:tc>
          <w:tcPr>
            <w:tcW w:w="3870" w:type="dxa"/>
            <w:shd w:val="clear" w:color="auto" w:fill="auto"/>
          </w:tcPr>
          <w:p w14:paraId="20C4B439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542A5C8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429D" w:rsidRPr="00B63A7A" w14:paraId="027A37B0" w14:textId="77777777" w:rsidTr="007831B8">
        <w:trPr>
          <w:trHeight w:val="324"/>
        </w:trPr>
        <w:tc>
          <w:tcPr>
            <w:tcW w:w="3870" w:type="dxa"/>
            <w:shd w:val="clear" w:color="auto" w:fill="auto"/>
          </w:tcPr>
          <w:p w14:paraId="72277186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6E3B2840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6E8401C7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9452A19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dxa"/>
          </w:tcPr>
          <w:p w14:paraId="4D6CF632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82DB254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3C1F3C5F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55BEC05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29D" w:rsidRPr="00B63A7A" w14:paraId="240D85C3" w14:textId="77777777" w:rsidTr="007831B8">
        <w:trPr>
          <w:trHeight w:val="316"/>
        </w:trPr>
        <w:tc>
          <w:tcPr>
            <w:tcW w:w="3870" w:type="dxa"/>
            <w:shd w:val="clear" w:color="auto" w:fill="auto"/>
          </w:tcPr>
          <w:p w14:paraId="25B7136F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7B716184" w14:textId="4A0EB026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8A0949" w:rsidRPr="00B63A7A">
              <w:rPr>
                <w:rFonts w:asciiTheme="majorBidi" w:hAnsiTheme="majorBidi" w:cstheme="majorBidi"/>
                <w:sz w:val="28"/>
                <w:szCs w:val="28"/>
              </w:rPr>
              <w:t>4,287</w:t>
            </w:r>
          </w:p>
        </w:tc>
        <w:tc>
          <w:tcPr>
            <w:tcW w:w="325" w:type="dxa"/>
          </w:tcPr>
          <w:p w14:paraId="47B6EDC7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FCCC9A1" w14:textId="4EFAC901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E5FF343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2044002" w14:textId="05FDFAA4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38187182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CC74778" w14:textId="1D06610A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160E2" w:rsidRPr="00B63A7A">
              <w:rPr>
                <w:rFonts w:asciiTheme="majorBidi" w:hAnsiTheme="majorBidi" w:cstheme="majorBidi"/>
                <w:sz w:val="28"/>
                <w:szCs w:val="28"/>
              </w:rPr>
              <w:t>4,287</w:t>
            </w:r>
          </w:p>
        </w:tc>
      </w:tr>
      <w:tr w:rsidR="0025429D" w:rsidRPr="00B63A7A" w14:paraId="597982E6" w14:textId="77777777" w:rsidTr="007831B8">
        <w:trPr>
          <w:trHeight w:val="316"/>
        </w:trPr>
        <w:tc>
          <w:tcPr>
            <w:tcW w:w="3870" w:type="dxa"/>
            <w:shd w:val="clear" w:color="auto" w:fill="auto"/>
          </w:tcPr>
          <w:p w14:paraId="35D14209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37DF35F3" w14:textId="281625BB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282,572</w:t>
            </w:r>
          </w:p>
        </w:tc>
        <w:tc>
          <w:tcPr>
            <w:tcW w:w="325" w:type="dxa"/>
          </w:tcPr>
          <w:p w14:paraId="09258D96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0B572F6" w14:textId="5107C906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4C07F513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851AC19" w14:textId="32B7DB20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20442A5A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72198E6B" w14:textId="34A78435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282,572</w:t>
            </w:r>
          </w:p>
        </w:tc>
      </w:tr>
      <w:tr w:rsidR="0025429D" w:rsidRPr="00B63A7A" w14:paraId="29F9DEA5" w14:textId="77777777" w:rsidTr="007831B8">
        <w:trPr>
          <w:trHeight w:val="316"/>
        </w:trPr>
        <w:tc>
          <w:tcPr>
            <w:tcW w:w="3870" w:type="dxa"/>
            <w:shd w:val="clear" w:color="auto" w:fill="auto"/>
          </w:tcPr>
          <w:p w14:paraId="259F9E47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7787D2C5" w14:textId="7F71F48B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30ADCC9F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68FCFBF" w14:textId="2FE9F7A8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</w:t>
            </w:r>
            <w:r w:rsidR="004A591C" w:rsidRPr="00B63A7A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309" w:type="dxa"/>
          </w:tcPr>
          <w:p w14:paraId="2621A004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30473D2" w14:textId="371958B6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0CDC2C3D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7599D7D4" w14:textId="368ED7C3" w:rsidR="0025429D" w:rsidRPr="00B63A7A" w:rsidRDefault="004A591C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282,286</w:t>
            </w:r>
          </w:p>
        </w:tc>
      </w:tr>
      <w:tr w:rsidR="0025429D" w:rsidRPr="00B63A7A" w14:paraId="048595F2" w14:textId="77777777" w:rsidTr="007831B8">
        <w:trPr>
          <w:trHeight w:val="307"/>
        </w:trPr>
        <w:tc>
          <w:tcPr>
            <w:tcW w:w="3870" w:type="dxa"/>
            <w:shd w:val="clear" w:color="auto" w:fill="auto"/>
          </w:tcPr>
          <w:p w14:paraId="71DF38E1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1B9600E2" w14:textId="0AA22D31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64AC9C5D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CF799D0" w14:textId="0AAC7656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263,031</w:t>
            </w:r>
          </w:p>
        </w:tc>
        <w:tc>
          <w:tcPr>
            <w:tcW w:w="309" w:type="dxa"/>
          </w:tcPr>
          <w:p w14:paraId="51D4AE55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730D0B0" w14:textId="15448A4D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56C2D9A9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0C250D8D" w14:textId="017A6346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263,031</w:t>
            </w:r>
          </w:p>
        </w:tc>
      </w:tr>
      <w:tr w:rsidR="0025429D" w:rsidRPr="00B63A7A" w14:paraId="3E201344" w14:textId="77777777" w:rsidTr="007831B8">
        <w:trPr>
          <w:trHeight w:val="316"/>
        </w:trPr>
        <w:tc>
          <w:tcPr>
            <w:tcW w:w="3870" w:type="dxa"/>
            <w:shd w:val="clear" w:color="auto" w:fill="auto"/>
          </w:tcPr>
          <w:p w14:paraId="13D60F7A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61C7565" w14:textId="4F3F29DA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5CD04E66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3E5C8D6D" w14:textId="45357D97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FAA576D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4E8DFB7" w14:textId="301FF6A7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  <w:tc>
          <w:tcPr>
            <w:tcW w:w="325" w:type="dxa"/>
          </w:tcPr>
          <w:p w14:paraId="34DB57B5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5DC087A1" w14:textId="5546349E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</w:tr>
      <w:tr w:rsidR="0025429D" w:rsidRPr="00B63A7A" w14:paraId="45B4622E" w14:textId="77777777" w:rsidTr="007831B8">
        <w:trPr>
          <w:trHeight w:val="316"/>
        </w:trPr>
        <w:tc>
          <w:tcPr>
            <w:tcW w:w="3870" w:type="dxa"/>
            <w:shd w:val="clear" w:color="auto" w:fill="auto"/>
          </w:tcPr>
          <w:p w14:paraId="6F8FE121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DBCAF7D" w14:textId="015D63F9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AA53C08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FFCCEDB" w14:textId="76D10160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60987A21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54922445" w14:textId="4B2EA960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5,374</w:t>
            </w:r>
          </w:p>
        </w:tc>
        <w:tc>
          <w:tcPr>
            <w:tcW w:w="325" w:type="dxa"/>
          </w:tcPr>
          <w:p w14:paraId="05865492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D670EED" w14:textId="5824A3A9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5,374</w:t>
            </w:r>
          </w:p>
        </w:tc>
      </w:tr>
      <w:tr w:rsidR="0025429D" w:rsidRPr="00B63A7A" w14:paraId="06AFF5BA" w14:textId="77777777" w:rsidTr="007831B8">
        <w:trPr>
          <w:trHeight w:val="633"/>
        </w:trPr>
        <w:tc>
          <w:tcPr>
            <w:tcW w:w="3870" w:type="dxa"/>
            <w:shd w:val="clear" w:color="auto" w:fill="auto"/>
          </w:tcPr>
          <w:p w14:paraId="34274E83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10A777CB" w14:textId="77777777" w:rsidR="00D0721E" w:rsidRPr="00B63A7A" w:rsidRDefault="00D0721E" w:rsidP="00D0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70BF3B" w14:textId="0E48F6B6" w:rsidR="0025429D" w:rsidRPr="00B63A7A" w:rsidRDefault="004F1DE2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142132" w:rsidRPr="00B63A7A">
              <w:rPr>
                <w:rFonts w:asciiTheme="majorBidi" w:hAnsiTheme="majorBidi" w:cstheme="majorBidi"/>
                <w:sz w:val="28"/>
                <w:szCs w:val="28"/>
              </w:rPr>
              <w:t>6,859</w:t>
            </w:r>
          </w:p>
        </w:tc>
        <w:tc>
          <w:tcPr>
            <w:tcW w:w="325" w:type="dxa"/>
          </w:tcPr>
          <w:p w14:paraId="7665232E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60D08172" w14:textId="77777777" w:rsidR="00D0721E" w:rsidRPr="00B63A7A" w:rsidRDefault="00D0721E" w:rsidP="00D0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535E5" w14:textId="60D62993" w:rsidR="0025429D" w:rsidRPr="00B63A7A" w:rsidRDefault="00014109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545,317</w:t>
            </w:r>
          </w:p>
        </w:tc>
        <w:tc>
          <w:tcPr>
            <w:tcW w:w="309" w:type="dxa"/>
          </w:tcPr>
          <w:p w14:paraId="08915CF9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19CCDAFE" w14:textId="77777777" w:rsidR="00D0721E" w:rsidRPr="00B63A7A" w:rsidRDefault="00D0721E" w:rsidP="00D0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32322" w14:textId="62FA0721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61,808</w:t>
            </w:r>
          </w:p>
        </w:tc>
        <w:tc>
          <w:tcPr>
            <w:tcW w:w="325" w:type="dxa"/>
          </w:tcPr>
          <w:p w14:paraId="71179EFF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CF07A6B" w14:textId="77777777" w:rsidR="00D0721E" w:rsidRPr="00B63A7A" w:rsidRDefault="00D0721E" w:rsidP="00D07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78505E" w14:textId="65E9A2AC" w:rsidR="0025429D" w:rsidRPr="00B63A7A" w:rsidRDefault="00D0721E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C3C1C" w:rsidRPr="00B63A7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3A29" w:rsidRPr="00B63A7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9160E2" w:rsidRPr="00B63A7A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  <w:tr w:rsidR="0025429D" w:rsidRPr="00B63A7A" w14:paraId="5C7160FC" w14:textId="77777777" w:rsidTr="00F530DC">
        <w:trPr>
          <w:trHeight w:val="308"/>
        </w:trPr>
        <w:tc>
          <w:tcPr>
            <w:tcW w:w="3870" w:type="dxa"/>
            <w:shd w:val="clear" w:color="auto" w:fill="auto"/>
          </w:tcPr>
          <w:p w14:paraId="2772904D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116A87F" w14:textId="07A2C717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(23,22</w:t>
            </w:r>
            <w:r w:rsidR="00142132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5" w:type="dxa"/>
          </w:tcPr>
          <w:p w14:paraId="0D4AF7C4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00FD5C6" w14:textId="62095968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(7,73</w:t>
            </w:r>
            <w:r w:rsidR="00142132" w:rsidRPr="00B63A7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4A88CFEA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D9D2CAE" w14:textId="5CF45FD5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(6,89</w:t>
            </w:r>
            <w:r w:rsidR="00FF2501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5" w:type="dxa"/>
          </w:tcPr>
          <w:p w14:paraId="11C805E7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179B" w14:textId="02D20A7A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(37,863)</w:t>
            </w:r>
          </w:p>
        </w:tc>
      </w:tr>
      <w:tr w:rsidR="0025429D" w:rsidRPr="00B63A7A" w14:paraId="020BC10D" w14:textId="77777777" w:rsidTr="007831B8">
        <w:trPr>
          <w:trHeight w:val="316"/>
        </w:trPr>
        <w:tc>
          <w:tcPr>
            <w:tcW w:w="3870" w:type="dxa"/>
            <w:shd w:val="clear" w:color="auto" w:fill="auto"/>
          </w:tcPr>
          <w:p w14:paraId="04A28EEC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1B25F" w14:textId="090A6F57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142132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3,631</w:t>
            </w:r>
          </w:p>
        </w:tc>
        <w:tc>
          <w:tcPr>
            <w:tcW w:w="325" w:type="dxa"/>
          </w:tcPr>
          <w:p w14:paraId="3834E105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9560E" w14:textId="2A324E07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537,5</w:t>
            </w:r>
            <w:r w:rsidR="00142132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309" w:type="dxa"/>
          </w:tcPr>
          <w:p w14:paraId="7E573DBC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4FA7" w14:textId="48D95648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</w:t>
            </w:r>
            <w:r w:rsidR="00FF2501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5" w:type="dxa"/>
          </w:tcPr>
          <w:p w14:paraId="3244AB56" w14:textId="77777777" w:rsidR="0025429D" w:rsidRPr="00B63A7A" w:rsidRDefault="0025429D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DCADA" w14:textId="1055EF56" w:rsidR="0025429D" w:rsidRPr="00B63A7A" w:rsidRDefault="00051DF3" w:rsidP="0078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</w:t>
            </w:r>
            <w:r w:rsidR="009160E2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6,121</w:t>
            </w:r>
          </w:p>
        </w:tc>
      </w:tr>
    </w:tbl>
    <w:p w14:paraId="67257358" w14:textId="77777777" w:rsidR="00A12848" w:rsidRPr="00B63A7A" w:rsidRDefault="00A12848">
      <w:r w:rsidRPr="00B63A7A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4"/>
        <w:gridCol w:w="325"/>
        <w:gridCol w:w="1212"/>
        <w:gridCol w:w="309"/>
        <w:gridCol w:w="1100"/>
        <w:gridCol w:w="325"/>
        <w:gridCol w:w="1115"/>
      </w:tblGrid>
      <w:tr w:rsidR="007315AB" w:rsidRPr="00B63A7A" w14:paraId="5843C4D2" w14:textId="77777777" w:rsidTr="00403553">
        <w:trPr>
          <w:trHeight w:val="324"/>
          <w:tblHeader/>
        </w:trPr>
        <w:tc>
          <w:tcPr>
            <w:tcW w:w="3870" w:type="dxa"/>
            <w:shd w:val="clear" w:color="auto" w:fill="auto"/>
            <w:vAlign w:val="bottom"/>
          </w:tcPr>
          <w:p w14:paraId="2FA8BFC9" w14:textId="6366505A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7D2423B" w14:textId="3F58E335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315AB" w:rsidRPr="00B63A7A" w14:paraId="44A7191C" w14:textId="77777777" w:rsidTr="00403553">
        <w:trPr>
          <w:trHeight w:val="316"/>
          <w:tblHeader/>
        </w:trPr>
        <w:tc>
          <w:tcPr>
            <w:tcW w:w="3870" w:type="dxa"/>
            <w:shd w:val="clear" w:color="auto" w:fill="auto"/>
            <w:vAlign w:val="bottom"/>
          </w:tcPr>
          <w:p w14:paraId="3AE2A20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236DC18E" w14:textId="6D973FE1" w:rsidR="007315AB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7315AB"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315AB" w:rsidRPr="00B63A7A" w14:paraId="2B43C1A1" w14:textId="77777777" w:rsidTr="00403553">
        <w:trPr>
          <w:trHeight w:val="362"/>
          <w:tblHeader/>
        </w:trPr>
        <w:tc>
          <w:tcPr>
            <w:tcW w:w="3870" w:type="dxa"/>
            <w:shd w:val="clear" w:color="auto" w:fill="auto"/>
            <w:vAlign w:val="bottom"/>
          </w:tcPr>
          <w:p w14:paraId="597B2DAC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5940BE7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B9996C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325" w:type="dxa"/>
          </w:tcPr>
          <w:p w14:paraId="4E392AE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230A496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F26C3D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09" w:type="dxa"/>
          </w:tcPr>
          <w:p w14:paraId="2D33F589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D5F5ED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C712D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2976D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FC05E8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25" w:type="dxa"/>
          </w:tcPr>
          <w:p w14:paraId="11F6839C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923BE2E" w14:textId="77777777" w:rsidR="007315AB" w:rsidRPr="00B63A7A" w:rsidDel="00D43E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15AB" w:rsidRPr="00B63A7A" w14:paraId="3BA50272" w14:textId="77777777" w:rsidTr="00403553">
        <w:trPr>
          <w:trHeight w:val="316"/>
          <w:tblHeader/>
        </w:trPr>
        <w:tc>
          <w:tcPr>
            <w:tcW w:w="3870" w:type="dxa"/>
            <w:shd w:val="clear" w:color="auto" w:fill="auto"/>
          </w:tcPr>
          <w:p w14:paraId="61680BF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F9ED6D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15AB" w:rsidRPr="00B63A7A" w14:paraId="7102CC36" w14:textId="77777777" w:rsidTr="00403553">
        <w:trPr>
          <w:trHeight w:val="324"/>
        </w:trPr>
        <w:tc>
          <w:tcPr>
            <w:tcW w:w="3870" w:type="dxa"/>
            <w:shd w:val="clear" w:color="auto" w:fill="auto"/>
          </w:tcPr>
          <w:p w14:paraId="445BB17F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0CB5261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1C81EDE2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3F8FC82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dxa"/>
          </w:tcPr>
          <w:p w14:paraId="09FF2E5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DA221E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6FFAF09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8EC6C4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23C" w:rsidRPr="00B63A7A" w14:paraId="0B6229FE" w14:textId="77777777" w:rsidTr="00403553">
        <w:trPr>
          <w:trHeight w:val="316"/>
        </w:trPr>
        <w:tc>
          <w:tcPr>
            <w:tcW w:w="3870" w:type="dxa"/>
            <w:shd w:val="clear" w:color="auto" w:fill="auto"/>
          </w:tcPr>
          <w:p w14:paraId="13612D74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12197C1B" w14:textId="2CEFC22C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F417E" w:rsidRPr="00B63A7A">
              <w:rPr>
                <w:rFonts w:asciiTheme="majorBidi" w:hAnsiTheme="majorBidi" w:cstheme="majorBidi"/>
                <w:sz w:val="28"/>
                <w:szCs w:val="28"/>
              </w:rPr>
              <w:t>7,28</w:t>
            </w:r>
            <w:r w:rsidR="00791A60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25" w:type="dxa"/>
          </w:tcPr>
          <w:p w14:paraId="76BADDCA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DB813F" w14:textId="1D6343A3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4FA3942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E737E0E" w14:textId="04268E8D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6FB7BA45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671EB70" w14:textId="5B147F7D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85B5B" w:rsidRPr="00B63A7A">
              <w:rPr>
                <w:rFonts w:asciiTheme="majorBidi" w:hAnsiTheme="majorBidi" w:cstheme="majorBidi"/>
                <w:sz w:val="28"/>
                <w:szCs w:val="28"/>
              </w:rPr>
              <w:t>7,28</w:t>
            </w:r>
            <w:r w:rsidR="00791A60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2423C" w:rsidRPr="00B63A7A" w14:paraId="60812C34" w14:textId="77777777" w:rsidTr="00403553">
        <w:trPr>
          <w:trHeight w:val="316"/>
        </w:trPr>
        <w:tc>
          <w:tcPr>
            <w:tcW w:w="3870" w:type="dxa"/>
            <w:shd w:val="clear" w:color="auto" w:fill="auto"/>
          </w:tcPr>
          <w:p w14:paraId="4FF1A3F4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042BA7B4" w14:textId="248143AC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282,662</w:t>
            </w:r>
          </w:p>
        </w:tc>
        <w:tc>
          <w:tcPr>
            <w:tcW w:w="325" w:type="dxa"/>
          </w:tcPr>
          <w:p w14:paraId="19CD52A0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4E77A5F" w14:textId="0E0DD2E9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6F4E7BD4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0F174D2" w14:textId="4360FBAD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3A1B590E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463453D7" w14:textId="7AA3FD2D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282,662</w:t>
            </w:r>
          </w:p>
        </w:tc>
      </w:tr>
      <w:tr w:rsidR="0092423C" w:rsidRPr="00B63A7A" w14:paraId="51C38FD5" w14:textId="77777777" w:rsidTr="00403553">
        <w:trPr>
          <w:trHeight w:val="316"/>
        </w:trPr>
        <w:tc>
          <w:tcPr>
            <w:tcW w:w="3870" w:type="dxa"/>
            <w:shd w:val="clear" w:color="auto" w:fill="auto"/>
          </w:tcPr>
          <w:p w14:paraId="5689C392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7E209B77" w14:textId="0034A5AE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3F925DB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82E25B0" w14:textId="7EC4C146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282,308</w:t>
            </w:r>
          </w:p>
        </w:tc>
        <w:tc>
          <w:tcPr>
            <w:tcW w:w="309" w:type="dxa"/>
          </w:tcPr>
          <w:p w14:paraId="2D68B6B1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5357167" w14:textId="5D379C0E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0E4C52BD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210ED9BB" w14:textId="396AB674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282,308</w:t>
            </w:r>
          </w:p>
        </w:tc>
      </w:tr>
      <w:tr w:rsidR="0092423C" w:rsidRPr="00B63A7A" w14:paraId="2EBC6321" w14:textId="77777777" w:rsidTr="00403553">
        <w:trPr>
          <w:trHeight w:val="307"/>
        </w:trPr>
        <w:tc>
          <w:tcPr>
            <w:tcW w:w="3870" w:type="dxa"/>
            <w:shd w:val="clear" w:color="auto" w:fill="auto"/>
          </w:tcPr>
          <w:p w14:paraId="5671C15C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6513BE3C" w14:textId="4DE65329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175FF81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66D7CD6E" w14:textId="18112FA0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263,031</w:t>
            </w:r>
          </w:p>
        </w:tc>
        <w:tc>
          <w:tcPr>
            <w:tcW w:w="309" w:type="dxa"/>
          </w:tcPr>
          <w:p w14:paraId="7FF0DF6E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6B8836F" w14:textId="665CDDE5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7F97188E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6295FA9E" w14:textId="13B9930E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263,031</w:t>
            </w:r>
          </w:p>
        </w:tc>
      </w:tr>
      <w:tr w:rsidR="0092423C" w:rsidRPr="00B63A7A" w14:paraId="10DD7690" w14:textId="77777777" w:rsidTr="00403553">
        <w:trPr>
          <w:trHeight w:val="316"/>
        </w:trPr>
        <w:tc>
          <w:tcPr>
            <w:tcW w:w="3870" w:type="dxa"/>
            <w:shd w:val="clear" w:color="auto" w:fill="auto"/>
          </w:tcPr>
          <w:p w14:paraId="0C33B9C4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376A4056" w14:textId="514B3309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0232FC90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90FC134" w14:textId="4CF1CDE4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6C73DE21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41D7AAB" w14:textId="737473B3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  <w:tc>
          <w:tcPr>
            <w:tcW w:w="325" w:type="dxa"/>
          </w:tcPr>
          <w:p w14:paraId="69F7D480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63A01F4B" w14:textId="55878BFE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</w:tr>
      <w:tr w:rsidR="0092423C" w:rsidRPr="00B63A7A" w14:paraId="6765E612" w14:textId="77777777" w:rsidTr="00403553">
        <w:trPr>
          <w:trHeight w:val="316"/>
        </w:trPr>
        <w:tc>
          <w:tcPr>
            <w:tcW w:w="3870" w:type="dxa"/>
            <w:shd w:val="clear" w:color="auto" w:fill="auto"/>
          </w:tcPr>
          <w:p w14:paraId="1B1A1E86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411B499" w14:textId="4C1273C0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64A3B15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28C964E1" w14:textId="7AEF7CD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512FD3D2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2DDEF17" w14:textId="50953A1E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5,374</w:t>
            </w:r>
          </w:p>
        </w:tc>
        <w:tc>
          <w:tcPr>
            <w:tcW w:w="325" w:type="dxa"/>
          </w:tcPr>
          <w:p w14:paraId="072A09FE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2CE176F" w14:textId="07E36E0A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5,374</w:t>
            </w:r>
          </w:p>
        </w:tc>
      </w:tr>
      <w:tr w:rsidR="0092423C" w:rsidRPr="00B63A7A" w14:paraId="46FAEE6D" w14:textId="77777777" w:rsidTr="00403553">
        <w:trPr>
          <w:trHeight w:val="633"/>
        </w:trPr>
        <w:tc>
          <w:tcPr>
            <w:tcW w:w="3870" w:type="dxa"/>
            <w:shd w:val="clear" w:color="auto" w:fill="auto"/>
          </w:tcPr>
          <w:p w14:paraId="4B383E58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CCD27AE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C06B8E" w14:textId="580ABD64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791A60" w:rsidRPr="00B63A7A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325" w:type="dxa"/>
          </w:tcPr>
          <w:p w14:paraId="1BEAE8D3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C61CF55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570FE7" w14:textId="0F5BCF0B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545,339</w:t>
            </w:r>
          </w:p>
        </w:tc>
        <w:tc>
          <w:tcPr>
            <w:tcW w:w="309" w:type="dxa"/>
          </w:tcPr>
          <w:p w14:paraId="6109B5DB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0228055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D2964" w14:textId="436BCA02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61,80</w:t>
            </w:r>
            <w:r w:rsidR="006374DA" w:rsidRPr="00B63A7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25" w:type="dxa"/>
          </w:tcPr>
          <w:p w14:paraId="7BA9AA88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5622A98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4C6CE9" w14:textId="0CD1F6A9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1,26</w:t>
            </w:r>
            <w:r w:rsidR="00D93A98" w:rsidRPr="00B63A7A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</w:tr>
      <w:tr w:rsidR="0092423C" w:rsidRPr="00B63A7A" w14:paraId="5186BC3B" w14:textId="77777777" w:rsidTr="00403553">
        <w:trPr>
          <w:trHeight w:val="308"/>
        </w:trPr>
        <w:tc>
          <w:tcPr>
            <w:tcW w:w="3870" w:type="dxa"/>
            <w:shd w:val="clear" w:color="auto" w:fill="auto"/>
          </w:tcPr>
          <w:p w14:paraId="2399A5E3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CD19D27" w14:textId="1CBE2F70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(23,47</w:t>
            </w:r>
            <w:r w:rsidR="00FA38C3" w:rsidRPr="00B63A7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5" w:type="dxa"/>
          </w:tcPr>
          <w:p w14:paraId="4086D801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CA3AEDF" w14:textId="6FB62DB5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(7,738)</w:t>
            </w:r>
          </w:p>
        </w:tc>
        <w:tc>
          <w:tcPr>
            <w:tcW w:w="309" w:type="dxa"/>
          </w:tcPr>
          <w:p w14:paraId="6E7884E3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8A16163" w14:textId="6C0DB868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(6,898)</w:t>
            </w:r>
          </w:p>
        </w:tc>
        <w:tc>
          <w:tcPr>
            <w:tcW w:w="325" w:type="dxa"/>
          </w:tcPr>
          <w:p w14:paraId="5221ED07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CD0CE49" w14:textId="472E8B91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(38,11</w:t>
            </w:r>
            <w:r w:rsidR="00FA38C3"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423C" w:rsidRPr="00B63A7A" w14:paraId="2C6A6274" w14:textId="77777777" w:rsidTr="00403553">
        <w:trPr>
          <w:trHeight w:val="316"/>
        </w:trPr>
        <w:tc>
          <w:tcPr>
            <w:tcW w:w="3870" w:type="dxa"/>
            <w:shd w:val="clear" w:color="auto" w:fill="auto"/>
          </w:tcPr>
          <w:p w14:paraId="38F00AFC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2406F" w14:textId="60576046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AA4D1B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E3362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,475</w:t>
            </w:r>
          </w:p>
        </w:tc>
        <w:tc>
          <w:tcPr>
            <w:tcW w:w="325" w:type="dxa"/>
          </w:tcPr>
          <w:p w14:paraId="61CEC8D3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B3313" w14:textId="147062FB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537,601</w:t>
            </w:r>
          </w:p>
        </w:tc>
        <w:tc>
          <w:tcPr>
            <w:tcW w:w="309" w:type="dxa"/>
          </w:tcPr>
          <w:p w14:paraId="43E3335F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6AAAF" w14:textId="36920124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54,910</w:t>
            </w:r>
          </w:p>
        </w:tc>
        <w:tc>
          <w:tcPr>
            <w:tcW w:w="325" w:type="dxa"/>
          </w:tcPr>
          <w:p w14:paraId="123F005A" w14:textId="77777777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2B14" w14:textId="65335250" w:rsidR="0092423C" w:rsidRPr="00B63A7A" w:rsidRDefault="0092423C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</w:t>
            </w:r>
            <w:r w:rsidR="002E2971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8,986</w:t>
            </w:r>
          </w:p>
        </w:tc>
      </w:tr>
    </w:tbl>
    <w:p w14:paraId="59077D90" w14:textId="31463E60" w:rsidR="00CC574E" w:rsidRPr="00B63A7A" w:rsidRDefault="00CC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4E7D6F3" w14:textId="77777777" w:rsidR="00A12848" w:rsidRPr="00B63A7A" w:rsidRDefault="00A12848">
      <w:r w:rsidRPr="00B63A7A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4"/>
        <w:gridCol w:w="325"/>
        <w:gridCol w:w="1212"/>
        <w:gridCol w:w="309"/>
        <w:gridCol w:w="1100"/>
        <w:gridCol w:w="325"/>
        <w:gridCol w:w="1115"/>
      </w:tblGrid>
      <w:tr w:rsidR="007315AB" w:rsidRPr="00B63A7A" w14:paraId="06461AAD" w14:textId="77777777" w:rsidTr="0092423C">
        <w:trPr>
          <w:trHeight w:val="324"/>
          <w:tblHeader/>
        </w:trPr>
        <w:tc>
          <w:tcPr>
            <w:tcW w:w="3870" w:type="dxa"/>
            <w:shd w:val="clear" w:color="auto" w:fill="auto"/>
            <w:vAlign w:val="bottom"/>
          </w:tcPr>
          <w:p w14:paraId="6F1CE016" w14:textId="4524EEBE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1CD912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315AB" w:rsidRPr="00B63A7A" w14:paraId="168EEDB8" w14:textId="77777777" w:rsidTr="0092423C">
        <w:trPr>
          <w:trHeight w:val="316"/>
          <w:tblHeader/>
        </w:trPr>
        <w:tc>
          <w:tcPr>
            <w:tcW w:w="3870" w:type="dxa"/>
            <w:shd w:val="clear" w:color="auto" w:fill="auto"/>
            <w:vAlign w:val="bottom"/>
          </w:tcPr>
          <w:p w14:paraId="4A7A175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8DE6329" w14:textId="6812FC6E" w:rsidR="007315AB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7315AB"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315AB" w:rsidRPr="00B63A7A" w14:paraId="2576C782" w14:textId="77777777" w:rsidTr="0092423C">
        <w:trPr>
          <w:trHeight w:val="362"/>
          <w:tblHeader/>
        </w:trPr>
        <w:tc>
          <w:tcPr>
            <w:tcW w:w="3870" w:type="dxa"/>
            <w:shd w:val="clear" w:color="auto" w:fill="auto"/>
            <w:vAlign w:val="bottom"/>
          </w:tcPr>
          <w:p w14:paraId="04426CD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55073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001629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325" w:type="dxa"/>
          </w:tcPr>
          <w:p w14:paraId="002F8CB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B35A42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3E6CF4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09" w:type="dxa"/>
          </w:tcPr>
          <w:p w14:paraId="18A987C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ACA48EA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C0342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F5FB67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0BA852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25" w:type="dxa"/>
          </w:tcPr>
          <w:p w14:paraId="3E92B76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D92D80A" w14:textId="77777777" w:rsidR="007315AB" w:rsidRPr="00B63A7A" w:rsidDel="00D43E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15AB" w:rsidRPr="00B63A7A" w14:paraId="013B3000" w14:textId="77777777" w:rsidTr="0092423C">
        <w:trPr>
          <w:trHeight w:val="316"/>
          <w:tblHeader/>
        </w:trPr>
        <w:tc>
          <w:tcPr>
            <w:tcW w:w="3870" w:type="dxa"/>
            <w:shd w:val="clear" w:color="auto" w:fill="auto"/>
          </w:tcPr>
          <w:p w14:paraId="58D091D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477566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15AB" w:rsidRPr="00B63A7A" w14:paraId="58D5FA17" w14:textId="77777777" w:rsidTr="0092423C">
        <w:trPr>
          <w:trHeight w:val="324"/>
        </w:trPr>
        <w:tc>
          <w:tcPr>
            <w:tcW w:w="3870" w:type="dxa"/>
            <w:shd w:val="clear" w:color="auto" w:fill="auto"/>
          </w:tcPr>
          <w:p w14:paraId="56AD1D6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4A4DFB7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2CB503FC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3766A8C6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dxa"/>
          </w:tcPr>
          <w:p w14:paraId="78657FA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8E0288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" w:type="dxa"/>
          </w:tcPr>
          <w:p w14:paraId="7A808A4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044C212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15AB" w:rsidRPr="00B63A7A" w14:paraId="5825EEE7" w14:textId="77777777" w:rsidTr="0092423C">
        <w:trPr>
          <w:trHeight w:val="316"/>
        </w:trPr>
        <w:tc>
          <w:tcPr>
            <w:tcW w:w="3870" w:type="dxa"/>
            <w:shd w:val="clear" w:color="auto" w:fill="auto"/>
          </w:tcPr>
          <w:p w14:paraId="23E81E1F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1AD855F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  <w:tc>
          <w:tcPr>
            <w:tcW w:w="325" w:type="dxa"/>
          </w:tcPr>
          <w:p w14:paraId="7866C23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936926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5D9A3C39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1053E4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13244D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088B8CA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</w:tr>
      <w:tr w:rsidR="007315AB" w:rsidRPr="00B63A7A" w14:paraId="4EE40EAB" w14:textId="77777777" w:rsidTr="0092423C">
        <w:trPr>
          <w:trHeight w:val="316"/>
        </w:trPr>
        <w:tc>
          <w:tcPr>
            <w:tcW w:w="3870" w:type="dxa"/>
            <w:shd w:val="clear" w:color="auto" w:fill="auto"/>
          </w:tcPr>
          <w:p w14:paraId="424B05BC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5327D3C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  <w:tc>
          <w:tcPr>
            <w:tcW w:w="325" w:type="dxa"/>
          </w:tcPr>
          <w:p w14:paraId="39F3D13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9ADB146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776AE2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F042BA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7E0C11C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3012737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</w:tr>
      <w:tr w:rsidR="007315AB" w:rsidRPr="00B63A7A" w14:paraId="2F326B66" w14:textId="77777777" w:rsidTr="0092423C">
        <w:trPr>
          <w:trHeight w:val="316"/>
        </w:trPr>
        <w:tc>
          <w:tcPr>
            <w:tcW w:w="3870" w:type="dxa"/>
            <w:shd w:val="clear" w:color="auto" w:fill="auto"/>
          </w:tcPr>
          <w:p w14:paraId="1E1394AF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703BB9E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3E574222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3490F82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  <w:tc>
          <w:tcPr>
            <w:tcW w:w="309" w:type="dxa"/>
          </w:tcPr>
          <w:p w14:paraId="388DD0C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38F5AD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1D9D410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34D374B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</w:tr>
      <w:tr w:rsidR="007315AB" w:rsidRPr="00B63A7A" w14:paraId="76A85E47" w14:textId="77777777" w:rsidTr="0092423C">
        <w:trPr>
          <w:trHeight w:val="307"/>
        </w:trPr>
        <w:tc>
          <w:tcPr>
            <w:tcW w:w="3870" w:type="dxa"/>
            <w:shd w:val="clear" w:color="auto" w:fill="auto"/>
          </w:tcPr>
          <w:p w14:paraId="3C4F01BF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3E02C01F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0A9146E6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2598CAC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  <w:tc>
          <w:tcPr>
            <w:tcW w:w="309" w:type="dxa"/>
          </w:tcPr>
          <w:p w14:paraId="40764EE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15BE5C3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2E3DE4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3AD41EA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</w:tr>
      <w:tr w:rsidR="007315AB" w:rsidRPr="00B63A7A" w14:paraId="233E15C8" w14:textId="77777777" w:rsidTr="0092423C">
        <w:trPr>
          <w:trHeight w:val="316"/>
        </w:trPr>
        <w:tc>
          <w:tcPr>
            <w:tcW w:w="3870" w:type="dxa"/>
            <w:shd w:val="clear" w:color="auto" w:fill="auto"/>
          </w:tcPr>
          <w:p w14:paraId="3435CEC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F4B051C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4C0FC1F6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390DC7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765F8B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E02CB7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  <w:tc>
          <w:tcPr>
            <w:tcW w:w="325" w:type="dxa"/>
          </w:tcPr>
          <w:p w14:paraId="2C443EF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512F6B8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</w:tr>
      <w:tr w:rsidR="007315AB" w:rsidRPr="00B63A7A" w14:paraId="032D284D" w14:textId="77777777" w:rsidTr="0092423C">
        <w:trPr>
          <w:trHeight w:val="316"/>
        </w:trPr>
        <w:tc>
          <w:tcPr>
            <w:tcW w:w="3870" w:type="dxa"/>
            <w:shd w:val="clear" w:color="auto" w:fill="auto"/>
          </w:tcPr>
          <w:p w14:paraId="1FD6626A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E8A3E4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5" w:type="dxa"/>
          </w:tcPr>
          <w:p w14:paraId="1884AF8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54E46E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1703C22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63AF8C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325" w:type="dxa"/>
          </w:tcPr>
          <w:p w14:paraId="1F67ACA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756ACB9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</w:tr>
      <w:tr w:rsidR="007315AB" w:rsidRPr="00B63A7A" w14:paraId="54C73B67" w14:textId="77777777" w:rsidTr="0092423C">
        <w:trPr>
          <w:trHeight w:val="633"/>
        </w:trPr>
        <w:tc>
          <w:tcPr>
            <w:tcW w:w="3870" w:type="dxa"/>
            <w:shd w:val="clear" w:color="auto" w:fill="auto"/>
          </w:tcPr>
          <w:p w14:paraId="766FC572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38F69E7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9923E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924,438</w:t>
            </w:r>
          </w:p>
        </w:tc>
        <w:tc>
          <w:tcPr>
            <w:tcW w:w="325" w:type="dxa"/>
          </w:tcPr>
          <w:p w14:paraId="1DDC4704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269D2CE9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D0B2EB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296,269</w:t>
            </w:r>
          </w:p>
        </w:tc>
        <w:tc>
          <w:tcPr>
            <w:tcW w:w="309" w:type="dxa"/>
          </w:tcPr>
          <w:p w14:paraId="3F6CDE2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4E925C19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4093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34,781</w:t>
            </w:r>
          </w:p>
        </w:tc>
        <w:tc>
          <w:tcPr>
            <w:tcW w:w="325" w:type="dxa"/>
          </w:tcPr>
          <w:p w14:paraId="4A417C09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D4039F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FB8FC5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1,255,488</w:t>
            </w:r>
          </w:p>
        </w:tc>
      </w:tr>
      <w:tr w:rsidR="007315AB" w:rsidRPr="00B63A7A" w14:paraId="3D1F30FB" w14:textId="77777777" w:rsidTr="0092423C">
        <w:trPr>
          <w:trHeight w:val="362"/>
        </w:trPr>
        <w:tc>
          <w:tcPr>
            <w:tcW w:w="3870" w:type="dxa"/>
            <w:shd w:val="clear" w:color="auto" w:fill="auto"/>
          </w:tcPr>
          <w:p w14:paraId="7A3EB927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DA6E989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(25,261)</w:t>
            </w:r>
          </w:p>
        </w:tc>
        <w:tc>
          <w:tcPr>
            <w:tcW w:w="325" w:type="dxa"/>
          </w:tcPr>
          <w:p w14:paraId="5759E710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2FCC565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(4,451)</w:t>
            </w:r>
          </w:p>
        </w:tc>
        <w:tc>
          <w:tcPr>
            <w:tcW w:w="309" w:type="dxa"/>
          </w:tcPr>
          <w:p w14:paraId="362D5749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26AB2D1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(3,003)</w:t>
            </w:r>
          </w:p>
        </w:tc>
        <w:tc>
          <w:tcPr>
            <w:tcW w:w="325" w:type="dxa"/>
          </w:tcPr>
          <w:p w14:paraId="325AE4C0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736D1E5" w14:textId="77777777" w:rsidR="007315AB" w:rsidRPr="00B63A7A" w:rsidRDefault="007315AB" w:rsidP="0092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7315AB" w:rsidRPr="00B63A7A" w14:paraId="71489B7A" w14:textId="77777777" w:rsidTr="0092423C">
        <w:trPr>
          <w:trHeight w:val="316"/>
        </w:trPr>
        <w:tc>
          <w:tcPr>
            <w:tcW w:w="3870" w:type="dxa"/>
            <w:shd w:val="clear" w:color="auto" w:fill="auto"/>
          </w:tcPr>
          <w:p w14:paraId="70A6F183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C10BF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899,177</w:t>
            </w:r>
          </w:p>
        </w:tc>
        <w:tc>
          <w:tcPr>
            <w:tcW w:w="325" w:type="dxa"/>
          </w:tcPr>
          <w:p w14:paraId="4B6B476D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00AD8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291,818</w:t>
            </w:r>
          </w:p>
        </w:tc>
        <w:tc>
          <w:tcPr>
            <w:tcW w:w="309" w:type="dxa"/>
          </w:tcPr>
          <w:p w14:paraId="2FCCF00A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174F1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31,778</w:t>
            </w:r>
          </w:p>
        </w:tc>
        <w:tc>
          <w:tcPr>
            <w:tcW w:w="325" w:type="dxa"/>
          </w:tcPr>
          <w:p w14:paraId="72901C10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17BD7" w14:textId="77777777" w:rsidR="007315AB" w:rsidRPr="00B63A7A" w:rsidRDefault="007315AB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71C03B3E" w14:textId="3EF481BB" w:rsidR="007315AB" w:rsidRPr="00B63A7A" w:rsidRDefault="007315AB" w:rsidP="00EA4638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A13919" w:rsidRPr="00B63A7A" w14:paraId="57448247" w14:textId="77777777" w:rsidTr="007831B8">
        <w:trPr>
          <w:tblHeader/>
        </w:trPr>
        <w:tc>
          <w:tcPr>
            <w:tcW w:w="3573" w:type="dxa"/>
            <w:vAlign w:val="bottom"/>
          </w:tcPr>
          <w:p w14:paraId="4E9C9AF3" w14:textId="06BC38CD" w:rsidR="00A13919" w:rsidRPr="00B63A7A" w:rsidRDefault="00A13919" w:rsidP="00A1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5" w:name="_Hlk70937690"/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68F13331" w14:textId="77777777" w:rsidR="00A13919" w:rsidRPr="00B63A7A" w:rsidRDefault="00A13919" w:rsidP="00A1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45D39E" w14:textId="77777777" w:rsidR="00A13919" w:rsidRPr="00B63A7A" w:rsidRDefault="00A13919" w:rsidP="00A1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79D40EB0" w14:textId="77777777" w:rsidR="00A13919" w:rsidRPr="00B63A7A" w:rsidRDefault="00A13919" w:rsidP="00A13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F36" w:rsidRPr="00B63A7A" w14:paraId="043BC82C" w14:textId="77777777" w:rsidTr="007831B8">
        <w:trPr>
          <w:tblHeader/>
        </w:trPr>
        <w:tc>
          <w:tcPr>
            <w:tcW w:w="3573" w:type="dxa"/>
            <w:vAlign w:val="bottom"/>
          </w:tcPr>
          <w:p w14:paraId="779BCAD0" w14:textId="79E515D2" w:rsidR="00A80F36" w:rsidRPr="00B63A7A" w:rsidRDefault="00A13919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2EC074E4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85114E3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9B1BEF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E8B8700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C6E969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EF535E3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213004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0F36" w:rsidRPr="00B63A7A" w14:paraId="65D2DAA9" w14:textId="77777777" w:rsidTr="007831B8">
        <w:trPr>
          <w:tblHeader/>
        </w:trPr>
        <w:tc>
          <w:tcPr>
            <w:tcW w:w="3573" w:type="dxa"/>
          </w:tcPr>
          <w:p w14:paraId="047AF4BD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C0BA556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0F36" w:rsidRPr="00B63A7A" w14:paraId="4D8B75C4" w14:textId="77777777" w:rsidTr="007831B8">
        <w:tc>
          <w:tcPr>
            <w:tcW w:w="3573" w:type="dxa"/>
          </w:tcPr>
          <w:p w14:paraId="59E6D835" w14:textId="4324F998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08015A1A" w14:textId="6C5CA000" w:rsidR="00A80F36" w:rsidRPr="00B63A7A" w:rsidRDefault="007F6309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5,148</w:t>
            </w:r>
          </w:p>
        </w:tc>
        <w:tc>
          <w:tcPr>
            <w:tcW w:w="270" w:type="dxa"/>
          </w:tcPr>
          <w:p w14:paraId="36EA39B0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B3EF26" w14:textId="53FD9F4E" w:rsidR="00A80F36" w:rsidRPr="00B63A7A" w:rsidRDefault="00B35087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  <w:tc>
          <w:tcPr>
            <w:tcW w:w="236" w:type="dxa"/>
          </w:tcPr>
          <w:p w14:paraId="5BEA7951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3D0393" w14:textId="3945DF6F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5,395</w:t>
            </w:r>
          </w:p>
        </w:tc>
        <w:tc>
          <w:tcPr>
            <w:tcW w:w="270" w:type="dxa"/>
          </w:tcPr>
          <w:p w14:paraId="38BEEE80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D08503" w14:textId="2E2067B0" w:rsidR="00A80F36" w:rsidRPr="00B63A7A" w:rsidRDefault="00B35087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  <w:bookmarkEnd w:id="5"/>
    </w:tbl>
    <w:p w14:paraId="5D5CDD24" w14:textId="77777777" w:rsidR="00C1205C" w:rsidRPr="00B63A7A" w:rsidRDefault="00C1205C" w:rsidP="00EA4638">
      <w:pPr>
        <w:rPr>
          <w:rFonts w:asciiTheme="majorBidi" w:hAnsiTheme="majorBidi" w:cstheme="majorBidi"/>
          <w:b/>
          <w:sz w:val="28"/>
          <w:szCs w:val="28"/>
        </w:rPr>
      </w:pPr>
    </w:p>
    <w:p w14:paraId="0971D9C6" w14:textId="1C7397CB" w:rsidR="002B60F8" w:rsidRPr="00B63A7A" w:rsidRDefault="006C424F" w:rsidP="002B60F8">
      <w:pPr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="002B60F8"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B60F8"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2B60F8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="002B60F8" w:rsidRPr="00B63A7A">
        <w:rPr>
          <w:rFonts w:asciiTheme="majorBidi" w:hAnsiTheme="majorBidi" w:cstheme="majorBidi"/>
          <w:bCs/>
          <w:sz w:val="28"/>
          <w:szCs w:val="28"/>
        </w:rPr>
        <w:t>2564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B60F8" w:rsidRPr="00B63A7A">
        <w:rPr>
          <w:rFonts w:asciiTheme="majorBidi" w:hAnsiTheme="majorBidi" w:cstheme="majorBidi"/>
          <w:bCs/>
          <w:sz w:val="28"/>
          <w:szCs w:val="28"/>
        </w:rPr>
        <w:t>1 - 7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2B60F8" w:rsidRPr="00B63A7A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2B60F8" w:rsidRPr="00B63A7A">
        <w:rPr>
          <w:rFonts w:asciiTheme="majorBidi" w:hAnsiTheme="majorBidi" w:cstheme="majorBidi"/>
          <w:bCs/>
          <w:i/>
          <w:iCs/>
          <w:sz w:val="28"/>
          <w:szCs w:val="28"/>
        </w:rPr>
        <w:t>1 - 7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20E01AB7" w14:textId="649867ED" w:rsidR="002B60F8" w:rsidRPr="00B63A7A" w:rsidRDefault="002B60F8" w:rsidP="006C424F">
      <w:pPr>
        <w:ind w:firstLine="540"/>
        <w:rPr>
          <w:rFonts w:ascii="Angsana New" w:hAnsi="Angsana New"/>
          <w:b/>
          <w:sz w:val="28"/>
          <w:szCs w:val="28"/>
        </w:rPr>
      </w:pPr>
    </w:p>
    <w:p w14:paraId="07F8579D" w14:textId="77777777" w:rsidR="005A23BC" w:rsidRPr="00B63A7A" w:rsidRDefault="005A2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/>
          <w:b/>
          <w:bCs/>
          <w:sz w:val="28"/>
          <w:szCs w:val="28"/>
        </w:rPr>
        <w:br w:type="page"/>
      </w:r>
    </w:p>
    <w:p w14:paraId="780B3F07" w14:textId="67DF98DD" w:rsidR="000E49F8" w:rsidRPr="00B63A7A" w:rsidRDefault="000E49F8" w:rsidP="000E49F8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B63A7A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6</w:t>
      </w:r>
      <w:r w:rsidRPr="00B63A7A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Pr="00B63A7A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ลูกหนี้เงินให้สินเชื่ออื่น</w:t>
      </w:r>
    </w:p>
    <w:p w14:paraId="29CDD506" w14:textId="4080E963" w:rsidR="000E49F8" w:rsidRPr="00B63A7A" w:rsidRDefault="000E49F8" w:rsidP="000E49F8">
      <w:pPr>
        <w:rPr>
          <w:rFonts w:asciiTheme="majorBidi" w:hAnsiTheme="majorBidi" w:cstheme="majorBidi"/>
          <w:b/>
          <w:sz w:val="28"/>
          <w:szCs w:val="28"/>
        </w:rPr>
      </w:pPr>
    </w:p>
    <w:p w14:paraId="2C86599A" w14:textId="2D28A296" w:rsidR="000E49F8" w:rsidRPr="00B63A7A" w:rsidRDefault="000E49F8" w:rsidP="004E6049">
      <w:pPr>
        <w:tabs>
          <w:tab w:val="clear" w:pos="680"/>
          <w:tab w:val="left" w:pos="720"/>
        </w:tabs>
        <w:ind w:left="540" w:right="37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ู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กค้ารายย่อย ณ วันที่</w:t>
      </w:r>
      <w:r w:rsidRPr="00B63A7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  <w:cs/>
        </w:rPr>
        <w:br/>
      </w:r>
      <w:r w:rsidRPr="00B63A7A">
        <w:rPr>
          <w:rFonts w:asciiTheme="majorBidi" w:hAnsiTheme="majorBidi" w:cstheme="majorBidi"/>
          <w:bCs/>
          <w:sz w:val="28"/>
          <w:szCs w:val="28"/>
        </w:rPr>
        <w:t>31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bCs/>
          <w:sz w:val="28"/>
          <w:szCs w:val="28"/>
        </w:rPr>
        <w:t>2564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>2563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5535B19E" w14:textId="77777777" w:rsidR="000E49F8" w:rsidRPr="00B63A7A" w:rsidRDefault="000E49F8" w:rsidP="000E49F8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0E49F8" w:rsidRPr="00B63A7A" w14:paraId="3A590CBE" w14:textId="77777777" w:rsidTr="00066079">
        <w:trPr>
          <w:tblHeader/>
        </w:trPr>
        <w:tc>
          <w:tcPr>
            <w:tcW w:w="3573" w:type="dxa"/>
          </w:tcPr>
          <w:p w14:paraId="15261975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1AB5E77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53E793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6BE7E56A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9F8" w:rsidRPr="00B63A7A" w14:paraId="5507B62C" w14:textId="77777777" w:rsidTr="00066079">
        <w:trPr>
          <w:tblHeader/>
        </w:trPr>
        <w:tc>
          <w:tcPr>
            <w:tcW w:w="3573" w:type="dxa"/>
          </w:tcPr>
          <w:p w14:paraId="054AAAF8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8DACAF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2267F15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E60360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81C3CF1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5E5AA378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63E1C17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C894F8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E49F8" w:rsidRPr="00B63A7A" w14:paraId="60A98FDA" w14:textId="77777777" w:rsidTr="00066079">
        <w:trPr>
          <w:tblHeader/>
        </w:trPr>
        <w:tc>
          <w:tcPr>
            <w:tcW w:w="3573" w:type="dxa"/>
          </w:tcPr>
          <w:p w14:paraId="23E4AC26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ACF271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3DD9B37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984F5D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929A070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FCD9FB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B433E3C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B76BA5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E49F8" w:rsidRPr="00B63A7A" w14:paraId="15AA482F" w14:textId="77777777" w:rsidTr="00066079">
        <w:trPr>
          <w:tblHeader/>
        </w:trPr>
        <w:tc>
          <w:tcPr>
            <w:tcW w:w="3573" w:type="dxa"/>
          </w:tcPr>
          <w:p w14:paraId="64008226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28DD17D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49F8" w:rsidRPr="00B63A7A" w14:paraId="1D115729" w14:textId="77777777" w:rsidTr="00066079">
        <w:tc>
          <w:tcPr>
            <w:tcW w:w="3573" w:type="dxa"/>
          </w:tcPr>
          <w:p w14:paraId="409FE727" w14:textId="431FCA06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</w:tcPr>
          <w:p w14:paraId="517396DD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F7200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75626A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2C03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9E4F13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C6508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CCACE3" w14:textId="77777777" w:rsidR="000E49F8" w:rsidRPr="00B63A7A" w:rsidRDefault="000E49F8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90C" w:rsidRPr="00B63A7A" w14:paraId="344FD4EC" w14:textId="77777777" w:rsidTr="00083A00">
        <w:tc>
          <w:tcPr>
            <w:tcW w:w="3573" w:type="dxa"/>
          </w:tcPr>
          <w:p w14:paraId="40688F2F" w14:textId="4DB9C6AA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ลูกหนี้ผ่อนชำระค่าเบี้ยประกัน</w:t>
            </w:r>
            <w:r w:rsidR="00166546" w:rsidRPr="00B63A7A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70" w:type="dxa"/>
          </w:tcPr>
          <w:p w14:paraId="0649CE7A" w14:textId="46467322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34652" w:rsidRPr="00B63A7A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5882D970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DC8397" w14:textId="15245C5A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B34652" w:rsidRPr="00B63A7A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236" w:type="dxa"/>
          </w:tcPr>
          <w:p w14:paraId="5CB112E4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2EA945" w14:textId="4B7D696B" w:rsidR="00C3190C" w:rsidRPr="00B63A7A" w:rsidRDefault="00B806F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4,597</w:t>
            </w:r>
          </w:p>
        </w:tc>
        <w:tc>
          <w:tcPr>
            <w:tcW w:w="270" w:type="dxa"/>
          </w:tcPr>
          <w:p w14:paraId="692079E1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F0A753" w14:textId="41DBD7E2" w:rsidR="00C3190C" w:rsidRPr="00B63A7A" w:rsidRDefault="00725311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C3190C" w:rsidRPr="00B63A7A" w14:paraId="061B05E0" w14:textId="77777777" w:rsidTr="00083A00">
        <w:tc>
          <w:tcPr>
            <w:tcW w:w="3573" w:type="dxa"/>
          </w:tcPr>
          <w:p w14:paraId="6A4AAA8C" w14:textId="303407D6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="00166546" w:rsidRPr="00B63A7A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DB51E" w14:textId="0B3FC63D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8828A1" w:rsidRPr="00B63A7A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3161" w:rsidRPr="00B63A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A9A2E31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EAF607" w14:textId="68F592E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47,847</w:t>
            </w:r>
          </w:p>
        </w:tc>
        <w:tc>
          <w:tcPr>
            <w:tcW w:w="236" w:type="dxa"/>
          </w:tcPr>
          <w:p w14:paraId="4BED376B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673EBA5" w14:textId="30124399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2408BD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FEE6F" w14:textId="47B81295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90D" w:rsidRPr="00B63A7A" w14:paraId="7A4AED2B" w14:textId="77777777" w:rsidTr="00083A00">
        <w:tc>
          <w:tcPr>
            <w:tcW w:w="3573" w:type="dxa"/>
          </w:tcPr>
          <w:p w14:paraId="5D18AB6E" w14:textId="77777777" w:rsidR="00C9090D" w:rsidRPr="00B63A7A" w:rsidRDefault="00C9090D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757D92" w14:textId="571BCEE8" w:rsidR="00C9090D" w:rsidRPr="00B63A7A" w:rsidRDefault="00AB27A3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62,23</w:t>
            </w:r>
            <w:r w:rsidR="00023161" w:rsidRPr="00B63A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45EFF04" w14:textId="77777777" w:rsidR="00C9090D" w:rsidRPr="00B63A7A" w:rsidRDefault="00C9090D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A000A" w14:textId="0F3B261B" w:rsidR="00C9090D" w:rsidRPr="00B63A7A" w:rsidRDefault="006144DE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828A1" w:rsidRPr="00B63A7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28A1" w:rsidRPr="00B63A7A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6C905353" w14:textId="77777777" w:rsidR="00C9090D" w:rsidRPr="00B63A7A" w:rsidRDefault="00C9090D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D9933B" w14:textId="09B94049" w:rsidR="00C9090D" w:rsidRPr="00B63A7A" w:rsidRDefault="00725311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4,597</w:t>
            </w:r>
          </w:p>
        </w:tc>
        <w:tc>
          <w:tcPr>
            <w:tcW w:w="270" w:type="dxa"/>
          </w:tcPr>
          <w:p w14:paraId="70F236D7" w14:textId="77777777" w:rsidR="00C9090D" w:rsidRPr="00B63A7A" w:rsidRDefault="00C9090D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2ED26A" w14:textId="7A8957EF" w:rsidR="00C9090D" w:rsidRPr="00B63A7A" w:rsidRDefault="006144DE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25311" w:rsidRPr="00B63A7A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C3190C" w:rsidRPr="00B63A7A" w14:paraId="05F52EBA" w14:textId="77777777" w:rsidTr="00541456">
        <w:tc>
          <w:tcPr>
            <w:tcW w:w="3573" w:type="dxa"/>
          </w:tcPr>
          <w:p w14:paraId="3CD52996" w14:textId="38A0E46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</w:t>
            </w:r>
            <w:r w:rsidR="0051307F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="007A7463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AFB16E3" w14:textId="3E358EB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="007A7463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ADBB5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A9D2A4" w14:textId="52F8D0F2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(1,894)</w:t>
            </w:r>
          </w:p>
        </w:tc>
        <w:tc>
          <w:tcPr>
            <w:tcW w:w="270" w:type="dxa"/>
          </w:tcPr>
          <w:p w14:paraId="17029EB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74B3C0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8EC038" w14:textId="46A77902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28A1" w:rsidRPr="00B63A7A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1710EF8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B88DA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5805C7" w14:textId="301F789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(1,246)</w:t>
            </w:r>
          </w:p>
        </w:tc>
        <w:tc>
          <w:tcPr>
            <w:tcW w:w="270" w:type="dxa"/>
          </w:tcPr>
          <w:p w14:paraId="20E27A4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621DC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A17F0" w14:textId="491D7532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8A6FF6" w:rsidRPr="00B63A7A" w14:paraId="22C3A67C" w14:textId="77777777" w:rsidTr="00541456">
        <w:tc>
          <w:tcPr>
            <w:tcW w:w="3573" w:type="dxa"/>
          </w:tcPr>
          <w:p w14:paraId="1F5103A4" w14:textId="18F66624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057EF4" w14:textId="4C58BCBD" w:rsidR="008A6FF6" w:rsidRPr="00B63A7A" w:rsidRDefault="009051D8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60,338</w:t>
            </w:r>
          </w:p>
        </w:tc>
        <w:tc>
          <w:tcPr>
            <w:tcW w:w="270" w:type="dxa"/>
          </w:tcPr>
          <w:p w14:paraId="27E3F7FC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AD51DE" w14:textId="62A0FFEB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52,914</w:t>
            </w:r>
          </w:p>
        </w:tc>
        <w:tc>
          <w:tcPr>
            <w:tcW w:w="236" w:type="dxa"/>
          </w:tcPr>
          <w:p w14:paraId="672AA1E4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9918590" w14:textId="501EDA1B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3,351</w:t>
            </w:r>
          </w:p>
        </w:tc>
        <w:tc>
          <w:tcPr>
            <w:tcW w:w="270" w:type="dxa"/>
          </w:tcPr>
          <w:p w14:paraId="0EBDC812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B11D74" w14:textId="4AF8A45E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  <w:tr w:rsidR="008A6FF6" w:rsidRPr="00B63A7A" w14:paraId="2C7E5DAA" w14:textId="77777777" w:rsidTr="00541456">
        <w:tc>
          <w:tcPr>
            <w:tcW w:w="3573" w:type="dxa"/>
          </w:tcPr>
          <w:p w14:paraId="784175BD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4ED54A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934A7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45AA0F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9E58F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40845D6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C06FF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553FD3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FF6" w:rsidRPr="00B63A7A" w14:paraId="71ADE6C3" w14:textId="77777777" w:rsidTr="00083A00">
        <w:tc>
          <w:tcPr>
            <w:tcW w:w="3573" w:type="dxa"/>
          </w:tcPr>
          <w:p w14:paraId="18F3FAFD" w14:textId="59F3D6EA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70" w:type="dxa"/>
          </w:tcPr>
          <w:p w14:paraId="62F080B1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5FCC3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EA55A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A1F60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7269C4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50270C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6BC99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FF6" w:rsidRPr="00B63A7A" w14:paraId="66BF9CD4" w14:textId="77777777" w:rsidTr="00083A00">
        <w:tc>
          <w:tcPr>
            <w:tcW w:w="3573" w:type="dxa"/>
          </w:tcPr>
          <w:p w14:paraId="49A182D8" w14:textId="6E805AE8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42572C2" w14:textId="3C33651E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C203BF" w:rsidRPr="00B63A7A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70" w:type="dxa"/>
          </w:tcPr>
          <w:p w14:paraId="3BB05198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371B3E" w14:textId="3402127D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15,04</w:t>
            </w:r>
            <w:r w:rsidR="00200BB0" w:rsidRPr="00B63A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B1D105C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509768E" w14:textId="6DA2643A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161D52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6FB6AB" w14:textId="09EBFC5C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FF6" w:rsidRPr="00B63A7A" w14:paraId="30E5323E" w14:textId="77777777" w:rsidTr="00083A00">
        <w:tc>
          <w:tcPr>
            <w:tcW w:w="3573" w:type="dxa"/>
          </w:tcPr>
          <w:p w14:paraId="5AD63C97" w14:textId="4E250ACB" w:rsidR="007A7463" w:rsidRPr="00B63A7A" w:rsidRDefault="008A6FF6" w:rsidP="007A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A7463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</w:t>
            </w:r>
            <w:r w:rsidR="00546AA7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="007A7463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DA4A962" w14:textId="67DF5F6B" w:rsidR="008A6FF6" w:rsidRPr="00B63A7A" w:rsidRDefault="007A7463" w:rsidP="007A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D0F7E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02BF51" w14:textId="6A8825D8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  <w:tc>
          <w:tcPr>
            <w:tcW w:w="270" w:type="dxa"/>
          </w:tcPr>
          <w:p w14:paraId="61722811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20BDD8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78035E" w14:textId="001CFEC9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00BB0" w:rsidRPr="00B63A7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2627BB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C724F2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CF1110" w14:textId="36E119C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E94BD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A6B42B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CEF4D" w14:textId="3A5ABD66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FF6" w:rsidRPr="00B63A7A" w14:paraId="2948C18B" w14:textId="77777777" w:rsidTr="00083A00">
        <w:tc>
          <w:tcPr>
            <w:tcW w:w="3573" w:type="dxa"/>
          </w:tcPr>
          <w:p w14:paraId="56AA0D90" w14:textId="7D415D08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D726ED" w14:textId="48596380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051D8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051D8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</w:tcPr>
          <w:p w14:paraId="5CFD353A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EFD7D2" w14:textId="61709460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14,812</w:t>
            </w:r>
          </w:p>
        </w:tc>
        <w:tc>
          <w:tcPr>
            <w:tcW w:w="236" w:type="dxa"/>
          </w:tcPr>
          <w:p w14:paraId="243786C1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1397082" w14:textId="4D018882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9DEF44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F0B47C" w14:textId="4EDED2F2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A6FF6" w:rsidRPr="00B63A7A" w14:paraId="55E08F06" w14:textId="77777777" w:rsidTr="00083A00">
        <w:tc>
          <w:tcPr>
            <w:tcW w:w="3573" w:type="dxa"/>
          </w:tcPr>
          <w:p w14:paraId="465E180A" w14:textId="29051DBD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D16A5" w14:textId="43035343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73,364</w:t>
            </w:r>
          </w:p>
        </w:tc>
        <w:tc>
          <w:tcPr>
            <w:tcW w:w="270" w:type="dxa"/>
          </w:tcPr>
          <w:p w14:paraId="30EA77B5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FF2456" w14:textId="065EB15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67,726</w:t>
            </w:r>
          </w:p>
        </w:tc>
        <w:tc>
          <w:tcPr>
            <w:tcW w:w="236" w:type="dxa"/>
          </w:tcPr>
          <w:p w14:paraId="3021B8F5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8C14DF2" w14:textId="1B51BE03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3,351</w:t>
            </w:r>
          </w:p>
        </w:tc>
        <w:tc>
          <w:tcPr>
            <w:tcW w:w="270" w:type="dxa"/>
          </w:tcPr>
          <w:p w14:paraId="4AD80691" w14:textId="7777777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80D7B8" w14:textId="54143F27" w:rsidR="008A6FF6" w:rsidRPr="00B63A7A" w:rsidRDefault="008A6FF6" w:rsidP="008A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13AC2931" w14:textId="77777777" w:rsidR="000E49F8" w:rsidRPr="00B63A7A" w:rsidRDefault="000E49F8" w:rsidP="000E49F8">
      <w:pPr>
        <w:rPr>
          <w:rFonts w:asciiTheme="majorBidi" w:hAnsiTheme="majorBidi" w:cstheme="majorBidi"/>
          <w:b/>
          <w:sz w:val="28"/>
          <w:szCs w:val="28"/>
        </w:rPr>
      </w:pPr>
    </w:p>
    <w:p w14:paraId="0FB7D7E9" w14:textId="77777777" w:rsidR="00BB07FA" w:rsidRPr="00B63A7A" w:rsidRDefault="00BB0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4085CC" w14:textId="29299452" w:rsidR="00F71644" w:rsidRPr="00B63A7A" w:rsidRDefault="00F71644" w:rsidP="00F7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B63A7A">
        <w:rPr>
          <w:rFonts w:asciiTheme="majorBidi" w:hAnsiTheme="majorBidi" w:cstheme="majorBidi"/>
          <w:sz w:val="28"/>
          <w:szCs w:val="28"/>
        </w:rPr>
        <w:t>31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sz w:val="28"/>
          <w:szCs w:val="28"/>
        </w:rPr>
        <w:t xml:space="preserve">2564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B63A7A">
        <w:rPr>
          <w:rFonts w:asciiTheme="majorBidi" w:hAnsiTheme="majorBidi" w:cstheme="majorBidi"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B63A7A">
        <w:rPr>
          <w:rFonts w:asciiTheme="majorBidi" w:hAnsiTheme="majorBidi" w:cstheme="majorBidi"/>
          <w:sz w:val="28"/>
          <w:szCs w:val="28"/>
        </w:rPr>
        <w:t xml:space="preserve">2563 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</w:t>
      </w:r>
      <w:r w:rsidR="0031229A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B63A7A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BACE9E5" w14:textId="1AE2CA22" w:rsidR="00EA5C09" w:rsidRPr="00B63A7A" w:rsidRDefault="00EA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5C7C2C" w:rsidRPr="00B63A7A" w14:paraId="4403AC50" w14:textId="77777777" w:rsidTr="000C251D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362070DB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159659E7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5C7C2C" w:rsidRPr="00B63A7A" w14:paraId="6A0A2397" w14:textId="77777777" w:rsidTr="000C251D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5BF65825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14A0708A" w14:textId="6B9897F2" w:rsidR="005C7C2C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5C7C2C"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C7C2C" w:rsidRPr="00B63A7A" w14:paraId="2A42FD03" w14:textId="77777777" w:rsidTr="00EA5C09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2204404F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23D21F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140A450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17EC5B9E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61838BF8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E9DA58E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0E4E0BF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778EE702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0413FF2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3F0972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A2EC8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9C19CBB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63A65EE4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00932A12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C1B4D4" w14:textId="77777777" w:rsidR="005C7C2C" w:rsidRPr="00B63A7A" w:rsidDel="00D43E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7C2C" w:rsidRPr="00B63A7A" w14:paraId="40307051" w14:textId="77777777" w:rsidTr="000C251D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66F132D1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4E377280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7C2C" w:rsidRPr="00B63A7A" w14:paraId="6A770741" w14:textId="77777777" w:rsidTr="00EA5C09">
        <w:trPr>
          <w:trHeight w:val="380"/>
        </w:trPr>
        <w:tc>
          <w:tcPr>
            <w:tcW w:w="3330" w:type="dxa"/>
            <w:shd w:val="clear" w:color="auto" w:fill="auto"/>
          </w:tcPr>
          <w:p w14:paraId="6D0F88A9" w14:textId="0C7355AE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07FAB083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7525866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D160D7B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100C04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CA9B152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0475A6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7225080" w14:textId="77777777" w:rsidR="005C7C2C" w:rsidRPr="00B63A7A" w:rsidRDefault="005C7C2C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90C" w:rsidRPr="00B63A7A" w14:paraId="4EB52FB7" w14:textId="77777777" w:rsidTr="00EA5C09">
        <w:trPr>
          <w:trHeight w:val="359"/>
        </w:trPr>
        <w:tc>
          <w:tcPr>
            <w:tcW w:w="3330" w:type="dxa"/>
            <w:shd w:val="clear" w:color="auto" w:fill="auto"/>
          </w:tcPr>
          <w:p w14:paraId="735E30C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F81951C" w14:textId="3E86724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3,548</w:t>
            </w:r>
          </w:p>
        </w:tc>
        <w:tc>
          <w:tcPr>
            <w:tcW w:w="240" w:type="dxa"/>
          </w:tcPr>
          <w:p w14:paraId="29423F25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D7D3E8A" w14:textId="46DAD726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514A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85AF9F" w14:textId="547C9FF9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0AF2AB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B06CB61" w14:textId="4C12051F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3,548</w:t>
            </w:r>
          </w:p>
        </w:tc>
      </w:tr>
      <w:tr w:rsidR="00C3190C" w:rsidRPr="00B63A7A" w14:paraId="394AFCA3" w14:textId="77777777" w:rsidTr="00EA5C09">
        <w:trPr>
          <w:trHeight w:val="359"/>
        </w:trPr>
        <w:tc>
          <w:tcPr>
            <w:tcW w:w="3330" w:type="dxa"/>
            <w:shd w:val="clear" w:color="auto" w:fill="auto"/>
          </w:tcPr>
          <w:p w14:paraId="17F4537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3333A8D" w14:textId="6A5B652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40" w:type="dxa"/>
          </w:tcPr>
          <w:p w14:paraId="2F59F4C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9109A63" w14:textId="4F4482C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FF99DC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4BE7B37" w14:textId="1259DE91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A89D535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4C51F35" w14:textId="1CBC2516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C3190C" w:rsidRPr="00B63A7A" w14:paraId="1A1D5BA0" w14:textId="77777777" w:rsidTr="00EA5C09">
        <w:trPr>
          <w:trHeight w:val="359"/>
        </w:trPr>
        <w:tc>
          <w:tcPr>
            <w:tcW w:w="3330" w:type="dxa"/>
            <w:shd w:val="clear" w:color="auto" w:fill="auto"/>
          </w:tcPr>
          <w:p w14:paraId="0CCABE87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8FBF531" w14:textId="78E7909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4FA42D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FE27351" w14:textId="66A3A5C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36" w:type="dxa"/>
          </w:tcPr>
          <w:p w14:paraId="4D6EBC0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C30049A" w14:textId="2F1BE643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2D5A4B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BEDBA9F" w14:textId="5C5D74CD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C3190C" w:rsidRPr="00B63A7A" w14:paraId="4927B561" w14:textId="77777777" w:rsidTr="00EA5C09">
        <w:trPr>
          <w:trHeight w:val="359"/>
        </w:trPr>
        <w:tc>
          <w:tcPr>
            <w:tcW w:w="3330" w:type="dxa"/>
            <w:shd w:val="clear" w:color="auto" w:fill="auto"/>
          </w:tcPr>
          <w:p w14:paraId="7350D85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7F87C1C3" w14:textId="0856BBD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6215F5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95325B6" w14:textId="0271A32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25DA64D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65AC4D9" w14:textId="5C8D5D9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33E9CA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40BF0F5" w14:textId="364C7A2C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C3190C" w:rsidRPr="00B63A7A" w14:paraId="7FC10BEC" w14:textId="77777777" w:rsidTr="00EA5C09">
        <w:trPr>
          <w:trHeight w:val="349"/>
        </w:trPr>
        <w:tc>
          <w:tcPr>
            <w:tcW w:w="3330" w:type="dxa"/>
            <w:shd w:val="clear" w:color="auto" w:fill="auto"/>
          </w:tcPr>
          <w:p w14:paraId="136623EE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7D2532" w14:textId="2EF7AE52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08D0CB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93EEF96" w14:textId="6EE74C70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7A206F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E3B4572" w14:textId="3A6C5DE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38" w:type="dxa"/>
          </w:tcPr>
          <w:p w14:paraId="22E421D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4F25559" w14:textId="6A5BFCAD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C3190C" w:rsidRPr="00B63A7A" w14:paraId="5400C566" w14:textId="77777777" w:rsidTr="00EA5C09">
        <w:trPr>
          <w:trHeight w:val="359"/>
        </w:trPr>
        <w:tc>
          <w:tcPr>
            <w:tcW w:w="3330" w:type="dxa"/>
            <w:shd w:val="clear" w:color="auto" w:fill="auto"/>
          </w:tcPr>
          <w:p w14:paraId="2BF35FB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AB9013" w14:textId="65F95FC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40" w:type="dxa"/>
          </w:tcPr>
          <w:p w14:paraId="7AC3034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66123CB" w14:textId="2ADD04F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36" w:type="dxa"/>
          </w:tcPr>
          <w:p w14:paraId="77A6DF5C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7D3CA9A" w14:textId="7C14CBED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38" w:type="dxa"/>
          </w:tcPr>
          <w:p w14:paraId="73104B4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3252B73" w14:textId="44E02C86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4,597</w:t>
            </w:r>
          </w:p>
        </w:tc>
      </w:tr>
      <w:tr w:rsidR="00C3190C" w:rsidRPr="00B63A7A" w14:paraId="5C1CEB95" w14:textId="77777777" w:rsidTr="00EA5C09">
        <w:trPr>
          <w:trHeight w:val="718"/>
        </w:trPr>
        <w:tc>
          <w:tcPr>
            <w:tcW w:w="3330" w:type="dxa"/>
            <w:shd w:val="clear" w:color="auto" w:fill="auto"/>
          </w:tcPr>
          <w:p w14:paraId="3CA1C61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18DA08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4C601B" w14:textId="3F715E71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(1,057)</w:t>
            </w:r>
          </w:p>
        </w:tc>
        <w:tc>
          <w:tcPr>
            <w:tcW w:w="240" w:type="dxa"/>
          </w:tcPr>
          <w:p w14:paraId="7D0FC857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7B40E05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E32E6C" w14:textId="02EBCB9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236" w:type="dxa"/>
          </w:tcPr>
          <w:p w14:paraId="4078CEE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AEE331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E9E0B8" w14:textId="0F2B3EB9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238" w:type="dxa"/>
          </w:tcPr>
          <w:p w14:paraId="065EE9C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911F443" w14:textId="77777777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CD2BA" w14:textId="10D45289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(1,246)</w:t>
            </w:r>
          </w:p>
        </w:tc>
      </w:tr>
      <w:tr w:rsidR="00C3190C" w:rsidRPr="00B63A7A" w14:paraId="007EBF7C" w14:textId="77777777" w:rsidTr="00EA5C09">
        <w:trPr>
          <w:trHeight w:val="368"/>
        </w:trPr>
        <w:tc>
          <w:tcPr>
            <w:tcW w:w="3330" w:type="dxa"/>
            <w:shd w:val="clear" w:color="auto" w:fill="auto"/>
          </w:tcPr>
          <w:p w14:paraId="5C86A4F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2AE62" w14:textId="3C6EFAF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2,836</w:t>
            </w:r>
          </w:p>
        </w:tc>
        <w:tc>
          <w:tcPr>
            <w:tcW w:w="240" w:type="dxa"/>
          </w:tcPr>
          <w:p w14:paraId="2E98B09B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BFD55" w14:textId="089F454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36" w:type="dxa"/>
          </w:tcPr>
          <w:p w14:paraId="70F2633E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638A9" w14:textId="61318351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38" w:type="dxa"/>
          </w:tcPr>
          <w:p w14:paraId="3E487E0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82CE1" w14:textId="4387A20D" w:rsidR="00C3190C" w:rsidRPr="00B63A7A" w:rsidRDefault="00C3190C" w:rsidP="0074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3,351</w:t>
            </w:r>
          </w:p>
        </w:tc>
      </w:tr>
    </w:tbl>
    <w:p w14:paraId="54A87399" w14:textId="72732F3B" w:rsidR="00BB07FA" w:rsidRPr="00B63A7A" w:rsidRDefault="00BB07FA" w:rsidP="005C7C2C">
      <w:pPr>
        <w:tabs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7E7E2C5" w14:textId="77777777" w:rsidR="00BB07FA" w:rsidRPr="00B63A7A" w:rsidRDefault="00BB0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260"/>
        <w:gridCol w:w="257"/>
        <w:gridCol w:w="1260"/>
        <w:gridCol w:w="270"/>
        <w:gridCol w:w="1183"/>
      </w:tblGrid>
      <w:tr w:rsidR="00066079" w:rsidRPr="00B63A7A" w14:paraId="243885F4" w14:textId="77777777" w:rsidTr="000C251D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683D4885" w14:textId="66B504A8" w:rsidR="00066079" w:rsidRPr="00B63A7A" w:rsidRDefault="00EA5C0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7"/>
          </w:tcPr>
          <w:p w14:paraId="1213FF5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066079" w:rsidRPr="00B63A7A" w14:paraId="02C63F44" w14:textId="77777777" w:rsidTr="000C251D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27779C1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32ABC58B" w14:textId="0AC02B7A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66079" w:rsidRPr="00B63A7A" w14:paraId="3B0BC500" w14:textId="77777777" w:rsidTr="000C251D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0A75B80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225B8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E1D6F1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A3AE2D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01C980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0173D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6C733B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</w:tcPr>
          <w:p w14:paraId="5317B72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D9BAD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0BC7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BFC1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6F237B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754F9CD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A41345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2817254" w14:textId="77777777" w:rsidR="00066079" w:rsidRPr="00B63A7A" w:rsidDel="00D43E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6079" w:rsidRPr="00B63A7A" w14:paraId="547DC5E3" w14:textId="77777777" w:rsidTr="000C251D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4D916B9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ED9617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6079" w:rsidRPr="00B63A7A" w14:paraId="1DC96F31" w14:textId="77777777" w:rsidTr="000C251D">
        <w:trPr>
          <w:trHeight w:val="299"/>
        </w:trPr>
        <w:tc>
          <w:tcPr>
            <w:tcW w:w="3330" w:type="dxa"/>
            <w:shd w:val="clear" w:color="auto" w:fill="auto"/>
          </w:tcPr>
          <w:p w14:paraId="3CB77E4F" w14:textId="3B61ACCC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6675761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01E9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E205E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3087B1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7668F2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E795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48D13AC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079" w:rsidRPr="00B63A7A" w14:paraId="4DD0AD99" w14:textId="77777777" w:rsidTr="000C251D">
        <w:trPr>
          <w:trHeight w:val="359"/>
        </w:trPr>
        <w:tc>
          <w:tcPr>
            <w:tcW w:w="3330" w:type="dxa"/>
            <w:shd w:val="clear" w:color="auto" w:fill="auto"/>
          </w:tcPr>
          <w:p w14:paraId="53BB5E6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56225B3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270" w:type="dxa"/>
          </w:tcPr>
          <w:p w14:paraId="7F11D16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9B2B6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0DC868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22A64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52414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99ED7FC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</w:tr>
      <w:tr w:rsidR="00066079" w:rsidRPr="00B63A7A" w14:paraId="5500A79A" w14:textId="77777777" w:rsidTr="000C251D">
        <w:trPr>
          <w:trHeight w:val="359"/>
        </w:trPr>
        <w:tc>
          <w:tcPr>
            <w:tcW w:w="3330" w:type="dxa"/>
            <w:shd w:val="clear" w:color="auto" w:fill="auto"/>
          </w:tcPr>
          <w:p w14:paraId="59A0924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0017D95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70" w:type="dxa"/>
          </w:tcPr>
          <w:p w14:paraId="2DFA105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51876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BC3C7C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D38C2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B3DDC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354FE493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066079" w:rsidRPr="00B63A7A" w14:paraId="299B1CCC" w14:textId="77777777" w:rsidTr="000C251D">
        <w:trPr>
          <w:trHeight w:val="359"/>
        </w:trPr>
        <w:tc>
          <w:tcPr>
            <w:tcW w:w="3330" w:type="dxa"/>
            <w:shd w:val="clear" w:color="auto" w:fill="auto"/>
          </w:tcPr>
          <w:p w14:paraId="152AB4B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264587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A230E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3B1B2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57" w:type="dxa"/>
          </w:tcPr>
          <w:p w14:paraId="098DB68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9F5F1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0EA76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3238016A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066079" w:rsidRPr="00B63A7A" w14:paraId="0965A830" w14:textId="77777777" w:rsidTr="000C251D">
        <w:trPr>
          <w:trHeight w:val="359"/>
        </w:trPr>
        <w:tc>
          <w:tcPr>
            <w:tcW w:w="3330" w:type="dxa"/>
            <w:shd w:val="clear" w:color="auto" w:fill="auto"/>
          </w:tcPr>
          <w:p w14:paraId="3EAC770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79602FB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13ABA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AD827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57" w:type="dxa"/>
          </w:tcPr>
          <w:p w14:paraId="1E738DE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180CB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ABD57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7E291709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066079" w:rsidRPr="00B63A7A" w14:paraId="54703396" w14:textId="77777777" w:rsidTr="000C251D">
        <w:trPr>
          <w:trHeight w:val="349"/>
        </w:trPr>
        <w:tc>
          <w:tcPr>
            <w:tcW w:w="3330" w:type="dxa"/>
            <w:shd w:val="clear" w:color="auto" w:fill="auto"/>
          </w:tcPr>
          <w:p w14:paraId="1BF1ECE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1A9EA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46529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DBAC2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968DFB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5C21A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04834B1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BE4D29A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066079" w:rsidRPr="00B63A7A" w14:paraId="1BFEA973" w14:textId="77777777" w:rsidTr="000C251D">
        <w:trPr>
          <w:trHeight w:val="359"/>
        </w:trPr>
        <w:tc>
          <w:tcPr>
            <w:tcW w:w="3330" w:type="dxa"/>
            <w:shd w:val="clear" w:color="auto" w:fill="auto"/>
          </w:tcPr>
          <w:p w14:paraId="6F77F2E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AF94D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3,930</w:t>
            </w:r>
          </w:p>
        </w:tc>
        <w:tc>
          <w:tcPr>
            <w:tcW w:w="270" w:type="dxa"/>
          </w:tcPr>
          <w:p w14:paraId="55ECCF3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D77C0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57" w:type="dxa"/>
          </w:tcPr>
          <w:p w14:paraId="7DBCFD3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4B128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1911AB8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55EDB9D3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066079" w:rsidRPr="00B63A7A" w14:paraId="6B084ED1" w14:textId="77777777" w:rsidTr="000C251D">
        <w:trPr>
          <w:trHeight w:val="718"/>
        </w:trPr>
        <w:tc>
          <w:tcPr>
            <w:tcW w:w="3330" w:type="dxa"/>
            <w:shd w:val="clear" w:color="auto" w:fill="auto"/>
          </w:tcPr>
          <w:p w14:paraId="13B7536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0874B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72241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270" w:type="dxa"/>
          </w:tcPr>
          <w:p w14:paraId="4BE036C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A2BD7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AA4F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57" w:type="dxa"/>
          </w:tcPr>
          <w:p w14:paraId="5BA8716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12463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1BA93C" w14:textId="77777777" w:rsidR="00066079" w:rsidRPr="00B63A7A" w:rsidRDefault="00066079" w:rsidP="00183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270" w:type="dxa"/>
          </w:tcPr>
          <w:p w14:paraId="603817B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2F1EAA4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393C1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066079" w:rsidRPr="00B63A7A" w14:paraId="0997473D" w14:textId="77777777" w:rsidTr="000C251D">
        <w:trPr>
          <w:trHeight w:val="368"/>
        </w:trPr>
        <w:tc>
          <w:tcPr>
            <w:tcW w:w="3330" w:type="dxa"/>
            <w:shd w:val="clear" w:color="auto" w:fill="auto"/>
          </w:tcPr>
          <w:p w14:paraId="38C4A3E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1D2F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3,451</w:t>
            </w:r>
          </w:p>
        </w:tc>
        <w:tc>
          <w:tcPr>
            <w:tcW w:w="270" w:type="dxa"/>
          </w:tcPr>
          <w:p w14:paraId="0E97A1C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62AE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57" w:type="dxa"/>
          </w:tcPr>
          <w:p w14:paraId="5549CBE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0DFF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1,694</w:t>
            </w:r>
          </w:p>
        </w:tc>
        <w:tc>
          <w:tcPr>
            <w:tcW w:w="270" w:type="dxa"/>
          </w:tcPr>
          <w:p w14:paraId="073C1E2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CC250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0B00A939" w14:textId="72F7AFE7" w:rsidR="00EA5C09" w:rsidRPr="00B63A7A" w:rsidRDefault="005C7C2C" w:rsidP="005C7C2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066079" w:rsidRPr="00B63A7A" w14:paraId="0D0C03E2" w14:textId="77777777" w:rsidTr="00BB07FA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3368998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4ED6446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079" w:rsidRPr="00B63A7A" w14:paraId="2A7BD496" w14:textId="77777777" w:rsidTr="00BB07FA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20FDB95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40BCEA78" w14:textId="3CCB73B4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8B3A0E"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66079" w:rsidRPr="00B63A7A" w14:paraId="7ABD375B" w14:textId="77777777" w:rsidTr="00BB07FA">
        <w:trPr>
          <w:trHeight w:val="60"/>
          <w:tblHeader/>
        </w:trPr>
        <w:tc>
          <w:tcPr>
            <w:tcW w:w="3240" w:type="dxa"/>
            <w:shd w:val="clear" w:color="auto" w:fill="auto"/>
            <w:vAlign w:val="bottom"/>
          </w:tcPr>
          <w:p w14:paraId="6B9753E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77AEE2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210412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49FC12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6FC2663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FD80C6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E6146C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24E60FD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8F9D41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3AC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1B6AE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EE185C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0CD6C77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6ADF5D8" w14:textId="77777777" w:rsidR="00066079" w:rsidRPr="00B63A7A" w:rsidRDefault="00066079" w:rsidP="00F6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6079" w:rsidRPr="00B63A7A" w14:paraId="2B01ECDF" w14:textId="77777777" w:rsidTr="00BB07FA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4801A0B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1801DC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6079" w:rsidRPr="00B63A7A" w14:paraId="639ED722" w14:textId="77777777" w:rsidTr="00BB07FA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03E9019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1CEF471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286891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E46301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05B0377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44D970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FA7DD3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5DE7E4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90C" w:rsidRPr="00B63A7A" w14:paraId="627B08AA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5FB02AC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04664F65" w14:textId="71928E63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50,8</w:t>
            </w:r>
            <w:r w:rsidR="00A631DD" w:rsidRPr="00B63A7A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330" w:type="dxa"/>
          </w:tcPr>
          <w:p w14:paraId="64007828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10E85A7" w14:textId="078F77E3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52A1975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B1F6369" w14:textId="25F6F38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E35AA8B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BDC6E29" w14:textId="5EEEF310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6D0B24" w:rsidRPr="00B63A7A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</w:tr>
      <w:tr w:rsidR="00C3190C" w:rsidRPr="00B63A7A" w14:paraId="74EDEAEE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25083F9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487B8766" w14:textId="5F17883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17,573</w:t>
            </w:r>
          </w:p>
        </w:tc>
        <w:tc>
          <w:tcPr>
            <w:tcW w:w="330" w:type="dxa"/>
          </w:tcPr>
          <w:p w14:paraId="46063935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7CD8855" w14:textId="24D1C3EE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2F41C2B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9E957B2" w14:textId="1E56576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7D5F25F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5C014E2" w14:textId="78320B1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17,573</w:t>
            </w:r>
          </w:p>
        </w:tc>
      </w:tr>
      <w:tr w:rsidR="00C3190C" w:rsidRPr="00B63A7A" w14:paraId="042DCE5C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665A9B94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3D0F64FE" w14:textId="222F9305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2A23127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3446694" w14:textId="1627E1A3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1,917</w:t>
            </w:r>
          </w:p>
        </w:tc>
        <w:tc>
          <w:tcPr>
            <w:tcW w:w="313" w:type="dxa"/>
          </w:tcPr>
          <w:p w14:paraId="22202B90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733E716" w14:textId="1307F43F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D35248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AC78B09" w14:textId="3331DA0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1,917</w:t>
            </w:r>
          </w:p>
        </w:tc>
      </w:tr>
      <w:tr w:rsidR="00C3190C" w:rsidRPr="00B63A7A" w14:paraId="173C8C0A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6C525D1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ECA01A4" w14:textId="1A86CAF0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6ADB2BE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20AEE56A" w14:textId="4024251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313" w:type="dxa"/>
          </w:tcPr>
          <w:p w14:paraId="70A3C46F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5B3C79D" w14:textId="45AFBD45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CFDC47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E6657A0" w14:textId="01FCD8B6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C3190C" w:rsidRPr="00B63A7A" w14:paraId="451AB425" w14:textId="77777777" w:rsidTr="00923253">
        <w:trPr>
          <w:trHeight w:val="344"/>
        </w:trPr>
        <w:tc>
          <w:tcPr>
            <w:tcW w:w="3240" w:type="dxa"/>
            <w:shd w:val="clear" w:color="auto" w:fill="auto"/>
          </w:tcPr>
          <w:p w14:paraId="08D5193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72358562" w14:textId="5C126D05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A4AED1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7776B284" w14:textId="49ED4DC8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FAB7B60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0A8CA73" w14:textId="2FCDD0E4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66B5693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4EE5131A" w14:textId="05D38F80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190C" w:rsidRPr="00B63A7A" w14:paraId="0DFCFC2F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2C7DD845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2DE86F6" w14:textId="793A7AB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68,4</w:t>
            </w:r>
            <w:r w:rsidR="00F32867" w:rsidRPr="00B63A7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F317B"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30" w:type="dxa"/>
          </w:tcPr>
          <w:p w14:paraId="5DEC7889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53D912A2" w14:textId="2750FBAE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2,422</w:t>
            </w:r>
          </w:p>
        </w:tc>
        <w:tc>
          <w:tcPr>
            <w:tcW w:w="313" w:type="dxa"/>
          </w:tcPr>
          <w:p w14:paraId="49ACBC2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2BADBD8" w14:textId="68D41CF2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5909F5F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283ED84E" w14:textId="4859F274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70,87</w:t>
            </w:r>
            <w:r w:rsidR="004667E2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3190C" w:rsidRPr="00B63A7A" w14:paraId="61E21405" w14:textId="77777777" w:rsidTr="00923253">
        <w:trPr>
          <w:trHeight w:val="707"/>
        </w:trPr>
        <w:tc>
          <w:tcPr>
            <w:tcW w:w="3240" w:type="dxa"/>
            <w:shd w:val="clear" w:color="auto" w:fill="auto"/>
          </w:tcPr>
          <w:p w14:paraId="3D63545E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71422C6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0F5E42" w14:textId="3D8437C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8C0367" w:rsidRPr="00B63A7A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0" w:type="dxa"/>
          </w:tcPr>
          <w:p w14:paraId="599FE2EA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C7288BE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31C249" w14:textId="70F49BFD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  <w:tc>
          <w:tcPr>
            <w:tcW w:w="313" w:type="dxa"/>
          </w:tcPr>
          <w:p w14:paraId="69F7343F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311373D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2369E" w14:textId="76810296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82615CD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4E4D3631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1F9D4B" w14:textId="18C7F7A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(86</w:t>
            </w:r>
            <w:r w:rsidR="00530610" w:rsidRPr="00B63A7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190C" w:rsidRPr="00B63A7A" w14:paraId="0A17C715" w14:textId="77777777" w:rsidTr="00923253">
        <w:trPr>
          <w:trHeight w:val="363"/>
        </w:trPr>
        <w:tc>
          <w:tcPr>
            <w:tcW w:w="3240" w:type="dxa"/>
            <w:shd w:val="clear" w:color="auto" w:fill="auto"/>
          </w:tcPr>
          <w:p w14:paraId="3926F27C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163C1" w14:textId="6064CECC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EC28CF" w:rsidRPr="00B63A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7,</w:t>
            </w:r>
            <w:r w:rsidR="00CF06CF" w:rsidRPr="00B63A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80</w:t>
            </w:r>
            <w:r w:rsidR="00137EC1" w:rsidRPr="00B63A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0" w:type="dxa"/>
          </w:tcPr>
          <w:p w14:paraId="4FCC9B62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1E83F" w14:textId="7CFEC826" w:rsidR="00C3190C" w:rsidRPr="00B63A7A" w:rsidRDefault="00A37D09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2,210</w:t>
            </w:r>
          </w:p>
        </w:tc>
        <w:tc>
          <w:tcPr>
            <w:tcW w:w="313" w:type="dxa"/>
          </w:tcPr>
          <w:p w14:paraId="67E7BD6F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B319A" w14:textId="44AD2C9B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58AB877" w14:textId="77777777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366B4" w14:textId="6B7565EE" w:rsidR="00C3190C" w:rsidRPr="00B63A7A" w:rsidRDefault="00C3190C" w:rsidP="00C3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0050C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</w:t>
            </w:r>
            <w:r w:rsidR="006F657A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10998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2A3607E5" w14:textId="5FEFD933" w:rsidR="00EA5C09" w:rsidRPr="00B63A7A" w:rsidRDefault="00EA5C09" w:rsidP="005C7C2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066079" w:rsidRPr="00B63A7A" w14:paraId="369C5518" w14:textId="77777777" w:rsidTr="00923253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75967C6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930223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079" w:rsidRPr="00B63A7A" w14:paraId="1B7C0231" w14:textId="77777777" w:rsidTr="00923253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2679426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14F5243D" w14:textId="495A5229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23253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D3F10"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66079" w:rsidRPr="00B63A7A" w14:paraId="6C1740BB" w14:textId="77777777" w:rsidTr="00923253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14:paraId="7F6CD6F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D7F67F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6BC37AF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5513D9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58B44DA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814C9C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08EA32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2B15D54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FA4C56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36303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E3F37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FFFD51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349F1B1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6E00B1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6079" w:rsidRPr="00B63A7A" w14:paraId="67734BE9" w14:textId="77777777" w:rsidTr="00923253">
        <w:trPr>
          <w:trHeight w:val="363"/>
        </w:trPr>
        <w:tc>
          <w:tcPr>
            <w:tcW w:w="3240" w:type="dxa"/>
            <w:shd w:val="clear" w:color="auto" w:fill="auto"/>
          </w:tcPr>
          <w:p w14:paraId="531B470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5880FCE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6079" w:rsidRPr="00B63A7A" w14:paraId="0C2A883A" w14:textId="77777777" w:rsidTr="00923253">
        <w:trPr>
          <w:trHeight w:val="363"/>
        </w:trPr>
        <w:tc>
          <w:tcPr>
            <w:tcW w:w="3240" w:type="dxa"/>
            <w:shd w:val="clear" w:color="auto" w:fill="auto"/>
          </w:tcPr>
          <w:p w14:paraId="4D341E9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63870EE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F5391A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407966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4222968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3F4DAE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37FD74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A7240B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079" w:rsidRPr="00B63A7A" w14:paraId="44CBBCE0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56B8CC6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0A8628C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  <w:tc>
          <w:tcPr>
            <w:tcW w:w="330" w:type="dxa"/>
          </w:tcPr>
          <w:p w14:paraId="57D7AF0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861F9E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31BDF24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F039CC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8A3419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A18CF0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</w:tr>
      <w:tr w:rsidR="00066079" w:rsidRPr="00B63A7A" w14:paraId="7923963D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5719BC1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1151624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330" w:type="dxa"/>
          </w:tcPr>
          <w:p w14:paraId="7A32E4F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D8624D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6E40B2A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312D3B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450D08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B5D661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</w:tr>
      <w:tr w:rsidR="00066079" w:rsidRPr="00B63A7A" w14:paraId="1EAC8677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6547A06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07E1DEE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F30CF9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E99540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313" w:type="dxa"/>
          </w:tcPr>
          <w:p w14:paraId="2B39B84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0607CC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09F9C1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634B264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</w:tr>
      <w:tr w:rsidR="00066079" w:rsidRPr="00B63A7A" w14:paraId="144B60FA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5BAF386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C14AC7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028A57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260E9C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313" w:type="dxa"/>
          </w:tcPr>
          <w:p w14:paraId="3AF6250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FF7694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18F1D5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A665EB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066079" w:rsidRPr="00B63A7A" w14:paraId="5DF26899" w14:textId="77777777" w:rsidTr="00923253">
        <w:trPr>
          <w:trHeight w:val="344"/>
        </w:trPr>
        <w:tc>
          <w:tcPr>
            <w:tcW w:w="3240" w:type="dxa"/>
            <w:shd w:val="clear" w:color="auto" w:fill="auto"/>
          </w:tcPr>
          <w:p w14:paraId="2AD424E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798495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84395B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73D4071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81FF2BD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CB0154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3A2E003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1CC1947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066079" w:rsidRPr="00B63A7A" w14:paraId="586DE6F1" w14:textId="77777777" w:rsidTr="00923253">
        <w:trPr>
          <w:trHeight w:val="353"/>
        </w:trPr>
        <w:tc>
          <w:tcPr>
            <w:tcW w:w="3240" w:type="dxa"/>
            <w:shd w:val="clear" w:color="auto" w:fill="auto"/>
          </w:tcPr>
          <w:p w14:paraId="37A38B1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81B3B6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61,081</w:t>
            </w:r>
          </w:p>
        </w:tc>
        <w:tc>
          <w:tcPr>
            <w:tcW w:w="330" w:type="dxa"/>
          </w:tcPr>
          <w:p w14:paraId="67C2E70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B253CF3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313" w:type="dxa"/>
          </w:tcPr>
          <w:p w14:paraId="1EA00E7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D57E36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2FBC40D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41017C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62,889</w:t>
            </w:r>
          </w:p>
        </w:tc>
      </w:tr>
      <w:tr w:rsidR="00066079" w:rsidRPr="00B63A7A" w14:paraId="3B67C3A7" w14:textId="77777777" w:rsidTr="00923253">
        <w:trPr>
          <w:trHeight w:val="707"/>
        </w:trPr>
        <w:tc>
          <w:tcPr>
            <w:tcW w:w="3240" w:type="dxa"/>
            <w:shd w:val="clear" w:color="auto" w:fill="auto"/>
          </w:tcPr>
          <w:p w14:paraId="0B4192B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6DA6C7F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52BCEE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330" w:type="dxa"/>
          </w:tcPr>
          <w:p w14:paraId="2B26BAB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7D610E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52D1D2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313" w:type="dxa"/>
          </w:tcPr>
          <w:p w14:paraId="16483AB6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C010E4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8E133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330" w:type="dxa"/>
          </w:tcPr>
          <w:p w14:paraId="0884C36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84A3CAF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06EABB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(744)</w:t>
            </w:r>
          </w:p>
        </w:tc>
      </w:tr>
      <w:tr w:rsidR="00066079" w:rsidRPr="00B63A7A" w14:paraId="33D8BAD6" w14:textId="77777777" w:rsidTr="00923253">
        <w:trPr>
          <w:trHeight w:val="363"/>
        </w:trPr>
        <w:tc>
          <w:tcPr>
            <w:tcW w:w="3240" w:type="dxa"/>
            <w:shd w:val="clear" w:color="auto" w:fill="auto"/>
          </w:tcPr>
          <w:p w14:paraId="16C9AE9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BCE4A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60,495</w:t>
            </w:r>
          </w:p>
        </w:tc>
        <w:tc>
          <w:tcPr>
            <w:tcW w:w="330" w:type="dxa"/>
          </w:tcPr>
          <w:p w14:paraId="5B65DB40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91571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1,636</w:t>
            </w:r>
          </w:p>
        </w:tc>
        <w:tc>
          <w:tcPr>
            <w:tcW w:w="313" w:type="dxa"/>
          </w:tcPr>
          <w:p w14:paraId="24D87F2C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37CD9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" w:type="dxa"/>
          </w:tcPr>
          <w:p w14:paraId="55295DB5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CD088" w14:textId="77777777" w:rsidR="00066079" w:rsidRPr="00B63A7A" w:rsidRDefault="00066079" w:rsidP="00066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62,145</w:t>
            </w:r>
          </w:p>
        </w:tc>
      </w:tr>
    </w:tbl>
    <w:p w14:paraId="3AE45131" w14:textId="77777777" w:rsidR="00066079" w:rsidRPr="00B63A7A" w:rsidRDefault="00066079" w:rsidP="00066079">
      <w:pPr>
        <w:ind w:firstLine="706"/>
        <w:rPr>
          <w:rFonts w:asciiTheme="majorBidi" w:hAnsiTheme="majorBidi" w:cstheme="majorBidi"/>
          <w:sz w:val="28"/>
          <w:szCs w:val="28"/>
        </w:rPr>
      </w:pPr>
    </w:p>
    <w:p w14:paraId="04D29471" w14:textId="77777777" w:rsidR="00661439" w:rsidRPr="00B63A7A" w:rsidRDefault="00923253" w:rsidP="00CA45A6">
      <w:pPr>
        <w:tabs>
          <w:tab w:val="clear" w:pos="454"/>
          <w:tab w:val="left" w:pos="540"/>
        </w:tabs>
        <w:ind w:left="630" w:hanging="9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</w:rPr>
        <w:tab/>
      </w:r>
    </w:p>
    <w:p w14:paraId="053255BF" w14:textId="77777777" w:rsidR="00661439" w:rsidRPr="00B63A7A" w:rsidRDefault="0066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</w:rPr>
        <w:br w:type="page"/>
      </w:r>
    </w:p>
    <w:p w14:paraId="38543741" w14:textId="77777777" w:rsidR="00CA45A6" w:rsidRPr="00B63A7A" w:rsidRDefault="00CA45A6" w:rsidP="00CA45A6">
      <w:pPr>
        <w:tabs>
          <w:tab w:val="clear" w:pos="454"/>
          <w:tab w:val="left" w:pos="540"/>
        </w:tabs>
        <w:ind w:left="630" w:hanging="9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0A026D" w:rsidRPr="00B63A7A" w14:paraId="77D66C37" w14:textId="77777777" w:rsidTr="00296BCE">
        <w:trPr>
          <w:tblHeader/>
        </w:trPr>
        <w:tc>
          <w:tcPr>
            <w:tcW w:w="3573" w:type="dxa"/>
            <w:vAlign w:val="bottom"/>
          </w:tcPr>
          <w:p w14:paraId="275D927E" w14:textId="77777777" w:rsidR="000A026D" w:rsidRPr="00B63A7A" w:rsidRDefault="000A026D" w:rsidP="0029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4BC9C457" w14:textId="77777777" w:rsidR="000A026D" w:rsidRPr="00B63A7A" w:rsidRDefault="000A026D" w:rsidP="0029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67E0BE9" w14:textId="77777777" w:rsidR="000A026D" w:rsidRPr="00B63A7A" w:rsidRDefault="000A026D" w:rsidP="0029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7C9B9600" w14:textId="77777777" w:rsidR="000A026D" w:rsidRPr="00B63A7A" w:rsidRDefault="000A026D" w:rsidP="0029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F36" w:rsidRPr="00B63A7A" w14:paraId="5DD74430" w14:textId="77777777" w:rsidTr="00296BCE">
        <w:trPr>
          <w:tblHeader/>
        </w:trPr>
        <w:tc>
          <w:tcPr>
            <w:tcW w:w="3573" w:type="dxa"/>
            <w:vAlign w:val="bottom"/>
          </w:tcPr>
          <w:p w14:paraId="7F6D57E2" w14:textId="264A3F98" w:rsidR="00A80F36" w:rsidRPr="00B63A7A" w:rsidRDefault="00A13919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</w:tcPr>
          <w:p w14:paraId="20D17C01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F8EF26E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F7250D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9553B51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D152DD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A64CA38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AE8954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80F36" w:rsidRPr="00B63A7A" w14:paraId="18176687" w14:textId="77777777" w:rsidTr="00296BCE">
        <w:trPr>
          <w:tblHeader/>
        </w:trPr>
        <w:tc>
          <w:tcPr>
            <w:tcW w:w="3573" w:type="dxa"/>
          </w:tcPr>
          <w:p w14:paraId="265FDC20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68C86AD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0F36" w:rsidRPr="00B63A7A" w14:paraId="1D24D8C3" w14:textId="77777777" w:rsidTr="00296BCE">
        <w:tc>
          <w:tcPr>
            <w:tcW w:w="3573" w:type="dxa"/>
          </w:tcPr>
          <w:p w14:paraId="54C50E0D" w14:textId="7454F77A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26B8EDBA" w14:textId="445D1B45" w:rsidR="00A80F36" w:rsidRPr="00B63A7A" w:rsidRDefault="003B7AB1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70" w:type="dxa"/>
          </w:tcPr>
          <w:p w14:paraId="1F84CCB8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E61A5" w14:textId="51A52307" w:rsidR="00A80F36" w:rsidRPr="00B63A7A" w:rsidRDefault="00BE3FC0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36" w:type="dxa"/>
          </w:tcPr>
          <w:p w14:paraId="70E4D69F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0A903E" w14:textId="4D72EC06" w:rsidR="00A80F36" w:rsidRPr="00B63A7A" w:rsidRDefault="003B7AB1" w:rsidP="0000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70" w:type="dxa"/>
          </w:tcPr>
          <w:p w14:paraId="2E4C6561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9FF52" w14:textId="7DD81606" w:rsidR="00A80F36" w:rsidRPr="00B63A7A" w:rsidRDefault="00BE3FC0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A80F36" w:rsidRPr="00B63A7A" w14:paraId="1829C35A" w14:textId="77777777" w:rsidTr="003C6FE0">
        <w:tc>
          <w:tcPr>
            <w:tcW w:w="3573" w:type="dxa"/>
          </w:tcPr>
          <w:p w14:paraId="7DABAD92" w14:textId="7AA6F7E8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3E2EB200" w14:textId="3814FC03" w:rsidR="00A80F36" w:rsidRPr="00B63A7A" w:rsidRDefault="003B7AB1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3F10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06F7C80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07ED73" w14:textId="628D40A1" w:rsidR="00A80F36" w:rsidRPr="00B63A7A" w:rsidRDefault="007F3AE4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7B2D4265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591302" w14:textId="61E8DFBA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3AE001" w14:textId="77777777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B093FB" w14:textId="3DDBD0A4" w:rsidR="00A80F36" w:rsidRPr="00B63A7A" w:rsidRDefault="00A80F36" w:rsidP="00A80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603C87" w14:textId="77777777" w:rsidR="000A026D" w:rsidRPr="00B63A7A" w:rsidRDefault="000A026D" w:rsidP="002D7844">
      <w:pPr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215A573" w14:textId="348A9D10" w:rsidR="002D7844" w:rsidRPr="00B63A7A" w:rsidRDefault="002D7844" w:rsidP="00362F6B">
      <w:pPr>
        <w:ind w:left="630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B63A7A">
        <w:rPr>
          <w:rFonts w:asciiTheme="majorBidi" w:hAnsiTheme="majorBidi" w:cstheme="majorBidi"/>
          <w:bCs/>
          <w:sz w:val="28"/>
          <w:szCs w:val="28"/>
        </w:rPr>
        <w:t>2564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B63A7A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A20C1" w:rsidRPr="00B63A7A">
        <w:rPr>
          <w:rFonts w:asciiTheme="majorBidi" w:hAnsiTheme="majorBidi" w:cstheme="majorBidi" w:hint="cs"/>
          <w:b/>
          <w:sz w:val="28"/>
          <w:szCs w:val="28"/>
          <w:cs/>
        </w:rPr>
        <w:t>ตั้งแต่</w:t>
      </w:r>
      <w:r w:rsidR="00B62AFE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B62AFE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B62AFE"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62AFE" w:rsidRPr="00B63A7A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="002D7607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 ถึง </w:t>
      </w:r>
      <w:r w:rsidR="002D7607" w:rsidRPr="00B63A7A">
        <w:rPr>
          <w:rFonts w:asciiTheme="majorBidi" w:hAnsiTheme="majorBidi" w:cstheme="majorBidi"/>
          <w:bCs/>
          <w:sz w:val="28"/>
          <w:szCs w:val="28"/>
        </w:rPr>
        <w:t>5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ปี 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362F6B"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ตั้งแต่ </w:t>
      </w:r>
      <w:r w:rsidR="00362F6B" w:rsidRPr="00B63A7A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="00362F6B"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 ถึง </w:t>
      </w:r>
      <w:r w:rsidR="00362F6B" w:rsidRPr="00B63A7A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B63A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576D74DA" w14:textId="4586E942" w:rsidR="002D7844" w:rsidRPr="00B63A7A" w:rsidRDefault="002D7844" w:rsidP="00CA45A6">
      <w:pPr>
        <w:tabs>
          <w:tab w:val="clear" w:pos="454"/>
          <w:tab w:val="left" w:pos="540"/>
        </w:tabs>
        <w:ind w:left="630" w:hanging="90"/>
        <w:jc w:val="thaiDistribute"/>
        <w:rPr>
          <w:rFonts w:asciiTheme="majorBidi" w:hAnsiTheme="majorBidi" w:cstheme="majorBidi"/>
          <w:sz w:val="28"/>
          <w:szCs w:val="28"/>
          <w:cs/>
        </w:rPr>
        <w:sectPr w:rsidR="002D7844" w:rsidRPr="00B63A7A" w:rsidSect="005615F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929" w:bottom="576" w:left="1152" w:header="720" w:footer="720" w:gutter="0"/>
          <w:pgNumType w:start="14"/>
          <w:cols w:space="720"/>
          <w:titlePg/>
          <w:docGrid w:linePitch="245"/>
        </w:sectPr>
      </w:pPr>
    </w:p>
    <w:p w14:paraId="2FE45C2A" w14:textId="5B74575F" w:rsidR="00AC7BB8" w:rsidRPr="00B63A7A" w:rsidRDefault="00AC7BB8" w:rsidP="00AC7BB8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B63A7A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7</w:t>
      </w:r>
      <w:r w:rsidRPr="00B63A7A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Pr="00B63A7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เงินลงทุนในบริษัทย่อย</w:t>
      </w:r>
    </w:p>
    <w:p w14:paraId="1A34D1E0" w14:textId="77777777" w:rsidR="00AC7BB8" w:rsidRPr="00B63A7A" w:rsidRDefault="00AC7BB8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7612D5B" w14:textId="66B072E6" w:rsidR="00EC2A8D" w:rsidRPr="00B63A7A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เงินลงทุนใน</w:t>
      </w:r>
      <w:r w:rsidR="00044E35" w:rsidRPr="00B63A7A">
        <w:rPr>
          <w:rFonts w:ascii="Angsana New" w:hAnsi="Angsana New"/>
          <w:sz w:val="28"/>
          <w:szCs w:val="28"/>
          <w:cs/>
        </w:rPr>
        <w:t>บริษัทย่อย</w:t>
      </w:r>
      <w:r w:rsidRPr="00B63A7A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2787B" w:rsidRPr="00B63A7A">
        <w:rPr>
          <w:rFonts w:ascii="Angsana New" w:hAnsi="Angsana New"/>
          <w:sz w:val="28"/>
          <w:szCs w:val="28"/>
        </w:rPr>
        <w:t>3</w:t>
      </w:r>
      <w:r w:rsidR="00276740" w:rsidRPr="00B63A7A">
        <w:rPr>
          <w:rFonts w:ascii="Angsana New" w:hAnsi="Angsana New"/>
          <w:sz w:val="28"/>
          <w:szCs w:val="28"/>
        </w:rPr>
        <w:t xml:space="preserve">1 </w:t>
      </w:r>
      <w:r w:rsidR="00276740" w:rsidRPr="00B63A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76740" w:rsidRPr="00B63A7A">
        <w:rPr>
          <w:rFonts w:ascii="Angsana New" w:hAnsi="Angsana New"/>
          <w:sz w:val="28"/>
          <w:szCs w:val="28"/>
        </w:rPr>
        <w:t>2564</w:t>
      </w:r>
      <w:r w:rsidRPr="00B63A7A">
        <w:rPr>
          <w:rFonts w:ascii="Angsana New" w:hAnsi="Angsana New"/>
          <w:sz w:val="28"/>
          <w:szCs w:val="28"/>
          <w:cs/>
        </w:rPr>
        <w:t xml:space="preserve"> และ </w:t>
      </w:r>
      <w:r w:rsidR="00F118C7" w:rsidRPr="00B63A7A">
        <w:rPr>
          <w:rFonts w:ascii="Angsana New" w:hAnsi="Angsana New"/>
          <w:sz w:val="28"/>
          <w:szCs w:val="28"/>
        </w:rPr>
        <w:t>31</w:t>
      </w:r>
      <w:r w:rsidRPr="00B63A7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118C7" w:rsidRPr="00B63A7A">
        <w:rPr>
          <w:rFonts w:ascii="Angsana New" w:hAnsi="Angsana New"/>
          <w:sz w:val="28"/>
          <w:szCs w:val="28"/>
        </w:rPr>
        <w:t>256</w:t>
      </w:r>
      <w:r w:rsidR="00276740" w:rsidRPr="00B63A7A">
        <w:rPr>
          <w:rFonts w:ascii="Angsana New" w:hAnsi="Angsana New"/>
          <w:sz w:val="28"/>
          <w:szCs w:val="28"/>
        </w:rPr>
        <w:t>3</w:t>
      </w:r>
      <w:r w:rsidR="00044E35" w:rsidRPr="00B63A7A">
        <w:rPr>
          <w:rFonts w:ascii="Angsana New" w:hAnsi="Angsana New"/>
          <w:sz w:val="28"/>
          <w:szCs w:val="28"/>
          <w:cs/>
        </w:rPr>
        <w:t xml:space="preserve"> และเงินปันผลรับจากเงินลงทุนสำหรับงวด</w:t>
      </w:r>
      <w:r w:rsidR="00276740" w:rsidRPr="00B63A7A">
        <w:rPr>
          <w:rFonts w:ascii="Angsana New" w:hAnsi="Angsana New" w:hint="cs"/>
          <w:sz w:val="28"/>
          <w:szCs w:val="28"/>
          <w:cs/>
        </w:rPr>
        <w:t>สาม</w:t>
      </w:r>
      <w:r w:rsidR="00E2787B" w:rsidRPr="00B63A7A">
        <w:rPr>
          <w:rFonts w:ascii="Angsana New" w:hAnsi="Angsana New" w:hint="cs"/>
          <w:sz w:val="28"/>
          <w:szCs w:val="28"/>
          <w:cs/>
        </w:rPr>
        <w:t>เดือน</w:t>
      </w:r>
      <w:r w:rsidR="00044E35" w:rsidRPr="00B63A7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2787B" w:rsidRPr="00B63A7A">
        <w:rPr>
          <w:rFonts w:ascii="Angsana New" w:hAnsi="Angsana New"/>
          <w:sz w:val="28"/>
          <w:szCs w:val="28"/>
        </w:rPr>
        <w:t>3</w:t>
      </w:r>
      <w:r w:rsidR="00276740" w:rsidRPr="00B63A7A">
        <w:rPr>
          <w:rFonts w:ascii="Angsana New" w:hAnsi="Angsana New"/>
          <w:sz w:val="28"/>
          <w:szCs w:val="28"/>
        </w:rPr>
        <w:t xml:space="preserve">1 </w:t>
      </w:r>
      <w:r w:rsidR="00276740" w:rsidRPr="00B63A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76740" w:rsidRPr="00B63A7A">
        <w:rPr>
          <w:rFonts w:ascii="Angsana New" w:hAnsi="Angsana New"/>
          <w:sz w:val="28"/>
          <w:szCs w:val="28"/>
        </w:rPr>
        <w:t>2564</w:t>
      </w:r>
      <w:r w:rsidR="00F424AB" w:rsidRPr="00B63A7A">
        <w:rPr>
          <w:rFonts w:ascii="Angsana New" w:hAnsi="Angsana New"/>
          <w:sz w:val="28"/>
          <w:szCs w:val="28"/>
        </w:rPr>
        <w:t xml:space="preserve"> </w:t>
      </w:r>
      <w:r w:rsidR="00F424AB" w:rsidRPr="00B63A7A">
        <w:rPr>
          <w:rFonts w:ascii="Angsana New" w:hAnsi="Angsana New"/>
          <w:sz w:val="28"/>
          <w:szCs w:val="28"/>
          <w:cs/>
        </w:rPr>
        <w:t xml:space="preserve">และ </w:t>
      </w:r>
      <w:r w:rsidR="00F118C7" w:rsidRPr="00B63A7A">
        <w:rPr>
          <w:rFonts w:ascii="Angsana New" w:hAnsi="Angsana New"/>
          <w:sz w:val="28"/>
          <w:szCs w:val="28"/>
        </w:rPr>
        <w:t>256</w:t>
      </w:r>
      <w:r w:rsidR="00276740" w:rsidRPr="00B63A7A">
        <w:rPr>
          <w:rFonts w:ascii="Angsana New" w:hAnsi="Angsana New"/>
          <w:sz w:val="28"/>
          <w:szCs w:val="28"/>
        </w:rPr>
        <w:t>3</w:t>
      </w:r>
      <w:r w:rsidR="00F424AB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มีดังนี้</w:t>
      </w:r>
    </w:p>
    <w:p w14:paraId="5B09ED56" w14:textId="77777777" w:rsidR="0045170B" w:rsidRPr="00B63A7A" w:rsidRDefault="0045170B" w:rsidP="0045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400" w:firstRow="0" w:lastRow="0" w:firstColumn="0" w:lastColumn="0" w:noHBand="0" w:noVBand="1"/>
      </w:tblPr>
      <w:tblGrid>
        <w:gridCol w:w="2340"/>
        <w:gridCol w:w="2520"/>
        <w:gridCol w:w="1080"/>
        <w:gridCol w:w="1080"/>
        <w:gridCol w:w="1170"/>
        <w:gridCol w:w="1080"/>
        <w:gridCol w:w="1080"/>
        <w:gridCol w:w="1080"/>
        <w:gridCol w:w="990"/>
        <w:gridCol w:w="990"/>
        <w:gridCol w:w="1080"/>
      </w:tblGrid>
      <w:tr w:rsidR="00B07339" w:rsidRPr="00B63A7A" w14:paraId="5EBDD45C" w14:textId="77777777" w:rsidTr="009730CF">
        <w:trPr>
          <w:cantSplit/>
          <w:trHeight w:val="330"/>
        </w:trPr>
        <w:tc>
          <w:tcPr>
            <w:tcW w:w="2340" w:type="dxa"/>
          </w:tcPr>
          <w:p w14:paraId="5AF6A67F" w14:textId="77777777" w:rsidR="00B07339" w:rsidRPr="00B63A7A" w:rsidRDefault="00B07339" w:rsidP="006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435E4D6C" w14:textId="77777777" w:rsidR="00B07339" w:rsidRPr="00B63A7A" w:rsidRDefault="00B07339" w:rsidP="00692A6B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CD08AC" w14:textId="77777777" w:rsidR="00B07339" w:rsidRPr="00B63A7A" w:rsidRDefault="00B07339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BD25932" w14:textId="77777777" w:rsidR="00B07339" w:rsidRPr="00B63A7A" w:rsidRDefault="00B07339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FB49B2C" w14:textId="77777777" w:rsidR="00B07339" w:rsidRPr="00B63A7A" w:rsidRDefault="00B07339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21B2ADAF" w14:textId="7A6A48B1" w:rsidR="00B07339" w:rsidRPr="00B63A7A" w:rsidRDefault="00B07339" w:rsidP="00692A6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57C94" w:rsidRPr="00B63A7A" w14:paraId="49E570FA" w14:textId="77777777" w:rsidTr="00D62AC2">
        <w:trPr>
          <w:cantSplit/>
          <w:trHeight w:val="330"/>
        </w:trPr>
        <w:tc>
          <w:tcPr>
            <w:tcW w:w="2340" w:type="dxa"/>
          </w:tcPr>
          <w:p w14:paraId="5D255343" w14:textId="77777777" w:rsidR="00557C94" w:rsidRPr="00B63A7A" w:rsidRDefault="00557C94" w:rsidP="006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552C276D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5B26DF9" w14:textId="031DA3D0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2250" w:type="dxa"/>
            <w:gridSpan w:val="2"/>
            <w:vAlign w:val="bottom"/>
          </w:tcPr>
          <w:p w14:paraId="05BBB8AC" w14:textId="73725EF9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2160" w:type="dxa"/>
            <w:gridSpan w:val="2"/>
            <w:vAlign w:val="bottom"/>
          </w:tcPr>
          <w:p w14:paraId="1F8AFB83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8342FE7" w14:textId="75441751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FB1583A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</w:t>
            </w:r>
          </w:p>
        </w:tc>
      </w:tr>
      <w:tr w:rsidR="00557C94" w:rsidRPr="00B63A7A" w14:paraId="512E4308" w14:textId="77777777" w:rsidTr="00D62AC2">
        <w:trPr>
          <w:cantSplit/>
          <w:trHeight w:val="330"/>
        </w:trPr>
        <w:tc>
          <w:tcPr>
            <w:tcW w:w="2340" w:type="dxa"/>
          </w:tcPr>
          <w:p w14:paraId="40776332" w14:textId="77777777" w:rsidR="00557C94" w:rsidRPr="00B63A7A" w:rsidRDefault="00557C94" w:rsidP="006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74775A3E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6DC0611E" w14:textId="2A058A4D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</w:t>
            </w:r>
          </w:p>
        </w:tc>
        <w:tc>
          <w:tcPr>
            <w:tcW w:w="2250" w:type="dxa"/>
            <w:gridSpan w:val="2"/>
            <w:vAlign w:val="bottom"/>
          </w:tcPr>
          <w:p w14:paraId="327C52D9" w14:textId="29319225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160" w:type="dxa"/>
            <w:gridSpan w:val="2"/>
            <w:vAlign w:val="bottom"/>
          </w:tcPr>
          <w:p w14:paraId="12902414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5FBF3E21" w14:textId="38E2A6D7" w:rsidR="00557C94" w:rsidRPr="00B63A7A" w:rsidRDefault="00252EE0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17FDE980" w14:textId="5DEB889B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</w:t>
            </w:r>
            <w:r w:rsidR="00181BC6"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สาม</w:t>
            </w:r>
            <w:r w:rsidR="00E2787B"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</w:tr>
      <w:tr w:rsidR="007F00CB" w:rsidRPr="00B63A7A" w14:paraId="2F017787" w14:textId="77777777" w:rsidTr="00D62AC2">
        <w:trPr>
          <w:cantSplit/>
          <w:trHeight w:val="117"/>
        </w:trPr>
        <w:tc>
          <w:tcPr>
            <w:tcW w:w="2340" w:type="dxa"/>
          </w:tcPr>
          <w:p w14:paraId="107E9FD5" w14:textId="77777777" w:rsidR="007F00CB" w:rsidRPr="00B63A7A" w:rsidRDefault="007F00CB" w:rsidP="006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564A82CB" w14:textId="77777777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8CFE726" w14:textId="77777777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35DA43" w14:textId="159670C2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D0DFE3D" w14:textId="45B5E20F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3F09B9A" w14:textId="6F45252B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72168290" w14:textId="688B6DC6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9FC2DC3" w14:textId="00DF296E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38770A4F" w14:textId="267168B5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09AFC4C8" w14:textId="5087FF68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1CC928C6" w14:textId="5FFBEF4C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7F00CB" w:rsidRPr="00B63A7A" w14:paraId="43E83BBC" w14:textId="77777777" w:rsidTr="00D62AC2">
        <w:trPr>
          <w:cantSplit/>
          <w:trHeight w:val="319"/>
        </w:trPr>
        <w:tc>
          <w:tcPr>
            <w:tcW w:w="2340" w:type="dxa"/>
          </w:tcPr>
          <w:p w14:paraId="3CE28D4A" w14:textId="77777777" w:rsidR="007F00CB" w:rsidRPr="00B63A7A" w:rsidRDefault="007F00CB" w:rsidP="006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03E60B2D" w14:textId="77777777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DBC89A0" w14:textId="77777777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F6689ED" w14:textId="40670371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4441F7F0" w14:textId="2D807980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80" w:type="dxa"/>
            <w:vAlign w:val="bottom"/>
          </w:tcPr>
          <w:p w14:paraId="54413F00" w14:textId="56086825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080" w:type="dxa"/>
            <w:vAlign w:val="bottom"/>
          </w:tcPr>
          <w:p w14:paraId="58D76A4B" w14:textId="08FAD028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80" w:type="dxa"/>
            <w:vAlign w:val="bottom"/>
          </w:tcPr>
          <w:p w14:paraId="0CF0416D" w14:textId="512DDE5C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90" w:type="dxa"/>
            <w:vAlign w:val="bottom"/>
          </w:tcPr>
          <w:p w14:paraId="3F60C555" w14:textId="67C25DC7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3B07C0ED" w14:textId="11789E5E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080" w:type="dxa"/>
            <w:vAlign w:val="bottom"/>
          </w:tcPr>
          <w:p w14:paraId="00C991AE" w14:textId="12184F37" w:rsidR="007F00CB" w:rsidRPr="00B63A7A" w:rsidRDefault="007F00CB" w:rsidP="00692A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557C94" w:rsidRPr="00B63A7A" w14:paraId="40A8932B" w14:textId="77777777" w:rsidTr="009C6EDA">
        <w:trPr>
          <w:cantSplit/>
          <w:trHeight w:val="153"/>
        </w:trPr>
        <w:tc>
          <w:tcPr>
            <w:tcW w:w="2340" w:type="dxa"/>
          </w:tcPr>
          <w:p w14:paraId="6F6A9001" w14:textId="38AFDC2B" w:rsidR="00557C94" w:rsidRPr="00B63A7A" w:rsidRDefault="00557C94" w:rsidP="006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66235E36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6C24067" w14:textId="77777777" w:rsidR="00557C94" w:rsidRPr="00B63A7A" w:rsidRDefault="00557C94" w:rsidP="00692A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BADD677" w14:textId="44F8C59F" w:rsidR="00557C94" w:rsidRPr="00B63A7A" w:rsidDel="00E22984" w:rsidRDefault="00557C94" w:rsidP="00692A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6300" w:type="dxa"/>
            <w:gridSpan w:val="6"/>
            <w:vAlign w:val="bottom"/>
          </w:tcPr>
          <w:p w14:paraId="7D910CE4" w14:textId="15B6464B" w:rsidR="00557C94" w:rsidRPr="00B63A7A" w:rsidDel="00E22984" w:rsidRDefault="00557C94" w:rsidP="00692A6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57C94" w:rsidRPr="00B63A7A" w14:paraId="7596B835" w14:textId="77777777" w:rsidTr="00D62AC2">
        <w:trPr>
          <w:cantSplit/>
          <w:trHeight w:val="153"/>
        </w:trPr>
        <w:tc>
          <w:tcPr>
            <w:tcW w:w="2340" w:type="dxa"/>
            <w:vAlign w:val="bottom"/>
          </w:tcPr>
          <w:p w14:paraId="490FB68B" w14:textId="4D9E23AE" w:rsidR="00557C94" w:rsidRPr="00B63A7A" w:rsidRDefault="00557C94" w:rsidP="00FF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7ADADA6B" w14:textId="77777777" w:rsidR="00557C94" w:rsidRPr="00B63A7A" w:rsidRDefault="00557C94" w:rsidP="00692A6B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0F532A" w14:textId="77777777" w:rsidR="00557C94" w:rsidRPr="00B63A7A" w:rsidRDefault="00557C94" w:rsidP="00692A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5A3DFD" w14:textId="352D6884" w:rsidR="00557C94" w:rsidRPr="00B63A7A" w:rsidRDefault="00557C94" w:rsidP="00692A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B090F25" w14:textId="77777777" w:rsidR="00557C94" w:rsidRPr="00B63A7A" w:rsidRDefault="00557C94" w:rsidP="00692A6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70CDE" w:rsidRPr="00B63A7A" w14:paraId="510439FB" w14:textId="77777777" w:rsidTr="00E42844">
        <w:trPr>
          <w:cantSplit/>
          <w:trHeight w:val="153"/>
        </w:trPr>
        <w:tc>
          <w:tcPr>
            <w:tcW w:w="2340" w:type="dxa"/>
            <w:vAlign w:val="bottom"/>
          </w:tcPr>
          <w:p w14:paraId="08B34FB2" w14:textId="4FD4966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2520" w:type="dxa"/>
            <w:vAlign w:val="bottom"/>
          </w:tcPr>
          <w:p w14:paraId="3A8FA2ED" w14:textId="22BFB354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  <w:t>สินเชื่อ</w:t>
            </w:r>
            <w:r w:rsidRPr="00B63A7A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  <w:lang w:val="en-US" w:bidi="th-TH"/>
              </w:rPr>
              <w:t>ส่วนบุคคลภายใต้การกำกับ</w:t>
            </w:r>
          </w:p>
        </w:tc>
        <w:tc>
          <w:tcPr>
            <w:tcW w:w="1080" w:type="dxa"/>
            <w:vAlign w:val="bottom"/>
          </w:tcPr>
          <w:p w14:paraId="0B6D9149" w14:textId="7558824E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035C484" w14:textId="16930083" w:rsidR="00670CDE" w:rsidRPr="00B63A7A" w:rsidRDefault="00670CDE" w:rsidP="00670CD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4EF3ECC9" w14:textId="0C603C73" w:rsidR="00670CDE" w:rsidRPr="00B63A7A" w:rsidRDefault="00670CDE" w:rsidP="00670CD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5D3BD42D" w14:textId="232307EA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35FB9680" w14:textId="43226155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156E75AB" w14:textId="3733416E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90" w:type="dxa"/>
            <w:vAlign w:val="bottom"/>
          </w:tcPr>
          <w:p w14:paraId="2D9DAA18" w14:textId="7A6D8E02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90" w:type="dxa"/>
            <w:vAlign w:val="bottom"/>
          </w:tcPr>
          <w:p w14:paraId="0812ED9E" w14:textId="591F7920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0FB2EC7" w14:textId="0D106D65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0CDE" w:rsidRPr="00B63A7A" w14:paraId="6E8D2E46" w14:textId="77777777" w:rsidTr="00E42844">
        <w:trPr>
          <w:cantSplit/>
          <w:trHeight w:val="153"/>
        </w:trPr>
        <w:tc>
          <w:tcPr>
            <w:tcW w:w="2340" w:type="dxa"/>
            <w:vAlign w:val="bottom"/>
          </w:tcPr>
          <w:p w14:paraId="510007A2" w14:textId="2A9D489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2520" w:type="dxa"/>
            <w:vAlign w:val="bottom"/>
          </w:tcPr>
          <w:p w14:paraId="0931A241" w14:textId="6EF5746E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สินเชื่อรายย่อย (พิโกไฟแนนซ์)</w:t>
            </w:r>
          </w:p>
        </w:tc>
        <w:tc>
          <w:tcPr>
            <w:tcW w:w="1080" w:type="dxa"/>
            <w:vAlign w:val="bottom"/>
          </w:tcPr>
          <w:p w14:paraId="502A4744" w14:textId="5980A209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0FCE9A1" w14:textId="2087567E" w:rsidR="00670CDE" w:rsidRPr="00B63A7A" w:rsidRDefault="00670CDE" w:rsidP="00670CD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019B6483" w14:textId="2847A71E" w:rsidR="00670CDE" w:rsidRPr="00B63A7A" w:rsidRDefault="00670CDE" w:rsidP="00670CD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416BB0B6" w14:textId="4A417F93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080" w:type="dxa"/>
            <w:vAlign w:val="bottom"/>
          </w:tcPr>
          <w:p w14:paraId="5B670127" w14:textId="10992AB2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080" w:type="dxa"/>
            <w:vAlign w:val="bottom"/>
          </w:tcPr>
          <w:p w14:paraId="19A42E41" w14:textId="41F29B9D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90" w:type="dxa"/>
            <w:vAlign w:val="bottom"/>
          </w:tcPr>
          <w:p w14:paraId="4A8F3B78" w14:textId="66A13545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90" w:type="dxa"/>
            <w:vAlign w:val="bottom"/>
          </w:tcPr>
          <w:p w14:paraId="73E94BD9" w14:textId="09698C32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80FBB31" w14:textId="3574D8D2" w:rsidR="00670CDE" w:rsidRPr="00B63A7A" w:rsidRDefault="00670CDE" w:rsidP="00670C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0CDE" w:rsidRPr="00B63A7A" w14:paraId="1CFDE4B4" w14:textId="77777777" w:rsidTr="00E42844">
        <w:trPr>
          <w:cantSplit/>
          <w:trHeight w:val="60"/>
        </w:trPr>
        <w:tc>
          <w:tcPr>
            <w:tcW w:w="2340" w:type="dxa"/>
            <w:vAlign w:val="bottom"/>
          </w:tcPr>
          <w:p w14:paraId="1C451FC1" w14:textId="642E79C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เบสท์ คาร์ เซ็นเตอร์</w:t>
            </w:r>
          </w:p>
          <w:p w14:paraId="586AA846" w14:textId="1A0EA131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520" w:type="dxa"/>
            <w:vAlign w:val="bottom"/>
          </w:tcPr>
          <w:p w14:paraId="15A0FE0F" w14:textId="77777777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 จำหน่าย และให้บริการ</w:t>
            </w:r>
          </w:p>
          <w:p w14:paraId="0EC6680A" w14:textId="0815B8C8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ซ่อมบำรุงรักษารถสาธารณะ</w:t>
            </w:r>
          </w:p>
        </w:tc>
        <w:tc>
          <w:tcPr>
            <w:tcW w:w="1080" w:type="dxa"/>
            <w:vAlign w:val="bottom"/>
          </w:tcPr>
          <w:p w14:paraId="3B59CF33" w14:textId="77777777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C91FC9B" w14:textId="073AEF6A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3794B042" w14:textId="030DDC65" w:rsidR="00670CDE" w:rsidRPr="00B63A7A" w:rsidRDefault="00670CDE" w:rsidP="00670CD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170" w:type="dxa"/>
            <w:vAlign w:val="bottom"/>
          </w:tcPr>
          <w:p w14:paraId="5E3AA7D2" w14:textId="1472ABDB" w:rsidR="00670CDE" w:rsidRPr="00B63A7A" w:rsidRDefault="00670CDE" w:rsidP="00670CD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3A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080" w:type="dxa"/>
            <w:vAlign w:val="bottom"/>
          </w:tcPr>
          <w:p w14:paraId="0B4506F2" w14:textId="5EAEB60C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080" w:type="dxa"/>
            <w:vAlign w:val="bottom"/>
          </w:tcPr>
          <w:p w14:paraId="72283BB7" w14:textId="3A33C316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080" w:type="dxa"/>
            <w:vAlign w:val="bottom"/>
          </w:tcPr>
          <w:p w14:paraId="0C87D877" w14:textId="6ECFFFFA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90" w:type="dxa"/>
            <w:vAlign w:val="bottom"/>
          </w:tcPr>
          <w:p w14:paraId="5287FFCE" w14:textId="4843B085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90" w:type="dxa"/>
            <w:vAlign w:val="bottom"/>
          </w:tcPr>
          <w:p w14:paraId="466D72FA" w14:textId="5A5EC117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FE0C54C" w14:textId="43A04F89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0CDE" w:rsidRPr="00B63A7A" w14:paraId="6B8550B7" w14:textId="77777777" w:rsidTr="00E42844">
        <w:trPr>
          <w:cantSplit/>
          <w:trHeight w:val="60"/>
        </w:trPr>
        <w:tc>
          <w:tcPr>
            <w:tcW w:w="2340" w:type="dxa"/>
            <w:vAlign w:val="bottom"/>
          </w:tcPr>
          <w:p w14:paraId="5494C268" w14:textId="77777777" w:rsidR="00670CDE" w:rsidRPr="00B63A7A" w:rsidRDefault="00670CDE" w:rsidP="00E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68AE7378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459E6C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CE2273" w14:textId="29A90C32" w:rsidR="00670CDE" w:rsidRPr="00B63A7A" w:rsidRDefault="00670CDE" w:rsidP="00670C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9CA3B16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95BF88" w14:textId="781804A6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080" w:type="dxa"/>
            <w:vAlign w:val="bottom"/>
          </w:tcPr>
          <w:p w14:paraId="2FE38046" w14:textId="15E9B3E5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080" w:type="dxa"/>
            <w:vAlign w:val="bottom"/>
          </w:tcPr>
          <w:p w14:paraId="05BA48A2" w14:textId="41A71256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90" w:type="dxa"/>
            <w:vAlign w:val="bottom"/>
          </w:tcPr>
          <w:p w14:paraId="4A743A27" w14:textId="17A9C568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90" w:type="dxa"/>
            <w:vAlign w:val="bottom"/>
          </w:tcPr>
          <w:p w14:paraId="6644F91B" w14:textId="10318226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EB2007A" w14:textId="6CABE9B0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CF92296" w14:textId="77777777" w:rsidR="002D2A9D" w:rsidRPr="00B63A7A" w:rsidRDefault="002D2A9D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8"/>
          <w:szCs w:val="28"/>
        </w:rPr>
      </w:pPr>
    </w:p>
    <w:p w14:paraId="6A0A646F" w14:textId="255277FD" w:rsidR="00B01DF5" w:rsidRPr="00B63A7A" w:rsidRDefault="00BE78BA" w:rsidP="0069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DD6F0C0" w14:textId="77777777" w:rsidR="006A3A94" w:rsidRPr="00B63A7A" w:rsidRDefault="006A3A94" w:rsidP="006A3A9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14"/>
          <w:szCs w:val="14"/>
          <w:lang w:bidi="th-TH"/>
        </w:rPr>
      </w:pPr>
    </w:p>
    <w:p w14:paraId="02592326" w14:textId="7763FD36" w:rsidR="00D62AC2" w:rsidRPr="00B63A7A" w:rsidRDefault="00D62AC2" w:rsidP="00A90326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D62AC2" w:rsidRPr="00B63A7A" w:rsidSect="0074177D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E317082" w14:textId="186631BA" w:rsidR="006A3A94" w:rsidRPr="00B63A7A" w:rsidRDefault="00AC7BB8" w:rsidP="006A3A94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B63A7A">
        <w:rPr>
          <w:rFonts w:ascii="Angsana New" w:hAnsi="Angsana New" w:cs="Angsana New"/>
          <w:b/>
          <w:bCs/>
          <w:sz w:val="28"/>
          <w:szCs w:val="28"/>
          <w:lang w:val="en-US" w:bidi="th-TH"/>
        </w:rPr>
        <w:lastRenderedPageBreak/>
        <w:t>8</w:t>
      </w:r>
      <w:r w:rsidR="006A3A94" w:rsidRPr="00B63A7A">
        <w:rPr>
          <w:rFonts w:ascii="Angsana New" w:hAnsi="Angsana New" w:cs="Angsana New"/>
          <w:b/>
          <w:bCs/>
          <w:sz w:val="28"/>
          <w:szCs w:val="28"/>
          <w:lang w:bidi="th-TH"/>
        </w:rPr>
        <w:tab/>
      </w:r>
      <w:r w:rsidR="006A3A94" w:rsidRPr="00B63A7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เงินลงทุนใน</w:t>
      </w:r>
      <w:r w:rsidR="006A3A94" w:rsidRPr="00B63A7A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การร่วมค้า</w:t>
      </w:r>
    </w:p>
    <w:p w14:paraId="5B48A671" w14:textId="77777777" w:rsidR="006A3A94" w:rsidRPr="00B63A7A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D12C794" w14:textId="614FFBDD" w:rsidR="006A3A94" w:rsidRPr="00B63A7A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 xml:space="preserve">เงินลงทุนในการร่วมค้า ณ วันที่ </w:t>
      </w:r>
      <w:r w:rsidR="00E2787B" w:rsidRPr="00B63A7A">
        <w:rPr>
          <w:rFonts w:ascii="Angsana New" w:hAnsi="Angsana New"/>
          <w:sz w:val="28"/>
          <w:szCs w:val="28"/>
        </w:rPr>
        <w:t>3</w:t>
      </w:r>
      <w:r w:rsidR="0020709E" w:rsidRPr="00B63A7A">
        <w:rPr>
          <w:rFonts w:ascii="Angsana New" w:hAnsi="Angsana New"/>
          <w:sz w:val="28"/>
          <w:szCs w:val="28"/>
        </w:rPr>
        <w:t xml:space="preserve">1 </w:t>
      </w:r>
      <w:r w:rsidR="0020709E" w:rsidRPr="00B63A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0709E" w:rsidRPr="00B63A7A">
        <w:rPr>
          <w:rFonts w:ascii="Angsana New" w:hAnsi="Angsana New"/>
          <w:sz w:val="28"/>
          <w:szCs w:val="28"/>
        </w:rPr>
        <w:t>2564</w:t>
      </w:r>
      <w:r w:rsidRPr="00B63A7A">
        <w:rPr>
          <w:rFonts w:ascii="Angsana New" w:hAnsi="Angsana New"/>
          <w:sz w:val="28"/>
          <w:szCs w:val="28"/>
          <w:cs/>
        </w:rPr>
        <w:t xml:space="preserve"> และ</w:t>
      </w:r>
      <w:r w:rsidR="00F02CC4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F118C7" w:rsidRPr="00B63A7A">
        <w:rPr>
          <w:rFonts w:ascii="Angsana New" w:hAnsi="Angsana New"/>
          <w:sz w:val="28"/>
          <w:szCs w:val="28"/>
        </w:rPr>
        <w:t>31</w:t>
      </w:r>
      <w:r w:rsidR="00F02CC4" w:rsidRPr="00B63A7A">
        <w:rPr>
          <w:rFonts w:ascii="Angsana New" w:hAnsi="Angsana New"/>
          <w:sz w:val="28"/>
          <w:szCs w:val="28"/>
        </w:rPr>
        <w:t xml:space="preserve"> </w:t>
      </w:r>
      <w:r w:rsidR="00F02CC4" w:rsidRPr="00B63A7A">
        <w:rPr>
          <w:rFonts w:ascii="Angsana New" w:hAnsi="Angsana New" w:hint="cs"/>
          <w:sz w:val="28"/>
          <w:szCs w:val="28"/>
          <w:cs/>
        </w:rPr>
        <w:t>ธันวาคม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="00F118C7" w:rsidRPr="00B63A7A">
        <w:rPr>
          <w:rFonts w:ascii="Angsana New" w:hAnsi="Angsana New"/>
          <w:sz w:val="28"/>
          <w:szCs w:val="28"/>
        </w:rPr>
        <w:t>256</w:t>
      </w:r>
      <w:r w:rsidR="0020709E" w:rsidRPr="00B63A7A">
        <w:rPr>
          <w:rFonts w:ascii="Angsana New" w:hAnsi="Angsana New"/>
          <w:sz w:val="28"/>
          <w:szCs w:val="28"/>
        </w:rPr>
        <w:t>3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และเงินปันผลรับจากเงินลงทุนสำหรับ</w:t>
      </w:r>
      <w:r w:rsidR="008778DD" w:rsidRPr="00B63A7A">
        <w:rPr>
          <w:rFonts w:ascii="Angsana New" w:hAnsi="Angsana New" w:hint="cs"/>
          <w:sz w:val="28"/>
          <w:szCs w:val="28"/>
          <w:cs/>
        </w:rPr>
        <w:t>งวด</w:t>
      </w:r>
      <w:r w:rsidR="0020709E" w:rsidRPr="00B63A7A">
        <w:rPr>
          <w:rFonts w:ascii="Angsana New" w:hAnsi="Angsana New" w:hint="cs"/>
          <w:sz w:val="28"/>
          <w:szCs w:val="28"/>
          <w:cs/>
        </w:rPr>
        <w:t>สาม</w:t>
      </w:r>
      <w:r w:rsidR="00E2787B" w:rsidRPr="00B63A7A">
        <w:rPr>
          <w:rFonts w:ascii="Angsana New" w:hAnsi="Angsana New" w:hint="cs"/>
          <w:sz w:val="28"/>
          <w:szCs w:val="28"/>
          <w:cs/>
        </w:rPr>
        <w:t>เดือน</w:t>
      </w:r>
      <w:r w:rsidR="008778DD" w:rsidRPr="00B63A7A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2787B" w:rsidRPr="00B63A7A">
        <w:rPr>
          <w:rFonts w:ascii="Angsana New" w:hAnsi="Angsana New"/>
          <w:sz w:val="28"/>
          <w:szCs w:val="28"/>
        </w:rPr>
        <w:t>3</w:t>
      </w:r>
      <w:r w:rsidR="0020709E" w:rsidRPr="00B63A7A">
        <w:rPr>
          <w:rFonts w:ascii="Angsana New" w:hAnsi="Angsana New"/>
          <w:sz w:val="28"/>
          <w:szCs w:val="28"/>
        </w:rPr>
        <w:t xml:space="preserve">1 </w:t>
      </w:r>
      <w:r w:rsidR="0020709E" w:rsidRPr="00B63A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0709E" w:rsidRPr="00B63A7A">
        <w:rPr>
          <w:rFonts w:ascii="Angsana New" w:hAnsi="Angsana New"/>
          <w:sz w:val="28"/>
          <w:szCs w:val="28"/>
        </w:rPr>
        <w:t>2564</w:t>
      </w:r>
      <w:r w:rsidR="008778DD" w:rsidRPr="00B63A7A">
        <w:rPr>
          <w:rFonts w:ascii="Angsana New" w:hAnsi="Angsana New"/>
          <w:sz w:val="28"/>
          <w:szCs w:val="28"/>
        </w:rPr>
        <w:t xml:space="preserve"> </w:t>
      </w:r>
      <w:r w:rsidR="008778DD" w:rsidRPr="00B63A7A">
        <w:rPr>
          <w:rFonts w:ascii="Angsana New" w:hAnsi="Angsana New" w:hint="cs"/>
          <w:sz w:val="28"/>
          <w:szCs w:val="28"/>
          <w:cs/>
        </w:rPr>
        <w:t xml:space="preserve">และ </w:t>
      </w:r>
      <w:r w:rsidR="00F118C7" w:rsidRPr="00B63A7A">
        <w:rPr>
          <w:rFonts w:ascii="Angsana New" w:hAnsi="Angsana New"/>
          <w:sz w:val="28"/>
          <w:szCs w:val="28"/>
        </w:rPr>
        <w:t>256</w:t>
      </w:r>
      <w:r w:rsidR="0020709E" w:rsidRPr="00B63A7A">
        <w:rPr>
          <w:rFonts w:ascii="Angsana New" w:hAnsi="Angsana New"/>
          <w:sz w:val="28"/>
          <w:szCs w:val="28"/>
        </w:rPr>
        <w:t>3</w:t>
      </w:r>
      <w:r w:rsidR="008778DD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มีดังนี้</w:t>
      </w:r>
    </w:p>
    <w:p w14:paraId="675380AA" w14:textId="77777777" w:rsidR="006A3A94" w:rsidRPr="00B63A7A" w:rsidRDefault="006A3A94" w:rsidP="006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2142"/>
        <w:gridCol w:w="990"/>
        <w:gridCol w:w="990"/>
        <w:gridCol w:w="900"/>
        <w:gridCol w:w="990"/>
        <w:gridCol w:w="1008"/>
        <w:gridCol w:w="900"/>
        <w:gridCol w:w="990"/>
        <w:gridCol w:w="900"/>
        <w:gridCol w:w="900"/>
        <w:gridCol w:w="900"/>
        <w:gridCol w:w="900"/>
      </w:tblGrid>
      <w:tr w:rsidR="008931D4" w:rsidRPr="00B63A7A" w14:paraId="14B6B9BF" w14:textId="77777777" w:rsidTr="003D562E">
        <w:trPr>
          <w:cantSplit/>
        </w:trPr>
        <w:tc>
          <w:tcPr>
            <w:tcW w:w="1890" w:type="dxa"/>
          </w:tcPr>
          <w:p w14:paraId="4B3DA868" w14:textId="77777777" w:rsidR="008931D4" w:rsidRPr="00B63A7A" w:rsidRDefault="008931D4" w:rsidP="00A6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14:paraId="17727693" w14:textId="77777777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C2EB4D" w14:textId="77777777" w:rsidR="003D562E" w:rsidRPr="00B63A7A" w:rsidRDefault="003D562E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3BA23F" w14:textId="24FF35E2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2E1CE162" w14:textId="77777777" w:rsidR="003D562E" w:rsidRPr="00B63A7A" w:rsidRDefault="003D562E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CC113F" w14:textId="395FDFE3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890" w:type="dxa"/>
            <w:gridSpan w:val="2"/>
          </w:tcPr>
          <w:p w14:paraId="023EAC2D" w14:textId="77777777" w:rsidR="003D562E" w:rsidRPr="00B63A7A" w:rsidRDefault="003D562E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BE66DF" w14:textId="1D593478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217D2958" w14:textId="77777777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998" w:type="dxa"/>
            <w:gridSpan w:val="2"/>
          </w:tcPr>
          <w:p w14:paraId="59A7CE83" w14:textId="77777777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ACB99B" w14:textId="77777777" w:rsidR="003D562E" w:rsidRPr="00B63A7A" w:rsidRDefault="003D562E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AA649D" w14:textId="2D152EAF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890" w:type="dxa"/>
            <w:gridSpan w:val="2"/>
          </w:tcPr>
          <w:p w14:paraId="44E29986" w14:textId="77777777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59AB81" w14:textId="77777777" w:rsidR="003D562E" w:rsidRPr="00B63A7A" w:rsidRDefault="003D562E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289640" w14:textId="54F65CF9" w:rsidR="008931D4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1C9C77A" w14:textId="77777777" w:rsidR="003D562E" w:rsidRPr="00B63A7A" w:rsidRDefault="003D562E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C3FFDC" w14:textId="6B867F2D" w:rsidR="008931D4" w:rsidRPr="00B63A7A" w:rsidRDefault="00045110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  <w:p w14:paraId="2CBB69F8" w14:textId="53FBB833" w:rsidR="008931D4" w:rsidRPr="00B63A7A" w:rsidRDefault="00045110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1800" w:type="dxa"/>
            <w:gridSpan w:val="2"/>
          </w:tcPr>
          <w:p w14:paraId="2759C8BB" w14:textId="77777777" w:rsidR="003D562E" w:rsidRPr="00B63A7A" w:rsidRDefault="008931D4" w:rsidP="00A6423B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  <w:p w14:paraId="36848388" w14:textId="3A766827" w:rsidR="008931D4" w:rsidRPr="00B63A7A" w:rsidRDefault="008931D4" w:rsidP="003D562E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</w:t>
            </w:r>
            <w:r w:rsidR="001C7E60"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สาม</w:t>
            </w:r>
            <w:r w:rsidR="00E2787B"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สิ้นสุดวันที่</w:t>
            </w:r>
          </w:p>
        </w:tc>
      </w:tr>
      <w:tr w:rsidR="008C4B08" w:rsidRPr="00B63A7A" w14:paraId="7CCD9789" w14:textId="77777777" w:rsidTr="003D562E">
        <w:trPr>
          <w:cantSplit/>
        </w:trPr>
        <w:tc>
          <w:tcPr>
            <w:tcW w:w="1890" w:type="dxa"/>
          </w:tcPr>
          <w:p w14:paraId="410096D9" w14:textId="77777777" w:rsidR="008C4B08" w:rsidRPr="00B63A7A" w:rsidRDefault="008C4B08" w:rsidP="008C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14:paraId="4EA7E117" w14:textId="7777777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731C87" w14:textId="7777777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01A3378" w14:textId="2FF84F82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383566EC" w14:textId="7777777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73BA4DF6" w14:textId="1216123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008" w:type="dxa"/>
          </w:tcPr>
          <w:p w14:paraId="4D4DDB97" w14:textId="79381385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EEE0832" w14:textId="26B8CC8E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4CBD45EC" w14:textId="0BDC0CCC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4304DD2" w14:textId="551C91D9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1C263806" w14:textId="5215FFE0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014003A4" w14:textId="23A5D902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0FD86CAB" w14:textId="6DE521C1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8C4B08" w:rsidRPr="00B63A7A" w14:paraId="503617B0" w14:textId="77777777" w:rsidTr="003D562E">
        <w:trPr>
          <w:cantSplit/>
        </w:trPr>
        <w:tc>
          <w:tcPr>
            <w:tcW w:w="1890" w:type="dxa"/>
          </w:tcPr>
          <w:p w14:paraId="763B700B" w14:textId="77777777" w:rsidR="008C4B08" w:rsidRPr="00B63A7A" w:rsidRDefault="008C4B08" w:rsidP="008C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14:paraId="61465599" w14:textId="7777777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24EB54F" w14:textId="7777777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8E72AB" w14:textId="2B263A5B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73D1AADD" w14:textId="3FC1799C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4D94C896" w14:textId="1717BC7C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5FE001E0" w14:textId="054C2DFA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2FB4D0FB" w14:textId="203BF7D6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46C20885" w14:textId="00708EB4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1CCDC044" w14:textId="541C3A75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1C55C467" w14:textId="1F4C1E67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215C52C6" w14:textId="3628104D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6DE047F9" w14:textId="523E56CD" w:rsidR="008C4B08" w:rsidRPr="00B63A7A" w:rsidRDefault="008C4B08" w:rsidP="008C4B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8931D4" w:rsidRPr="00B63A7A" w14:paraId="347E4A57" w14:textId="77777777" w:rsidTr="003D562E">
        <w:trPr>
          <w:cantSplit/>
        </w:trPr>
        <w:tc>
          <w:tcPr>
            <w:tcW w:w="1890" w:type="dxa"/>
          </w:tcPr>
          <w:p w14:paraId="6AEA4596" w14:textId="77777777" w:rsidR="008931D4" w:rsidRPr="00B63A7A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14:paraId="387C6BDA" w14:textId="77777777" w:rsidR="008931D4" w:rsidRPr="00B63A7A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8425474" w14:textId="77777777" w:rsidR="008931D4" w:rsidRPr="00B63A7A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2"/>
          </w:tcPr>
          <w:p w14:paraId="1C50B3AF" w14:textId="5151CEF2" w:rsidR="008931D4" w:rsidRPr="00B63A7A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7488" w:type="dxa"/>
            <w:gridSpan w:val="8"/>
          </w:tcPr>
          <w:p w14:paraId="2DF89524" w14:textId="2D8FDA13" w:rsidR="008931D4" w:rsidRPr="00B63A7A" w:rsidRDefault="008931D4" w:rsidP="00310C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8931D4" w:rsidRPr="00B63A7A" w14:paraId="224971F8" w14:textId="77777777" w:rsidTr="003D562E">
        <w:trPr>
          <w:cantSplit/>
        </w:trPr>
        <w:tc>
          <w:tcPr>
            <w:tcW w:w="1890" w:type="dxa"/>
          </w:tcPr>
          <w:p w14:paraId="72544CA7" w14:textId="77777777" w:rsidR="008931D4" w:rsidRPr="00B63A7A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42" w:type="dxa"/>
          </w:tcPr>
          <w:p w14:paraId="270D8846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D31A498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8439C8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FA969F9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5357C4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755AB9AA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491A931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149A89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8795C86" w14:textId="6D7B1E09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2DF69F4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FF0975A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BEB05C7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931D4" w:rsidRPr="00B63A7A" w14:paraId="1C5D6658" w14:textId="77777777" w:rsidTr="003D562E">
        <w:trPr>
          <w:cantSplit/>
        </w:trPr>
        <w:tc>
          <w:tcPr>
            <w:tcW w:w="1890" w:type="dxa"/>
          </w:tcPr>
          <w:p w14:paraId="76A6064A" w14:textId="77777777" w:rsidR="008931D4" w:rsidRPr="00B63A7A" w:rsidRDefault="008931D4" w:rsidP="0031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2142" w:type="dxa"/>
          </w:tcPr>
          <w:p w14:paraId="132BA943" w14:textId="145E86CB" w:rsidR="0006303B" w:rsidRPr="00B63A7A" w:rsidRDefault="008931D4" w:rsidP="0006303B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ให้บริการเรียกรถแท็กซี่</w:t>
            </w:r>
            <w:r w:rsidR="0006303B"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6303B"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="0006303B"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รับจ้างสาธารณะด้วย</w:t>
            </w:r>
          </w:p>
          <w:p w14:paraId="5A4C44DC" w14:textId="4723247A" w:rsidR="003D562E" w:rsidRPr="00B63A7A" w:rsidRDefault="0006303B" w:rsidP="00310CF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แอปพลิเคชั่น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ผ่านระบบ</w:t>
            </w:r>
          </w:p>
        </w:tc>
        <w:tc>
          <w:tcPr>
            <w:tcW w:w="990" w:type="dxa"/>
          </w:tcPr>
          <w:p w14:paraId="3AFA8F0D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94ECB7A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EE0D46D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42098E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2A7549A7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9766EE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B549B70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7DC15F0" w14:textId="4AD7F3AC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429AF0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33EC1AF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98F78C" w14:textId="77777777" w:rsidR="008931D4" w:rsidRPr="00B63A7A" w:rsidRDefault="008931D4" w:rsidP="00310CFC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0CDE" w:rsidRPr="00B63A7A" w14:paraId="1029CCF3" w14:textId="77777777" w:rsidTr="003D562E">
        <w:trPr>
          <w:cantSplit/>
        </w:trPr>
        <w:tc>
          <w:tcPr>
            <w:tcW w:w="1890" w:type="dxa"/>
          </w:tcPr>
          <w:p w14:paraId="20EB4898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14:paraId="7D4CA790" w14:textId="41893911" w:rsidR="00670CDE" w:rsidRPr="00B63A7A" w:rsidRDefault="00670CDE" w:rsidP="00670CD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อินเตอร์เน็ต</w:t>
            </w:r>
          </w:p>
        </w:tc>
        <w:tc>
          <w:tcPr>
            <w:tcW w:w="990" w:type="dxa"/>
          </w:tcPr>
          <w:p w14:paraId="00C52FEF" w14:textId="77777777" w:rsidR="00670CDE" w:rsidRPr="00B63A7A" w:rsidRDefault="00670CDE" w:rsidP="00670CDE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90" w:type="dxa"/>
          </w:tcPr>
          <w:p w14:paraId="27CC979A" w14:textId="7CFC5980" w:rsidR="00670CDE" w:rsidRPr="00B63A7A" w:rsidRDefault="00670CDE" w:rsidP="00670CD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900" w:type="dxa"/>
          </w:tcPr>
          <w:p w14:paraId="6EE0B620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990" w:type="dxa"/>
          </w:tcPr>
          <w:p w14:paraId="3DB7E465" w14:textId="1F406241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3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008" w:type="dxa"/>
          </w:tcPr>
          <w:p w14:paraId="52C1D52D" w14:textId="7C08C7CB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6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00" w:type="dxa"/>
          </w:tcPr>
          <w:p w14:paraId="711BFB0F" w14:textId="4171E7FE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90" w:type="dxa"/>
          </w:tcPr>
          <w:p w14:paraId="597B54E0" w14:textId="5CF81A35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6B73FAE7" w14:textId="35124E54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3,159</w:t>
            </w:r>
          </w:p>
        </w:tc>
        <w:tc>
          <w:tcPr>
            <w:tcW w:w="900" w:type="dxa"/>
          </w:tcPr>
          <w:p w14:paraId="5B6D4E7A" w14:textId="186C5F93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3,229</w:t>
            </w:r>
          </w:p>
        </w:tc>
        <w:tc>
          <w:tcPr>
            <w:tcW w:w="900" w:type="dxa"/>
          </w:tcPr>
          <w:p w14:paraId="0B688127" w14:textId="2E4E5629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32F7F0C" w14:textId="1E5B231E" w:rsidR="00670CDE" w:rsidRPr="00B63A7A" w:rsidRDefault="00670CDE" w:rsidP="00670CD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70CDE" w:rsidRPr="00B63A7A" w14:paraId="1C270898" w14:textId="77777777" w:rsidTr="003D562E">
        <w:trPr>
          <w:cantSplit/>
        </w:trPr>
        <w:tc>
          <w:tcPr>
            <w:tcW w:w="1890" w:type="dxa"/>
          </w:tcPr>
          <w:p w14:paraId="2EA834BC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42" w:type="dxa"/>
          </w:tcPr>
          <w:p w14:paraId="05FBDB74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A1EABBC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5AF26C8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B6FBE8A" w14:textId="77777777" w:rsidR="00670CDE" w:rsidRPr="00B63A7A" w:rsidRDefault="00670CDE" w:rsidP="00670C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EDA5F2" w14:textId="3ADDE605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3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008" w:type="dxa"/>
          </w:tcPr>
          <w:p w14:paraId="000431C0" w14:textId="177E1918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6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900" w:type="dxa"/>
          </w:tcPr>
          <w:p w14:paraId="3BF53764" w14:textId="1130D9A0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90" w:type="dxa"/>
          </w:tcPr>
          <w:p w14:paraId="495ACA5A" w14:textId="624941DF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3B11A9ED" w14:textId="2F70ECA4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3,159</w:t>
            </w:r>
          </w:p>
        </w:tc>
        <w:tc>
          <w:tcPr>
            <w:tcW w:w="900" w:type="dxa"/>
          </w:tcPr>
          <w:p w14:paraId="2FB0AAA9" w14:textId="3775634B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8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3,229</w:t>
            </w:r>
          </w:p>
        </w:tc>
        <w:tc>
          <w:tcPr>
            <w:tcW w:w="900" w:type="dxa"/>
          </w:tcPr>
          <w:p w14:paraId="278FECC3" w14:textId="19148CD0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77AC6BC" w14:textId="4F484CC7" w:rsidR="00670CDE" w:rsidRPr="00B63A7A" w:rsidRDefault="00670CDE" w:rsidP="00670CD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7BBBDB27" w14:textId="77777777" w:rsidR="006A3A94" w:rsidRPr="00B63A7A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FA41993" w14:textId="77777777" w:rsidR="006A3A94" w:rsidRPr="00B63A7A" w:rsidRDefault="006A3A94" w:rsidP="006A3A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B63A7A">
        <w:rPr>
          <w:rFonts w:ascii="Angsana New" w:hAnsi="Angsana New" w:cs="Angsana New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8285AC0" w14:textId="77777777" w:rsidR="006A3A94" w:rsidRPr="00B63A7A" w:rsidRDefault="006A3A94" w:rsidP="00343D98">
      <w:pPr>
        <w:pStyle w:val="block"/>
        <w:spacing w:after="0" w:line="240" w:lineRule="auto"/>
        <w:ind w:left="540" w:firstLine="706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21A526FF" w14:textId="7ED323DC" w:rsidR="00343D98" w:rsidRPr="00B63A7A" w:rsidRDefault="00343D98" w:rsidP="00343D9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513B5F2" w14:textId="6037C4AD" w:rsidR="00E224B5" w:rsidRPr="00B63A7A" w:rsidRDefault="00E224B5" w:rsidP="00343D9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4C5F6294" w14:textId="24713AE7" w:rsidR="00A36FE5" w:rsidRPr="00B63A7A" w:rsidRDefault="00AC7BB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/>
          <w:b/>
          <w:bCs/>
          <w:sz w:val="28"/>
          <w:szCs w:val="28"/>
        </w:rPr>
        <w:lastRenderedPageBreak/>
        <w:t>9</w:t>
      </w:r>
      <w:r w:rsidR="00A36FE5" w:rsidRPr="00B63A7A">
        <w:rPr>
          <w:rFonts w:ascii="Angsana New" w:hAnsi="Angsana New"/>
          <w:b/>
          <w:bCs/>
          <w:sz w:val="28"/>
          <w:szCs w:val="28"/>
        </w:rPr>
        <w:tab/>
      </w:r>
      <w:r w:rsidR="00A36FE5" w:rsidRPr="00B63A7A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700A880C" w14:textId="77777777" w:rsidR="002052D1" w:rsidRPr="00B63A7A" w:rsidRDefault="002052D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DE5062" w:rsidRPr="00B63A7A" w14:paraId="67210CFF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367FFA56" w14:textId="77777777" w:rsidR="00DE5062" w:rsidRPr="00B63A7A" w:rsidRDefault="00DE5062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6B3900E" w14:textId="77777777" w:rsidR="00DE5062" w:rsidRPr="00B63A7A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993D361" w14:textId="054FF6AC" w:rsidR="00DE5062" w:rsidRPr="00B63A7A" w:rsidRDefault="00DE5062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177D" w:rsidRPr="00B63A7A" w14:paraId="7732B41F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0E410CC9" w14:textId="77777777" w:rsidR="0074177D" w:rsidRPr="00B63A7A" w:rsidRDefault="0074177D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9440C6" w14:textId="77777777" w:rsidR="0074177D" w:rsidRPr="00B63A7A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38D48D4D" w14:textId="44BD7922" w:rsidR="0074177D" w:rsidRPr="00B63A7A" w:rsidRDefault="00E2787B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817AC"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6817AC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6817AC"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7879383" w14:textId="3A3F8FC3" w:rsidR="0074177D" w:rsidRPr="00B63A7A" w:rsidRDefault="0074177D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17AC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5062" w:rsidRPr="00B63A7A" w14:paraId="2A99A3D0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6109F0E2" w14:textId="77777777" w:rsidR="009C4690" w:rsidRPr="00B63A7A" w:rsidRDefault="009C4690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2E056C3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2E6B725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815083A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0760E597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6B8ED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52B5100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5F934" w14:textId="77777777" w:rsidR="009C4690" w:rsidRPr="00B63A7A" w:rsidRDefault="009C4690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E6966" w:rsidRPr="00B63A7A" w14:paraId="0D76F6F2" w14:textId="77777777" w:rsidTr="009613ED">
        <w:trPr>
          <w:tblHeader/>
        </w:trPr>
        <w:tc>
          <w:tcPr>
            <w:tcW w:w="5186" w:type="dxa"/>
            <w:shd w:val="clear" w:color="auto" w:fill="auto"/>
          </w:tcPr>
          <w:p w14:paraId="355007CC" w14:textId="77777777" w:rsidR="002E6966" w:rsidRPr="00B63A7A" w:rsidRDefault="002E6966" w:rsidP="009F55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A47E20B" w14:textId="77777777" w:rsidR="002E6966" w:rsidRPr="00B63A7A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42212AE2" w14:textId="0ED37082" w:rsidR="002E6966" w:rsidRPr="00B63A7A" w:rsidRDefault="002E6966" w:rsidP="009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0CDE" w:rsidRPr="00B63A7A" w14:paraId="4D713428" w14:textId="77777777" w:rsidTr="009613ED">
        <w:tc>
          <w:tcPr>
            <w:tcW w:w="5186" w:type="dxa"/>
            <w:shd w:val="clear" w:color="auto" w:fill="auto"/>
          </w:tcPr>
          <w:p w14:paraId="5246C65D" w14:textId="23EF0BC9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22E2EB0F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D617DDC" w14:textId="077B175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5D83D4" w14:textId="183B6C1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31" w:type="dxa"/>
          </w:tcPr>
          <w:p w14:paraId="23FA59C5" w14:textId="3AADFE5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A369F" w14:textId="1A408D7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D93BE19" w14:textId="092C64A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1CC341D0" w14:textId="16B9794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670CDE" w:rsidRPr="00B63A7A" w14:paraId="12A15590" w14:textId="77777777" w:rsidTr="009613ED">
        <w:tc>
          <w:tcPr>
            <w:tcW w:w="5186" w:type="dxa"/>
            <w:shd w:val="clear" w:color="auto" w:fill="auto"/>
          </w:tcPr>
          <w:p w14:paraId="5E0EA892" w14:textId="6AB2EBA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104D497C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CA1396E" w14:textId="4002A5C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E9F9063" w14:textId="0908BD4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6107" w:rsidRPr="00B63A7A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,347</w:t>
            </w:r>
          </w:p>
        </w:tc>
        <w:tc>
          <w:tcPr>
            <w:tcW w:w="1431" w:type="dxa"/>
          </w:tcPr>
          <w:p w14:paraId="48D9BC19" w14:textId="4D9CAA0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B6107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2F2E4" w14:textId="118C83B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E6F9EE" w14:textId="1DA3D2B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</w:tcPr>
          <w:p w14:paraId="04D3695C" w14:textId="4274669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670CDE" w:rsidRPr="00B63A7A" w14:paraId="48D82714" w14:textId="77777777" w:rsidTr="009613ED">
        <w:tc>
          <w:tcPr>
            <w:tcW w:w="5186" w:type="dxa"/>
            <w:shd w:val="clear" w:color="auto" w:fill="auto"/>
          </w:tcPr>
          <w:p w14:paraId="7234F62D" w14:textId="696C2F3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74D50E9C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C9E7707" w14:textId="6CD1A69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7,783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900DD" w14:textId="41EFDF71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49B2F667" w14:textId="2A5BD914" w:rsidR="00670CDE" w:rsidRPr="00B63A7A" w:rsidDel="008D6148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39845" w14:textId="6D3877E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7,903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C157A84" w14:textId="0927040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09DFB6" w14:textId="41CD3207" w:rsidR="00670CDE" w:rsidRPr="00B63A7A" w:rsidDel="008D6148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7,903</w:t>
            </w:r>
          </w:p>
        </w:tc>
      </w:tr>
      <w:tr w:rsidR="00670CDE" w:rsidRPr="00B63A7A" w14:paraId="32D8E37A" w14:textId="77777777" w:rsidTr="009613ED">
        <w:trPr>
          <w:trHeight w:val="74"/>
        </w:trPr>
        <w:tc>
          <w:tcPr>
            <w:tcW w:w="5186" w:type="dxa"/>
            <w:shd w:val="clear" w:color="auto" w:fill="auto"/>
          </w:tcPr>
          <w:p w14:paraId="192A3BAA" w14:textId="3FE4C654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598DEE6" w14:textId="37E829F3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102F52" w14:textId="20A3A4B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68B726" w14:textId="2D483D93" w:rsidR="00670CDE" w:rsidRPr="00B63A7A" w:rsidRDefault="002B6107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70CDE" w:rsidRPr="00B63A7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31" w:type="dxa"/>
          </w:tcPr>
          <w:p w14:paraId="25ECE6C9" w14:textId="6FA0D100" w:rsidR="00670CDE" w:rsidRPr="00B63A7A" w:rsidRDefault="002B6107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670CDE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D354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3BBD71" w14:textId="4C7A1F3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</w:tcPr>
          <w:p w14:paraId="0194E6EF" w14:textId="73D78C3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</w:tr>
      <w:tr w:rsidR="00670CDE" w:rsidRPr="00B63A7A" w14:paraId="45F407A2" w14:textId="77777777" w:rsidTr="009613ED">
        <w:tc>
          <w:tcPr>
            <w:tcW w:w="5186" w:type="dxa"/>
            <w:shd w:val="clear" w:color="auto" w:fill="auto"/>
          </w:tcPr>
          <w:p w14:paraId="7DA4E5F1" w14:textId="77777777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526139AB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634DCBF" w14:textId="016290C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70C5798" w14:textId="3D59269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163,000</w:t>
            </w:r>
          </w:p>
        </w:tc>
        <w:tc>
          <w:tcPr>
            <w:tcW w:w="1431" w:type="dxa"/>
          </w:tcPr>
          <w:p w14:paraId="035B326F" w14:textId="202B4CB3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200C20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E80BC0C" w14:textId="5304081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</w:tcPr>
          <w:p w14:paraId="0C1E059A" w14:textId="42EA200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670CDE" w:rsidRPr="00B63A7A" w14:paraId="65D278ED" w14:textId="77777777" w:rsidTr="009613ED">
        <w:tc>
          <w:tcPr>
            <w:tcW w:w="5186" w:type="dxa"/>
            <w:shd w:val="clear" w:color="auto" w:fill="auto"/>
          </w:tcPr>
          <w:p w14:paraId="2063A889" w14:textId="65D59490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2A45566E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1117874" w14:textId="382A310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6C059" w14:textId="45A8277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734DF7BC" w14:textId="5EFE1FF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EC99" w14:textId="294803D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F26273" w14:textId="67BFFA7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B7D0CF" w14:textId="6B78F30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670CDE" w:rsidRPr="00B63A7A" w14:paraId="2463198E" w14:textId="77777777" w:rsidTr="00AA261E">
        <w:tc>
          <w:tcPr>
            <w:tcW w:w="5186" w:type="dxa"/>
            <w:shd w:val="clear" w:color="auto" w:fill="auto"/>
          </w:tcPr>
          <w:p w14:paraId="2AE098B4" w14:textId="3D551CCA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54F0038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2C81B1E" w14:textId="561C777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1C51F46" w14:textId="1D1F969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297,187</w:t>
            </w:r>
          </w:p>
        </w:tc>
        <w:tc>
          <w:tcPr>
            <w:tcW w:w="1431" w:type="dxa"/>
          </w:tcPr>
          <w:p w14:paraId="524D7DF2" w14:textId="5FE1564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297,187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58BA1" w14:textId="3867388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2A4361" w14:textId="0ECECAB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1667BA4F" w14:textId="7DC3A4F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670CDE" w:rsidRPr="00B63A7A" w14:paraId="750A1286" w14:textId="77777777" w:rsidTr="009613ED">
        <w:tc>
          <w:tcPr>
            <w:tcW w:w="5186" w:type="dxa"/>
            <w:shd w:val="clear" w:color="auto" w:fill="auto"/>
          </w:tcPr>
          <w:p w14:paraId="6C52590F" w14:textId="7DA4B734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E2F76C2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DEBAFF0" w14:textId="62B7D4C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C984A0" w14:textId="416BDC1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1EF19A1C" w14:textId="61E6745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1EF8D" w14:textId="5571E1B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11,155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63FC3BA" w14:textId="36DB326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445F55" w14:textId="13D3416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11,155</w:t>
            </w:r>
          </w:p>
        </w:tc>
      </w:tr>
      <w:tr w:rsidR="00670CDE" w:rsidRPr="00B63A7A" w14:paraId="2D25FC08" w14:textId="77777777" w:rsidTr="009613ED">
        <w:tc>
          <w:tcPr>
            <w:tcW w:w="5186" w:type="dxa"/>
            <w:shd w:val="clear" w:color="auto" w:fill="auto"/>
          </w:tcPr>
          <w:p w14:paraId="42F366A7" w14:textId="4D2D6498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B63A7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0A5ECF6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E9E2F0B" w14:textId="6109B9E4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4B1D1E5" w14:textId="4D2D57F0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7D790FEC" w14:textId="5F93728B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F5048" w14:textId="5BB48AAC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247E21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883A766" w14:textId="1F5DCACE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4C6019" w14:textId="04715141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9,90</w:t>
            </w:r>
            <w:r w:rsidR="00247E21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670CDE" w:rsidRPr="00B63A7A" w14:paraId="3071D2A0" w14:textId="77777777" w:rsidTr="009613ED">
        <w:tc>
          <w:tcPr>
            <w:tcW w:w="5186" w:type="dxa"/>
            <w:shd w:val="clear" w:color="auto" w:fill="auto"/>
          </w:tcPr>
          <w:p w14:paraId="57F72D8A" w14:textId="77777777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B63A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5AE6D6BE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F793090" w14:textId="01D31284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30,28</w:t>
            </w:r>
            <w:r w:rsidR="00B26723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DB4F59E" w14:textId="6D7C85DB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679,534</w:t>
            </w:r>
          </w:p>
        </w:tc>
        <w:tc>
          <w:tcPr>
            <w:tcW w:w="1431" w:type="dxa"/>
          </w:tcPr>
          <w:p w14:paraId="69B48A85" w14:textId="5D281160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709,819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C205C" w14:textId="7D2F0109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</w:t>
            </w:r>
            <w:r w:rsidR="00F07755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409A687" w14:textId="7E63ADDA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671,338</w:t>
            </w:r>
          </w:p>
        </w:tc>
        <w:tc>
          <w:tcPr>
            <w:tcW w:w="1440" w:type="dxa"/>
            <w:shd w:val="clear" w:color="auto" w:fill="auto"/>
          </w:tcPr>
          <w:p w14:paraId="659FF7E9" w14:textId="47801469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703,70</w:t>
            </w:r>
            <w:r w:rsidR="00912118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1ECDCB36" w14:textId="74E0D2BB" w:rsidR="00884CAC" w:rsidRPr="00B63A7A" w:rsidRDefault="00884CAC"/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72"/>
        <w:gridCol w:w="880"/>
        <w:gridCol w:w="1437"/>
        <w:gridCol w:w="1489"/>
        <w:gridCol w:w="1435"/>
        <w:gridCol w:w="1438"/>
        <w:gridCol w:w="1470"/>
        <w:gridCol w:w="1439"/>
      </w:tblGrid>
      <w:tr w:rsidR="008878ED" w:rsidRPr="00B63A7A" w14:paraId="658E9398" w14:textId="77777777" w:rsidTr="0060731A">
        <w:trPr>
          <w:tblHeader/>
        </w:trPr>
        <w:tc>
          <w:tcPr>
            <w:tcW w:w="5190" w:type="dxa"/>
            <w:shd w:val="clear" w:color="auto" w:fill="auto"/>
          </w:tcPr>
          <w:p w14:paraId="4E301F05" w14:textId="18415E5D" w:rsidR="008878ED" w:rsidRPr="00B63A7A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722E2F4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88" w:type="dxa"/>
            <w:gridSpan w:val="6"/>
            <w:shd w:val="clear" w:color="auto" w:fill="auto"/>
            <w:vAlign w:val="bottom"/>
          </w:tcPr>
          <w:p w14:paraId="00695FD8" w14:textId="2880C9C5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72B" w:rsidRPr="00B63A7A" w14:paraId="48C535D0" w14:textId="77777777" w:rsidTr="0060731A">
        <w:trPr>
          <w:tblHeader/>
        </w:trPr>
        <w:tc>
          <w:tcPr>
            <w:tcW w:w="5190" w:type="dxa"/>
            <w:shd w:val="clear" w:color="auto" w:fill="auto"/>
          </w:tcPr>
          <w:p w14:paraId="29C11BEB" w14:textId="77777777" w:rsidR="0072072B" w:rsidRPr="00B63A7A" w:rsidRDefault="0072072B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058C53C" w14:textId="77777777" w:rsidR="0072072B" w:rsidRPr="00B63A7A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3"/>
            <w:shd w:val="clear" w:color="auto" w:fill="auto"/>
            <w:vAlign w:val="bottom"/>
          </w:tcPr>
          <w:p w14:paraId="284AC367" w14:textId="60971167" w:rsidR="0072072B" w:rsidRPr="00B63A7A" w:rsidRDefault="00E2787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3451"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DB3451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DB3451" w:rsidRPr="00B63A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348" w:type="dxa"/>
            <w:gridSpan w:val="3"/>
            <w:shd w:val="clear" w:color="auto" w:fill="auto"/>
            <w:vAlign w:val="bottom"/>
          </w:tcPr>
          <w:p w14:paraId="335B186F" w14:textId="365C3CA1" w:rsidR="0072072B" w:rsidRPr="00B63A7A" w:rsidRDefault="0072072B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3451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78ED" w:rsidRPr="00B63A7A" w14:paraId="19934FB8" w14:textId="77777777" w:rsidTr="0060731A">
        <w:trPr>
          <w:tblHeader/>
        </w:trPr>
        <w:tc>
          <w:tcPr>
            <w:tcW w:w="5190" w:type="dxa"/>
            <w:shd w:val="clear" w:color="auto" w:fill="auto"/>
          </w:tcPr>
          <w:p w14:paraId="50AE3E15" w14:textId="77777777" w:rsidR="008878ED" w:rsidRPr="00B63A7A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7909D72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1F4F4E2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D634D1A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5" w:type="dxa"/>
            <w:vAlign w:val="bottom"/>
          </w:tcPr>
          <w:p w14:paraId="6591D7D4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F8F3354" w14:textId="77777777" w:rsidR="0060731A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</w:t>
            </w:r>
          </w:p>
          <w:p w14:paraId="2711C3BF" w14:textId="78084014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F8F4728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6A9C263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878ED" w:rsidRPr="00B63A7A" w14:paraId="41F50297" w14:textId="77777777" w:rsidTr="0060731A">
        <w:trPr>
          <w:tblHeader/>
        </w:trPr>
        <w:tc>
          <w:tcPr>
            <w:tcW w:w="5190" w:type="dxa"/>
            <w:shd w:val="clear" w:color="auto" w:fill="auto"/>
          </w:tcPr>
          <w:p w14:paraId="43661412" w14:textId="77777777" w:rsidR="008878ED" w:rsidRPr="00B63A7A" w:rsidRDefault="008878ED" w:rsidP="00C74A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E1CC24B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88" w:type="dxa"/>
            <w:gridSpan w:val="6"/>
            <w:shd w:val="clear" w:color="auto" w:fill="auto"/>
            <w:vAlign w:val="bottom"/>
          </w:tcPr>
          <w:p w14:paraId="70568339" w14:textId="77777777" w:rsidR="008878ED" w:rsidRPr="00B63A7A" w:rsidRDefault="008878ED" w:rsidP="00C7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0CDE" w:rsidRPr="00B63A7A" w14:paraId="3F2E4286" w14:textId="77777777" w:rsidTr="0060731A">
        <w:tc>
          <w:tcPr>
            <w:tcW w:w="5190" w:type="dxa"/>
            <w:shd w:val="clear" w:color="auto" w:fill="auto"/>
          </w:tcPr>
          <w:p w14:paraId="6F712F72" w14:textId="77777777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82" w:type="dxa"/>
            <w:shd w:val="clear" w:color="auto" w:fill="auto"/>
          </w:tcPr>
          <w:p w14:paraId="64362B63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D2B624A" w14:textId="335419E1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46664E2" w14:textId="3C71ACD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35" w:type="dxa"/>
          </w:tcPr>
          <w:p w14:paraId="77390E2F" w14:textId="7001C29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2E22A57" w14:textId="105146E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97F42D2" w14:textId="2045835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39" w:type="dxa"/>
            <w:shd w:val="clear" w:color="auto" w:fill="auto"/>
          </w:tcPr>
          <w:p w14:paraId="42332564" w14:textId="6AADC8A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670CDE" w:rsidRPr="00B63A7A" w14:paraId="4FEAD75A" w14:textId="77777777" w:rsidTr="0060731A">
        <w:tc>
          <w:tcPr>
            <w:tcW w:w="5190" w:type="dxa"/>
            <w:shd w:val="clear" w:color="auto" w:fill="auto"/>
          </w:tcPr>
          <w:p w14:paraId="6CBAD64F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2" w:type="dxa"/>
            <w:shd w:val="clear" w:color="auto" w:fill="auto"/>
          </w:tcPr>
          <w:p w14:paraId="56BC876A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9A3CAF2" w14:textId="0E9259E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BAD6CCC" w14:textId="1F8F6D9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104,347</w:t>
            </w:r>
          </w:p>
        </w:tc>
        <w:tc>
          <w:tcPr>
            <w:tcW w:w="1435" w:type="dxa"/>
          </w:tcPr>
          <w:p w14:paraId="0733A182" w14:textId="5C6C646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104,347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2C7B212" w14:textId="169A37C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22073F12" w14:textId="60ECCB7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39" w:type="dxa"/>
            <w:shd w:val="clear" w:color="auto" w:fill="auto"/>
          </w:tcPr>
          <w:p w14:paraId="0B0B69E9" w14:textId="6E9098E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670CDE" w:rsidRPr="00B63A7A" w14:paraId="05156B55" w14:textId="77777777" w:rsidTr="0060731A">
        <w:tc>
          <w:tcPr>
            <w:tcW w:w="5190" w:type="dxa"/>
            <w:shd w:val="clear" w:color="auto" w:fill="auto"/>
          </w:tcPr>
          <w:p w14:paraId="7F546B03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2" w:type="dxa"/>
            <w:shd w:val="clear" w:color="auto" w:fill="auto"/>
          </w:tcPr>
          <w:p w14:paraId="649A51B1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F3CDA08" w14:textId="1979FDA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3,85</w:t>
            </w:r>
            <w:r w:rsidR="00DB072A" w:rsidRPr="00B63A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C851982" w14:textId="4B43E9E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5" w:type="dxa"/>
          </w:tcPr>
          <w:p w14:paraId="09305756" w14:textId="78042C15" w:rsidR="00670CDE" w:rsidRPr="00B63A7A" w:rsidDel="008D6148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3,85</w:t>
            </w:r>
            <w:r w:rsidR="00810F19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E93402E" w14:textId="32659C2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4,859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211F88F" w14:textId="0DCF6DC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5679433D" w14:textId="247E0838" w:rsidR="00670CDE" w:rsidRPr="00B63A7A" w:rsidDel="008D6148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4,859</w:t>
            </w:r>
          </w:p>
        </w:tc>
      </w:tr>
      <w:tr w:rsidR="00670CDE" w:rsidRPr="00B63A7A" w14:paraId="7F809296" w14:textId="77777777" w:rsidTr="0060731A">
        <w:trPr>
          <w:trHeight w:val="74"/>
        </w:trPr>
        <w:tc>
          <w:tcPr>
            <w:tcW w:w="5190" w:type="dxa"/>
            <w:shd w:val="clear" w:color="auto" w:fill="auto"/>
          </w:tcPr>
          <w:p w14:paraId="21C34C23" w14:textId="469966AC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C4C8D4A" w14:textId="3C1103B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FD54105" w14:textId="7267116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2C67A9" w14:textId="7714630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435" w:type="dxa"/>
          </w:tcPr>
          <w:p w14:paraId="49918833" w14:textId="6427FB0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F22E324" w14:textId="2D6D71F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2870DB62" w14:textId="19F1B97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1439" w:type="dxa"/>
            <w:shd w:val="clear" w:color="auto" w:fill="auto"/>
          </w:tcPr>
          <w:p w14:paraId="0C9D0975" w14:textId="4972CB93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</w:tr>
      <w:tr w:rsidR="00670CDE" w:rsidRPr="00B63A7A" w14:paraId="6EF1F427" w14:textId="77777777" w:rsidTr="0060731A">
        <w:tc>
          <w:tcPr>
            <w:tcW w:w="5190" w:type="dxa"/>
            <w:shd w:val="clear" w:color="auto" w:fill="auto"/>
          </w:tcPr>
          <w:p w14:paraId="02847078" w14:textId="77777777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2" w:type="dxa"/>
            <w:shd w:val="clear" w:color="auto" w:fill="auto"/>
          </w:tcPr>
          <w:p w14:paraId="2DDB5555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2655806" w14:textId="6CD7172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4EECD3A" w14:textId="129F656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163,000</w:t>
            </w:r>
          </w:p>
        </w:tc>
        <w:tc>
          <w:tcPr>
            <w:tcW w:w="1435" w:type="dxa"/>
          </w:tcPr>
          <w:p w14:paraId="2843E4E4" w14:textId="080198D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163,000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FB0C8DB" w14:textId="77E79AF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C166515" w14:textId="4FA2072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39" w:type="dxa"/>
            <w:shd w:val="clear" w:color="auto" w:fill="auto"/>
          </w:tcPr>
          <w:p w14:paraId="1230A335" w14:textId="3FF5384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670CDE" w:rsidRPr="00B63A7A" w14:paraId="647FE65B" w14:textId="77777777" w:rsidTr="0060731A">
        <w:tc>
          <w:tcPr>
            <w:tcW w:w="5190" w:type="dxa"/>
            <w:shd w:val="clear" w:color="auto" w:fill="auto"/>
          </w:tcPr>
          <w:p w14:paraId="221A577E" w14:textId="406BA47B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2" w:type="dxa"/>
            <w:shd w:val="clear" w:color="auto" w:fill="auto"/>
          </w:tcPr>
          <w:p w14:paraId="679B49DF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B6DECB1" w14:textId="4051AFC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31E25BB" w14:textId="18D10AD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5" w:type="dxa"/>
          </w:tcPr>
          <w:p w14:paraId="469A5232" w14:textId="2699674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9502B25" w14:textId="14B9F59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3940243" w14:textId="55E11E6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60277351" w14:textId="4069536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670CDE" w:rsidRPr="00B63A7A" w14:paraId="27C2E0A1" w14:textId="77777777" w:rsidTr="0060731A">
        <w:tc>
          <w:tcPr>
            <w:tcW w:w="5190" w:type="dxa"/>
            <w:shd w:val="clear" w:color="auto" w:fill="auto"/>
          </w:tcPr>
          <w:p w14:paraId="24D6F5F5" w14:textId="1FDE172E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A67931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E8427B0" w14:textId="661C80E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EF37170" w14:textId="6E8959B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297,187</w:t>
            </w:r>
          </w:p>
        </w:tc>
        <w:tc>
          <w:tcPr>
            <w:tcW w:w="1435" w:type="dxa"/>
          </w:tcPr>
          <w:p w14:paraId="0C53C21D" w14:textId="26444FE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297,187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44A7FB9" w14:textId="034CCFD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9127DA0" w14:textId="7B28004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39" w:type="dxa"/>
            <w:shd w:val="clear" w:color="auto" w:fill="auto"/>
          </w:tcPr>
          <w:p w14:paraId="156A3D6B" w14:textId="1E65EB1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670CDE" w:rsidRPr="00B63A7A" w14:paraId="3B9D6626" w14:textId="77777777" w:rsidTr="0060731A">
        <w:tc>
          <w:tcPr>
            <w:tcW w:w="5190" w:type="dxa"/>
            <w:shd w:val="clear" w:color="auto" w:fill="auto"/>
          </w:tcPr>
          <w:p w14:paraId="5C1C055F" w14:textId="1051592B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06EAA6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664B3AD" w14:textId="531C189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6,71</w:t>
            </w:r>
            <w:r w:rsidR="00DB072A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04DD7BA" w14:textId="69A6C6A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5" w:type="dxa"/>
          </w:tcPr>
          <w:p w14:paraId="5559D947" w14:textId="77E929F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6,71</w:t>
            </w:r>
            <w:r w:rsidR="00810F19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2F16968" w14:textId="50589413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7,418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265BB36" w14:textId="69C2B22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03CBC6FC" w14:textId="4D28CF9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7,418</w:t>
            </w:r>
          </w:p>
        </w:tc>
      </w:tr>
      <w:tr w:rsidR="00670CDE" w:rsidRPr="00B63A7A" w14:paraId="0B6E81A1" w14:textId="77777777" w:rsidTr="0060731A">
        <w:tc>
          <w:tcPr>
            <w:tcW w:w="5190" w:type="dxa"/>
            <w:shd w:val="clear" w:color="auto" w:fill="auto"/>
          </w:tcPr>
          <w:p w14:paraId="5D63F730" w14:textId="621E4AFB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B63A7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ย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าวจากบุคคลอื่น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F0EDE41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8713A14" w14:textId="3DBBEA20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CE02A3" w14:textId="6D11ABCF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5" w:type="dxa"/>
          </w:tcPr>
          <w:p w14:paraId="1C47D3E0" w14:textId="59F90A66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9,055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A97F5BF" w14:textId="449B7D11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C367D1" w:rsidRPr="00B63A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2BB4ACD" w14:textId="5F41378D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</w:tcPr>
          <w:p w14:paraId="6631469A" w14:textId="6A11E027" w:rsidR="00670CDE" w:rsidRPr="00B63A7A" w:rsidRDefault="00670CDE" w:rsidP="00670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9,90</w:t>
            </w:r>
            <w:r w:rsidR="00C367D1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670CDE" w:rsidRPr="00B63A7A" w14:paraId="46E16DD6" w14:textId="77777777" w:rsidTr="0060731A">
        <w:tc>
          <w:tcPr>
            <w:tcW w:w="5190" w:type="dxa"/>
            <w:shd w:val="clear" w:color="auto" w:fill="auto"/>
          </w:tcPr>
          <w:p w14:paraId="296FB563" w14:textId="77777777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B63A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3D8E5DC6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9B0415C" w14:textId="46FB7D8F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23,06</w:t>
            </w:r>
            <w:r w:rsidR="00A31C7F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9C82464" w14:textId="1CB9A4B0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667,534</w:t>
            </w:r>
          </w:p>
        </w:tc>
        <w:tc>
          <w:tcPr>
            <w:tcW w:w="1435" w:type="dxa"/>
          </w:tcPr>
          <w:p w14:paraId="2E28CC1F" w14:textId="390CC3F8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690,</w:t>
            </w:r>
            <w:r w:rsidR="00CC09BC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E2B9926" w14:textId="230576B3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25,58</w:t>
            </w:r>
            <w:r w:rsidR="00C367D1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99F497B" w14:textId="29647EDE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675,338</w:t>
            </w:r>
          </w:p>
        </w:tc>
        <w:tc>
          <w:tcPr>
            <w:tcW w:w="1439" w:type="dxa"/>
            <w:shd w:val="clear" w:color="auto" w:fill="auto"/>
          </w:tcPr>
          <w:p w14:paraId="0ED2C522" w14:textId="5219E37C" w:rsidR="00670CDE" w:rsidRPr="00B63A7A" w:rsidRDefault="00670CDE" w:rsidP="00670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700,92</w:t>
            </w:r>
            <w:r w:rsidR="00C367D1" w:rsidRPr="00B63A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4F9D3692" w14:textId="066EF969" w:rsidR="008D6148" w:rsidRPr="00B63A7A" w:rsidRDefault="008D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</w:pPr>
      <w:r w:rsidRPr="00B63A7A"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br w:type="page"/>
      </w:r>
    </w:p>
    <w:p w14:paraId="62749812" w14:textId="77777777" w:rsidR="00DE5062" w:rsidRPr="00B63A7A" w:rsidRDefault="00DE5062" w:rsidP="008D614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firstLine="540"/>
        <w:rPr>
          <w:rFonts w:ascii="Angsana New" w:hAnsi="Angsana New"/>
          <w:b/>
          <w:bCs/>
          <w:i/>
          <w:iCs/>
          <w:spacing w:val="-14"/>
          <w:sz w:val="28"/>
          <w:szCs w:val="28"/>
          <w:cs/>
        </w:rPr>
        <w:sectPr w:rsidR="00DE5062" w:rsidRPr="00B63A7A" w:rsidSect="0074177D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5FFF585" w14:textId="31497D02" w:rsidR="005F6618" w:rsidRPr="00B63A7A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="00E2787B" w:rsidRPr="00B63A7A">
        <w:rPr>
          <w:rFonts w:ascii="Angsana New" w:hAnsi="Angsana New"/>
          <w:bCs/>
          <w:sz w:val="28"/>
          <w:szCs w:val="28"/>
        </w:rPr>
        <w:t>3</w:t>
      </w:r>
      <w:r w:rsidR="0016754A" w:rsidRPr="00B63A7A">
        <w:rPr>
          <w:rFonts w:ascii="Angsana New" w:hAnsi="Angsana New"/>
          <w:bCs/>
          <w:sz w:val="28"/>
          <w:szCs w:val="28"/>
        </w:rPr>
        <w:t xml:space="preserve">1 </w:t>
      </w:r>
      <w:r w:rsidR="0016754A" w:rsidRPr="00B63A7A">
        <w:rPr>
          <w:rFonts w:ascii="Angsana New" w:hAnsi="Angsana New" w:hint="cs"/>
          <w:b/>
          <w:sz w:val="28"/>
          <w:szCs w:val="28"/>
          <w:cs/>
        </w:rPr>
        <w:t xml:space="preserve">มีนาคม </w:t>
      </w:r>
      <w:r w:rsidR="0016754A" w:rsidRPr="00B63A7A">
        <w:rPr>
          <w:rFonts w:ascii="Angsana New" w:hAnsi="Angsana New"/>
          <w:bCs/>
          <w:sz w:val="28"/>
          <w:szCs w:val="28"/>
        </w:rPr>
        <w:t>2564</w:t>
      </w:r>
      <w:r w:rsidRPr="00B63A7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118C7" w:rsidRPr="00B63A7A">
        <w:rPr>
          <w:rFonts w:ascii="Angsana New" w:hAnsi="Angsana New"/>
          <w:sz w:val="28"/>
          <w:szCs w:val="28"/>
        </w:rPr>
        <w:t>31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30C11" w:rsidRPr="00B63A7A">
        <w:rPr>
          <w:rFonts w:ascii="Angsana New" w:hAnsi="Angsana New"/>
          <w:sz w:val="28"/>
          <w:szCs w:val="28"/>
        </w:rPr>
        <w:t>256</w:t>
      </w:r>
      <w:r w:rsidR="0016754A" w:rsidRPr="00B63A7A">
        <w:rPr>
          <w:rFonts w:ascii="Angsana New" w:hAnsi="Angsana New"/>
          <w:sz w:val="28"/>
          <w:szCs w:val="28"/>
        </w:rPr>
        <w:t>3</w:t>
      </w:r>
      <w:r w:rsidRPr="00B63A7A">
        <w:rPr>
          <w:rFonts w:ascii="Angsana New" w:hAnsi="Angsana New" w:hint="cs"/>
          <w:sz w:val="28"/>
          <w:szCs w:val="28"/>
          <w:cs/>
        </w:rPr>
        <w:t xml:space="preserve"> เป็นสกุลเงินบาท</w:t>
      </w:r>
    </w:p>
    <w:p w14:paraId="118136F6" w14:textId="77777777" w:rsidR="005F6618" w:rsidRPr="00B63A7A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46E0E6" w14:textId="5555155B" w:rsidR="005F6618" w:rsidRPr="00B63A7A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ณ วันที่</w:t>
      </w:r>
      <w:r w:rsidR="00D84039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16754A" w:rsidRPr="00B63A7A">
        <w:rPr>
          <w:rFonts w:ascii="Angsana New" w:hAnsi="Angsana New"/>
          <w:bCs/>
          <w:sz w:val="28"/>
          <w:szCs w:val="28"/>
        </w:rPr>
        <w:t xml:space="preserve">31 </w:t>
      </w:r>
      <w:r w:rsidR="0016754A" w:rsidRPr="00B63A7A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16754A" w:rsidRPr="00B63A7A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16754A" w:rsidRPr="00B63A7A">
        <w:rPr>
          <w:rFonts w:ascii="Angsana New" w:hAnsi="Angsana New"/>
          <w:bCs/>
          <w:sz w:val="28"/>
          <w:szCs w:val="28"/>
        </w:rPr>
        <w:t>2564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="00670CDE" w:rsidRPr="00B63A7A">
        <w:rPr>
          <w:rFonts w:ascii="Angsana New" w:hAnsi="Angsana New"/>
          <w:sz w:val="28"/>
          <w:szCs w:val="28"/>
        </w:rPr>
        <w:t>254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B63A7A">
        <w:rPr>
          <w:rFonts w:ascii="Angsana New" w:hAnsi="Angsana New"/>
          <w:i/>
          <w:iCs/>
          <w:sz w:val="28"/>
          <w:szCs w:val="28"/>
        </w:rPr>
        <w:t>(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31</w:t>
      </w:r>
      <w:r w:rsidR="00D84039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D84039" w:rsidRPr="00B63A7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D84039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256</w:t>
      </w:r>
      <w:r w:rsidR="0016754A" w:rsidRPr="00B63A7A">
        <w:rPr>
          <w:rFonts w:ascii="Angsana New" w:hAnsi="Angsana New"/>
          <w:i/>
          <w:iCs/>
          <w:sz w:val="28"/>
          <w:szCs w:val="28"/>
        </w:rPr>
        <w:t>3</w:t>
      </w:r>
      <w:r w:rsidR="00D84039"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="0016754A" w:rsidRPr="00B63A7A">
        <w:rPr>
          <w:rFonts w:ascii="Angsana New" w:hAnsi="Angsana New"/>
          <w:i/>
          <w:iCs/>
          <w:sz w:val="28"/>
          <w:szCs w:val="28"/>
        </w:rPr>
        <w:t>235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Pr="00B63A7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B63A7A">
        <w:rPr>
          <w:rFonts w:ascii="Angsana New" w:hAnsi="Angsana New"/>
          <w:i/>
          <w:iCs/>
          <w:sz w:val="28"/>
          <w:szCs w:val="28"/>
        </w:rPr>
        <w:t>)</w:t>
      </w:r>
    </w:p>
    <w:p w14:paraId="56F4648D" w14:textId="77777777" w:rsidR="005676F5" w:rsidRPr="00B63A7A" w:rsidRDefault="005676F5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2FEA79" w14:textId="2340368D" w:rsidR="00253E5F" w:rsidRPr="00B63A7A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6754A" w:rsidRPr="00B63A7A">
        <w:rPr>
          <w:rFonts w:ascii="Angsana New" w:hAnsi="Angsana New"/>
          <w:bCs/>
          <w:sz w:val="28"/>
          <w:szCs w:val="28"/>
        </w:rPr>
        <w:t xml:space="preserve">31 </w:t>
      </w:r>
      <w:r w:rsidR="0016754A" w:rsidRPr="00B63A7A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16754A" w:rsidRPr="00B63A7A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16754A" w:rsidRPr="00B63A7A">
        <w:rPr>
          <w:rFonts w:ascii="Angsana New" w:hAnsi="Angsana New"/>
          <w:bCs/>
          <w:sz w:val="28"/>
          <w:szCs w:val="28"/>
        </w:rPr>
        <w:t>2564</w:t>
      </w:r>
      <w:r w:rsidR="001075F5" w:rsidRPr="00B63A7A">
        <w:rPr>
          <w:rFonts w:ascii="Angsana New" w:hAnsi="Angsana New"/>
          <w:bCs/>
          <w:sz w:val="28"/>
          <w:szCs w:val="28"/>
        </w:rPr>
        <w:t xml:space="preserve"> </w:t>
      </w:r>
      <w:r w:rsidR="007C31FB" w:rsidRPr="00B63A7A">
        <w:rPr>
          <w:rFonts w:ascii="Angsana New" w:hAnsi="Angsana New" w:hint="cs"/>
          <w:sz w:val="28"/>
          <w:szCs w:val="28"/>
          <w:cs/>
        </w:rPr>
        <w:t>กลุ่ม</w:t>
      </w:r>
      <w:r w:rsidRPr="00B63A7A">
        <w:rPr>
          <w:rFonts w:ascii="Angsana New" w:hAnsi="Angsana New" w:hint="cs"/>
          <w:sz w:val="28"/>
          <w:szCs w:val="28"/>
          <w:cs/>
        </w:rPr>
        <w:t>บริษัทมีสัญญา</w:t>
      </w:r>
      <w:r w:rsidR="000A0E22" w:rsidRPr="00B63A7A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B63A7A">
        <w:rPr>
          <w:rFonts w:ascii="Angsana New" w:hAnsi="Angsana New" w:hint="cs"/>
          <w:sz w:val="28"/>
          <w:szCs w:val="28"/>
          <w:cs/>
        </w:rPr>
        <w:t>เงินกู้ยืมระยะสั้นกับสถาบันการเงินเป็นจำนวนเงิน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="00670CDE" w:rsidRPr="00B63A7A">
        <w:rPr>
          <w:rFonts w:ascii="Angsana New" w:hAnsi="Angsana New"/>
          <w:sz w:val="28"/>
          <w:szCs w:val="28"/>
        </w:rPr>
        <w:t>70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B63A7A">
        <w:rPr>
          <w:rFonts w:ascii="Angsana New" w:hAnsi="Angsana New"/>
          <w:i/>
          <w:iCs/>
          <w:sz w:val="28"/>
          <w:szCs w:val="28"/>
        </w:rPr>
        <w:t>(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31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Pr="00B63A7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256</w:t>
      </w:r>
      <w:r w:rsidR="0016754A" w:rsidRPr="00B63A7A">
        <w:rPr>
          <w:rFonts w:ascii="Angsana New" w:hAnsi="Angsana New"/>
          <w:i/>
          <w:iCs/>
          <w:sz w:val="28"/>
          <w:szCs w:val="28"/>
        </w:rPr>
        <w:t>3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="0016754A" w:rsidRPr="00B63A7A">
        <w:rPr>
          <w:rFonts w:ascii="Angsana New" w:hAnsi="Angsana New"/>
          <w:i/>
          <w:iCs/>
          <w:sz w:val="28"/>
          <w:szCs w:val="28"/>
        </w:rPr>
        <w:t>7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2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Pr="00B63A7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B63A7A">
        <w:rPr>
          <w:rFonts w:ascii="Angsana New" w:hAnsi="Angsana New"/>
          <w:i/>
          <w:iCs/>
          <w:sz w:val="28"/>
          <w:szCs w:val="28"/>
        </w:rPr>
        <w:t>)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B63A7A">
        <w:rPr>
          <w:rFonts w:ascii="Angsana New" w:hAnsi="Angsana New"/>
          <w:i/>
          <w:iCs/>
          <w:sz w:val="28"/>
          <w:szCs w:val="28"/>
          <w:cs/>
        </w:rPr>
        <w:t>(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31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Pr="00B63A7A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256</w:t>
      </w:r>
      <w:r w:rsidR="0016754A" w:rsidRPr="00B63A7A">
        <w:rPr>
          <w:rFonts w:ascii="Angsana New" w:hAnsi="Angsana New"/>
          <w:i/>
          <w:iCs/>
          <w:sz w:val="28"/>
          <w:szCs w:val="28"/>
        </w:rPr>
        <w:t>3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Pr="00B63A7A">
        <w:rPr>
          <w:rFonts w:ascii="Angsana New" w:hAnsi="Angsana New"/>
          <w:i/>
          <w:iCs/>
          <w:sz w:val="28"/>
          <w:szCs w:val="28"/>
          <w:cs/>
        </w:rPr>
        <w:t>อัตราดอกเบี้ยคงที่)</w:t>
      </w:r>
    </w:p>
    <w:p w14:paraId="432266D1" w14:textId="77777777" w:rsidR="00253E5F" w:rsidRPr="00B63A7A" w:rsidRDefault="00253E5F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73911C6" w14:textId="5D5F95AA" w:rsidR="005F6618" w:rsidRPr="00B63A7A" w:rsidRDefault="005F6618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bookmarkStart w:id="11" w:name="_Hlk33175310"/>
      <w:r w:rsidRPr="00B63A7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6754A" w:rsidRPr="00B63A7A">
        <w:rPr>
          <w:rFonts w:ascii="Angsana New" w:hAnsi="Angsana New"/>
          <w:bCs/>
          <w:sz w:val="28"/>
          <w:szCs w:val="28"/>
        </w:rPr>
        <w:t xml:space="preserve">31 </w:t>
      </w:r>
      <w:r w:rsidR="0016754A" w:rsidRPr="00B63A7A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16754A" w:rsidRPr="00B63A7A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16754A" w:rsidRPr="00B63A7A">
        <w:rPr>
          <w:rFonts w:ascii="Angsana New" w:hAnsi="Angsana New"/>
          <w:bCs/>
          <w:sz w:val="28"/>
          <w:szCs w:val="28"/>
        </w:rPr>
        <w:t xml:space="preserve">2564 </w:t>
      </w:r>
      <w:r w:rsidR="007C31FB" w:rsidRPr="00B63A7A">
        <w:rPr>
          <w:rFonts w:ascii="Angsana New" w:hAnsi="Angsana New" w:hint="cs"/>
          <w:sz w:val="28"/>
          <w:szCs w:val="28"/>
          <w:cs/>
        </w:rPr>
        <w:t>กลุ่ม</w:t>
      </w:r>
      <w:r w:rsidRPr="00B63A7A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บริษัทมีสัญญาเงินกู้ยืมระยะยาวกับสถาบันการเงินเป็นจำนวนเงิน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="00670CDE" w:rsidRPr="00B63A7A">
        <w:rPr>
          <w:rFonts w:ascii="Angsana New" w:hAnsi="Angsana New"/>
          <w:sz w:val="28"/>
          <w:szCs w:val="28"/>
        </w:rPr>
        <w:t>402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5E36F6" w:rsidRPr="00B63A7A">
        <w:rPr>
          <w:rFonts w:ascii="Angsana New" w:hAnsi="Angsana New"/>
          <w:i/>
          <w:iCs/>
          <w:sz w:val="28"/>
          <w:szCs w:val="28"/>
        </w:rPr>
        <w:t>(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31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B63A7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256</w:t>
      </w:r>
      <w:r w:rsidR="00975B11" w:rsidRPr="00B63A7A">
        <w:rPr>
          <w:rFonts w:ascii="Angsana New" w:hAnsi="Angsana New"/>
          <w:i/>
          <w:iCs/>
          <w:sz w:val="28"/>
          <w:szCs w:val="28"/>
        </w:rPr>
        <w:t>3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="00975B11" w:rsidRPr="00B63A7A">
        <w:rPr>
          <w:rFonts w:ascii="Angsana New" w:hAnsi="Angsana New"/>
          <w:i/>
          <w:iCs/>
          <w:sz w:val="28"/>
          <w:szCs w:val="28"/>
        </w:rPr>
        <w:t>419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B63A7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5E36F6" w:rsidRPr="00B63A7A">
        <w:rPr>
          <w:rFonts w:ascii="Angsana New" w:hAnsi="Angsana New"/>
          <w:i/>
          <w:iCs/>
          <w:sz w:val="28"/>
          <w:szCs w:val="28"/>
        </w:rPr>
        <w:t>)</w:t>
      </w:r>
      <w:r w:rsidR="005E36F6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เงินกู้ยืมระยะยาวดังกล่าวมีอัตราดอกเบี้ย</w:t>
      </w:r>
      <w:r w:rsidRPr="00B63A7A">
        <w:rPr>
          <w:rFonts w:ascii="Angsana New" w:hAnsi="Angsana New"/>
          <w:sz w:val="28"/>
          <w:szCs w:val="28"/>
          <w:cs/>
        </w:rPr>
        <w:t>ลอยตัว</w:t>
      </w:r>
      <w:r w:rsidR="00151665" w:rsidRPr="00B63A7A">
        <w:rPr>
          <w:rFonts w:ascii="Angsana New" w:hAnsi="Angsana New"/>
          <w:sz w:val="28"/>
          <w:szCs w:val="28"/>
        </w:rPr>
        <w:t xml:space="preserve"> </w:t>
      </w:r>
      <w:bookmarkStart w:id="12" w:name="_Hlk33175609"/>
      <w:r w:rsidR="00430C11" w:rsidRPr="00B63A7A">
        <w:rPr>
          <w:rFonts w:ascii="Angsana New" w:hAnsi="Angsana New" w:hint="cs"/>
          <w:sz w:val="28"/>
          <w:szCs w:val="28"/>
          <w:cs/>
        </w:rPr>
        <w:t>และมีระยะเวลา</w:t>
      </w:r>
      <w:r w:rsidRPr="00B63A7A">
        <w:rPr>
          <w:rFonts w:ascii="Angsana New" w:hAnsi="Angsana New" w:hint="cs"/>
          <w:sz w:val="28"/>
          <w:szCs w:val="28"/>
          <w:cs/>
        </w:rPr>
        <w:t>ครบกำหนด</w:t>
      </w:r>
      <w:bookmarkEnd w:id="12"/>
      <w:r w:rsidR="00430C11" w:rsidRPr="00B63A7A">
        <w:rPr>
          <w:rFonts w:ascii="Angsana New" w:hAnsi="Angsana New" w:hint="cs"/>
          <w:sz w:val="28"/>
          <w:szCs w:val="28"/>
          <w:cs/>
        </w:rPr>
        <w:t xml:space="preserve">ภายใน </w:t>
      </w:r>
      <w:r w:rsidR="00150A99" w:rsidRPr="00B63A7A">
        <w:rPr>
          <w:rFonts w:ascii="Angsana New" w:hAnsi="Angsana New"/>
          <w:sz w:val="28"/>
          <w:szCs w:val="28"/>
        </w:rPr>
        <w:t>4</w:t>
      </w:r>
      <w:r w:rsidR="007C31FB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150A99" w:rsidRPr="00B63A7A">
        <w:rPr>
          <w:rFonts w:ascii="Angsana New" w:hAnsi="Angsana New"/>
          <w:sz w:val="28"/>
          <w:szCs w:val="28"/>
        </w:rPr>
        <w:t>-</w:t>
      </w:r>
      <w:r w:rsidR="007C31FB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150A99" w:rsidRPr="00B63A7A">
        <w:rPr>
          <w:rFonts w:ascii="Angsana New" w:hAnsi="Angsana New"/>
          <w:sz w:val="28"/>
          <w:szCs w:val="28"/>
        </w:rPr>
        <w:t xml:space="preserve">6 </w:t>
      </w:r>
      <w:r w:rsidR="00430C11" w:rsidRPr="00B63A7A">
        <w:rPr>
          <w:rFonts w:ascii="Angsana New" w:hAnsi="Angsana New" w:hint="cs"/>
          <w:sz w:val="28"/>
          <w:szCs w:val="28"/>
          <w:cs/>
        </w:rPr>
        <w:t>ปี</w:t>
      </w:r>
      <w:r w:rsidR="005D11CE" w:rsidRPr="00B63A7A">
        <w:rPr>
          <w:rFonts w:ascii="Angsana New" w:hAnsi="Angsana New"/>
          <w:sz w:val="28"/>
          <w:szCs w:val="28"/>
        </w:rPr>
        <w:t xml:space="preserve"> </w:t>
      </w:r>
      <w:r w:rsidR="00A63B90" w:rsidRPr="00B63A7A">
        <w:rPr>
          <w:rFonts w:ascii="Angsana New" w:hAnsi="Angsana New"/>
          <w:sz w:val="28"/>
          <w:szCs w:val="28"/>
        </w:rPr>
        <w:br/>
      </w:r>
      <w:r w:rsidR="005E36F6" w:rsidRPr="00B63A7A">
        <w:rPr>
          <w:rFonts w:ascii="Angsana New" w:hAnsi="Angsana New"/>
          <w:i/>
          <w:iCs/>
          <w:sz w:val="28"/>
          <w:szCs w:val="28"/>
        </w:rPr>
        <w:t>(</w:t>
      </w:r>
      <w:r w:rsidR="00F118C7" w:rsidRPr="00B63A7A">
        <w:rPr>
          <w:rFonts w:ascii="Angsana New" w:hAnsi="Angsana New"/>
          <w:i/>
          <w:iCs/>
          <w:sz w:val="28"/>
          <w:szCs w:val="28"/>
        </w:rPr>
        <w:t>31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5E36F6" w:rsidRPr="00B63A7A">
        <w:rPr>
          <w:rFonts w:ascii="Angsana New" w:hAnsi="Angsana New"/>
          <w:i/>
          <w:iCs/>
          <w:sz w:val="28"/>
          <w:szCs w:val="28"/>
          <w:cs/>
        </w:rPr>
        <w:t>ธันวาคม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 </w:t>
      </w:r>
      <w:r w:rsidR="00430C11" w:rsidRPr="00B63A7A">
        <w:rPr>
          <w:rFonts w:ascii="Angsana New" w:hAnsi="Angsana New"/>
          <w:i/>
          <w:iCs/>
          <w:sz w:val="28"/>
          <w:szCs w:val="28"/>
        </w:rPr>
        <w:t>25</w:t>
      </w:r>
      <w:r w:rsidR="00975B11" w:rsidRPr="00B63A7A">
        <w:rPr>
          <w:rFonts w:ascii="Angsana New" w:hAnsi="Angsana New"/>
          <w:i/>
          <w:iCs/>
          <w:sz w:val="28"/>
          <w:szCs w:val="28"/>
        </w:rPr>
        <w:t>63</w:t>
      </w:r>
      <w:r w:rsidR="005E36F6"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="005E36F6" w:rsidRPr="00B63A7A">
        <w:rPr>
          <w:rFonts w:ascii="Angsana New" w:hAnsi="Angsana New"/>
          <w:i/>
          <w:iCs/>
          <w:sz w:val="28"/>
          <w:szCs w:val="28"/>
          <w:cs/>
        </w:rPr>
        <w:t>อัตราดอกเบี้ยลอยตัว</w:t>
      </w:r>
      <w:r w:rsidR="00E90D34"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430C11" w:rsidRPr="00B63A7A">
        <w:rPr>
          <w:rFonts w:ascii="Angsana New" w:hAnsi="Angsana New" w:hint="cs"/>
          <w:i/>
          <w:iCs/>
          <w:sz w:val="28"/>
          <w:szCs w:val="28"/>
          <w:cs/>
        </w:rPr>
        <w:t>และมี</w:t>
      </w:r>
      <w:r w:rsidR="005E36F6" w:rsidRPr="00B63A7A">
        <w:rPr>
          <w:rFonts w:ascii="Angsana New" w:hAnsi="Angsana New"/>
          <w:i/>
          <w:iCs/>
          <w:sz w:val="28"/>
          <w:szCs w:val="28"/>
          <w:cs/>
        </w:rPr>
        <w:t>ระยะเวลาครบกำหนด</w:t>
      </w:r>
      <w:r w:rsidR="00430C11"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ภายใน </w:t>
      </w:r>
      <w:r w:rsidR="00430C11" w:rsidRPr="00B63A7A">
        <w:rPr>
          <w:rFonts w:ascii="Angsana New" w:hAnsi="Angsana New"/>
          <w:i/>
          <w:iCs/>
          <w:sz w:val="28"/>
          <w:szCs w:val="28"/>
        </w:rPr>
        <w:t>4</w:t>
      </w:r>
      <w:r w:rsidR="00975B11" w:rsidRPr="00B63A7A">
        <w:rPr>
          <w:rFonts w:ascii="Angsana New" w:hAnsi="Angsana New"/>
          <w:i/>
          <w:iCs/>
          <w:sz w:val="28"/>
          <w:szCs w:val="28"/>
        </w:rPr>
        <w:t xml:space="preserve"> - 6</w:t>
      </w:r>
      <w:r w:rsidR="00430C11"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 ปี</w:t>
      </w:r>
      <w:r w:rsidR="005E36F6" w:rsidRPr="00B63A7A">
        <w:rPr>
          <w:rFonts w:ascii="Angsana New" w:hAnsi="Angsana New"/>
          <w:i/>
          <w:iCs/>
          <w:sz w:val="28"/>
          <w:szCs w:val="28"/>
        </w:rPr>
        <w:t>)</w:t>
      </w:r>
    </w:p>
    <w:p w14:paraId="773056C0" w14:textId="43CB6E3C" w:rsidR="008D4EBB" w:rsidRPr="00B63A7A" w:rsidRDefault="008D4EBB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E50BE93" w14:textId="20942B2B" w:rsidR="008D4EBB" w:rsidRPr="00B63A7A" w:rsidRDefault="008D4EBB" w:rsidP="005F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91448" w:rsidRPr="00B63A7A">
        <w:rPr>
          <w:rFonts w:ascii="Angsana New" w:hAnsi="Angsana New"/>
          <w:bCs/>
          <w:sz w:val="28"/>
          <w:szCs w:val="28"/>
        </w:rPr>
        <w:t xml:space="preserve">31 </w:t>
      </w:r>
      <w:r w:rsidR="00E91448" w:rsidRPr="00B63A7A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E91448" w:rsidRPr="00B63A7A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E91448" w:rsidRPr="00B63A7A">
        <w:rPr>
          <w:rFonts w:ascii="Angsana New" w:hAnsi="Angsana New"/>
          <w:bCs/>
          <w:sz w:val="28"/>
          <w:szCs w:val="28"/>
        </w:rPr>
        <w:t>2564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="007C31FB" w:rsidRPr="00B63A7A">
        <w:rPr>
          <w:rFonts w:ascii="Angsana New" w:hAnsi="Angsana New" w:hint="cs"/>
          <w:sz w:val="28"/>
          <w:szCs w:val="28"/>
          <w:cs/>
        </w:rPr>
        <w:t>กลุ่ม</w:t>
      </w:r>
      <w:r w:rsidRPr="00B63A7A">
        <w:rPr>
          <w:rFonts w:ascii="Angsana New" w:hAnsi="Angsana New" w:hint="cs"/>
          <w:sz w:val="28"/>
          <w:szCs w:val="28"/>
          <w:cs/>
        </w:rPr>
        <w:t>บริษัทมีสัญญ</w:t>
      </w:r>
      <w:r w:rsidR="007A2486" w:rsidRPr="00B63A7A">
        <w:rPr>
          <w:rFonts w:asciiTheme="majorBidi" w:hAnsiTheme="majorBidi" w:cstheme="majorBidi" w:hint="cs"/>
          <w:sz w:val="28"/>
          <w:szCs w:val="28"/>
          <w:cs/>
        </w:rPr>
        <w:t>าเงิน</w:t>
      </w:r>
      <w:r w:rsidRPr="00B63A7A">
        <w:rPr>
          <w:rFonts w:ascii="Angsana New" w:hAnsi="Angsana New" w:hint="cs"/>
          <w:sz w:val="28"/>
          <w:szCs w:val="28"/>
          <w:cs/>
        </w:rPr>
        <w:t>กู้ยืมระยะสั้นจากบุคคลอื่นเป</w:t>
      </w:r>
      <w:r w:rsidR="00150A99" w:rsidRPr="00B63A7A">
        <w:rPr>
          <w:rFonts w:ascii="Angsana New" w:hAnsi="Angsana New" w:hint="cs"/>
          <w:sz w:val="28"/>
          <w:szCs w:val="28"/>
          <w:cs/>
        </w:rPr>
        <w:t>็น</w:t>
      </w:r>
      <w:r w:rsidRPr="00B63A7A">
        <w:rPr>
          <w:rFonts w:ascii="Angsana New" w:hAnsi="Angsana New" w:hint="cs"/>
          <w:sz w:val="28"/>
          <w:szCs w:val="28"/>
          <w:cs/>
        </w:rPr>
        <w:t>จำนวนเงิ</w:t>
      </w:r>
      <w:r w:rsidR="00150A99" w:rsidRPr="00B63A7A">
        <w:rPr>
          <w:rFonts w:ascii="Angsana New" w:hAnsi="Angsana New" w:hint="cs"/>
          <w:sz w:val="28"/>
          <w:szCs w:val="28"/>
          <w:cs/>
        </w:rPr>
        <w:t xml:space="preserve">น </w:t>
      </w:r>
      <w:r w:rsidR="00670CDE" w:rsidRPr="00B63A7A">
        <w:rPr>
          <w:rFonts w:ascii="Angsana New" w:hAnsi="Angsana New"/>
          <w:sz w:val="28"/>
          <w:szCs w:val="28"/>
        </w:rPr>
        <w:t>163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B63A7A">
        <w:rPr>
          <w:rFonts w:ascii="Angsana New" w:hAnsi="Angsana New"/>
          <w:i/>
          <w:iCs/>
          <w:sz w:val="28"/>
          <w:szCs w:val="28"/>
        </w:rPr>
        <w:t>256</w:t>
      </w:r>
      <w:r w:rsidR="00E91448" w:rsidRPr="00B63A7A">
        <w:rPr>
          <w:rFonts w:ascii="Angsana New" w:hAnsi="Angsana New"/>
          <w:i/>
          <w:iCs/>
          <w:sz w:val="28"/>
          <w:szCs w:val="28"/>
        </w:rPr>
        <w:t>3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="00E91448" w:rsidRPr="00B63A7A">
        <w:rPr>
          <w:rFonts w:ascii="Angsana New" w:hAnsi="Angsana New"/>
          <w:i/>
          <w:iCs/>
          <w:sz w:val="28"/>
          <w:szCs w:val="28"/>
        </w:rPr>
        <w:t>15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0 </w:t>
      </w:r>
      <w:r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ล้านบาท) </w:t>
      </w:r>
      <w:r w:rsidRPr="00B63A7A"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B63A7A">
        <w:rPr>
          <w:rFonts w:ascii="Angsana New" w:hAnsi="Angsana New"/>
          <w:i/>
          <w:iCs/>
          <w:sz w:val="28"/>
          <w:szCs w:val="28"/>
          <w:cs/>
        </w:rPr>
        <w:t>(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31 </w:t>
      </w:r>
      <w:r w:rsidRPr="00B63A7A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Pr="00B63A7A">
        <w:rPr>
          <w:rFonts w:ascii="Angsana New" w:hAnsi="Angsana New"/>
          <w:i/>
          <w:iCs/>
          <w:sz w:val="28"/>
          <w:szCs w:val="28"/>
        </w:rPr>
        <w:t>256</w:t>
      </w:r>
      <w:r w:rsidR="00E91448" w:rsidRPr="00B63A7A">
        <w:rPr>
          <w:rFonts w:ascii="Angsana New" w:hAnsi="Angsana New"/>
          <w:i/>
          <w:iCs/>
          <w:sz w:val="28"/>
          <w:szCs w:val="28"/>
        </w:rPr>
        <w:t>3</w:t>
      </w:r>
      <w:r w:rsidRPr="00B63A7A">
        <w:rPr>
          <w:rFonts w:ascii="Angsana New" w:hAnsi="Angsana New"/>
          <w:i/>
          <w:iCs/>
          <w:sz w:val="28"/>
          <w:szCs w:val="28"/>
        </w:rPr>
        <w:t xml:space="preserve">: </w:t>
      </w:r>
      <w:r w:rsidRPr="00B63A7A">
        <w:rPr>
          <w:rFonts w:ascii="Angsana New" w:hAnsi="Angsana New"/>
          <w:i/>
          <w:iCs/>
          <w:sz w:val="28"/>
          <w:szCs w:val="28"/>
          <w:cs/>
        </w:rPr>
        <w:t>อัตราดอกเบี้ยคงที่)</w:t>
      </w:r>
    </w:p>
    <w:bookmarkEnd w:id="11"/>
    <w:p w14:paraId="5B7AA5FC" w14:textId="77777777" w:rsidR="000A0E22" w:rsidRPr="00B63A7A" w:rsidRDefault="000A0E22" w:rsidP="000A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B3EABD6" w14:textId="401E016A" w:rsidR="000A0E22" w:rsidRPr="00B63A7A" w:rsidRDefault="000A0E22" w:rsidP="000A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37EB5" w:rsidRPr="00B63A7A">
        <w:rPr>
          <w:rFonts w:ascii="Angsana New" w:hAnsi="Angsana New"/>
          <w:bCs/>
          <w:sz w:val="28"/>
          <w:szCs w:val="28"/>
        </w:rPr>
        <w:t xml:space="preserve">31 </w:t>
      </w:r>
      <w:r w:rsidR="00B37EB5" w:rsidRPr="00B63A7A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B37EB5" w:rsidRPr="00B63A7A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B37EB5" w:rsidRPr="00B63A7A">
        <w:rPr>
          <w:rFonts w:ascii="Angsana New" w:hAnsi="Angsana New"/>
          <w:bCs/>
          <w:sz w:val="28"/>
          <w:szCs w:val="28"/>
        </w:rPr>
        <w:t>2564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="007C31FB" w:rsidRPr="00B63A7A">
        <w:rPr>
          <w:rFonts w:ascii="Angsana New" w:hAnsi="Angsana New" w:hint="cs"/>
          <w:sz w:val="28"/>
          <w:szCs w:val="28"/>
          <w:cs/>
        </w:rPr>
        <w:t>กลุ่ม</w:t>
      </w:r>
      <w:r w:rsidRPr="00B63A7A">
        <w:rPr>
          <w:rFonts w:ascii="Angsana New" w:hAnsi="Angsana New" w:hint="cs"/>
          <w:sz w:val="28"/>
          <w:szCs w:val="28"/>
          <w:cs/>
        </w:rPr>
        <w:t>บริษัทมีสัญญาเงินกู้ยืมระยะยาวจากบุคคลอื่นเป็นจำนวนเงิน</w:t>
      </w:r>
      <w:r w:rsidR="00150A99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670CDE" w:rsidRPr="00B63A7A">
        <w:rPr>
          <w:rFonts w:ascii="Angsana New" w:hAnsi="Angsana New"/>
          <w:sz w:val="28"/>
          <w:szCs w:val="28"/>
        </w:rPr>
        <w:t>13</w:t>
      </w:r>
      <w:r w:rsidR="00150A99"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ล้านบาท</w:t>
      </w:r>
      <w:r w:rsidR="00AB03D1" w:rsidRPr="00B63A7A">
        <w:rPr>
          <w:rFonts w:ascii="Angsana New" w:hAnsi="Angsana New"/>
          <w:sz w:val="28"/>
          <w:szCs w:val="28"/>
        </w:rPr>
        <w:t xml:space="preserve"> </w:t>
      </w:r>
      <w:r w:rsidR="00AB03D1" w:rsidRPr="00B63A7A">
        <w:rPr>
          <w:rFonts w:ascii="Angsana New" w:hAnsi="Angsana New"/>
          <w:i/>
          <w:iCs/>
          <w:sz w:val="28"/>
          <w:szCs w:val="28"/>
        </w:rPr>
        <w:t xml:space="preserve">(31 </w:t>
      </w:r>
      <w:r w:rsidR="00AB03D1"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B03D1" w:rsidRPr="00B63A7A">
        <w:rPr>
          <w:rFonts w:ascii="Angsana New" w:hAnsi="Angsana New"/>
          <w:i/>
          <w:iCs/>
          <w:sz w:val="28"/>
          <w:szCs w:val="28"/>
        </w:rPr>
        <w:t xml:space="preserve">2563: 13 </w:t>
      </w:r>
      <w:r w:rsidR="00AB03D1" w:rsidRPr="00B63A7A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Pr="00B63A7A">
        <w:rPr>
          <w:rFonts w:ascii="Angsana New" w:hAnsi="Angsana New" w:hint="cs"/>
          <w:sz w:val="28"/>
          <w:szCs w:val="28"/>
          <w:cs/>
        </w:rPr>
        <w:t xml:space="preserve"> เงินกู้ยืมระยะยาวดังกล่าวมีอัตราดอกเบี้ยคงที่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และมีระยะเวลาครบกำหนดภายใน </w:t>
      </w:r>
      <w:r w:rsidRPr="00B63A7A">
        <w:rPr>
          <w:rFonts w:ascii="Angsana New" w:hAnsi="Angsana New"/>
          <w:sz w:val="28"/>
          <w:szCs w:val="28"/>
        </w:rPr>
        <w:t xml:space="preserve">4 </w:t>
      </w:r>
      <w:r w:rsidRPr="00B63A7A">
        <w:rPr>
          <w:rFonts w:ascii="Angsana New" w:hAnsi="Angsana New" w:hint="cs"/>
          <w:sz w:val="28"/>
          <w:szCs w:val="28"/>
          <w:cs/>
        </w:rPr>
        <w:t>ปี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="00AB03D1" w:rsidRPr="00B63A7A">
        <w:rPr>
          <w:rFonts w:ascii="Angsana New" w:hAnsi="Angsana New"/>
          <w:i/>
          <w:iCs/>
          <w:sz w:val="28"/>
          <w:szCs w:val="28"/>
        </w:rPr>
        <w:t xml:space="preserve">(31 </w:t>
      </w:r>
      <w:r w:rsidR="00AB03D1"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B03D1" w:rsidRPr="00B63A7A">
        <w:rPr>
          <w:rFonts w:ascii="Angsana New" w:hAnsi="Angsana New"/>
          <w:i/>
          <w:iCs/>
          <w:sz w:val="28"/>
          <w:szCs w:val="28"/>
        </w:rPr>
        <w:t xml:space="preserve">2563: </w:t>
      </w:r>
      <w:r w:rsidR="00AB03D1" w:rsidRPr="00B63A7A">
        <w:rPr>
          <w:rFonts w:ascii="Angsana New" w:hAnsi="Angsana New" w:hint="cs"/>
          <w:i/>
          <w:iCs/>
          <w:sz w:val="28"/>
          <w:szCs w:val="28"/>
          <w:cs/>
        </w:rPr>
        <w:t xml:space="preserve">อัตราดอกเบี้ยคงที่และมีระยะเวลาครบกำหนดภายใน </w:t>
      </w:r>
      <w:r w:rsidR="00AB03D1" w:rsidRPr="00B63A7A">
        <w:rPr>
          <w:rFonts w:ascii="Angsana New" w:hAnsi="Angsana New"/>
          <w:i/>
          <w:iCs/>
          <w:sz w:val="28"/>
          <w:szCs w:val="28"/>
        </w:rPr>
        <w:t xml:space="preserve">4 </w:t>
      </w:r>
      <w:r w:rsidR="00AB03D1" w:rsidRPr="00B63A7A">
        <w:rPr>
          <w:rFonts w:ascii="Angsana New" w:hAnsi="Angsana New" w:hint="cs"/>
          <w:i/>
          <w:iCs/>
          <w:sz w:val="28"/>
          <w:szCs w:val="28"/>
          <w:cs/>
        </w:rPr>
        <w:t>ปี)</w:t>
      </w:r>
    </w:p>
    <w:p w14:paraId="06F1592F" w14:textId="77777777" w:rsidR="00473A0D" w:rsidRPr="00B63A7A" w:rsidRDefault="00473A0D" w:rsidP="00473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729B3DC" w14:textId="30C9F1AC" w:rsidR="00473A0D" w:rsidRPr="00B63A7A" w:rsidRDefault="00473A0D" w:rsidP="00A7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B63A7A">
        <w:rPr>
          <w:rFonts w:ascii="Angsana New" w:hAnsi="Angsana New"/>
          <w:sz w:val="28"/>
          <w:szCs w:val="28"/>
          <w:cs/>
        </w:rPr>
        <w:t>กลุ่มบริษัท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</w:t>
      </w:r>
      <w:r w:rsidR="005B55D1" w:rsidRPr="00B63A7A">
        <w:rPr>
          <w:rFonts w:asciiTheme="majorBidi" w:hAnsiTheme="majorBidi" w:cstheme="majorBidi"/>
          <w:b/>
          <w:sz w:val="28"/>
          <w:szCs w:val="28"/>
          <w:cs/>
        </w:rPr>
        <w:t>ระบุไว้ในสัญญาเงินกู้ยืม</w:t>
      </w:r>
      <w:r w:rsidRPr="00B63A7A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เช่น </w:t>
      </w:r>
      <w:r w:rsidR="006F0E26" w:rsidRPr="00B63A7A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การดำรงอัตราส่วนลูกหนี้ที่</w:t>
      </w:r>
      <w:r w:rsidR="00CE0EF6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มียอดค้างชำระไม่เกิน </w:t>
      </w:r>
      <w:r w:rsidR="00CE0EF6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CE0EF6"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E0EF6" w:rsidRPr="00B63A7A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="005E301F"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ต่อหนี้เงินกู้ยืม 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การดำรงอัตราส่วนของลูกหนี้ด้อยคุณภาพ (ค้างชำระเกิน </w:t>
      </w:r>
      <w:r w:rsidR="00F118C7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เดือน</w:t>
      </w:r>
      <w:r w:rsidR="00BB5A5E" w:rsidRPr="00B63A7A">
        <w:rPr>
          <w:rFonts w:asciiTheme="majorBidi" w:hAnsiTheme="majorBidi" w:cstheme="majorBidi"/>
          <w:b/>
          <w:sz w:val="28"/>
          <w:szCs w:val="28"/>
          <w:cs/>
        </w:rPr>
        <w:t>ขึ้นไป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>) ต่อลูกหนี้</w:t>
      </w:r>
      <w:r w:rsidR="000A0E22" w:rsidRPr="00B63A7A">
        <w:rPr>
          <w:rFonts w:asciiTheme="majorBidi" w:hAnsiTheme="majorBidi" w:cstheme="majorBidi"/>
          <w:b/>
          <w:sz w:val="28"/>
          <w:szCs w:val="28"/>
        </w:rPr>
        <w:br/>
      </w:r>
      <w:r w:rsidR="00BB5A5E" w:rsidRPr="00B63A7A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ทั้งหมด </w:t>
      </w:r>
      <w:r w:rsidR="00151665" w:rsidRPr="00B63A7A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</w:t>
      </w:r>
      <w:r w:rsidRPr="00B63A7A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</w:t>
      </w:r>
      <w:r w:rsidR="009404CB" w:rsidRPr="00B63A7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/>
          <w:spacing w:val="-4"/>
          <w:sz w:val="28"/>
          <w:szCs w:val="28"/>
          <w:cs/>
        </w:rPr>
        <w:t>ขึ้นอยู่กับเงื่อนไขในสัญญาเงินกู้ยืม</w:t>
      </w:r>
      <w:r w:rsidR="000A0E22" w:rsidRPr="00B63A7A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B63A7A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74734D8F" w14:textId="77777777" w:rsidR="00051D8A" w:rsidRPr="00B63A7A" w:rsidRDefault="00051D8A" w:rsidP="002C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52F80D" w14:textId="70B8A817" w:rsidR="00E02551" w:rsidRPr="00B63A7A" w:rsidRDefault="00AC7BB8" w:rsidP="0005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/>
          <w:b/>
          <w:bCs/>
          <w:sz w:val="28"/>
          <w:szCs w:val="28"/>
        </w:rPr>
        <w:t>10</w:t>
      </w:r>
      <w:r w:rsidR="00E02551" w:rsidRPr="00B63A7A">
        <w:rPr>
          <w:rFonts w:ascii="Angsana New" w:hAnsi="Angsana New"/>
          <w:b/>
          <w:bCs/>
          <w:sz w:val="28"/>
          <w:szCs w:val="28"/>
          <w:cs/>
        </w:rPr>
        <w:tab/>
        <w:t>ส่วน</w:t>
      </w:r>
      <w:r w:rsidR="002A4621" w:rsidRPr="00B63A7A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E02551" w:rsidRPr="00B63A7A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  <w:r w:rsidR="00F343A0" w:rsidRPr="00B63A7A">
        <w:rPr>
          <w:rFonts w:ascii="Angsana New" w:hAnsi="Angsana New"/>
          <w:b/>
          <w:bCs/>
          <w:sz w:val="28"/>
          <w:szCs w:val="28"/>
          <w:cs/>
        </w:rPr>
        <w:t>และการจำแนกรายได้</w:t>
      </w:r>
    </w:p>
    <w:p w14:paraId="76F7E902" w14:textId="77777777" w:rsidR="00F57568" w:rsidRPr="00B63A7A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8CB6E" w14:textId="5F35942E" w:rsidR="00BC558E" w:rsidRPr="00B63A7A" w:rsidRDefault="00BC558E" w:rsidP="00BC558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>ก</w:t>
      </w:r>
      <w:r w:rsidRPr="00B63A7A">
        <w:rPr>
          <w:rFonts w:ascii="Angsana New" w:hAnsi="Angsana New"/>
          <w:sz w:val="28"/>
          <w:szCs w:val="28"/>
          <w:cs/>
        </w:rPr>
        <w:t xml:space="preserve">ลุ่มบริษัทดำเนินธุรกิจหลักใน </w:t>
      </w:r>
      <w:r w:rsidR="00F118C7" w:rsidRPr="00B63A7A">
        <w:rPr>
          <w:rFonts w:ascii="Angsana New" w:hAnsi="Angsana New"/>
          <w:sz w:val="28"/>
          <w:szCs w:val="28"/>
        </w:rPr>
        <w:t>4</w:t>
      </w:r>
      <w:r w:rsidRPr="00B63A7A">
        <w:rPr>
          <w:rFonts w:ascii="Angsana New" w:hAnsi="Angsana New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CB2C06" w:rsidRPr="00B63A7A">
        <w:rPr>
          <w:rFonts w:ascii="Angsana New" w:hAnsi="Angsana New" w:hint="cs"/>
          <w:sz w:val="28"/>
          <w:szCs w:val="28"/>
          <w:cs/>
        </w:rPr>
        <w:t>และ</w:t>
      </w:r>
      <w:r w:rsidR="00CD751B" w:rsidRPr="00B63A7A">
        <w:rPr>
          <w:rFonts w:ascii="Angsana New" w:hAnsi="Angsana New" w:hint="cs"/>
          <w:sz w:val="28"/>
          <w:szCs w:val="28"/>
          <w:cs/>
        </w:rPr>
        <w:t>การ</w:t>
      </w:r>
      <w:r w:rsidR="00096299" w:rsidRPr="00B63A7A">
        <w:rPr>
          <w:rFonts w:ascii="Angsana New" w:hAnsi="Angsana New" w:hint="cs"/>
          <w:sz w:val="28"/>
          <w:szCs w:val="28"/>
          <w:cs/>
        </w:rPr>
        <w:t>ให้สินเชื่อ</w:t>
      </w:r>
      <w:r w:rsidR="00AE241B" w:rsidRPr="00B63A7A">
        <w:rPr>
          <w:rFonts w:ascii="Angsana New" w:hAnsi="Angsana New"/>
          <w:sz w:val="28"/>
          <w:szCs w:val="28"/>
          <w:cs/>
        </w:rPr>
        <w:t>อื่น</w:t>
      </w:r>
      <w:r w:rsidR="00CB2C06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 xml:space="preserve">โดยทั้ง </w:t>
      </w:r>
      <w:r w:rsidR="00F118C7" w:rsidRPr="00B63A7A">
        <w:rPr>
          <w:rFonts w:ascii="Angsana New" w:hAnsi="Angsana New"/>
          <w:sz w:val="28"/>
          <w:szCs w:val="28"/>
        </w:rPr>
        <w:t>4</w:t>
      </w:r>
      <w:r w:rsidRPr="00B63A7A">
        <w:rPr>
          <w:rFonts w:ascii="Angsana New" w:hAnsi="Angsana New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</w:t>
      </w:r>
      <w:r w:rsidR="009848E0" w:rsidRPr="00B63A7A">
        <w:rPr>
          <w:rFonts w:ascii="Angsana New" w:hAnsi="Angsana New" w:hint="cs"/>
          <w:sz w:val="28"/>
          <w:szCs w:val="28"/>
          <w:cs/>
        </w:rPr>
        <w:t>รับ</w:t>
      </w:r>
      <w:r w:rsidRPr="00B63A7A">
        <w:rPr>
          <w:rFonts w:ascii="Angsana New" w:hAnsi="Angsana New"/>
          <w:sz w:val="28"/>
          <w:szCs w:val="28"/>
          <w:cs/>
        </w:rPr>
        <w:t>ซื้อสิทธิเรียกร้อง</w:t>
      </w:r>
      <w:r w:rsidR="00CB2C06" w:rsidRPr="00B63A7A">
        <w:rPr>
          <w:rFonts w:ascii="Angsana New" w:hAnsi="Angsana New" w:hint="cs"/>
          <w:sz w:val="28"/>
          <w:szCs w:val="28"/>
          <w:cs/>
        </w:rPr>
        <w:t>และการให้สินเชื่อ</w:t>
      </w:r>
      <w:r w:rsidR="00B97F15" w:rsidRPr="00B63A7A">
        <w:rPr>
          <w:rFonts w:ascii="Angsana New" w:hAnsi="Angsana New" w:hint="cs"/>
          <w:sz w:val="28"/>
          <w:szCs w:val="28"/>
          <w:cs/>
        </w:rPr>
        <w:t>อื่น</w:t>
      </w:r>
      <w:r w:rsidRPr="00B63A7A">
        <w:rPr>
          <w:rFonts w:ascii="Angsana New" w:hAnsi="Angsana New"/>
          <w:sz w:val="28"/>
          <w:szCs w:val="28"/>
          <w:cs/>
        </w:rPr>
        <w:t>รับรู้โดยใช้วิ</w:t>
      </w:r>
      <w:r w:rsidR="00F344FB" w:rsidRPr="00B63A7A">
        <w:rPr>
          <w:rFonts w:ascii="Angsana New" w:hAnsi="Angsana New" w:hint="cs"/>
          <w:sz w:val="28"/>
          <w:szCs w:val="28"/>
          <w:cs/>
        </w:rPr>
        <w:t>ธี</w:t>
      </w:r>
      <w:r w:rsidRPr="00B63A7A">
        <w:rPr>
          <w:rFonts w:ascii="Angsana New" w:hAnsi="Angsana New"/>
          <w:sz w:val="28"/>
          <w:szCs w:val="28"/>
          <w:cs/>
        </w:rPr>
        <w:t xml:space="preserve">อัตราดอกเบี้ยที่แท้จริง </w:t>
      </w:r>
      <w:r w:rsidRPr="00B63A7A">
        <w:rPr>
          <w:rFonts w:ascii="Angsana New" w:hAnsi="Angsana New"/>
          <w:sz w:val="28"/>
          <w:szCs w:val="28"/>
        </w:rPr>
        <w:t xml:space="preserve">(Effective interest rate method) </w:t>
      </w:r>
      <w:r w:rsidRPr="00B63A7A">
        <w:rPr>
          <w:rFonts w:ascii="Angsana New" w:hAnsi="Angsana New"/>
          <w:sz w:val="28"/>
          <w:szCs w:val="28"/>
          <w:cs/>
        </w:rPr>
        <w:t>ตลอดอายุสัญญา</w:t>
      </w:r>
    </w:p>
    <w:p w14:paraId="758295FC" w14:textId="77777777" w:rsidR="002501CF" w:rsidRPr="00B63A7A" w:rsidRDefault="00250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BCBE8AC" w14:textId="4BD3A16B" w:rsidR="00C92D79" w:rsidRPr="00B63A7A" w:rsidRDefault="00C9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B63A7A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39712E2D" w14:textId="55D3074D" w:rsidR="004F56F1" w:rsidRPr="00B63A7A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B63A7A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25693B9C" w14:textId="7E2AFCDD" w:rsidR="00370938" w:rsidRPr="00B63A7A" w:rsidRDefault="00370938" w:rsidP="003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6"/>
        <w:gridCol w:w="1172"/>
        <w:gridCol w:w="1170"/>
        <w:gridCol w:w="1267"/>
        <w:gridCol w:w="1162"/>
        <w:gridCol w:w="1173"/>
      </w:tblGrid>
      <w:tr w:rsidR="00DF6061" w:rsidRPr="00B63A7A" w14:paraId="606C7700" w14:textId="77777777" w:rsidTr="007C31FB">
        <w:trPr>
          <w:trHeight w:val="380"/>
          <w:tblHeader/>
        </w:trPr>
        <w:tc>
          <w:tcPr>
            <w:tcW w:w="1885" w:type="pct"/>
          </w:tcPr>
          <w:p w14:paraId="4D38D7AD" w14:textId="3D34A15E" w:rsidR="00DF6061" w:rsidRPr="00B63A7A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37DE2634" w14:textId="271F6CFD" w:rsidR="00DF6061" w:rsidRPr="00B63A7A" w:rsidRDefault="00DF606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6061" w:rsidRPr="00B63A7A" w14:paraId="722029EA" w14:textId="77777777" w:rsidTr="00670CDE">
        <w:trPr>
          <w:trHeight w:val="380"/>
          <w:tblHeader/>
        </w:trPr>
        <w:tc>
          <w:tcPr>
            <w:tcW w:w="1885" w:type="pct"/>
          </w:tcPr>
          <w:p w14:paraId="003A065B" w14:textId="77777777" w:rsidR="00DF6061" w:rsidRPr="00B63A7A" w:rsidRDefault="00DF6061" w:rsidP="00DF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614" w:type="pct"/>
          </w:tcPr>
          <w:p w14:paraId="4D128F06" w14:textId="77777777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2F0B884" w14:textId="66196062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022AD437" w14:textId="67A7FE3F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401C01AB" w14:textId="123103F7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0D78E61A" w14:textId="77777777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6061" w:rsidRPr="00B63A7A" w14:paraId="1888D9C7" w14:textId="77777777" w:rsidTr="00670CDE">
        <w:trPr>
          <w:trHeight w:val="380"/>
          <w:tblHeader/>
        </w:trPr>
        <w:tc>
          <w:tcPr>
            <w:tcW w:w="1885" w:type="pct"/>
          </w:tcPr>
          <w:p w14:paraId="56F4F83B" w14:textId="30D6D4B5" w:rsidR="00DF6061" w:rsidRPr="00B63A7A" w:rsidRDefault="00DF6061" w:rsidP="00DF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933732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933732"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933732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0EE3E3F3" w14:textId="77777777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156B83EA" w14:textId="1C9DA03F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01B24A36" w14:textId="32D1A63B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2FD5BD81" w14:textId="7D71E249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35D3C712" w14:textId="77777777" w:rsidR="00DF6061" w:rsidRPr="00B63A7A" w:rsidRDefault="00DF6061" w:rsidP="00DF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F6061" w:rsidRPr="00B63A7A" w14:paraId="243BE48B" w14:textId="77777777" w:rsidTr="007C31FB">
        <w:trPr>
          <w:trHeight w:val="380"/>
          <w:tblHeader/>
        </w:trPr>
        <w:tc>
          <w:tcPr>
            <w:tcW w:w="1885" w:type="pct"/>
          </w:tcPr>
          <w:p w14:paraId="0E79A2C1" w14:textId="7B38A031" w:rsidR="00DF6061" w:rsidRPr="00B63A7A" w:rsidRDefault="00DF6061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5763A19D" w14:textId="4666687E" w:rsidR="00DF6061" w:rsidRPr="00B63A7A" w:rsidRDefault="00DF606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CDE" w:rsidRPr="00B63A7A" w14:paraId="67275927" w14:textId="77777777" w:rsidTr="00670CDE">
        <w:tc>
          <w:tcPr>
            <w:tcW w:w="1885" w:type="pct"/>
          </w:tcPr>
          <w:p w14:paraId="3F6F17B3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23ECF2D0" w14:textId="1C9A06C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124,160</w:t>
            </w:r>
          </w:p>
        </w:tc>
        <w:tc>
          <w:tcPr>
            <w:tcW w:w="613" w:type="pct"/>
          </w:tcPr>
          <w:p w14:paraId="331664E7" w14:textId="6BECCCE3" w:rsidR="00670CDE" w:rsidRPr="00B63A7A" w:rsidRDefault="00356A2B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39,137</w:t>
            </w:r>
          </w:p>
        </w:tc>
        <w:tc>
          <w:tcPr>
            <w:tcW w:w="664" w:type="pct"/>
          </w:tcPr>
          <w:p w14:paraId="4735A641" w14:textId="6DF6C6E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609" w:type="pct"/>
          </w:tcPr>
          <w:p w14:paraId="7037D4F7" w14:textId="37B320EB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2,8</w:t>
            </w:r>
            <w:r w:rsidR="0083365C" w:rsidRPr="00B63A7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615" w:type="pct"/>
          </w:tcPr>
          <w:p w14:paraId="28F20144" w14:textId="3AEB9B78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16</w:t>
            </w:r>
            <w:r w:rsidR="00934298" w:rsidRPr="00B63A7A">
              <w:rPr>
                <w:rFonts w:ascii="Angsana New" w:hAnsi="Angsana New"/>
                <w:sz w:val="28"/>
                <w:szCs w:val="28"/>
              </w:rPr>
              <w:t>6,</w:t>
            </w:r>
            <w:r w:rsidR="0083365C" w:rsidRPr="00B63A7A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670CDE" w:rsidRPr="00B63A7A" w14:paraId="199720A1" w14:textId="77777777" w:rsidTr="00670CDE">
        <w:tc>
          <w:tcPr>
            <w:tcW w:w="1885" w:type="pct"/>
          </w:tcPr>
          <w:p w14:paraId="6B9429FF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2E1C0D01" w14:textId="6BEAB78C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(118,409)</w:t>
            </w:r>
          </w:p>
        </w:tc>
        <w:tc>
          <w:tcPr>
            <w:tcW w:w="613" w:type="pct"/>
          </w:tcPr>
          <w:p w14:paraId="786A1D33" w14:textId="26905F6F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05C04772" w14:textId="0BA9FC9F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3C8196D0" w14:textId="134D0454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52837E75" w14:textId="0CABD692" w:rsidR="00670CDE" w:rsidRPr="00B63A7A" w:rsidRDefault="00670CDE" w:rsidP="0083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(118,409)</w:t>
            </w:r>
          </w:p>
        </w:tc>
      </w:tr>
      <w:tr w:rsidR="00670CDE" w:rsidRPr="00B63A7A" w14:paraId="129379DD" w14:textId="77777777" w:rsidTr="00670CDE">
        <w:tc>
          <w:tcPr>
            <w:tcW w:w="1885" w:type="pct"/>
          </w:tcPr>
          <w:p w14:paraId="0EDEEF9F" w14:textId="2343C7B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199B5F09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88AE8C6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FD03CFC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2C06F62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B7DC24B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0A3513D6" w14:textId="77777777" w:rsidTr="00670CDE">
        <w:tc>
          <w:tcPr>
            <w:tcW w:w="1885" w:type="pct"/>
          </w:tcPr>
          <w:p w14:paraId="1F2E0813" w14:textId="096D77E6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43F88AC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0F0F83E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2770375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707F62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779E439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082BE3B8" w14:textId="77777777" w:rsidTr="00670CDE">
        <w:tc>
          <w:tcPr>
            <w:tcW w:w="1885" w:type="pct"/>
          </w:tcPr>
          <w:p w14:paraId="1B459F43" w14:textId="479D759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58FB9FD6" w14:textId="3753608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68353CB4" w14:textId="14AAEB72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  <w:tc>
          <w:tcPr>
            <w:tcW w:w="664" w:type="pct"/>
          </w:tcPr>
          <w:p w14:paraId="4938DB17" w14:textId="7C172411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2539E5C3" w14:textId="1ECF8E19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615" w:type="pct"/>
          </w:tcPr>
          <w:p w14:paraId="39302C9A" w14:textId="1B8B1A8B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(533)</w:t>
            </w:r>
          </w:p>
        </w:tc>
      </w:tr>
      <w:tr w:rsidR="00670CDE" w:rsidRPr="00B63A7A" w14:paraId="6443FCD2" w14:textId="77777777" w:rsidTr="00670CDE">
        <w:tc>
          <w:tcPr>
            <w:tcW w:w="1885" w:type="pct"/>
          </w:tcPr>
          <w:p w14:paraId="55CB76F6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799F973A" w14:textId="0AA35EAD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(9</w:t>
            </w:r>
            <w:r w:rsidR="00836EBC" w:rsidRPr="00B63A7A">
              <w:rPr>
                <w:rFonts w:ascii="Angsana New" w:hAnsi="Angsana New"/>
                <w:sz w:val="28"/>
                <w:szCs w:val="28"/>
              </w:rPr>
              <w:t>6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3" w:type="pct"/>
          </w:tcPr>
          <w:p w14:paraId="2240FF9D" w14:textId="482D6AD1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(6,</w:t>
            </w:r>
            <w:r w:rsidR="0049601A" w:rsidRPr="00B63A7A">
              <w:rPr>
                <w:rFonts w:ascii="Angsana New" w:hAnsi="Angsana New"/>
                <w:sz w:val="28"/>
                <w:szCs w:val="28"/>
              </w:rPr>
              <w:t>508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7B0572B0" w14:textId="4AEF7A66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</w:t>
            </w:r>
            <w:r w:rsidR="0049601A" w:rsidRPr="00B63A7A">
              <w:rPr>
                <w:rFonts w:ascii="Angsana New" w:hAnsi="Angsana New"/>
                <w:sz w:val="28"/>
                <w:szCs w:val="28"/>
              </w:rPr>
              <w:t>18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09" w:type="pct"/>
          </w:tcPr>
          <w:p w14:paraId="1B0DCBA4" w14:textId="108FA53A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</w:t>
            </w:r>
            <w:r w:rsidR="0049601A" w:rsidRPr="00B63A7A">
              <w:rPr>
                <w:rFonts w:ascii="Angsana New" w:hAnsi="Angsana New"/>
                <w:sz w:val="28"/>
                <w:szCs w:val="28"/>
              </w:rPr>
              <w:t>89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15" w:type="pct"/>
          </w:tcPr>
          <w:p w14:paraId="7B4A163C" w14:textId="776C9EEF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(6,811)</w:t>
            </w:r>
          </w:p>
        </w:tc>
      </w:tr>
      <w:tr w:rsidR="00670CDE" w:rsidRPr="00B63A7A" w14:paraId="661AD469" w14:textId="77777777" w:rsidTr="00A83EDD">
        <w:trPr>
          <w:trHeight w:val="362"/>
        </w:trPr>
        <w:tc>
          <w:tcPr>
            <w:tcW w:w="1885" w:type="pct"/>
          </w:tcPr>
          <w:p w14:paraId="6CA696C0" w14:textId="5D98ADC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14" w:type="pct"/>
          </w:tcPr>
          <w:p w14:paraId="4DF225C1" w14:textId="112E1FC2" w:rsidR="00670CDE" w:rsidRPr="00B63A7A" w:rsidRDefault="00670CDE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436A5984" w14:textId="5AD1867D" w:rsidR="00670CDE" w:rsidRPr="00B63A7A" w:rsidRDefault="00670CDE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(5,148)</w:t>
            </w:r>
          </w:p>
        </w:tc>
        <w:tc>
          <w:tcPr>
            <w:tcW w:w="664" w:type="pct"/>
          </w:tcPr>
          <w:p w14:paraId="25C1EB33" w14:textId="1F73D089" w:rsidR="00670CDE" w:rsidRPr="00B63A7A" w:rsidRDefault="00670CDE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(143)</w:t>
            </w:r>
          </w:p>
        </w:tc>
        <w:tc>
          <w:tcPr>
            <w:tcW w:w="609" w:type="pct"/>
          </w:tcPr>
          <w:p w14:paraId="1B68BA9A" w14:textId="4896D3FB" w:rsidR="00670CDE" w:rsidRPr="00B63A7A" w:rsidRDefault="00670CDE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615" w:type="pct"/>
          </w:tcPr>
          <w:p w14:paraId="1BCB6CD4" w14:textId="3D93511F" w:rsidR="00670CDE" w:rsidRPr="00B63A7A" w:rsidRDefault="00670CDE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(5,896)</w:t>
            </w:r>
          </w:p>
        </w:tc>
      </w:tr>
      <w:tr w:rsidR="00670CDE" w:rsidRPr="00B63A7A" w14:paraId="09916874" w14:textId="77777777" w:rsidTr="00670CDE">
        <w:tc>
          <w:tcPr>
            <w:tcW w:w="1885" w:type="pct"/>
          </w:tcPr>
          <w:p w14:paraId="1F46FC67" w14:textId="44A5983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383BF7"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614" w:type="pct"/>
          </w:tcPr>
          <w:p w14:paraId="014DB56B" w14:textId="23C0B7EE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5,65</w:t>
            </w:r>
            <w:r w:rsidR="0093654A" w:rsidRPr="00B63A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3" w:type="pct"/>
          </w:tcPr>
          <w:p w14:paraId="25BAEC2A" w14:textId="23AE93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</w:t>
            </w:r>
            <w:r w:rsidR="0049601A" w:rsidRPr="00B63A7A">
              <w:rPr>
                <w:rFonts w:ascii="Angsana New" w:hAnsi="Angsana New"/>
                <w:sz w:val="28"/>
                <w:szCs w:val="28"/>
              </w:rPr>
              <w:t>7,377</w:t>
            </w:r>
          </w:p>
        </w:tc>
        <w:tc>
          <w:tcPr>
            <w:tcW w:w="664" w:type="pct"/>
          </w:tcPr>
          <w:p w14:paraId="7BA0A7E7" w14:textId="0AA6163E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</w:t>
            </w:r>
            <w:r w:rsidR="0049601A" w:rsidRPr="00B63A7A">
              <w:rPr>
                <w:rFonts w:ascii="Angsana New" w:hAnsi="Angsana New"/>
                <w:sz w:val="28"/>
                <w:szCs w:val="28"/>
              </w:rPr>
              <w:t>30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09" w:type="pct"/>
          </w:tcPr>
          <w:p w14:paraId="5D564616" w14:textId="7D2D2795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</w:t>
            </w:r>
            <w:r w:rsidR="0049601A" w:rsidRPr="00B63A7A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615" w:type="pct"/>
          </w:tcPr>
          <w:p w14:paraId="51CB9148" w14:textId="6B0C5EB5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</w:t>
            </w:r>
            <w:r w:rsidR="00934298" w:rsidRPr="00B63A7A">
              <w:rPr>
                <w:rFonts w:ascii="Angsana New" w:hAnsi="Angsana New"/>
                <w:sz w:val="28"/>
                <w:szCs w:val="28"/>
              </w:rPr>
              <w:t>4,</w:t>
            </w:r>
            <w:r w:rsidR="0083365C" w:rsidRPr="00B63A7A">
              <w:rPr>
                <w:rFonts w:ascii="Angsana New" w:hAnsi="Angsana New"/>
                <w:sz w:val="28"/>
                <w:szCs w:val="28"/>
              </w:rPr>
              <w:t>603</w:t>
            </w:r>
          </w:p>
        </w:tc>
      </w:tr>
      <w:tr w:rsidR="00670CDE" w:rsidRPr="00B63A7A" w14:paraId="7B1F29DC" w14:textId="77777777" w:rsidTr="00670CDE">
        <w:tc>
          <w:tcPr>
            <w:tcW w:w="1885" w:type="pct"/>
          </w:tcPr>
          <w:p w14:paraId="2A60CFD5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5F11DFDD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9955A6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71AD117E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784F042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201D397" w14:textId="14E597C3" w:rsidR="00670CDE" w:rsidRPr="00B63A7A" w:rsidRDefault="0083365C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8,046</w:t>
            </w:r>
          </w:p>
        </w:tc>
      </w:tr>
      <w:tr w:rsidR="00670CDE" w:rsidRPr="00B63A7A" w14:paraId="2D33F57D" w14:textId="77777777" w:rsidTr="00670CDE">
        <w:tc>
          <w:tcPr>
            <w:tcW w:w="1885" w:type="pct"/>
          </w:tcPr>
          <w:p w14:paraId="7595CD3D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0EEF81CB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B526C0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87AEB09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2E9799E7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8F80066" w14:textId="649A89A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(11,88</w:t>
            </w:r>
            <w:r w:rsidR="005770ED" w:rsidRPr="00B63A7A">
              <w:rPr>
                <w:rFonts w:ascii="Angsana New" w:hAnsi="Angsana New"/>
                <w:sz w:val="28"/>
                <w:szCs w:val="28"/>
              </w:rPr>
              <w:t>1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0CDE" w:rsidRPr="00B63A7A" w14:paraId="69DAB848" w14:textId="77777777" w:rsidTr="00670CDE">
        <w:tc>
          <w:tcPr>
            <w:tcW w:w="1885" w:type="pct"/>
          </w:tcPr>
          <w:p w14:paraId="3D5D8B3C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48B359E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18511D0C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41EA302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6605DDE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9FDD4D5" w14:textId="7D678AC4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(33,101)</w:t>
            </w:r>
          </w:p>
        </w:tc>
      </w:tr>
      <w:tr w:rsidR="00670CDE" w:rsidRPr="00B63A7A" w14:paraId="0BADFA41" w14:textId="77777777" w:rsidTr="00670CDE">
        <w:tc>
          <w:tcPr>
            <w:tcW w:w="1885" w:type="pct"/>
          </w:tcPr>
          <w:p w14:paraId="0627D7E3" w14:textId="74E4D026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4191D6D6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72B9B6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B8C3BA4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DD8D14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1E079D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24C95194" w14:textId="77777777" w:rsidTr="00670CDE">
        <w:tc>
          <w:tcPr>
            <w:tcW w:w="1885" w:type="pct"/>
          </w:tcPr>
          <w:p w14:paraId="06DC983F" w14:textId="3DEF3116" w:rsidR="00670CDE" w:rsidRPr="00B63A7A" w:rsidRDefault="00670CDE" w:rsidP="00670C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57C9668D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3BE9FC06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47748BC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5D244E6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4DFB255" w14:textId="08437F63" w:rsidR="00670CDE" w:rsidRPr="00B63A7A" w:rsidRDefault="00670CDE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</w:tr>
      <w:tr w:rsidR="00670CDE" w:rsidRPr="00B63A7A" w14:paraId="70E6E57C" w14:textId="77777777" w:rsidTr="00670CDE">
        <w:tc>
          <w:tcPr>
            <w:tcW w:w="1885" w:type="pct"/>
          </w:tcPr>
          <w:p w14:paraId="5A4B676A" w14:textId="340217D7" w:rsidR="00670CDE" w:rsidRPr="00B63A7A" w:rsidRDefault="00795443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70CDE" w:rsidRPr="00B63A7A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19CB46B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280976F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4E4BCF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6324033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0D5B0A8" w14:textId="7789B908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</w:t>
            </w:r>
            <w:r w:rsidR="00934919" w:rsidRPr="00B63A7A">
              <w:rPr>
                <w:rFonts w:ascii="Angsana New" w:hAnsi="Angsana New"/>
                <w:sz w:val="28"/>
                <w:szCs w:val="28"/>
              </w:rPr>
              <w:t>2,</w:t>
            </w:r>
            <w:r w:rsidR="002130FF" w:rsidRPr="00B63A7A">
              <w:rPr>
                <w:rFonts w:ascii="Angsana New" w:hAnsi="Angsana New"/>
                <w:sz w:val="28"/>
                <w:szCs w:val="28"/>
              </w:rPr>
              <w:t>403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0CDE" w:rsidRPr="00B63A7A" w14:paraId="78DD2A7B" w14:textId="77777777" w:rsidTr="00670CDE">
        <w:tc>
          <w:tcPr>
            <w:tcW w:w="1885" w:type="pct"/>
          </w:tcPr>
          <w:p w14:paraId="64FEB8AF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1B000E7B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86139EE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5347BECC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026F783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964BE17" w14:textId="552E9704" w:rsidR="00670CDE" w:rsidRPr="00B63A7A" w:rsidRDefault="00273786" w:rsidP="00670C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</w:t>
            </w:r>
            <w:r w:rsidR="002130FF" w:rsidRPr="00B63A7A">
              <w:rPr>
                <w:rFonts w:ascii="Angsana New" w:hAnsi="Angsana New"/>
                <w:sz w:val="28"/>
                <w:szCs w:val="28"/>
              </w:rPr>
              <w:t>638</w:t>
            </w:r>
            <w:r w:rsidRPr="00B63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0CDE" w:rsidRPr="00B63A7A" w14:paraId="20DB9669" w14:textId="77777777" w:rsidTr="00670CDE">
        <w:tc>
          <w:tcPr>
            <w:tcW w:w="1885" w:type="pct"/>
          </w:tcPr>
          <w:p w14:paraId="57B3B55F" w14:textId="54F60C86" w:rsidR="00670CDE" w:rsidRPr="00B63A7A" w:rsidRDefault="00795443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670CDE"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14" w:type="pct"/>
          </w:tcPr>
          <w:p w14:paraId="2441E27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85F4C5C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4F6D7C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CC1197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6FB46E4" w14:textId="0B325DF7" w:rsidR="00670CDE" w:rsidRPr="00B63A7A" w:rsidRDefault="00670CDE" w:rsidP="00670CD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130FF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3,041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70CDE" w:rsidRPr="00B63A7A" w14:paraId="567FD8F1" w14:textId="77777777" w:rsidTr="00670CDE">
        <w:tc>
          <w:tcPr>
            <w:tcW w:w="1885" w:type="pct"/>
          </w:tcPr>
          <w:p w14:paraId="2325FE1B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039221FC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</w:tcPr>
          <w:p w14:paraId="4B31045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4" w:type="pct"/>
          </w:tcPr>
          <w:p w14:paraId="5AED349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9088EC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859578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1D8BA709" w14:textId="77777777" w:rsidTr="00670CDE">
        <w:tc>
          <w:tcPr>
            <w:tcW w:w="1885" w:type="pct"/>
          </w:tcPr>
          <w:p w14:paraId="01B27BE8" w14:textId="2742032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37482B67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BE3F16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0C79267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1EC590EE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C55AAF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258922B5" w14:textId="77777777" w:rsidTr="00670CDE">
        <w:tc>
          <w:tcPr>
            <w:tcW w:w="1885" w:type="pct"/>
          </w:tcPr>
          <w:p w14:paraId="38BE6A1E" w14:textId="6AFC6A4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1193C2B0" w14:textId="0292A1A9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6CA0992D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D8FC802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977E71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7E810B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68B15A3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  <w:p w14:paraId="50CA13D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  <w:p w14:paraId="3D0936D3" w14:textId="5D80971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</w:t>
            </w:r>
            <w:r w:rsidR="003A307D" w:rsidRPr="00B63A7A">
              <w:rPr>
                <w:rFonts w:ascii="Angsana New" w:hAnsi="Angsana New"/>
                <w:sz w:val="28"/>
                <w:szCs w:val="28"/>
              </w:rPr>
              <w:t>307</w:t>
            </w:r>
            <w:r w:rsidR="00075E23" w:rsidRPr="00B63A7A">
              <w:rPr>
                <w:rFonts w:ascii="Angsana New" w:hAnsi="Angsana New"/>
                <w:sz w:val="28"/>
                <w:szCs w:val="28"/>
              </w:rPr>
              <w:t>,</w:t>
            </w:r>
            <w:r w:rsidR="003A307D" w:rsidRPr="00B63A7A">
              <w:rPr>
                <w:rFonts w:ascii="Angsana New" w:hAnsi="Angsana New"/>
                <w:sz w:val="28"/>
                <w:szCs w:val="28"/>
              </w:rPr>
              <w:t>865</w:t>
            </w:r>
          </w:p>
        </w:tc>
      </w:tr>
      <w:tr w:rsidR="00670CDE" w:rsidRPr="00B63A7A" w14:paraId="51AEA6A0" w14:textId="77777777" w:rsidTr="00670CDE">
        <w:tc>
          <w:tcPr>
            <w:tcW w:w="1885" w:type="pct"/>
          </w:tcPr>
          <w:p w14:paraId="41A3276E" w14:textId="2B6BB19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2B2C70B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13AD1857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6E8710B9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4E998DE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3E5CB21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68AC94AC" w14:textId="77777777" w:rsidTr="00670CDE">
        <w:tc>
          <w:tcPr>
            <w:tcW w:w="1885" w:type="pct"/>
          </w:tcPr>
          <w:p w14:paraId="19053C5E" w14:textId="2ED08AA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78E9A7F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4757EC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1C6F5D9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77675268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1D16215" w14:textId="4DC485E2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18,422</w:t>
            </w:r>
          </w:p>
        </w:tc>
      </w:tr>
      <w:tr w:rsidR="00670CDE" w:rsidRPr="00B63A7A" w14:paraId="38B965D8" w14:textId="77777777" w:rsidTr="00670CDE">
        <w:tc>
          <w:tcPr>
            <w:tcW w:w="1885" w:type="pct"/>
          </w:tcPr>
          <w:p w14:paraId="3FD06A8B" w14:textId="394FEAA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14" w:type="pct"/>
          </w:tcPr>
          <w:p w14:paraId="39942B17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9C70A0E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</w:tcPr>
          <w:p w14:paraId="37877B14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389912B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F9315D5" w14:textId="73E345BA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1,49</w:t>
            </w:r>
            <w:r w:rsidR="003513A4" w:rsidRPr="00B63A7A">
              <w:rPr>
                <w:rFonts w:ascii="Angsana New" w:hAnsi="Angsana New"/>
                <w:sz w:val="28"/>
                <w:szCs w:val="28"/>
              </w:rPr>
              <w:t>3</w:t>
            </w:r>
            <w:r w:rsidR="00075E23" w:rsidRPr="00B63A7A">
              <w:rPr>
                <w:rFonts w:ascii="Angsana New" w:hAnsi="Angsana New"/>
                <w:sz w:val="28"/>
                <w:szCs w:val="28"/>
              </w:rPr>
              <w:t>,</w:t>
            </w:r>
            <w:r w:rsidR="003513A4" w:rsidRPr="00B63A7A">
              <w:rPr>
                <w:rFonts w:ascii="Angsana New" w:hAnsi="Angsana New"/>
                <w:sz w:val="28"/>
                <w:szCs w:val="28"/>
              </w:rPr>
              <w:t>00</w:t>
            </w:r>
            <w:r w:rsidR="003B0DDD" w:rsidRPr="00B63A7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5E7AF9DF" w14:textId="77777777" w:rsidR="00370938" w:rsidRPr="00B63A7A" w:rsidRDefault="00370938" w:rsidP="0037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4BCDA8F" w14:textId="786937A9" w:rsidR="00370938" w:rsidRPr="00B63A7A" w:rsidRDefault="00935F45" w:rsidP="00370938">
      <w:pPr>
        <w:rPr>
          <w:cs/>
        </w:rPr>
      </w:pPr>
      <w:r w:rsidRPr="00B63A7A">
        <w:br w:type="page"/>
      </w: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4"/>
        <w:gridCol w:w="1169"/>
        <w:gridCol w:w="1171"/>
        <w:gridCol w:w="1258"/>
        <w:gridCol w:w="1160"/>
        <w:gridCol w:w="1179"/>
      </w:tblGrid>
      <w:tr w:rsidR="001C5DF1" w:rsidRPr="00B63A7A" w14:paraId="74C7F4F2" w14:textId="77777777" w:rsidTr="00B874FF">
        <w:trPr>
          <w:trHeight w:val="380"/>
          <w:tblHeader/>
        </w:trPr>
        <w:tc>
          <w:tcPr>
            <w:tcW w:w="1852" w:type="pct"/>
          </w:tcPr>
          <w:p w14:paraId="18773BB5" w14:textId="09056C0C" w:rsidR="001C5DF1" w:rsidRPr="00B63A7A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2AEA2CDD" w14:textId="300EB9E3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C5DF1" w:rsidRPr="00B63A7A" w14:paraId="608E4E08" w14:textId="77777777" w:rsidTr="00B874FF">
        <w:trPr>
          <w:trHeight w:val="380"/>
          <w:tblHeader/>
        </w:trPr>
        <w:tc>
          <w:tcPr>
            <w:tcW w:w="1852" w:type="pct"/>
          </w:tcPr>
          <w:p w14:paraId="2EF24A11" w14:textId="367AA896" w:rsidR="001C5DF1" w:rsidRPr="00B63A7A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40F56"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20" w:type="pct"/>
          </w:tcPr>
          <w:p w14:paraId="20102E64" w14:textId="77777777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21" w:type="pct"/>
          </w:tcPr>
          <w:p w14:paraId="04B29569" w14:textId="494FA6FC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7" w:type="pct"/>
          </w:tcPr>
          <w:p w14:paraId="6238FDC4" w14:textId="1953A18A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15" w:type="pct"/>
          </w:tcPr>
          <w:p w14:paraId="3F6C2EB5" w14:textId="2B1B5CA2" w:rsidR="001C5DF1" w:rsidRPr="00B63A7A" w:rsidRDefault="00B40506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25" w:type="pct"/>
          </w:tcPr>
          <w:p w14:paraId="34489BD0" w14:textId="77777777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5DF1" w:rsidRPr="00B63A7A" w14:paraId="4DB91ED6" w14:textId="77777777" w:rsidTr="00B874FF">
        <w:trPr>
          <w:trHeight w:val="380"/>
          <w:tblHeader/>
        </w:trPr>
        <w:tc>
          <w:tcPr>
            <w:tcW w:w="1852" w:type="pct"/>
          </w:tcPr>
          <w:p w14:paraId="4E547015" w14:textId="2BEA8836" w:rsidR="001C5DF1" w:rsidRPr="00B63A7A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740F56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740F56"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740F56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185CB40B" w14:textId="77777777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21" w:type="pct"/>
          </w:tcPr>
          <w:p w14:paraId="6D75256C" w14:textId="177D9F29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7" w:type="pct"/>
          </w:tcPr>
          <w:p w14:paraId="4DEC2940" w14:textId="3868E6DA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15" w:type="pct"/>
          </w:tcPr>
          <w:p w14:paraId="77F75842" w14:textId="71DD194C" w:rsidR="001C5DF1" w:rsidRPr="00B63A7A" w:rsidRDefault="00B40506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25" w:type="pct"/>
          </w:tcPr>
          <w:p w14:paraId="6701DE46" w14:textId="77777777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5DF1" w:rsidRPr="00B63A7A" w14:paraId="52286F17" w14:textId="77777777" w:rsidTr="00B874FF">
        <w:trPr>
          <w:trHeight w:val="380"/>
          <w:tblHeader/>
        </w:trPr>
        <w:tc>
          <w:tcPr>
            <w:tcW w:w="1852" w:type="pct"/>
          </w:tcPr>
          <w:p w14:paraId="2AFA46D1" w14:textId="546E6762" w:rsidR="001C5DF1" w:rsidRPr="00B63A7A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0B658EEA" w14:textId="2A80FABC" w:rsidR="001C5DF1" w:rsidRPr="00B63A7A" w:rsidRDefault="001C5DF1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5DF1" w:rsidRPr="00B63A7A" w14:paraId="076DADE0" w14:textId="77777777" w:rsidTr="00B874FF">
        <w:tc>
          <w:tcPr>
            <w:tcW w:w="1852" w:type="pct"/>
          </w:tcPr>
          <w:p w14:paraId="5EDABC57" w14:textId="77777777" w:rsidR="001C5DF1" w:rsidRPr="00B63A7A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20" w:type="pct"/>
          </w:tcPr>
          <w:p w14:paraId="08782FF9" w14:textId="7DE45226" w:rsidR="001C5DF1" w:rsidRPr="00B63A7A" w:rsidRDefault="00BE71B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73,277</w:t>
            </w:r>
          </w:p>
        </w:tc>
        <w:tc>
          <w:tcPr>
            <w:tcW w:w="621" w:type="pct"/>
          </w:tcPr>
          <w:p w14:paraId="5B33DC9D" w14:textId="193A28A2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48,136</w:t>
            </w:r>
          </w:p>
        </w:tc>
        <w:tc>
          <w:tcPr>
            <w:tcW w:w="667" w:type="pct"/>
          </w:tcPr>
          <w:p w14:paraId="6B2FCC59" w14:textId="72F50B3D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615" w:type="pct"/>
          </w:tcPr>
          <w:p w14:paraId="23BF6E0A" w14:textId="2B39AB51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625" w:type="pct"/>
          </w:tcPr>
          <w:p w14:paraId="01ED4B48" w14:textId="570FB8E3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122,549</w:t>
            </w:r>
          </w:p>
        </w:tc>
      </w:tr>
      <w:tr w:rsidR="001C5DF1" w:rsidRPr="00B63A7A" w14:paraId="03056960" w14:textId="77777777" w:rsidTr="00B874FF">
        <w:tc>
          <w:tcPr>
            <w:tcW w:w="1852" w:type="pct"/>
          </w:tcPr>
          <w:p w14:paraId="15B41E01" w14:textId="77777777" w:rsidR="001C5DF1" w:rsidRPr="00B63A7A" w:rsidRDefault="001C5DF1" w:rsidP="004D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20" w:type="pct"/>
          </w:tcPr>
          <w:p w14:paraId="39EFDC9A" w14:textId="579C1AA3" w:rsidR="001C5DF1" w:rsidRPr="00B63A7A" w:rsidRDefault="00BE71B4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(70,575)</w:t>
            </w:r>
          </w:p>
        </w:tc>
        <w:tc>
          <w:tcPr>
            <w:tcW w:w="621" w:type="pct"/>
          </w:tcPr>
          <w:p w14:paraId="03F34C7C" w14:textId="67357F7A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7" w:type="pct"/>
          </w:tcPr>
          <w:p w14:paraId="099B1FF9" w14:textId="3DBD0F22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1F2649C8" w14:textId="5E6E18F7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5" w:type="pct"/>
          </w:tcPr>
          <w:p w14:paraId="1AE94B96" w14:textId="1A323981" w:rsidR="001C5DF1" w:rsidRPr="00B63A7A" w:rsidRDefault="00753F67" w:rsidP="00FB1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(70,575)</w:t>
            </w:r>
          </w:p>
        </w:tc>
      </w:tr>
      <w:tr w:rsidR="00DD382A" w:rsidRPr="00B63A7A" w14:paraId="5D278EBA" w14:textId="77777777" w:rsidTr="00B874FF">
        <w:tc>
          <w:tcPr>
            <w:tcW w:w="1852" w:type="pct"/>
          </w:tcPr>
          <w:p w14:paraId="01A83DFA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20" w:type="pct"/>
          </w:tcPr>
          <w:p w14:paraId="2E5E58D8" w14:textId="1AB6D1B5" w:rsidR="00DD382A" w:rsidRPr="00B63A7A" w:rsidRDefault="00BE71B4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66E3EA3E" w14:textId="4E381F38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(5,980)</w:t>
            </w:r>
          </w:p>
        </w:tc>
        <w:tc>
          <w:tcPr>
            <w:tcW w:w="667" w:type="pct"/>
          </w:tcPr>
          <w:p w14:paraId="61462C05" w14:textId="3C6A44BC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615" w:type="pct"/>
          </w:tcPr>
          <w:p w14:paraId="5C13AAEF" w14:textId="40C0B411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5" w:type="pct"/>
          </w:tcPr>
          <w:p w14:paraId="79917AF9" w14:textId="0F5D8291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(6,094)</w:t>
            </w:r>
          </w:p>
        </w:tc>
      </w:tr>
      <w:tr w:rsidR="00DD382A" w:rsidRPr="00B63A7A" w14:paraId="4D51C1B9" w14:textId="77777777" w:rsidTr="00B874FF">
        <w:tc>
          <w:tcPr>
            <w:tcW w:w="1852" w:type="pct"/>
          </w:tcPr>
          <w:p w14:paraId="177ED8B2" w14:textId="16E46B90" w:rsidR="00DD382A" w:rsidRPr="00B63A7A" w:rsidRDefault="00ED1910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90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="007A2655" w:rsidRPr="00B63A7A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620" w:type="pct"/>
          </w:tcPr>
          <w:p w14:paraId="784BD0DE" w14:textId="7297D535" w:rsidR="00DD382A" w:rsidRPr="00B63A7A" w:rsidRDefault="00BE71B4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7621B5D1" w14:textId="25945134" w:rsidR="00DD382A" w:rsidRPr="00B63A7A" w:rsidRDefault="00753F67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(1,161)</w:t>
            </w:r>
          </w:p>
        </w:tc>
        <w:tc>
          <w:tcPr>
            <w:tcW w:w="667" w:type="pct"/>
          </w:tcPr>
          <w:p w14:paraId="3C0B0F30" w14:textId="2A0E5EBA" w:rsidR="00DD382A" w:rsidRPr="00B63A7A" w:rsidRDefault="00753F67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615" w:type="pct"/>
          </w:tcPr>
          <w:p w14:paraId="0F52749D" w14:textId="134E043E" w:rsidR="00DD382A" w:rsidRPr="00B63A7A" w:rsidRDefault="00753F67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(287)</w:t>
            </w:r>
          </w:p>
        </w:tc>
        <w:tc>
          <w:tcPr>
            <w:tcW w:w="625" w:type="pct"/>
          </w:tcPr>
          <w:p w14:paraId="69506C25" w14:textId="06021186" w:rsidR="00DD382A" w:rsidRPr="00B63A7A" w:rsidRDefault="00753F67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(1,461)</w:t>
            </w:r>
          </w:p>
        </w:tc>
      </w:tr>
      <w:tr w:rsidR="00DD382A" w:rsidRPr="00B63A7A" w14:paraId="260A8889" w14:textId="77777777" w:rsidTr="00B874FF">
        <w:tc>
          <w:tcPr>
            <w:tcW w:w="1852" w:type="pct"/>
          </w:tcPr>
          <w:p w14:paraId="519B618B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20" w:type="pct"/>
          </w:tcPr>
          <w:p w14:paraId="50F9E185" w14:textId="3E900DE9" w:rsidR="00DD382A" w:rsidRPr="00B63A7A" w:rsidRDefault="00BE71B4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2,702</w:t>
            </w:r>
          </w:p>
        </w:tc>
        <w:tc>
          <w:tcPr>
            <w:tcW w:w="621" w:type="pct"/>
          </w:tcPr>
          <w:p w14:paraId="41EEA1B8" w14:textId="59584DCF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40,995</w:t>
            </w:r>
          </w:p>
        </w:tc>
        <w:tc>
          <w:tcPr>
            <w:tcW w:w="667" w:type="pct"/>
          </w:tcPr>
          <w:p w14:paraId="0B7ED493" w14:textId="1C0ACF20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615" w:type="pct"/>
          </w:tcPr>
          <w:p w14:paraId="1BADBEE1" w14:textId="1567FD5F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625" w:type="pct"/>
          </w:tcPr>
          <w:p w14:paraId="73808F68" w14:textId="158430F0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44,419</w:t>
            </w:r>
          </w:p>
        </w:tc>
      </w:tr>
      <w:tr w:rsidR="00DD382A" w:rsidRPr="00B63A7A" w14:paraId="7FA2F2AA" w14:textId="77777777" w:rsidTr="00B874FF">
        <w:tc>
          <w:tcPr>
            <w:tcW w:w="1852" w:type="pct"/>
          </w:tcPr>
          <w:p w14:paraId="7D24BE11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59C8B44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512CC6D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52FCEAD5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BC9E0B1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ABDD50C" w14:textId="66957C9C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7</w:t>
            </w:r>
            <w:r w:rsidR="004458FF" w:rsidRPr="00B63A7A">
              <w:rPr>
                <w:rFonts w:ascii="Angsana New" w:hAnsi="Angsana New"/>
                <w:sz w:val="28"/>
                <w:szCs w:val="28"/>
              </w:rPr>
              <w:t>,</w:t>
            </w:r>
            <w:r w:rsidRPr="00B63A7A">
              <w:rPr>
                <w:rFonts w:ascii="Angsana New" w:hAnsi="Angsana New"/>
                <w:sz w:val="28"/>
                <w:szCs w:val="28"/>
              </w:rPr>
              <w:t>43</w:t>
            </w:r>
            <w:r w:rsidR="004458FF" w:rsidRPr="00B63A7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382A" w:rsidRPr="00B63A7A" w14:paraId="02D01DD7" w14:textId="77777777" w:rsidTr="00B874FF">
        <w:tc>
          <w:tcPr>
            <w:tcW w:w="1852" w:type="pct"/>
          </w:tcPr>
          <w:p w14:paraId="294464A3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20" w:type="pct"/>
          </w:tcPr>
          <w:p w14:paraId="3FD584E0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C0C313B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DE461C7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D87D68C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F3EAF18" w14:textId="400FB052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(9,517)</w:t>
            </w:r>
          </w:p>
        </w:tc>
      </w:tr>
      <w:tr w:rsidR="00DD382A" w:rsidRPr="00B63A7A" w14:paraId="296EC8FB" w14:textId="77777777" w:rsidTr="00B874FF">
        <w:tc>
          <w:tcPr>
            <w:tcW w:w="1852" w:type="pct"/>
          </w:tcPr>
          <w:p w14:paraId="051566B9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0" w:type="pct"/>
          </w:tcPr>
          <w:p w14:paraId="211281BB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6C81152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61AD6A6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EA9888E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8E878CB" w14:textId="3E50F2DF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(25,462)</w:t>
            </w:r>
          </w:p>
        </w:tc>
      </w:tr>
      <w:tr w:rsidR="00DD382A" w:rsidRPr="00B63A7A" w14:paraId="363A3AB6" w14:textId="77777777" w:rsidTr="00B874FF">
        <w:tc>
          <w:tcPr>
            <w:tcW w:w="1852" w:type="pct"/>
          </w:tcPr>
          <w:p w14:paraId="16C88310" w14:textId="472092DC" w:rsidR="00DD382A" w:rsidRPr="00B63A7A" w:rsidRDefault="00DD382A" w:rsidP="00DD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20" w:type="pct"/>
          </w:tcPr>
          <w:p w14:paraId="2558B10A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A93BBE1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D326ACE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2381E95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DF9E104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B63A7A" w14:paraId="4D21D6DE" w14:textId="77777777" w:rsidTr="00B874FF">
        <w:tc>
          <w:tcPr>
            <w:tcW w:w="1852" w:type="pct"/>
          </w:tcPr>
          <w:p w14:paraId="1A2118BB" w14:textId="5A986B50" w:rsidR="00DD382A" w:rsidRPr="00B63A7A" w:rsidRDefault="00DD382A" w:rsidP="00DD3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20" w:type="pct"/>
          </w:tcPr>
          <w:p w14:paraId="02BE85B8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DF735AF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EC699DE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4099F08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026D763" w14:textId="1AC737F8" w:rsidR="00DD382A" w:rsidRPr="00B63A7A" w:rsidRDefault="00753F67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</w:tr>
      <w:tr w:rsidR="00DD382A" w:rsidRPr="00B63A7A" w14:paraId="27EA9402" w14:textId="77777777" w:rsidTr="00B874FF">
        <w:tc>
          <w:tcPr>
            <w:tcW w:w="1852" w:type="pct"/>
          </w:tcPr>
          <w:p w14:paraId="263CDDB0" w14:textId="35894CCF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20" w:type="pct"/>
          </w:tcPr>
          <w:p w14:paraId="08117704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D6B3549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5FA0F4F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52A02CC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27BA0F52" w14:textId="6FDDCE58" w:rsidR="00DD382A" w:rsidRPr="00B63A7A" w:rsidRDefault="00753F67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16,647</w:t>
            </w:r>
          </w:p>
        </w:tc>
      </w:tr>
      <w:tr w:rsidR="00DD382A" w:rsidRPr="00B63A7A" w14:paraId="522D5529" w14:textId="77777777" w:rsidTr="00B874FF">
        <w:tc>
          <w:tcPr>
            <w:tcW w:w="1852" w:type="pct"/>
          </w:tcPr>
          <w:p w14:paraId="6D3CD4AF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20" w:type="pct"/>
          </w:tcPr>
          <w:p w14:paraId="51B8341C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E1C5CF7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C85E90A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84A21E9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F03DC74" w14:textId="6F710AA5" w:rsidR="00DD382A" w:rsidRPr="00B63A7A" w:rsidRDefault="00753F67" w:rsidP="00DD382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(4,003)</w:t>
            </w:r>
          </w:p>
        </w:tc>
      </w:tr>
      <w:tr w:rsidR="00DD382A" w:rsidRPr="00B63A7A" w14:paraId="5C655080" w14:textId="77777777" w:rsidTr="00B874FF">
        <w:tc>
          <w:tcPr>
            <w:tcW w:w="1852" w:type="pct"/>
          </w:tcPr>
          <w:p w14:paraId="3028EC06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20" w:type="pct"/>
          </w:tcPr>
          <w:p w14:paraId="2CF36BC3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0A9BDB87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</w:tcPr>
          <w:p w14:paraId="26CC02B6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B90BAEF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A605337" w14:textId="65AC200F" w:rsidR="00DD382A" w:rsidRPr="00B63A7A" w:rsidRDefault="00753F67" w:rsidP="00DD382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12,644</w:t>
            </w:r>
          </w:p>
        </w:tc>
      </w:tr>
      <w:tr w:rsidR="00DD382A" w:rsidRPr="00B63A7A" w14:paraId="225E1736" w14:textId="77777777" w:rsidTr="00B874FF">
        <w:tc>
          <w:tcPr>
            <w:tcW w:w="1852" w:type="pct"/>
          </w:tcPr>
          <w:p w14:paraId="35CE3184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14:paraId="424E67D3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</w:tcPr>
          <w:p w14:paraId="5E15F16D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7" w:type="pct"/>
          </w:tcPr>
          <w:p w14:paraId="2F62321D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</w:tcPr>
          <w:p w14:paraId="65294CA3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7C6DFBB4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382A" w:rsidRPr="00B63A7A" w14:paraId="5C75B20C" w14:textId="77777777" w:rsidTr="00B874FF">
        <w:tc>
          <w:tcPr>
            <w:tcW w:w="1852" w:type="pct"/>
          </w:tcPr>
          <w:p w14:paraId="0EAD3EF9" w14:textId="7777777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20" w:type="pct"/>
          </w:tcPr>
          <w:p w14:paraId="27558D75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211BD63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C909E29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107405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" w:type="pct"/>
          </w:tcPr>
          <w:p w14:paraId="393FB7A9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B63A7A" w14:paraId="3CC33524" w14:textId="77777777" w:rsidTr="00B874FF">
        <w:tc>
          <w:tcPr>
            <w:tcW w:w="1852" w:type="pct"/>
          </w:tcPr>
          <w:p w14:paraId="2FDAEF1D" w14:textId="0D823317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B63A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2A3C6687" w14:textId="2CD24481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3F67"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574AD" w:rsidRPr="00B63A7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53F67"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3F67"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4458FF"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20" w:type="pct"/>
          </w:tcPr>
          <w:p w14:paraId="6A361FA8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CE10106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ECB8A56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186FB41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C51CEC8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6D01CA11" w14:textId="77777777" w:rsidR="008F296B" w:rsidRPr="00B63A7A" w:rsidRDefault="008F296B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4C859C1F" w14:textId="5DE94813" w:rsidR="008F296B" w:rsidRPr="00B63A7A" w:rsidRDefault="00DE7B42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1,291,667</w:t>
            </w:r>
          </w:p>
        </w:tc>
      </w:tr>
      <w:tr w:rsidR="00DD382A" w:rsidRPr="00B63A7A" w14:paraId="7CF55505" w14:textId="77777777" w:rsidTr="00B874FF">
        <w:tc>
          <w:tcPr>
            <w:tcW w:w="1852" w:type="pct"/>
          </w:tcPr>
          <w:p w14:paraId="46EA05B0" w14:textId="7BF51320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0" w:type="pct"/>
          </w:tcPr>
          <w:p w14:paraId="1AE90DC7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C3C79BF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970B2CB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387F163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1441C10" w14:textId="4297F72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82A" w:rsidRPr="00B63A7A" w14:paraId="7E4DAF97" w14:textId="77777777" w:rsidTr="00B874FF">
        <w:tc>
          <w:tcPr>
            <w:tcW w:w="1852" w:type="pct"/>
          </w:tcPr>
          <w:p w14:paraId="27DA84CA" w14:textId="5BF4B59D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74AD"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574AD"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574AD" w:rsidRPr="00B63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052503A4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A72B05F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3748D25A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FBAAA1F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71D68E3" w14:textId="23F9AF6C" w:rsidR="00DD382A" w:rsidRPr="00B63A7A" w:rsidRDefault="009344A6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19,692</w:t>
            </w:r>
          </w:p>
        </w:tc>
      </w:tr>
      <w:tr w:rsidR="00DD382A" w:rsidRPr="00B63A7A" w14:paraId="27373D90" w14:textId="77777777" w:rsidTr="00B874FF">
        <w:tc>
          <w:tcPr>
            <w:tcW w:w="1852" w:type="pct"/>
          </w:tcPr>
          <w:p w14:paraId="05563FFA" w14:textId="451DA369" w:rsidR="00DD382A" w:rsidRPr="00B63A7A" w:rsidRDefault="00DD382A" w:rsidP="00DD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="008574AD"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574AD" w:rsidRPr="00B63A7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574AD" w:rsidRPr="00B63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58E100B5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ED79BEA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525C67C1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E052C15" w14:textId="77777777" w:rsidR="00DD382A" w:rsidRPr="00B63A7A" w:rsidRDefault="00DD382A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778FAB7" w14:textId="597EE00F" w:rsidR="00DD382A" w:rsidRPr="00B63A7A" w:rsidRDefault="0082557E" w:rsidP="00DD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1,4</w:t>
            </w:r>
            <w:r w:rsidR="009344A6" w:rsidRPr="00B63A7A">
              <w:rPr>
                <w:rFonts w:ascii="Angsana New" w:hAnsi="Angsana New"/>
                <w:sz w:val="28"/>
                <w:szCs w:val="28"/>
              </w:rPr>
              <w:t>76,41</w:t>
            </w:r>
            <w:r w:rsidR="00DE7B42" w:rsidRPr="00B63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0D417330" w14:textId="77777777" w:rsidR="00370938" w:rsidRPr="00B63A7A" w:rsidRDefault="00370938" w:rsidP="00370938">
      <w:pPr>
        <w:spacing w:line="240" w:lineRule="auto"/>
        <w:rPr>
          <w:rFonts w:ascii="Angsana New" w:hAnsi="Angsana New"/>
          <w:sz w:val="30"/>
          <w:szCs w:val="30"/>
        </w:rPr>
      </w:pPr>
    </w:p>
    <w:p w14:paraId="2085EDDF" w14:textId="1D1BF4DE" w:rsidR="00370938" w:rsidRPr="00B63A7A" w:rsidRDefault="00370938" w:rsidP="00451503">
      <w:r w:rsidRPr="00B63A7A">
        <w:br w:type="page"/>
      </w:r>
    </w:p>
    <w:p w14:paraId="31220895" w14:textId="15C5B3AD" w:rsidR="00064456" w:rsidRPr="00B63A7A" w:rsidRDefault="008C0BD1" w:rsidP="008D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AC7BB8" w:rsidRPr="00B63A7A">
        <w:rPr>
          <w:rFonts w:ascii="Angsana New" w:hAnsi="Angsana New"/>
          <w:b/>
          <w:bCs/>
          <w:sz w:val="28"/>
          <w:szCs w:val="28"/>
        </w:rPr>
        <w:t>1</w:t>
      </w:r>
      <w:r w:rsidR="00064456" w:rsidRPr="00B63A7A">
        <w:rPr>
          <w:rFonts w:ascii="Angsana New" w:hAnsi="Angsana New"/>
          <w:b/>
          <w:bCs/>
          <w:sz w:val="28"/>
          <w:szCs w:val="28"/>
          <w:cs/>
        </w:rPr>
        <w:tab/>
      </w:r>
      <w:r w:rsidR="00FD20E2" w:rsidRPr="00B63A7A">
        <w:rPr>
          <w:rFonts w:ascii="Angsana New" w:hAnsi="Angsana New" w:hint="cs"/>
          <w:b/>
          <w:bCs/>
          <w:sz w:val="28"/>
          <w:szCs w:val="28"/>
          <w:cs/>
        </w:rPr>
        <w:t>(</w:t>
      </w:r>
      <w:r w:rsidR="00670CDE" w:rsidRPr="00B63A7A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FD20E2" w:rsidRPr="00B63A7A">
        <w:rPr>
          <w:rFonts w:ascii="Angsana New" w:hAnsi="Angsana New" w:hint="cs"/>
          <w:b/>
          <w:bCs/>
          <w:sz w:val="28"/>
          <w:szCs w:val="28"/>
          <w:cs/>
        </w:rPr>
        <w:t>) กำไร</w:t>
      </w:r>
      <w:r w:rsidR="00064456" w:rsidRPr="00B63A7A">
        <w:rPr>
          <w:rFonts w:ascii="Angsana New" w:hAnsi="Angsana New" w:hint="cs"/>
          <w:b/>
          <w:bCs/>
          <w:sz w:val="28"/>
          <w:szCs w:val="28"/>
          <w:cs/>
        </w:rPr>
        <w:t>ต่อหุ้น</w:t>
      </w:r>
    </w:p>
    <w:p w14:paraId="5C8AB9C1" w14:textId="51050D02" w:rsidR="00052207" w:rsidRPr="00B63A7A" w:rsidRDefault="00052207" w:rsidP="008D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9D0F525" w14:textId="33392F32" w:rsidR="00052207" w:rsidRPr="00B63A7A" w:rsidRDefault="008E529D" w:rsidP="001901C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(ขาดทุน) </w:t>
      </w:r>
      <w:r w:rsidR="0067147E" w:rsidRPr="00B63A7A">
        <w:rPr>
          <w:rFonts w:ascii="Angsana New" w:hAnsi="Angsana New" w:hint="cs"/>
          <w:sz w:val="28"/>
          <w:szCs w:val="28"/>
          <w:cs/>
        </w:rPr>
        <w:t xml:space="preserve">กำไรต่อหุ้นขั้นพื้นฐานสำหรับงวดสามเดือนสิ้นสุดวันที่ </w:t>
      </w:r>
      <w:r w:rsidR="0067147E" w:rsidRPr="00B63A7A">
        <w:rPr>
          <w:rFonts w:ascii="Angsana New" w:hAnsi="Angsana New"/>
          <w:sz w:val="28"/>
          <w:szCs w:val="28"/>
        </w:rPr>
        <w:t>31</w:t>
      </w:r>
      <w:r w:rsidR="0067147E" w:rsidRPr="00B63A7A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67147E" w:rsidRPr="00B63A7A">
        <w:rPr>
          <w:rFonts w:ascii="Angsana New" w:hAnsi="Angsana New"/>
          <w:sz w:val="28"/>
          <w:szCs w:val="28"/>
        </w:rPr>
        <w:t xml:space="preserve">2564 </w:t>
      </w:r>
      <w:r w:rsidR="0067147E" w:rsidRPr="00B63A7A">
        <w:rPr>
          <w:rFonts w:ascii="Angsana New" w:hAnsi="Angsana New" w:hint="cs"/>
          <w:sz w:val="28"/>
          <w:szCs w:val="28"/>
          <w:cs/>
        </w:rPr>
        <w:t xml:space="preserve">และ </w:t>
      </w:r>
      <w:r w:rsidR="0067147E" w:rsidRPr="00B63A7A">
        <w:rPr>
          <w:rFonts w:ascii="Angsana New" w:hAnsi="Angsana New"/>
          <w:sz w:val="28"/>
          <w:szCs w:val="28"/>
        </w:rPr>
        <w:t xml:space="preserve">2563 </w:t>
      </w:r>
      <w:r w:rsidR="0067147E" w:rsidRPr="00B63A7A">
        <w:rPr>
          <w:rFonts w:ascii="Angsana New" w:hAnsi="Angsana New" w:hint="cs"/>
          <w:sz w:val="28"/>
          <w:szCs w:val="28"/>
          <w:cs/>
        </w:rPr>
        <w:t>คำนวณจาก</w:t>
      </w:r>
      <w:r w:rsidR="008A4A3B" w:rsidRPr="00B63A7A">
        <w:rPr>
          <w:rFonts w:ascii="Angsana New" w:hAnsi="Angsana New"/>
          <w:sz w:val="28"/>
          <w:szCs w:val="28"/>
        </w:rPr>
        <w:t xml:space="preserve"> </w:t>
      </w:r>
      <w:r w:rsidR="002C6620" w:rsidRPr="00B63A7A">
        <w:rPr>
          <w:rFonts w:ascii="Angsana New" w:hAnsi="Angsana New" w:hint="cs"/>
          <w:sz w:val="28"/>
          <w:szCs w:val="28"/>
          <w:cs/>
        </w:rPr>
        <w:t xml:space="preserve">(ขาดทุน) </w:t>
      </w:r>
      <w:r w:rsidR="0067147E" w:rsidRPr="00B63A7A">
        <w:rPr>
          <w:rFonts w:ascii="Angsana New" w:hAnsi="Angsana New" w:hint="cs"/>
          <w:sz w:val="28"/>
          <w:szCs w:val="28"/>
          <w:cs/>
        </w:rPr>
        <w:t>กำไรสำหรับงวดที่เป็นส่วนของผู้ถือหุ้น</w:t>
      </w:r>
      <w:r w:rsidR="008E1E3B" w:rsidRPr="00B63A7A">
        <w:rPr>
          <w:rFonts w:ascii="Angsana New" w:hAnsi="Angsana New" w:hint="cs"/>
          <w:sz w:val="28"/>
          <w:szCs w:val="28"/>
          <w:cs/>
        </w:rPr>
        <w:t>สามัญของบริษัทและจำนวนหุ้นสามัญที่ออกจำหน่ายแล้วระหว่างงวดในแต่ละงวด</w:t>
      </w:r>
      <w:r w:rsidR="00452967" w:rsidRPr="00B63A7A">
        <w:rPr>
          <w:rFonts w:ascii="Angsana New" w:hAnsi="Angsana New"/>
          <w:sz w:val="28"/>
          <w:szCs w:val="28"/>
          <w:cs/>
        </w:rPr>
        <w:br/>
      </w:r>
      <w:r w:rsidR="008E1E3B" w:rsidRPr="00B63A7A">
        <w:rPr>
          <w:rFonts w:ascii="Angsana New" w:hAnsi="Angsana New" w:hint="cs"/>
          <w:sz w:val="28"/>
          <w:szCs w:val="28"/>
          <w:cs/>
        </w:rPr>
        <w:t>โดยวิธีถัวเฉลี่ยถ่วงน้ำหนัก ซึ่งปรับปรุงจำนวนหุ้นสามัญที่เปลี่ยนแปลง</w:t>
      </w:r>
      <w:r w:rsidR="00396EC9" w:rsidRPr="00B63A7A">
        <w:rPr>
          <w:rFonts w:ascii="Angsana New" w:hAnsi="Angsana New" w:hint="cs"/>
          <w:sz w:val="28"/>
          <w:szCs w:val="28"/>
          <w:cs/>
        </w:rPr>
        <w:t>จาก</w:t>
      </w:r>
      <w:r w:rsidR="008E1E3B" w:rsidRPr="00B63A7A">
        <w:rPr>
          <w:rFonts w:ascii="Angsana New" w:hAnsi="Angsana New" w:hint="cs"/>
          <w:sz w:val="28"/>
          <w:szCs w:val="28"/>
          <w:cs/>
        </w:rPr>
        <w:t>การออกหุ้น</w:t>
      </w:r>
      <w:r w:rsidR="001901C5" w:rsidRPr="00B63A7A">
        <w:rPr>
          <w:rFonts w:ascii="Angsana New" w:hAnsi="Angsana New" w:hint="cs"/>
          <w:sz w:val="28"/>
          <w:szCs w:val="28"/>
          <w:cs/>
        </w:rPr>
        <w:t>สามัญ</w:t>
      </w:r>
      <w:r w:rsidR="008E1E3B" w:rsidRPr="00B63A7A">
        <w:rPr>
          <w:rFonts w:ascii="Angsana New" w:hAnsi="Angsana New" w:hint="cs"/>
          <w:sz w:val="28"/>
          <w:szCs w:val="28"/>
          <w:cs/>
        </w:rPr>
        <w:t>ปันผลตามที่กล่าวไว้ใน</w:t>
      </w:r>
      <w:r w:rsidR="009730CF" w:rsidRPr="00B63A7A">
        <w:rPr>
          <w:rFonts w:ascii="Angsana New" w:hAnsi="Angsana New"/>
          <w:sz w:val="28"/>
          <w:szCs w:val="28"/>
          <w:cs/>
        </w:rPr>
        <w:br/>
      </w:r>
      <w:r w:rsidR="008E1E3B" w:rsidRPr="00B63A7A">
        <w:rPr>
          <w:rFonts w:ascii="Angsana New" w:hAnsi="Angsana New" w:hint="cs"/>
          <w:sz w:val="28"/>
          <w:szCs w:val="28"/>
          <w:cs/>
        </w:rPr>
        <w:t xml:space="preserve">หมายเหตุข้อ </w:t>
      </w:r>
      <w:r w:rsidR="008E1E3B" w:rsidRPr="00B63A7A">
        <w:rPr>
          <w:rFonts w:ascii="Angsana New" w:hAnsi="Angsana New"/>
          <w:sz w:val="28"/>
          <w:szCs w:val="28"/>
        </w:rPr>
        <w:t>14</w:t>
      </w:r>
      <w:r w:rsidR="008E1E3B" w:rsidRPr="00B63A7A">
        <w:rPr>
          <w:rFonts w:ascii="Angsana New" w:hAnsi="Angsana New" w:hint="cs"/>
          <w:sz w:val="28"/>
          <w:szCs w:val="28"/>
          <w:cs/>
        </w:rPr>
        <w:t xml:space="preserve"> จำนวนหุ้นสา</w:t>
      </w:r>
      <w:r w:rsidR="001901C5" w:rsidRPr="00B63A7A">
        <w:rPr>
          <w:rFonts w:ascii="Angsana New" w:hAnsi="Angsana New" w:hint="cs"/>
          <w:sz w:val="28"/>
          <w:szCs w:val="28"/>
          <w:cs/>
        </w:rPr>
        <w:t xml:space="preserve">มัญถัวเฉลี่ยถ่วงน้ำหนักที่นำมาใช้ในการคำนวณกำไรต่อหุ้นสำหรับงวดสามเดือนสิ้นสุดวันที่ </w:t>
      </w:r>
      <w:r w:rsidR="001901C5" w:rsidRPr="00B63A7A">
        <w:rPr>
          <w:rFonts w:ascii="Angsana New" w:hAnsi="Angsana New"/>
          <w:sz w:val="28"/>
          <w:szCs w:val="28"/>
        </w:rPr>
        <w:t>31</w:t>
      </w:r>
      <w:r w:rsidR="001901C5" w:rsidRPr="00B63A7A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1901C5" w:rsidRPr="00B63A7A">
        <w:rPr>
          <w:rFonts w:ascii="Angsana New" w:hAnsi="Angsana New"/>
          <w:sz w:val="28"/>
          <w:szCs w:val="28"/>
        </w:rPr>
        <w:t xml:space="preserve">2563 </w:t>
      </w:r>
      <w:r w:rsidR="001901C5" w:rsidRPr="00B63A7A">
        <w:rPr>
          <w:rFonts w:ascii="Angsana New" w:hAnsi="Angsana New" w:hint="cs"/>
          <w:sz w:val="28"/>
          <w:szCs w:val="28"/>
          <w:cs/>
        </w:rPr>
        <w:t>ได้ถูกปรับปรุงเสมือนว่าการเปลี่ยนแปลง</w:t>
      </w:r>
      <w:r w:rsidR="00396EC9" w:rsidRPr="00B63A7A">
        <w:rPr>
          <w:rFonts w:ascii="Angsana New" w:hAnsi="Angsana New" w:hint="cs"/>
          <w:sz w:val="28"/>
          <w:szCs w:val="28"/>
          <w:cs/>
        </w:rPr>
        <w:t>จาก</w:t>
      </w:r>
      <w:r w:rsidR="001901C5" w:rsidRPr="00B63A7A">
        <w:rPr>
          <w:rFonts w:ascii="Angsana New" w:hAnsi="Angsana New" w:hint="cs"/>
          <w:sz w:val="28"/>
          <w:szCs w:val="28"/>
          <w:cs/>
        </w:rPr>
        <w:t>การออกหุ้นปันผลนั้นเกิดขึ้นตั้งแต่วันต้นงวดของงวดบัญชีดังกล่าว</w:t>
      </w:r>
      <w:r w:rsidR="00C014ED" w:rsidRPr="00B63A7A">
        <w:rPr>
          <w:rFonts w:ascii="Angsana New" w:hAnsi="Angsana New" w:hint="cs"/>
          <w:sz w:val="28"/>
          <w:szCs w:val="28"/>
          <w:cs/>
        </w:rPr>
        <w:t>เพื่อประโยชน์ในการเปรียบเทียบ</w:t>
      </w:r>
      <w:r w:rsidR="001901C5" w:rsidRPr="00B63A7A">
        <w:rPr>
          <w:rFonts w:ascii="Angsana New" w:hAnsi="Angsana New" w:hint="cs"/>
          <w:sz w:val="28"/>
          <w:szCs w:val="28"/>
          <w:cs/>
        </w:rPr>
        <w:t xml:space="preserve"> โดยแสดงการคำนวณดังนี้</w:t>
      </w:r>
    </w:p>
    <w:p w14:paraId="724B8FC1" w14:textId="6AB53DDE" w:rsidR="00064456" w:rsidRPr="00B63A7A" w:rsidRDefault="00064456" w:rsidP="0006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tbl>
      <w:tblPr>
        <w:tblW w:w="97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9"/>
        <w:gridCol w:w="1261"/>
        <w:gridCol w:w="270"/>
        <w:gridCol w:w="1332"/>
        <w:gridCol w:w="266"/>
        <w:gridCol w:w="1258"/>
        <w:gridCol w:w="268"/>
        <w:gridCol w:w="1181"/>
        <w:gridCol w:w="10"/>
      </w:tblGrid>
      <w:tr w:rsidR="00370938" w:rsidRPr="00B63A7A" w14:paraId="64E996CC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3FE031DC" w14:textId="77777777" w:rsidR="00370938" w:rsidRPr="00B63A7A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2" w:type="pct"/>
            <w:gridSpan w:val="3"/>
          </w:tcPr>
          <w:p w14:paraId="73F38F1F" w14:textId="6EA3C0A8" w:rsidR="00370938" w:rsidRPr="00B63A7A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1C691DE" w14:textId="77777777" w:rsidR="00370938" w:rsidRPr="00B63A7A" w:rsidRDefault="00370938" w:rsidP="00AD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pct"/>
            <w:gridSpan w:val="3"/>
          </w:tcPr>
          <w:p w14:paraId="19D6EA5C" w14:textId="77777777" w:rsidR="00370938" w:rsidRPr="00B63A7A" w:rsidRDefault="00370938" w:rsidP="00AD5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30ED" w:rsidRPr="00B63A7A" w14:paraId="1CBFA6A4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704B05F8" w14:textId="723EC07E" w:rsidR="002230ED" w:rsidRPr="00B63A7A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</w:t>
            </w:r>
            <w:r w:rsidR="00045B8E" w:rsidRPr="00B63A7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ที่</w:t>
            </w:r>
            <w:r w:rsidR="00045B8E" w:rsidRPr="00B63A7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="00045B8E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45B8E"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648" w:type="pct"/>
          </w:tcPr>
          <w:p w14:paraId="0930F096" w14:textId="07EC8C2B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E6072C" w:rsidRPr="00B63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pct"/>
          </w:tcPr>
          <w:p w14:paraId="358A56C7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172FD12F" w14:textId="1925C76B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E6072C"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" w:type="pct"/>
          </w:tcPr>
          <w:p w14:paraId="2078B717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5214BDFA" w14:textId="58312306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E6072C" w:rsidRPr="00B63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" w:type="pct"/>
          </w:tcPr>
          <w:p w14:paraId="00C90ABF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BADFC95" w14:textId="1CBE2391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</w:t>
            </w:r>
            <w:r w:rsidR="00E6072C"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230ED" w:rsidRPr="00B63A7A" w14:paraId="2BCA1267" w14:textId="77777777" w:rsidTr="00B874FF">
        <w:tc>
          <w:tcPr>
            <w:tcW w:w="1994" w:type="pct"/>
          </w:tcPr>
          <w:p w14:paraId="7F689D98" w14:textId="77777777" w:rsidR="002230ED" w:rsidRPr="00B63A7A" w:rsidRDefault="002230ED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6" w:type="pct"/>
            <w:gridSpan w:val="8"/>
          </w:tcPr>
          <w:p w14:paraId="6B72BD03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2230ED" w:rsidRPr="00B63A7A" w14:paraId="0BE7C171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76F20C8E" w14:textId="4135F04A" w:rsidR="002230ED" w:rsidRPr="00B63A7A" w:rsidRDefault="005C49A1" w:rsidP="0022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70CDE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2230ED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2230ED"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</w:t>
            </w:r>
          </w:p>
        </w:tc>
        <w:tc>
          <w:tcPr>
            <w:tcW w:w="648" w:type="pct"/>
            <w:vAlign w:val="bottom"/>
          </w:tcPr>
          <w:p w14:paraId="3ED8A0B7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vAlign w:val="bottom"/>
          </w:tcPr>
          <w:p w14:paraId="179A7382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1B4E12B4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D303A04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5E2E6EE3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660E696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14:paraId="3E7AE674" w14:textId="77777777" w:rsidR="002230ED" w:rsidRPr="00B63A7A" w:rsidRDefault="002230ED" w:rsidP="00223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0CDE" w:rsidRPr="00B63A7A" w14:paraId="08D2A9E5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0230CC11" w14:textId="40EB3285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5C49A1"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</w:t>
            </w:r>
            <w:r w:rsidR="005C49A1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ของบริษัท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25116911" w14:textId="220ACAA2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01F3D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E94C43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041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" w:type="pct"/>
            <w:vAlign w:val="bottom"/>
          </w:tcPr>
          <w:p w14:paraId="27F87032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00F4EF6E" w14:textId="15675ECD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12,644</w:t>
            </w:r>
          </w:p>
        </w:tc>
        <w:tc>
          <w:tcPr>
            <w:tcW w:w="137" w:type="pct"/>
            <w:vAlign w:val="bottom"/>
          </w:tcPr>
          <w:p w14:paraId="4F920A74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30A7E686" w14:textId="1ECF1D7D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45044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664DBF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" w:type="pct"/>
            <w:vAlign w:val="bottom"/>
          </w:tcPr>
          <w:p w14:paraId="34437494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1ADC19B3" w14:textId="720EAB0F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15,926</w:t>
            </w:r>
          </w:p>
        </w:tc>
      </w:tr>
      <w:tr w:rsidR="00670CDE" w:rsidRPr="00B63A7A" w14:paraId="2EAB3BC3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28C9CB02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" w:type="pct"/>
          </w:tcPr>
          <w:p w14:paraId="607DDE4C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57C5E9E4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5EAAB953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6949BC3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287649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14E9E52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01C746D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3A8C3EFA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02E4EC4B" w14:textId="2D74FA9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จำนวนหุ้นสามัญที่</w:t>
            </w:r>
            <w:r w:rsidR="00063F7A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48" w:type="pct"/>
          </w:tcPr>
          <w:p w14:paraId="2349A2C2" w14:textId="74A35DF6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FC6637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26918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139" w:type="pct"/>
          </w:tcPr>
          <w:p w14:paraId="5AF5B815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</w:tcPr>
          <w:p w14:paraId="1FA3D2AD" w14:textId="29C8676B" w:rsidR="00670CDE" w:rsidRPr="00B63A7A" w:rsidRDefault="00226918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750,375</w:t>
            </w:r>
          </w:p>
        </w:tc>
        <w:tc>
          <w:tcPr>
            <w:tcW w:w="137" w:type="pct"/>
          </w:tcPr>
          <w:p w14:paraId="6AD5F08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</w:tcPr>
          <w:p w14:paraId="2C79D917" w14:textId="57292CB9" w:rsidR="00670CDE" w:rsidRPr="00B63A7A" w:rsidRDefault="00226918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750,375</w:t>
            </w:r>
          </w:p>
        </w:tc>
        <w:tc>
          <w:tcPr>
            <w:tcW w:w="138" w:type="pct"/>
          </w:tcPr>
          <w:p w14:paraId="598A240A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239587EC" w14:textId="2887445C" w:rsidR="00670CDE" w:rsidRPr="00B63A7A" w:rsidRDefault="00226918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750,375</w:t>
            </w:r>
          </w:p>
        </w:tc>
      </w:tr>
      <w:tr w:rsidR="00670CDE" w:rsidRPr="00B63A7A" w14:paraId="4F152C87" w14:textId="77777777" w:rsidTr="00B874FF">
        <w:trPr>
          <w:gridAfter w:val="1"/>
          <w:wAfter w:w="5" w:type="pct"/>
        </w:trPr>
        <w:tc>
          <w:tcPr>
            <w:tcW w:w="1994" w:type="pct"/>
          </w:tcPr>
          <w:p w14:paraId="7F8D201F" w14:textId="74C587AB" w:rsidR="00670CDE" w:rsidRPr="00B63A7A" w:rsidRDefault="004B0E86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70CDE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70CDE"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="00670CDE"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64165306" w14:textId="6286E572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(0.00</w:t>
            </w:r>
            <w:r w:rsidR="00BE650B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477C007F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bottom w:val="double" w:sz="4" w:space="0" w:color="auto"/>
            </w:tcBorders>
          </w:tcPr>
          <w:p w14:paraId="7B2BD084" w14:textId="1EC5701C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52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0.01</w:t>
            </w:r>
            <w:r w:rsidR="007E53EE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14:paraId="5AEB43A0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</w:tcPr>
          <w:p w14:paraId="0E8E2BB7" w14:textId="612E0D15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(0.00</w:t>
            </w:r>
            <w:r w:rsidR="00B077E0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" w:type="pct"/>
          </w:tcPr>
          <w:p w14:paraId="7F2FD61B" w14:textId="7777777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</w:tcPr>
          <w:p w14:paraId="6935C6B6" w14:textId="707741E7" w:rsidR="00670CDE" w:rsidRPr="00B63A7A" w:rsidRDefault="00670CDE" w:rsidP="0067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0.02</w:t>
            </w:r>
            <w:r w:rsidR="007E53EE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7A5A0CE8" w14:textId="77777777" w:rsidR="00370938" w:rsidRPr="00B63A7A" w:rsidRDefault="00370938" w:rsidP="00370938">
      <w:pPr>
        <w:rPr>
          <w:rFonts w:ascii="Angsana New" w:hAnsi="Angsana New"/>
          <w:sz w:val="20"/>
          <w:szCs w:val="20"/>
        </w:rPr>
      </w:pPr>
    </w:p>
    <w:p w14:paraId="6BEDCEE5" w14:textId="13921A0C" w:rsidR="0009577A" w:rsidRPr="00B63A7A" w:rsidRDefault="00990868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3A7A">
        <w:rPr>
          <w:rFonts w:ascii="Angsana New" w:hAnsi="Angsana New"/>
          <w:b/>
          <w:bCs/>
          <w:sz w:val="28"/>
          <w:szCs w:val="28"/>
        </w:rPr>
        <w:t>1</w:t>
      </w:r>
      <w:r w:rsidR="00AC7BB8" w:rsidRPr="00B63A7A">
        <w:rPr>
          <w:rFonts w:ascii="Angsana New" w:hAnsi="Angsana New"/>
          <w:b/>
          <w:bCs/>
          <w:sz w:val="28"/>
          <w:szCs w:val="28"/>
        </w:rPr>
        <w:t>2</w:t>
      </w:r>
      <w:r w:rsidR="0009577A" w:rsidRPr="00B63A7A">
        <w:rPr>
          <w:rFonts w:ascii="Angsana New" w:hAnsi="Angsana New"/>
          <w:b/>
          <w:bCs/>
          <w:sz w:val="28"/>
          <w:szCs w:val="28"/>
          <w:cs/>
        </w:rPr>
        <w:tab/>
        <w:t>เครื่องมือทางการเงิน</w:t>
      </w:r>
    </w:p>
    <w:p w14:paraId="74927789" w14:textId="6A9AC1C1" w:rsidR="00333C78" w:rsidRPr="00B63A7A" w:rsidRDefault="00333C78" w:rsidP="00C8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2497D68" w14:textId="192E785F" w:rsidR="002E1DE3" w:rsidRPr="00B63A7A" w:rsidRDefault="002E1DE3" w:rsidP="002E1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B63A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9802252" w14:textId="77777777" w:rsidR="002E1DE3" w:rsidRPr="00B63A7A" w:rsidRDefault="002E1DE3" w:rsidP="00C8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429E6F0" w14:textId="4D502FB5" w:rsidR="00B06F2F" w:rsidRPr="00B63A7A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B90A83" w:rsidRPr="00B63A7A">
        <w:rPr>
          <w:rFonts w:ascii="Angsana New" w:hAnsi="Angsana New" w:hint="cs"/>
          <w:sz w:val="28"/>
          <w:szCs w:val="28"/>
          <w:cs/>
        </w:rPr>
        <w:t xml:space="preserve">รวมถึงลำดับชั้นมูลค่ายุติธรรม </w:t>
      </w:r>
      <w:r w:rsidRPr="00B63A7A">
        <w:rPr>
          <w:rFonts w:ascii="Angsana New" w:hAnsi="Angsana New"/>
          <w:sz w:val="28"/>
          <w:szCs w:val="28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3B4AB4" w:rsidRPr="00B63A7A">
        <w:rPr>
          <w:rFonts w:ascii="Angsana New" w:hAnsi="Angsana New" w:hint="cs"/>
          <w:sz w:val="28"/>
          <w:szCs w:val="28"/>
          <w:cs/>
        </w:rPr>
        <w:t>วัดมูลค่าด้วยราคาทุนตัดจำหน่าย</w:t>
      </w:r>
      <w:r w:rsidRPr="00B63A7A">
        <w:rPr>
          <w:rFonts w:ascii="Angsana New" w:hAnsi="Angsana New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168D6446" w14:textId="77777777" w:rsidR="00B06F2F" w:rsidRPr="00B63A7A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33"/>
        <w:gridCol w:w="11"/>
      </w:tblGrid>
      <w:tr w:rsidR="00B06F2F" w:rsidRPr="00B63A7A" w14:paraId="46D07CEE" w14:textId="77777777" w:rsidTr="00980685">
        <w:trPr>
          <w:gridAfter w:val="1"/>
          <w:wAfter w:w="11" w:type="dxa"/>
          <w:tblHeader/>
        </w:trPr>
        <w:tc>
          <w:tcPr>
            <w:tcW w:w="3060" w:type="dxa"/>
            <w:shd w:val="clear" w:color="auto" w:fill="auto"/>
          </w:tcPr>
          <w:p w14:paraId="494C9829" w14:textId="24197011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3" w:type="dxa"/>
            <w:gridSpan w:val="9"/>
            <w:shd w:val="clear" w:color="auto" w:fill="auto"/>
          </w:tcPr>
          <w:p w14:paraId="1A7648B8" w14:textId="5B0C5392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B06F2F" w:rsidRPr="00B63A7A" w14:paraId="70F745AC" w14:textId="77777777" w:rsidTr="00980685">
        <w:trPr>
          <w:tblHeader/>
        </w:trPr>
        <w:tc>
          <w:tcPr>
            <w:tcW w:w="3060" w:type="dxa"/>
            <w:shd w:val="clear" w:color="auto" w:fill="auto"/>
          </w:tcPr>
          <w:p w14:paraId="4755983E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BE5DF0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57268AB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shd w:val="clear" w:color="auto" w:fill="auto"/>
          </w:tcPr>
          <w:p w14:paraId="7CA56A98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B63A7A" w14:paraId="4592543D" w14:textId="77777777" w:rsidTr="00980685">
        <w:trPr>
          <w:tblHeader/>
        </w:trPr>
        <w:tc>
          <w:tcPr>
            <w:tcW w:w="3060" w:type="dxa"/>
            <w:shd w:val="clear" w:color="auto" w:fill="auto"/>
          </w:tcPr>
          <w:p w14:paraId="5938CC72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082015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19C3AA56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26A5D84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6F2F" w:rsidRPr="00B63A7A" w14:paraId="381CFD25" w14:textId="77777777" w:rsidTr="00980685">
        <w:trPr>
          <w:tblHeader/>
        </w:trPr>
        <w:tc>
          <w:tcPr>
            <w:tcW w:w="3060" w:type="dxa"/>
            <w:shd w:val="clear" w:color="auto" w:fill="auto"/>
          </w:tcPr>
          <w:p w14:paraId="19B6865A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4CDB2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  <w:shd w:val="clear" w:color="auto" w:fill="auto"/>
          </w:tcPr>
          <w:p w14:paraId="418114D4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8EDCC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76A59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7BDDC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9B7F7B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6745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5AF617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69FB630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6F2F" w:rsidRPr="00B63A7A" w14:paraId="3CEDC833" w14:textId="77777777" w:rsidTr="00980685">
        <w:trPr>
          <w:tblHeader/>
        </w:trPr>
        <w:tc>
          <w:tcPr>
            <w:tcW w:w="3060" w:type="dxa"/>
            <w:shd w:val="clear" w:color="auto" w:fill="auto"/>
          </w:tcPr>
          <w:p w14:paraId="4B2846A3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632ABF04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79EEFA8E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F0E53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B63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55FFE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064F2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B63A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D714E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08B90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6DF10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1985B27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F2F" w:rsidRPr="00B63A7A" w14:paraId="2EDFA41B" w14:textId="77777777" w:rsidTr="00980685">
        <w:trPr>
          <w:tblHeader/>
        </w:trPr>
        <w:tc>
          <w:tcPr>
            <w:tcW w:w="3060" w:type="dxa"/>
            <w:shd w:val="clear" w:color="auto" w:fill="auto"/>
          </w:tcPr>
          <w:p w14:paraId="09262EF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0"/>
            <w:shd w:val="clear" w:color="auto" w:fill="auto"/>
          </w:tcPr>
          <w:p w14:paraId="18E546F3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6F2F" w:rsidRPr="00B63A7A" w14:paraId="5BE8C55B" w14:textId="77777777" w:rsidTr="00980685">
        <w:tc>
          <w:tcPr>
            <w:tcW w:w="3060" w:type="dxa"/>
            <w:shd w:val="clear" w:color="auto" w:fill="auto"/>
          </w:tcPr>
          <w:p w14:paraId="54A772C1" w14:textId="6F2E374C" w:rsidR="00B06F2F" w:rsidRPr="00B63A7A" w:rsidRDefault="00E2787B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702BB"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6702BB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6702BB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6EA32E0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E9045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17930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F30346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1704C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CDBB3F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953D18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5C06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DC3CEF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2BB" w:rsidRPr="00B63A7A" w14:paraId="6BC61435" w14:textId="77777777" w:rsidTr="00980685">
        <w:tc>
          <w:tcPr>
            <w:tcW w:w="3060" w:type="dxa"/>
            <w:shd w:val="clear" w:color="auto" w:fill="auto"/>
          </w:tcPr>
          <w:p w14:paraId="258543B2" w14:textId="3A6049B7" w:rsidR="006702BB" w:rsidRPr="00B63A7A" w:rsidRDefault="006702BB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hanging="1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482CA07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8D1129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D82896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E266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8F5013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FFCDD4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88318E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E1F206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50E9711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2BB" w:rsidRPr="00B63A7A" w14:paraId="58831545" w14:textId="77777777" w:rsidTr="00980685">
        <w:tc>
          <w:tcPr>
            <w:tcW w:w="3060" w:type="dxa"/>
            <w:shd w:val="clear" w:color="auto" w:fill="auto"/>
          </w:tcPr>
          <w:p w14:paraId="5B2D8A38" w14:textId="6BEBA36E" w:rsidR="006702BB" w:rsidRPr="00B63A7A" w:rsidRDefault="00D605F1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1080" w:type="dxa"/>
            <w:shd w:val="clear" w:color="auto" w:fill="auto"/>
          </w:tcPr>
          <w:p w14:paraId="7D1C7E00" w14:textId="717CBF47" w:rsidR="006702BB" w:rsidRPr="00B63A7A" w:rsidRDefault="007E16D8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13,238</w:t>
            </w:r>
          </w:p>
        </w:tc>
        <w:tc>
          <w:tcPr>
            <w:tcW w:w="270" w:type="dxa"/>
            <w:shd w:val="clear" w:color="auto" w:fill="auto"/>
          </w:tcPr>
          <w:p w14:paraId="491AC946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A86543" w14:textId="7D848780" w:rsidR="006702BB" w:rsidRPr="00B63A7A" w:rsidRDefault="0022346E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18539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092EF" w14:textId="0A81543C" w:rsidR="006702BB" w:rsidRPr="00B63A7A" w:rsidRDefault="00103CE2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18947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C5A50" w14:textId="70D99BF0" w:rsidR="006702BB" w:rsidRPr="00B63A7A" w:rsidRDefault="007E16D8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13,081</w:t>
            </w:r>
          </w:p>
        </w:tc>
        <w:tc>
          <w:tcPr>
            <w:tcW w:w="270" w:type="dxa"/>
            <w:shd w:val="clear" w:color="auto" w:fill="auto"/>
          </w:tcPr>
          <w:p w14:paraId="2FD180A9" w14:textId="77777777" w:rsidR="006702BB" w:rsidRPr="00B63A7A" w:rsidRDefault="006702BB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341A5D2" w14:textId="6AAFEE65" w:rsidR="006702BB" w:rsidRPr="00B63A7A" w:rsidRDefault="007E16D8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13,081</w:t>
            </w:r>
          </w:p>
        </w:tc>
      </w:tr>
      <w:tr w:rsidR="00996CC0" w:rsidRPr="00B63A7A" w14:paraId="4041A184" w14:textId="77777777" w:rsidTr="00980685">
        <w:tc>
          <w:tcPr>
            <w:tcW w:w="3060" w:type="dxa"/>
            <w:shd w:val="clear" w:color="auto" w:fill="auto"/>
          </w:tcPr>
          <w:p w14:paraId="1871A1CD" w14:textId="77777777" w:rsidR="00996CC0" w:rsidRPr="00B63A7A" w:rsidRDefault="00996CC0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58F130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29B5BA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2D5AA3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FB16A6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0CCAC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D8D1AD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F0C8F7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A93F4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25EAEAE2" w14:textId="77777777" w:rsidR="00996CC0" w:rsidRPr="00B63A7A" w:rsidRDefault="00996CC0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F2F" w:rsidRPr="00B63A7A" w14:paraId="7482F025" w14:textId="77777777" w:rsidTr="00980685">
        <w:tc>
          <w:tcPr>
            <w:tcW w:w="3060" w:type="dxa"/>
            <w:shd w:val="clear" w:color="auto" w:fill="auto"/>
          </w:tcPr>
          <w:p w14:paraId="0BE8213C" w14:textId="77777777" w:rsidR="00B06F2F" w:rsidRPr="00B63A7A" w:rsidRDefault="00B06F2F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34FA0DC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DAFC41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C0567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383EA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C9346A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EC7782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B1AE7D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7FB96A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28F906B4" w14:textId="77777777" w:rsidR="00B06F2F" w:rsidRPr="00B63A7A" w:rsidRDefault="00B06F2F" w:rsidP="00A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613F4030" w14:textId="77777777" w:rsidTr="00980685">
        <w:tc>
          <w:tcPr>
            <w:tcW w:w="3060" w:type="dxa"/>
            <w:shd w:val="clear" w:color="auto" w:fill="auto"/>
          </w:tcPr>
          <w:p w14:paraId="2E83E050" w14:textId="4DB3501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13495" w14:textId="56518E3E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AF19A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360A3" w14:textId="11CACD53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F0FD3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EFDDA" w14:textId="2C3392BD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D5E3A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49C3A" w14:textId="51912F3B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A5002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60C4EFE" w14:textId="49CDCAB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</w:tr>
      <w:tr w:rsidR="00D57BAB" w:rsidRPr="00B63A7A" w14:paraId="5D4D817E" w14:textId="77777777" w:rsidTr="00980685">
        <w:tc>
          <w:tcPr>
            <w:tcW w:w="3060" w:type="dxa"/>
            <w:shd w:val="clear" w:color="auto" w:fill="auto"/>
          </w:tcPr>
          <w:p w14:paraId="0098048C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F32E3F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21A5B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9D07A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BFB3BC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EFDDA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3D63C5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952A9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4EBEB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8EB7DFF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BAB" w:rsidRPr="00B63A7A" w14:paraId="03168ACE" w14:textId="77777777" w:rsidTr="00980685">
        <w:tc>
          <w:tcPr>
            <w:tcW w:w="3060" w:type="dxa"/>
            <w:shd w:val="clear" w:color="auto" w:fill="auto"/>
          </w:tcPr>
          <w:p w14:paraId="73A2AFF4" w14:textId="49B363BA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2D0E9E"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52052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F5CD38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EB89B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CF54A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AEFB3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BA7B5F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1BC115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B06BC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7CE5EC5" w14:textId="77777777" w:rsidR="00D57BAB" w:rsidRPr="00B63A7A" w:rsidRDefault="00D57BAB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43A" w:rsidRPr="00B63A7A" w14:paraId="0450C294" w14:textId="77777777" w:rsidTr="00980685">
        <w:tc>
          <w:tcPr>
            <w:tcW w:w="3060" w:type="dxa"/>
            <w:shd w:val="clear" w:color="auto" w:fill="auto"/>
          </w:tcPr>
          <w:p w14:paraId="496F4E18" w14:textId="558680E5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3B886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AC34B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3138C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1D301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88BA2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17727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3500EF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1D4FF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405245C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43A" w:rsidRPr="00B63A7A" w14:paraId="030DBAC0" w14:textId="77777777" w:rsidTr="00980685">
        <w:tc>
          <w:tcPr>
            <w:tcW w:w="3060" w:type="dxa"/>
            <w:shd w:val="clear" w:color="auto" w:fill="auto"/>
          </w:tcPr>
          <w:p w14:paraId="0316412E" w14:textId="240BAE08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F3CD5" w14:textId="368D9CC5" w:rsidR="0027543A" w:rsidRPr="00B63A7A" w:rsidRDefault="00BA77B6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5D76EC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A80768" w14:textId="3486BE82" w:rsidR="0027543A" w:rsidRPr="00B63A7A" w:rsidRDefault="00A7452E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0D68B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365B4" w14:textId="30475765" w:rsidR="0027543A" w:rsidRPr="00B63A7A" w:rsidRDefault="00A7452E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197DD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ABBB4D" w14:textId="29A4F56A" w:rsidR="0027543A" w:rsidRPr="00B63A7A" w:rsidRDefault="00A7452E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11,823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D2D6C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B0467C5" w14:textId="5505F98A" w:rsidR="0027543A" w:rsidRPr="00B63A7A" w:rsidRDefault="00A7452E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11,823</w:t>
            </w:r>
          </w:p>
        </w:tc>
      </w:tr>
      <w:tr w:rsidR="0027543A" w:rsidRPr="00B63A7A" w14:paraId="30100DA9" w14:textId="77777777" w:rsidTr="00980685">
        <w:tc>
          <w:tcPr>
            <w:tcW w:w="3060" w:type="dxa"/>
            <w:shd w:val="clear" w:color="auto" w:fill="auto"/>
          </w:tcPr>
          <w:p w14:paraId="1877FA58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BB598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267D4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6012A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77773B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5FD82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B2D6E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8AC08F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0A017F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2E82CEB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43A" w:rsidRPr="00B63A7A" w14:paraId="077DB5F3" w14:textId="77777777" w:rsidTr="00980685">
        <w:tc>
          <w:tcPr>
            <w:tcW w:w="3060" w:type="dxa"/>
            <w:shd w:val="clear" w:color="auto" w:fill="auto"/>
          </w:tcPr>
          <w:p w14:paraId="4DD80F0B" w14:textId="04E9D8B6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C5EEB6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63B486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1174FC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1CE80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1BCE00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BADD79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CF2E05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253F18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8F26E48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543A" w:rsidRPr="00B63A7A" w14:paraId="5BF66F5B" w14:textId="77777777" w:rsidTr="00980685">
        <w:tc>
          <w:tcPr>
            <w:tcW w:w="3060" w:type="dxa"/>
            <w:shd w:val="clear" w:color="auto" w:fill="auto"/>
          </w:tcPr>
          <w:p w14:paraId="39D71EC3" w14:textId="0C5276A9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3EEDE" w14:textId="119F683B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13,310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F6DD3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513D1" w14:textId="7B130D82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5FC70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2216A" w14:textId="72641944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8B959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CB5D02" w14:textId="268443F6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BC8C1" w14:textId="77777777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E116256" w14:textId="3A758150" w:rsidR="0027543A" w:rsidRPr="00B63A7A" w:rsidRDefault="0027543A" w:rsidP="00275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12,695</w:t>
            </w:r>
          </w:p>
        </w:tc>
      </w:tr>
    </w:tbl>
    <w:p w14:paraId="7DC55C5D" w14:textId="277AFEB6" w:rsidR="00B06F2F" w:rsidRPr="00B63A7A" w:rsidRDefault="00B06F2F" w:rsidP="00B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4"/>
        <w:gridCol w:w="36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36"/>
        <w:gridCol w:w="8"/>
      </w:tblGrid>
      <w:tr w:rsidR="00815CFF" w:rsidRPr="00B63A7A" w14:paraId="3F3796C0" w14:textId="77777777" w:rsidTr="00980685">
        <w:trPr>
          <w:gridAfter w:val="1"/>
          <w:wAfter w:w="8" w:type="dxa"/>
          <w:tblHeader/>
        </w:trPr>
        <w:tc>
          <w:tcPr>
            <w:tcW w:w="3024" w:type="dxa"/>
            <w:shd w:val="clear" w:color="auto" w:fill="auto"/>
          </w:tcPr>
          <w:p w14:paraId="3771537C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2" w:type="dxa"/>
            <w:gridSpan w:val="10"/>
            <w:shd w:val="clear" w:color="auto" w:fill="auto"/>
          </w:tcPr>
          <w:p w14:paraId="119C961D" w14:textId="442D157B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815CFF" w:rsidRPr="00B63A7A" w14:paraId="52135BE0" w14:textId="77777777" w:rsidTr="00980685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529F10C7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5371A5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shd w:val="clear" w:color="auto" w:fill="auto"/>
          </w:tcPr>
          <w:p w14:paraId="0B3B8822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shd w:val="clear" w:color="auto" w:fill="auto"/>
          </w:tcPr>
          <w:p w14:paraId="05E234E1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CFF" w:rsidRPr="00B63A7A" w14:paraId="214CF11E" w14:textId="77777777" w:rsidTr="00980685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4BB88CCC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FE4195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270" w:type="dxa"/>
            <w:shd w:val="clear" w:color="auto" w:fill="auto"/>
          </w:tcPr>
          <w:p w14:paraId="1226B1F2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18548F6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5CFF" w:rsidRPr="00B63A7A" w14:paraId="33E416FC" w14:textId="77777777" w:rsidTr="00980685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1FCAC72B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478A19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  <w:shd w:val="clear" w:color="auto" w:fill="auto"/>
          </w:tcPr>
          <w:p w14:paraId="7089B3E0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68D8F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1AA72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64CF3A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6EA8A1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80A0D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63503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21CBF4F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5CFF" w:rsidRPr="00B63A7A" w14:paraId="6D7060E3" w14:textId="77777777" w:rsidTr="00980685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5052A0DB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0CF1CD33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3359D6A0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8B7B57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B63A7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76976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6597D4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B63A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E7030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2C8E9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B63A7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28CEE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EE54AB8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15CFF" w:rsidRPr="00B63A7A" w14:paraId="431451F1" w14:textId="77777777" w:rsidTr="00980685">
        <w:trPr>
          <w:tblHeader/>
        </w:trPr>
        <w:tc>
          <w:tcPr>
            <w:tcW w:w="3060" w:type="dxa"/>
            <w:gridSpan w:val="2"/>
            <w:shd w:val="clear" w:color="auto" w:fill="auto"/>
          </w:tcPr>
          <w:p w14:paraId="0B41E1F9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0"/>
            <w:shd w:val="clear" w:color="auto" w:fill="auto"/>
          </w:tcPr>
          <w:p w14:paraId="7986CA85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63A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15CFF" w:rsidRPr="00B63A7A" w14:paraId="4C684C35" w14:textId="77777777" w:rsidTr="00980685">
        <w:tc>
          <w:tcPr>
            <w:tcW w:w="3060" w:type="dxa"/>
            <w:gridSpan w:val="2"/>
            <w:shd w:val="clear" w:color="auto" w:fill="auto"/>
          </w:tcPr>
          <w:p w14:paraId="7D986DAD" w14:textId="77777777" w:rsidR="00815CFF" w:rsidRPr="00B63A7A" w:rsidRDefault="00815CFF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5BB491F6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507DFB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FDEA70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17A5E0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35E63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88D7E7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F8DE3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83168E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1051E4D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CFF" w:rsidRPr="00B63A7A" w14:paraId="78091484" w14:textId="77777777" w:rsidTr="00980685">
        <w:tc>
          <w:tcPr>
            <w:tcW w:w="3060" w:type="dxa"/>
            <w:gridSpan w:val="2"/>
            <w:shd w:val="clear" w:color="auto" w:fill="auto"/>
          </w:tcPr>
          <w:p w14:paraId="29EE2C4D" w14:textId="77777777" w:rsidR="00815CFF" w:rsidRPr="00B63A7A" w:rsidRDefault="00815CFF" w:rsidP="0098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1265BEB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A106F6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94D4DF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B7501E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97853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9D16F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445B87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781978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4475D8C0" w14:textId="77777777" w:rsidR="00815CFF" w:rsidRPr="00B63A7A" w:rsidRDefault="00815CFF" w:rsidP="0079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50105F29" w14:textId="77777777" w:rsidTr="00980685">
        <w:tc>
          <w:tcPr>
            <w:tcW w:w="3060" w:type="dxa"/>
            <w:gridSpan w:val="2"/>
            <w:shd w:val="clear" w:color="auto" w:fill="auto"/>
          </w:tcPr>
          <w:p w14:paraId="0F64F2D5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497FE" w14:textId="3B32F5A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7B11B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23DBE" w14:textId="2D06F09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748D5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21708" w14:textId="7E47CFE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A46ED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FD4B4" w14:textId="23FFB9F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FD8BA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0DA4186" w14:textId="248E2C0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</w:tr>
      <w:tr w:rsidR="00C07C81" w:rsidRPr="00B63A7A" w14:paraId="34DB7925" w14:textId="77777777" w:rsidTr="00980685">
        <w:tc>
          <w:tcPr>
            <w:tcW w:w="3060" w:type="dxa"/>
            <w:gridSpan w:val="2"/>
            <w:shd w:val="clear" w:color="auto" w:fill="auto"/>
          </w:tcPr>
          <w:p w14:paraId="4C9144DD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BAAD9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A63B7E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549F0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224A7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D171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D3AD6D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0EC1E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5EF33F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EA68224" w14:textId="77777777" w:rsidR="00C07C81" w:rsidRPr="00B63A7A" w:rsidRDefault="00C07C81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BDE" w:rsidRPr="00B63A7A" w14:paraId="3DC8736D" w14:textId="77777777" w:rsidTr="00980685">
        <w:tc>
          <w:tcPr>
            <w:tcW w:w="3060" w:type="dxa"/>
            <w:gridSpan w:val="2"/>
            <w:shd w:val="clear" w:color="auto" w:fill="auto"/>
          </w:tcPr>
          <w:p w14:paraId="56BB53A0" w14:textId="1F036C91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840574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2154C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7DCA7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8B68E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F02ECA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FE6FB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CFEBA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513B8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9A22DEB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BDE" w:rsidRPr="00B63A7A" w14:paraId="188230E6" w14:textId="77777777" w:rsidTr="00980685">
        <w:tc>
          <w:tcPr>
            <w:tcW w:w="3060" w:type="dxa"/>
            <w:gridSpan w:val="2"/>
            <w:shd w:val="clear" w:color="auto" w:fill="auto"/>
          </w:tcPr>
          <w:p w14:paraId="5DD2A4CC" w14:textId="080C6391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09147A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637B83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63FB6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46EAFC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16C10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8B6339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A7180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9115A3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4F7FBC2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BDE" w:rsidRPr="00B63A7A" w14:paraId="5077F4D4" w14:textId="77777777" w:rsidTr="00980685">
        <w:tc>
          <w:tcPr>
            <w:tcW w:w="3060" w:type="dxa"/>
            <w:gridSpan w:val="2"/>
            <w:shd w:val="clear" w:color="auto" w:fill="auto"/>
          </w:tcPr>
          <w:p w14:paraId="261112C0" w14:textId="67601356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090997" w14:textId="0F48D920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13,310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C1EEC1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11031" w14:textId="3A79266D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71CD7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A334E" w14:textId="7CBF104A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F10F4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FA1D69" w14:textId="75815A95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70489" w14:textId="77777777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3D85C8DF" w14:textId="1D601CF1" w:rsidR="00A31BDE" w:rsidRPr="00B63A7A" w:rsidRDefault="00A31BDE" w:rsidP="00A3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12,695</w:t>
            </w:r>
          </w:p>
        </w:tc>
      </w:tr>
    </w:tbl>
    <w:p w14:paraId="23EAACAE" w14:textId="77777777" w:rsidR="00B07B8B" w:rsidRPr="00B63A7A" w:rsidRDefault="00B07B8B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3F38D47" w14:textId="6C81AE65" w:rsidR="0038686E" w:rsidRPr="00B63A7A" w:rsidRDefault="0038686E" w:rsidP="0038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มูลค่า</w:t>
      </w:r>
      <w:r w:rsidR="009D1A88" w:rsidRPr="00B63A7A">
        <w:rPr>
          <w:rFonts w:ascii="Angsana New" w:hAnsi="Angsana New" w:hint="cs"/>
          <w:sz w:val="28"/>
          <w:szCs w:val="28"/>
          <w:cs/>
        </w:rPr>
        <w:t>ยุติธรรมของลูกหนี้เงินให้สินเชื่ออื่นและเงินกู้ยืมระยะยาวจากบุคคลอื่น</w:t>
      </w:r>
      <w:r w:rsidRPr="00B63A7A">
        <w:rPr>
          <w:rFonts w:ascii="Angsana New" w:hAnsi="Angsana New"/>
          <w:spacing w:val="-4"/>
          <w:sz w:val="28"/>
          <w:szCs w:val="28"/>
          <w:cs/>
        </w:rPr>
        <w:t xml:space="preserve">ที่มีอัตราดอกเบี้ยคงที่ และมีวันครบกำหนดเหลืออยู่มากกว่า </w:t>
      </w:r>
      <w:r w:rsidR="00F118C7" w:rsidRPr="00B63A7A">
        <w:rPr>
          <w:rFonts w:ascii="Angsana New" w:hAnsi="Angsana New"/>
          <w:spacing w:val="-4"/>
          <w:sz w:val="28"/>
          <w:szCs w:val="28"/>
        </w:rPr>
        <w:t>1</w:t>
      </w:r>
      <w:r w:rsidRPr="00B63A7A">
        <w:rPr>
          <w:rFonts w:ascii="Angsana New" w:hAnsi="Angsana New"/>
          <w:spacing w:val="-4"/>
          <w:sz w:val="28"/>
          <w:szCs w:val="28"/>
          <w:cs/>
        </w:rPr>
        <w:t xml:space="preserve"> ปี</w:t>
      </w:r>
      <w:r w:rsidRPr="00B63A7A">
        <w:rPr>
          <w:rFonts w:ascii="Angsana New" w:hAnsi="Angsana New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13A78D6B" w14:textId="77777777" w:rsidR="005F793C" w:rsidRPr="00B63A7A" w:rsidRDefault="005F793C" w:rsidP="00BA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A79F16A" w14:textId="71FF7D33" w:rsidR="00B07B8B" w:rsidRPr="00B63A7A" w:rsidRDefault="00B07B8B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63A7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3EBDA0C7" w14:textId="77777777" w:rsidR="00B07B8B" w:rsidRPr="00B63A7A" w:rsidRDefault="00B07B8B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2C0DC6" w14:textId="69345839" w:rsidR="005D25D7" w:rsidRPr="00B63A7A" w:rsidRDefault="005D25D7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ลูกหนี้จากการซื้อสิทธิเรียกร้อง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ลูกหนี้อื่น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="007B4D05" w:rsidRPr="00B63A7A">
        <w:rPr>
          <w:rFonts w:ascii="Angsana New" w:hAnsi="Angsana New" w:hint="cs"/>
          <w:sz w:val="28"/>
          <w:szCs w:val="28"/>
          <w:cs/>
        </w:rPr>
        <w:t>เงินเบิกเกินบัญชีและ</w:t>
      </w:r>
      <w:r w:rsidRPr="00B63A7A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เจ้าหนี้อื่น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เงินกู้ยืมระยะสั้นจากบุคคลและกิจการที่เกี่ยวข้องกัน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และเงินกู้ยืมระยะสั้นจากบุคคลอื่น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เป็นมูลค่าที่ใกล้เคียงกับราคาตามบัญชี</w:t>
      </w:r>
      <w:r w:rsidRPr="00B63A7A">
        <w:rPr>
          <w:rFonts w:ascii="Angsana New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18297D98" w14:textId="0AC3DF81" w:rsidR="009D1A88" w:rsidRPr="00B63A7A" w:rsidRDefault="009D1A88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61FC95" w14:textId="1C64D2D4" w:rsidR="009D1A88" w:rsidRPr="00B63A7A" w:rsidRDefault="009D1A88" w:rsidP="001A5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</w:t>
      </w:r>
      <w:r w:rsidRPr="00B63A7A">
        <w:rPr>
          <w:rFonts w:ascii="Angsana New" w:hAnsi="Angsana New"/>
          <w:sz w:val="28"/>
          <w:szCs w:val="28"/>
          <w:cs/>
        </w:rPr>
        <w:br/>
      </w:r>
      <w:r w:rsidRPr="00B63A7A">
        <w:rPr>
          <w:rFonts w:ascii="Angsana New" w:hAnsi="Angsana New" w:hint="cs"/>
          <w:sz w:val="28"/>
          <w:szCs w:val="28"/>
          <w:cs/>
        </w:rPr>
        <w:t>ณ วันที่รายงาน</w:t>
      </w:r>
    </w:p>
    <w:p w14:paraId="5E53D8D7" w14:textId="77777777" w:rsidR="00F42CF1" w:rsidRPr="00B63A7A" w:rsidRDefault="00F42CF1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112E30" w14:textId="6E9057AD" w:rsidR="00A75331" w:rsidRPr="00B63A7A" w:rsidRDefault="005F793C" w:rsidP="0028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ไม่มีการโอนระหว่างระดับ </w:t>
      </w:r>
      <w:r w:rsidR="00F118C7" w:rsidRPr="00B63A7A">
        <w:rPr>
          <w:rFonts w:ascii="Angsana New" w:hAnsi="Angsana New"/>
          <w:sz w:val="28"/>
          <w:szCs w:val="28"/>
        </w:rPr>
        <w:t>1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 xml:space="preserve">และระดับ </w:t>
      </w:r>
      <w:r w:rsidR="00F118C7" w:rsidRPr="00B63A7A">
        <w:rPr>
          <w:rFonts w:ascii="Angsana New" w:hAnsi="Angsana New"/>
          <w:sz w:val="28"/>
          <w:szCs w:val="28"/>
        </w:rPr>
        <w:t>2</w:t>
      </w:r>
      <w:r w:rsidRPr="00B63A7A">
        <w:rPr>
          <w:rFonts w:ascii="Angsana New" w:hAnsi="Angsana New" w:hint="cs"/>
          <w:sz w:val="28"/>
          <w:szCs w:val="28"/>
          <w:cs/>
        </w:rPr>
        <w:t xml:space="preserve"> ของลำดับชั้นมูลค่ายุติธรรมในระหว่างงวด</w:t>
      </w:r>
      <w:r w:rsidR="00AC66A1" w:rsidRPr="00B63A7A">
        <w:rPr>
          <w:rFonts w:ascii="Angsana New" w:eastAsia="Times New Roman" w:hAnsi="Angsana New" w:hint="cs"/>
          <w:sz w:val="28"/>
          <w:szCs w:val="28"/>
          <w:cs/>
        </w:rPr>
        <w:t>สาม</w:t>
      </w:r>
      <w:r w:rsidR="00E2787B" w:rsidRPr="00B63A7A">
        <w:rPr>
          <w:rFonts w:ascii="Angsana New" w:eastAsia="Times New Roman" w:hAnsi="Angsana New"/>
          <w:sz w:val="28"/>
          <w:szCs w:val="28"/>
          <w:cs/>
        </w:rPr>
        <w:t>เดือน</w:t>
      </w:r>
      <w:r w:rsidR="00B6613B" w:rsidRPr="00B63A7A">
        <w:rPr>
          <w:rFonts w:ascii="Angsana New" w:eastAsia="Times New Roman" w:hAnsi="Angsana New"/>
          <w:sz w:val="28"/>
          <w:szCs w:val="28"/>
          <w:cs/>
        </w:rPr>
        <w:t xml:space="preserve">สิ้นสุดวันที่ </w:t>
      </w:r>
      <w:r w:rsidR="00E2787B" w:rsidRPr="00B63A7A">
        <w:rPr>
          <w:rFonts w:ascii="Angsana New" w:eastAsia="Times New Roman" w:hAnsi="Angsana New"/>
          <w:sz w:val="28"/>
          <w:szCs w:val="28"/>
        </w:rPr>
        <w:t>3</w:t>
      </w:r>
      <w:r w:rsidR="00AC66A1" w:rsidRPr="00B63A7A">
        <w:rPr>
          <w:rFonts w:ascii="Angsana New" w:eastAsia="Times New Roman" w:hAnsi="Angsana New"/>
          <w:sz w:val="28"/>
          <w:szCs w:val="28"/>
        </w:rPr>
        <w:t xml:space="preserve">1 </w:t>
      </w:r>
      <w:r w:rsidR="00AC66A1" w:rsidRPr="00B63A7A">
        <w:rPr>
          <w:rFonts w:ascii="Angsana New" w:eastAsia="Times New Roman" w:hAnsi="Angsana New" w:hint="cs"/>
          <w:sz w:val="28"/>
          <w:szCs w:val="28"/>
          <w:cs/>
        </w:rPr>
        <w:t xml:space="preserve">มีนาคม </w:t>
      </w:r>
      <w:r w:rsidR="00AC66A1" w:rsidRPr="00B63A7A">
        <w:rPr>
          <w:rFonts w:ascii="Angsana New" w:eastAsia="Times New Roman" w:hAnsi="Angsana New"/>
          <w:sz w:val="28"/>
          <w:szCs w:val="28"/>
        </w:rPr>
        <w:t>2564</w:t>
      </w:r>
      <w:r w:rsidR="00B6613B" w:rsidRPr="00B63A7A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และ</w:t>
      </w:r>
      <w:r w:rsidR="007B1DBE" w:rsidRPr="00B63A7A">
        <w:rPr>
          <w:rFonts w:ascii="Angsana New" w:hAnsi="Angsana New" w:hint="cs"/>
          <w:sz w:val="28"/>
          <w:szCs w:val="28"/>
          <w:cs/>
        </w:rPr>
        <w:t>สำหรับ</w:t>
      </w:r>
      <w:r w:rsidRPr="00B63A7A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990868" w:rsidRPr="00B63A7A">
        <w:rPr>
          <w:rFonts w:ascii="Angsana New" w:hAnsi="Angsana New"/>
          <w:sz w:val="28"/>
          <w:szCs w:val="28"/>
        </w:rPr>
        <w:t xml:space="preserve">31 </w:t>
      </w:r>
      <w:r w:rsidRPr="00B63A7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0868" w:rsidRPr="00B63A7A">
        <w:rPr>
          <w:rFonts w:ascii="Angsana New" w:hAnsi="Angsana New"/>
          <w:sz w:val="28"/>
          <w:szCs w:val="28"/>
        </w:rPr>
        <w:t>256</w:t>
      </w:r>
      <w:r w:rsidR="00AC66A1" w:rsidRPr="00B63A7A">
        <w:rPr>
          <w:rFonts w:ascii="Angsana New" w:hAnsi="Angsana New"/>
          <w:sz w:val="28"/>
          <w:szCs w:val="28"/>
        </w:rPr>
        <w:t>3</w:t>
      </w:r>
    </w:p>
    <w:p w14:paraId="3613D8DB" w14:textId="77777777" w:rsidR="00611397" w:rsidRPr="00B63A7A" w:rsidRDefault="0061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147433D" w14:textId="19F4622B" w:rsidR="00DE2FB0" w:rsidRPr="00B63A7A" w:rsidRDefault="00990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AC7BB8" w:rsidRPr="00B63A7A">
        <w:rPr>
          <w:rFonts w:ascii="Angsana New" w:hAnsi="Angsana New"/>
          <w:b/>
          <w:bCs/>
          <w:sz w:val="28"/>
          <w:szCs w:val="28"/>
        </w:rPr>
        <w:t>3</w:t>
      </w:r>
      <w:r w:rsidR="00924B8E" w:rsidRPr="00B63A7A">
        <w:rPr>
          <w:rFonts w:ascii="Angsana New" w:hAnsi="Angsana New"/>
          <w:b/>
          <w:bCs/>
          <w:sz w:val="28"/>
          <w:szCs w:val="28"/>
          <w:cs/>
        </w:rPr>
        <w:tab/>
      </w:r>
      <w:r w:rsidR="00DE2FB0" w:rsidRPr="00B63A7A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665235" w:rsidRPr="00B63A7A">
        <w:rPr>
          <w:rFonts w:ascii="Angsana New" w:hAnsi="Angsana New"/>
          <w:b/>
          <w:bCs/>
          <w:sz w:val="28"/>
          <w:szCs w:val="28"/>
          <w:cs/>
        </w:rPr>
        <w:t>กับ</w:t>
      </w:r>
      <w:r w:rsidR="00F60905" w:rsidRPr="00B63A7A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="00665235" w:rsidRPr="00B63A7A">
        <w:rPr>
          <w:rFonts w:ascii="Angsana New" w:hAnsi="Angsana New"/>
          <w:b/>
          <w:bCs/>
          <w:sz w:val="28"/>
          <w:szCs w:val="28"/>
          <w:cs/>
        </w:rPr>
        <w:t>กิจการที่ไม่เกี่ยวข้องกัน</w:t>
      </w:r>
    </w:p>
    <w:p w14:paraId="079EDBA1" w14:textId="77777777" w:rsidR="00A458B8" w:rsidRPr="00B63A7A" w:rsidRDefault="00A458B8" w:rsidP="008D02D4">
      <w:pPr>
        <w:pStyle w:val="CharChar0"/>
        <w:spacing w:after="0" w:line="240" w:lineRule="auto"/>
        <w:jc w:val="thaiDistribute"/>
        <w:rPr>
          <w:rFonts w:ascii="Angsana New" w:hAnsi="Angsana New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60"/>
        <w:gridCol w:w="236"/>
        <w:gridCol w:w="1204"/>
        <w:gridCol w:w="270"/>
        <w:gridCol w:w="1170"/>
      </w:tblGrid>
      <w:tr w:rsidR="00526E9A" w:rsidRPr="00B63A7A" w14:paraId="56F6DE99" w14:textId="77777777" w:rsidTr="18656E53">
        <w:tc>
          <w:tcPr>
            <w:tcW w:w="3600" w:type="dxa"/>
          </w:tcPr>
          <w:p w14:paraId="381A66FA" w14:textId="77777777" w:rsidR="00526E9A" w:rsidRPr="00B63A7A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E6C26A6" w14:textId="77777777" w:rsidR="00526E9A" w:rsidRPr="00B63A7A" w:rsidRDefault="00526E9A" w:rsidP="0052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B63A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36" w:type="dxa"/>
          </w:tcPr>
          <w:p w14:paraId="7749EFAC" w14:textId="77777777" w:rsidR="00526E9A" w:rsidRPr="00B63A7A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25958A1" w14:textId="77777777" w:rsidR="00526E9A" w:rsidRPr="00B63A7A" w:rsidRDefault="00526E9A" w:rsidP="00873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CBF" w:rsidRPr="00B63A7A" w14:paraId="336EF36A" w14:textId="77777777" w:rsidTr="18656E53">
        <w:tc>
          <w:tcPr>
            <w:tcW w:w="3600" w:type="dxa"/>
          </w:tcPr>
          <w:p w14:paraId="5BC5D1A2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AAF0C4" w14:textId="7C1ABA59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7B2F132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29F7ED" w14:textId="344BC5FC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E665AD1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25F46F" w14:textId="48411272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45E4F6A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D897B7" w14:textId="1C442818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63A7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31CBF" w:rsidRPr="00B63A7A" w14:paraId="66692D2B" w14:textId="77777777" w:rsidTr="18656E53">
        <w:tc>
          <w:tcPr>
            <w:tcW w:w="3600" w:type="dxa"/>
          </w:tcPr>
          <w:p w14:paraId="15D1D62D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35AE5" w14:textId="4B71C7CC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63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77D5438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59D5DF" w14:textId="20E87C26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7C5CA77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538E05" w14:textId="399AAE13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63A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900796E" w14:textId="77777777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1B86D0" w14:textId="0109AB88" w:rsidR="00731CBF" w:rsidRPr="00B63A7A" w:rsidRDefault="00731CBF" w:rsidP="0073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4279" w:rsidRPr="00B63A7A" w14:paraId="09C8412A" w14:textId="77777777" w:rsidTr="18656E53">
        <w:tc>
          <w:tcPr>
            <w:tcW w:w="3600" w:type="dxa"/>
          </w:tcPr>
          <w:p w14:paraId="15BA3315" w14:textId="77777777" w:rsidR="001D4279" w:rsidRPr="00B63A7A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4635B3CF" w14:textId="77777777" w:rsidR="001D4279" w:rsidRPr="00B63A7A" w:rsidRDefault="001D4279" w:rsidP="001D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03B2" w:rsidRPr="00B63A7A" w14:paraId="722054E7" w14:textId="77777777" w:rsidTr="18656E53">
        <w:tc>
          <w:tcPr>
            <w:tcW w:w="3600" w:type="dxa"/>
          </w:tcPr>
          <w:p w14:paraId="5971E9A9" w14:textId="4815160E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0E9FDC51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AA75C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1CF04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79342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D4CF92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1AF1F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49F8B5" w14:textId="77777777" w:rsidR="003F03B2" w:rsidRPr="00B63A7A" w:rsidRDefault="003F03B2" w:rsidP="003F0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CDE" w:rsidRPr="00B63A7A" w14:paraId="4873F771" w14:textId="77777777" w:rsidTr="18656E53">
        <w:tc>
          <w:tcPr>
            <w:tcW w:w="3600" w:type="dxa"/>
          </w:tcPr>
          <w:p w14:paraId="56927ACF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63A7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2C42F190" w14:textId="4534224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4,390</w:t>
            </w:r>
          </w:p>
        </w:tc>
        <w:tc>
          <w:tcPr>
            <w:tcW w:w="270" w:type="dxa"/>
          </w:tcPr>
          <w:p w14:paraId="7F7AADCC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319831" w14:textId="20021680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236" w:type="dxa"/>
          </w:tcPr>
          <w:p w14:paraId="7DB604B1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F4FCC6" w14:textId="0B25F1A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4,390</w:t>
            </w:r>
          </w:p>
        </w:tc>
        <w:tc>
          <w:tcPr>
            <w:tcW w:w="270" w:type="dxa"/>
          </w:tcPr>
          <w:p w14:paraId="227D7A43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5F2943" w14:textId="335C985C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</w:tr>
      <w:tr w:rsidR="00670CDE" w:rsidRPr="00B63A7A" w14:paraId="3E45D41F" w14:textId="77777777" w:rsidTr="18656E53">
        <w:tc>
          <w:tcPr>
            <w:tcW w:w="3600" w:type="dxa"/>
          </w:tcPr>
          <w:p w14:paraId="4560D52D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63A7A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B3BD87" w14:textId="18431104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59</w:t>
            </w:r>
            <w:r w:rsidR="004012A9" w:rsidRPr="00B63A7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AC2E156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1569E" w14:textId="7419955F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  <w:tc>
          <w:tcPr>
            <w:tcW w:w="236" w:type="dxa"/>
          </w:tcPr>
          <w:p w14:paraId="2F807A44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1DF076" w14:textId="14844331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70" w:type="dxa"/>
          </w:tcPr>
          <w:p w14:paraId="1599A875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07A0C" w14:textId="2C1FAF23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3A7A"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</w:tr>
      <w:tr w:rsidR="00670CDE" w:rsidRPr="00B63A7A" w14:paraId="732EBF7E" w14:textId="77777777" w:rsidTr="18656E53">
        <w:tc>
          <w:tcPr>
            <w:tcW w:w="3600" w:type="dxa"/>
          </w:tcPr>
          <w:p w14:paraId="08B24163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4A255" w14:textId="5FF08D42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4,98</w:t>
            </w:r>
            <w:r w:rsidR="004012A9" w:rsidRPr="00B63A7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8134476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CC625" w14:textId="23536DEA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4,421</w:t>
            </w:r>
          </w:p>
        </w:tc>
        <w:tc>
          <w:tcPr>
            <w:tcW w:w="236" w:type="dxa"/>
          </w:tcPr>
          <w:p w14:paraId="4CDB6EAC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3363A47" w14:textId="52AC6B58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4,932</w:t>
            </w:r>
          </w:p>
        </w:tc>
        <w:tc>
          <w:tcPr>
            <w:tcW w:w="270" w:type="dxa"/>
          </w:tcPr>
          <w:p w14:paraId="78C59919" w14:textId="77777777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E8AE6" w14:textId="5C950501" w:rsidR="00670CDE" w:rsidRPr="00B63A7A" w:rsidRDefault="00670CDE" w:rsidP="0067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4,419</w:t>
            </w:r>
          </w:p>
        </w:tc>
      </w:tr>
      <w:bookmarkEnd w:id="0"/>
    </w:tbl>
    <w:p w14:paraId="5EBEE705" w14:textId="77777777" w:rsidR="00DB5374" w:rsidRPr="00B63A7A" w:rsidRDefault="00DB5374" w:rsidP="00BC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0"/>
          <w:szCs w:val="20"/>
        </w:rPr>
      </w:pPr>
    </w:p>
    <w:p w14:paraId="00D80FCE" w14:textId="525D4222" w:rsidR="00C34D20" w:rsidRPr="00B63A7A" w:rsidRDefault="00990868" w:rsidP="00BC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AC7BB8" w:rsidRPr="00B63A7A">
        <w:rPr>
          <w:rFonts w:ascii="Angsana New" w:hAnsi="Angsana New"/>
          <w:b/>
          <w:bCs/>
          <w:sz w:val="28"/>
          <w:szCs w:val="28"/>
        </w:rPr>
        <w:t>4</w:t>
      </w:r>
      <w:r w:rsidR="009E1192" w:rsidRPr="00B63A7A">
        <w:rPr>
          <w:rFonts w:ascii="Angsana New" w:hAnsi="Angsana New"/>
          <w:b/>
          <w:bCs/>
          <w:sz w:val="28"/>
          <w:szCs w:val="28"/>
          <w:cs/>
        </w:rPr>
        <w:tab/>
      </w:r>
      <w:r w:rsidR="004C6DCF" w:rsidRPr="00B63A7A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AC4DCEB" w14:textId="1E9959DD" w:rsidR="00CF39FE" w:rsidRPr="00B63A7A" w:rsidRDefault="00CF39FE" w:rsidP="00CF3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C1943D4" w14:textId="39C21D31" w:rsidR="00CF39FE" w:rsidRPr="00B63A7A" w:rsidRDefault="00302A10" w:rsidP="0056233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ในการประชุมสามัญประจำปีของผู้ถือหุ้นเมื่อวันที่ </w:t>
      </w:r>
      <w:r w:rsidRPr="00B63A7A">
        <w:rPr>
          <w:rFonts w:ascii="Angsana New" w:hAnsi="Angsana New"/>
          <w:sz w:val="28"/>
          <w:szCs w:val="28"/>
        </w:rPr>
        <w:t>23</w:t>
      </w:r>
      <w:r w:rsidRPr="00B63A7A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63A7A">
        <w:rPr>
          <w:rFonts w:ascii="Angsana New" w:hAnsi="Angsana New"/>
          <w:sz w:val="28"/>
          <w:szCs w:val="28"/>
        </w:rPr>
        <w:t>2564</w:t>
      </w:r>
      <w:r w:rsidR="00AE3797" w:rsidRPr="00B63A7A">
        <w:rPr>
          <w:rFonts w:ascii="Angsana New" w:hAnsi="Angsana New"/>
          <w:sz w:val="28"/>
          <w:szCs w:val="28"/>
        </w:rPr>
        <w:t xml:space="preserve"> </w:t>
      </w:r>
      <w:r w:rsidR="00AE3797" w:rsidRPr="00B63A7A">
        <w:rPr>
          <w:rFonts w:ascii="Angsana New" w:hAnsi="Angsana New" w:hint="cs"/>
          <w:sz w:val="28"/>
          <w:szCs w:val="28"/>
          <w:cs/>
        </w:rPr>
        <w:t>ที่ประชุมมีมติ ดังต่อไปนี้</w:t>
      </w:r>
    </w:p>
    <w:p w14:paraId="60852364" w14:textId="77777777" w:rsidR="00AE3797" w:rsidRPr="00B63A7A" w:rsidRDefault="00AE3797" w:rsidP="00CF3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085E9B6" w14:textId="31558D51" w:rsidR="00BB22CF" w:rsidRPr="00B63A7A" w:rsidRDefault="00BB22CF" w:rsidP="00A34ADF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 w:hanging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อนุมัติลดทุนจดทะเบียนของบริษัท จำนวน </w:t>
      </w:r>
      <w:r w:rsidRPr="00B63A7A">
        <w:rPr>
          <w:rFonts w:ascii="Angsana New" w:hAnsi="Angsana New"/>
          <w:sz w:val="28"/>
          <w:szCs w:val="28"/>
        </w:rPr>
        <w:t>355</w:t>
      </w:r>
      <w:r w:rsidR="00C566DD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หุ้น</w:t>
      </w:r>
      <w:r w:rsidR="009645A1" w:rsidRPr="00B63A7A">
        <w:rPr>
          <w:rFonts w:ascii="Angsana New" w:hAnsi="Angsana New" w:hint="cs"/>
          <w:sz w:val="28"/>
          <w:szCs w:val="28"/>
          <w:cs/>
        </w:rPr>
        <w:t xml:space="preserve"> มูลค่าหุ้นละ </w:t>
      </w:r>
      <w:r w:rsidR="009645A1" w:rsidRPr="00B63A7A">
        <w:rPr>
          <w:rFonts w:ascii="Angsana New" w:hAnsi="Angsana New"/>
          <w:sz w:val="28"/>
          <w:szCs w:val="28"/>
        </w:rPr>
        <w:t xml:space="preserve">0.50 </w:t>
      </w:r>
      <w:r w:rsidR="009645A1" w:rsidRPr="00B63A7A">
        <w:rPr>
          <w:rFonts w:ascii="Angsana New" w:hAnsi="Angsana New" w:hint="cs"/>
          <w:sz w:val="28"/>
          <w:szCs w:val="28"/>
          <w:cs/>
        </w:rPr>
        <w:t>บาท</w:t>
      </w:r>
      <w:r w:rsidR="009645A1" w:rsidRPr="00B63A7A">
        <w:rPr>
          <w:rFonts w:ascii="Angsana New" w:hAnsi="Angsana New"/>
          <w:sz w:val="28"/>
          <w:szCs w:val="28"/>
        </w:rPr>
        <w:t xml:space="preserve"> </w:t>
      </w:r>
      <w:r w:rsidR="009645A1" w:rsidRPr="00B63A7A">
        <w:rPr>
          <w:rFonts w:ascii="Angsana New" w:hAnsi="Angsana New" w:hint="cs"/>
          <w:sz w:val="28"/>
          <w:szCs w:val="28"/>
          <w:cs/>
        </w:rPr>
        <w:t xml:space="preserve">เป็นจำนวนเงินทั้งสิ้น </w:t>
      </w:r>
      <w:r w:rsidR="009645A1" w:rsidRPr="00B63A7A">
        <w:rPr>
          <w:rFonts w:ascii="Angsana New" w:hAnsi="Angsana New"/>
          <w:sz w:val="28"/>
          <w:szCs w:val="28"/>
        </w:rPr>
        <w:t xml:space="preserve">177.50 </w:t>
      </w:r>
      <w:r w:rsidR="009645A1" w:rsidRPr="00B63A7A">
        <w:rPr>
          <w:rFonts w:ascii="Angsana New" w:hAnsi="Angsana New" w:hint="cs"/>
          <w:sz w:val="28"/>
          <w:szCs w:val="28"/>
          <w:cs/>
        </w:rPr>
        <w:t xml:space="preserve">บาท </w:t>
      </w:r>
      <w:r w:rsidR="007B7246" w:rsidRPr="00B63A7A">
        <w:rPr>
          <w:rFonts w:ascii="Angsana New" w:hAnsi="Angsana New" w:hint="cs"/>
          <w:sz w:val="28"/>
          <w:szCs w:val="28"/>
          <w:cs/>
        </w:rPr>
        <w:t xml:space="preserve">จากทุนจดทะเบียนเดิม </w:t>
      </w:r>
      <w:r w:rsidR="007B7246" w:rsidRPr="00B63A7A">
        <w:rPr>
          <w:rFonts w:ascii="Angsana New" w:hAnsi="Angsana New"/>
          <w:sz w:val="28"/>
          <w:szCs w:val="28"/>
        </w:rPr>
        <w:t>357,321,429</w:t>
      </w:r>
      <w:r w:rsidR="00EE24FB" w:rsidRPr="00B63A7A">
        <w:rPr>
          <w:rFonts w:ascii="Angsana New" w:hAnsi="Angsana New"/>
          <w:sz w:val="28"/>
          <w:szCs w:val="28"/>
        </w:rPr>
        <w:t xml:space="preserve"> </w:t>
      </w:r>
      <w:r w:rsidR="00EE24FB" w:rsidRPr="00B63A7A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="00EE24FB" w:rsidRPr="00B63A7A">
        <w:rPr>
          <w:rFonts w:ascii="Angsana New" w:hAnsi="Angsana New"/>
          <w:sz w:val="28"/>
          <w:szCs w:val="28"/>
        </w:rPr>
        <w:t xml:space="preserve">357,321,251.50 </w:t>
      </w:r>
      <w:r w:rsidR="00EE24FB" w:rsidRPr="00B63A7A">
        <w:rPr>
          <w:rFonts w:ascii="Angsana New" w:hAnsi="Angsana New" w:hint="cs"/>
          <w:sz w:val="28"/>
          <w:szCs w:val="28"/>
          <w:cs/>
        </w:rPr>
        <w:t>บาท</w:t>
      </w:r>
      <w:r w:rsidR="00C566DD" w:rsidRPr="00B63A7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A1B3225" w14:textId="77777777" w:rsidR="00A34ADF" w:rsidRPr="00B63A7A" w:rsidRDefault="00A34ADF" w:rsidP="00A3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C81FF79" w14:textId="2FDBCB4E" w:rsidR="00562338" w:rsidRPr="00B63A7A" w:rsidRDefault="00562338" w:rsidP="00A703C2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 w:hanging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อนุมัติการเพิ่มทุนจดทะเบียนของบริษัท เพื่อรองรับการจ่ายหุ้นสามัญปันผล จำนวน </w:t>
      </w:r>
      <w:r w:rsidRPr="00B63A7A">
        <w:rPr>
          <w:rFonts w:ascii="Angsana New" w:hAnsi="Angsana New"/>
          <w:sz w:val="28"/>
          <w:szCs w:val="28"/>
        </w:rPr>
        <w:t>17,866,06</w:t>
      </w:r>
      <w:r w:rsidR="0045697F" w:rsidRPr="00B63A7A">
        <w:rPr>
          <w:rFonts w:ascii="Angsana New" w:hAnsi="Angsana New"/>
          <w:sz w:val="28"/>
          <w:szCs w:val="28"/>
        </w:rPr>
        <w:t>3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 w:hint="cs"/>
          <w:sz w:val="28"/>
          <w:szCs w:val="28"/>
          <w:cs/>
        </w:rPr>
        <w:t>บาท จากทุน</w:t>
      </w:r>
      <w:r w:rsidRPr="00B63A7A">
        <w:rPr>
          <w:rFonts w:ascii="Angsana New" w:hAnsi="Angsana New"/>
          <w:sz w:val="28"/>
          <w:szCs w:val="28"/>
        </w:rPr>
        <w:br/>
      </w:r>
      <w:r w:rsidRPr="00B63A7A">
        <w:rPr>
          <w:rFonts w:ascii="Angsana New" w:hAnsi="Angsana New" w:hint="cs"/>
          <w:sz w:val="28"/>
          <w:szCs w:val="28"/>
          <w:cs/>
        </w:rPr>
        <w:t xml:space="preserve">จดทะเบียนเดิม </w:t>
      </w:r>
      <w:r w:rsidRPr="00B63A7A">
        <w:rPr>
          <w:rFonts w:ascii="Angsana New" w:hAnsi="Angsana New"/>
          <w:sz w:val="28"/>
          <w:szCs w:val="28"/>
        </w:rPr>
        <w:t xml:space="preserve">357,321,251.50 </w:t>
      </w:r>
      <w:r w:rsidRPr="00B63A7A">
        <w:rPr>
          <w:rFonts w:ascii="Angsana New" w:hAnsi="Angsana New" w:hint="cs"/>
          <w:sz w:val="28"/>
          <w:szCs w:val="28"/>
          <w:cs/>
        </w:rPr>
        <w:t xml:space="preserve">บาท เป็นทุนจดทะเบียนใหม่จำนวน </w:t>
      </w:r>
      <w:r w:rsidRPr="00B63A7A">
        <w:rPr>
          <w:rFonts w:ascii="Angsana New" w:hAnsi="Angsana New"/>
          <w:sz w:val="28"/>
          <w:szCs w:val="28"/>
        </w:rPr>
        <w:t>375,187,31</w:t>
      </w:r>
      <w:r w:rsidR="009F0C53" w:rsidRPr="00B63A7A">
        <w:rPr>
          <w:rFonts w:ascii="Angsana New" w:hAnsi="Angsana New"/>
          <w:sz w:val="28"/>
          <w:szCs w:val="28"/>
        </w:rPr>
        <w:t>4</w:t>
      </w:r>
      <w:r w:rsidRPr="00B63A7A">
        <w:rPr>
          <w:rFonts w:ascii="Angsana New" w:hAnsi="Angsana New"/>
          <w:sz w:val="28"/>
          <w:szCs w:val="28"/>
        </w:rPr>
        <w:t xml:space="preserve">.50 </w:t>
      </w:r>
      <w:r w:rsidRPr="00B63A7A">
        <w:rPr>
          <w:rFonts w:ascii="Angsana New" w:hAnsi="Angsana New" w:hint="cs"/>
          <w:sz w:val="28"/>
          <w:szCs w:val="28"/>
          <w:cs/>
        </w:rPr>
        <w:t>บาท</w:t>
      </w:r>
    </w:p>
    <w:p w14:paraId="3B30C7B6" w14:textId="77777777" w:rsidR="00562338" w:rsidRPr="00B63A7A" w:rsidRDefault="00562338" w:rsidP="00102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E5F05C" w14:textId="18FFE0AC" w:rsidR="00AE3797" w:rsidRPr="00B63A7A" w:rsidRDefault="00AE3797" w:rsidP="00557F23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 w:hanging="540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 w:hint="cs"/>
          <w:sz w:val="28"/>
          <w:szCs w:val="28"/>
          <w:cs/>
        </w:rPr>
        <w:t xml:space="preserve">อนุมัติการจ่ายปันผลจากกำไรของบริษัทประจำปี </w:t>
      </w:r>
      <w:r w:rsidRPr="00B63A7A">
        <w:rPr>
          <w:rFonts w:ascii="Angsana New" w:hAnsi="Angsana New"/>
          <w:sz w:val="28"/>
          <w:szCs w:val="28"/>
        </w:rPr>
        <w:t>2563</w:t>
      </w:r>
      <w:r w:rsidRPr="00B63A7A">
        <w:rPr>
          <w:rFonts w:ascii="Angsana New" w:hAnsi="Angsana New" w:hint="cs"/>
          <w:sz w:val="28"/>
          <w:szCs w:val="28"/>
          <w:cs/>
        </w:rPr>
        <w:t xml:space="preserve"> เป็นหุ้นสามัญปันผลมูลค่าที่ตราไว้ </w:t>
      </w:r>
      <w:r w:rsidRPr="00B63A7A">
        <w:rPr>
          <w:rFonts w:ascii="Angsana New" w:hAnsi="Angsana New"/>
          <w:sz w:val="28"/>
          <w:szCs w:val="28"/>
        </w:rPr>
        <w:t>0.50</w:t>
      </w:r>
      <w:r w:rsidRPr="00B63A7A">
        <w:rPr>
          <w:rFonts w:ascii="Angsana New" w:hAnsi="Angsana New" w:hint="cs"/>
          <w:sz w:val="28"/>
          <w:szCs w:val="28"/>
          <w:cs/>
        </w:rPr>
        <w:t xml:space="preserve"> บาท ให้แก่ผู้ถือหุ้นเดิมในอัตรา </w:t>
      </w:r>
      <w:r w:rsidRPr="00B63A7A">
        <w:rPr>
          <w:rFonts w:ascii="Angsana New" w:hAnsi="Angsana New"/>
          <w:sz w:val="28"/>
          <w:szCs w:val="28"/>
        </w:rPr>
        <w:t>20</w:t>
      </w:r>
      <w:r w:rsidRPr="00B63A7A">
        <w:rPr>
          <w:rFonts w:ascii="Angsana New" w:hAnsi="Angsana New" w:hint="cs"/>
          <w:sz w:val="28"/>
          <w:szCs w:val="28"/>
          <w:cs/>
        </w:rPr>
        <w:t xml:space="preserve"> หุ้นเดิม ต่อ </w:t>
      </w:r>
      <w:r w:rsidRPr="00B63A7A">
        <w:rPr>
          <w:rFonts w:ascii="Angsana New" w:hAnsi="Angsana New"/>
          <w:sz w:val="28"/>
          <w:szCs w:val="28"/>
        </w:rPr>
        <w:t>1</w:t>
      </w:r>
      <w:r w:rsidRPr="00B63A7A">
        <w:rPr>
          <w:rFonts w:ascii="Angsana New" w:hAnsi="Angsana New" w:hint="cs"/>
          <w:sz w:val="28"/>
          <w:szCs w:val="28"/>
          <w:cs/>
        </w:rPr>
        <w:t xml:space="preserve"> หุ้นสามัญปันผล คิดเป็นการจ่ายหุ้นสามัญปันผลในอัตราหุ้นละ</w:t>
      </w:r>
      <w:r w:rsidR="00F27EFB" w:rsidRPr="00B63A7A">
        <w:rPr>
          <w:rFonts w:ascii="Angsana New" w:hAnsi="Angsana New"/>
          <w:sz w:val="28"/>
          <w:szCs w:val="28"/>
        </w:rPr>
        <w:t xml:space="preserve"> </w:t>
      </w:r>
      <w:r w:rsidR="00E02577" w:rsidRPr="00B63A7A">
        <w:rPr>
          <w:rFonts w:ascii="Angsana New" w:hAnsi="Angsana New"/>
          <w:sz w:val="28"/>
          <w:szCs w:val="28"/>
        </w:rPr>
        <w:t>0.02500</w:t>
      </w:r>
      <w:r w:rsidR="00F27EFB" w:rsidRPr="00B63A7A">
        <w:rPr>
          <w:rFonts w:ascii="Angsana New" w:hAnsi="Angsana New"/>
          <w:sz w:val="28"/>
          <w:szCs w:val="28"/>
        </w:rPr>
        <w:t xml:space="preserve"> </w:t>
      </w:r>
      <w:r w:rsidR="00F27EFB" w:rsidRPr="00B63A7A">
        <w:rPr>
          <w:rFonts w:ascii="Angsana New" w:hAnsi="Angsana New" w:hint="cs"/>
          <w:sz w:val="28"/>
          <w:szCs w:val="28"/>
          <w:cs/>
        </w:rPr>
        <w:t>บาท คิดเป็นจำนวนเงิน</w:t>
      </w:r>
      <w:r w:rsidR="00E02577" w:rsidRPr="00B63A7A">
        <w:rPr>
          <w:rFonts w:ascii="Angsana New" w:hAnsi="Angsana New" w:hint="cs"/>
          <w:sz w:val="28"/>
          <w:szCs w:val="28"/>
          <w:cs/>
        </w:rPr>
        <w:t>ประมาณ</w:t>
      </w:r>
      <w:r w:rsidR="00F27EFB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E02577" w:rsidRPr="00B63A7A">
        <w:rPr>
          <w:rFonts w:ascii="Angsana New" w:hAnsi="Angsana New"/>
          <w:sz w:val="28"/>
          <w:szCs w:val="28"/>
        </w:rPr>
        <w:t>17.87</w:t>
      </w:r>
      <w:r w:rsidR="00F27EFB" w:rsidRPr="00B63A7A">
        <w:rPr>
          <w:rFonts w:ascii="Angsana New" w:hAnsi="Angsana New"/>
          <w:sz w:val="28"/>
          <w:szCs w:val="28"/>
        </w:rPr>
        <w:t xml:space="preserve"> </w:t>
      </w:r>
      <w:r w:rsidR="00F27EFB" w:rsidRPr="00B63A7A">
        <w:rPr>
          <w:rFonts w:ascii="Angsana New" w:hAnsi="Angsana New" w:hint="cs"/>
          <w:sz w:val="28"/>
          <w:szCs w:val="28"/>
          <w:cs/>
        </w:rPr>
        <w:t>ล้านบาท รวมทั้งจ่ายป</w:t>
      </w:r>
      <w:r w:rsidR="006A2F64" w:rsidRPr="00B63A7A">
        <w:rPr>
          <w:rFonts w:ascii="Angsana New" w:hAnsi="Angsana New" w:hint="cs"/>
          <w:sz w:val="28"/>
          <w:szCs w:val="28"/>
          <w:cs/>
        </w:rPr>
        <w:t>ั</w:t>
      </w:r>
      <w:r w:rsidR="00F27EFB" w:rsidRPr="00B63A7A">
        <w:rPr>
          <w:rFonts w:ascii="Angsana New" w:hAnsi="Angsana New" w:hint="cs"/>
          <w:sz w:val="28"/>
          <w:szCs w:val="28"/>
          <w:cs/>
        </w:rPr>
        <w:t xml:space="preserve">นผลเป็นเงินสดในอัตราหุ้นละ </w:t>
      </w:r>
      <w:r w:rsidR="00F32816" w:rsidRPr="00B63A7A">
        <w:rPr>
          <w:rFonts w:ascii="Angsana New" w:hAnsi="Angsana New"/>
          <w:sz w:val="28"/>
          <w:szCs w:val="28"/>
        </w:rPr>
        <w:t>0.04616</w:t>
      </w:r>
      <w:r w:rsidR="00F27EFB" w:rsidRPr="00B63A7A">
        <w:rPr>
          <w:rFonts w:ascii="Angsana New" w:hAnsi="Angsana New"/>
          <w:sz w:val="28"/>
          <w:szCs w:val="28"/>
        </w:rPr>
        <w:t xml:space="preserve"> </w:t>
      </w:r>
      <w:r w:rsidR="00F27EFB" w:rsidRPr="00B63A7A">
        <w:rPr>
          <w:rFonts w:ascii="Angsana New" w:hAnsi="Angsana New" w:hint="cs"/>
          <w:sz w:val="28"/>
          <w:szCs w:val="28"/>
          <w:cs/>
        </w:rPr>
        <w:t xml:space="preserve">บาท </w:t>
      </w:r>
      <w:r w:rsidR="000A3B26" w:rsidRPr="00B63A7A">
        <w:rPr>
          <w:rFonts w:ascii="Angsana New" w:hAnsi="Angsana New"/>
          <w:sz w:val="28"/>
          <w:szCs w:val="28"/>
        </w:rPr>
        <w:br/>
      </w:r>
      <w:r w:rsidR="00F27EFB" w:rsidRPr="00B63A7A">
        <w:rPr>
          <w:rFonts w:ascii="Angsana New" w:hAnsi="Angsana New" w:hint="cs"/>
          <w:sz w:val="28"/>
          <w:szCs w:val="28"/>
          <w:cs/>
        </w:rPr>
        <w:t xml:space="preserve">เป็นจำนวนเงินทั้งสิ้น </w:t>
      </w:r>
      <w:r w:rsidR="00F32816" w:rsidRPr="00B63A7A">
        <w:rPr>
          <w:rFonts w:ascii="Angsana New" w:hAnsi="Angsana New"/>
          <w:sz w:val="28"/>
          <w:szCs w:val="28"/>
        </w:rPr>
        <w:t>32.99</w:t>
      </w:r>
      <w:r w:rsidR="00F27EFB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F32816" w:rsidRPr="00B63A7A">
        <w:rPr>
          <w:rFonts w:ascii="Angsana New" w:hAnsi="Angsana New" w:hint="cs"/>
          <w:sz w:val="28"/>
          <w:szCs w:val="28"/>
          <w:cs/>
        </w:rPr>
        <w:t>ล้าน</w:t>
      </w:r>
      <w:r w:rsidR="00F27EFB" w:rsidRPr="00B63A7A">
        <w:rPr>
          <w:rFonts w:ascii="Angsana New" w:hAnsi="Angsana New" w:hint="cs"/>
          <w:sz w:val="28"/>
          <w:szCs w:val="28"/>
          <w:cs/>
        </w:rPr>
        <w:t>บาท</w:t>
      </w:r>
      <w:r w:rsidR="0003019D" w:rsidRPr="00B63A7A">
        <w:rPr>
          <w:rFonts w:ascii="Angsana New" w:hAnsi="Angsana New"/>
          <w:sz w:val="28"/>
          <w:szCs w:val="28"/>
        </w:rPr>
        <w:t xml:space="preserve"> </w:t>
      </w:r>
      <w:r w:rsidR="0003019D" w:rsidRPr="00B63A7A">
        <w:rPr>
          <w:rFonts w:ascii="Angsana New" w:hAnsi="Angsana New" w:hint="cs"/>
          <w:sz w:val="28"/>
          <w:szCs w:val="28"/>
          <w:cs/>
        </w:rPr>
        <w:t>โดยบริษัทจะจ่ายปันผล</w:t>
      </w:r>
      <w:r w:rsidR="00922FEF" w:rsidRPr="00B63A7A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D41864" w:rsidRPr="00B63A7A">
        <w:rPr>
          <w:rFonts w:ascii="Angsana New" w:hAnsi="Angsana New"/>
          <w:sz w:val="28"/>
          <w:szCs w:val="28"/>
        </w:rPr>
        <w:t>20</w:t>
      </w:r>
      <w:r w:rsidR="00922FEF" w:rsidRPr="00B63A7A">
        <w:rPr>
          <w:rFonts w:ascii="Angsana New" w:hAnsi="Angsana New"/>
          <w:sz w:val="28"/>
          <w:szCs w:val="28"/>
        </w:rPr>
        <w:t xml:space="preserve"> </w:t>
      </w:r>
      <w:r w:rsidR="00922FEF" w:rsidRPr="00B63A7A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22FEF" w:rsidRPr="00B63A7A">
        <w:rPr>
          <w:rFonts w:ascii="Angsana New" w:hAnsi="Angsana New"/>
          <w:sz w:val="28"/>
          <w:szCs w:val="28"/>
        </w:rPr>
        <w:t>2564</w:t>
      </w:r>
    </w:p>
    <w:p w14:paraId="79987D2F" w14:textId="13A0B621" w:rsidR="00A703C2" w:rsidRPr="00B63A7A" w:rsidRDefault="008B0A99" w:rsidP="008B0A9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lastRenderedPageBreak/>
        <w:t>กลุ่มบริษัทได้รับอนุมัติวงเงินสินเชื่อระย</w:t>
      </w:r>
      <w:r w:rsidR="003378A9" w:rsidRPr="00B63A7A">
        <w:rPr>
          <w:rFonts w:ascii="Angsana New" w:hAnsi="Angsana New" w:hint="cs"/>
          <w:sz w:val="28"/>
          <w:szCs w:val="28"/>
          <w:cs/>
        </w:rPr>
        <w:t>ะสั้น</w:t>
      </w:r>
      <w:r w:rsidRPr="00B63A7A">
        <w:rPr>
          <w:rFonts w:ascii="Angsana New" w:hAnsi="Angsana New"/>
          <w:sz w:val="28"/>
          <w:szCs w:val="28"/>
          <w:cs/>
        </w:rPr>
        <w:t xml:space="preserve">และระยะยาวจากสถาบันการเงินแห่งหนึ่งจำนวน </w:t>
      </w:r>
      <w:r w:rsidRPr="00B63A7A">
        <w:rPr>
          <w:rFonts w:ascii="Angsana New" w:hAnsi="Angsana New"/>
          <w:sz w:val="28"/>
          <w:szCs w:val="28"/>
        </w:rPr>
        <w:t xml:space="preserve">100 </w:t>
      </w:r>
      <w:r w:rsidRPr="00B63A7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B63A7A">
        <w:rPr>
          <w:rFonts w:ascii="Angsana New" w:hAnsi="Angsana New"/>
          <w:sz w:val="28"/>
          <w:szCs w:val="28"/>
        </w:rPr>
        <w:t xml:space="preserve">500 </w:t>
      </w:r>
      <w:r w:rsidRPr="00B63A7A">
        <w:rPr>
          <w:rFonts w:ascii="Angsana New" w:hAnsi="Angsana New"/>
          <w:sz w:val="28"/>
          <w:szCs w:val="28"/>
          <w:cs/>
        </w:rPr>
        <w:t>ล้านบาท ตามลำดับ เพื่อใช้สำหรับขยายพอร์ตสินเชื่อของกลุ่มบริษัท</w:t>
      </w:r>
    </w:p>
    <w:p w14:paraId="39813B8B" w14:textId="4ABA976E" w:rsidR="00CD358F" w:rsidRPr="00B63A7A" w:rsidRDefault="00CD3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47BC567" w14:textId="77D82145" w:rsidR="0077244A" w:rsidRPr="00B63A7A" w:rsidRDefault="0077244A" w:rsidP="00BC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  <w:cs/>
        </w:rPr>
      </w:pPr>
      <w:r w:rsidRPr="00B63A7A">
        <w:rPr>
          <w:rFonts w:ascii="Angsana New" w:hAnsi="Angsana New"/>
          <w:b/>
          <w:bCs/>
          <w:sz w:val="28"/>
          <w:szCs w:val="28"/>
        </w:rPr>
        <w:t>15</w:t>
      </w:r>
      <w:r w:rsidR="004E04FD" w:rsidRPr="00B63A7A">
        <w:rPr>
          <w:rFonts w:ascii="Angsana New" w:hAnsi="Angsana New"/>
          <w:b/>
          <w:bCs/>
          <w:sz w:val="28"/>
          <w:szCs w:val="28"/>
        </w:rPr>
        <w:tab/>
      </w:r>
      <w:r w:rsidRPr="00B63A7A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25D969CD" w14:textId="77777777" w:rsidR="00D639DC" w:rsidRPr="00B63A7A" w:rsidRDefault="00D639DC" w:rsidP="00102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5B898EA" w14:textId="2FAF867F" w:rsidR="00CE43B4" w:rsidRPr="00B63A7A" w:rsidRDefault="00CE43B4" w:rsidP="00CE4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รายการบางรายการในงบ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แสดงฐานะการเงิน</w:t>
      </w:r>
      <w:r w:rsidRPr="00B63A7A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B63A7A">
        <w:rPr>
          <w:rFonts w:asciiTheme="majorBidi" w:hAnsiTheme="majorBidi" w:cstheme="majorBidi"/>
          <w:sz w:val="28"/>
          <w:szCs w:val="28"/>
        </w:rPr>
        <w:t>31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B63A7A">
        <w:rPr>
          <w:rFonts w:asciiTheme="majorBidi" w:hAnsiTheme="majorBidi" w:cstheme="majorBidi"/>
          <w:sz w:val="28"/>
          <w:szCs w:val="28"/>
        </w:rPr>
        <w:t xml:space="preserve">2563 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B63A7A">
        <w:rPr>
          <w:rFonts w:asciiTheme="majorBidi" w:hAnsiTheme="majorBidi" w:cstheme="majorBidi"/>
          <w:sz w:val="28"/>
          <w:szCs w:val="28"/>
        </w:rPr>
        <w:t xml:space="preserve">2564 </w:t>
      </w:r>
      <w:r w:rsidRPr="00B63A7A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การจัดประเภทรายการใหม่ที่มีสาระสำคัญ มีดังนี้</w:t>
      </w:r>
    </w:p>
    <w:p w14:paraId="05CF277F" w14:textId="77777777" w:rsidR="00CE43B4" w:rsidRPr="00B63A7A" w:rsidRDefault="00CE43B4" w:rsidP="00CE4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CE43B4" w:rsidRPr="00B63A7A" w14:paraId="77C8DE7B" w14:textId="77777777" w:rsidTr="007831B8">
        <w:trPr>
          <w:trHeight w:val="347"/>
          <w:tblHeader/>
        </w:trPr>
        <w:tc>
          <w:tcPr>
            <w:tcW w:w="3542" w:type="dxa"/>
          </w:tcPr>
          <w:p w14:paraId="772AE87C" w14:textId="77777777" w:rsidR="00CE43B4" w:rsidRPr="00B63A7A" w:rsidRDefault="00CE43B4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4425C379" w14:textId="77777777" w:rsidR="00CE43B4" w:rsidRPr="00B63A7A" w:rsidRDefault="00CE43B4" w:rsidP="007831B8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43B4" w:rsidRPr="00B63A7A" w14:paraId="0D740933" w14:textId="77777777" w:rsidTr="007831B8">
        <w:trPr>
          <w:trHeight w:val="357"/>
          <w:tblHeader/>
        </w:trPr>
        <w:tc>
          <w:tcPr>
            <w:tcW w:w="3542" w:type="dxa"/>
          </w:tcPr>
          <w:p w14:paraId="700C199B" w14:textId="77777777" w:rsidR="00CE43B4" w:rsidRPr="00B63A7A" w:rsidRDefault="00CE43B4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B3F3224" w14:textId="77777777" w:rsidR="00CE43B4" w:rsidRPr="00B63A7A" w:rsidRDefault="00CE43B4" w:rsidP="007831B8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62735908" w14:textId="77777777" w:rsidR="00CE43B4" w:rsidRPr="00B63A7A" w:rsidRDefault="00CE43B4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E2B6C75" w14:textId="77777777" w:rsidR="00CE43B4" w:rsidRPr="00B63A7A" w:rsidRDefault="00CE43B4" w:rsidP="007831B8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62ECBB90" w14:textId="77777777" w:rsidR="00CE43B4" w:rsidRPr="00B63A7A" w:rsidRDefault="00CE43B4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EE47548" w14:textId="77777777" w:rsidR="00CE43B4" w:rsidRPr="00B63A7A" w:rsidRDefault="00CE43B4" w:rsidP="007831B8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E43B4" w:rsidRPr="00B63A7A" w14:paraId="00EDF15C" w14:textId="77777777" w:rsidTr="007831B8">
        <w:trPr>
          <w:trHeight w:val="347"/>
          <w:tblHeader/>
        </w:trPr>
        <w:tc>
          <w:tcPr>
            <w:tcW w:w="3542" w:type="dxa"/>
          </w:tcPr>
          <w:p w14:paraId="3791AC4A" w14:textId="77777777" w:rsidR="00CE43B4" w:rsidRPr="00B63A7A" w:rsidRDefault="00CE43B4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6A8B66A6" w14:textId="77777777" w:rsidR="00CE43B4" w:rsidRPr="00B63A7A" w:rsidRDefault="00CE43B4" w:rsidP="007831B8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43B4" w:rsidRPr="00B63A7A" w14:paraId="07833E9C" w14:textId="77777777" w:rsidTr="007831B8">
        <w:trPr>
          <w:trHeight w:val="357"/>
        </w:trPr>
        <w:tc>
          <w:tcPr>
            <w:tcW w:w="3542" w:type="dxa"/>
          </w:tcPr>
          <w:p w14:paraId="4350FDFC" w14:textId="66B44B40" w:rsidR="00CE43B4" w:rsidRPr="00B63A7A" w:rsidRDefault="00CE43B4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64" w:type="dxa"/>
          </w:tcPr>
          <w:p w14:paraId="152C82CB" w14:textId="77777777" w:rsidR="00CE43B4" w:rsidRPr="00B63A7A" w:rsidRDefault="00CE43B4" w:rsidP="007831B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7A2674E" w14:textId="77777777" w:rsidR="00CE43B4" w:rsidRPr="00B63A7A" w:rsidRDefault="00CE43B4" w:rsidP="007831B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C621910" w14:textId="77777777" w:rsidR="00CE43B4" w:rsidRPr="00B63A7A" w:rsidRDefault="00CE43B4" w:rsidP="007831B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3A687313" w14:textId="77777777" w:rsidR="00CE43B4" w:rsidRPr="00B63A7A" w:rsidRDefault="00CE43B4" w:rsidP="007831B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41367D5" w14:textId="77777777" w:rsidR="00CE43B4" w:rsidRPr="00B63A7A" w:rsidRDefault="00CE43B4" w:rsidP="007831B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3B4" w:rsidRPr="00B63A7A" w14:paraId="53561B4F" w14:textId="77777777" w:rsidTr="007831B8">
        <w:trPr>
          <w:trHeight w:val="347"/>
        </w:trPr>
        <w:tc>
          <w:tcPr>
            <w:tcW w:w="3542" w:type="dxa"/>
          </w:tcPr>
          <w:p w14:paraId="51058D2F" w14:textId="4044ADD7" w:rsidR="00CE43B4" w:rsidRPr="00B63A7A" w:rsidRDefault="00CE43B4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  <w:r w:rsidR="00831022"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831022"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64" w:type="dxa"/>
          </w:tcPr>
          <w:p w14:paraId="5D062BD9" w14:textId="73BD201F" w:rsidR="00CE43B4" w:rsidRPr="00B63A7A" w:rsidRDefault="00FD1D12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55,347</w:t>
            </w:r>
          </w:p>
        </w:tc>
        <w:tc>
          <w:tcPr>
            <w:tcW w:w="262" w:type="dxa"/>
          </w:tcPr>
          <w:p w14:paraId="50CD13A0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676BB43" w14:textId="3D7B485A" w:rsidR="00CE43B4" w:rsidRPr="00B63A7A" w:rsidRDefault="00346CF8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(55,347)</w:t>
            </w:r>
          </w:p>
        </w:tc>
        <w:tc>
          <w:tcPr>
            <w:tcW w:w="262" w:type="dxa"/>
          </w:tcPr>
          <w:p w14:paraId="73FAE6E2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B785B5E" w14:textId="0A4B1B64" w:rsidR="00CE43B4" w:rsidRPr="00B63A7A" w:rsidRDefault="00346CF8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5C3" w:rsidRPr="00B63A7A" w14:paraId="36FBDE6B" w14:textId="77777777" w:rsidTr="007831B8">
        <w:trPr>
          <w:trHeight w:val="347"/>
        </w:trPr>
        <w:tc>
          <w:tcPr>
            <w:tcW w:w="3542" w:type="dxa"/>
          </w:tcPr>
          <w:p w14:paraId="28C2208A" w14:textId="37FEF7F4" w:rsidR="00E315C3" w:rsidRPr="00B63A7A" w:rsidRDefault="00E315C3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ลูกหนี้เงินให้สินเชื่ออื่น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64" w:type="dxa"/>
          </w:tcPr>
          <w:p w14:paraId="3A671970" w14:textId="384BEAD8" w:rsidR="00E315C3" w:rsidRPr="00B63A7A" w:rsidRDefault="001E583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047A638" w14:textId="77777777" w:rsidR="00E315C3" w:rsidRPr="00B63A7A" w:rsidRDefault="00E315C3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7C08596" w14:textId="7923276E" w:rsidR="00E315C3" w:rsidRPr="00B63A7A" w:rsidRDefault="001E583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52,914</w:t>
            </w:r>
          </w:p>
        </w:tc>
        <w:tc>
          <w:tcPr>
            <w:tcW w:w="262" w:type="dxa"/>
          </w:tcPr>
          <w:p w14:paraId="2FD1C421" w14:textId="77777777" w:rsidR="00E315C3" w:rsidRPr="00B63A7A" w:rsidRDefault="00E315C3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D5DEA8D" w14:textId="6DE17CE2" w:rsidR="00E315C3" w:rsidRPr="00B63A7A" w:rsidRDefault="001E583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52,914</w:t>
            </w:r>
          </w:p>
        </w:tc>
      </w:tr>
      <w:tr w:rsidR="00CE43B4" w:rsidRPr="00B63A7A" w14:paraId="69F51407" w14:textId="77777777" w:rsidTr="007831B8">
        <w:trPr>
          <w:trHeight w:val="347"/>
        </w:trPr>
        <w:tc>
          <w:tcPr>
            <w:tcW w:w="3542" w:type="dxa"/>
          </w:tcPr>
          <w:p w14:paraId="296290C6" w14:textId="3D1AE051" w:rsidR="00CE43B4" w:rsidRPr="00B63A7A" w:rsidRDefault="00E315C3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64" w:type="dxa"/>
          </w:tcPr>
          <w:p w14:paraId="4558C50F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98CB513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60B97EF" w14:textId="3D473DB0" w:rsidR="00CE43B4" w:rsidRPr="00B63A7A" w:rsidRDefault="00032315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2,433</w:t>
            </w:r>
          </w:p>
        </w:tc>
        <w:tc>
          <w:tcPr>
            <w:tcW w:w="262" w:type="dxa"/>
          </w:tcPr>
          <w:p w14:paraId="25D07362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8E73BFC" w14:textId="7FA27F98" w:rsidR="00CE43B4" w:rsidRPr="00B63A7A" w:rsidRDefault="00B54999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D40" w:rsidRPr="00B63A7A">
              <w:rPr>
                <w:rFonts w:asciiTheme="majorBidi" w:hAnsiTheme="majorBidi" w:cstheme="majorBidi"/>
                <w:sz w:val="28"/>
                <w:szCs w:val="28"/>
              </w:rPr>
              <w:t>,433</w:t>
            </w:r>
          </w:p>
        </w:tc>
      </w:tr>
      <w:tr w:rsidR="00CE43B4" w:rsidRPr="00B63A7A" w14:paraId="253C7C0E" w14:textId="77777777" w:rsidTr="007831B8">
        <w:trPr>
          <w:trHeight w:val="347"/>
        </w:trPr>
        <w:tc>
          <w:tcPr>
            <w:tcW w:w="3542" w:type="dxa"/>
          </w:tcPr>
          <w:p w14:paraId="7A0E3671" w14:textId="77777777" w:rsidR="00CE43B4" w:rsidRPr="00B63A7A" w:rsidRDefault="00CE43B4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E4B8E75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3A4C64B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6357F007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FA03301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FD18DDE" w14:textId="77777777" w:rsidR="00CE43B4" w:rsidRPr="00B63A7A" w:rsidRDefault="00CE43B4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26CCF0" w14:textId="0BB5CA63" w:rsidR="00B9139E" w:rsidRPr="00B63A7A" w:rsidRDefault="00B9139E" w:rsidP="00FE0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52055F" w:rsidRPr="00B63A7A" w14:paraId="71BEC461" w14:textId="77777777" w:rsidTr="007831B8">
        <w:trPr>
          <w:trHeight w:val="347"/>
          <w:tblHeader/>
        </w:trPr>
        <w:tc>
          <w:tcPr>
            <w:tcW w:w="3542" w:type="dxa"/>
          </w:tcPr>
          <w:p w14:paraId="0B7778DA" w14:textId="77777777" w:rsidR="0052055F" w:rsidRPr="00B63A7A" w:rsidRDefault="0052055F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0163EE6F" w14:textId="73EB93E3" w:rsidR="0052055F" w:rsidRPr="00B63A7A" w:rsidRDefault="0052055F" w:rsidP="007831B8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52055F" w:rsidRPr="00B63A7A" w14:paraId="081C353A" w14:textId="77777777" w:rsidTr="00F02372">
        <w:trPr>
          <w:trHeight w:val="357"/>
          <w:tblHeader/>
        </w:trPr>
        <w:tc>
          <w:tcPr>
            <w:tcW w:w="3542" w:type="dxa"/>
          </w:tcPr>
          <w:p w14:paraId="3E80B5F3" w14:textId="77777777" w:rsidR="0052055F" w:rsidRPr="00B63A7A" w:rsidRDefault="0052055F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AD10244" w14:textId="77777777" w:rsidR="0052055F" w:rsidRPr="00B63A7A" w:rsidRDefault="0052055F" w:rsidP="007831B8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6F50E67B" w14:textId="77777777" w:rsidR="0052055F" w:rsidRPr="00B63A7A" w:rsidRDefault="0052055F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DA6FF96" w14:textId="77777777" w:rsidR="0052055F" w:rsidRPr="00B63A7A" w:rsidRDefault="0052055F" w:rsidP="007831B8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5AA7DD8E" w14:textId="77777777" w:rsidR="0052055F" w:rsidRPr="00B63A7A" w:rsidRDefault="0052055F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74EB7609" w14:textId="77777777" w:rsidR="0052055F" w:rsidRPr="00B63A7A" w:rsidRDefault="0052055F" w:rsidP="007831B8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52055F" w:rsidRPr="00B63A7A" w14:paraId="7A20DCC5" w14:textId="77777777" w:rsidTr="007831B8">
        <w:trPr>
          <w:trHeight w:val="347"/>
          <w:tblHeader/>
        </w:trPr>
        <w:tc>
          <w:tcPr>
            <w:tcW w:w="3542" w:type="dxa"/>
          </w:tcPr>
          <w:p w14:paraId="3D32B296" w14:textId="77777777" w:rsidR="0052055F" w:rsidRPr="00B63A7A" w:rsidRDefault="0052055F" w:rsidP="007831B8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5CF9E707" w14:textId="77777777" w:rsidR="0052055F" w:rsidRPr="00B63A7A" w:rsidRDefault="0052055F" w:rsidP="007831B8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2055F" w:rsidRPr="00B63A7A" w14:paraId="72A03475" w14:textId="77777777" w:rsidTr="00F02372">
        <w:trPr>
          <w:trHeight w:val="357"/>
        </w:trPr>
        <w:tc>
          <w:tcPr>
            <w:tcW w:w="3542" w:type="dxa"/>
          </w:tcPr>
          <w:p w14:paraId="59C25A9D" w14:textId="77777777" w:rsidR="0052055F" w:rsidRPr="00B63A7A" w:rsidRDefault="0052055F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64" w:type="dxa"/>
          </w:tcPr>
          <w:p w14:paraId="101B2C5A" w14:textId="77777777" w:rsidR="0052055F" w:rsidRPr="00B63A7A" w:rsidRDefault="0052055F" w:rsidP="007831B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D814113" w14:textId="77777777" w:rsidR="0052055F" w:rsidRPr="00B63A7A" w:rsidRDefault="0052055F" w:rsidP="007831B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2AA6193" w14:textId="77777777" w:rsidR="0052055F" w:rsidRPr="00B63A7A" w:rsidRDefault="0052055F" w:rsidP="007831B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3D6E1EFE" w14:textId="77777777" w:rsidR="0052055F" w:rsidRPr="00B63A7A" w:rsidRDefault="0052055F" w:rsidP="007831B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4A7C0E7" w14:textId="77777777" w:rsidR="0052055F" w:rsidRPr="00B63A7A" w:rsidRDefault="0052055F" w:rsidP="007831B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2372" w:rsidRPr="00B63A7A" w14:paraId="4F646B84" w14:textId="77777777" w:rsidTr="00F02372">
        <w:trPr>
          <w:trHeight w:val="347"/>
        </w:trPr>
        <w:tc>
          <w:tcPr>
            <w:tcW w:w="3542" w:type="dxa"/>
          </w:tcPr>
          <w:p w14:paraId="070964D8" w14:textId="367366D8" w:rsidR="00F02372" w:rsidRPr="00B63A7A" w:rsidRDefault="00F02372" w:rsidP="00F02372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64" w:type="dxa"/>
          </w:tcPr>
          <w:p w14:paraId="0E6E5B28" w14:textId="5C43E6C7" w:rsidR="00F02372" w:rsidRPr="00B63A7A" w:rsidRDefault="008E0E9B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7,756</w:t>
            </w:r>
          </w:p>
        </w:tc>
        <w:tc>
          <w:tcPr>
            <w:tcW w:w="262" w:type="dxa"/>
          </w:tcPr>
          <w:p w14:paraId="3AABD936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DB8B1A0" w14:textId="37B6764E" w:rsidR="00F02372" w:rsidRPr="00B63A7A" w:rsidRDefault="00A12C57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(7,756)</w:t>
            </w:r>
          </w:p>
        </w:tc>
        <w:tc>
          <w:tcPr>
            <w:tcW w:w="262" w:type="dxa"/>
          </w:tcPr>
          <w:p w14:paraId="61832C20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0040C223" w14:textId="71CDE90F" w:rsidR="00F02372" w:rsidRPr="00B63A7A" w:rsidRDefault="00A12C57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2372" w:rsidRPr="00B63A7A" w14:paraId="2BEFA6EF" w14:textId="77777777" w:rsidTr="00F02372">
        <w:trPr>
          <w:trHeight w:val="347"/>
        </w:trPr>
        <w:tc>
          <w:tcPr>
            <w:tcW w:w="3542" w:type="dxa"/>
          </w:tcPr>
          <w:p w14:paraId="213FB356" w14:textId="043D31C8" w:rsidR="00F02372" w:rsidRPr="00B63A7A" w:rsidRDefault="00F02372" w:rsidP="00F02372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ลูกหนี้เงินให้สินเชื่ออื่น 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64" w:type="dxa"/>
          </w:tcPr>
          <w:p w14:paraId="23CFB9E5" w14:textId="0329F9BF" w:rsidR="00F02372" w:rsidRPr="00B63A7A" w:rsidRDefault="00AC2C5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31B3CE3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6FBC13B" w14:textId="49A9856A" w:rsidR="00F02372" w:rsidRPr="00B63A7A" w:rsidRDefault="00AC2C5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5,581</w:t>
            </w:r>
          </w:p>
        </w:tc>
        <w:tc>
          <w:tcPr>
            <w:tcW w:w="262" w:type="dxa"/>
          </w:tcPr>
          <w:p w14:paraId="3330DC83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74884C9A" w14:textId="728F0AAF" w:rsidR="00F02372" w:rsidRPr="00B63A7A" w:rsidRDefault="007831B8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5,581</w:t>
            </w:r>
          </w:p>
        </w:tc>
      </w:tr>
      <w:tr w:rsidR="00F02372" w:rsidRPr="00B63A7A" w14:paraId="75354627" w14:textId="77777777" w:rsidTr="00F02372">
        <w:trPr>
          <w:trHeight w:val="347"/>
        </w:trPr>
        <w:tc>
          <w:tcPr>
            <w:tcW w:w="3542" w:type="dxa"/>
          </w:tcPr>
          <w:p w14:paraId="5A7D86A3" w14:textId="5F6CBDDC" w:rsidR="00F02372" w:rsidRPr="00B63A7A" w:rsidRDefault="00F02372" w:rsidP="00F02372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64" w:type="dxa"/>
          </w:tcPr>
          <w:p w14:paraId="1CA301B8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485B5E7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8A03264" w14:textId="7045AFB6" w:rsidR="00F02372" w:rsidRPr="00B63A7A" w:rsidRDefault="00AC2C5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262" w:type="dxa"/>
          </w:tcPr>
          <w:p w14:paraId="04B9E725" w14:textId="77777777" w:rsidR="00F02372" w:rsidRPr="00B63A7A" w:rsidRDefault="00F02372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6AE52E7C" w14:textId="0289DC44" w:rsidR="00F02372" w:rsidRPr="00B63A7A" w:rsidRDefault="007831B8" w:rsidP="00F02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</w:tr>
      <w:tr w:rsidR="0052055F" w:rsidRPr="00B63A7A" w14:paraId="1CD92DF3" w14:textId="77777777" w:rsidTr="00F02372">
        <w:trPr>
          <w:trHeight w:val="347"/>
        </w:trPr>
        <w:tc>
          <w:tcPr>
            <w:tcW w:w="3542" w:type="dxa"/>
          </w:tcPr>
          <w:p w14:paraId="17D130CB" w14:textId="77777777" w:rsidR="0052055F" w:rsidRPr="00B63A7A" w:rsidRDefault="0052055F" w:rsidP="007831B8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F49A181" w14:textId="77777777" w:rsidR="0052055F" w:rsidRPr="00B63A7A" w:rsidRDefault="0052055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C5AFD3" w14:textId="77777777" w:rsidR="0052055F" w:rsidRPr="00B63A7A" w:rsidRDefault="0052055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78F702F2" w14:textId="77777777" w:rsidR="0052055F" w:rsidRPr="00B63A7A" w:rsidRDefault="0052055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390130" w14:textId="77777777" w:rsidR="0052055F" w:rsidRPr="00B63A7A" w:rsidRDefault="0052055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0EF7145" w14:textId="77777777" w:rsidR="0052055F" w:rsidRPr="00B63A7A" w:rsidRDefault="0052055F" w:rsidP="0078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E6F5FB" w14:textId="655AE287" w:rsidR="0052055F" w:rsidRPr="00B63A7A" w:rsidRDefault="0052055F" w:rsidP="00C9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6AB1315A" w14:textId="1A52B55C" w:rsidR="00A1239C" w:rsidRPr="00E543C1" w:rsidRDefault="00A1239C" w:rsidP="00E5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 w:hint="cs"/>
          <w:sz w:val="28"/>
          <w:szCs w:val="28"/>
          <w:cs/>
        </w:rPr>
        <w:t>การจัดประเภทรายการใหม่นี้เกิดขึ้นเนื่องจากฝ่ายบริหารเชื่อว่าการจัดประเภทรายการใหม่มีความเหมาะสมกับธุรกิจของกลุ่มบริษัทมากกว่า</w:t>
      </w:r>
    </w:p>
    <w:sectPr w:rsidR="00A1239C" w:rsidRPr="00E543C1" w:rsidSect="0074177D"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174D6" w14:textId="77777777" w:rsidR="00604CC8" w:rsidRDefault="00604CC8" w:rsidP="003B1575">
      <w:r>
        <w:separator/>
      </w:r>
    </w:p>
  </w:endnote>
  <w:endnote w:type="continuationSeparator" w:id="0">
    <w:p w14:paraId="34697CB3" w14:textId="77777777" w:rsidR="00604CC8" w:rsidRDefault="00604CC8" w:rsidP="003B1575">
      <w:r>
        <w:continuationSeparator/>
      </w:r>
    </w:p>
  </w:endnote>
  <w:endnote w:type="continuationNotice" w:id="1">
    <w:p w14:paraId="63F4770E" w14:textId="77777777" w:rsidR="00604CC8" w:rsidRDefault="00604C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D1AAC" w14:textId="77777777" w:rsidR="00604A49" w:rsidRPr="00563BB2" w:rsidRDefault="00604A4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27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0C252954" w14:textId="77777777" w:rsidR="00604A49" w:rsidRPr="00DF1CB3" w:rsidRDefault="00604A49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5C2D5" w14:textId="77777777" w:rsidR="00E20271" w:rsidRPr="00563BB2" w:rsidRDefault="00E20271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16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1B106403" w14:textId="77777777" w:rsidR="00E20271" w:rsidRPr="0079184A" w:rsidRDefault="00E20271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58E55" w14:textId="440117A8" w:rsidR="00E20271" w:rsidRPr="00563BB2" w:rsidRDefault="00E20271" w:rsidP="006452D3">
    <w:pPr>
      <w:pStyle w:val="Footer"/>
      <w:framePr w:wrap="around" w:vAnchor="text" w:hAnchor="page" w:x="8359" w:y="-32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40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1D99066B" w14:textId="77777777" w:rsidR="00E20271" w:rsidRPr="00DF1CB3" w:rsidRDefault="00E20271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10F1" w14:textId="78F55FB2" w:rsidR="00E20271" w:rsidRPr="00563BB2" w:rsidRDefault="00E20271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39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3E48B971" w14:textId="77777777" w:rsidR="00E20271" w:rsidRPr="0079184A" w:rsidRDefault="00E20271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D9FA6" w14:textId="77777777" w:rsidR="00E20271" w:rsidRPr="00563BB2" w:rsidRDefault="00E20271" w:rsidP="00563BB2">
    <w:pPr>
      <w:pStyle w:val="Footer"/>
      <w:framePr w:wrap="around" w:vAnchor="text" w:hAnchor="page" w:x="5951" w:y="-4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71426E28" w14:textId="77777777" w:rsidR="00E20271" w:rsidRPr="00DF1CB3" w:rsidRDefault="00E20271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A74F7" w14:textId="77777777" w:rsidR="00E20271" w:rsidRPr="00563BB2" w:rsidRDefault="00E20271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41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60961CEB" w14:textId="77777777" w:rsidR="00E20271" w:rsidRPr="0079184A" w:rsidRDefault="00E20271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6218D" w14:textId="77777777" w:rsidR="00604CC8" w:rsidRDefault="00604CC8" w:rsidP="003B1575">
      <w:r>
        <w:separator/>
      </w:r>
    </w:p>
  </w:footnote>
  <w:footnote w:type="continuationSeparator" w:id="0">
    <w:p w14:paraId="75783AD9" w14:textId="77777777" w:rsidR="00604CC8" w:rsidRDefault="00604CC8" w:rsidP="003B1575">
      <w:r>
        <w:continuationSeparator/>
      </w:r>
    </w:p>
  </w:footnote>
  <w:footnote w:type="continuationNotice" w:id="1">
    <w:p w14:paraId="7C59F661" w14:textId="77777777" w:rsidR="00604CC8" w:rsidRDefault="00604C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25E18" w14:textId="77777777" w:rsidR="00E20271" w:rsidRPr="00F66BC1" w:rsidRDefault="00E20271" w:rsidP="00E27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C707964" w14:textId="77777777" w:rsidR="00E20271" w:rsidRDefault="00E20271" w:rsidP="00E27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1EDAD6B" w14:textId="3EEFB04C" w:rsidR="00E20271" w:rsidRPr="00F66BC1" w:rsidRDefault="00E20271" w:rsidP="00E27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4622D5A3" w14:textId="77777777" w:rsidR="00E20271" w:rsidRPr="005A6034" w:rsidRDefault="00E20271" w:rsidP="00E2787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41787" w14:textId="77777777" w:rsidR="00E20271" w:rsidRPr="004B2B08" w:rsidRDefault="00E20271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bookmarkStart w:id="6" w:name="_Hlk42009989"/>
    <w:bookmarkStart w:id="7" w:name="_Hlk42009990"/>
    <w:bookmarkStart w:id="8" w:name="_Hlk42009991"/>
    <w:bookmarkStart w:id="9" w:name="_Hlk42009992"/>
    <w:r w:rsidRPr="004B2B08">
      <w:rPr>
        <w:rFonts w:ascii="Angsana New" w:hAnsi="Angsana New"/>
        <w:b/>
        <w:bCs/>
        <w:sz w:val="30"/>
        <w:szCs w:val="30"/>
        <w:cs/>
      </w:rPr>
      <w:t>บริษัท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มิตรสิบ 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ลิสซิ่ง จำกัด </w:t>
    </w:r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มหาชน</w:t>
    </w:r>
    <w:r w:rsidRPr="004B2B08">
      <w:rPr>
        <w:rFonts w:ascii="Angsana New" w:hAnsi="Angsana New"/>
        <w:b/>
        <w:bCs/>
        <w:sz w:val="30"/>
        <w:szCs w:val="30"/>
      </w:rPr>
      <w:t>)</w:t>
    </w:r>
    <w:r w:rsidRPr="004B2B08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</w:p>
  <w:p w14:paraId="7DF747DE" w14:textId="77777777" w:rsidR="00E20271" w:rsidRPr="004B2B08" w:rsidRDefault="00E20271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4B2B0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4B2B08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128D07D6" w14:textId="51747C98" w:rsidR="00E20271" w:rsidRPr="004B2B08" w:rsidRDefault="00E20271" w:rsidP="00464B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bookmarkStart w:id="10" w:name="_Hlk42009949"/>
    <w:r w:rsidRPr="004B2B08">
      <w:rPr>
        <w:rFonts w:ascii="Angsana New" w:hAnsi="Angsana New"/>
        <w:b/>
        <w:bCs/>
        <w:sz w:val="30"/>
        <w:szCs w:val="30"/>
        <w:cs/>
      </w:rPr>
      <w:t>สำหรับ</w:t>
    </w:r>
    <w:r w:rsidRPr="004B2B08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4B2B08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bookmarkEnd w:id="10"/>
    <w:r>
      <w:rPr>
        <w:rFonts w:ascii="Angsana New" w:hAnsi="Angsana New"/>
        <w:b/>
        <w:bCs/>
        <w:sz w:val="30"/>
        <w:szCs w:val="30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</w:rPr>
      <w:t xml:space="preserve">มีนาคม </w:t>
    </w:r>
    <w:r>
      <w:rPr>
        <w:rFonts w:ascii="Angsana New" w:hAnsi="Angsana New"/>
        <w:b/>
        <w:bCs/>
        <w:sz w:val="30"/>
        <w:szCs w:val="30"/>
      </w:rPr>
      <w:t xml:space="preserve">2564 </w:t>
    </w:r>
    <w:r w:rsidRPr="004B2B08">
      <w:rPr>
        <w:rFonts w:ascii="Angsana New" w:hAnsi="Angsana New"/>
        <w:b/>
        <w:bCs/>
        <w:sz w:val="30"/>
        <w:szCs w:val="30"/>
      </w:rPr>
      <w:t>(</w:t>
    </w:r>
    <w:r w:rsidRPr="004B2B0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B2B08">
      <w:rPr>
        <w:rFonts w:ascii="Angsana New" w:hAnsi="Angsana New"/>
        <w:b/>
        <w:bCs/>
        <w:sz w:val="30"/>
        <w:szCs w:val="30"/>
      </w:rPr>
      <w:t>)</w:t>
    </w:r>
  </w:p>
  <w:bookmarkEnd w:id="6"/>
  <w:bookmarkEnd w:id="7"/>
  <w:bookmarkEnd w:id="8"/>
  <w:bookmarkEnd w:id="9"/>
  <w:p w14:paraId="47725DB4" w14:textId="77777777" w:rsidR="00E20271" w:rsidRPr="0021578D" w:rsidRDefault="00E20271" w:rsidP="00C4438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BEABB" w14:textId="77777777" w:rsidR="00E20271" w:rsidRPr="00F66BC1" w:rsidRDefault="00E20271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609483" w14:textId="77777777" w:rsidR="00E20271" w:rsidRDefault="00E20271" w:rsidP="00365C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281A1E" w14:textId="50777C65" w:rsidR="00E20271" w:rsidRPr="00F66BC1" w:rsidRDefault="00E20271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450F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AB1DA55" w14:textId="77777777" w:rsidR="00E20271" w:rsidRPr="009C5917" w:rsidRDefault="00E20271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385EA" w14:textId="77777777" w:rsidR="00E20271" w:rsidRPr="00F66BC1" w:rsidRDefault="00E20271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94BDD14" w14:textId="77777777" w:rsidR="00E20271" w:rsidRDefault="00E20271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5F6378" w14:textId="31326E1C" w:rsidR="00E20271" w:rsidRPr="00F66BC1" w:rsidRDefault="00E20271" w:rsidP="009C59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118C7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F66BC1">
      <w:rPr>
        <w:rFonts w:ascii="Angsana New" w:hAnsi="Angsana New"/>
        <w:b/>
        <w:bCs/>
        <w:sz w:val="32"/>
        <w:szCs w:val="32"/>
      </w:rPr>
      <w:t xml:space="preserve"> (</w:t>
    </w:r>
    <w:r w:rsidRPr="00F66BC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66BC1">
      <w:rPr>
        <w:rFonts w:ascii="Angsana New" w:hAnsi="Angsana New"/>
        <w:b/>
        <w:bCs/>
        <w:sz w:val="32"/>
        <w:szCs w:val="32"/>
      </w:rPr>
      <w:t>)</w:t>
    </w:r>
  </w:p>
  <w:p w14:paraId="565D180E" w14:textId="77777777" w:rsidR="00E20271" w:rsidRPr="009C5917" w:rsidRDefault="00E20271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A3B2E"/>
    <w:multiLevelType w:val="multilevel"/>
    <w:tmpl w:val="0B225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2" w15:restartNumberingAfterBreak="0">
    <w:nsid w:val="10A40B2A"/>
    <w:multiLevelType w:val="multilevel"/>
    <w:tmpl w:val="CDE8D2A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3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A66330"/>
    <w:multiLevelType w:val="hybridMultilevel"/>
    <w:tmpl w:val="DE34225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9" w15:restartNumberingAfterBreak="0">
    <w:nsid w:val="3450111F"/>
    <w:multiLevelType w:val="multilevel"/>
    <w:tmpl w:val="DC622B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96DDF"/>
    <w:multiLevelType w:val="hybridMultilevel"/>
    <w:tmpl w:val="03F0876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17435"/>
    <w:multiLevelType w:val="hybridMultilevel"/>
    <w:tmpl w:val="B556175A"/>
    <w:lvl w:ilvl="0" w:tplc="1BCE00D8">
      <w:start w:val="2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32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33" w15:restartNumberingAfterBreak="0">
    <w:nsid w:val="5FDE1A96"/>
    <w:multiLevelType w:val="multilevel"/>
    <w:tmpl w:val="56CC3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8" w15:restartNumberingAfterBreak="0">
    <w:nsid w:val="77791FD6"/>
    <w:multiLevelType w:val="hybridMultilevel"/>
    <w:tmpl w:val="29505B16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2375A"/>
    <w:multiLevelType w:val="hybridMultilevel"/>
    <w:tmpl w:val="6D921C3E"/>
    <w:lvl w:ilvl="0" w:tplc="17BE44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5"/>
  </w:num>
  <w:num w:numId="14">
    <w:abstractNumId w:val="17"/>
  </w:num>
  <w:num w:numId="15">
    <w:abstractNumId w:val="24"/>
  </w:num>
  <w:num w:numId="16">
    <w:abstractNumId w:val="12"/>
  </w:num>
  <w:num w:numId="17">
    <w:abstractNumId w:val="39"/>
  </w:num>
  <w:num w:numId="18">
    <w:abstractNumId w:val="25"/>
  </w:num>
  <w:num w:numId="19">
    <w:abstractNumId w:val="28"/>
  </w:num>
  <w:num w:numId="20">
    <w:abstractNumId w:val="18"/>
  </w:num>
  <w:num w:numId="21">
    <w:abstractNumId w:val="31"/>
  </w:num>
  <w:num w:numId="22">
    <w:abstractNumId w:val="37"/>
  </w:num>
  <w:num w:numId="23">
    <w:abstractNumId w:val="32"/>
  </w:num>
  <w:num w:numId="24">
    <w:abstractNumId w:val="13"/>
  </w:num>
  <w:num w:numId="25">
    <w:abstractNumId w:val="14"/>
  </w:num>
  <w:num w:numId="26">
    <w:abstractNumId w:val="40"/>
  </w:num>
  <w:num w:numId="27">
    <w:abstractNumId w:val="34"/>
  </w:num>
  <w:num w:numId="28">
    <w:abstractNumId w:val="20"/>
  </w:num>
  <w:num w:numId="29">
    <w:abstractNumId w:val="27"/>
  </w:num>
  <w:num w:numId="30">
    <w:abstractNumId w:val="36"/>
  </w:num>
  <w:num w:numId="31">
    <w:abstractNumId w:val="22"/>
  </w:num>
  <w:num w:numId="32">
    <w:abstractNumId w:val="11"/>
  </w:num>
  <w:num w:numId="33">
    <w:abstractNumId w:val="26"/>
  </w:num>
  <w:num w:numId="34">
    <w:abstractNumId w:val="21"/>
  </w:num>
  <w:num w:numId="35">
    <w:abstractNumId w:val="30"/>
  </w:num>
  <w:num w:numId="36">
    <w:abstractNumId w:val="41"/>
  </w:num>
  <w:num w:numId="37">
    <w:abstractNumId w:val="29"/>
  </w:num>
  <w:num w:numId="38">
    <w:abstractNumId w:val="38"/>
  </w:num>
  <w:num w:numId="39">
    <w:abstractNumId w:val="15"/>
  </w:num>
  <w:num w:numId="40">
    <w:abstractNumId w:val="19"/>
  </w:num>
  <w:num w:numId="41">
    <w:abstractNumId w:val="33"/>
  </w:num>
  <w:num w:numId="4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1F3D"/>
    <w:rsid w:val="00002163"/>
    <w:rsid w:val="00002367"/>
    <w:rsid w:val="00002516"/>
    <w:rsid w:val="00002929"/>
    <w:rsid w:val="0000355C"/>
    <w:rsid w:val="00003CE3"/>
    <w:rsid w:val="00003ED7"/>
    <w:rsid w:val="00003F60"/>
    <w:rsid w:val="00003FE7"/>
    <w:rsid w:val="00004580"/>
    <w:rsid w:val="000058F5"/>
    <w:rsid w:val="000059EE"/>
    <w:rsid w:val="000060D2"/>
    <w:rsid w:val="00006378"/>
    <w:rsid w:val="00006882"/>
    <w:rsid w:val="00006B88"/>
    <w:rsid w:val="00006BCB"/>
    <w:rsid w:val="00006F1F"/>
    <w:rsid w:val="000074C3"/>
    <w:rsid w:val="00007981"/>
    <w:rsid w:val="00007A9D"/>
    <w:rsid w:val="00007F43"/>
    <w:rsid w:val="000101EC"/>
    <w:rsid w:val="00010861"/>
    <w:rsid w:val="000109BB"/>
    <w:rsid w:val="00010DD1"/>
    <w:rsid w:val="000117DA"/>
    <w:rsid w:val="0001192C"/>
    <w:rsid w:val="00011AA2"/>
    <w:rsid w:val="00011E4A"/>
    <w:rsid w:val="00012134"/>
    <w:rsid w:val="00012824"/>
    <w:rsid w:val="00012B2D"/>
    <w:rsid w:val="00012F6B"/>
    <w:rsid w:val="00013082"/>
    <w:rsid w:val="00013B0C"/>
    <w:rsid w:val="00013B4D"/>
    <w:rsid w:val="00014109"/>
    <w:rsid w:val="0001452E"/>
    <w:rsid w:val="000149FE"/>
    <w:rsid w:val="00014B0E"/>
    <w:rsid w:val="00014CF5"/>
    <w:rsid w:val="00014D44"/>
    <w:rsid w:val="00014DBB"/>
    <w:rsid w:val="00015268"/>
    <w:rsid w:val="000154E5"/>
    <w:rsid w:val="00015A16"/>
    <w:rsid w:val="00015CE2"/>
    <w:rsid w:val="00015DCE"/>
    <w:rsid w:val="00015EDF"/>
    <w:rsid w:val="000165CC"/>
    <w:rsid w:val="00016745"/>
    <w:rsid w:val="00016AA1"/>
    <w:rsid w:val="0001715C"/>
    <w:rsid w:val="00017316"/>
    <w:rsid w:val="000177DF"/>
    <w:rsid w:val="000178B5"/>
    <w:rsid w:val="00017A94"/>
    <w:rsid w:val="00017B17"/>
    <w:rsid w:val="00017D85"/>
    <w:rsid w:val="0002043B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161"/>
    <w:rsid w:val="000233B3"/>
    <w:rsid w:val="000233CF"/>
    <w:rsid w:val="000238F7"/>
    <w:rsid w:val="00023F6A"/>
    <w:rsid w:val="000242BF"/>
    <w:rsid w:val="0002436E"/>
    <w:rsid w:val="000244DE"/>
    <w:rsid w:val="00024775"/>
    <w:rsid w:val="00024A47"/>
    <w:rsid w:val="000253E8"/>
    <w:rsid w:val="000254E2"/>
    <w:rsid w:val="00025683"/>
    <w:rsid w:val="00025A1C"/>
    <w:rsid w:val="00025E16"/>
    <w:rsid w:val="000260A4"/>
    <w:rsid w:val="0002687F"/>
    <w:rsid w:val="00026C05"/>
    <w:rsid w:val="00026D65"/>
    <w:rsid w:val="0002731E"/>
    <w:rsid w:val="000276B9"/>
    <w:rsid w:val="00027E6C"/>
    <w:rsid w:val="00027EAF"/>
    <w:rsid w:val="0003019D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315"/>
    <w:rsid w:val="00032A25"/>
    <w:rsid w:val="00032B28"/>
    <w:rsid w:val="00032FB7"/>
    <w:rsid w:val="00033268"/>
    <w:rsid w:val="00033317"/>
    <w:rsid w:val="00033426"/>
    <w:rsid w:val="00034154"/>
    <w:rsid w:val="000342D6"/>
    <w:rsid w:val="00034452"/>
    <w:rsid w:val="00034A87"/>
    <w:rsid w:val="00035038"/>
    <w:rsid w:val="00035973"/>
    <w:rsid w:val="00035B09"/>
    <w:rsid w:val="00035B37"/>
    <w:rsid w:val="00035B90"/>
    <w:rsid w:val="00035CA7"/>
    <w:rsid w:val="00035E95"/>
    <w:rsid w:val="00036078"/>
    <w:rsid w:val="000367C6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A6C"/>
    <w:rsid w:val="00042C15"/>
    <w:rsid w:val="00043251"/>
    <w:rsid w:val="00043B71"/>
    <w:rsid w:val="00043FD3"/>
    <w:rsid w:val="00043FFC"/>
    <w:rsid w:val="00044182"/>
    <w:rsid w:val="0004438C"/>
    <w:rsid w:val="00044A7C"/>
    <w:rsid w:val="00044B61"/>
    <w:rsid w:val="00044E35"/>
    <w:rsid w:val="00045110"/>
    <w:rsid w:val="00045B8E"/>
    <w:rsid w:val="00045CE0"/>
    <w:rsid w:val="000465BA"/>
    <w:rsid w:val="000469CD"/>
    <w:rsid w:val="00046C1E"/>
    <w:rsid w:val="00047552"/>
    <w:rsid w:val="000508B1"/>
    <w:rsid w:val="00051073"/>
    <w:rsid w:val="00051741"/>
    <w:rsid w:val="0005186C"/>
    <w:rsid w:val="00051C68"/>
    <w:rsid w:val="00051D69"/>
    <w:rsid w:val="00051D8A"/>
    <w:rsid w:val="00051DF3"/>
    <w:rsid w:val="00052207"/>
    <w:rsid w:val="00052267"/>
    <w:rsid w:val="0005285A"/>
    <w:rsid w:val="0005389C"/>
    <w:rsid w:val="00053A58"/>
    <w:rsid w:val="00053DCF"/>
    <w:rsid w:val="00054AD8"/>
    <w:rsid w:val="00054D88"/>
    <w:rsid w:val="00055482"/>
    <w:rsid w:val="00055B63"/>
    <w:rsid w:val="00055BF0"/>
    <w:rsid w:val="00055ED8"/>
    <w:rsid w:val="00055FEE"/>
    <w:rsid w:val="0005702E"/>
    <w:rsid w:val="0005750E"/>
    <w:rsid w:val="00057864"/>
    <w:rsid w:val="000578A9"/>
    <w:rsid w:val="0005794C"/>
    <w:rsid w:val="00060140"/>
    <w:rsid w:val="000602AC"/>
    <w:rsid w:val="0006090B"/>
    <w:rsid w:val="00060BC9"/>
    <w:rsid w:val="000611F5"/>
    <w:rsid w:val="00061550"/>
    <w:rsid w:val="000617B7"/>
    <w:rsid w:val="000618F5"/>
    <w:rsid w:val="00062E29"/>
    <w:rsid w:val="0006303B"/>
    <w:rsid w:val="00063468"/>
    <w:rsid w:val="00063D30"/>
    <w:rsid w:val="00063DA1"/>
    <w:rsid w:val="00063F7A"/>
    <w:rsid w:val="00064456"/>
    <w:rsid w:val="000645BE"/>
    <w:rsid w:val="000649CB"/>
    <w:rsid w:val="00064A36"/>
    <w:rsid w:val="0006523A"/>
    <w:rsid w:val="00065F09"/>
    <w:rsid w:val="00066079"/>
    <w:rsid w:val="0006635D"/>
    <w:rsid w:val="000664EE"/>
    <w:rsid w:val="000669F9"/>
    <w:rsid w:val="000675B2"/>
    <w:rsid w:val="000677B4"/>
    <w:rsid w:val="0007012C"/>
    <w:rsid w:val="000705A6"/>
    <w:rsid w:val="000707AB"/>
    <w:rsid w:val="00070893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5E23"/>
    <w:rsid w:val="000764F3"/>
    <w:rsid w:val="00076B9D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0E3"/>
    <w:rsid w:val="000811F8"/>
    <w:rsid w:val="0008160D"/>
    <w:rsid w:val="0008177D"/>
    <w:rsid w:val="00082037"/>
    <w:rsid w:val="0008258E"/>
    <w:rsid w:val="00082B57"/>
    <w:rsid w:val="00083A00"/>
    <w:rsid w:val="00083CA7"/>
    <w:rsid w:val="00083E01"/>
    <w:rsid w:val="000840BC"/>
    <w:rsid w:val="000841A8"/>
    <w:rsid w:val="0008431D"/>
    <w:rsid w:val="00084F4C"/>
    <w:rsid w:val="0008572A"/>
    <w:rsid w:val="000857A3"/>
    <w:rsid w:val="00085C0E"/>
    <w:rsid w:val="00085CC2"/>
    <w:rsid w:val="00085D0D"/>
    <w:rsid w:val="0008619B"/>
    <w:rsid w:val="00086738"/>
    <w:rsid w:val="000867F4"/>
    <w:rsid w:val="00086978"/>
    <w:rsid w:val="00086D42"/>
    <w:rsid w:val="0008700C"/>
    <w:rsid w:val="00087164"/>
    <w:rsid w:val="00087460"/>
    <w:rsid w:val="00087ABF"/>
    <w:rsid w:val="00087F54"/>
    <w:rsid w:val="000901ED"/>
    <w:rsid w:val="000906E2"/>
    <w:rsid w:val="000906E6"/>
    <w:rsid w:val="000910A8"/>
    <w:rsid w:val="000911E9"/>
    <w:rsid w:val="00091291"/>
    <w:rsid w:val="000912E2"/>
    <w:rsid w:val="000915FD"/>
    <w:rsid w:val="000919A0"/>
    <w:rsid w:val="00091F71"/>
    <w:rsid w:val="00092747"/>
    <w:rsid w:val="00092C71"/>
    <w:rsid w:val="0009342E"/>
    <w:rsid w:val="00093E2E"/>
    <w:rsid w:val="000940AD"/>
    <w:rsid w:val="00094256"/>
    <w:rsid w:val="00094395"/>
    <w:rsid w:val="000945DE"/>
    <w:rsid w:val="00094832"/>
    <w:rsid w:val="00094B35"/>
    <w:rsid w:val="00094BFE"/>
    <w:rsid w:val="00094ED4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6D"/>
    <w:rsid w:val="000A02C3"/>
    <w:rsid w:val="000A0569"/>
    <w:rsid w:val="000A0A67"/>
    <w:rsid w:val="000A0E22"/>
    <w:rsid w:val="000A0F89"/>
    <w:rsid w:val="000A11C7"/>
    <w:rsid w:val="000A120D"/>
    <w:rsid w:val="000A1235"/>
    <w:rsid w:val="000A18FA"/>
    <w:rsid w:val="000A1AED"/>
    <w:rsid w:val="000A1F9F"/>
    <w:rsid w:val="000A2393"/>
    <w:rsid w:val="000A24C2"/>
    <w:rsid w:val="000A279D"/>
    <w:rsid w:val="000A298C"/>
    <w:rsid w:val="000A2FD9"/>
    <w:rsid w:val="000A3636"/>
    <w:rsid w:val="000A38B9"/>
    <w:rsid w:val="000A3A0A"/>
    <w:rsid w:val="000A3B26"/>
    <w:rsid w:val="000A4728"/>
    <w:rsid w:val="000A4A54"/>
    <w:rsid w:val="000A538F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0C"/>
    <w:rsid w:val="000A733A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1D7"/>
    <w:rsid w:val="000B24D0"/>
    <w:rsid w:val="000B2C06"/>
    <w:rsid w:val="000B30BC"/>
    <w:rsid w:val="000B3939"/>
    <w:rsid w:val="000B3B7A"/>
    <w:rsid w:val="000B4384"/>
    <w:rsid w:val="000B4479"/>
    <w:rsid w:val="000B4EE4"/>
    <w:rsid w:val="000B532E"/>
    <w:rsid w:val="000B558E"/>
    <w:rsid w:val="000B5DF3"/>
    <w:rsid w:val="000B6105"/>
    <w:rsid w:val="000B6120"/>
    <w:rsid w:val="000B6139"/>
    <w:rsid w:val="000B61D8"/>
    <w:rsid w:val="000B6582"/>
    <w:rsid w:val="000B6866"/>
    <w:rsid w:val="000B6C0C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1FAC"/>
    <w:rsid w:val="000C21A0"/>
    <w:rsid w:val="000C2250"/>
    <w:rsid w:val="000C23E5"/>
    <w:rsid w:val="000C251D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A19"/>
    <w:rsid w:val="000C6B90"/>
    <w:rsid w:val="000C6C0D"/>
    <w:rsid w:val="000C71FE"/>
    <w:rsid w:val="000C7226"/>
    <w:rsid w:val="000C7239"/>
    <w:rsid w:val="000C73D2"/>
    <w:rsid w:val="000D025C"/>
    <w:rsid w:val="000D04E0"/>
    <w:rsid w:val="000D05A0"/>
    <w:rsid w:val="000D0707"/>
    <w:rsid w:val="000D093E"/>
    <w:rsid w:val="000D0CB9"/>
    <w:rsid w:val="000D0CF9"/>
    <w:rsid w:val="000D0DB6"/>
    <w:rsid w:val="000D1467"/>
    <w:rsid w:val="000D14AA"/>
    <w:rsid w:val="000D16AC"/>
    <w:rsid w:val="000D1883"/>
    <w:rsid w:val="000D2404"/>
    <w:rsid w:val="000D257F"/>
    <w:rsid w:val="000D29B7"/>
    <w:rsid w:val="000D2C22"/>
    <w:rsid w:val="000D2E97"/>
    <w:rsid w:val="000D309D"/>
    <w:rsid w:val="000D3244"/>
    <w:rsid w:val="000D370D"/>
    <w:rsid w:val="000D3E83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37B"/>
    <w:rsid w:val="000D6CC7"/>
    <w:rsid w:val="000D6F33"/>
    <w:rsid w:val="000D7D90"/>
    <w:rsid w:val="000D7F01"/>
    <w:rsid w:val="000E0002"/>
    <w:rsid w:val="000E0337"/>
    <w:rsid w:val="000E05D7"/>
    <w:rsid w:val="000E08EE"/>
    <w:rsid w:val="000E0B82"/>
    <w:rsid w:val="000E0C63"/>
    <w:rsid w:val="000E11A9"/>
    <w:rsid w:val="000E157A"/>
    <w:rsid w:val="000E16CD"/>
    <w:rsid w:val="000E1B34"/>
    <w:rsid w:val="000E228F"/>
    <w:rsid w:val="000E24B5"/>
    <w:rsid w:val="000E2C39"/>
    <w:rsid w:val="000E2CA8"/>
    <w:rsid w:val="000E321E"/>
    <w:rsid w:val="000E35AB"/>
    <w:rsid w:val="000E3708"/>
    <w:rsid w:val="000E3D45"/>
    <w:rsid w:val="000E3EF6"/>
    <w:rsid w:val="000E3F21"/>
    <w:rsid w:val="000E461F"/>
    <w:rsid w:val="000E4992"/>
    <w:rsid w:val="000E49F8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BB"/>
    <w:rsid w:val="000E70F4"/>
    <w:rsid w:val="000E7544"/>
    <w:rsid w:val="000E79AB"/>
    <w:rsid w:val="000E7B73"/>
    <w:rsid w:val="000E7C20"/>
    <w:rsid w:val="000E7F73"/>
    <w:rsid w:val="000F01BB"/>
    <w:rsid w:val="000F07C4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17B"/>
    <w:rsid w:val="000F32ED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0C0"/>
    <w:rsid w:val="001001DF"/>
    <w:rsid w:val="00100332"/>
    <w:rsid w:val="001007BE"/>
    <w:rsid w:val="001009F4"/>
    <w:rsid w:val="00101292"/>
    <w:rsid w:val="001015FE"/>
    <w:rsid w:val="00101B98"/>
    <w:rsid w:val="00101E07"/>
    <w:rsid w:val="00101F6C"/>
    <w:rsid w:val="00102449"/>
    <w:rsid w:val="001027E0"/>
    <w:rsid w:val="00102D24"/>
    <w:rsid w:val="00102D9F"/>
    <w:rsid w:val="0010309B"/>
    <w:rsid w:val="00103AD8"/>
    <w:rsid w:val="00103CE2"/>
    <w:rsid w:val="00103E5F"/>
    <w:rsid w:val="00104742"/>
    <w:rsid w:val="00104874"/>
    <w:rsid w:val="00104894"/>
    <w:rsid w:val="00104C16"/>
    <w:rsid w:val="00104C8B"/>
    <w:rsid w:val="00104D2E"/>
    <w:rsid w:val="001054A1"/>
    <w:rsid w:val="001056CA"/>
    <w:rsid w:val="001057C4"/>
    <w:rsid w:val="00105F04"/>
    <w:rsid w:val="00106255"/>
    <w:rsid w:val="0010667B"/>
    <w:rsid w:val="00106833"/>
    <w:rsid w:val="00106D96"/>
    <w:rsid w:val="00107309"/>
    <w:rsid w:val="0010753F"/>
    <w:rsid w:val="001075F5"/>
    <w:rsid w:val="0010782B"/>
    <w:rsid w:val="00110828"/>
    <w:rsid w:val="00110A81"/>
    <w:rsid w:val="00111012"/>
    <w:rsid w:val="0011148C"/>
    <w:rsid w:val="00111553"/>
    <w:rsid w:val="00111599"/>
    <w:rsid w:val="00111F77"/>
    <w:rsid w:val="0011219D"/>
    <w:rsid w:val="0011220C"/>
    <w:rsid w:val="00112861"/>
    <w:rsid w:val="00112B08"/>
    <w:rsid w:val="00112B42"/>
    <w:rsid w:val="00112EB8"/>
    <w:rsid w:val="00112F29"/>
    <w:rsid w:val="001135B0"/>
    <w:rsid w:val="0011365F"/>
    <w:rsid w:val="00113780"/>
    <w:rsid w:val="00115164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4EF"/>
    <w:rsid w:val="001176F1"/>
    <w:rsid w:val="00117AF5"/>
    <w:rsid w:val="0012030E"/>
    <w:rsid w:val="0012039B"/>
    <w:rsid w:val="00120739"/>
    <w:rsid w:val="00120790"/>
    <w:rsid w:val="001207CC"/>
    <w:rsid w:val="0012086E"/>
    <w:rsid w:val="001216BB"/>
    <w:rsid w:val="00121CE6"/>
    <w:rsid w:val="00121D5C"/>
    <w:rsid w:val="00121F0E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726"/>
    <w:rsid w:val="00124B1E"/>
    <w:rsid w:val="00125372"/>
    <w:rsid w:val="0012549D"/>
    <w:rsid w:val="00125963"/>
    <w:rsid w:val="00125B7F"/>
    <w:rsid w:val="00125C3D"/>
    <w:rsid w:val="00125C53"/>
    <w:rsid w:val="00125D38"/>
    <w:rsid w:val="00125D9C"/>
    <w:rsid w:val="00125E8C"/>
    <w:rsid w:val="001268A7"/>
    <w:rsid w:val="00126953"/>
    <w:rsid w:val="00126A53"/>
    <w:rsid w:val="00126DBF"/>
    <w:rsid w:val="00126F82"/>
    <w:rsid w:val="00127456"/>
    <w:rsid w:val="0012784B"/>
    <w:rsid w:val="00127B47"/>
    <w:rsid w:val="00127D8F"/>
    <w:rsid w:val="0013035D"/>
    <w:rsid w:val="001305C3"/>
    <w:rsid w:val="00130C67"/>
    <w:rsid w:val="00130D3B"/>
    <w:rsid w:val="001311B1"/>
    <w:rsid w:val="001311DB"/>
    <w:rsid w:val="001319A0"/>
    <w:rsid w:val="00132433"/>
    <w:rsid w:val="00132B8A"/>
    <w:rsid w:val="00132F4B"/>
    <w:rsid w:val="00133706"/>
    <w:rsid w:val="0013380A"/>
    <w:rsid w:val="00133DB0"/>
    <w:rsid w:val="001345DD"/>
    <w:rsid w:val="00134A81"/>
    <w:rsid w:val="00134B53"/>
    <w:rsid w:val="00134F65"/>
    <w:rsid w:val="00135061"/>
    <w:rsid w:val="00135A78"/>
    <w:rsid w:val="00136021"/>
    <w:rsid w:val="00136355"/>
    <w:rsid w:val="001368CC"/>
    <w:rsid w:val="00136C2C"/>
    <w:rsid w:val="00136FF0"/>
    <w:rsid w:val="00136FF6"/>
    <w:rsid w:val="00137198"/>
    <w:rsid w:val="0013720E"/>
    <w:rsid w:val="00137554"/>
    <w:rsid w:val="00137B95"/>
    <w:rsid w:val="00137C6A"/>
    <w:rsid w:val="00137D54"/>
    <w:rsid w:val="00137EC1"/>
    <w:rsid w:val="00137FD2"/>
    <w:rsid w:val="0014007E"/>
    <w:rsid w:val="0014016D"/>
    <w:rsid w:val="001401CE"/>
    <w:rsid w:val="001402E8"/>
    <w:rsid w:val="0014081C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132"/>
    <w:rsid w:val="0014223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5EA4"/>
    <w:rsid w:val="0014655B"/>
    <w:rsid w:val="00146EE8"/>
    <w:rsid w:val="001470D7"/>
    <w:rsid w:val="0014714B"/>
    <w:rsid w:val="00147174"/>
    <w:rsid w:val="0014749D"/>
    <w:rsid w:val="00147971"/>
    <w:rsid w:val="00147D09"/>
    <w:rsid w:val="001506CA"/>
    <w:rsid w:val="00150A99"/>
    <w:rsid w:val="00150E9A"/>
    <w:rsid w:val="00151665"/>
    <w:rsid w:val="00152149"/>
    <w:rsid w:val="00153361"/>
    <w:rsid w:val="001536E7"/>
    <w:rsid w:val="00153B1B"/>
    <w:rsid w:val="00153D2C"/>
    <w:rsid w:val="00153E51"/>
    <w:rsid w:val="00154129"/>
    <w:rsid w:val="0015412B"/>
    <w:rsid w:val="0015449D"/>
    <w:rsid w:val="00154667"/>
    <w:rsid w:val="001547C4"/>
    <w:rsid w:val="00154C64"/>
    <w:rsid w:val="00154E20"/>
    <w:rsid w:val="00154FCB"/>
    <w:rsid w:val="001552C2"/>
    <w:rsid w:val="0015574A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2671"/>
    <w:rsid w:val="00162B9E"/>
    <w:rsid w:val="00162BC3"/>
    <w:rsid w:val="001630A2"/>
    <w:rsid w:val="00163337"/>
    <w:rsid w:val="00163517"/>
    <w:rsid w:val="0016359E"/>
    <w:rsid w:val="00163663"/>
    <w:rsid w:val="001636E5"/>
    <w:rsid w:val="00163927"/>
    <w:rsid w:val="00163D87"/>
    <w:rsid w:val="00163E40"/>
    <w:rsid w:val="00163F1A"/>
    <w:rsid w:val="001641C4"/>
    <w:rsid w:val="00164BA6"/>
    <w:rsid w:val="0016512F"/>
    <w:rsid w:val="00165279"/>
    <w:rsid w:val="00165423"/>
    <w:rsid w:val="001655C2"/>
    <w:rsid w:val="00165A8F"/>
    <w:rsid w:val="001661CE"/>
    <w:rsid w:val="00166546"/>
    <w:rsid w:val="00166931"/>
    <w:rsid w:val="001670FA"/>
    <w:rsid w:val="0016754A"/>
    <w:rsid w:val="001701C7"/>
    <w:rsid w:val="00171388"/>
    <w:rsid w:val="00171A78"/>
    <w:rsid w:val="00171EAB"/>
    <w:rsid w:val="001723F7"/>
    <w:rsid w:val="00172543"/>
    <w:rsid w:val="0017280D"/>
    <w:rsid w:val="00172CEC"/>
    <w:rsid w:val="00173471"/>
    <w:rsid w:val="001735C0"/>
    <w:rsid w:val="00173773"/>
    <w:rsid w:val="001738B8"/>
    <w:rsid w:val="00173CDA"/>
    <w:rsid w:val="00173FAE"/>
    <w:rsid w:val="001759FE"/>
    <w:rsid w:val="00175B4E"/>
    <w:rsid w:val="00175B8D"/>
    <w:rsid w:val="0017605F"/>
    <w:rsid w:val="0017628C"/>
    <w:rsid w:val="0017670F"/>
    <w:rsid w:val="001772DD"/>
    <w:rsid w:val="0017736B"/>
    <w:rsid w:val="00177391"/>
    <w:rsid w:val="0018071C"/>
    <w:rsid w:val="00180A0E"/>
    <w:rsid w:val="00180BBE"/>
    <w:rsid w:val="00181907"/>
    <w:rsid w:val="00181BC6"/>
    <w:rsid w:val="00181EA3"/>
    <w:rsid w:val="001822AC"/>
    <w:rsid w:val="001823CC"/>
    <w:rsid w:val="00182C69"/>
    <w:rsid w:val="00183A72"/>
    <w:rsid w:val="00183B61"/>
    <w:rsid w:val="00183C6D"/>
    <w:rsid w:val="001841AA"/>
    <w:rsid w:val="00184377"/>
    <w:rsid w:val="00184ED8"/>
    <w:rsid w:val="00184F2E"/>
    <w:rsid w:val="00185177"/>
    <w:rsid w:val="00185A93"/>
    <w:rsid w:val="00185B10"/>
    <w:rsid w:val="00185CBA"/>
    <w:rsid w:val="00185DFE"/>
    <w:rsid w:val="00185F2E"/>
    <w:rsid w:val="00185F57"/>
    <w:rsid w:val="00186072"/>
    <w:rsid w:val="0018686B"/>
    <w:rsid w:val="00186CBE"/>
    <w:rsid w:val="00186FB2"/>
    <w:rsid w:val="00187150"/>
    <w:rsid w:val="0018779B"/>
    <w:rsid w:val="00187A42"/>
    <w:rsid w:val="00190155"/>
    <w:rsid w:val="001901C5"/>
    <w:rsid w:val="001905C2"/>
    <w:rsid w:val="001909F0"/>
    <w:rsid w:val="00190D96"/>
    <w:rsid w:val="00190E09"/>
    <w:rsid w:val="00190EA1"/>
    <w:rsid w:val="00190FDE"/>
    <w:rsid w:val="00191B3F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1D7"/>
    <w:rsid w:val="001956ED"/>
    <w:rsid w:val="001956FA"/>
    <w:rsid w:val="00195746"/>
    <w:rsid w:val="00195D36"/>
    <w:rsid w:val="001962F4"/>
    <w:rsid w:val="0019662D"/>
    <w:rsid w:val="001966D6"/>
    <w:rsid w:val="00196FD5"/>
    <w:rsid w:val="00197109"/>
    <w:rsid w:val="0019728D"/>
    <w:rsid w:val="00197CA5"/>
    <w:rsid w:val="001A02D1"/>
    <w:rsid w:val="001A1246"/>
    <w:rsid w:val="001A1836"/>
    <w:rsid w:val="001A1B56"/>
    <w:rsid w:val="001A1E47"/>
    <w:rsid w:val="001A22B1"/>
    <w:rsid w:val="001A290B"/>
    <w:rsid w:val="001A314E"/>
    <w:rsid w:val="001A4325"/>
    <w:rsid w:val="001A4D0A"/>
    <w:rsid w:val="001A5022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47A9"/>
    <w:rsid w:val="001B5F7E"/>
    <w:rsid w:val="001B5F86"/>
    <w:rsid w:val="001B6006"/>
    <w:rsid w:val="001B607D"/>
    <w:rsid w:val="001B60AE"/>
    <w:rsid w:val="001B61E3"/>
    <w:rsid w:val="001B6F49"/>
    <w:rsid w:val="001B70B1"/>
    <w:rsid w:val="001B74A6"/>
    <w:rsid w:val="001B75EA"/>
    <w:rsid w:val="001B78B4"/>
    <w:rsid w:val="001C0517"/>
    <w:rsid w:val="001C0550"/>
    <w:rsid w:val="001C0D82"/>
    <w:rsid w:val="001C1490"/>
    <w:rsid w:val="001C163E"/>
    <w:rsid w:val="001C19C2"/>
    <w:rsid w:val="001C1E6F"/>
    <w:rsid w:val="001C1FCA"/>
    <w:rsid w:val="001C200C"/>
    <w:rsid w:val="001C21B0"/>
    <w:rsid w:val="001C282B"/>
    <w:rsid w:val="001C2A15"/>
    <w:rsid w:val="001C2DBB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5DF1"/>
    <w:rsid w:val="001C6470"/>
    <w:rsid w:val="001C6AC2"/>
    <w:rsid w:val="001C6CC3"/>
    <w:rsid w:val="001C7156"/>
    <w:rsid w:val="001C7270"/>
    <w:rsid w:val="001C7E60"/>
    <w:rsid w:val="001D00B3"/>
    <w:rsid w:val="001D0971"/>
    <w:rsid w:val="001D110E"/>
    <w:rsid w:val="001D1277"/>
    <w:rsid w:val="001D1424"/>
    <w:rsid w:val="001D1467"/>
    <w:rsid w:val="001D1541"/>
    <w:rsid w:val="001D1784"/>
    <w:rsid w:val="001D1785"/>
    <w:rsid w:val="001D1E39"/>
    <w:rsid w:val="001D2A9B"/>
    <w:rsid w:val="001D2C68"/>
    <w:rsid w:val="001D3058"/>
    <w:rsid w:val="001D30BF"/>
    <w:rsid w:val="001D314A"/>
    <w:rsid w:val="001D33AC"/>
    <w:rsid w:val="001D3E0A"/>
    <w:rsid w:val="001D4279"/>
    <w:rsid w:val="001D435D"/>
    <w:rsid w:val="001D47D3"/>
    <w:rsid w:val="001D53B7"/>
    <w:rsid w:val="001D5A13"/>
    <w:rsid w:val="001D5D2A"/>
    <w:rsid w:val="001D5E8F"/>
    <w:rsid w:val="001D5F5A"/>
    <w:rsid w:val="001D7AB6"/>
    <w:rsid w:val="001E0794"/>
    <w:rsid w:val="001E0A83"/>
    <w:rsid w:val="001E0F63"/>
    <w:rsid w:val="001E1067"/>
    <w:rsid w:val="001E10D1"/>
    <w:rsid w:val="001E1425"/>
    <w:rsid w:val="001E1442"/>
    <w:rsid w:val="001E1586"/>
    <w:rsid w:val="001E1788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4B"/>
    <w:rsid w:val="001E42A7"/>
    <w:rsid w:val="001E45FF"/>
    <w:rsid w:val="001E469D"/>
    <w:rsid w:val="001E4720"/>
    <w:rsid w:val="001E4FD8"/>
    <w:rsid w:val="001E5088"/>
    <w:rsid w:val="001E51BB"/>
    <w:rsid w:val="001E583F"/>
    <w:rsid w:val="001E595A"/>
    <w:rsid w:val="001E610F"/>
    <w:rsid w:val="001E6561"/>
    <w:rsid w:val="001E69EB"/>
    <w:rsid w:val="001E6A2D"/>
    <w:rsid w:val="001E7749"/>
    <w:rsid w:val="001E79E3"/>
    <w:rsid w:val="001E7B4E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0DF"/>
    <w:rsid w:val="001F212C"/>
    <w:rsid w:val="001F247B"/>
    <w:rsid w:val="001F290A"/>
    <w:rsid w:val="001F30F2"/>
    <w:rsid w:val="001F35A1"/>
    <w:rsid w:val="001F3A9A"/>
    <w:rsid w:val="001F3B47"/>
    <w:rsid w:val="001F3B89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59"/>
    <w:rsid w:val="001F5E74"/>
    <w:rsid w:val="001F5FB9"/>
    <w:rsid w:val="001F60A7"/>
    <w:rsid w:val="001F6D6D"/>
    <w:rsid w:val="001F704E"/>
    <w:rsid w:val="001F7637"/>
    <w:rsid w:val="001F76C4"/>
    <w:rsid w:val="001F795C"/>
    <w:rsid w:val="001F7FA2"/>
    <w:rsid w:val="001F7FE1"/>
    <w:rsid w:val="00200408"/>
    <w:rsid w:val="00200BB0"/>
    <w:rsid w:val="00200D3B"/>
    <w:rsid w:val="0020132F"/>
    <w:rsid w:val="002025FB"/>
    <w:rsid w:val="0020264B"/>
    <w:rsid w:val="00202ACB"/>
    <w:rsid w:val="002033F8"/>
    <w:rsid w:val="00203511"/>
    <w:rsid w:val="0020382F"/>
    <w:rsid w:val="00203AA8"/>
    <w:rsid w:val="0020414A"/>
    <w:rsid w:val="00204161"/>
    <w:rsid w:val="002041CD"/>
    <w:rsid w:val="002041E0"/>
    <w:rsid w:val="002042EF"/>
    <w:rsid w:val="002045D1"/>
    <w:rsid w:val="00204BC1"/>
    <w:rsid w:val="00204C22"/>
    <w:rsid w:val="00204E9D"/>
    <w:rsid w:val="002051CA"/>
    <w:rsid w:val="002052D1"/>
    <w:rsid w:val="00205B53"/>
    <w:rsid w:val="0020707C"/>
    <w:rsid w:val="0020709E"/>
    <w:rsid w:val="002071C8"/>
    <w:rsid w:val="00207228"/>
    <w:rsid w:val="00207537"/>
    <w:rsid w:val="002076F5"/>
    <w:rsid w:val="00207ACA"/>
    <w:rsid w:val="00207C2E"/>
    <w:rsid w:val="002102C2"/>
    <w:rsid w:val="002104BE"/>
    <w:rsid w:val="002105A5"/>
    <w:rsid w:val="002106EF"/>
    <w:rsid w:val="00210D54"/>
    <w:rsid w:val="00210EEA"/>
    <w:rsid w:val="002113DE"/>
    <w:rsid w:val="0021148A"/>
    <w:rsid w:val="002116AF"/>
    <w:rsid w:val="00211C51"/>
    <w:rsid w:val="00211D3F"/>
    <w:rsid w:val="0021240A"/>
    <w:rsid w:val="00213077"/>
    <w:rsid w:val="002130F6"/>
    <w:rsid w:val="002130FF"/>
    <w:rsid w:val="002134A0"/>
    <w:rsid w:val="00213DF4"/>
    <w:rsid w:val="00213F9E"/>
    <w:rsid w:val="00213FE6"/>
    <w:rsid w:val="002149A5"/>
    <w:rsid w:val="002151AB"/>
    <w:rsid w:val="0021578D"/>
    <w:rsid w:val="002162BD"/>
    <w:rsid w:val="002163BC"/>
    <w:rsid w:val="00216583"/>
    <w:rsid w:val="002166A6"/>
    <w:rsid w:val="00216871"/>
    <w:rsid w:val="00216FAC"/>
    <w:rsid w:val="00217015"/>
    <w:rsid w:val="00217046"/>
    <w:rsid w:val="00217098"/>
    <w:rsid w:val="0021715C"/>
    <w:rsid w:val="002176A2"/>
    <w:rsid w:val="00220253"/>
    <w:rsid w:val="0022077F"/>
    <w:rsid w:val="002213EE"/>
    <w:rsid w:val="002217FA"/>
    <w:rsid w:val="002218CC"/>
    <w:rsid w:val="0022194E"/>
    <w:rsid w:val="00222102"/>
    <w:rsid w:val="0022216E"/>
    <w:rsid w:val="0022222E"/>
    <w:rsid w:val="00222444"/>
    <w:rsid w:val="0022244B"/>
    <w:rsid w:val="00222F14"/>
    <w:rsid w:val="00222FD4"/>
    <w:rsid w:val="002230ED"/>
    <w:rsid w:val="0022346E"/>
    <w:rsid w:val="00223739"/>
    <w:rsid w:val="00223A2E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918"/>
    <w:rsid w:val="00226BF6"/>
    <w:rsid w:val="00226C79"/>
    <w:rsid w:val="00226E01"/>
    <w:rsid w:val="00226FD4"/>
    <w:rsid w:val="0022766D"/>
    <w:rsid w:val="00227F78"/>
    <w:rsid w:val="00227FEE"/>
    <w:rsid w:val="002302CF"/>
    <w:rsid w:val="002304FF"/>
    <w:rsid w:val="00230B62"/>
    <w:rsid w:val="00230FC1"/>
    <w:rsid w:val="00231247"/>
    <w:rsid w:val="0023172A"/>
    <w:rsid w:val="002319A1"/>
    <w:rsid w:val="00231AF0"/>
    <w:rsid w:val="00231FB8"/>
    <w:rsid w:val="002322F2"/>
    <w:rsid w:val="002324C6"/>
    <w:rsid w:val="002327E3"/>
    <w:rsid w:val="00232B81"/>
    <w:rsid w:val="0023309F"/>
    <w:rsid w:val="00233167"/>
    <w:rsid w:val="0023332F"/>
    <w:rsid w:val="0023336E"/>
    <w:rsid w:val="002333D2"/>
    <w:rsid w:val="00234922"/>
    <w:rsid w:val="00234CD8"/>
    <w:rsid w:val="00234F52"/>
    <w:rsid w:val="002350E9"/>
    <w:rsid w:val="00235347"/>
    <w:rsid w:val="002353C0"/>
    <w:rsid w:val="00235526"/>
    <w:rsid w:val="00235DC3"/>
    <w:rsid w:val="00235E96"/>
    <w:rsid w:val="002361B2"/>
    <w:rsid w:val="002367AA"/>
    <w:rsid w:val="00237013"/>
    <w:rsid w:val="00237280"/>
    <w:rsid w:val="002376B5"/>
    <w:rsid w:val="00237A99"/>
    <w:rsid w:val="00237CB7"/>
    <w:rsid w:val="00237DFA"/>
    <w:rsid w:val="00240394"/>
    <w:rsid w:val="00240DD6"/>
    <w:rsid w:val="00240FC4"/>
    <w:rsid w:val="002414C9"/>
    <w:rsid w:val="002418D1"/>
    <w:rsid w:val="0024195B"/>
    <w:rsid w:val="00241A79"/>
    <w:rsid w:val="0024218A"/>
    <w:rsid w:val="0024224D"/>
    <w:rsid w:val="002426CB"/>
    <w:rsid w:val="00242BB2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0DF"/>
    <w:rsid w:val="00246569"/>
    <w:rsid w:val="00246783"/>
    <w:rsid w:val="002468D4"/>
    <w:rsid w:val="00246BC5"/>
    <w:rsid w:val="00246F09"/>
    <w:rsid w:val="00246F8F"/>
    <w:rsid w:val="002472C7"/>
    <w:rsid w:val="0024734D"/>
    <w:rsid w:val="0024747F"/>
    <w:rsid w:val="0024771F"/>
    <w:rsid w:val="0024781E"/>
    <w:rsid w:val="00247BA7"/>
    <w:rsid w:val="00247D9B"/>
    <w:rsid w:val="00247E21"/>
    <w:rsid w:val="0025000E"/>
    <w:rsid w:val="002501CF"/>
    <w:rsid w:val="00250E23"/>
    <w:rsid w:val="0025104F"/>
    <w:rsid w:val="00251162"/>
    <w:rsid w:val="00251635"/>
    <w:rsid w:val="0025181A"/>
    <w:rsid w:val="00252593"/>
    <w:rsid w:val="0025282E"/>
    <w:rsid w:val="00252EE0"/>
    <w:rsid w:val="002535E8"/>
    <w:rsid w:val="00253E5F"/>
    <w:rsid w:val="0025408C"/>
    <w:rsid w:val="0025419F"/>
    <w:rsid w:val="0025429D"/>
    <w:rsid w:val="00254643"/>
    <w:rsid w:val="00255216"/>
    <w:rsid w:val="002559AB"/>
    <w:rsid w:val="00255BDA"/>
    <w:rsid w:val="00255BF3"/>
    <w:rsid w:val="00255F08"/>
    <w:rsid w:val="0025671D"/>
    <w:rsid w:val="00260016"/>
    <w:rsid w:val="002600E4"/>
    <w:rsid w:val="00260292"/>
    <w:rsid w:val="002605EB"/>
    <w:rsid w:val="0026075B"/>
    <w:rsid w:val="00260BE1"/>
    <w:rsid w:val="00260E59"/>
    <w:rsid w:val="002610DD"/>
    <w:rsid w:val="002611E3"/>
    <w:rsid w:val="002613FC"/>
    <w:rsid w:val="002616DD"/>
    <w:rsid w:val="0026170B"/>
    <w:rsid w:val="00261AB4"/>
    <w:rsid w:val="00261B45"/>
    <w:rsid w:val="002629E8"/>
    <w:rsid w:val="00262C90"/>
    <w:rsid w:val="00262F68"/>
    <w:rsid w:val="002632C1"/>
    <w:rsid w:val="002637E4"/>
    <w:rsid w:val="002638D1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111"/>
    <w:rsid w:val="002665D1"/>
    <w:rsid w:val="002666B6"/>
    <w:rsid w:val="00266C68"/>
    <w:rsid w:val="0026751F"/>
    <w:rsid w:val="0026756E"/>
    <w:rsid w:val="00267C2D"/>
    <w:rsid w:val="00267F45"/>
    <w:rsid w:val="00267FA8"/>
    <w:rsid w:val="00270117"/>
    <w:rsid w:val="00270EE3"/>
    <w:rsid w:val="00270F13"/>
    <w:rsid w:val="0027103F"/>
    <w:rsid w:val="00271264"/>
    <w:rsid w:val="00271CB4"/>
    <w:rsid w:val="00272610"/>
    <w:rsid w:val="00272CF4"/>
    <w:rsid w:val="00272EC4"/>
    <w:rsid w:val="00272FF2"/>
    <w:rsid w:val="002732A3"/>
    <w:rsid w:val="00273679"/>
    <w:rsid w:val="00273786"/>
    <w:rsid w:val="00273EED"/>
    <w:rsid w:val="002747DD"/>
    <w:rsid w:val="00274B92"/>
    <w:rsid w:val="00274F48"/>
    <w:rsid w:val="0027543A"/>
    <w:rsid w:val="002755EB"/>
    <w:rsid w:val="00276474"/>
    <w:rsid w:val="00276740"/>
    <w:rsid w:val="002768FB"/>
    <w:rsid w:val="00276AF9"/>
    <w:rsid w:val="00277117"/>
    <w:rsid w:val="0027768F"/>
    <w:rsid w:val="002779C3"/>
    <w:rsid w:val="00277D1F"/>
    <w:rsid w:val="00277E0C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07C"/>
    <w:rsid w:val="00285142"/>
    <w:rsid w:val="002859D2"/>
    <w:rsid w:val="00285EF9"/>
    <w:rsid w:val="0028650F"/>
    <w:rsid w:val="002866FF"/>
    <w:rsid w:val="00286731"/>
    <w:rsid w:val="0028692A"/>
    <w:rsid w:val="00286BD8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3FC"/>
    <w:rsid w:val="002914C2"/>
    <w:rsid w:val="002917DD"/>
    <w:rsid w:val="00291E0F"/>
    <w:rsid w:val="00291FB0"/>
    <w:rsid w:val="0029211D"/>
    <w:rsid w:val="00292BFC"/>
    <w:rsid w:val="00292C24"/>
    <w:rsid w:val="00292C98"/>
    <w:rsid w:val="00292EBA"/>
    <w:rsid w:val="002946A5"/>
    <w:rsid w:val="002946F1"/>
    <w:rsid w:val="00294C9E"/>
    <w:rsid w:val="00295AA6"/>
    <w:rsid w:val="00295F6F"/>
    <w:rsid w:val="0029665B"/>
    <w:rsid w:val="00296661"/>
    <w:rsid w:val="00296BCE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00D"/>
    <w:rsid w:val="002A3529"/>
    <w:rsid w:val="002A43F0"/>
    <w:rsid w:val="002A4621"/>
    <w:rsid w:val="002A4B3A"/>
    <w:rsid w:val="002A4DBC"/>
    <w:rsid w:val="002A4E30"/>
    <w:rsid w:val="002A561E"/>
    <w:rsid w:val="002A5640"/>
    <w:rsid w:val="002A5A18"/>
    <w:rsid w:val="002A5ABF"/>
    <w:rsid w:val="002A6009"/>
    <w:rsid w:val="002A72DB"/>
    <w:rsid w:val="002A7C41"/>
    <w:rsid w:val="002B0037"/>
    <w:rsid w:val="002B03AF"/>
    <w:rsid w:val="002B0490"/>
    <w:rsid w:val="002B0B56"/>
    <w:rsid w:val="002B0BAE"/>
    <w:rsid w:val="002B0DCF"/>
    <w:rsid w:val="002B1047"/>
    <w:rsid w:val="002B15B8"/>
    <w:rsid w:val="002B1F1D"/>
    <w:rsid w:val="002B34A6"/>
    <w:rsid w:val="002B39B8"/>
    <w:rsid w:val="002B39BA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0F8"/>
    <w:rsid w:val="002B6107"/>
    <w:rsid w:val="002B6265"/>
    <w:rsid w:val="002B62D8"/>
    <w:rsid w:val="002B69CC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21C"/>
    <w:rsid w:val="002C0300"/>
    <w:rsid w:val="002C04D9"/>
    <w:rsid w:val="002C0826"/>
    <w:rsid w:val="002C0CFF"/>
    <w:rsid w:val="002C0DB2"/>
    <w:rsid w:val="002C11AA"/>
    <w:rsid w:val="002C16DC"/>
    <w:rsid w:val="002C171E"/>
    <w:rsid w:val="002C19CB"/>
    <w:rsid w:val="002C1A53"/>
    <w:rsid w:val="002C1C94"/>
    <w:rsid w:val="002C1EA6"/>
    <w:rsid w:val="002C31DE"/>
    <w:rsid w:val="002C38C1"/>
    <w:rsid w:val="002C3959"/>
    <w:rsid w:val="002C3A89"/>
    <w:rsid w:val="002C4511"/>
    <w:rsid w:val="002C4911"/>
    <w:rsid w:val="002C51B9"/>
    <w:rsid w:val="002C5630"/>
    <w:rsid w:val="002C5851"/>
    <w:rsid w:val="002C58CC"/>
    <w:rsid w:val="002C5EBF"/>
    <w:rsid w:val="002C6119"/>
    <w:rsid w:val="002C61F9"/>
    <w:rsid w:val="002C6200"/>
    <w:rsid w:val="002C65F7"/>
    <w:rsid w:val="002C6620"/>
    <w:rsid w:val="002C7344"/>
    <w:rsid w:val="002C777F"/>
    <w:rsid w:val="002C77B7"/>
    <w:rsid w:val="002C7904"/>
    <w:rsid w:val="002C7BB2"/>
    <w:rsid w:val="002C7CEA"/>
    <w:rsid w:val="002C7F09"/>
    <w:rsid w:val="002D02BE"/>
    <w:rsid w:val="002D04CA"/>
    <w:rsid w:val="002D0946"/>
    <w:rsid w:val="002D09B4"/>
    <w:rsid w:val="002D0C1B"/>
    <w:rsid w:val="002D0E9E"/>
    <w:rsid w:val="002D0ECC"/>
    <w:rsid w:val="002D0FD0"/>
    <w:rsid w:val="002D101E"/>
    <w:rsid w:val="002D10DE"/>
    <w:rsid w:val="002D192C"/>
    <w:rsid w:val="002D24E5"/>
    <w:rsid w:val="002D2A9D"/>
    <w:rsid w:val="002D2D29"/>
    <w:rsid w:val="002D2F59"/>
    <w:rsid w:val="002D3315"/>
    <w:rsid w:val="002D3549"/>
    <w:rsid w:val="002D37CB"/>
    <w:rsid w:val="002D3C62"/>
    <w:rsid w:val="002D3DA7"/>
    <w:rsid w:val="002D41D1"/>
    <w:rsid w:val="002D491A"/>
    <w:rsid w:val="002D4946"/>
    <w:rsid w:val="002D4A85"/>
    <w:rsid w:val="002D4F12"/>
    <w:rsid w:val="002D540A"/>
    <w:rsid w:val="002D5590"/>
    <w:rsid w:val="002D5622"/>
    <w:rsid w:val="002D58AC"/>
    <w:rsid w:val="002D5A36"/>
    <w:rsid w:val="002D5C3D"/>
    <w:rsid w:val="002D5D5B"/>
    <w:rsid w:val="002D601B"/>
    <w:rsid w:val="002D60AD"/>
    <w:rsid w:val="002D62CA"/>
    <w:rsid w:val="002D634F"/>
    <w:rsid w:val="002D63D8"/>
    <w:rsid w:val="002D64CE"/>
    <w:rsid w:val="002D677B"/>
    <w:rsid w:val="002D679E"/>
    <w:rsid w:val="002D6B4C"/>
    <w:rsid w:val="002D6C98"/>
    <w:rsid w:val="002D6D0D"/>
    <w:rsid w:val="002D6F19"/>
    <w:rsid w:val="002D71FD"/>
    <w:rsid w:val="002D74A2"/>
    <w:rsid w:val="002D7607"/>
    <w:rsid w:val="002D76A9"/>
    <w:rsid w:val="002D7844"/>
    <w:rsid w:val="002E073F"/>
    <w:rsid w:val="002E0CB6"/>
    <w:rsid w:val="002E105B"/>
    <w:rsid w:val="002E11CA"/>
    <w:rsid w:val="002E1683"/>
    <w:rsid w:val="002E17D8"/>
    <w:rsid w:val="002E1931"/>
    <w:rsid w:val="002E1DE3"/>
    <w:rsid w:val="002E1E80"/>
    <w:rsid w:val="002E2963"/>
    <w:rsid w:val="002E2971"/>
    <w:rsid w:val="002E2F35"/>
    <w:rsid w:val="002E3089"/>
    <w:rsid w:val="002E3216"/>
    <w:rsid w:val="002E32FC"/>
    <w:rsid w:val="002E3534"/>
    <w:rsid w:val="002E371E"/>
    <w:rsid w:val="002E3C77"/>
    <w:rsid w:val="002E4005"/>
    <w:rsid w:val="002E4396"/>
    <w:rsid w:val="002E4C17"/>
    <w:rsid w:val="002E4C39"/>
    <w:rsid w:val="002E4C89"/>
    <w:rsid w:val="002E4C94"/>
    <w:rsid w:val="002E5780"/>
    <w:rsid w:val="002E57D3"/>
    <w:rsid w:val="002E5E57"/>
    <w:rsid w:val="002E60B5"/>
    <w:rsid w:val="002E6122"/>
    <w:rsid w:val="002E6143"/>
    <w:rsid w:val="002E6429"/>
    <w:rsid w:val="002E659A"/>
    <w:rsid w:val="002E65FA"/>
    <w:rsid w:val="002E6827"/>
    <w:rsid w:val="002E6966"/>
    <w:rsid w:val="002E6DAE"/>
    <w:rsid w:val="002E705C"/>
    <w:rsid w:val="002E749C"/>
    <w:rsid w:val="002E7752"/>
    <w:rsid w:val="002E7A83"/>
    <w:rsid w:val="002E7C74"/>
    <w:rsid w:val="002E7E82"/>
    <w:rsid w:val="002F0875"/>
    <w:rsid w:val="002F0F94"/>
    <w:rsid w:val="002F1348"/>
    <w:rsid w:val="002F1949"/>
    <w:rsid w:val="002F1BD5"/>
    <w:rsid w:val="002F1C46"/>
    <w:rsid w:val="002F1FC3"/>
    <w:rsid w:val="002F243B"/>
    <w:rsid w:val="002F2B68"/>
    <w:rsid w:val="002F32FC"/>
    <w:rsid w:val="002F3DDB"/>
    <w:rsid w:val="002F420F"/>
    <w:rsid w:val="002F5AE5"/>
    <w:rsid w:val="002F6079"/>
    <w:rsid w:val="002F6890"/>
    <w:rsid w:val="002F6A25"/>
    <w:rsid w:val="002F6D68"/>
    <w:rsid w:val="002F71A0"/>
    <w:rsid w:val="002F756F"/>
    <w:rsid w:val="002F75F6"/>
    <w:rsid w:val="002F7A46"/>
    <w:rsid w:val="002F7D5B"/>
    <w:rsid w:val="002F7DBD"/>
    <w:rsid w:val="00300065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A10"/>
    <w:rsid w:val="00302C54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C3B"/>
    <w:rsid w:val="00310CFC"/>
    <w:rsid w:val="00310FC3"/>
    <w:rsid w:val="00311133"/>
    <w:rsid w:val="003115CB"/>
    <w:rsid w:val="00311700"/>
    <w:rsid w:val="0031196A"/>
    <w:rsid w:val="0031229A"/>
    <w:rsid w:val="0031245D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29C"/>
    <w:rsid w:val="0032043D"/>
    <w:rsid w:val="0032062E"/>
    <w:rsid w:val="00320EDC"/>
    <w:rsid w:val="00321AC4"/>
    <w:rsid w:val="00321D40"/>
    <w:rsid w:val="003224B0"/>
    <w:rsid w:val="00322A92"/>
    <w:rsid w:val="00322B71"/>
    <w:rsid w:val="00322FA5"/>
    <w:rsid w:val="00323492"/>
    <w:rsid w:val="0032377A"/>
    <w:rsid w:val="003239B9"/>
    <w:rsid w:val="00323AF3"/>
    <w:rsid w:val="00323C32"/>
    <w:rsid w:val="00323CD7"/>
    <w:rsid w:val="0032451E"/>
    <w:rsid w:val="00324915"/>
    <w:rsid w:val="00324AA9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61E"/>
    <w:rsid w:val="00331D4D"/>
    <w:rsid w:val="00332349"/>
    <w:rsid w:val="00332B01"/>
    <w:rsid w:val="00333537"/>
    <w:rsid w:val="0033370B"/>
    <w:rsid w:val="00333C78"/>
    <w:rsid w:val="00334333"/>
    <w:rsid w:val="00334457"/>
    <w:rsid w:val="003344AF"/>
    <w:rsid w:val="00334576"/>
    <w:rsid w:val="00334A58"/>
    <w:rsid w:val="00334B89"/>
    <w:rsid w:val="00334F78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8A9"/>
    <w:rsid w:val="003379B0"/>
    <w:rsid w:val="00337BD6"/>
    <w:rsid w:val="003400EA"/>
    <w:rsid w:val="00340257"/>
    <w:rsid w:val="0034147F"/>
    <w:rsid w:val="003416F4"/>
    <w:rsid w:val="00342567"/>
    <w:rsid w:val="003427FE"/>
    <w:rsid w:val="0034282A"/>
    <w:rsid w:val="00342CB4"/>
    <w:rsid w:val="00342D30"/>
    <w:rsid w:val="003433F7"/>
    <w:rsid w:val="003435A1"/>
    <w:rsid w:val="003437D7"/>
    <w:rsid w:val="00343A68"/>
    <w:rsid w:val="00343B35"/>
    <w:rsid w:val="00343D98"/>
    <w:rsid w:val="003444CB"/>
    <w:rsid w:val="003456CC"/>
    <w:rsid w:val="003458C5"/>
    <w:rsid w:val="00345C06"/>
    <w:rsid w:val="00345E2B"/>
    <w:rsid w:val="00345E78"/>
    <w:rsid w:val="00346014"/>
    <w:rsid w:val="00346431"/>
    <w:rsid w:val="0034660E"/>
    <w:rsid w:val="00346CF8"/>
    <w:rsid w:val="00347436"/>
    <w:rsid w:val="0034786B"/>
    <w:rsid w:val="00347C73"/>
    <w:rsid w:val="00350580"/>
    <w:rsid w:val="003505B0"/>
    <w:rsid w:val="003509F4"/>
    <w:rsid w:val="00350ADD"/>
    <w:rsid w:val="00350BA0"/>
    <w:rsid w:val="00350CF1"/>
    <w:rsid w:val="00350D00"/>
    <w:rsid w:val="00351273"/>
    <w:rsid w:val="0035128D"/>
    <w:rsid w:val="003513A4"/>
    <w:rsid w:val="0035149C"/>
    <w:rsid w:val="00351B28"/>
    <w:rsid w:val="00351C36"/>
    <w:rsid w:val="00351CDF"/>
    <w:rsid w:val="00352425"/>
    <w:rsid w:val="00352443"/>
    <w:rsid w:val="003527C8"/>
    <w:rsid w:val="00352C5B"/>
    <w:rsid w:val="003532E7"/>
    <w:rsid w:val="0035395F"/>
    <w:rsid w:val="00354DEF"/>
    <w:rsid w:val="00354F34"/>
    <w:rsid w:val="003550B4"/>
    <w:rsid w:val="003552EA"/>
    <w:rsid w:val="0035576B"/>
    <w:rsid w:val="00355B0A"/>
    <w:rsid w:val="00355BDF"/>
    <w:rsid w:val="0035677B"/>
    <w:rsid w:val="00356A2B"/>
    <w:rsid w:val="00356FCE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2F6B"/>
    <w:rsid w:val="00363675"/>
    <w:rsid w:val="00364307"/>
    <w:rsid w:val="0036438E"/>
    <w:rsid w:val="0036468B"/>
    <w:rsid w:val="003648DF"/>
    <w:rsid w:val="00364B60"/>
    <w:rsid w:val="00365C79"/>
    <w:rsid w:val="00366582"/>
    <w:rsid w:val="003666B3"/>
    <w:rsid w:val="00366A56"/>
    <w:rsid w:val="00367128"/>
    <w:rsid w:val="0036730C"/>
    <w:rsid w:val="003673A1"/>
    <w:rsid w:val="00370080"/>
    <w:rsid w:val="003702F6"/>
    <w:rsid w:val="003703AC"/>
    <w:rsid w:val="0037057B"/>
    <w:rsid w:val="00370769"/>
    <w:rsid w:val="00370938"/>
    <w:rsid w:val="00370DBB"/>
    <w:rsid w:val="00371B01"/>
    <w:rsid w:val="00371EF0"/>
    <w:rsid w:val="00372EF6"/>
    <w:rsid w:val="003736C7"/>
    <w:rsid w:val="0037391A"/>
    <w:rsid w:val="00373EA7"/>
    <w:rsid w:val="0037537B"/>
    <w:rsid w:val="0037543A"/>
    <w:rsid w:val="00375481"/>
    <w:rsid w:val="00375A14"/>
    <w:rsid w:val="00375ACE"/>
    <w:rsid w:val="00375E2C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77EDE"/>
    <w:rsid w:val="0038030E"/>
    <w:rsid w:val="00380682"/>
    <w:rsid w:val="003808A6"/>
    <w:rsid w:val="003809FF"/>
    <w:rsid w:val="00380CF1"/>
    <w:rsid w:val="00381549"/>
    <w:rsid w:val="003817E5"/>
    <w:rsid w:val="00381871"/>
    <w:rsid w:val="00381B10"/>
    <w:rsid w:val="003832F0"/>
    <w:rsid w:val="0038377F"/>
    <w:rsid w:val="003838A8"/>
    <w:rsid w:val="00383BF7"/>
    <w:rsid w:val="00383E8F"/>
    <w:rsid w:val="0038400A"/>
    <w:rsid w:val="0038413E"/>
    <w:rsid w:val="0038479F"/>
    <w:rsid w:val="00384976"/>
    <w:rsid w:val="00385354"/>
    <w:rsid w:val="00385B5B"/>
    <w:rsid w:val="0038686E"/>
    <w:rsid w:val="00386AC8"/>
    <w:rsid w:val="00387331"/>
    <w:rsid w:val="00387389"/>
    <w:rsid w:val="00387615"/>
    <w:rsid w:val="00391088"/>
    <w:rsid w:val="003915FC"/>
    <w:rsid w:val="0039184C"/>
    <w:rsid w:val="00391E30"/>
    <w:rsid w:val="00391F59"/>
    <w:rsid w:val="0039210C"/>
    <w:rsid w:val="00392533"/>
    <w:rsid w:val="00392AA6"/>
    <w:rsid w:val="00392AB1"/>
    <w:rsid w:val="00392BEA"/>
    <w:rsid w:val="00392C3A"/>
    <w:rsid w:val="00392D3E"/>
    <w:rsid w:val="00393233"/>
    <w:rsid w:val="0039500A"/>
    <w:rsid w:val="003950EF"/>
    <w:rsid w:val="003952C0"/>
    <w:rsid w:val="00395C04"/>
    <w:rsid w:val="0039615F"/>
    <w:rsid w:val="00396EC9"/>
    <w:rsid w:val="0039713C"/>
    <w:rsid w:val="00397236"/>
    <w:rsid w:val="003979F5"/>
    <w:rsid w:val="00397B35"/>
    <w:rsid w:val="003A0133"/>
    <w:rsid w:val="003A03C9"/>
    <w:rsid w:val="003A0969"/>
    <w:rsid w:val="003A0A9F"/>
    <w:rsid w:val="003A10B5"/>
    <w:rsid w:val="003A117F"/>
    <w:rsid w:val="003A163D"/>
    <w:rsid w:val="003A183C"/>
    <w:rsid w:val="003A1DDA"/>
    <w:rsid w:val="003A1F2D"/>
    <w:rsid w:val="003A2004"/>
    <w:rsid w:val="003A237E"/>
    <w:rsid w:val="003A307D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1E3"/>
    <w:rsid w:val="003A55AD"/>
    <w:rsid w:val="003A5F58"/>
    <w:rsid w:val="003A78F3"/>
    <w:rsid w:val="003A7A3B"/>
    <w:rsid w:val="003A7BDD"/>
    <w:rsid w:val="003B0874"/>
    <w:rsid w:val="003B09EE"/>
    <w:rsid w:val="003B0DDD"/>
    <w:rsid w:val="003B12D6"/>
    <w:rsid w:val="003B1575"/>
    <w:rsid w:val="003B1756"/>
    <w:rsid w:val="003B1BB4"/>
    <w:rsid w:val="003B1BFD"/>
    <w:rsid w:val="003B217D"/>
    <w:rsid w:val="003B2184"/>
    <w:rsid w:val="003B21B9"/>
    <w:rsid w:val="003B22BB"/>
    <w:rsid w:val="003B24EB"/>
    <w:rsid w:val="003B2BE2"/>
    <w:rsid w:val="003B2D48"/>
    <w:rsid w:val="003B3076"/>
    <w:rsid w:val="003B351B"/>
    <w:rsid w:val="003B3E6C"/>
    <w:rsid w:val="003B45AB"/>
    <w:rsid w:val="003B47B7"/>
    <w:rsid w:val="003B4A67"/>
    <w:rsid w:val="003B4AB4"/>
    <w:rsid w:val="003B589E"/>
    <w:rsid w:val="003B595F"/>
    <w:rsid w:val="003B5C48"/>
    <w:rsid w:val="003B5C72"/>
    <w:rsid w:val="003B5DDE"/>
    <w:rsid w:val="003B7281"/>
    <w:rsid w:val="003B785C"/>
    <w:rsid w:val="003B7AB1"/>
    <w:rsid w:val="003B7DEC"/>
    <w:rsid w:val="003C05A0"/>
    <w:rsid w:val="003C0CAB"/>
    <w:rsid w:val="003C116B"/>
    <w:rsid w:val="003C14C8"/>
    <w:rsid w:val="003C160D"/>
    <w:rsid w:val="003C1627"/>
    <w:rsid w:val="003C2436"/>
    <w:rsid w:val="003C26B8"/>
    <w:rsid w:val="003C274C"/>
    <w:rsid w:val="003C2B78"/>
    <w:rsid w:val="003C2BEA"/>
    <w:rsid w:val="003C32C1"/>
    <w:rsid w:val="003C32D1"/>
    <w:rsid w:val="003C32DB"/>
    <w:rsid w:val="003C3446"/>
    <w:rsid w:val="003C3735"/>
    <w:rsid w:val="003C453C"/>
    <w:rsid w:val="003C586A"/>
    <w:rsid w:val="003C5975"/>
    <w:rsid w:val="003C5CA3"/>
    <w:rsid w:val="003C5F05"/>
    <w:rsid w:val="003C6497"/>
    <w:rsid w:val="003C6568"/>
    <w:rsid w:val="003C66EF"/>
    <w:rsid w:val="003C6DBA"/>
    <w:rsid w:val="003C6FE0"/>
    <w:rsid w:val="003C7276"/>
    <w:rsid w:val="003C77B7"/>
    <w:rsid w:val="003C7994"/>
    <w:rsid w:val="003D0525"/>
    <w:rsid w:val="003D0554"/>
    <w:rsid w:val="003D0731"/>
    <w:rsid w:val="003D0E34"/>
    <w:rsid w:val="003D1234"/>
    <w:rsid w:val="003D1B6C"/>
    <w:rsid w:val="003D1DD5"/>
    <w:rsid w:val="003D1F9F"/>
    <w:rsid w:val="003D2170"/>
    <w:rsid w:val="003D2D2D"/>
    <w:rsid w:val="003D2D3C"/>
    <w:rsid w:val="003D3146"/>
    <w:rsid w:val="003D3EF8"/>
    <w:rsid w:val="003D4256"/>
    <w:rsid w:val="003D4580"/>
    <w:rsid w:val="003D4943"/>
    <w:rsid w:val="003D494F"/>
    <w:rsid w:val="003D496B"/>
    <w:rsid w:val="003D4C4E"/>
    <w:rsid w:val="003D4EAD"/>
    <w:rsid w:val="003D5575"/>
    <w:rsid w:val="003D562E"/>
    <w:rsid w:val="003D580C"/>
    <w:rsid w:val="003D5C93"/>
    <w:rsid w:val="003D615C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0D97"/>
    <w:rsid w:val="003E132E"/>
    <w:rsid w:val="003E13CA"/>
    <w:rsid w:val="003E1585"/>
    <w:rsid w:val="003E17A4"/>
    <w:rsid w:val="003E1D05"/>
    <w:rsid w:val="003E1FC5"/>
    <w:rsid w:val="003E22F2"/>
    <w:rsid w:val="003E2E82"/>
    <w:rsid w:val="003E324B"/>
    <w:rsid w:val="003E338C"/>
    <w:rsid w:val="003E35D5"/>
    <w:rsid w:val="003E3E30"/>
    <w:rsid w:val="003E40ED"/>
    <w:rsid w:val="003E4464"/>
    <w:rsid w:val="003E4733"/>
    <w:rsid w:val="003E4BBD"/>
    <w:rsid w:val="003E4E25"/>
    <w:rsid w:val="003E4EAF"/>
    <w:rsid w:val="003E521C"/>
    <w:rsid w:val="003E5890"/>
    <w:rsid w:val="003E5B83"/>
    <w:rsid w:val="003E5C9E"/>
    <w:rsid w:val="003E5DAF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874"/>
    <w:rsid w:val="003F0C63"/>
    <w:rsid w:val="003F0E87"/>
    <w:rsid w:val="003F12E3"/>
    <w:rsid w:val="003F14C3"/>
    <w:rsid w:val="003F159E"/>
    <w:rsid w:val="003F1AC0"/>
    <w:rsid w:val="003F1B0B"/>
    <w:rsid w:val="003F1B1C"/>
    <w:rsid w:val="003F1D88"/>
    <w:rsid w:val="003F2212"/>
    <w:rsid w:val="003F2276"/>
    <w:rsid w:val="003F23E6"/>
    <w:rsid w:val="003F24A2"/>
    <w:rsid w:val="003F25FD"/>
    <w:rsid w:val="003F3141"/>
    <w:rsid w:val="003F3216"/>
    <w:rsid w:val="003F3418"/>
    <w:rsid w:val="003F3652"/>
    <w:rsid w:val="003F38F8"/>
    <w:rsid w:val="003F3ED7"/>
    <w:rsid w:val="003F44B7"/>
    <w:rsid w:val="003F44E7"/>
    <w:rsid w:val="003F45AF"/>
    <w:rsid w:val="003F500C"/>
    <w:rsid w:val="003F5030"/>
    <w:rsid w:val="003F50CC"/>
    <w:rsid w:val="003F5C2B"/>
    <w:rsid w:val="003F6549"/>
    <w:rsid w:val="003F6EF7"/>
    <w:rsid w:val="003F746B"/>
    <w:rsid w:val="0040045D"/>
    <w:rsid w:val="004009E8"/>
    <w:rsid w:val="004012A9"/>
    <w:rsid w:val="00401901"/>
    <w:rsid w:val="00401CDE"/>
    <w:rsid w:val="004024DE"/>
    <w:rsid w:val="00402927"/>
    <w:rsid w:val="00402A08"/>
    <w:rsid w:val="00402D08"/>
    <w:rsid w:val="00403553"/>
    <w:rsid w:val="00403746"/>
    <w:rsid w:val="00403969"/>
    <w:rsid w:val="00403A2A"/>
    <w:rsid w:val="00404249"/>
    <w:rsid w:val="004042BB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2E09"/>
    <w:rsid w:val="004130B3"/>
    <w:rsid w:val="00413556"/>
    <w:rsid w:val="004136C2"/>
    <w:rsid w:val="00413ABF"/>
    <w:rsid w:val="004142DC"/>
    <w:rsid w:val="0041479D"/>
    <w:rsid w:val="004149F9"/>
    <w:rsid w:val="00414A5E"/>
    <w:rsid w:val="00414EAD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368"/>
    <w:rsid w:val="00420614"/>
    <w:rsid w:val="00420677"/>
    <w:rsid w:val="004206D6"/>
    <w:rsid w:val="004206DA"/>
    <w:rsid w:val="00421501"/>
    <w:rsid w:val="00421740"/>
    <w:rsid w:val="0042198A"/>
    <w:rsid w:val="00421BC0"/>
    <w:rsid w:val="00421BCE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3BA"/>
    <w:rsid w:val="00426400"/>
    <w:rsid w:val="004267E0"/>
    <w:rsid w:val="004268A4"/>
    <w:rsid w:val="00426F02"/>
    <w:rsid w:val="0042704E"/>
    <w:rsid w:val="00427396"/>
    <w:rsid w:val="00427AB9"/>
    <w:rsid w:val="00427C05"/>
    <w:rsid w:val="00427D96"/>
    <w:rsid w:val="004302B9"/>
    <w:rsid w:val="00430ADD"/>
    <w:rsid w:val="00430C11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6ED"/>
    <w:rsid w:val="00434798"/>
    <w:rsid w:val="0043493E"/>
    <w:rsid w:val="004349AE"/>
    <w:rsid w:val="00434E44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AB9"/>
    <w:rsid w:val="00437F3E"/>
    <w:rsid w:val="0044051E"/>
    <w:rsid w:val="004405A2"/>
    <w:rsid w:val="00441A2F"/>
    <w:rsid w:val="00441A94"/>
    <w:rsid w:val="00442520"/>
    <w:rsid w:val="00442F1C"/>
    <w:rsid w:val="00442F3B"/>
    <w:rsid w:val="00443104"/>
    <w:rsid w:val="0044312A"/>
    <w:rsid w:val="00444756"/>
    <w:rsid w:val="00444A74"/>
    <w:rsid w:val="00444AD7"/>
    <w:rsid w:val="00445248"/>
    <w:rsid w:val="004458DD"/>
    <w:rsid w:val="004458FF"/>
    <w:rsid w:val="004459C9"/>
    <w:rsid w:val="00446B48"/>
    <w:rsid w:val="00447C1E"/>
    <w:rsid w:val="00450773"/>
    <w:rsid w:val="004508B9"/>
    <w:rsid w:val="00450A8A"/>
    <w:rsid w:val="00450E59"/>
    <w:rsid w:val="004511F9"/>
    <w:rsid w:val="00451503"/>
    <w:rsid w:val="0045170B"/>
    <w:rsid w:val="0045189E"/>
    <w:rsid w:val="00452260"/>
    <w:rsid w:val="0045258D"/>
    <w:rsid w:val="004526A8"/>
    <w:rsid w:val="00452967"/>
    <w:rsid w:val="00453FBD"/>
    <w:rsid w:val="00453FF0"/>
    <w:rsid w:val="00454067"/>
    <w:rsid w:val="00454ABB"/>
    <w:rsid w:val="00454C1D"/>
    <w:rsid w:val="00454CB5"/>
    <w:rsid w:val="0045596C"/>
    <w:rsid w:val="0045605B"/>
    <w:rsid w:val="0045670C"/>
    <w:rsid w:val="004568CA"/>
    <w:rsid w:val="0045697F"/>
    <w:rsid w:val="004569DD"/>
    <w:rsid w:val="00456DCF"/>
    <w:rsid w:val="0045702F"/>
    <w:rsid w:val="00457B1D"/>
    <w:rsid w:val="00457CE8"/>
    <w:rsid w:val="0046030B"/>
    <w:rsid w:val="00460AB4"/>
    <w:rsid w:val="00461080"/>
    <w:rsid w:val="004610C7"/>
    <w:rsid w:val="0046124A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D28"/>
    <w:rsid w:val="00464FA6"/>
    <w:rsid w:val="004655B9"/>
    <w:rsid w:val="0046575C"/>
    <w:rsid w:val="0046584F"/>
    <w:rsid w:val="00465C10"/>
    <w:rsid w:val="00465F4F"/>
    <w:rsid w:val="00465F50"/>
    <w:rsid w:val="00465F93"/>
    <w:rsid w:val="004667E2"/>
    <w:rsid w:val="0046684C"/>
    <w:rsid w:val="00466A34"/>
    <w:rsid w:val="00466C7E"/>
    <w:rsid w:val="00467351"/>
    <w:rsid w:val="00467443"/>
    <w:rsid w:val="00467850"/>
    <w:rsid w:val="00467CF7"/>
    <w:rsid w:val="00470709"/>
    <w:rsid w:val="004709AE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3F01"/>
    <w:rsid w:val="00474A5B"/>
    <w:rsid w:val="00474C03"/>
    <w:rsid w:val="00475AED"/>
    <w:rsid w:val="0047612B"/>
    <w:rsid w:val="004762A2"/>
    <w:rsid w:val="004770C3"/>
    <w:rsid w:val="004773E1"/>
    <w:rsid w:val="004778A4"/>
    <w:rsid w:val="00477A00"/>
    <w:rsid w:val="00477BDE"/>
    <w:rsid w:val="00477CB5"/>
    <w:rsid w:val="00477D59"/>
    <w:rsid w:val="00477D65"/>
    <w:rsid w:val="00477E3C"/>
    <w:rsid w:val="00477F4F"/>
    <w:rsid w:val="004806C4"/>
    <w:rsid w:val="0048114D"/>
    <w:rsid w:val="00481682"/>
    <w:rsid w:val="004816DF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371"/>
    <w:rsid w:val="0048472D"/>
    <w:rsid w:val="004848DA"/>
    <w:rsid w:val="00484F9E"/>
    <w:rsid w:val="00485194"/>
    <w:rsid w:val="004851E0"/>
    <w:rsid w:val="0048578F"/>
    <w:rsid w:val="004857E8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5DE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01A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97E28"/>
    <w:rsid w:val="004A04AA"/>
    <w:rsid w:val="004A087C"/>
    <w:rsid w:val="004A1009"/>
    <w:rsid w:val="004A13B1"/>
    <w:rsid w:val="004A19C3"/>
    <w:rsid w:val="004A1B8B"/>
    <w:rsid w:val="004A21DB"/>
    <w:rsid w:val="004A2AF8"/>
    <w:rsid w:val="004A2CD2"/>
    <w:rsid w:val="004A2E6A"/>
    <w:rsid w:val="004A3018"/>
    <w:rsid w:val="004A3B20"/>
    <w:rsid w:val="004A453C"/>
    <w:rsid w:val="004A47B1"/>
    <w:rsid w:val="004A511E"/>
    <w:rsid w:val="004A52EC"/>
    <w:rsid w:val="004A591C"/>
    <w:rsid w:val="004A5ADC"/>
    <w:rsid w:val="004A5D6F"/>
    <w:rsid w:val="004A60FF"/>
    <w:rsid w:val="004A616D"/>
    <w:rsid w:val="004A6A90"/>
    <w:rsid w:val="004A7119"/>
    <w:rsid w:val="004B055D"/>
    <w:rsid w:val="004B07A2"/>
    <w:rsid w:val="004B0816"/>
    <w:rsid w:val="004B0B78"/>
    <w:rsid w:val="004B0DC2"/>
    <w:rsid w:val="004B0E51"/>
    <w:rsid w:val="004B0E86"/>
    <w:rsid w:val="004B1216"/>
    <w:rsid w:val="004B1475"/>
    <w:rsid w:val="004B17B3"/>
    <w:rsid w:val="004B198A"/>
    <w:rsid w:val="004B1DD5"/>
    <w:rsid w:val="004B2268"/>
    <w:rsid w:val="004B240D"/>
    <w:rsid w:val="004B2B08"/>
    <w:rsid w:val="004B2D14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1F"/>
    <w:rsid w:val="004B6974"/>
    <w:rsid w:val="004B69ED"/>
    <w:rsid w:val="004B6A88"/>
    <w:rsid w:val="004B6AB2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8BA"/>
    <w:rsid w:val="004C1B58"/>
    <w:rsid w:val="004C1F8A"/>
    <w:rsid w:val="004C2387"/>
    <w:rsid w:val="004C244B"/>
    <w:rsid w:val="004C27C6"/>
    <w:rsid w:val="004C284A"/>
    <w:rsid w:val="004C2A42"/>
    <w:rsid w:val="004C2C67"/>
    <w:rsid w:val="004C32BE"/>
    <w:rsid w:val="004C3318"/>
    <w:rsid w:val="004C4032"/>
    <w:rsid w:val="004C41FB"/>
    <w:rsid w:val="004C4258"/>
    <w:rsid w:val="004C4B10"/>
    <w:rsid w:val="004C4E76"/>
    <w:rsid w:val="004C546B"/>
    <w:rsid w:val="004C643E"/>
    <w:rsid w:val="004C6794"/>
    <w:rsid w:val="004C67B8"/>
    <w:rsid w:val="004C6DAE"/>
    <w:rsid w:val="004C6DCF"/>
    <w:rsid w:val="004C6DDA"/>
    <w:rsid w:val="004C7507"/>
    <w:rsid w:val="004C7B76"/>
    <w:rsid w:val="004C7BFC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2AAA"/>
    <w:rsid w:val="004D3497"/>
    <w:rsid w:val="004D34A5"/>
    <w:rsid w:val="004D355E"/>
    <w:rsid w:val="004D3625"/>
    <w:rsid w:val="004D39B8"/>
    <w:rsid w:val="004D3FB3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575"/>
    <w:rsid w:val="004D7A21"/>
    <w:rsid w:val="004D7C8F"/>
    <w:rsid w:val="004D7E22"/>
    <w:rsid w:val="004E02FB"/>
    <w:rsid w:val="004E0431"/>
    <w:rsid w:val="004E04FD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AB9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579A"/>
    <w:rsid w:val="004E6049"/>
    <w:rsid w:val="004E6062"/>
    <w:rsid w:val="004E6AB0"/>
    <w:rsid w:val="004E6C64"/>
    <w:rsid w:val="004E6D3F"/>
    <w:rsid w:val="004E70F1"/>
    <w:rsid w:val="004E7185"/>
    <w:rsid w:val="004E7581"/>
    <w:rsid w:val="004E79C1"/>
    <w:rsid w:val="004E7A4E"/>
    <w:rsid w:val="004E7D56"/>
    <w:rsid w:val="004F0357"/>
    <w:rsid w:val="004F0363"/>
    <w:rsid w:val="004F0551"/>
    <w:rsid w:val="004F065C"/>
    <w:rsid w:val="004F0CC1"/>
    <w:rsid w:val="004F0CF8"/>
    <w:rsid w:val="004F116E"/>
    <w:rsid w:val="004F120B"/>
    <w:rsid w:val="004F1322"/>
    <w:rsid w:val="004F158B"/>
    <w:rsid w:val="004F16D3"/>
    <w:rsid w:val="004F176D"/>
    <w:rsid w:val="004F1DDA"/>
    <w:rsid w:val="004F1DE2"/>
    <w:rsid w:val="004F1EBA"/>
    <w:rsid w:val="004F2100"/>
    <w:rsid w:val="004F24B7"/>
    <w:rsid w:val="004F367C"/>
    <w:rsid w:val="004F36E8"/>
    <w:rsid w:val="004F3B7A"/>
    <w:rsid w:val="004F3D1E"/>
    <w:rsid w:val="004F4324"/>
    <w:rsid w:val="004F478F"/>
    <w:rsid w:val="004F4DBE"/>
    <w:rsid w:val="004F56F1"/>
    <w:rsid w:val="004F5B4E"/>
    <w:rsid w:val="004F5DBE"/>
    <w:rsid w:val="004F5E67"/>
    <w:rsid w:val="004F63E5"/>
    <w:rsid w:val="004F6F4C"/>
    <w:rsid w:val="004F74A9"/>
    <w:rsid w:val="004F7651"/>
    <w:rsid w:val="004F77DD"/>
    <w:rsid w:val="0050024B"/>
    <w:rsid w:val="005008D1"/>
    <w:rsid w:val="0050150A"/>
    <w:rsid w:val="00501607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7B8"/>
    <w:rsid w:val="00504DEE"/>
    <w:rsid w:val="00504E14"/>
    <w:rsid w:val="005051AA"/>
    <w:rsid w:val="00505832"/>
    <w:rsid w:val="00506197"/>
    <w:rsid w:val="005067F0"/>
    <w:rsid w:val="00506AD3"/>
    <w:rsid w:val="00506B5B"/>
    <w:rsid w:val="00507753"/>
    <w:rsid w:val="00507E8E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B0D"/>
    <w:rsid w:val="00511DE2"/>
    <w:rsid w:val="00512123"/>
    <w:rsid w:val="00512295"/>
    <w:rsid w:val="005123EC"/>
    <w:rsid w:val="00512698"/>
    <w:rsid w:val="00512735"/>
    <w:rsid w:val="00512864"/>
    <w:rsid w:val="0051307F"/>
    <w:rsid w:val="005133E2"/>
    <w:rsid w:val="005136A6"/>
    <w:rsid w:val="005136C8"/>
    <w:rsid w:val="005136CE"/>
    <w:rsid w:val="00513B78"/>
    <w:rsid w:val="00513DB0"/>
    <w:rsid w:val="00513E7B"/>
    <w:rsid w:val="005142A9"/>
    <w:rsid w:val="005147F1"/>
    <w:rsid w:val="0051499B"/>
    <w:rsid w:val="00515894"/>
    <w:rsid w:val="00515896"/>
    <w:rsid w:val="00515D01"/>
    <w:rsid w:val="00515DC9"/>
    <w:rsid w:val="005164CF"/>
    <w:rsid w:val="005166C9"/>
    <w:rsid w:val="00516731"/>
    <w:rsid w:val="00516CAB"/>
    <w:rsid w:val="00517192"/>
    <w:rsid w:val="00517D88"/>
    <w:rsid w:val="00517E14"/>
    <w:rsid w:val="00517E2B"/>
    <w:rsid w:val="00520418"/>
    <w:rsid w:val="0052045E"/>
    <w:rsid w:val="0052055F"/>
    <w:rsid w:val="00520AD0"/>
    <w:rsid w:val="00520DE7"/>
    <w:rsid w:val="00521030"/>
    <w:rsid w:val="005210C3"/>
    <w:rsid w:val="00521185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231"/>
    <w:rsid w:val="00524457"/>
    <w:rsid w:val="0052470F"/>
    <w:rsid w:val="00524BCF"/>
    <w:rsid w:val="00524C14"/>
    <w:rsid w:val="00524C98"/>
    <w:rsid w:val="005250EB"/>
    <w:rsid w:val="00525CA4"/>
    <w:rsid w:val="00526756"/>
    <w:rsid w:val="00526E9A"/>
    <w:rsid w:val="0052714E"/>
    <w:rsid w:val="0052726D"/>
    <w:rsid w:val="00527733"/>
    <w:rsid w:val="00527C05"/>
    <w:rsid w:val="005303C4"/>
    <w:rsid w:val="00530610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456"/>
    <w:rsid w:val="0054159C"/>
    <w:rsid w:val="00541AED"/>
    <w:rsid w:val="00541AF2"/>
    <w:rsid w:val="005424A7"/>
    <w:rsid w:val="00542731"/>
    <w:rsid w:val="0054297C"/>
    <w:rsid w:val="00542AF1"/>
    <w:rsid w:val="00542D3B"/>
    <w:rsid w:val="00542F8F"/>
    <w:rsid w:val="00543301"/>
    <w:rsid w:val="00543EE0"/>
    <w:rsid w:val="0054436D"/>
    <w:rsid w:val="0054508E"/>
    <w:rsid w:val="0054510E"/>
    <w:rsid w:val="00545B06"/>
    <w:rsid w:val="00545CD0"/>
    <w:rsid w:val="0054632C"/>
    <w:rsid w:val="00546596"/>
    <w:rsid w:val="005466EA"/>
    <w:rsid w:val="00546AA7"/>
    <w:rsid w:val="00546B0E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5058"/>
    <w:rsid w:val="005560CA"/>
    <w:rsid w:val="00556D71"/>
    <w:rsid w:val="00557571"/>
    <w:rsid w:val="0055793E"/>
    <w:rsid w:val="00557C4B"/>
    <w:rsid w:val="00557C94"/>
    <w:rsid w:val="00557F16"/>
    <w:rsid w:val="00557F23"/>
    <w:rsid w:val="00557F8D"/>
    <w:rsid w:val="00560442"/>
    <w:rsid w:val="0056054D"/>
    <w:rsid w:val="005606B3"/>
    <w:rsid w:val="005608D7"/>
    <w:rsid w:val="00560D2D"/>
    <w:rsid w:val="00561299"/>
    <w:rsid w:val="00561353"/>
    <w:rsid w:val="005613E7"/>
    <w:rsid w:val="0056154F"/>
    <w:rsid w:val="005615F0"/>
    <w:rsid w:val="00561D81"/>
    <w:rsid w:val="00561E63"/>
    <w:rsid w:val="00561F45"/>
    <w:rsid w:val="00562338"/>
    <w:rsid w:val="00562AF7"/>
    <w:rsid w:val="00562E36"/>
    <w:rsid w:val="0056372C"/>
    <w:rsid w:val="00563B64"/>
    <w:rsid w:val="00563BB2"/>
    <w:rsid w:val="00563C0A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15F"/>
    <w:rsid w:val="00571A51"/>
    <w:rsid w:val="00571D5B"/>
    <w:rsid w:val="00571DF9"/>
    <w:rsid w:val="005720CB"/>
    <w:rsid w:val="005721AC"/>
    <w:rsid w:val="005721BC"/>
    <w:rsid w:val="00572697"/>
    <w:rsid w:val="00572AF9"/>
    <w:rsid w:val="00572BCA"/>
    <w:rsid w:val="00572CF7"/>
    <w:rsid w:val="00572E7F"/>
    <w:rsid w:val="00572F0D"/>
    <w:rsid w:val="00572F89"/>
    <w:rsid w:val="00572FCA"/>
    <w:rsid w:val="00573639"/>
    <w:rsid w:val="00573A3A"/>
    <w:rsid w:val="00574441"/>
    <w:rsid w:val="0057476B"/>
    <w:rsid w:val="00574A42"/>
    <w:rsid w:val="00574D01"/>
    <w:rsid w:val="0057508B"/>
    <w:rsid w:val="0057521F"/>
    <w:rsid w:val="005753E8"/>
    <w:rsid w:val="005759B3"/>
    <w:rsid w:val="00575A96"/>
    <w:rsid w:val="00575E74"/>
    <w:rsid w:val="00575F50"/>
    <w:rsid w:val="00576123"/>
    <w:rsid w:val="005768E8"/>
    <w:rsid w:val="00576BD2"/>
    <w:rsid w:val="005770ED"/>
    <w:rsid w:val="005771B1"/>
    <w:rsid w:val="005771CB"/>
    <w:rsid w:val="00577638"/>
    <w:rsid w:val="0058035B"/>
    <w:rsid w:val="00580537"/>
    <w:rsid w:val="005806CB"/>
    <w:rsid w:val="00580A2D"/>
    <w:rsid w:val="00581423"/>
    <w:rsid w:val="00581732"/>
    <w:rsid w:val="00581D44"/>
    <w:rsid w:val="00582283"/>
    <w:rsid w:val="0058297A"/>
    <w:rsid w:val="0058310B"/>
    <w:rsid w:val="00583579"/>
    <w:rsid w:val="005839C0"/>
    <w:rsid w:val="00583C6D"/>
    <w:rsid w:val="00583ED4"/>
    <w:rsid w:val="00584930"/>
    <w:rsid w:val="00584BCB"/>
    <w:rsid w:val="00584FCF"/>
    <w:rsid w:val="005851D6"/>
    <w:rsid w:val="005852BF"/>
    <w:rsid w:val="00585492"/>
    <w:rsid w:val="00585567"/>
    <w:rsid w:val="00585791"/>
    <w:rsid w:val="00585A4C"/>
    <w:rsid w:val="00585BC4"/>
    <w:rsid w:val="00585F30"/>
    <w:rsid w:val="00586718"/>
    <w:rsid w:val="00586B44"/>
    <w:rsid w:val="005872D9"/>
    <w:rsid w:val="00587A33"/>
    <w:rsid w:val="00587E60"/>
    <w:rsid w:val="00587F38"/>
    <w:rsid w:val="005903B7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8DC"/>
    <w:rsid w:val="00592FED"/>
    <w:rsid w:val="00593290"/>
    <w:rsid w:val="005934DE"/>
    <w:rsid w:val="005936C0"/>
    <w:rsid w:val="00593F0F"/>
    <w:rsid w:val="005940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5BD4"/>
    <w:rsid w:val="005962A4"/>
    <w:rsid w:val="00596394"/>
    <w:rsid w:val="0059698E"/>
    <w:rsid w:val="00596FAE"/>
    <w:rsid w:val="0059731E"/>
    <w:rsid w:val="005976BF"/>
    <w:rsid w:val="005978CF"/>
    <w:rsid w:val="005978F6"/>
    <w:rsid w:val="005A0079"/>
    <w:rsid w:val="005A04D2"/>
    <w:rsid w:val="005A0C1C"/>
    <w:rsid w:val="005A0F05"/>
    <w:rsid w:val="005A14C2"/>
    <w:rsid w:val="005A158C"/>
    <w:rsid w:val="005A163C"/>
    <w:rsid w:val="005A1DED"/>
    <w:rsid w:val="005A20C1"/>
    <w:rsid w:val="005A23AB"/>
    <w:rsid w:val="005A23BC"/>
    <w:rsid w:val="005A2825"/>
    <w:rsid w:val="005A2A9B"/>
    <w:rsid w:val="005A2B03"/>
    <w:rsid w:val="005A37E9"/>
    <w:rsid w:val="005A392B"/>
    <w:rsid w:val="005A3AC4"/>
    <w:rsid w:val="005A3C29"/>
    <w:rsid w:val="005A4279"/>
    <w:rsid w:val="005A4665"/>
    <w:rsid w:val="005A49D3"/>
    <w:rsid w:val="005A4C8E"/>
    <w:rsid w:val="005A51EA"/>
    <w:rsid w:val="005A5EFE"/>
    <w:rsid w:val="005A5F51"/>
    <w:rsid w:val="005A6034"/>
    <w:rsid w:val="005A62E8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321"/>
    <w:rsid w:val="005B3434"/>
    <w:rsid w:val="005B344C"/>
    <w:rsid w:val="005B3DF4"/>
    <w:rsid w:val="005B3E05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36F"/>
    <w:rsid w:val="005B697A"/>
    <w:rsid w:val="005B7050"/>
    <w:rsid w:val="005B7B66"/>
    <w:rsid w:val="005B7C08"/>
    <w:rsid w:val="005B7C51"/>
    <w:rsid w:val="005B7FD2"/>
    <w:rsid w:val="005C01F1"/>
    <w:rsid w:val="005C05C4"/>
    <w:rsid w:val="005C07D4"/>
    <w:rsid w:val="005C0E0C"/>
    <w:rsid w:val="005C0EBD"/>
    <w:rsid w:val="005C1B66"/>
    <w:rsid w:val="005C1C5C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9A1"/>
    <w:rsid w:val="005C4C02"/>
    <w:rsid w:val="005C4C16"/>
    <w:rsid w:val="005C517E"/>
    <w:rsid w:val="005C5846"/>
    <w:rsid w:val="005C5F6C"/>
    <w:rsid w:val="005C6CE7"/>
    <w:rsid w:val="005C6D14"/>
    <w:rsid w:val="005C7221"/>
    <w:rsid w:val="005C7373"/>
    <w:rsid w:val="005C7891"/>
    <w:rsid w:val="005C7C2C"/>
    <w:rsid w:val="005C7DD4"/>
    <w:rsid w:val="005D00B6"/>
    <w:rsid w:val="005D0318"/>
    <w:rsid w:val="005D0C06"/>
    <w:rsid w:val="005D0CA3"/>
    <w:rsid w:val="005D11CE"/>
    <w:rsid w:val="005D1773"/>
    <w:rsid w:val="005D18F0"/>
    <w:rsid w:val="005D1D64"/>
    <w:rsid w:val="005D1FC8"/>
    <w:rsid w:val="005D223A"/>
    <w:rsid w:val="005D232A"/>
    <w:rsid w:val="005D24D4"/>
    <w:rsid w:val="005D25D7"/>
    <w:rsid w:val="005D29DA"/>
    <w:rsid w:val="005D3407"/>
    <w:rsid w:val="005D3782"/>
    <w:rsid w:val="005D3F10"/>
    <w:rsid w:val="005D5DB2"/>
    <w:rsid w:val="005D5FB4"/>
    <w:rsid w:val="005D65A7"/>
    <w:rsid w:val="005D6C0A"/>
    <w:rsid w:val="005D6D15"/>
    <w:rsid w:val="005D6F35"/>
    <w:rsid w:val="005D7C29"/>
    <w:rsid w:val="005D7F07"/>
    <w:rsid w:val="005E09F6"/>
    <w:rsid w:val="005E0DFA"/>
    <w:rsid w:val="005E13C2"/>
    <w:rsid w:val="005E1427"/>
    <w:rsid w:val="005E159F"/>
    <w:rsid w:val="005E1DCD"/>
    <w:rsid w:val="005E21A5"/>
    <w:rsid w:val="005E22B1"/>
    <w:rsid w:val="005E2367"/>
    <w:rsid w:val="005E2525"/>
    <w:rsid w:val="005E2B48"/>
    <w:rsid w:val="005E2FF8"/>
    <w:rsid w:val="005E301F"/>
    <w:rsid w:val="005E30E1"/>
    <w:rsid w:val="005E33FA"/>
    <w:rsid w:val="005E36F6"/>
    <w:rsid w:val="005E3BAA"/>
    <w:rsid w:val="005E40B5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6BC5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61"/>
    <w:rsid w:val="005F21E6"/>
    <w:rsid w:val="005F24D1"/>
    <w:rsid w:val="005F26D9"/>
    <w:rsid w:val="005F27D1"/>
    <w:rsid w:val="005F289B"/>
    <w:rsid w:val="005F2E82"/>
    <w:rsid w:val="005F3824"/>
    <w:rsid w:val="005F4307"/>
    <w:rsid w:val="005F4C97"/>
    <w:rsid w:val="005F4DA0"/>
    <w:rsid w:val="005F513B"/>
    <w:rsid w:val="005F5825"/>
    <w:rsid w:val="005F59CF"/>
    <w:rsid w:val="005F62C8"/>
    <w:rsid w:val="005F6618"/>
    <w:rsid w:val="005F6763"/>
    <w:rsid w:val="005F6C45"/>
    <w:rsid w:val="005F6D59"/>
    <w:rsid w:val="005F6E3E"/>
    <w:rsid w:val="005F6E88"/>
    <w:rsid w:val="005F6F21"/>
    <w:rsid w:val="005F73F8"/>
    <w:rsid w:val="005F769A"/>
    <w:rsid w:val="005F793C"/>
    <w:rsid w:val="005F7A61"/>
    <w:rsid w:val="005F7CA8"/>
    <w:rsid w:val="006000B3"/>
    <w:rsid w:val="0060050C"/>
    <w:rsid w:val="0060064C"/>
    <w:rsid w:val="00601CF7"/>
    <w:rsid w:val="006020C3"/>
    <w:rsid w:val="0060232C"/>
    <w:rsid w:val="00602605"/>
    <w:rsid w:val="006026B5"/>
    <w:rsid w:val="00603128"/>
    <w:rsid w:val="006034E8"/>
    <w:rsid w:val="0060351B"/>
    <w:rsid w:val="0060364F"/>
    <w:rsid w:val="006037C2"/>
    <w:rsid w:val="006039A7"/>
    <w:rsid w:val="00603DD9"/>
    <w:rsid w:val="0060401C"/>
    <w:rsid w:val="006040E5"/>
    <w:rsid w:val="00604A49"/>
    <w:rsid w:val="00604A65"/>
    <w:rsid w:val="00604CC8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192"/>
    <w:rsid w:val="0060729E"/>
    <w:rsid w:val="0060731A"/>
    <w:rsid w:val="00607C99"/>
    <w:rsid w:val="00610257"/>
    <w:rsid w:val="0061055D"/>
    <w:rsid w:val="0061089D"/>
    <w:rsid w:val="00610AB4"/>
    <w:rsid w:val="00610C0B"/>
    <w:rsid w:val="006111C5"/>
    <w:rsid w:val="00611397"/>
    <w:rsid w:val="00611D10"/>
    <w:rsid w:val="00611EB3"/>
    <w:rsid w:val="00612636"/>
    <w:rsid w:val="00612960"/>
    <w:rsid w:val="00612B8B"/>
    <w:rsid w:val="00612CBD"/>
    <w:rsid w:val="00612E85"/>
    <w:rsid w:val="00613046"/>
    <w:rsid w:val="00613F57"/>
    <w:rsid w:val="0061418D"/>
    <w:rsid w:val="006144DE"/>
    <w:rsid w:val="00614905"/>
    <w:rsid w:val="006151B7"/>
    <w:rsid w:val="00615325"/>
    <w:rsid w:val="00615516"/>
    <w:rsid w:val="00615A68"/>
    <w:rsid w:val="00615B01"/>
    <w:rsid w:val="00615B28"/>
    <w:rsid w:val="00615D96"/>
    <w:rsid w:val="00615F02"/>
    <w:rsid w:val="006161D7"/>
    <w:rsid w:val="00616449"/>
    <w:rsid w:val="00616A7B"/>
    <w:rsid w:val="00616FC3"/>
    <w:rsid w:val="0061792D"/>
    <w:rsid w:val="00617DBE"/>
    <w:rsid w:val="00620228"/>
    <w:rsid w:val="00620ABB"/>
    <w:rsid w:val="00620DFE"/>
    <w:rsid w:val="00620E91"/>
    <w:rsid w:val="00621528"/>
    <w:rsid w:val="00621580"/>
    <w:rsid w:val="006219D3"/>
    <w:rsid w:val="00621D7B"/>
    <w:rsid w:val="00621FB2"/>
    <w:rsid w:val="00622977"/>
    <w:rsid w:val="00622B4D"/>
    <w:rsid w:val="00622EFD"/>
    <w:rsid w:val="006230C3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4EC3"/>
    <w:rsid w:val="006257D9"/>
    <w:rsid w:val="00625807"/>
    <w:rsid w:val="00625855"/>
    <w:rsid w:val="00625950"/>
    <w:rsid w:val="00625D6D"/>
    <w:rsid w:val="00625E2A"/>
    <w:rsid w:val="00626215"/>
    <w:rsid w:val="00626271"/>
    <w:rsid w:val="00626305"/>
    <w:rsid w:val="00626726"/>
    <w:rsid w:val="006268F8"/>
    <w:rsid w:val="00626D20"/>
    <w:rsid w:val="00626D21"/>
    <w:rsid w:val="00627027"/>
    <w:rsid w:val="0062704E"/>
    <w:rsid w:val="00627393"/>
    <w:rsid w:val="00627490"/>
    <w:rsid w:val="0063004F"/>
    <w:rsid w:val="00630742"/>
    <w:rsid w:val="00630EB3"/>
    <w:rsid w:val="00630EC1"/>
    <w:rsid w:val="00631274"/>
    <w:rsid w:val="00631592"/>
    <w:rsid w:val="00631869"/>
    <w:rsid w:val="00631908"/>
    <w:rsid w:val="00631FA7"/>
    <w:rsid w:val="006325BE"/>
    <w:rsid w:val="006329E9"/>
    <w:rsid w:val="0063322E"/>
    <w:rsid w:val="00633D02"/>
    <w:rsid w:val="00633DCE"/>
    <w:rsid w:val="0063428A"/>
    <w:rsid w:val="006343DD"/>
    <w:rsid w:val="00634576"/>
    <w:rsid w:val="0063473D"/>
    <w:rsid w:val="0063478E"/>
    <w:rsid w:val="006348B3"/>
    <w:rsid w:val="006354B3"/>
    <w:rsid w:val="00635503"/>
    <w:rsid w:val="0063658E"/>
    <w:rsid w:val="00636986"/>
    <w:rsid w:val="00636AC4"/>
    <w:rsid w:val="00636D74"/>
    <w:rsid w:val="00636EBE"/>
    <w:rsid w:val="006374DA"/>
    <w:rsid w:val="006376DD"/>
    <w:rsid w:val="006376F4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2E1F"/>
    <w:rsid w:val="00642F56"/>
    <w:rsid w:val="006442B0"/>
    <w:rsid w:val="00644470"/>
    <w:rsid w:val="006445DC"/>
    <w:rsid w:val="00644679"/>
    <w:rsid w:val="006447D9"/>
    <w:rsid w:val="00644BA1"/>
    <w:rsid w:val="00645100"/>
    <w:rsid w:val="006452D3"/>
    <w:rsid w:val="00645577"/>
    <w:rsid w:val="00645AE8"/>
    <w:rsid w:val="006463D3"/>
    <w:rsid w:val="00646B6C"/>
    <w:rsid w:val="00646C0A"/>
    <w:rsid w:val="006474AB"/>
    <w:rsid w:val="00650477"/>
    <w:rsid w:val="00650864"/>
    <w:rsid w:val="00650C81"/>
    <w:rsid w:val="006510E5"/>
    <w:rsid w:val="0065146B"/>
    <w:rsid w:val="006517C2"/>
    <w:rsid w:val="006517F6"/>
    <w:rsid w:val="00651B73"/>
    <w:rsid w:val="00651E39"/>
    <w:rsid w:val="00652150"/>
    <w:rsid w:val="0065272A"/>
    <w:rsid w:val="006529C0"/>
    <w:rsid w:val="00652AFE"/>
    <w:rsid w:val="00652B30"/>
    <w:rsid w:val="00652BA2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4D7"/>
    <w:rsid w:val="00655E0F"/>
    <w:rsid w:val="00655E6C"/>
    <w:rsid w:val="00656850"/>
    <w:rsid w:val="00656A39"/>
    <w:rsid w:val="00656B72"/>
    <w:rsid w:val="00657143"/>
    <w:rsid w:val="006572EA"/>
    <w:rsid w:val="006574AE"/>
    <w:rsid w:val="00657558"/>
    <w:rsid w:val="00657E4F"/>
    <w:rsid w:val="00660B01"/>
    <w:rsid w:val="00661439"/>
    <w:rsid w:val="00661A19"/>
    <w:rsid w:val="00661E03"/>
    <w:rsid w:val="0066238D"/>
    <w:rsid w:val="0066330C"/>
    <w:rsid w:val="0066375B"/>
    <w:rsid w:val="0066404B"/>
    <w:rsid w:val="006643C1"/>
    <w:rsid w:val="006644E9"/>
    <w:rsid w:val="00664DBF"/>
    <w:rsid w:val="00665235"/>
    <w:rsid w:val="00665419"/>
    <w:rsid w:val="00665A3E"/>
    <w:rsid w:val="00665DD2"/>
    <w:rsid w:val="00665F57"/>
    <w:rsid w:val="006664C2"/>
    <w:rsid w:val="00666873"/>
    <w:rsid w:val="00666A7D"/>
    <w:rsid w:val="00666BEC"/>
    <w:rsid w:val="006671AA"/>
    <w:rsid w:val="0066727B"/>
    <w:rsid w:val="006676C8"/>
    <w:rsid w:val="006676F3"/>
    <w:rsid w:val="006678FC"/>
    <w:rsid w:val="00667A88"/>
    <w:rsid w:val="006701D5"/>
    <w:rsid w:val="006702BB"/>
    <w:rsid w:val="00670531"/>
    <w:rsid w:val="006707FD"/>
    <w:rsid w:val="00670CDE"/>
    <w:rsid w:val="00670E48"/>
    <w:rsid w:val="00671178"/>
    <w:rsid w:val="0067117C"/>
    <w:rsid w:val="0067131A"/>
    <w:rsid w:val="0067147E"/>
    <w:rsid w:val="00671543"/>
    <w:rsid w:val="006715C4"/>
    <w:rsid w:val="006715FF"/>
    <w:rsid w:val="00671920"/>
    <w:rsid w:val="006723F5"/>
    <w:rsid w:val="0067270B"/>
    <w:rsid w:val="0067277E"/>
    <w:rsid w:val="00672856"/>
    <w:rsid w:val="006728B9"/>
    <w:rsid w:val="00672B18"/>
    <w:rsid w:val="00672BD4"/>
    <w:rsid w:val="00672CFC"/>
    <w:rsid w:val="00672E6E"/>
    <w:rsid w:val="00672EA9"/>
    <w:rsid w:val="006731F5"/>
    <w:rsid w:val="006735B9"/>
    <w:rsid w:val="00674050"/>
    <w:rsid w:val="00674249"/>
    <w:rsid w:val="00674421"/>
    <w:rsid w:val="006762E4"/>
    <w:rsid w:val="006763A3"/>
    <w:rsid w:val="006763BA"/>
    <w:rsid w:val="00676B37"/>
    <w:rsid w:val="006772C0"/>
    <w:rsid w:val="006774EE"/>
    <w:rsid w:val="006775A4"/>
    <w:rsid w:val="0068050C"/>
    <w:rsid w:val="006805F9"/>
    <w:rsid w:val="0068072C"/>
    <w:rsid w:val="0068087D"/>
    <w:rsid w:val="00680D2E"/>
    <w:rsid w:val="00680D5D"/>
    <w:rsid w:val="0068136D"/>
    <w:rsid w:val="00681384"/>
    <w:rsid w:val="00681559"/>
    <w:rsid w:val="006817AC"/>
    <w:rsid w:val="006817D4"/>
    <w:rsid w:val="00681AFD"/>
    <w:rsid w:val="006820D3"/>
    <w:rsid w:val="006821CB"/>
    <w:rsid w:val="0068232E"/>
    <w:rsid w:val="00683036"/>
    <w:rsid w:val="00683043"/>
    <w:rsid w:val="006830D6"/>
    <w:rsid w:val="0068355D"/>
    <w:rsid w:val="006843E9"/>
    <w:rsid w:val="00684F47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442"/>
    <w:rsid w:val="006875D6"/>
    <w:rsid w:val="00687A96"/>
    <w:rsid w:val="00687B48"/>
    <w:rsid w:val="00687FCC"/>
    <w:rsid w:val="00690157"/>
    <w:rsid w:val="00690279"/>
    <w:rsid w:val="00690DFC"/>
    <w:rsid w:val="006913F7"/>
    <w:rsid w:val="0069144F"/>
    <w:rsid w:val="0069203F"/>
    <w:rsid w:val="006923E5"/>
    <w:rsid w:val="0069254B"/>
    <w:rsid w:val="00692A6B"/>
    <w:rsid w:val="00692E9B"/>
    <w:rsid w:val="006935A2"/>
    <w:rsid w:val="00693D15"/>
    <w:rsid w:val="00693F45"/>
    <w:rsid w:val="006941AA"/>
    <w:rsid w:val="00694396"/>
    <w:rsid w:val="0069445F"/>
    <w:rsid w:val="006949DB"/>
    <w:rsid w:val="00694A87"/>
    <w:rsid w:val="00694FDE"/>
    <w:rsid w:val="0069551F"/>
    <w:rsid w:val="006959D6"/>
    <w:rsid w:val="006966B9"/>
    <w:rsid w:val="00696849"/>
    <w:rsid w:val="00696A3E"/>
    <w:rsid w:val="00696AC6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AE1"/>
    <w:rsid w:val="006A2087"/>
    <w:rsid w:val="006A210B"/>
    <w:rsid w:val="006A24FD"/>
    <w:rsid w:val="006A264C"/>
    <w:rsid w:val="006A2772"/>
    <w:rsid w:val="006A27BE"/>
    <w:rsid w:val="006A2A7D"/>
    <w:rsid w:val="006A2F64"/>
    <w:rsid w:val="006A2FD8"/>
    <w:rsid w:val="006A3773"/>
    <w:rsid w:val="006A3A94"/>
    <w:rsid w:val="006A40DF"/>
    <w:rsid w:val="006A442F"/>
    <w:rsid w:val="006A4944"/>
    <w:rsid w:val="006A4994"/>
    <w:rsid w:val="006A4B8B"/>
    <w:rsid w:val="006A4FA6"/>
    <w:rsid w:val="006A4FB2"/>
    <w:rsid w:val="006A519C"/>
    <w:rsid w:val="006A5714"/>
    <w:rsid w:val="006A58A0"/>
    <w:rsid w:val="006A5964"/>
    <w:rsid w:val="006A59DC"/>
    <w:rsid w:val="006A5EB5"/>
    <w:rsid w:val="006A7120"/>
    <w:rsid w:val="006A7255"/>
    <w:rsid w:val="006A77DB"/>
    <w:rsid w:val="006A7971"/>
    <w:rsid w:val="006A7D78"/>
    <w:rsid w:val="006A7FA3"/>
    <w:rsid w:val="006B0026"/>
    <w:rsid w:val="006B079E"/>
    <w:rsid w:val="006B0AB9"/>
    <w:rsid w:val="006B0E47"/>
    <w:rsid w:val="006B132A"/>
    <w:rsid w:val="006B1478"/>
    <w:rsid w:val="006B17FB"/>
    <w:rsid w:val="006B1DEE"/>
    <w:rsid w:val="006B23C1"/>
    <w:rsid w:val="006B2A06"/>
    <w:rsid w:val="006B2B59"/>
    <w:rsid w:val="006B30CD"/>
    <w:rsid w:val="006B351D"/>
    <w:rsid w:val="006B3658"/>
    <w:rsid w:val="006B3A25"/>
    <w:rsid w:val="006B3B18"/>
    <w:rsid w:val="006B3FD8"/>
    <w:rsid w:val="006B4157"/>
    <w:rsid w:val="006B417F"/>
    <w:rsid w:val="006B4239"/>
    <w:rsid w:val="006B4B04"/>
    <w:rsid w:val="006B5276"/>
    <w:rsid w:val="006B57AD"/>
    <w:rsid w:val="006B5E64"/>
    <w:rsid w:val="006B5FD0"/>
    <w:rsid w:val="006B60B8"/>
    <w:rsid w:val="006B62EC"/>
    <w:rsid w:val="006B6857"/>
    <w:rsid w:val="006B697D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464"/>
    <w:rsid w:val="006C1BCA"/>
    <w:rsid w:val="006C1CDF"/>
    <w:rsid w:val="006C1D52"/>
    <w:rsid w:val="006C22A1"/>
    <w:rsid w:val="006C2854"/>
    <w:rsid w:val="006C2CF4"/>
    <w:rsid w:val="006C2ED7"/>
    <w:rsid w:val="006C35D2"/>
    <w:rsid w:val="006C37AB"/>
    <w:rsid w:val="006C3CBF"/>
    <w:rsid w:val="006C3FBF"/>
    <w:rsid w:val="006C4214"/>
    <w:rsid w:val="006C424F"/>
    <w:rsid w:val="006C4575"/>
    <w:rsid w:val="006C4940"/>
    <w:rsid w:val="006C4A46"/>
    <w:rsid w:val="006C4A88"/>
    <w:rsid w:val="006C4CFF"/>
    <w:rsid w:val="006C4F36"/>
    <w:rsid w:val="006C520B"/>
    <w:rsid w:val="006C5218"/>
    <w:rsid w:val="006C5488"/>
    <w:rsid w:val="006C5928"/>
    <w:rsid w:val="006C61EC"/>
    <w:rsid w:val="006C6860"/>
    <w:rsid w:val="006C6895"/>
    <w:rsid w:val="006C6F4C"/>
    <w:rsid w:val="006C723D"/>
    <w:rsid w:val="006C75E5"/>
    <w:rsid w:val="006D011F"/>
    <w:rsid w:val="006D0258"/>
    <w:rsid w:val="006D0B24"/>
    <w:rsid w:val="006D1014"/>
    <w:rsid w:val="006D1038"/>
    <w:rsid w:val="006D1467"/>
    <w:rsid w:val="006D1C5B"/>
    <w:rsid w:val="006D2713"/>
    <w:rsid w:val="006D2A74"/>
    <w:rsid w:val="006D30E5"/>
    <w:rsid w:val="006D312B"/>
    <w:rsid w:val="006D380C"/>
    <w:rsid w:val="006D3D21"/>
    <w:rsid w:val="006D4368"/>
    <w:rsid w:val="006D4463"/>
    <w:rsid w:val="006D483E"/>
    <w:rsid w:val="006D4D27"/>
    <w:rsid w:val="006D4FF4"/>
    <w:rsid w:val="006D64E5"/>
    <w:rsid w:val="006D687A"/>
    <w:rsid w:val="006D6BB2"/>
    <w:rsid w:val="006D6C6D"/>
    <w:rsid w:val="006D6CD6"/>
    <w:rsid w:val="006D6D40"/>
    <w:rsid w:val="006D6F8D"/>
    <w:rsid w:val="006D7504"/>
    <w:rsid w:val="006D7D00"/>
    <w:rsid w:val="006E0678"/>
    <w:rsid w:val="006E07BE"/>
    <w:rsid w:val="006E0896"/>
    <w:rsid w:val="006E0A17"/>
    <w:rsid w:val="006E1466"/>
    <w:rsid w:val="006E1832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15"/>
    <w:rsid w:val="006E4193"/>
    <w:rsid w:val="006E41C2"/>
    <w:rsid w:val="006E45A8"/>
    <w:rsid w:val="006E4783"/>
    <w:rsid w:val="006E4A31"/>
    <w:rsid w:val="006E4B4E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E26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57A"/>
    <w:rsid w:val="006F6623"/>
    <w:rsid w:val="006F69A1"/>
    <w:rsid w:val="006F6C3C"/>
    <w:rsid w:val="006F6CA1"/>
    <w:rsid w:val="006F767E"/>
    <w:rsid w:val="006F7AC4"/>
    <w:rsid w:val="006F7EE1"/>
    <w:rsid w:val="006F7F5D"/>
    <w:rsid w:val="00700491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1DD0"/>
    <w:rsid w:val="00702B3D"/>
    <w:rsid w:val="007035E2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E5D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500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72B"/>
    <w:rsid w:val="00720EF8"/>
    <w:rsid w:val="007212F9"/>
    <w:rsid w:val="00721B03"/>
    <w:rsid w:val="007224FE"/>
    <w:rsid w:val="007229C4"/>
    <w:rsid w:val="0072330C"/>
    <w:rsid w:val="0072338E"/>
    <w:rsid w:val="007233FE"/>
    <w:rsid w:val="00724347"/>
    <w:rsid w:val="0072481F"/>
    <w:rsid w:val="00724B0D"/>
    <w:rsid w:val="00725311"/>
    <w:rsid w:val="007254B1"/>
    <w:rsid w:val="00725998"/>
    <w:rsid w:val="00725AC4"/>
    <w:rsid w:val="00725BDE"/>
    <w:rsid w:val="00726229"/>
    <w:rsid w:val="00726569"/>
    <w:rsid w:val="007266C5"/>
    <w:rsid w:val="00726A4B"/>
    <w:rsid w:val="00726A60"/>
    <w:rsid w:val="00727176"/>
    <w:rsid w:val="00727CCD"/>
    <w:rsid w:val="00727D5A"/>
    <w:rsid w:val="0073014F"/>
    <w:rsid w:val="0073053C"/>
    <w:rsid w:val="007308CD"/>
    <w:rsid w:val="007315AB"/>
    <w:rsid w:val="00731C5B"/>
    <w:rsid w:val="00731CBF"/>
    <w:rsid w:val="00731FBA"/>
    <w:rsid w:val="007320FF"/>
    <w:rsid w:val="0073243B"/>
    <w:rsid w:val="0073269D"/>
    <w:rsid w:val="00732781"/>
    <w:rsid w:val="007327B2"/>
    <w:rsid w:val="007330CC"/>
    <w:rsid w:val="00733275"/>
    <w:rsid w:val="00733818"/>
    <w:rsid w:val="007339AF"/>
    <w:rsid w:val="00733A2F"/>
    <w:rsid w:val="00733F6E"/>
    <w:rsid w:val="007344B6"/>
    <w:rsid w:val="00734762"/>
    <w:rsid w:val="00734BEB"/>
    <w:rsid w:val="00734D8D"/>
    <w:rsid w:val="0073513C"/>
    <w:rsid w:val="00735259"/>
    <w:rsid w:val="0073539F"/>
    <w:rsid w:val="00735608"/>
    <w:rsid w:val="007358C8"/>
    <w:rsid w:val="0073618B"/>
    <w:rsid w:val="00736848"/>
    <w:rsid w:val="00736D6C"/>
    <w:rsid w:val="007378EF"/>
    <w:rsid w:val="00737967"/>
    <w:rsid w:val="0074014C"/>
    <w:rsid w:val="0074095A"/>
    <w:rsid w:val="00740E52"/>
    <w:rsid w:val="00740F56"/>
    <w:rsid w:val="00741461"/>
    <w:rsid w:val="00741463"/>
    <w:rsid w:val="0074177D"/>
    <w:rsid w:val="00741A67"/>
    <w:rsid w:val="00741B39"/>
    <w:rsid w:val="0074281C"/>
    <w:rsid w:val="0074297D"/>
    <w:rsid w:val="00743092"/>
    <w:rsid w:val="007432F2"/>
    <w:rsid w:val="00743439"/>
    <w:rsid w:val="00743AC2"/>
    <w:rsid w:val="00743B1D"/>
    <w:rsid w:val="00743C8B"/>
    <w:rsid w:val="00744027"/>
    <w:rsid w:val="007443DA"/>
    <w:rsid w:val="00744D7F"/>
    <w:rsid w:val="007452E4"/>
    <w:rsid w:val="00745C03"/>
    <w:rsid w:val="00745D44"/>
    <w:rsid w:val="00745F77"/>
    <w:rsid w:val="0074649F"/>
    <w:rsid w:val="0074651D"/>
    <w:rsid w:val="00746FA8"/>
    <w:rsid w:val="00747382"/>
    <w:rsid w:val="0074791F"/>
    <w:rsid w:val="00747A07"/>
    <w:rsid w:val="00747D29"/>
    <w:rsid w:val="00747E76"/>
    <w:rsid w:val="00747FA4"/>
    <w:rsid w:val="00747FE8"/>
    <w:rsid w:val="00750406"/>
    <w:rsid w:val="007504FC"/>
    <w:rsid w:val="00750814"/>
    <w:rsid w:val="00750943"/>
    <w:rsid w:val="00750C59"/>
    <w:rsid w:val="00750E97"/>
    <w:rsid w:val="00751053"/>
    <w:rsid w:val="007514F0"/>
    <w:rsid w:val="00751701"/>
    <w:rsid w:val="00751A7E"/>
    <w:rsid w:val="00751ADD"/>
    <w:rsid w:val="00751DA9"/>
    <w:rsid w:val="00751DDE"/>
    <w:rsid w:val="00751E55"/>
    <w:rsid w:val="00752452"/>
    <w:rsid w:val="0075276C"/>
    <w:rsid w:val="00752AD1"/>
    <w:rsid w:val="00752F17"/>
    <w:rsid w:val="00753043"/>
    <w:rsid w:val="0075328F"/>
    <w:rsid w:val="00753349"/>
    <w:rsid w:val="00753A4A"/>
    <w:rsid w:val="00753C50"/>
    <w:rsid w:val="00753F67"/>
    <w:rsid w:val="00753FBF"/>
    <w:rsid w:val="00754031"/>
    <w:rsid w:val="007545A5"/>
    <w:rsid w:val="00754D68"/>
    <w:rsid w:val="0075512C"/>
    <w:rsid w:val="00755E00"/>
    <w:rsid w:val="007561B5"/>
    <w:rsid w:val="00756221"/>
    <w:rsid w:val="007570D1"/>
    <w:rsid w:val="007575E9"/>
    <w:rsid w:val="00757CDC"/>
    <w:rsid w:val="00760517"/>
    <w:rsid w:val="0076086F"/>
    <w:rsid w:val="00760D5D"/>
    <w:rsid w:val="00760E42"/>
    <w:rsid w:val="007611A3"/>
    <w:rsid w:val="0076170C"/>
    <w:rsid w:val="007618A7"/>
    <w:rsid w:val="00761B47"/>
    <w:rsid w:val="00762564"/>
    <w:rsid w:val="007625A5"/>
    <w:rsid w:val="00762862"/>
    <w:rsid w:val="00762DCD"/>
    <w:rsid w:val="007630F1"/>
    <w:rsid w:val="007632EA"/>
    <w:rsid w:val="007637A9"/>
    <w:rsid w:val="00763BBC"/>
    <w:rsid w:val="00763CDD"/>
    <w:rsid w:val="0076549A"/>
    <w:rsid w:val="00765523"/>
    <w:rsid w:val="00765CD2"/>
    <w:rsid w:val="00766521"/>
    <w:rsid w:val="00766993"/>
    <w:rsid w:val="00766D91"/>
    <w:rsid w:val="00766F46"/>
    <w:rsid w:val="00767017"/>
    <w:rsid w:val="00767256"/>
    <w:rsid w:val="0076747A"/>
    <w:rsid w:val="007676AD"/>
    <w:rsid w:val="007678B6"/>
    <w:rsid w:val="00767927"/>
    <w:rsid w:val="00767935"/>
    <w:rsid w:val="00770484"/>
    <w:rsid w:val="00770848"/>
    <w:rsid w:val="00770867"/>
    <w:rsid w:val="00770C03"/>
    <w:rsid w:val="00771067"/>
    <w:rsid w:val="0077244A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77B85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1B8"/>
    <w:rsid w:val="007837D0"/>
    <w:rsid w:val="007844C8"/>
    <w:rsid w:val="007845B1"/>
    <w:rsid w:val="00784634"/>
    <w:rsid w:val="0078465E"/>
    <w:rsid w:val="00784978"/>
    <w:rsid w:val="007849AA"/>
    <w:rsid w:val="00784EA6"/>
    <w:rsid w:val="00784EBD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0563"/>
    <w:rsid w:val="0079063B"/>
    <w:rsid w:val="007907C1"/>
    <w:rsid w:val="00790C49"/>
    <w:rsid w:val="007910B5"/>
    <w:rsid w:val="00791170"/>
    <w:rsid w:val="00791274"/>
    <w:rsid w:val="007915B2"/>
    <w:rsid w:val="0079184A"/>
    <w:rsid w:val="00791865"/>
    <w:rsid w:val="00791A60"/>
    <w:rsid w:val="00791F2D"/>
    <w:rsid w:val="00791F8F"/>
    <w:rsid w:val="007920CE"/>
    <w:rsid w:val="00792848"/>
    <w:rsid w:val="007930DD"/>
    <w:rsid w:val="0079315A"/>
    <w:rsid w:val="0079321C"/>
    <w:rsid w:val="00793324"/>
    <w:rsid w:val="007940B5"/>
    <w:rsid w:val="007940E4"/>
    <w:rsid w:val="00794941"/>
    <w:rsid w:val="00794ABC"/>
    <w:rsid w:val="00795443"/>
    <w:rsid w:val="00795A42"/>
    <w:rsid w:val="00795B72"/>
    <w:rsid w:val="00796B04"/>
    <w:rsid w:val="00797373"/>
    <w:rsid w:val="0079765D"/>
    <w:rsid w:val="0079783C"/>
    <w:rsid w:val="007978CC"/>
    <w:rsid w:val="0079798D"/>
    <w:rsid w:val="00797B9D"/>
    <w:rsid w:val="00797BCD"/>
    <w:rsid w:val="00797FF7"/>
    <w:rsid w:val="007A0262"/>
    <w:rsid w:val="007A0720"/>
    <w:rsid w:val="007A0AF2"/>
    <w:rsid w:val="007A0C2A"/>
    <w:rsid w:val="007A18A9"/>
    <w:rsid w:val="007A237C"/>
    <w:rsid w:val="007A240E"/>
    <w:rsid w:val="007A2486"/>
    <w:rsid w:val="007A25D6"/>
    <w:rsid w:val="007A2655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630"/>
    <w:rsid w:val="007A67C3"/>
    <w:rsid w:val="007A7463"/>
    <w:rsid w:val="007A7479"/>
    <w:rsid w:val="007A77F7"/>
    <w:rsid w:val="007A7F05"/>
    <w:rsid w:val="007A7F6E"/>
    <w:rsid w:val="007B028E"/>
    <w:rsid w:val="007B071B"/>
    <w:rsid w:val="007B0D5E"/>
    <w:rsid w:val="007B1DBE"/>
    <w:rsid w:val="007B1E6D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46"/>
    <w:rsid w:val="007B72A5"/>
    <w:rsid w:val="007B76D5"/>
    <w:rsid w:val="007B789A"/>
    <w:rsid w:val="007B79A3"/>
    <w:rsid w:val="007B79EB"/>
    <w:rsid w:val="007B7A68"/>
    <w:rsid w:val="007C08D5"/>
    <w:rsid w:val="007C0F30"/>
    <w:rsid w:val="007C1337"/>
    <w:rsid w:val="007C138A"/>
    <w:rsid w:val="007C15DF"/>
    <w:rsid w:val="007C1E59"/>
    <w:rsid w:val="007C22C6"/>
    <w:rsid w:val="007C23B0"/>
    <w:rsid w:val="007C2569"/>
    <w:rsid w:val="007C256D"/>
    <w:rsid w:val="007C26F0"/>
    <w:rsid w:val="007C2B0A"/>
    <w:rsid w:val="007C2D02"/>
    <w:rsid w:val="007C2E7B"/>
    <w:rsid w:val="007C31FB"/>
    <w:rsid w:val="007C3429"/>
    <w:rsid w:val="007C351A"/>
    <w:rsid w:val="007C36EB"/>
    <w:rsid w:val="007C4CDC"/>
    <w:rsid w:val="007C4DD7"/>
    <w:rsid w:val="007C5553"/>
    <w:rsid w:val="007C59B0"/>
    <w:rsid w:val="007C605C"/>
    <w:rsid w:val="007C65C4"/>
    <w:rsid w:val="007C6633"/>
    <w:rsid w:val="007C66F0"/>
    <w:rsid w:val="007C6A5A"/>
    <w:rsid w:val="007C6BCC"/>
    <w:rsid w:val="007C7214"/>
    <w:rsid w:val="007D0424"/>
    <w:rsid w:val="007D070F"/>
    <w:rsid w:val="007D0C15"/>
    <w:rsid w:val="007D0CD2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D7E84"/>
    <w:rsid w:val="007E0121"/>
    <w:rsid w:val="007E032D"/>
    <w:rsid w:val="007E04D3"/>
    <w:rsid w:val="007E0543"/>
    <w:rsid w:val="007E08D0"/>
    <w:rsid w:val="007E0C9D"/>
    <w:rsid w:val="007E0E68"/>
    <w:rsid w:val="007E12F7"/>
    <w:rsid w:val="007E130A"/>
    <w:rsid w:val="007E16D8"/>
    <w:rsid w:val="007E174F"/>
    <w:rsid w:val="007E181D"/>
    <w:rsid w:val="007E1FA0"/>
    <w:rsid w:val="007E2671"/>
    <w:rsid w:val="007E275B"/>
    <w:rsid w:val="007E2E47"/>
    <w:rsid w:val="007E2EA2"/>
    <w:rsid w:val="007E3343"/>
    <w:rsid w:val="007E33C7"/>
    <w:rsid w:val="007E33D5"/>
    <w:rsid w:val="007E3BBC"/>
    <w:rsid w:val="007E3C6E"/>
    <w:rsid w:val="007E4034"/>
    <w:rsid w:val="007E4E34"/>
    <w:rsid w:val="007E5056"/>
    <w:rsid w:val="007E53EE"/>
    <w:rsid w:val="007E54CD"/>
    <w:rsid w:val="007E571C"/>
    <w:rsid w:val="007E5A89"/>
    <w:rsid w:val="007E62DA"/>
    <w:rsid w:val="007E6469"/>
    <w:rsid w:val="007E6B44"/>
    <w:rsid w:val="007E714B"/>
    <w:rsid w:val="007E7331"/>
    <w:rsid w:val="007E751B"/>
    <w:rsid w:val="007E75F0"/>
    <w:rsid w:val="007E7723"/>
    <w:rsid w:val="007E7802"/>
    <w:rsid w:val="007E7865"/>
    <w:rsid w:val="007E7FE7"/>
    <w:rsid w:val="007F00CB"/>
    <w:rsid w:val="007F0C6D"/>
    <w:rsid w:val="007F0F4F"/>
    <w:rsid w:val="007F1348"/>
    <w:rsid w:val="007F23B4"/>
    <w:rsid w:val="007F27D2"/>
    <w:rsid w:val="007F2A37"/>
    <w:rsid w:val="007F2E1B"/>
    <w:rsid w:val="007F31E3"/>
    <w:rsid w:val="007F3AE4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309"/>
    <w:rsid w:val="007F637E"/>
    <w:rsid w:val="007F63FA"/>
    <w:rsid w:val="007F6CAC"/>
    <w:rsid w:val="007F708A"/>
    <w:rsid w:val="007F721A"/>
    <w:rsid w:val="007F764D"/>
    <w:rsid w:val="007F76A4"/>
    <w:rsid w:val="007F7E3E"/>
    <w:rsid w:val="008000B5"/>
    <w:rsid w:val="00800173"/>
    <w:rsid w:val="00800293"/>
    <w:rsid w:val="008004A1"/>
    <w:rsid w:val="008007FD"/>
    <w:rsid w:val="0080093C"/>
    <w:rsid w:val="00801244"/>
    <w:rsid w:val="00801DA5"/>
    <w:rsid w:val="00802948"/>
    <w:rsid w:val="00803379"/>
    <w:rsid w:val="008038C6"/>
    <w:rsid w:val="00803C3D"/>
    <w:rsid w:val="00803EAA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0F19"/>
    <w:rsid w:val="008111BA"/>
    <w:rsid w:val="008114C0"/>
    <w:rsid w:val="008119AA"/>
    <w:rsid w:val="00811B5D"/>
    <w:rsid w:val="00811C64"/>
    <w:rsid w:val="008129ED"/>
    <w:rsid w:val="00812C2A"/>
    <w:rsid w:val="008132C2"/>
    <w:rsid w:val="00813BD5"/>
    <w:rsid w:val="008143DD"/>
    <w:rsid w:val="00814825"/>
    <w:rsid w:val="008148D2"/>
    <w:rsid w:val="0081502C"/>
    <w:rsid w:val="0081553A"/>
    <w:rsid w:val="00815856"/>
    <w:rsid w:val="00815CFF"/>
    <w:rsid w:val="00816347"/>
    <w:rsid w:val="0081643F"/>
    <w:rsid w:val="00817181"/>
    <w:rsid w:val="008171E8"/>
    <w:rsid w:val="00817301"/>
    <w:rsid w:val="0081795A"/>
    <w:rsid w:val="00817B20"/>
    <w:rsid w:val="00817C7B"/>
    <w:rsid w:val="00820615"/>
    <w:rsid w:val="0082094A"/>
    <w:rsid w:val="00820D1B"/>
    <w:rsid w:val="00820FCF"/>
    <w:rsid w:val="00821CA6"/>
    <w:rsid w:val="00821EA9"/>
    <w:rsid w:val="0082260A"/>
    <w:rsid w:val="00822F61"/>
    <w:rsid w:val="008233EA"/>
    <w:rsid w:val="0082435C"/>
    <w:rsid w:val="0082440D"/>
    <w:rsid w:val="00824D2E"/>
    <w:rsid w:val="0082557E"/>
    <w:rsid w:val="00825ACD"/>
    <w:rsid w:val="00825ACF"/>
    <w:rsid w:val="00825EC5"/>
    <w:rsid w:val="008260A4"/>
    <w:rsid w:val="0082664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022"/>
    <w:rsid w:val="00831167"/>
    <w:rsid w:val="0083137C"/>
    <w:rsid w:val="00831433"/>
    <w:rsid w:val="008318F3"/>
    <w:rsid w:val="00832035"/>
    <w:rsid w:val="00832139"/>
    <w:rsid w:val="00832A8F"/>
    <w:rsid w:val="00832BE6"/>
    <w:rsid w:val="00832C07"/>
    <w:rsid w:val="008332A1"/>
    <w:rsid w:val="00833392"/>
    <w:rsid w:val="0083365C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41F"/>
    <w:rsid w:val="0083577B"/>
    <w:rsid w:val="00835C6C"/>
    <w:rsid w:val="00835F2C"/>
    <w:rsid w:val="00836006"/>
    <w:rsid w:val="0083653B"/>
    <w:rsid w:val="0083675E"/>
    <w:rsid w:val="00836EBC"/>
    <w:rsid w:val="0083700F"/>
    <w:rsid w:val="00837093"/>
    <w:rsid w:val="0083721E"/>
    <w:rsid w:val="00837BC2"/>
    <w:rsid w:val="008418F0"/>
    <w:rsid w:val="00841D69"/>
    <w:rsid w:val="00842390"/>
    <w:rsid w:val="00842B17"/>
    <w:rsid w:val="00842BB1"/>
    <w:rsid w:val="00842BE3"/>
    <w:rsid w:val="00842C97"/>
    <w:rsid w:val="0084306D"/>
    <w:rsid w:val="008431E0"/>
    <w:rsid w:val="0084332A"/>
    <w:rsid w:val="00843400"/>
    <w:rsid w:val="00843701"/>
    <w:rsid w:val="0084376A"/>
    <w:rsid w:val="0084387F"/>
    <w:rsid w:val="00843CB7"/>
    <w:rsid w:val="00844BE8"/>
    <w:rsid w:val="00844C52"/>
    <w:rsid w:val="008466DE"/>
    <w:rsid w:val="00846797"/>
    <w:rsid w:val="00846E02"/>
    <w:rsid w:val="00847509"/>
    <w:rsid w:val="00847E55"/>
    <w:rsid w:val="008500FF"/>
    <w:rsid w:val="00850629"/>
    <w:rsid w:val="00850E4B"/>
    <w:rsid w:val="008518B2"/>
    <w:rsid w:val="008522D6"/>
    <w:rsid w:val="0085231E"/>
    <w:rsid w:val="00852A65"/>
    <w:rsid w:val="008537CC"/>
    <w:rsid w:val="0085394A"/>
    <w:rsid w:val="00853AAE"/>
    <w:rsid w:val="00854CAA"/>
    <w:rsid w:val="008552DF"/>
    <w:rsid w:val="00855584"/>
    <w:rsid w:val="00855C48"/>
    <w:rsid w:val="00855CD5"/>
    <w:rsid w:val="00855D58"/>
    <w:rsid w:val="00856134"/>
    <w:rsid w:val="00856517"/>
    <w:rsid w:val="008565EB"/>
    <w:rsid w:val="00856AFE"/>
    <w:rsid w:val="00857223"/>
    <w:rsid w:val="00857403"/>
    <w:rsid w:val="008574AD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78"/>
    <w:rsid w:val="008620CE"/>
    <w:rsid w:val="0086247D"/>
    <w:rsid w:val="0086278D"/>
    <w:rsid w:val="0086294A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407"/>
    <w:rsid w:val="00865863"/>
    <w:rsid w:val="00865A00"/>
    <w:rsid w:val="00866160"/>
    <w:rsid w:val="0086641D"/>
    <w:rsid w:val="008673F4"/>
    <w:rsid w:val="00867691"/>
    <w:rsid w:val="008702BB"/>
    <w:rsid w:val="00870379"/>
    <w:rsid w:val="00870805"/>
    <w:rsid w:val="00870806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22"/>
    <w:rsid w:val="00874FCA"/>
    <w:rsid w:val="008753C5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4B6"/>
    <w:rsid w:val="008805F4"/>
    <w:rsid w:val="00880641"/>
    <w:rsid w:val="00881202"/>
    <w:rsid w:val="0088160E"/>
    <w:rsid w:val="0088193A"/>
    <w:rsid w:val="00881999"/>
    <w:rsid w:val="008822B6"/>
    <w:rsid w:val="008828A1"/>
    <w:rsid w:val="0088305E"/>
    <w:rsid w:val="00883270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8F6"/>
    <w:rsid w:val="00884921"/>
    <w:rsid w:val="00884CAC"/>
    <w:rsid w:val="00884CFC"/>
    <w:rsid w:val="00884DAE"/>
    <w:rsid w:val="00885464"/>
    <w:rsid w:val="00885AA3"/>
    <w:rsid w:val="00886000"/>
    <w:rsid w:val="0088641F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33A"/>
    <w:rsid w:val="00892EAC"/>
    <w:rsid w:val="00893112"/>
    <w:rsid w:val="008931D4"/>
    <w:rsid w:val="00893238"/>
    <w:rsid w:val="00893934"/>
    <w:rsid w:val="00893C86"/>
    <w:rsid w:val="00893D07"/>
    <w:rsid w:val="00893D8A"/>
    <w:rsid w:val="008942B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8E4"/>
    <w:rsid w:val="00896B47"/>
    <w:rsid w:val="008970D0"/>
    <w:rsid w:val="00897ABB"/>
    <w:rsid w:val="00897C02"/>
    <w:rsid w:val="008A0317"/>
    <w:rsid w:val="008A05DB"/>
    <w:rsid w:val="008A0949"/>
    <w:rsid w:val="008A0BE5"/>
    <w:rsid w:val="008A0E68"/>
    <w:rsid w:val="008A0ECF"/>
    <w:rsid w:val="008A14FA"/>
    <w:rsid w:val="008A1814"/>
    <w:rsid w:val="008A1BC5"/>
    <w:rsid w:val="008A1D80"/>
    <w:rsid w:val="008A2209"/>
    <w:rsid w:val="008A2CC1"/>
    <w:rsid w:val="008A2DF0"/>
    <w:rsid w:val="008A3026"/>
    <w:rsid w:val="008A3047"/>
    <w:rsid w:val="008A354F"/>
    <w:rsid w:val="008A36B2"/>
    <w:rsid w:val="008A3792"/>
    <w:rsid w:val="008A3D4F"/>
    <w:rsid w:val="008A3F36"/>
    <w:rsid w:val="008A4025"/>
    <w:rsid w:val="008A41AE"/>
    <w:rsid w:val="008A4381"/>
    <w:rsid w:val="008A490F"/>
    <w:rsid w:val="008A4A3B"/>
    <w:rsid w:val="008A5187"/>
    <w:rsid w:val="008A5450"/>
    <w:rsid w:val="008A5462"/>
    <w:rsid w:val="008A5570"/>
    <w:rsid w:val="008A5B90"/>
    <w:rsid w:val="008A6137"/>
    <w:rsid w:val="008A655D"/>
    <w:rsid w:val="008A6CC5"/>
    <w:rsid w:val="008A6FF6"/>
    <w:rsid w:val="008B036A"/>
    <w:rsid w:val="008B06B6"/>
    <w:rsid w:val="008B0A99"/>
    <w:rsid w:val="008B1019"/>
    <w:rsid w:val="008B1074"/>
    <w:rsid w:val="008B1588"/>
    <w:rsid w:val="008B172E"/>
    <w:rsid w:val="008B1862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6C2"/>
    <w:rsid w:val="008B36DD"/>
    <w:rsid w:val="008B3A0E"/>
    <w:rsid w:val="008B3ED2"/>
    <w:rsid w:val="008B43FD"/>
    <w:rsid w:val="008B48A8"/>
    <w:rsid w:val="008B4E10"/>
    <w:rsid w:val="008B4E5E"/>
    <w:rsid w:val="008B5053"/>
    <w:rsid w:val="008B57CA"/>
    <w:rsid w:val="008B5BDF"/>
    <w:rsid w:val="008B5CE7"/>
    <w:rsid w:val="008B622F"/>
    <w:rsid w:val="008B63DA"/>
    <w:rsid w:val="008B64F6"/>
    <w:rsid w:val="008B6A11"/>
    <w:rsid w:val="008B6EBA"/>
    <w:rsid w:val="008B72B9"/>
    <w:rsid w:val="008B73C7"/>
    <w:rsid w:val="008B7EA6"/>
    <w:rsid w:val="008C0367"/>
    <w:rsid w:val="008C0A60"/>
    <w:rsid w:val="008C0B7C"/>
    <w:rsid w:val="008C0BD1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B31"/>
    <w:rsid w:val="008C2F98"/>
    <w:rsid w:val="008C3B33"/>
    <w:rsid w:val="008C3DFE"/>
    <w:rsid w:val="008C4511"/>
    <w:rsid w:val="008C46E5"/>
    <w:rsid w:val="008C4925"/>
    <w:rsid w:val="008C4A5A"/>
    <w:rsid w:val="008C4AF7"/>
    <w:rsid w:val="008C4B08"/>
    <w:rsid w:val="008C5BF8"/>
    <w:rsid w:val="008C5CDD"/>
    <w:rsid w:val="008C5EDC"/>
    <w:rsid w:val="008C617D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C7E5C"/>
    <w:rsid w:val="008D0297"/>
    <w:rsid w:val="008D02D4"/>
    <w:rsid w:val="008D04D9"/>
    <w:rsid w:val="008D0809"/>
    <w:rsid w:val="008D08F3"/>
    <w:rsid w:val="008D0AE4"/>
    <w:rsid w:val="008D0B85"/>
    <w:rsid w:val="008D0B94"/>
    <w:rsid w:val="008D0F60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4EBB"/>
    <w:rsid w:val="008D513D"/>
    <w:rsid w:val="008D5352"/>
    <w:rsid w:val="008D5892"/>
    <w:rsid w:val="008D58B3"/>
    <w:rsid w:val="008D5E69"/>
    <w:rsid w:val="008D6148"/>
    <w:rsid w:val="008D61A8"/>
    <w:rsid w:val="008D69D4"/>
    <w:rsid w:val="008D6A56"/>
    <w:rsid w:val="008D7415"/>
    <w:rsid w:val="008D7919"/>
    <w:rsid w:val="008E006E"/>
    <w:rsid w:val="008E01FD"/>
    <w:rsid w:val="008E047D"/>
    <w:rsid w:val="008E0598"/>
    <w:rsid w:val="008E071B"/>
    <w:rsid w:val="008E0E9B"/>
    <w:rsid w:val="008E15E7"/>
    <w:rsid w:val="008E1E3B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362"/>
    <w:rsid w:val="008E35DA"/>
    <w:rsid w:val="008E36C7"/>
    <w:rsid w:val="008E37F8"/>
    <w:rsid w:val="008E3983"/>
    <w:rsid w:val="008E403C"/>
    <w:rsid w:val="008E47F4"/>
    <w:rsid w:val="008E489B"/>
    <w:rsid w:val="008E4BBA"/>
    <w:rsid w:val="008E4E96"/>
    <w:rsid w:val="008E4E9A"/>
    <w:rsid w:val="008E529D"/>
    <w:rsid w:val="008E608A"/>
    <w:rsid w:val="008E60EB"/>
    <w:rsid w:val="008E62E9"/>
    <w:rsid w:val="008E6F51"/>
    <w:rsid w:val="008E6F83"/>
    <w:rsid w:val="008E72BB"/>
    <w:rsid w:val="008E7968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1FB8"/>
    <w:rsid w:val="008F2528"/>
    <w:rsid w:val="008F278D"/>
    <w:rsid w:val="008F296B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1D8"/>
    <w:rsid w:val="00905A6D"/>
    <w:rsid w:val="00905F6D"/>
    <w:rsid w:val="009067EF"/>
    <w:rsid w:val="0090691A"/>
    <w:rsid w:val="00906A13"/>
    <w:rsid w:val="00907616"/>
    <w:rsid w:val="00907AFA"/>
    <w:rsid w:val="0091045B"/>
    <w:rsid w:val="00910676"/>
    <w:rsid w:val="00910692"/>
    <w:rsid w:val="00910730"/>
    <w:rsid w:val="00910977"/>
    <w:rsid w:val="00910C15"/>
    <w:rsid w:val="00910EEB"/>
    <w:rsid w:val="009114E5"/>
    <w:rsid w:val="00911A31"/>
    <w:rsid w:val="009120C4"/>
    <w:rsid w:val="00912118"/>
    <w:rsid w:val="009121E6"/>
    <w:rsid w:val="009123C2"/>
    <w:rsid w:val="0091256D"/>
    <w:rsid w:val="009127F8"/>
    <w:rsid w:val="00912E43"/>
    <w:rsid w:val="0091302F"/>
    <w:rsid w:val="00913036"/>
    <w:rsid w:val="00913143"/>
    <w:rsid w:val="0091368E"/>
    <w:rsid w:val="00913AB6"/>
    <w:rsid w:val="00913C0C"/>
    <w:rsid w:val="00913DCD"/>
    <w:rsid w:val="00914028"/>
    <w:rsid w:val="0091412B"/>
    <w:rsid w:val="0091433F"/>
    <w:rsid w:val="00914695"/>
    <w:rsid w:val="0091490C"/>
    <w:rsid w:val="00914D7E"/>
    <w:rsid w:val="00914F4A"/>
    <w:rsid w:val="009157A3"/>
    <w:rsid w:val="00915868"/>
    <w:rsid w:val="00915C1E"/>
    <w:rsid w:val="009160E2"/>
    <w:rsid w:val="009165C0"/>
    <w:rsid w:val="00916BB1"/>
    <w:rsid w:val="0091716D"/>
    <w:rsid w:val="00917431"/>
    <w:rsid w:val="00917AD5"/>
    <w:rsid w:val="00917DA5"/>
    <w:rsid w:val="00920525"/>
    <w:rsid w:val="009208A3"/>
    <w:rsid w:val="009212C2"/>
    <w:rsid w:val="0092161E"/>
    <w:rsid w:val="00921B59"/>
    <w:rsid w:val="00921F55"/>
    <w:rsid w:val="009221B4"/>
    <w:rsid w:val="009221DE"/>
    <w:rsid w:val="00922411"/>
    <w:rsid w:val="009227FF"/>
    <w:rsid w:val="00922F94"/>
    <w:rsid w:val="00922FEF"/>
    <w:rsid w:val="009230F2"/>
    <w:rsid w:val="00923142"/>
    <w:rsid w:val="00923253"/>
    <w:rsid w:val="00923EDC"/>
    <w:rsid w:val="0092423C"/>
    <w:rsid w:val="009244C1"/>
    <w:rsid w:val="00924703"/>
    <w:rsid w:val="009247F4"/>
    <w:rsid w:val="00924B8E"/>
    <w:rsid w:val="00924DC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732"/>
    <w:rsid w:val="00933D45"/>
    <w:rsid w:val="0093426F"/>
    <w:rsid w:val="00934298"/>
    <w:rsid w:val="009344A6"/>
    <w:rsid w:val="009347B8"/>
    <w:rsid w:val="00934919"/>
    <w:rsid w:val="00934D0C"/>
    <w:rsid w:val="00934DA0"/>
    <w:rsid w:val="0093523D"/>
    <w:rsid w:val="00935439"/>
    <w:rsid w:val="0093573A"/>
    <w:rsid w:val="00935EAE"/>
    <w:rsid w:val="00935F45"/>
    <w:rsid w:val="0093654A"/>
    <w:rsid w:val="009366D0"/>
    <w:rsid w:val="009366E4"/>
    <w:rsid w:val="00936847"/>
    <w:rsid w:val="0093692E"/>
    <w:rsid w:val="0093749A"/>
    <w:rsid w:val="0093758C"/>
    <w:rsid w:val="009404CB"/>
    <w:rsid w:val="00940599"/>
    <w:rsid w:val="009410D5"/>
    <w:rsid w:val="009412BD"/>
    <w:rsid w:val="00941708"/>
    <w:rsid w:val="00941718"/>
    <w:rsid w:val="00941847"/>
    <w:rsid w:val="00941957"/>
    <w:rsid w:val="009421CF"/>
    <w:rsid w:val="00942A8B"/>
    <w:rsid w:val="00942DB7"/>
    <w:rsid w:val="009437B2"/>
    <w:rsid w:val="009439DA"/>
    <w:rsid w:val="0094443B"/>
    <w:rsid w:val="0094480A"/>
    <w:rsid w:val="00944DA4"/>
    <w:rsid w:val="00945010"/>
    <w:rsid w:val="009453B3"/>
    <w:rsid w:val="00945500"/>
    <w:rsid w:val="009455AE"/>
    <w:rsid w:val="00945B36"/>
    <w:rsid w:val="009461BC"/>
    <w:rsid w:val="00946219"/>
    <w:rsid w:val="009463DE"/>
    <w:rsid w:val="00946ADE"/>
    <w:rsid w:val="00946EF3"/>
    <w:rsid w:val="00946F4F"/>
    <w:rsid w:val="00947228"/>
    <w:rsid w:val="0094770D"/>
    <w:rsid w:val="00947A86"/>
    <w:rsid w:val="00947BE1"/>
    <w:rsid w:val="00947EA9"/>
    <w:rsid w:val="00947F79"/>
    <w:rsid w:val="00947FB1"/>
    <w:rsid w:val="0095000B"/>
    <w:rsid w:val="009502A9"/>
    <w:rsid w:val="00950329"/>
    <w:rsid w:val="00950633"/>
    <w:rsid w:val="0095094D"/>
    <w:rsid w:val="0095097F"/>
    <w:rsid w:val="00951013"/>
    <w:rsid w:val="009510D5"/>
    <w:rsid w:val="00951889"/>
    <w:rsid w:val="00951E76"/>
    <w:rsid w:val="0095219E"/>
    <w:rsid w:val="0095274F"/>
    <w:rsid w:val="00952DC7"/>
    <w:rsid w:val="00953D1D"/>
    <w:rsid w:val="00953FFC"/>
    <w:rsid w:val="009541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A55"/>
    <w:rsid w:val="00960E59"/>
    <w:rsid w:val="009611D5"/>
    <w:rsid w:val="0096125C"/>
    <w:rsid w:val="00961373"/>
    <w:rsid w:val="009613ED"/>
    <w:rsid w:val="009615E6"/>
    <w:rsid w:val="00961C8A"/>
    <w:rsid w:val="00961D24"/>
    <w:rsid w:val="00961EF0"/>
    <w:rsid w:val="00962102"/>
    <w:rsid w:val="009629CA"/>
    <w:rsid w:val="00962C45"/>
    <w:rsid w:val="009630F9"/>
    <w:rsid w:val="00963589"/>
    <w:rsid w:val="00963AAD"/>
    <w:rsid w:val="00963CA2"/>
    <w:rsid w:val="009645A1"/>
    <w:rsid w:val="009646F8"/>
    <w:rsid w:val="0096475E"/>
    <w:rsid w:val="00964956"/>
    <w:rsid w:val="00964C34"/>
    <w:rsid w:val="00964C8A"/>
    <w:rsid w:val="00965822"/>
    <w:rsid w:val="00965E92"/>
    <w:rsid w:val="00965EBC"/>
    <w:rsid w:val="009660FF"/>
    <w:rsid w:val="0096699A"/>
    <w:rsid w:val="009669E8"/>
    <w:rsid w:val="00966D55"/>
    <w:rsid w:val="00967014"/>
    <w:rsid w:val="00967AE4"/>
    <w:rsid w:val="00967C56"/>
    <w:rsid w:val="0097009A"/>
    <w:rsid w:val="009700DD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0CF"/>
    <w:rsid w:val="00973139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6DEE"/>
    <w:rsid w:val="0097725B"/>
    <w:rsid w:val="00977962"/>
    <w:rsid w:val="00977DDE"/>
    <w:rsid w:val="00980271"/>
    <w:rsid w:val="00980685"/>
    <w:rsid w:val="00980954"/>
    <w:rsid w:val="00980A32"/>
    <w:rsid w:val="009813DF"/>
    <w:rsid w:val="00981CB0"/>
    <w:rsid w:val="00981DA1"/>
    <w:rsid w:val="00981DC2"/>
    <w:rsid w:val="00982048"/>
    <w:rsid w:val="00982766"/>
    <w:rsid w:val="009829DF"/>
    <w:rsid w:val="00982AC2"/>
    <w:rsid w:val="00982B19"/>
    <w:rsid w:val="00982D72"/>
    <w:rsid w:val="00982E67"/>
    <w:rsid w:val="009831AA"/>
    <w:rsid w:val="00983733"/>
    <w:rsid w:val="009839AD"/>
    <w:rsid w:val="00983D75"/>
    <w:rsid w:val="009841A3"/>
    <w:rsid w:val="009848E0"/>
    <w:rsid w:val="00984DA3"/>
    <w:rsid w:val="009853CA"/>
    <w:rsid w:val="009857C4"/>
    <w:rsid w:val="00985A94"/>
    <w:rsid w:val="00985E35"/>
    <w:rsid w:val="00986226"/>
    <w:rsid w:val="009863EF"/>
    <w:rsid w:val="009864F8"/>
    <w:rsid w:val="0098651F"/>
    <w:rsid w:val="00986730"/>
    <w:rsid w:val="00986BC6"/>
    <w:rsid w:val="00986C65"/>
    <w:rsid w:val="00986E28"/>
    <w:rsid w:val="00987E6B"/>
    <w:rsid w:val="009900AD"/>
    <w:rsid w:val="009902EB"/>
    <w:rsid w:val="009904DB"/>
    <w:rsid w:val="00990784"/>
    <w:rsid w:val="00990868"/>
    <w:rsid w:val="00990976"/>
    <w:rsid w:val="009909F4"/>
    <w:rsid w:val="009915DA"/>
    <w:rsid w:val="009916B6"/>
    <w:rsid w:val="009917C8"/>
    <w:rsid w:val="0099199B"/>
    <w:rsid w:val="00992BC7"/>
    <w:rsid w:val="00992E40"/>
    <w:rsid w:val="00993093"/>
    <w:rsid w:val="009930BB"/>
    <w:rsid w:val="0099353B"/>
    <w:rsid w:val="009946B4"/>
    <w:rsid w:val="0099494A"/>
    <w:rsid w:val="00995199"/>
    <w:rsid w:val="009951F4"/>
    <w:rsid w:val="009962DA"/>
    <w:rsid w:val="00996314"/>
    <w:rsid w:val="00996473"/>
    <w:rsid w:val="00996A9A"/>
    <w:rsid w:val="00996CC0"/>
    <w:rsid w:val="00996DB7"/>
    <w:rsid w:val="00997462"/>
    <w:rsid w:val="00997727"/>
    <w:rsid w:val="00997BC4"/>
    <w:rsid w:val="009A0112"/>
    <w:rsid w:val="009A03A6"/>
    <w:rsid w:val="009A04E0"/>
    <w:rsid w:val="009A060C"/>
    <w:rsid w:val="009A097A"/>
    <w:rsid w:val="009A1138"/>
    <w:rsid w:val="009A1158"/>
    <w:rsid w:val="009A2394"/>
    <w:rsid w:val="009A2593"/>
    <w:rsid w:val="009A27BB"/>
    <w:rsid w:val="009A2925"/>
    <w:rsid w:val="009A2BD2"/>
    <w:rsid w:val="009A2F56"/>
    <w:rsid w:val="009A30CB"/>
    <w:rsid w:val="009A33A0"/>
    <w:rsid w:val="009A3529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699"/>
    <w:rsid w:val="009A7863"/>
    <w:rsid w:val="009A78D9"/>
    <w:rsid w:val="009A7CDA"/>
    <w:rsid w:val="009A7F0C"/>
    <w:rsid w:val="009B0198"/>
    <w:rsid w:val="009B0452"/>
    <w:rsid w:val="009B06D3"/>
    <w:rsid w:val="009B07E3"/>
    <w:rsid w:val="009B09F1"/>
    <w:rsid w:val="009B0A1F"/>
    <w:rsid w:val="009B0CEE"/>
    <w:rsid w:val="009B0E3F"/>
    <w:rsid w:val="009B14B1"/>
    <w:rsid w:val="009B1820"/>
    <w:rsid w:val="009B1886"/>
    <w:rsid w:val="009B2019"/>
    <w:rsid w:val="009B2708"/>
    <w:rsid w:val="009B2897"/>
    <w:rsid w:val="009B3160"/>
    <w:rsid w:val="009B31CA"/>
    <w:rsid w:val="009B3358"/>
    <w:rsid w:val="009B33C8"/>
    <w:rsid w:val="009B362E"/>
    <w:rsid w:val="009B3C8F"/>
    <w:rsid w:val="009B3F27"/>
    <w:rsid w:val="009B429F"/>
    <w:rsid w:val="009B4C4A"/>
    <w:rsid w:val="009B50AF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7E4"/>
    <w:rsid w:val="009B790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1DC"/>
    <w:rsid w:val="009C5359"/>
    <w:rsid w:val="009C5917"/>
    <w:rsid w:val="009C5D34"/>
    <w:rsid w:val="009C6043"/>
    <w:rsid w:val="009C6163"/>
    <w:rsid w:val="009C622A"/>
    <w:rsid w:val="009C6C4D"/>
    <w:rsid w:val="009C6EAB"/>
    <w:rsid w:val="009C6EDA"/>
    <w:rsid w:val="009C7034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A88"/>
    <w:rsid w:val="009D1B7E"/>
    <w:rsid w:val="009D1CFD"/>
    <w:rsid w:val="009D1D7F"/>
    <w:rsid w:val="009D2367"/>
    <w:rsid w:val="009D2810"/>
    <w:rsid w:val="009D28E1"/>
    <w:rsid w:val="009D2BFB"/>
    <w:rsid w:val="009D2DE7"/>
    <w:rsid w:val="009D3756"/>
    <w:rsid w:val="009D3774"/>
    <w:rsid w:val="009D3CEF"/>
    <w:rsid w:val="009D3D2A"/>
    <w:rsid w:val="009D3D91"/>
    <w:rsid w:val="009D428C"/>
    <w:rsid w:val="009D439D"/>
    <w:rsid w:val="009D46E2"/>
    <w:rsid w:val="009D4915"/>
    <w:rsid w:val="009D4F3F"/>
    <w:rsid w:val="009D55D2"/>
    <w:rsid w:val="009D57A7"/>
    <w:rsid w:val="009D62E8"/>
    <w:rsid w:val="009D663A"/>
    <w:rsid w:val="009D66EC"/>
    <w:rsid w:val="009D6B70"/>
    <w:rsid w:val="009D6F4A"/>
    <w:rsid w:val="009D73E2"/>
    <w:rsid w:val="009D7859"/>
    <w:rsid w:val="009D7EC5"/>
    <w:rsid w:val="009D7FE0"/>
    <w:rsid w:val="009E116D"/>
    <w:rsid w:val="009E1192"/>
    <w:rsid w:val="009E130C"/>
    <w:rsid w:val="009E2142"/>
    <w:rsid w:val="009E2C6C"/>
    <w:rsid w:val="009E2CDD"/>
    <w:rsid w:val="009E2E85"/>
    <w:rsid w:val="009E2EAE"/>
    <w:rsid w:val="009E33FE"/>
    <w:rsid w:val="009E3A93"/>
    <w:rsid w:val="009E3C2E"/>
    <w:rsid w:val="009E3DED"/>
    <w:rsid w:val="009E41ED"/>
    <w:rsid w:val="009E434A"/>
    <w:rsid w:val="009E436B"/>
    <w:rsid w:val="009E442A"/>
    <w:rsid w:val="009E48D5"/>
    <w:rsid w:val="009E4AC7"/>
    <w:rsid w:val="009E4B9B"/>
    <w:rsid w:val="009E4F50"/>
    <w:rsid w:val="009E508F"/>
    <w:rsid w:val="009E5194"/>
    <w:rsid w:val="009E541E"/>
    <w:rsid w:val="009E5DFA"/>
    <w:rsid w:val="009E5E41"/>
    <w:rsid w:val="009E66F3"/>
    <w:rsid w:val="009E681E"/>
    <w:rsid w:val="009E7061"/>
    <w:rsid w:val="009E70EC"/>
    <w:rsid w:val="009E71CE"/>
    <w:rsid w:val="009E796F"/>
    <w:rsid w:val="009E7E1C"/>
    <w:rsid w:val="009F0484"/>
    <w:rsid w:val="009F0C53"/>
    <w:rsid w:val="009F0C5B"/>
    <w:rsid w:val="009F0E69"/>
    <w:rsid w:val="009F1114"/>
    <w:rsid w:val="009F15EF"/>
    <w:rsid w:val="009F17AC"/>
    <w:rsid w:val="009F2C66"/>
    <w:rsid w:val="009F2CBA"/>
    <w:rsid w:val="009F2EDF"/>
    <w:rsid w:val="009F31BE"/>
    <w:rsid w:val="009F42AB"/>
    <w:rsid w:val="009F43D0"/>
    <w:rsid w:val="009F4F01"/>
    <w:rsid w:val="009F558E"/>
    <w:rsid w:val="009F59DF"/>
    <w:rsid w:val="009F5C3B"/>
    <w:rsid w:val="009F5CB3"/>
    <w:rsid w:val="009F5D0C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14F"/>
    <w:rsid w:val="00A05474"/>
    <w:rsid w:val="00A05791"/>
    <w:rsid w:val="00A060AB"/>
    <w:rsid w:val="00A060E0"/>
    <w:rsid w:val="00A06333"/>
    <w:rsid w:val="00A06387"/>
    <w:rsid w:val="00A066A6"/>
    <w:rsid w:val="00A067B5"/>
    <w:rsid w:val="00A06B1C"/>
    <w:rsid w:val="00A06B2A"/>
    <w:rsid w:val="00A06F71"/>
    <w:rsid w:val="00A07288"/>
    <w:rsid w:val="00A0768B"/>
    <w:rsid w:val="00A07856"/>
    <w:rsid w:val="00A107CC"/>
    <w:rsid w:val="00A110BA"/>
    <w:rsid w:val="00A11D26"/>
    <w:rsid w:val="00A11E29"/>
    <w:rsid w:val="00A1226B"/>
    <w:rsid w:val="00A1233E"/>
    <w:rsid w:val="00A1239C"/>
    <w:rsid w:val="00A12574"/>
    <w:rsid w:val="00A12848"/>
    <w:rsid w:val="00A12BD4"/>
    <w:rsid w:val="00A12C57"/>
    <w:rsid w:val="00A13919"/>
    <w:rsid w:val="00A13BC5"/>
    <w:rsid w:val="00A13E48"/>
    <w:rsid w:val="00A14E22"/>
    <w:rsid w:val="00A15C20"/>
    <w:rsid w:val="00A16AD8"/>
    <w:rsid w:val="00A16CCB"/>
    <w:rsid w:val="00A17120"/>
    <w:rsid w:val="00A17821"/>
    <w:rsid w:val="00A17A59"/>
    <w:rsid w:val="00A17BB9"/>
    <w:rsid w:val="00A17DFB"/>
    <w:rsid w:val="00A2079A"/>
    <w:rsid w:val="00A207AB"/>
    <w:rsid w:val="00A20E1E"/>
    <w:rsid w:val="00A21240"/>
    <w:rsid w:val="00A21346"/>
    <w:rsid w:val="00A2142A"/>
    <w:rsid w:val="00A21A29"/>
    <w:rsid w:val="00A21D5D"/>
    <w:rsid w:val="00A21E10"/>
    <w:rsid w:val="00A2226C"/>
    <w:rsid w:val="00A226EE"/>
    <w:rsid w:val="00A22925"/>
    <w:rsid w:val="00A22932"/>
    <w:rsid w:val="00A22A7B"/>
    <w:rsid w:val="00A22CB7"/>
    <w:rsid w:val="00A23741"/>
    <w:rsid w:val="00A24703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27A4D"/>
    <w:rsid w:val="00A30057"/>
    <w:rsid w:val="00A300F5"/>
    <w:rsid w:val="00A3014D"/>
    <w:rsid w:val="00A30638"/>
    <w:rsid w:val="00A30762"/>
    <w:rsid w:val="00A30B70"/>
    <w:rsid w:val="00A30EFF"/>
    <w:rsid w:val="00A3148E"/>
    <w:rsid w:val="00A314A8"/>
    <w:rsid w:val="00A314FC"/>
    <w:rsid w:val="00A31BDE"/>
    <w:rsid w:val="00A31C38"/>
    <w:rsid w:val="00A31C7F"/>
    <w:rsid w:val="00A3215A"/>
    <w:rsid w:val="00A321E5"/>
    <w:rsid w:val="00A326E7"/>
    <w:rsid w:val="00A32B63"/>
    <w:rsid w:val="00A32FAB"/>
    <w:rsid w:val="00A33082"/>
    <w:rsid w:val="00A3371F"/>
    <w:rsid w:val="00A343F5"/>
    <w:rsid w:val="00A34ADF"/>
    <w:rsid w:val="00A34C8E"/>
    <w:rsid w:val="00A34F38"/>
    <w:rsid w:val="00A352F2"/>
    <w:rsid w:val="00A35777"/>
    <w:rsid w:val="00A359AE"/>
    <w:rsid w:val="00A35AF0"/>
    <w:rsid w:val="00A36C31"/>
    <w:rsid w:val="00A36FE5"/>
    <w:rsid w:val="00A374A6"/>
    <w:rsid w:val="00A37548"/>
    <w:rsid w:val="00A37BD7"/>
    <w:rsid w:val="00A37D06"/>
    <w:rsid w:val="00A37D09"/>
    <w:rsid w:val="00A40760"/>
    <w:rsid w:val="00A4089F"/>
    <w:rsid w:val="00A41159"/>
    <w:rsid w:val="00A4140C"/>
    <w:rsid w:val="00A414B4"/>
    <w:rsid w:val="00A41828"/>
    <w:rsid w:val="00A4184B"/>
    <w:rsid w:val="00A425BD"/>
    <w:rsid w:val="00A4298E"/>
    <w:rsid w:val="00A42AB3"/>
    <w:rsid w:val="00A42B25"/>
    <w:rsid w:val="00A435BD"/>
    <w:rsid w:val="00A43AAC"/>
    <w:rsid w:val="00A449A3"/>
    <w:rsid w:val="00A44BB6"/>
    <w:rsid w:val="00A44D26"/>
    <w:rsid w:val="00A452F0"/>
    <w:rsid w:val="00A45490"/>
    <w:rsid w:val="00A458B8"/>
    <w:rsid w:val="00A45B34"/>
    <w:rsid w:val="00A45EF5"/>
    <w:rsid w:val="00A46528"/>
    <w:rsid w:val="00A467BC"/>
    <w:rsid w:val="00A47090"/>
    <w:rsid w:val="00A47C3A"/>
    <w:rsid w:val="00A500F5"/>
    <w:rsid w:val="00A50251"/>
    <w:rsid w:val="00A503BF"/>
    <w:rsid w:val="00A5062A"/>
    <w:rsid w:val="00A508E5"/>
    <w:rsid w:val="00A50F83"/>
    <w:rsid w:val="00A5100D"/>
    <w:rsid w:val="00A51394"/>
    <w:rsid w:val="00A518C2"/>
    <w:rsid w:val="00A51AF6"/>
    <w:rsid w:val="00A528FA"/>
    <w:rsid w:val="00A52DA3"/>
    <w:rsid w:val="00A5383B"/>
    <w:rsid w:val="00A53F2C"/>
    <w:rsid w:val="00A54145"/>
    <w:rsid w:val="00A545EA"/>
    <w:rsid w:val="00A547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6BA"/>
    <w:rsid w:val="00A61B98"/>
    <w:rsid w:val="00A61DBC"/>
    <w:rsid w:val="00A621FC"/>
    <w:rsid w:val="00A62F96"/>
    <w:rsid w:val="00A631DD"/>
    <w:rsid w:val="00A6344E"/>
    <w:rsid w:val="00A638D7"/>
    <w:rsid w:val="00A63A2A"/>
    <w:rsid w:val="00A63B1C"/>
    <w:rsid w:val="00A63B90"/>
    <w:rsid w:val="00A63F9A"/>
    <w:rsid w:val="00A6423B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6DF9"/>
    <w:rsid w:val="00A67191"/>
    <w:rsid w:val="00A67887"/>
    <w:rsid w:val="00A67A41"/>
    <w:rsid w:val="00A67C5B"/>
    <w:rsid w:val="00A67CE7"/>
    <w:rsid w:val="00A67EA7"/>
    <w:rsid w:val="00A703C2"/>
    <w:rsid w:val="00A706A7"/>
    <w:rsid w:val="00A70B8F"/>
    <w:rsid w:val="00A70CD5"/>
    <w:rsid w:val="00A70DEF"/>
    <w:rsid w:val="00A714C3"/>
    <w:rsid w:val="00A71643"/>
    <w:rsid w:val="00A71916"/>
    <w:rsid w:val="00A719D1"/>
    <w:rsid w:val="00A71A89"/>
    <w:rsid w:val="00A727AA"/>
    <w:rsid w:val="00A7320F"/>
    <w:rsid w:val="00A73488"/>
    <w:rsid w:val="00A737A3"/>
    <w:rsid w:val="00A7390A"/>
    <w:rsid w:val="00A73956"/>
    <w:rsid w:val="00A7399D"/>
    <w:rsid w:val="00A73CCD"/>
    <w:rsid w:val="00A73D40"/>
    <w:rsid w:val="00A73E4C"/>
    <w:rsid w:val="00A744EB"/>
    <w:rsid w:val="00A7452E"/>
    <w:rsid w:val="00A7480D"/>
    <w:rsid w:val="00A7485F"/>
    <w:rsid w:val="00A748B1"/>
    <w:rsid w:val="00A74E8D"/>
    <w:rsid w:val="00A7532B"/>
    <w:rsid w:val="00A75331"/>
    <w:rsid w:val="00A754BF"/>
    <w:rsid w:val="00A75A21"/>
    <w:rsid w:val="00A75FFA"/>
    <w:rsid w:val="00A76394"/>
    <w:rsid w:val="00A7639C"/>
    <w:rsid w:val="00A768F8"/>
    <w:rsid w:val="00A769F3"/>
    <w:rsid w:val="00A76B56"/>
    <w:rsid w:val="00A76E5F"/>
    <w:rsid w:val="00A77180"/>
    <w:rsid w:val="00A771D6"/>
    <w:rsid w:val="00A77616"/>
    <w:rsid w:val="00A77AB3"/>
    <w:rsid w:val="00A77EFA"/>
    <w:rsid w:val="00A80F36"/>
    <w:rsid w:val="00A80FDB"/>
    <w:rsid w:val="00A810E0"/>
    <w:rsid w:val="00A81E92"/>
    <w:rsid w:val="00A8223F"/>
    <w:rsid w:val="00A827D7"/>
    <w:rsid w:val="00A8281A"/>
    <w:rsid w:val="00A8288F"/>
    <w:rsid w:val="00A82960"/>
    <w:rsid w:val="00A82D74"/>
    <w:rsid w:val="00A83738"/>
    <w:rsid w:val="00A83BDD"/>
    <w:rsid w:val="00A83EDD"/>
    <w:rsid w:val="00A846C3"/>
    <w:rsid w:val="00A84866"/>
    <w:rsid w:val="00A849A3"/>
    <w:rsid w:val="00A85027"/>
    <w:rsid w:val="00A8542D"/>
    <w:rsid w:val="00A85849"/>
    <w:rsid w:val="00A858EB"/>
    <w:rsid w:val="00A85C49"/>
    <w:rsid w:val="00A85C4B"/>
    <w:rsid w:val="00A85D47"/>
    <w:rsid w:val="00A860F9"/>
    <w:rsid w:val="00A86875"/>
    <w:rsid w:val="00A86DDE"/>
    <w:rsid w:val="00A870DD"/>
    <w:rsid w:val="00A8712C"/>
    <w:rsid w:val="00A8716D"/>
    <w:rsid w:val="00A87272"/>
    <w:rsid w:val="00A873FD"/>
    <w:rsid w:val="00A8747C"/>
    <w:rsid w:val="00A8771F"/>
    <w:rsid w:val="00A90326"/>
    <w:rsid w:val="00A9053F"/>
    <w:rsid w:val="00A905C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0E"/>
    <w:rsid w:val="00A9363C"/>
    <w:rsid w:val="00A93929"/>
    <w:rsid w:val="00A93A4E"/>
    <w:rsid w:val="00A93D63"/>
    <w:rsid w:val="00A94AC4"/>
    <w:rsid w:val="00A94ADE"/>
    <w:rsid w:val="00A94B29"/>
    <w:rsid w:val="00A94C89"/>
    <w:rsid w:val="00A951C9"/>
    <w:rsid w:val="00A953A8"/>
    <w:rsid w:val="00A95614"/>
    <w:rsid w:val="00A9582A"/>
    <w:rsid w:val="00A9587F"/>
    <w:rsid w:val="00A96836"/>
    <w:rsid w:val="00A96B21"/>
    <w:rsid w:val="00A97837"/>
    <w:rsid w:val="00A97870"/>
    <w:rsid w:val="00A97B35"/>
    <w:rsid w:val="00AA020E"/>
    <w:rsid w:val="00AA0ED1"/>
    <w:rsid w:val="00AA13EE"/>
    <w:rsid w:val="00AA1441"/>
    <w:rsid w:val="00AA1468"/>
    <w:rsid w:val="00AA174E"/>
    <w:rsid w:val="00AA1792"/>
    <w:rsid w:val="00AA1B66"/>
    <w:rsid w:val="00AA1C33"/>
    <w:rsid w:val="00AA1F69"/>
    <w:rsid w:val="00AA24F0"/>
    <w:rsid w:val="00AA261E"/>
    <w:rsid w:val="00AA28A2"/>
    <w:rsid w:val="00AA29F2"/>
    <w:rsid w:val="00AA2D38"/>
    <w:rsid w:val="00AA2ECF"/>
    <w:rsid w:val="00AA2EF4"/>
    <w:rsid w:val="00AA3392"/>
    <w:rsid w:val="00AA3491"/>
    <w:rsid w:val="00AA39BD"/>
    <w:rsid w:val="00AA3B3D"/>
    <w:rsid w:val="00AA4131"/>
    <w:rsid w:val="00AA45A9"/>
    <w:rsid w:val="00AA46CC"/>
    <w:rsid w:val="00AA4D1B"/>
    <w:rsid w:val="00AA4F55"/>
    <w:rsid w:val="00AA52AA"/>
    <w:rsid w:val="00AA578B"/>
    <w:rsid w:val="00AA59C0"/>
    <w:rsid w:val="00AA5BEA"/>
    <w:rsid w:val="00AA5C21"/>
    <w:rsid w:val="00AA5CE4"/>
    <w:rsid w:val="00AA5DC4"/>
    <w:rsid w:val="00AA6079"/>
    <w:rsid w:val="00AA65DE"/>
    <w:rsid w:val="00AA6805"/>
    <w:rsid w:val="00AA6B5D"/>
    <w:rsid w:val="00AA73A0"/>
    <w:rsid w:val="00AA7988"/>
    <w:rsid w:val="00AA7EB8"/>
    <w:rsid w:val="00AB0054"/>
    <w:rsid w:val="00AB0317"/>
    <w:rsid w:val="00AB03D1"/>
    <w:rsid w:val="00AB080E"/>
    <w:rsid w:val="00AB0905"/>
    <w:rsid w:val="00AB0C65"/>
    <w:rsid w:val="00AB1B05"/>
    <w:rsid w:val="00AB27A3"/>
    <w:rsid w:val="00AB2815"/>
    <w:rsid w:val="00AB2AAA"/>
    <w:rsid w:val="00AB2D40"/>
    <w:rsid w:val="00AB2EB7"/>
    <w:rsid w:val="00AB301C"/>
    <w:rsid w:val="00AB3A52"/>
    <w:rsid w:val="00AB3AE0"/>
    <w:rsid w:val="00AB3D6B"/>
    <w:rsid w:val="00AB3E3A"/>
    <w:rsid w:val="00AB469F"/>
    <w:rsid w:val="00AB46B1"/>
    <w:rsid w:val="00AB47EC"/>
    <w:rsid w:val="00AB4B2F"/>
    <w:rsid w:val="00AB5049"/>
    <w:rsid w:val="00AB514C"/>
    <w:rsid w:val="00AB557D"/>
    <w:rsid w:val="00AB55A2"/>
    <w:rsid w:val="00AB55BF"/>
    <w:rsid w:val="00AB5650"/>
    <w:rsid w:val="00AB6725"/>
    <w:rsid w:val="00AB68C3"/>
    <w:rsid w:val="00AB6EB2"/>
    <w:rsid w:val="00AB7061"/>
    <w:rsid w:val="00AB7401"/>
    <w:rsid w:val="00AB7B9E"/>
    <w:rsid w:val="00AC024D"/>
    <w:rsid w:val="00AC0311"/>
    <w:rsid w:val="00AC03F0"/>
    <w:rsid w:val="00AC070E"/>
    <w:rsid w:val="00AC08F8"/>
    <w:rsid w:val="00AC142F"/>
    <w:rsid w:val="00AC1562"/>
    <w:rsid w:val="00AC1A41"/>
    <w:rsid w:val="00AC1DD8"/>
    <w:rsid w:val="00AC27CB"/>
    <w:rsid w:val="00AC2C52"/>
    <w:rsid w:val="00AC2C5C"/>
    <w:rsid w:val="00AC36AB"/>
    <w:rsid w:val="00AC3976"/>
    <w:rsid w:val="00AC3B1D"/>
    <w:rsid w:val="00AC3B61"/>
    <w:rsid w:val="00AC40B8"/>
    <w:rsid w:val="00AC411B"/>
    <w:rsid w:val="00AC441E"/>
    <w:rsid w:val="00AC47A8"/>
    <w:rsid w:val="00AC5D90"/>
    <w:rsid w:val="00AC654D"/>
    <w:rsid w:val="00AC66A1"/>
    <w:rsid w:val="00AC66B7"/>
    <w:rsid w:val="00AC7095"/>
    <w:rsid w:val="00AC793E"/>
    <w:rsid w:val="00AC7976"/>
    <w:rsid w:val="00AC7BB8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1FD8"/>
    <w:rsid w:val="00AD2326"/>
    <w:rsid w:val="00AD2596"/>
    <w:rsid w:val="00AD2B10"/>
    <w:rsid w:val="00AD2E03"/>
    <w:rsid w:val="00AD2F17"/>
    <w:rsid w:val="00AD38B3"/>
    <w:rsid w:val="00AD3CD3"/>
    <w:rsid w:val="00AD40F9"/>
    <w:rsid w:val="00AD561A"/>
    <w:rsid w:val="00AD5861"/>
    <w:rsid w:val="00AD5AE0"/>
    <w:rsid w:val="00AD61B6"/>
    <w:rsid w:val="00AD61D7"/>
    <w:rsid w:val="00AD6718"/>
    <w:rsid w:val="00AD6851"/>
    <w:rsid w:val="00AD6B1A"/>
    <w:rsid w:val="00AD6BE1"/>
    <w:rsid w:val="00AD70E7"/>
    <w:rsid w:val="00AD744D"/>
    <w:rsid w:val="00AD7D1B"/>
    <w:rsid w:val="00AD7D3D"/>
    <w:rsid w:val="00AE0E8D"/>
    <w:rsid w:val="00AE1DB1"/>
    <w:rsid w:val="00AE21C6"/>
    <w:rsid w:val="00AE2322"/>
    <w:rsid w:val="00AE241B"/>
    <w:rsid w:val="00AE2E2A"/>
    <w:rsid w:val="00AE317A"/>
    <w:rsid w:val="00AE348C"/>
    <w:rsid w:val="00AE3797"/>
    <w:rsid w:val="00AE3A5E"/>
    <w:rsid w:val="00AE3B30"/>
    <w:rsid w:val="00AE3FBA"/>
    <w:rsid w:val="00AE4261"/>
    <w:rsid w:val="00AE4326"/>
    <w:rsid w:val="00AE464F"/>
    <w:rsid w:val="00AE489A"/>
    <w:rsid w:val="00AE4EA1"/>
    <w:rsid w:val="00AE5DBA"/>
    <w:rsid w:val="00AE5E4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895"/>
    <w:rsid w:val="00AF0D58"/>
    <w:rsid w:val="00AF223E"/>
    <w:rsid w:val="00AF24BE"/>
    <w:rsid w:val="00AF264C"/>
    <w:rsid w:val="00AF2A65"/>
    <w:rsid w:val="00AF2C2F"/>
    <w:rsid w:val="00AF2D3F"/>
    <w:rsid w:val="00AF3401"/>
    <w:rsid w:val="00AF354F"/>
    <w:rsid w:val="00AF3743"/>
    <w:rsid w:val="00AF3A27"/>
    <w:rsid w:val="00AF417E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27EE"/>
    <w:rsid w:val="00B03008"/>
    <w:rsid w:val="00B03332"/>
    <w:rsid w:val="00B03368"/>
    <w:rsid w:val="00B03672"/>
    <w:rsid w:val="00B0369F"/>
    <w:rsid w:val="00B03A7B"/>
    <w:rsid w:val="00B03A93"/>
    <w:rsid w:val="00B03F87"/>
    <w:rsid w:val="00B04158"/>
    <w:rsid w:val="00B046FC"/>
    <w:rsid w:val="00B05C82"/>
    <w:rsid w:val="00B05CE4"/>
    <w:rsid w:val="00B06038"/>
    <w:rsid w:val="00B06E0F"/>
    <w:rsid w:val="00B06F2F"/>
    <w:rsid w:val="00B07339"/>
    <w:rsid w:val="00B077E0"/>
    <w:rsid w:val="00B07815"/>
    <w:rsid w:val="00B078ED"/>
    <w:rsid w:val="00B07B8B"/>
    <w:rsid w:val="00B07BAD"/>
    <w:rsid w:val="00B07C8C"/>
    <w:rsid w:val="00B101E9"/>
    <w:rsid w:val="00B10218"/>
    <w:rsid w:val="00B1023A"/>
    <w:rsid w:val="00B10998"/>
    <w:rsid w:val="00B10A83"/>
    <w:rsid w:val="00B10C8B"/>
    <w:rsid w:val="00B10F40"/>
    <w:rsid w:val="00B11537"/>
    <w:rsid w:val="00B11A5D"/>
    <w:rsid w:val="00B11D70"/>
    <w:rsid w:val="00B11E8D"/>
    <w:rsid w:val="00B1221E"/>
    <w:rsid w:val="00B1287C"/>
    <w:rsid w:val="00B12C39"/>
    <w:rsid w:val="00B13024"/>
    <w:rsid w:val="00B130A7"/>
    <w:rsid w:val="00B135C2"/>
    <w:rsid w:val="00B1375A"/>
    <w:rsid w:val="00B13D59"/>
    <w:rsid w:val="00B1443D"/>
    <w:rsid w:val="00B151C2"/>
    <w:rsid w:val="00B15362"/>
    <w:rsid w:val="00B156E5"/>
    <w:rsid w:val="00B1612E"/>
    <w:rsid w:val="00B161A6"/>
    <w:rsid w:val="00B165C1"/>
    <w:rsid w:val="00B1744F"/>
    <w:rsid w:val="00B17932"/>
    <w:rsid w:val="00B17D69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2F69"/>
    <w:rsid w:val="00B230EF"/>
    <w:rsid w:val="00B23369"/>
    <w:rsid w:val="00B235AE"/>
    <w:rsid w:val="00B238A2"/>
    <w:rsid w:val="00B23A6B"/>
    <w:rsid w:val="00B23A8D"/>
    <w:rsid w:val="00B23EB1"/>
    <w:rsid w:val="00B240A4"/>
    <w:rsid w:val="00B240FE"/>
    <w:rsid w:val="00B24104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7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89B"/>
    <w:rsid w:val="00B30BD7"/>
    <w:rsid w:val="00B30DC7"/>
    <w:rsid w:val="00B311C0"/>
    <w:rsid w:val="00B312C0"/>
    <w:rsid w:val="00B3159F"/>
    <w:rsid w:val="00B316C2"/>
    <w:rsid w:val="00B318BC"/>
    <w:rsid w:val="00B31A81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652"/>
    <w:rsid w:val="00B349FD"/>
    <w:rsid w:val="00B34E7E"/>
    <w:rsid w:val="00B35087"/>
    <w:rsid w:val="00B35641"/>
    <w:rsid w:val="00B359A4"/>
    <w:rsid w:val="00B35AC9"/>
    <w:rsid w:val="00B35B5A"/>
    <w:rsid w:val="00B35EC1"/>
    <w:rsid w:val="00B35F6B"/>
    <w:rsid w:val="00B36244"/>
    <w:rsid w:val="00B36307"/>
    <w:rsid w:val="00B36323"/>
    <w:rsid w:val="00B3645F"/>
    <w:rsid w:val="00B3646C"/>
    <w:rsid w:val="00B36619"/>
    <w:rsid w:val="00B3675B"/>
    <w:rsid w:val="00B3686E"/>
    <w:rsid w:val="00B368B8"/>
    <w:rsid w:val="00B36F50"/>
    <w:rsid w:val="00B36F9F"/>
    <w:rsid w:val="00B37B5C"/>
    <w:rsid w:val="00B37B60"/>
    <w:rsid w:val="00B37E2B"/>
    <w:rsid w:val="00B37EB5"/>
    <w:rsid w:val="00B40506"/>
    <w:rsid w:val="00B40675"/>
    <w:rsid w:val="00B40DB3"/>
    <w:rsid w:val="00B40FE8"/>
    <w:rsid w:val="00B41001"/>
    <w:rsid w:val="00B41589"/>
    <w:rsid w:val="00B424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044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47EB8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1866"/>
    <w:rsid w:val="00B52219"/>
    <w:rsid w:val="00B52477"/>
    <w:rsid w:val="00B529AC"/>
    <w:rsid w:val="00B52E00"/>
    <w:rsid w:val="00B53B9C"/>
    <w:rsid w:val="00B53D9A"/>
    <w:rsid w:val="00B53E3C"/>
    <w:rsid w:val="00B5410A"/>
    <w:rsid w:val="00B5425B"/>
    <w:rsid w:val="00B542CE"/>
    <w:rsid w:val="00B5491D"/>
    <w:rsid w:val="00B54999"/>
    <w:rsid w:val="00B54C30"/>
    <w:rsid w:val="00B55187"/>
    <w:rsid w:val="00B5554F"/>
    <w:rsid w:val="00B563F0"/>
    <w:rsid w:val="00B565AB"/>
    <w:rsid w:val="00B56AB9"/>
    <w:rsid w:val="00B56C7C"/>
    <w:rsid w:val="00B571E0"/>
    <w:rsid w:val="00B5761E"/>
    <w:rsid w:val="00B57830"/>
    <w:rsid w:val="00B5797D"/>
    <w:rsid w:val="00B57AB6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29C4"/>
    <w:rsid w:val="00B62AFE"/>
    <w:rsid w:val="00B6314B"/>
    <w:rsid w:val="00B63464"/>
    <w:rsid w:val="00B63515"/>
    <w:rsid w:val="00B635E7"/>
    <w:rsid w:val="00B635F7"/>
    <w:rsid w:val="00B6389B"/>
    <w:rsid w:val="00B63A7A"/>
    <w:rsid w:val="00B63BF8"/>
    <w:rsid w:val="00B63C72"/>
    <w:rsid w:val="00B63CA6"/>
    <w:rsid w:val="00B640D3"/>
    <w:rsid w:val="00B648A1"/>
    <w:rsid w:val="00B6539A"/>
    <w:rsid w:val="00B6554B"/>
    <w:rsid w:val="00B655DA"/>
    <w:rsid w:val="00B65B57"/>
    <w:rsid w:val="00B660EC"/>
    <w:rsid w:val="00B6613B"/>
    <w:rsid w:val="00B664C2"/>
    <w:rsid w:val="00B66518"/>
    <w:rsid w:val="00B66577"/>
    <w:rsid w:val="00B666FD"/>
    <w:rsid w:val="00B674BE"/>
    <w:rsid w:val="00B67A60"/>
    <w:rsid w:val="00B67F2B"/>
    <w:rsid w:val="00B70653"/>
    <w:rsid w:val="00B70737"/>
    <w:rsid w:val="00B7105B"/>
    <w:rsid w:val="00B712DE"/>
    <w:rsid w:val="00B715B0"/>
    <w:rsid w:val="00B71B37"/>
    <w:rsid w:val="00B71B46"/>
    <w:rsid w:val="00B728C2"/>
    <w:rsid w:val="00B72994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366"/>
    <w:rsid w:val="00B75B2D"/>
    <w:rsid w:val="00B75B87"/>
    <w:rsid w:val="00B7669E"/>
    <w:rsid w:val="00B767AE"/>
    <w:rsid w:val="00B76E86"/>
    <w:rsid w:val="00B77570"/>
    <w:rsid w:val="00B7758D"/>
    <w:rsid w:val="00B77C1B"/>
    <w:rsid w:val="00B80120"/>
    <w:rsid w:val="00B8017F"/>
    <w:rsid w:val="00B802E9"/>
    <w:rsid w:val="00B803F6"/>
    <w:rsid w:val="00B806FC"/>
    <w:rsid w:val="00B808B8"/>
    <w:rsid w:val="00B80F1D"/>
    <w:rsid w:val="00B80FD1"/>
    <w:rsid w:val="00B812B2"/>
    <w:rsid w:val="00B814C3"/>
    <w:rsid w:val="00B82382"/>
    <w:rsid w:val="00B8257E"/>
    <w:rsid w:val="00B825C0"/>
    <w:rsid w:val="00B8263F"/>
    <w:rsid w:val="00B8290C"/>
    <w:rsid w:val="00B82D66"/>
    <w:rsid w:val="00B82E52"/>
    <w:rsid w:val="00B82F9D"/>
    <w:rsid w:val="00B83E5A"/>
    <w:rsid w:val="00B84133"/>
    <w:rsid w:val="00B84222"/>
    <w:rsid w:val="00B8438A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4FF"/>
    <w:rsid w:val="00B8794A"/>
    <w:rsid w:val="00B87B20"/>
    <w:rsid w:val="00B9038E"/>
    <w:rsid w:val="00B903A0"/>
    <w:rsid w:val="00B9063A"/>
    <w:rsid w:val="00B90A83"/>
    <w:rsid w:val="00B90B2B"/>
    <w:rsid w:val="00B90F8D"/>
    <w:rsid w:val="00B9139E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83C"/>
    <w:rsid w:val="00B93BB1"/>
    <w:rsid w:val="00B93F1F"/>
    <w:rsid w:val="00B93F9B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53C"/>
    <w:rsid w:val="00B97753"/>
    <w:rsid w:val="00B97849"/>
    <w:rsid w:val="00B9785D"/>
    <w:rsid w:val="00B9786A"/>
    <w:rsid w:val="00B97A0A"/>
    <w:rsid w:val="00B97F15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5FB"/>
    <w:rsid w:val="00BA27FA"/>
    <w:rsid w:val="00BA2C02"/>
    <w:rsid w:val="00BA31A8"/>
    <w:rsid w:val="00BA31B3"/>
    <w:rsid w:val="00BA3241"/>
    <w:rsid w:val="00BA3371"/>
    <w:rsid w:val="00BA3538"/>
    <w:rsid w:val="00BA36A0"/>
    <w:rsid w:val="00BA3724"/>
    <w:rsid w:val="00BA3798"/>
    <w:rsid w:val="00BA3EDA"/>
    <w:rsid w:val="00BA3F15"/>
    <w:rsid w:val="00BA3F3C"/>
    <w:rsid w:val="00BA4005"/>
    <w:rsid w:val="00BA4558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3A0"/>
    <w:rsid w:val="00BA77B6"/>
    <w:rsid w:val="00BA793E"/>
    <w:rsid w:val="00BB02D4"/>
    <w:rsid w:val="00BB07FA"/>
    <w:rsid w:val="00BB09FE"/>
    <w:rsid w:val="00BB0C31"/>
    <w:rsid w:val="00BB0E97"/>
    <w:rsid w:val="00BB128C"/>
    <w:rsid w:val="00BB1632"/>
    <w:rsid w:val="00BB16E7"/>
    <w:rsid w:val="00BB19BB"/>
    <w:rsid w:val="00BB1E21"/>
    <w:rsid w:val="00BB1EAE"/>
    <w:rsid w:val="00BB2150"/>
    <w:rsid w:val="00BB22CF"/>
    <w:rsid w:val="00BB27BA"/>
    <w:rsid w:val="00BB29EF"/>
    <w:rsid w:val="00BB3812"/>
    <w:rsid w:val="00BB3AF5"/>
    <w:rsid w:val="00BB3EC5"/>
    <w:rsid w:val="00BB3FB9"/>
    <w:rsid w:val="00BB4237"/>
    <w:rsid w:val="00BB44B1"/>
    <w:rsid w:val="00BB480D"/>
    <w:rsid w:val="00BB4DC6"/>
    <w:rsid w:val="00BB55EF"/>
    <w:rsid w:val="00BB5A5E"/>
    <w:rsid w:val="00BB5D90"/>
    <w:rsid w:val="00BB5EDC"/>
    <w:rsid w:val="00BB60DB"/>
    <w:rsid w:val="00BB67BF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BB8"/>
    <w:rsid w:val="00BC1DA2"/>
    <w:rsid w:val="00BC2E8A"/>
    <w:rsid w:val="00BC3096"/>
    <w:rsid w:val="00BC33AB"/>
    <w:rsid w:val="00BC395C"/>
    <w:rsid w:val="00BC3B2B"/>
    <w:rsid w:val="00BC3C1C"/>
    <w:rsid w:val="00BC3EDF"/>
    <w:rsid w:val="00BC427B"/>
    <w:rsid w:val="00BC4A94"/>
    <w:rsid w:val="00BC558E"/>
    <w:rsid w:val="00BC5729"/>
    <w:rsid w:val="00BC5773"/>
    <w:rsid w:val="00BC634B"/>
    <w:rsid w:val="00BC64C3"/>
    <w:rsid w:val="00BC65F9"/>
    <w:rsid w:val="00BC68A4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955"/>
    <w:rsid w:val="00BD1DE2"/>
    <w:rsid w:val="00BD31C5"/>
    <w:rsid w:val="00BD31D1"/>
    <w:rsid w:val="00BD3C43"/>
    <w:rsid w:val="00BD3E24"/>
    <w:rsid w:val="00BD3EEA"/>
    <w:rsid w:val="00BD3F38"/>
    <w:rsid w:val="00BD402B"/>
    <w:rsid w:val="00BD4131"/>
    <w:rsid w:val="00BD4469"/>
    <w:rsid w:val="00BD48F7"/>
    <w:rsid w:val="00BD4FAA"/>
    <w:rsid w:val="00BD52D2"/>
    <w:rsid w:val="00BD542C"/>
    <w:rsid w:val="00BD5835"/>
    <w:rsid w:val="00BD62DF"/>
    <w:rsid w:val="00BD656F"/>
    <w:rsid w:val="00BD659A"/>
    <w:rsid w:val="00BD6E62"/>
    <w:rsid w:val="00BD704B"/>
    <w:rsid w:val="00BD713F"/>
    <w:rsid w:val="00BD7295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2CB8"/>
    <w:rsid w:val="00BE2E8E"/>
    <w:rsid w:val="00BE3171"/>
    <w:rsid w:val="00BE325F"/>
    <w:rsid w:val="00BE341F"/>
    <w:rsid w:val="00BE39B5"/>
    <w:rsid w:val="00BE3FC0"/>
    <w:rsid w:val="00BE4231"/>
    <w:rsid w:val="00BE43C9"/>
    <w:rsid w:val="00BE454D"/>
    <w:rsid w:val="00BE4760"/>
    <w:rsid w:val="00BE4A0C"/>
    <w:rsid w:val="00BE4AD6"/>
    <w:rsid w:val="00BE4E86"/>
    <w:rsid w:val="00BE5339"/>
    <w:rsid w:val="00BE5409"/>
    <w:rsid w:val="00BE555E"/>
    <w:rsid w:val="00BE625A"/>
    <w:rsid w:val="00BE64D0"/>
    <w:rsid w:val="00BE650B"/>
    <w:rsid w:val="00BE67B9"/>
    <w:rsid w:val="00BE68B7"/>
    <w:rsid w:val="00BE6BB7"/>
    <w:rsid w:val="00BE6C96"/>
    <w:rsid w:val="00BE6E2D"/>
    <w:rsid w:val="00BE7115"/>
    <w:rsid w:val="00BE7151"/>
    <w:rsid w:val="00BE71B4"/>
    <w:rsid w:val="00BE7267"/>
    <w:rsid w:val="00BE78BA"/>
    <w:rsid w:val="00BE7EEF"/>
    <w:rsid w:val="00BF0EDF"/>
    <w:rsid w:val="00BF0F97"/>
    <w:rsid w:val="00BF128F"/>
    <w:rsid w:val="00BF16B3"/>
    <w:rsid w:val="00BF18F1"/>
    <w:rsid w:val="00BF233A"/>
    <w:rsid w:val="00BF25E1"/>
    <w:rsid w:val="00BF28CA"/>
    <w:rsid w:val="00BF2E2F"/>
    <w:rsid w:val="00BF32CF"/>
    <w:rsid w:val="00BF3373"/>
    <w:rsid w:val="00BF349F"/>
    <w:rsid w:val="00BF355B"/>
    <w:rsid w:val="00BF3771"/>
    <w:rsid w:val="00BF39C0"/>
    <w:rsid w:val="00BF3CB0"/>
    <w:rsid w:val="00BF3D18"/>
    <w:rsid w:val="00BF447D"/>
    <w:rsid w:val="00BF4E20"/>
    <w:rsid w:val="00BF4E65"/>
    <w:rsid w:val="00BF4F9B"/>
    <w:rsid w:val="00BF4FD2"/>
    <w:rsid w:val="00BF50B5"/>
    <w:rsid w:val="00BF511D"/>
    <w:rsid w:val="00BF5845"/>
    <w:rsid w:val="00BF5BDC"/>
    <w:rsid w:val="00BF5D7A"/>
    <w:rsid w:val="00BF5EFD"/>
    <w:rsid w:val="00BF5F43"/>
    <w:rsid w:val="00BF5FCD"/>
    <w:rsid w:val="00BF699C"/>
    <w:rsid w:val="00BF6D33"/>
    <w:rsid w:val="00BF6FF3"/>
    <w:rsid w:val="00BF74E9"/>
    <w:rsid w:val="00BF7833"/>
    <w:rsid w:val="00BF7C50"/>
    <w:rsid w:val="00BF7C7C"/>
    <w:rsid w:val="00C00778"/>
    <w:rsid w:val="00C00956"/>
    <w:rsid w:val="00C0128F"/>
    <w:rsid w:val="00C013E0"/>
    <w:rsid w:val="00C014ED"/>
    <w:rsid w:val="00C01611"/>
    <w:rsid w:val="00C01B0B"/>
    <w:rsid w:val="00C01B15"/>
    <w:rsid w:val="00C01DE3"/>
    <w:rsid w:val="00C01F51"/>
    <w:rsid w:val="00C0203A"/>
    <w:rsid w:val="00C02446"/>
    <w:rsid w:val="00C02898"/>
    <w:rsid w:val="00C0293B"/>
    <w:rsid w:val="00C03270"/>
    <w:rsid w:val="00C03500"/>
    <w:rsid w:val="00C0392E"/>
    <w:rsid w:val="00C03A2D"/>
    <w:rsid w:val="00C03C61"/>
    <w:rsid w:val="00C04499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4B8"/>
    <w:rsid w:val="00C075EE"/>
    <w:rsid w:val="00C0760F"/>
    <w:rsid w:val="00C078D9"/>
    <w:rsid w:val="00C07C81"/>
    <w:rsid w:val="00C07E31"/>
    <w:rsid w:val="00C1065B"/>
    <w:rsid w:val="00C10FE4"/>
    <w:rsid w:val="00C11398"/>
    <w:rsid w:val="00C11599"/>
    <w:rsid w:val="00C11945"/>
    <w:rsid w:val="00C11FAD"/>
    <w:rsid w:val="00C1205C"/>
    <w:rsid w:val="00C12153"/>
    <w:rsid w:val="00C122BD"/>
    <w:rsid w:val="00C12606"/>
    <w:rsid w:val="00C12639"/>
    <w:rsid w:val="00C1267D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3BF"/>
    <w:rsid w:val="00C209E5"/>
    <w:rsid w:val="00C20F68"/>
    <w:rsid w:val="00C21009"/>
    <w:rsid w:val="00C214FA"/>
    <w:rsid w:val="00C216EF"/>
    <w:rsid w:val="00C218EC"/>
    <w:rsid w:val="00C21A59"/>
    <w:rsid w:val="00C21B61"/>
    <w:rsid w:val="00C21DEE"/>
    <w:rsid w:val="00C2218F"/>
    <w:rsid w:val="00C2257F"/>
    <w:rsid w:val="00C227A8"/>
    <w:rsid w:val="00C22D9B"/>
    <w:rsid w:val="00C22DF5"/>
    <w:rsid w:val="00C2336A"/>
    <w:rsid w:val="00C237EC"/>
    <w:rsid w:val="00C23DA6"/>
    <w:rsid w:val="00C23F98"/>
    <w:rsid w:val="00C2400B"/>
    <w:rsid w:val="00C2453A"/>
    <w:rsid w:val="00C2489A"/>
    <w:rsid w:val="00C24909"/>
    <w:rsid w:val="00C24C2C"/>
    <w:rsid w:val="00C25087"/>
    <w:rsid w:val="00C25193"/>
    <w:rsid w:val="00C252A2"/>
    <w:rsid w:val="00C253EC"/>
    <w:rsid w:val="00C25E93"/>
    <w:rsid w:val="00C25E9B"/>
    <w:rsid w:val="00C269FC"/>
    <w:rsid w:val="00C26CB5"/>
    <w:rsid w:val="00C27145"/>
    <w:rsid w:val="00C275E2"/>
    <w:rsid w:val="00C2788E"/>
    <w:rsid w:val="00C27ECE"/>
    <w:rsid w:val="00C30155"/>
    <w:rsid w:val="00C302BD"/>
    <w:rsid w:val="00C302E7"/>
    <w:rsid w:val="00C304E2"/>
    <w:rsid w:val="00C304F8"/>
    <w:rsid w:val="00C307E2"/>
    <w:rsid w:val="00C30FE1"/>
    <w:rsid w:val="00C310D8"/>
    <w:rsid w:val="00C311C9"/>
    <w:rsid w:val="00C3147F"/>
    <w:rsid w:val="00C3167C"/>
    <w:rsid w:val="00C3190C"/>
    <w:rsid w:val="00C32146"/>
    <w:rsid w:val="00C32870"/>
    <w:rsid w:val="00C329B1"/>
    <w:rsid w:val="00C32BF4"/>
    <w:rsid w:val="00C3301E"/>
    <w:rsid w:val="00C3330C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4D20"/>
    <w:rsid w:val="00C351C6"/>
    <w:rsid w:val="00C3533F"/>
    <w:rsid w:val="00C3576F"/>
    <w:rsid w:val="00C35A8B"/>
    <w:rsid w:val="00C35C5C"/>
    <w:rsid w:val="00C35C7E"/>
    <w:rsid w:val="00C36567"/>
    <w:rsid w:val="00C365A8"/>
    <w:rsid w:val="00C367D1"/>
    <w:rsid w:val="00C36A9E"/>
    <w:rsid w:val="00C377AB"/>
    <w:rsid w:val="00C3793D"/>
    <w:rsid w:val="00C37A9A"/>
    <w:rsid w:val="00C37C99"/>
    <w:rsid w:val="00C40056"/>
    <w:rsid w:val="00C401D5"/>
    <w:rsid w:val="00C40AC7"/>
    <w:rsid w:val="00C40F52"/>
    <w:rsid w:val="00C40FFE"/>
    <w:rsid w:val="00C41532"/>
    <w:rsid w:val="00C4196B"/>
    <w:rsid w:val="00C41B51"/>
    <w:rsid w:val="00C41E1B"/>
    <w:rsid w:val="00C41F3E"/>
    <w:rsid w:val="00C42373"/>
    <w:rsid w:val="00C4259D"/>
    <w:rsid w:val="00C42C14"/>
    <w:rsid w:val="00C42D3F"/>
    <w:rsid w:val="00C42F90"/>
    <w:rsid w:val="00C432B2"/>
    <w:rsid w:val="00C43514"/>
    <w:rsid w:val="00C437BD"/>
    <w:rsid w:val="00C4393F"/>
    <w:rsid w:val="00C44382"/>
    <w:rsid w:val="00C443BA"/>
    <w:rsid w:val="00C44594"/>
    <w:rsid w:val="00C44AB7"/>
    <w:rsid w:val="00C44BB1"/>
    <w:rsid w:val="00C44C5B"/>
    <w:rsid w:val="00C44CA3"/>
    <w:rsid w:val="00C44F2B"/>
    <w:rsid w:val="00C4599E"/>
    <w:rsid w:val="00C45C73"/>
    <w:rsid w:val="00C464FC"/>
    <w:rsid w:val="00C467AC"/>
    <w:rsid w:val="00C468AB"/>
    <w:rsid w:val="00C4693D"/>
    <w:rsid w:val="00C46AAD"/>
    <w:rsid w:val="00C46B1B"/>
    <w:rsid w:val="00C46F81"/>
    <w:rsid w:val="00C47A2A"/>
    <w:rsid w:val="00C47F02"/>
    <w:rsid w:val="00C50192"/>
    <w:rsid w:val="00C501C9"/>
    <w:rsid w:val="00C50241"/>
    <w:rsid w:val="00C50390"/>
    <w:rsid w:val="00C50682"/>
    <w:rsid w:val="00C5080E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2C5B"/>
    <w:rsid w:val="00C53148"/>
    <w:rsid w:val="00C532BA"/>
    <w:rsid w:val="00C546C3"/>
    <w:rsid w:val="00C54D8E"/>
    <w:rsid w:val="00C54F18"/>
    <w:rsid w:val="00C55059"/>
    <w:rsid w:val="00C55222"/>
    <w:rsid w:val="00C553E7"/>
    <w:rsid w:val="00C5542B"/>
    <w:rsid w:val="00C555F3"/>
    <w:rsid w:val="00C5595B"/>
    <w:rsid w:val="00C55AC2"/>
    <w:rsid w:val="00C55FFE"/>
    <w:rsid w:val="00C566DD"/>
    <w:rsid w:val="00C567BA"/>
    <w:rsid w:val="00C56C09"/>
    <w:rsid w:val="00C56EC0"/>
    <w:rsid w:val="00C5756D"/>
    <w:rsid w:val="00C57B4B"/>
    <w:rsid w:val="00C57D6D"/>
    <w:rsid w:val="00C60215"/>
    <w:rsid w:val="00C60284"/>
    <w:rsid w:val="00C60380"/>
    <w:rsid w:val="00C605E4"/>
    <w:rsid w:val="00C60966"/>
    <w:rsid w:val="00C60BD3"/>
    <w:rsid w:val="00C60C12"/>
    <w:rsid w:val="00C60E57"/>
    <w:rsid w:val="00C614B1"/>
    <w:rsid w:val="00C61B0B"/>
    <w:rsid w:val="00C61FA4"/>
    <w:rsid w:val="00C62028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47A3"/>
    <w:rsid w:val="00C654BB"/>
    <w:rsid w:val="00C656E6"/>
    <w:rsid w:val="00C65C63"/>
    <w:rsid w:val="00C66042"/>
    <w:rsid w:val="00C6637A"/>
    <w:rsid w:val="00C66970"/>
    <w:rsid w:val="00C67405"/>
    <w:rsid w:val="00C67B1C"/>
    <w:rsid w:val="00C67C56"/>
    <w:rsid w:val="00C67F55"/>
    <w:rsid w:val="00C7013A"/>
    <w:rsid w:val="00C704DD"/>
    <w:rsid w:val="00C70BC4"/>
    <w:rsid w:val="00C70DCF"/>
    <w:rsid w:val="00C713E6"/>
    <w:rsid w:val="00C71FEE"/>
    <w:rsid w:val="00C726D2"/>
    <w:rsid w:val="00C732BF"/>
    <w:rsid w:val="00C73E30"/>
    <w:rsid w:val="00C74097"/>
    <w:rsid w:val="00C74248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77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2B4"/>
    <w:rsid w:val="00C81365"/>
    <w:rsid w:val="00C8168E"/>
    <w:rsid w:val="00C81947"/>
    <w:rsid w:val="00C81A2C"/>
    <w:rsid w:val="00C82036"/>
    <w:rsid w:val="00C82153"/>
    <w:rsid w:val="00C82233"/>
    <w:rsid w:val="00C82972"/>
    <w:rsid w:val="00C82A45"/>
    <w:rsid w:val="00C834D8"/>
    <w:rsid w:val="00C83C71"/>
    <w:rsid w:val="00C83CD0"/>
    <w:rsid w:val="00C8438F"/>
    <w:rsid w:val="00C84446"/>
    <w:rsid w:val="00C84FEF"/>
    <w:rsid w:val="00C85107"/>
    <w:rsid w:val="00C851F9"/>
    <w:rsid w:val="00C852F2"/>
    <w:rsid w:val="00C858BD"/>
    <w:rsid w:val="00C85A65"/>
    <w:rsid w:val="00C85C66"/>
    <w:rsid w:val="00C860A6"/>
    <w:rsid w:val="00C86762"/>
    <w:rsid w:val="00C86D58"/>
    <w:rsid w:val="00C86DF2"/>
    <w:rsid w:val="00C8728A"/>
    <w:rsid w:val="00C87D01"/>
    <w:rsid w:val="00C87D0A"/>
    <w:rsid w:val="00C87DF3"/>
    <w:rsid w:val="00C907CA"/>
    <w:rsid w:val="00C9090D"/>
    <w:rsid w:val="00C90A22"/>
    <w:rsid w:val="00C90C66"/>
    <w:rsid w:val="00C91240"/>
    <w:rsid w:val="00C9131C"/>
    <w:rsid w:val="00C91714"/>
    <w:rsid w:val="00C92D79"/>
    <w:rsid w:val="00C92E96"/>
    <w:rsid w:val="00C93122"/>
    <w:rsid w:val="00C93E1A"/>
    <w:rsid w:val="00C93EC8"/>
    <w:rsid w:val="00C9421C"/>
    <w:rsid w:val="00C943D3"/>
    <w:rsid w:val="00C94744"/>
    <w:rsid w:val="00C94D49"/>
    <w:rsid w:val="00C95104"/>
    <w:rsid w:val="00C95244"/>
    <w:rsid w:val="00C9538E"/>
    <w:rsid w:val="00C9586C"/>
    <w:rsid w:val="00C95874"/>
    <w:rsid w:val="00C95875"/>
    <w:rsid w:val="00C95922"/>
    <w:rsid w:val="00C95FF7"/>
    <w:rsid w:val="00C96FA1"/>
    <w:rsid w:val="00C971A7"/>
    <w:rsid w:val="00C97893"/>
    <w:rsid w:val="00CA0365"/>
    <w:rsid w:val="00CA0935"/>
    <w:rsid w:val="00CA0CB0"/>
    <w:rsid w:val="00CA188F"/>
    <w:rsid w:val="00CA2398"/>
    <w:rsid w:val="00CA267C"/>
    <w:rsid w:val="00CA27A4"/>
    <w:rsid w:val="00CA2B2C"/>
    <w:rsid w:val="00CA2F6E"/>
    <w:rsid w:val="00CA3128"/>
    <w:rsid w:val="00CA3247"/>
    <w:rsid w:val="00CA37CC"/>
    <w:rsid w:val="00CA45A6"/>
    <w:rsid w:val="00CA481B"/>
    <w:rsid w:val="00CA4A4B"/>
    <w:rsid w:val="00CA4C4D"/>
    <w:rsid w:val="00CA4D2A"/>
    <w:rsid w:val="00CA51F5"/>
    <w:rsid w:val="00CA57BC"/>
    <w:rsid w:val="00CA5961"/>
    <w:rsid w:val="00CA5F9E"/>
    <w:rsid w:val="00CA6AE0"/>
    <w:rsid w:val="00CA6CFB"/>
    <w:rsid w:val="00CA6D04"/>
    <w:rsid w:val="00CA7338"/>
    <w:rsid w:val="00CA747D"/>
    <w:rsid w:val="00CA7C9F"/>
    <w:rsid w:val="00CB0850"/>
    <w:rsid w:val="00CB09FF"/>
    <w:rsid w:val="00CB0EA2"/>
    <w:rsid w:val="00CB0F0E"/>
    <w:rsid w:val="00CB1266"/>
    <w:rsid w:val="00CB12D1"/>
    <w:rsid w:val="00CB1735"/>
    <w:rsid w:val="00CB1829"/>
    <w:rsid w:val="00CB1990"/>
    <w:rsid w:val="00CB1B24"/>
    <w:rsid w:val="00CB2A9B"/>
    <w:rsid w:val="00CB2C06"/>
    <w:rsid w:val="00CB2EE4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4E59"/>
    <w:rsid w:val="00CB4EC2"/>
    <w:rsid w:val="00CB56BD"/>
    <w:rsid w:val="00CB56D4"/>
    <w:rsid w:val="00CB5ACE"/>
    <w:rsid w:val="00CB5DC8"/>
    <w:rsid w:val="00CB5F2A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09BC"/>
    <w:rsid w:val="00CC144B"/>
    <w:rsid w:val="00CC1908"/>
    <w:rsid w:val="00CC19F1"/>
    <w:rsid w:val="00CC227B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4E"/>
    <w:rsid w:val="00CC5771"/>
    <w:rsid w:val="00CC5CFE"/>
    <w:rsid w:val="00CC5FE7"/>
    <w:rsid w:val="00CC6204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0A58"/>
    <w:rsid w:val="00CD1161"/>
    <w:rsid w:val="00CD13FE"/>
    <w:rsid w:val="00CD155D"/>
    <w:rsid w:val="00CD17FE"/>
    <w:rsid w:val="00CD189D"/>
    <w:rsid w:val="00CD1901"/>
    <w:rsid w:val="00CD20F6"/>
    <w:rsid w:val="00CD24B8"/>
    <w:rsid w:val="00CD262B"/>
    <w:rsid w:val="00CD2B7F"/>
    <w:rsid w:val="00CD2D40"/>
    <w:rsid w:val="00CD2E13"/>
    <w:rsid w:val="00CD358F"/>
    <w:rsid w:val="00CD35E6"/>
    <w:rsid w:val="00CD3639"/>
    <w:rsid w:val="00CD382E"/>
    <w:rsid w:val="00CD3ADE"/>
    <w:rsid w:val="00CD3E65"/>
    <w:rsid w:val="00CD449E"/>
    <w:rsid w:val="00CD452F"/>
    <w:rsid w:val="00CD459A"/>
    <w:rsid w:val="00CD4BD3"/>
    <w:rsid w:val="00CD4C3B"/>
    <w:rsid w:val="00CD5961"/>
    <w:rsid w:val="00CD5D32"/>
    <w:rsid w:val="00CD64C8"/>
    <w:rsid w:val="00CD6BE7"/>
    <w:rsid w:val="00CD6F1C"/>
    <w:rsid w:val="00CD6F57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0EF6"/>
    <w:rsid w:val="00CE1EB7"/>
    <w:rsid w:val="00CE2A35"/>
    <w:rsid w:val="00CE36C0"/>
    <w:rsid w:val="00CE36D6"/>
    <w:rsid w:val="00CE36D7"/>
    <w:rsid w:val="00CE373D"/>
    <w:rsid w:val="00CE38C9"/>
    <w:rsid w:val="00CE3901"/>
    <w:rsid w:val="00CE3927"/>
    <w:rsid w:val="00CE3CA5"/>
    <w:rsid w:val="00CE43B4"/>
    <w:rsid w:val="00CE45BE"/>
    <w:rsid w:val="00CE47BC"/>
    <w:rsid w:val="00CE4FE8"/>
    <w:rsid w:val="00CE55BF"/>
    <w:rsid w:val="00CE6335"/>
    <w:rsid w:val="00CE654C"/>
    <w:rsid w:val="00CE65D3"/>
    <w:rsid w:val="00CE6B4D"/>
    <w:rsid w:val="00CE7514"/>
    <w:rsid w:val="00CE77AA"/>
    <w:rsid w:val="00CF025E"/>
    <w:rsid w:val="00CF06CF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2FA9"/>
    <w:rsid w:val="00CF39FE"/>
    <w:rsid w:val="00CF4358"/>
    <w:rsid w:val="00CF4874"/>
    <w:rsid w:val="00CF4AC5"/>
    <w:rsid w:val="00CF4CE5"/>
    <w:rsid w:val="00CF4CF6"/>
    <w:rsid w:val="00CF4ED2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1BE"/>
    <w:rsid w:val="00D00267"/>
    <w:rsid w:val="00D0029C"/>
    <w:rsid w:val="00D00437"/>
    <w:rsid w:val="00D0045F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060"/>
    <w:rsid w:val="00D02266"/>
    <w:rsid w:val="00D02572"/>
    <w:rsid w:val="00D026B6"/>
    <w:rsid w:val="00D02788"/>
    <w:rsid w:val="00D02E15"/>
    <w:rsid w:val="00D03250"/>
    <w:rsid w:val="00D03701"/>
    <w:rsid w:val="00D0370F"/>
    <w:rsid w:val="00D03F7D"/>
    <w:rsid w:val="00D04434"/>
    <w:rsid w:val="00D055BC"/>
    <w:rsid w:val="00D05644"/>
    <w:rsid w:val="00D057C7"/>
    <w:rsid w:val="00D05EC9"/>
    <w:rsid w:val="00D06293"/>
    <w:rsid w:val="00D06538"/>
    <w:rsid w:val="00D071EF"/>
    <w:rsid w:val="00D0721E"/>
    <w:rsid w:val="00D0755A"/>
    <w:rsid w:val="00D078C5"/>
    <w:rsid w:val="00D07BE9"/>
    <w:rsid w:val="00D10024"/>
    <w:rsid w:val="00D10253"/>
    <w:rsid w:val="00D10715"/>
    <w:rsid w:val="00D10AC1"/>
    <w:rsid w:val="00D10B0C"/>
    <w:rsid w:val="00D11340"/>
    <w:rsid w:val="00D11630"/>
    <w:rsid w:val="00D11A85"/>
    <w:rsid w:val="00D11C8D"/>
    <w:rsid w:val="00D12187"/>
    <w:rsid w:val="00D125E0"/>
    <w:rsid w:val="00D12ABB"/>
    <w:rsid w:val="00D12B46"/>
    <w:rsid w:val="00D12DE2"/>
    <w:rsid w:val="00D12ED2"/>
    <w:rsid w:val="00D13259"/>
    <w:rsid w:val="00D13616"/>
    <w:rsid w:val="00D13A92"/>
    <w:rsid w:val="00D1443F"/>
    <w:rsid w:val="00D1451D"/>
    <w:rsid w:val="00D14604"/>
    <w:rsid w:val="00D146C6"/>
    <w:rsid w:val="00D14F2A"/>
    <w:rsid w:val="00D15228"/>
    <w:rsid w:val="00D15900"/>
    <w:rsid w:val="00D15C0F"/>
    <w:rsid w:val="00D165A9"/>
    <w:rsid w:val="00D1685A"/>
    <w:rsid w:val="00D169E2"/>
    <w:rsid w:val="00D16B9E"/>
    <w:rsid w:val="00D16DDA"/>
    <w:rsid w:val="00D170C3"/>
    <w:rsid w:val="00D176CE"/>
    <w:rsid w:val="00D17823"/>
    <w:rsid w:val="00D17A1B"/>
    <w:rsid w:val="00D17AEE"/>
    <w:rsid w:val="00D200D2"/>
    <w:rsid w:val="00D201D7"/>
    <w:rsid w:val="00D20408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B1B"/>
    <w:rsid w:val="00D23C60"/>
    <w:rsid w:val="00D23E01"/>
    <w:rsid w:val="00D23FE1"/>
    <w:rsid w:val="00D24335"/>
    <w:rsid w:val="00D2473D"/>
    <w:rsid w:val="00D24AE2"/>
    <w:rsid w:val="00D24E05"/>
    <w:rsid w:val="00D25083"/>
    <w:rsid w:val="00D253FC"/>
    <w:rsid w:val="00D2581F"/>
    <w:rsid w:val="00D25D42"/>
    <w:rsid w:val="00D25DBC"/>
    <w:rsid w:val="00D260DB"/>
    <w:rsid w:val="00D26D0F"/>
    <w:rsid w:val="00D270E1"/>
    <w:rsid w:val="00D272DB"/>
    <w:rsid w:val="00D276AE"/>
    <w:rsid w:val="00D27908"/>
    <w:rsid w:val="00D27DDF"/>
    <w:rsid w:val="00D27FBD"/>
    <w:rsid w:val="00D302D9"/>
    <w:rsid w:val="00D30314"/>
    <w:rsid w:val="00D30389"/>
    <w:rsid w:val="00D30DEB"/>
    <w:rsid w:val="00D30FDB"/>
    <w:rsid w:val="00D311D3"/>
    <w:rsid w:val="00D31359"/>
    <w:rsid w:val="00D31680"/>
    <w:rsid w:val="00D317F6"/>
    <w:rsid w:val="00D3201F"/>
    <w:rsid w:val="00D320EA"/>
    <w:rsid w:val="00D321D2"/>
    <w:rsid w:val="00D32371"/>
    <w:rsid w:val="00D3243D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1F7"/>
    <w:rsid w:val="00D366CA"/>
    <w:rsid w:val="00D36A24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817"/>
    <w:rsid w:val="00D41864"/>
    <w:rsid w:val="00D41AD2"/>
    <w:rsid w:val="00D41C76"/>
    <w:rsid w:val="00D41FF8"/>
    <w:rsid w:val="00D42440"/>
    <w:rsid w:val="00D4259E"/>
    <w:rsid w:val="00D42C29"/>
    <w:rsid w:val="00D4377D"/>
    <w:rsid w:val="00D43A1F"/>
    <w:rsid w:val="00D43C39"/>
    <w:rsid w:val="00D4446D"/>
    <w:rsid w:val="00D44730"/>
    <w:rsid w:val="00D44A20"/>
    <w:rsid w:val="00D44B11"/>
    <w:rsid w:val="00D44B40"/>
    <w:rsid w:val="00D44C64"/>
    <w:rsid w:val="00D44C87"/>
    <w:rsid w:val="00D44FE4"/>
    <w:rsid w:val="00D4507D"/>
    <w:rsid w:val="00D45140"/>
    <w:rsid w:val="00D4534D"/>
    <w:rsid w:val="00D45539"/>
    <w:rsid w:val="00D456CE"/>
    <w:rsid w:val="00D45726"/>
    <w:rsid w:val="00D45827"/>
    <w:rsid w:val="00D45A79"/>
    <w:rsid w:val="00D460AB"/>
    <w:rsid w:val="00D46411"/>
    <w:rsid w:val="00D4693B"/>
    <w:rsid w:val="00D46AE1"/>
    <w:rsid w:val="00D46DC6"/>
    <w:rsid w:val="00D46ECF"/>
    <w:rsid w:val="00D47487"/>
    <w:rsid w:val="00D47E15"/>
    <w:rsid w:val="00D47E54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17AF"/>
    <w:rsid w:val="00D51BFC"/>
    <w:rsid w:val="00D52542"/>
    <w:rsid w:val="00D52802"/>
    <w:rsid w:val="00D529C5"/>
    <w:rsid w:val="00D52A63"/>
    <w:rsid w:val="00D5317C"/>
    <w:rsid w:val="00D5374A"/>
    <w:rsid w:val="00D53B1A"/>
    <w:rsid w:val="00D53D57"/>
    <w:rsid w:val="00D54B98"/>
    <w:rsid w:val="00D54FEF"/>
    <w:rsid w:val="00D5505C"/>
    <w:rsid w:val="00D551B3"/>
    <w:rsid w:val="00D55CB2"/>
    <w:rsid w:val="00D56254"/>
    <w:rsid w:val="00D56C04"/>
    <w:rsid w:val="00D5703F"/>
    <w:rsid w:val="00D574D4"/>
    <w:rsid w:val="00D57BAB"/>
    <w:rsid w:val="00D57F1E"/>
    <w:rsid w:val="00D60000"/>
    <w:rsid w:val="00D60111"/>
    <w:rsid w:val="00D60211"/>
    <w:rsid w:val="00D604B4"/>
    <w:rsid w:val="00D605F1"/>
    <w:rsid w:val="00D6062D"/>
    <w:rsid w:val="00D61D80"/>
    <w:rsid w:val="00D622C7"/>
    <w:rsid w:val="00D626F9"/>
    <w:rsid w:val="00D629C8"/>
    <w:rsid w:val="00D62AC2"/>
    <w:rsid w:val="00D62B52"/>
    <w:rsid w:val="00D62B75"/>
    <w:rsid w:val="00D6399B"/>
    <w:rsid w:val="00D639DC"/>
    <w:rsid w:val="00D63B0A"/>
    <w:rsid w:val="00D64074"/>
    <w:rsid w:val="00D640C8"/>
    <w:rsid w:val="00D649B0"/>
    <w:rsid w:val="00D64FD3"/>
    <w:rsid w:val="00D654AF"/>
    <w:rsid w:val="00D656F6"/>
    <w:rsid w:val="00D6578D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3D5F"/>
    <w:rsid w:val="00D749EA"/>
    <w:rsid w:val="00D74E42"/>
    <w:rsid w:val="00D7591C"/>
    <w:rsid w:val="00D75AAD"/>
    <w:rsid w:val="00D75AB9"/>
    <w:rsid w:val="00D7607C"/>
    <w:rsid w:val="00D766BF"/>
    <w:rsid w:val="00D766FB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77D7C"/>
    <w:rsid w:val="00D800D5"/>
    <w:rsid w:val="00D809DE"/>
    <w:rsid w:val="00D80E64"/>
    <w:rsid w:val="00D8152E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5A"/>
    <w:rsid w:val="00D830ED"/>
    <w:rsid w:val="00D832EC"/>
    <w:rsid w:val="00D834C4"/>
    <w:rsid w:val="00D83631"/>
    <w:rsid w:val="00D8398E"/>
    <w:rsid w:val="00D83CF4"/>
    <w:rsid w:val="00D83EC3"/>
    <w:rsid w:val="00D84039"/>
    <w:rsid w:val="00D846F6"/>
    <w:rsid w:val="00D85193"/>
    <w:rsid w:val="00D85267"/>
    <w:rsid w:val="00D853E2"/>
    <w:rsid w:val="00D858C4"/>
    <w:rsid w:val="00D85A49"/>
    <w:rsid w:val="00D85B05"/>
    <w:rsid w:val="00D862F3"/>
    <w:rsid w:val="00D863E1"/>
    <w:rsid w:val="00D86403"/>
    <w:rsid w:val="00D8655F"/>
    <w:rsid w:val="00D86687"/>
    <w:rsid w:val="00D86C7F"/>
    <w:rsid w:val="00D875DE"/>
    <w:rsid w:val="00D901F0"/>
    <w:rsid w:val="00D903F1"/>
    <w:rsid w:val="00D905BA"/>
    <w:rsid w:val="00D908F3"/>
    <w:rsid w:val="00D90922"/>
    <w:rsid w:val="00D912EA"/>
    <w:rsid w:val="00D9134D"/>
    <w:rsid w:val="00D917DB"/>
    <w:rsid w:val="00D91A67"/>
    <w:rsid w:val="00D91C11"/>
    <w:rsid w:val="00D91C73"/>
    <w:rsid w:val="00D91CDD"/>
    <w:rsid w:val="00D91DFA"/>
    <w:rsid w:val="00D91E82"/>
    <w:rsid w:val="00D91ECB"/>
    <w:rsid w:val="00D91F7A"/>
    <w:rsid w:val="00D922C7"/>
    <w:rsid w:val="00D9263F"/>
    <w:rsid w:val="00D92758"/>
    <w:rsid w:val="00D92942"/>
    <w:rsid w:val="00D92DF9"/>
    <w:rsid w:val="00D93440"/>
    <w:rsid w:val="00D939F1"/>
    <w:rsid w:val="00D93A98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AB9"/>
    <w:rsid w:val="00D96EC7"/>
    <w:rsid w:val="00D96FC3"/>
    <w:rsid w:val="00D970BA"/>
    <w:rsid w:val="00D97105"/>
    <w:rsid w:val="00D9764E"/>
    <w:rsid w:val="00D976BA"/>
    <w:rsid w:val="00D978E1"/>
    <w:rsid w:val="00DA0229"/>
    <w:rsid w:val="00DA086B"/>
    <w:rsid w:val="00DA1838"/>
    <w:rsid w:val="00DA1A6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7B9"/>
    <w:rsid w:val="00DA5890"/>
    <w:rsid w:val="00DA5AB3"/>
    <w:rsid w:val="00DA61B1"/>
    <w:rsid w:val="00DA6352"/>
    <w:rsid w:val="00DA6575"/>
    <w:rsid w:val="00DA65F3"/>
    <w:rsid w:val="00DA6648"/>
    <w:rsid w:val="00DA6D27"/>
    <w:rsid w:val="00DA6DF2"/>
    <w:rsid w:val="00DA7730"/>
    <w:rsid w:val="00DA77DC"/>
    <w:rsid w:val="00DA7831"/>
    <w:rsid w:val="00DA7BB5"/>
    <w:rsid w:val="00DA7C1B"/>
    <w:rsid w:val="00DA7D22"/>
    <w:rsid w:val="00DA7D9E"/>
    <w:rsid w:val="00DA7DAA"/>
    <w:rsid w:val="00DA7F21"/>
    <w:rsid w:val="00DB0070"/>
    <w:rsid w:val="00DB0281"/>
    <w:rsid w:val="00DB0705"/>
    <w:rsid w:val="00DB072A"/>
    <w:rsid w:val="00DB1F73"/>
    <w:rsid w:val="00DB2287"/>
    <w:rsid w:val="00DB22D9"/>
    <w:rsid w:val="00DB2BAD"/>
    <w:rsid w:val="00DB3451"/>
    <w:rsid w:val="00DB3C6F"/>
    <w:rsid w:val="00DB3CD8"/>
    <w:rsid w:val="00DB3EEA"/>
    <w:rsid w:val="00DB40CA"/>
    <w:rsid w:val="00DB48A4"/>
    <w:rsid w:val="00DB490A"/>
    <w:rsid w:val="00DB496A"/>
    <w:rsid w:val="00DB4C8A"/>
    <w:rsid w:val="00DB5374"/>
    <w:rsid w:val="00DB5497"/>
    <w:rsid w:val="00DB58C7"/>
    <w:rsid w:val="00DB6175"/>
    <w:rsid w:val="00DB63EF"/>
    <w:rsid w:val="00DB6483"/>
    <w:rsid w:val="00DB69D1"/>
    <w:rsid w:val="00DB6ABE"/>
    <w:rsid w:val="00DB73C7"/>
    <w:rsid w:val="00DB798A"/>
    <w:rsid w:val="00DB7F99"/>
    <w:rsid w:val="00DC0968"/>
    <w:rsid w:val="00DC0AF0"/>
    <w:rsid w:val="00DC0E74"/>
    <w:rsid w:val="00DC168A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4F29"/>
    <w:rsid w:val="00DC5AEE"/>
    <w:rsid w:val="00DC60CA"/>
    <w:rsid w:val="00DC6164"/>
    <w:rsid w:val="00DC6678"/>
    <w:rsid w:val="00DC678E"/>
    <w:rsid w:val="00DC695D"/>
    <w:rsid w:val="00DC70E7"/>
    <w:rsid w:val="00DC71D1"/>
    <w:rsid w:val="00DC7226"/>
    <w:rsid w:val="00DC7373"/>
    <w:rsid w:val="00DC737B"/>
    <w:rsid w:val="00DC7C4D"/>
    <w:rsid w:val="00DD0456"/>
    <w:rsid w:val="00DD045D"/>
    <w:rsid w:val="00DD071D"/>
    <w:rsid w:val="00DD07E0"/>
    <w:rsid w:val="00DD08F7"/>
    <w:rsid w:val="00DD0CDA"/>
    <w:rsid w:val="00DD0D46"/>
    <w:rsid w:val="00DD12D4"/>
    <w:rsid w:val="00DD1BE4"/>
    <w:rsid w:val="00DD1C42"/>
    <w:rsid w:val="00DD1ED1"/>
    <w:rsid w:val="00DD2185"/>
    <w:rsid w:val="00DD22EA"/>
    <w:rsid w:val="00DD23CE"/>
    <w:rsid w:val="00DD284C"/>
    <w:rsid w:val="00DD295C"/>
    <w:rsid w:val="00DD2A13"/>
    <w:rsid w:val="00DD2E71"/>
    <w:rsid w:val="00DD336F"/>
    <w:rsid w:val="00DD337C"/>
    <w:rsid w:val="00DD3438"/>
    <w:rsid w:val="00DD35D4"/>
    <w:rsid w:val="00DD382A"/>
    <w:rsid w:val="00DD38A2"/>
    <w:rsid w:val="00DD3D29"/>
    <w:rsid w:val="00DD41A9"/>
    <w:rsid w:val="00DD41B5"/>
    <w:rsid w:val="00DD41C2"/>
    <w:rsid w:val="00DD52BB"/>
    <w:rsid w:val="00DD5BDE"/>
    <w:rsid w:val="00DD6985"/>
    <w:rsid w:val="00DD6CC8"/>
    <w:rsid w:val="00DD6E14"/>
    <w:rsid w:val="00DD6E77"/>
    <w:rsid w:val="00DD6F94"/>
    <w:rsid w:val="00DD7E91"/>
    <w:rsid w:val="00DE0081"/>
    <w:rsid w:val="00DE1303"/>
    <w:rsid w:val="00DE134F"/>
    <w:rsid w:val="00DE142E"/>
    <w:rsid w:val="00DE1504"/>
    <w:rsid w:val="00DE1816"/>
    <w:rsid w:val="00DE1A0C"/>
    <w:rsid w:val="00DE1A3B"/>
    <w:rsid w:val="00DE1E6C"/>
    <w:rsid w:val="00DE2F1B"/>
    <w:rsid w:val="00DE2F58"/>
    <w:rsid w:val="00DE2FB0"/>
    <w:rsid w:val="00DE313B"/>
    <w:rsid w:val="00DE325A"/>
    <w:rsid w:val="00DE3309"/>
    <w:rsid w:val="00DE37B0"/>
    <w:rsid w:val="00DE3CE7"/>
    <w:rsid w:val="00DE4027"/>
    <w:rsid w:val="00DE46EE"/>
    <w:rsid w:val="00DE4CCB"/>
    <w:rsid w:val="00DE5062"/>
    <w:rsid w:val="00DE597F"/>
    <w:rsid w:val="00DE5F67"/>
    <w:rsid w:val="00DE6200"/>
    <w:rsid w:val="00DE695F"/>
    <w:rsid w:val="00DE6D1E"/>
    <w:rsid w:val="00DE6D4B"/>
    <w:rsid w:val="00DE719A"/>
    <w:rsid w:val="00DE7492"/>
    <w:rsid w:val="00DE7508"/>
    <w:rsid w:val="00DE76D9"/>
    <w:rsid w:val="00DE7712"/>
    <w:rsid w:val="00DE7776"/>
    <w:rsid w:val="00DE7B42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1DD9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061"/>
    <w:rsid w:val="00DF6341"/>
    <w:rsid w:val="00DF67CF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577"/>
    <w:rsid w:val="00E02B9D"/>
    <w:rsid w:val="00E02C65"/>
    <w:rsid w:val="00E0335F"/>
    <w:rsid w:val="00E03454"/>
    <w:rsid w:val="00E03666"/>
    <w:rsid w:val="00E03719"/>
    <w:rsid w:val="00E03B59"/>
    <w:rsid w:val="00E03E11"/>
    <w:rsid w:val="00E0414D"/>
    <w:rsid w:val="00E041B3"/>
    <w:rsid w:val="00E047F4"/>
    <w:rsid w:val="00E048DC"/>
    <w:rsid w:val="00E04DA2"/>
    <w:rsid w:val="00E05D1A"/>
    <w:rsid w:val="00E05DB6"/>
    <w:rsid w:val="00E06254"/>
    <w:rsid w:val="00E06FCD"/>
    <w:rsid w:val="00E07017"/>
    <w:rsid w:val="00E07206"/>
    <w:rsid w:val="00E07521"/>
    <w:rsid w:val="00E075EF"/>
    <w:rsid w:val="00E076AF"/>
    <w:rsid w:val="00E07968"/>
    <w:rsid w:val="00E07C1A"/>
    <w:rsid w:val="00E1040B"/>
    <w:rsid w:val="00E10588"/>
    <w:rsid w:val="00E10661"/>
    <w:rsid w:val="00E1080E"/>
    <w:rsid w:val="00E1141B"/>
    <w:rsid w:val="00E12D7F"/>
    <w:rsid w:val="00E13069"/>
    <w:rsid w:val="00E1352C"/>
    <w:rsid w:val="00E139A0"/>
    <w:rsid w:val="00E14B77"/>
    <w:rsid w:val="00E14BAE"/>
    <w:rsid w:val="00E14FBE"/>
    <w:rsid w:val="00E1501E"/>
    <w:rsid w:val="00E15144"/>
    <w:rsid w:val="00E153BE"/>
    <w:rsid w:val="00E15C1C"/>
    <w:rsid w:val="00E15C74"/>
    <w:rsid w:val="00E15CD6"/>
    <w:rsid w:val="00E15E2C"/>
    <w:rsid w:val="00E1603D"/>
    <w:rsid w:val="00E161FD"/>
    <w:rsid w:val="00E16469"/>
    <w:rsid w:val="00E167E6"/>
    <w:rsid w:val="00E17624"/>
    <w:rsid w:val="00E17A30"/>
    <w:rsid w:val="00E20271"/>
    <w:rsid w:val="00E20320"/>
    <w:rsid w:val="00E20A63"/>
    <w:rsid w:val="00E20DB3"/>
    <w:rsid w:val="00E2124D"/>
    <w:rsid w:val="00E21B27"/>
    <w:rsid w:val="00E21B59"/>
    <w:rsid w:val="00E21E2C"/>
    <w:rsid w:val="00E21F75"/>
    <w:rsid w:val="00E22091"/>
    <w:rsid w:val="00E224B5"/>
    <w:rsid w:val="00E22984"/>
    <w:rsid w:val="00E236F0"/>
    <w:rsid w:val="00E23735"/>
    <w:rsid w:val="00E23A13"/>
    <w:rsid w:val="00E23B57"/>
    <w:rsid w:val="00E23DA1"/>
    <w:rsid w:val="00E2411D"/>
    <w:rsid w:val="00E24ADA"/>
    <w:rsid w:val="00E24B4B"/>
    <w:rsid w:val="00E250EF"/>
    <w:rsid w:val="00E253CA"/>
    <w:rsid w:val="00E257F7"/>
    <w:rsid w:val="00E25AB2"/>
    <w:rsid w:val="00E26493"/>
    <w:rsid w:val="00E267B4"/>
    <w:rsid w:val="00E268CE"/>
    <w:rsid w:val="00E26E8E"/>
    <w:rsid w:val="00E27312"/>
    <w:rsid w:val="00E275D2"/>
    <w:rsid w:val="00E2787B"/>
    <w:rsid w:val="00E27B34"/>
    <w:rsid w:val="00E302B1"/>
    <w:rsid w:val="00E304FA"/>
    <w:rsid w:val="00E309D9"/>
    <w:rsid w:val="00E31320"/>
    <w:rsid w:val="00E314AE"/>
    <w:rsid w:val="00E315C3"/>
    <w:rsid w:val="00E319AA"/>
    <w:rsid w:val="00E31E79"/>
    <w:rsid w:val="00E32381"/>
    <w:rsid w:val="00E32CC0"/>
    <w:rsid w:val="00E3312E"/>
    <w:rsid w:val="00E33969"/>
    <w:rsid w:val="00E33CA5"/>
    <w:rsid w:val="00E3417C"/>
    <w:rsid w:val="00E34541"/>
    <w:rsid w:val="00E34A6C"/>
    <w:rsid w:val="00E34BE3"/>
    <w:rsid w:val="00E34FC5"/>
    <w:rsid w:val="00E36158"/>
    <w:rsid w:val="00E36316"/>
    <w:rsid w:val="00E36603"/>
    <w:rsid w:val="00E3687F"/>
    <w:rsid w:val="00E36B18"/>
    <w:rsid w:val="00E37751"/>
    <w:rsid w:val="00E377EF"/>
    <w:rsid w:val="00E37C67"/>
    <w:rsid w:val="00E37FAF"/>
    <w:rsid w:val="00E40111"/>
    <w:rsid w:val="00E404F2"/>
    <w:rsid w:val="00E40B03"/>
    <w:rsid w:val="00E40E41"/>
    <w:rsid w:val="00E41118"/>
    <w:rsid w:val="00E416BB"/>
    <w:rsid w:val="00E41976"/>
    <w:rsid w:val="00E423C4"/>
    <w:rsid w:val="00E4255E"/>
    <w:rsid w:val="00E427D0"/>
    <w:rsid w:val="00E42844"/>
    <w:rsid w:val="00E42E8E"/>
    <w:rsid w:val="00E432E9"/>
    <w:rsid w:val="00E43454"/>
    <w:rsid w:val="00E434F7"/>
    <w:rsid w:val="00E436A9"/>
    <w:rsid w:val="00E43E79"/>
    <w:rsid w:val="00E4407D"/>
    <w:rsid w:val="00E448EB"/>
    <w:rsid w:val="00E44A2A"/>
    <w:rsid w:val="00E44B50"/>
    <w:rsid w:val="00E45037"/>
    <w:rsid w:val="00E45AA4"/>
    <w:rsid w:val="00E46145"/>
    <w:rsid w:val="00E46CE6"/>
    <w:rsid w:val="00E47017"/>
    <w:rsid w:val="00E47839"/>
    <w:rsid w:val="00E478B6"/>
    <w:rsid w:val="00E479DC"/>
    <w:rsid w:val="00E50770"/>
    <w:rsid w:val="00E509D3"/>
    <w:rsid w:val="00E50A6E"/>
    <w:rsid w:val="00E50BF1"/>
    <w:rsid w:val="00E50C38"/>
    <w:rsid w:val="00E50D77"/>
    <w:rsid w:val="00E5205F"/>
    <w:rsid w:val="00E52097"/>
    <w:rsid w:val="00E52425"/>
    <w:rsid w:val="00E527DA"/>
    <w:rsid w:val="00E52B0B"/>
    <w:rsid w:val="00E53089"/>
    <w:rsid w:val="00E540A2"/>
    <w:rsid w:val="00E543C1"/>
    <w:rsid w:val="00E543DA"/>
    <w:rsid w:val="00E5494E"/>
    <w:rsid w:val="00E54F23"/>
    <w:rsid w:val="00E55849"/>
    <w:rsid w:val="00E558B4"/>
    <w:rsid w:val="00E55A2B"/>
    <w:rsid w:val="00E56131"/>
    <w:rsid w:val="00E5697D"/>
    <w:rsid w:val="00E56A90"/>
    <w:rsid w:val="00E56DEB"/>
    <w:rsid w:val="00E57067"/>
    <w:rsid w:val="00E57E92"/>
    <w:rsid w:val="00E57F78"/>
    <w:rsid w:val="00E60321"/>
    <w:rsid w:val="00E6072C"/>
    <w:rsid w:val="00E60AC7"/>
    <w:rsid w:val="00E60EAA"/>
    <w:rsid w:val="00E613B0"/>
    <w:rsid w:val="00E620BB"/>
    <w:rsid w:val="00E62195"/>
    <w:rsid w:val="00E62279"/>
    <w:rsid w:val="00E6227D"/>
    <w:rsid w:val="00E6246B"/>
    <w:rsid w:val="00E62562"/>
    <w:rsid w:val="00E6334F"/>
    <w:rsid w:val="00E63571"/>
    <w:rsid w:val="00E639D8"/>
    <w:rsid w:val="00E63A06"/>
    <w:rsid w:val="00E63AC3"/>
    <w:rsid w:val="00E63DB1"/>
    <w:rsid w:val="00E63EBB"/>
    <w:rsid w:val="00E64438"/>
    <w:rsid w:val="00E647B3"/>
    <w:rsid w:val="00E65313"/>
    <w:rsid w:val="00E6590D"/>
    <w:rsid w:val="00E65F5D"/>
    <w:rsid w:val="00E661DB"/>
    <w:rsid w:val="00E66298"/>
    <w:rsid w:val="00E66382"/>
    <w:rsid w:val="00E66506"/>
    <w:rsid w:val="00E66594"/>
    <w:rsid w:val="00E66882"/>
    <w:rsid w:val="00E66E65"/>
    <w:rsid w:val="00E672B3"/>
    <w:rsid w:val="00E672CA"/>
    <w:rsid w:val="00E67AB4"/>
    <w:rsid w:val="00E67D55"/>
    <w:rsid w:val="00E70362"/>
    <w:rsid w:val="00E70384"/>
    <w:rsid w:val="00E70623"/>
    <w:rsid w:val="00E7085A"/>
    <w:rsid w:val="00E70AAA"/>
    <w:rsid w:val="00E70BA2"/>
    <w:rsid w:val="00E70FB3"/>
    <w:rsid w:val="00E7100C"/>
    <w:rsid w:val="00E71372"/>
    <w:rsid w:val="00E71884"/>
    <w:rsid w:val="00E72262"/>
    <w:rsid w:val="00E723DC"/>
    <w:rsid w:val="00E72433"/>
    <w:rsid w:val="00E728B4"/>
    <w:rsid w:val="00E72926"/>
    <w:rsid w:val="00E734EC"/>
    <w:rsid w:val="00E736CF"/>
    <w:rsid w:val="00E73850"/>
    <w:rsid w:val="00E738B3"/>
    <w:rsid w:val="00E73C1A"/>
    <w:rsid w:val="00E73D13"/>
    <w:rsid w:val="00E73E48"/>
    <w:rsid w:val="00E741A4"/>
    <w:rsid w:val="00E74340"/>
    <w:rsid w:val="00E743D5"/>
    <w:rsid w:val="00E74665"/>
    <w:rsid w:val="00E74A8D"/>
    <w:rsid w:val="00E7530A"/>
    <w:rsid w:val="00E75735"/>
    <w:rsid w:val="00E7596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4FD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4FCD"/>
    <w:rsid w:val="00E858FD"/>
    <w:rsid w:val="00E85A4F"/>
    <w:rsid w:val="00E85A92"/>
    <w:rsid w:val="00E85B5B"/>
    <w:rsid w:val="00E85E6F"/>
    <w:rsid w:val="00E85F51"/>
    <w:rsid w:val="00E86039"/>
    <w:rsid w:val="00E86831"/>
    <w:rsid w:val="00E86A29"/>
    <w:rsid w:val="00E86E3E"/>
    <w:rsid w:val="00E87315"/>
    <w:rsid w:val="00E87A1C"/>
    <w:rsid w:val="00E87CB6"/>
    <w:rsid w:val="00E87DB4"/>
    <w:rsid w:val="00E90717"/>
    <w:rsid w:val="00E90814"/>
    <w:rsid w:val="00E90D34"/>
    <w:rsid w:val="00E910DF"/>
    <w:rsid w:val="00E910F9"/>
    <w:rsid w:val="00E91448"/>
    <w:rsid w:val="00E91449"/>
    <w:rsid w:val="00E91460"/>
    <w:rsid w:val="00E919EC"/>
    <w:rsid w:val="00E91A66"/>
    <w:rsid w:val="00E91D77"/>
    <w:rsid w:val="00E92C6B"/>
    <w:rsid w:val="00E92E55"/>
    <w:rsid w:val="00E93B36"/>
    <w:rsid w:val="00E93F23"/>
    <w:rsid w:val="00E93F65"/>
    <w:rsid w:val="00E94C43"/>
    <w:rsid w:val="00E94FC2"/>
    <w:rsid w:val="00E95864"/>
    <w:rsid w:val="00E96065"/>
    <w:rsid w:val="00E9621B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7F5"/>
    <w:rsid w:val="00EA0D2F"/>
    <w:rsid w:val="00EA1119"/>
    <w:rsid w:val="00EA1496"/>
    <w:rsid w:val="00EA1748"/>
    <w:rsid w:val="00EA184F"/>
    <w:rsid w:val="00EA187C"/>
    <w:rsid w:val="00EA1CA5"/>
    <w:rsid w:val="00EA1D40"/>
    <w:rsid w:val="00EA1F8F"/>
    <w:rsid w:val="00EA22B9"/>
    <w:rsid w:val="00EA2ACE"/>
    <w:rsid w:val="00EA303A"/>
    <w:rsid w:val="00EA35D9"/>
    <w:rsid w:val="00EA3965"/>
    <w:rsid w:val="00EA3CC8"/>
    <w:rsid w:val="00EA41CA"/>
    <w:rsid w:val="00EA4215"/>
    <w:rsid w:val="00EA44BF"/>
    <w:rsid w:val="00EA4598"/>
    <w:rsid w:val="00EA45C9"/>
    <w:rsid w:val="00EA4638"/>
    <w:rsid w:val="00EA46B1"/>
    <w:rsid w:val="00EA4838"/>
    <w:rsid w:val="00EA4F50"/>
    <w:rsid w:val="00EA5170"/>
    <w:rsid w:val="00EA564A"/>
    <w:rsid w:val="00EA5725"/>
    <w:rsid w:val="00EA5C09"/>
    <w:rsid w:val="00EA5F64"/>
    <w:rsid w:val="00EA6749"/>
    <w:rsid w:val="00EA6768"/>
    <w:rsid w:val="00EA6BD8"/>
    <w:rsid w:val="00EA6F56"/>
    <w:rsid w:val="00EA7509"/>
    <w:rsid w:val="00EA7776"/>
    <w:rsid w:val="00EA78D7"/>
    <w:rsid w:val="00EA7CF5"/>
    <w:rsid w:val="00EA7E5A"/>
    <w:rsid w:val="00EB08FC"/>
    <w:rsid w:val="00EB0C69"/>
    <w:rsid w:val="00EB0EF0"/>
    <w:rsid w:val="00EB148F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67A"/>
    <w:rsid w:val="00EB595A"/>
    <w:rsid w:val="00EB5B21"/>
    <w:rsid w:val="00EB5D3A"/>
    <w:rsid w:val="00EB642B"/>
    <w:rsid w:val="00EB68A4"/>
    <w:rsid w:val="00EB709F"/>
    <w:rsid w:val="00EB728C"/>
    <w:rsid w:val="00EB735C"/>
    <w:rsid w:val="00EB75FB"/>
    <w:rsid w:val="00EB7BEF"/>
    <w:rsid w:val="00EC0705"/>
    <w:rsid w:val="00EC0968"/>
    <w:rsid w:val="00EC0B13"/>
    <w:rsid w:val="00EC0C95"/>
    <w:rsid w:val="00EC0CB0"/>
    <w:rsid w:val="00EC0CFB"/>
    <w:rsid w:val="00EC0E60"/>
    <w:rsid w:val="00EC0E82"/>
    <w:rsid w:val="00EC117F"/>
    <w:rsid w:val="00EC129A"/>
    <w:rsid w:val="00EC1440"/>
    <w:rsid w:val="00EC1626"/>
    <w:rsid w:val="00EC1CAD"/>
    <w:rsid w:val="00EC28CF"/>
    <w:rsid w:val="00EC2A8D"/>
    <w:rsid w:val="00EC2BCE"/>
    <w:rsid w:val="00EC2D24"/>
    <w:rsid w:val="00EC2EB0"/>
    <w:rsid w:val="00EC2F7B"/>
    <w:rsid w:val="00EC3A29"/>
    <w:rsid w:val="00EC3B38"/>
    <w:rsid w:val="00EC3CDD"/>
    <w:rsid w:val="00EC3FF8"/>
    <w:rsid w:val="00EC42C4"/>
    <w:rsid w:val="00EC43BD"/>
    <w:rsid w:val="00EC43D2"/>
    <w:rsid w:val="00EC4FDE"/>
    <w:rsid w:val="00EC5065"/>
    <w:rsid w:val="00EC543A"/>
    <w:rsid w:val="00EC5496"/>
    <w:rsid w:val="00EC54E5"/>
    <w:rsid w:val="00EC561B"/>
    <w:rsid w:val="00EC56AC"/>
    <w:rsid w:val="00EC5A29"/>
    <w:rsid w:val="00EC5A9A"/>
    <w:rsid w:val="00EC623D"/>
    <w:rsid w:val="00EC633F"/>
    <w:rsid w:val="00EC6596"/>
    <w:rsid w:val="00EC698F"/>
    <w:rsid w:val="00EC6CB7"/>
    <w:rsid w:val="00EC705A"/>
    <w:rsid w:val="00EC70C0"/>
    <w:rsid w:val="00EC77F9"/>
    <w:rsid w:val="00EC7AC7"/>
    <w:rsid w:val="00ED017B"/>
    <w:rsid w:val="00ED02C1"/>
    <w:rsid w:val="00ED0E98"/>
    <w:rsid w:val="00ED0F27"/>
    <w:rsid w:val="00ED12BB"/>
    <w:rsid w:val="00ED133D"/>
    <w:rsid w:val="00ED167D"/>
    <w:rsid w:val="00ED1910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55"/>
    <w:rsid w:val="00ED37E2"/>
    <w:rsid w:val="00ED3E27"/>
    <w:rsid w:val="00ED46C8"/>
    <w:rsid w:val="00ED46F2"/>
    <w:rsid w:val="00ED4884"/>
    <w:rsid w:val="00ED50A3"/>
    <w:rsid w:val="00ED550B"/>
    <w:rsid w:val="00ED5A3F"/>
    <w:rsid w:val="00ED5DEF"/>
    <w:rsid w:val="00ED6094"/>
    <w:rsid w:val="00ED61A7"/>
    <w:rsid w:val="00ED6B65"/>
    <w:rsid w:val="00ED6C0C"/>
    <w:rsid w:val="00ED6E9D"/>
    <w:rsid w:val="00ED780E"/>
    <w:rsid w:val="00ED79BF"/>
    <w:rsid w:val="00ED7A40"/>
    <w:rsid w:val="00ED7C90"/>
    <w:rsid w:val="00ED7DF5"/>
    <w:rsid w:val="00ED7F6D"/>
    <w:rsid w:val="00ED7FAD"/>
    <w:rsid w:val="00EE015E"/>
    <w:rsid w:val="00EE0466"/>
    <w:rsid w:val="00EE06D9"/>
    <w:rsid w:val="00EE0D0F"/>
    <w:rsid w:val="00EE100C"/>
    <w:rsid w:val="00EE11B1"/>
    <w:rsid w:val="00EE132C"/>
    <w:rsid w:val="00EE1362"/>
    <w:rsid w:val="00EE1645"/>
    <w:rsid w:val="00EE1789"/>
    <w:rsid w:val="00EE190A"/>
    <w:rsid w:val="00EE19CF"/>
    <w:rsid w:val="00EE24FB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5CDF"/>
    <w:rsid w:val="00EE6279"/>
    <w:rsid w:val="00EE63C0"/>
    <w:rsid w:val="00EE6C25"/>
    <w:rsid w:val="00EE6F01"/>
    <w:rsid w:val="00EE7CA4"/>
    <w:rsid w:val="00EE7FE3"/>
    <w:rsid w:val="00EF08F9"/>
    <w:rsid w:val="00EF0981"/>
    <w:rsid w:val="00EF100D"/>
    <w:rsid w:val="00EF116E"/>
    <w:rsid w:val="00EF180F"/>
    <w:rsid w:val="00EF18B8"/>
    <w:rsid w:val="00EF1BCC"/>
    <w:rsid w:val="00EF28F2"/>
    <w:rsid w:val="00EF3F9D"/>
    <w:rsid w:val="00EF53A1"/>
    <w:rsid w:val="00EF5483"/>
    <w:rsid w:val="00EF5D0F"/>
    <w:rsid w:val="00EF5EF5"/>
    <w:rsid w:val="00EF6009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72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64A"/>
    <w:rsid w:val="00F05F4D"/>
    <w:rsid w:val="00F061E8"/>
    <w:rsid w:val="00F065F9"/>
    <w:rsid w:val="00F06AEB"/>
    <w:rsid w:val="00F072F9"/>
    <w:rsid w:val="00F07755"/>
    <w:rsid w:val="00F07823"/>
    <w:rsid w:val="00F07FA4"/>
    <w:rsid w:val="00F103E4"/>
    <w:rsid w:val="00F10552"/>
    <w:rsid w:val="00F10554"/>
    <w:rsid w:val="00F10885"/>
    <w:rsid w:val="00F1090A"/>
    <w:rsid w:val="00F10B25"/>
    <w:rsid w:val="00F10EC0"/>
    <w:rsid w:val="00F10F18"/>
    <w:rsid w:val="00F1176C"/>
    <w:rsid w:val="00F1182F"/>
    <w:rsid w:val="00F118C7"/>
    <w:rsid w:val="00F11982"/>
    <w:rsid w:val="00F11E24"/>
    <w:rsid w:val="00F11E80"/>
    <w:rsid w:val="00F1241E"/>
    <w:rsid w:val="00F1251E"/>
    <w:rsid w:val="00F12825"/>
    <w:rsid w:val="00F12BA5"/>
    <w:rsid w:val="00F12EB1"/>
    <w:rsid w:val="00F1306C"/>
    <w:rsid w:val="00F130E6"/>
    <w:rsid w:val="00F1394F"/>
    <w:rsid w:val="00F143F4"/>
    <w:rsid w:val="00F14428"/>
    <w:rsid w:val="00F145F3"/>
    <w:rsid w:val="00F14CDF"/>
    <w:rsid w:val="00F152AE"/>
    <w:rsid w:val="00F15914"/>
    <w:rsid w:val="00F15EED"/>
    <w:rsid w:val="00F1637E"/>
    <w:rsid w:val="00F167A0"/>
    <w:rsid w:val="00F16A29"/>
    <w:rsid w:val="00F16A51"/>
    <w:rsid w:val="00F16AD9"/>
    <w:rsid w:val="00F170D0"/>
    <w:rsid w:val="00F17122"/>
    <w:rsid w:val="00F1768E"/>
    <w:rsid w:val="00F17717"/>
    <w:rsid w:val="00F17CBA"/>
    <w:rsid w:val="00F20287"/>
    <w:rsid w:val="00F20334"/>
    <w:rsid w:val="00F211D0"/>
    <w:rsid w:val="00F21893"/>
    <w:rsid w:val="00F22353"/>
    <w:rsid w:val="00F22679"/>
    <w:rsid w:val="00F22CE5"/>
    <w:rsid w:val="00F23063"/>
    <w:rsid w:val="00F234AD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23D"/>
    <w:rsid w:val="00F2744E"/>
    <w:rsid w:val="00F27490"/>
    <w:rsid w:val="00F27DFA"/>
    <w:rsid w:val="00F27EFB"/>
    <w:rsid w:val="00F30531"/>
    <w:rsid w:val="00F3146E"/>
    <w:rsid w:val="00F316BE"/>
    <w:rsid w:val="00F317C2"/>
    <w:rsid w:val="00F31D71"/>
    <w:rsid w:val="00F31FF5"/>
    <w:rsid w:val="00F322E1"/>
    <w:rsid w:val="00F3233B"/>
    <w:rsid w:val="00F3270F"/>
    <w:rsid w:val="00F32771"/>
    <w:rsid w:val="00F32816"/>
    <w:rsid w:val="00F32867"/>
    <w:rsid w:val="00F32BB3"/>
    <w:rsid w:val="00F32CDC"/>
    <w:rsid w:val="00F32D3B"/>
    <w:rsid w:val="00F3387E"/>
    <w:rsid w:val="00F33ABB"/>
    <w:rsid w:val="00F33C4C"/>
    <w:rsid w:val="00F3437F"/>
    <w:rsid w:val="00F343A0"/>
    <w:rsid w:val="00F344FB"/>
    <w:rsid w:val="00F3477F"/>
    <w:rsid w:val="00F3501C"/>
    <w:rsid w:val="00F3558B"/>
    <w:rsid w:val="00F365BA"/>
    <w:rsid w:val="00F3679F"/>
    <w:rsid w:val="00F36CAE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1C9D"/>
    <w:rsid w:val="00F424AB"/>
    <w:rsid w:val="00F426FB"/>
    <w:rsid w:val="00F42989"/>
    <w:rsid w:val="00F42CF1"/>
    <w:rsid w:val="00F4311A"/>
    <w:rsid w:val="00F4337C"/>
    <w:rsid w:val="00F43694"/>
    <w:rsid w:val="00F43957"/>
    <w:rsid w:val="00F43C84"/>
    <w:rsid w:val="00F43D85"/>
    <w:rsid w:val="00F44133"/>
    <w:rsid w:val="00F44EBD"/>
    <w:rsid w:val="00F44F9A"/>
    <w:rsid w:val="00F452C7"/>
    <w:rsid w:val="00F454CB"/>
    <w:rsid w:val="00F45864"/>
    <w:rsid w:val="00F45BCE"/>
    <w:rsid w:val="00F46280"/>
    <w:rsid w:val="00F4637E"/>
    <w:rsid w:val="00F463D2"/>
    <w:rsid w:val="00F468B2"/>
    <w:rsid w:val="00F468FC"/>
    <w:rsid w:val="00F46B82"/>
    <w:rsid w:val="00F46BDE"/>
    <w:rsid w:val="00F470C2"/>
    <w:rsid w:val="00F47380"/>
    <w:rsid w:val="00F47E29"/>
    <w:rsid w:val="00F50471"/>
    <w:rsid w:val="00F504FC"/>
    <w:rsid w:val="00F50BA3"/>
    <w:rsid w:val="00F515F7"/>
    <w:rsid w:val="00F527CE"/>
    <w:rsid w:val="00F52B25"/>
    <w:rsid w:val="00F52C55"/>
    <w:rsid w:val="00F52D4C"/>
    <w:rsid w:val="00F530DC"/>
    <w:rsid w:val="00F53232"/>
    <w:rsid w:val="00F53269"/>
    <w:rsid w:val="00F5338C"/>
    <w:rsid w:val="00F53F72"/>
    <w:rsid w:val="00F547D7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1C2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01"/>
    <w:rsid w:val="00F603F6"/>
    <w:rsid w:val="00F605EA"/>
    <w:rsid w:val="00F60905"/>
    <w:rsid w:val="00F60AE5"/>
    <w:rsid w:val="00F615ED"/>
    <w:rsid w:val="00F61BA7"/>
    <w:rsid w:val="00F61DF1"/>
    <w:rsid w:val="00F61FC4"/>
    <w:rsid w:val="00F6206E"/>
    <w:rsid w:val="00F6218D"/>
    <w:rsid w:val="00F62854"/>
    <w:rsid w:val="00F628C8"/>
    <w:rsid w:val="00F62951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2FA"/>
    <w:rsid w:val="00F65947"/>
    <w:rsid w:val="00F65DAD"/>
    <w:rsid w:val="00F66343"/>
    <w:rsid w:val="00F6661F"/>
    <w:rsid w:val="00F667F1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644"/>
    <w:rsid w:val="00F717A3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3C92"/>
    <w:rsid w:val="00F743DD"/>
    <w:rsid w:val="00F749ED"/>
    <w:rsid w:val="00F74D5E"/>
    <w:rsid w:val="00F752A9"/>
    <w:rsid w:val="00F7643F"/>
    <w:rsid w:val="00F7687E"/>
    <w:rsid w:val="00F76CB3"/>
    <w:rsid w:val="00F77013"/>
    <w:rsid w:val="00F770F5"/>
    <w:rsid w:val="00F7797C"/>
    <w:rsid w:val="00F77CC5"/>
    <w:rsid w:val="00F802F3"/>
    <w:rsid w:val="00F80491"/>
    <w:rsid w:val="00F80709"/>
    <w:rsid w:val="00F80773"/>
    <w:rsid w:val="00F80842"/>
    <w:rsid w:val="00F80EA5"/>
    <w:rsid w:val="00F80FD2"/>
    <w:rsid w:val="00F8100C"/>
    <w:rsid w:val="00F810C5"/>
    <w:rsid w:val="00F813F8"/>
    <w:rsid w:val="00F81741"/>
    <w:rsid w:val="00F81FB3"/>
    <w:rsid w:val="00F822B2"/>
    <w:rsid w:val="00F8234F"/>
    <w:rsid w:val="00F82847"/>
    <w:rsid w:val="00F8296C"/>
    <w:rsid w:val="00F82D25"/>
    <w:rsid w:val="00F83095"/>
    <w:rsid w:val="00F83153"/>
    <w:rsid w:val="00F834FD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0D7"/>
    <w:rsid w:val="00F857D3"/>
    <w:rsid w:val="00F85F77"/>
    <w:rsid w:val="00F860A7"/>
    <w:rsid w:val="00F8626E"/>
    <w:rsid w:val="00F86296"/>
    <w:rsid w:val="00F862C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93E"/>
    <w:rsid w:val="00F929CD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71E"/>
    <w:rsid w:val="00F97BC8"/>
    <w:rsid w:val="00F97C8E"/>
    <w:rsid w:val="00FA0706"/>
    <w:rsid w:val="00FA122C"/>
    <w:rsid w:val="00FA16BA"/>
    <w:rsid w:val="00FA19D8"/>
    <w:rsid w:val="00FA1C80"/>
    <w:rsid w:val="00FA20FE"/>
    <w:rsid w:val="00FA2CF4"/>
    <w:rsid w:val="00FA2E41"/>
    <w:rsid w:val="00FA3646"/>
    <w:rsid w:val="00FA36C4"/>
    <w:rsid w:val="00FA3827"/>
    <w:rsid w:val="00FA38C3"/>
    <w:rsid w:val="00FA4CC8"/>
    <w:rsid w:val="00FA4D16"/>
    <w:rsid w:val="00FA505F"/>
    <w:rsid w:val="00FA51A9"/>
    <w:rsid w:val="00FA5204"/>
    <w:rsid w:val="00FA611C"/>
    <w:rsid w:val="00FA6373"/>
    <w:rsid w:val="00FA672F"/>
    <w:rsid w:val="00FA6925"/>
    <w:rsid w:val="00FA6E52"/>
    <w:rsid w:val="00FA731F"/>
    <w:rsid w:val="00FA7CEE"/>
    <w:rsid w:val="00FA7D4E"/>
    <w:rsid w:val="00FB0C8E"/>
    <w:rsid w:val="00FB0DD3"/>
    <w:rsid w:val="00FB146E"/>
    <w:rsid w:val="00FB15C4"/>
    <w:rsid w:val="00FB1BA6"/>
    <w:rsid w:val="00FB1F72"/>
    <w:rsid w:val="00FB2204"/>
    <w:rsid w:val="00FB22BF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4440"/>
    <w:rsid w:val="00FB4D73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6F"/>
    <w:rsid w:val="00FC12D0"/>
    <w:rsid w:val="00FC173D"/>
    <w:rsid w:val="00FC18D4"/>
    <w:rsid w:val="00FC1E64"/>
    <w:rsid w:val="00FC2608"/>
    <w:rsid w:val="00FC27A2"/>
    <w:rsid w:val="00FC2C9C"/>
    <w:rsid w:val="00FC3218"/>
    <w:rsid w:val="00FC34B6"/>
    <w:rsid w:val="00FC41B1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158"/>
    <w:rsid w:val="00FC6226"/>
    <w:rsid w:val="00FC62BC"/>
    <w:rsid w:val="00FC6334"/>
    <w:rsid w:val="00FC6337"/>
    <w:rsid w:val="00FC6637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1D12"/>
    <w:rsid w:val="00FD1F0B"/>
    <w:rsid w:val="00FD20E2"/>
    <w:rsid w:val="00FD2101"/>
    <w:rsid w:val="00FD2298"/>
    <w:rsid w:val="00FD26CC"/>
    <w:rsid w:val="00FD2A47"/>
    <w:rsid w:val="00FD2C05"/>
    <w:rsid w:val="00FD303A"/>
    <w:rsid w:val="00FD30F6"/>
    <w:rsid w:val="00FD351C"/>
    <w:rsid w:val="00FD382E"/>
    <w:rsid w:val="00FD3AF9"/>
    <w:rsid w:val="00FD42FE"/>
    <w:rsid w:val="00FD43A9"/>
    <w:rsid w:val="00FD43E0"/>
    <w:rsid w:val="00FD445A"/>
    <w:rsid w:val="00FD460F"/>
    <w:rsid w:val="00FD47FA"/>
    <w:rsid w:val="00FD497E"/>
    <w:rsid w:val="00FD49CD"/>
    <w:rsid w:val="00FD4F55"/>
    <w:rsid w:val="00FD4FE8"/>
    <w:rsid w:val="00FD57E0"/>
    <w:rsid w:val="00FD5E6F"/>
    <w:rsid w:val="00FD633D"/>
    <w:rsid w:val="00FD647F"/>
    <w:rsid w:val="00FD67DB"/>
    <w:rsid w:val="00FD70C7"/>
    <w:rsid w:val="00FD70CF"/>
    <w:rsid w:val="00FD7686"/>
    <w:rsid w:val="00FD7A6A"/>
    <w:rsid w:val="00FD7F4D"/>
    <w:rsid w:val="00FD7FA5"/>
    <w:rsid w:val="00FE0112"/>
    <w:rsid w:val="00FE0662"/>
    <w:rsid w:val="00FE07C6"/>
    <w:rsid w:val="00FE090E"/>
    <w:rsid w:val="00FE0917"/>
    <w:rsid w:val="00FE0A11"/>
    <w:rsid w:val="00FE0B07"/>
    <w:rsid w:val="00FE0CFB"/>
    <w:rsid w:val="00FE12D2"/>
    <w:rsid w:val="00FE13ED"/>
    <w:rsid w:val="00FE1D38"/>
    <w:rsid w:val="00FE23DF"/>
    <w:rsid w:val="00FE2B87"/>
    <w:rsid w:val="00FE2E94"/>
    <w:rsid w:val="00FE3816"/>
    <w:rsid w:val="00FE43D5"/>
    <w:rsid w:val="00FE447F"/>
    <w:rsid w:val="00FE47AD"/>
    <w:rsid w:val="00FE491C"/>
    <w:rsid w:val="00FE4AA2"/>
    <w:rsid w:val="00FE4B2C"/>
    <w:rsid w:val="00FE4C7F"/>
    <w:rsid w:val="00FE5326"/>
    <w:rsid w:val="00FE5901"/>
    <w:rsid w:val="00FE5C05"/>
    <w:rsid w:val="00FE63D6"/>
    <w:rsid w:val="00FE65F7"/>
    <w:rsid w:val="00FE6939"/>
    <w:rsid w:val="00FE6AB4"/>
    <w:rsid w:val="00FE6B6A"/>
    <w:rsid w:val="00FF0012"/>
    <w:rsid w:val="00FF02F0"/>
    <w:rsid w:val="00FF0A1A"/>
    <w:rsid w:val="00FF0FFA"/>
    <w:rsid w:val="00FF12D4"/>
    <w:rsid w:val="00FF13E1"/>
    <w:rsid w:val="00FF148F"/>
    <w:rsid w:val="00FF19A8"/>
    <w:rsid w:val="00FF1B5E"/>
    <w:rsid w:val="00FF1FC2"/>
    <w:rsid w:val="00FF21A4"/>
    <w:rsid w:val="00FF2501"/>
    <w:rsid w:val="00FF3A10"/>
    <w:rsid w:val="00FF3AD4"/>
    <w:rsid w:val="00FF3C46"/>
    <w:rsid w:val="00FF3EEC"/>
    <w:rsid w:val="00FF415D"/>
    <w:rsid w:val="00FF44EB"/>
    <w:rsid w:val="00FF4520"/>
    <w:rsid w:val="00FF465D"/>
    <w:rsid w:val="00FF4A4A"/>
    <w:rsid w:val="00FF4C37"/>
    <w:rsid w:val="00FF52E2"/>
    <w:rsid w:val="00FF5DEF"/>
    <w:rsid w:val="00FF5F7F"/>
    <w:rsid w:val="00FF609A"/>
    <w:rsid w:val="00FF6166"/>
    <w:rsid w:val="00FF6AB4"/>
    <w:rsid w:val="00FF6DD7"/>
    <w:rsid w:val="00FF6FA1"/>
    <w:rsid w:val="00FF73CF"/>
    <w:rsid w:val="00FF76D3"/>
    <w:rsid w:val="00FF772C"/>
    <w:rsid w:val="00FF78C2"/>
    <w:rsid w:val="00FF799B"/>
    <w:rsid w:val="0499E65F"/>
    <w:rsid w:val="066F800B"/>
    <w:rsid w:val="101E4FD7"/>
    <w:rsid w:val="14F1C0FA"/>
    <w:rsid w:val="16FDBB9C"/>
    <w:rsid w:val="18656E53"/>
    <w:rsid w:val="1C47E7A0"/>
    <w:rsid w:val="2D6569C9"/>
    <w:rsid w:val="2F8961A0"/>
    <w:rsid w:val="3EF777FC"/>
    <w:rsid w:val="4A8CB638"/>
    <w:rsid w:val="4C9D531F"/>
    <w:rsid w:val="5897D1A4"/>
    <w:rsid w:val="60AE551A"/>
    <w:rsid w:val="6474A972"/>
    <w:rsid w:val="6B726101"/>
    <w:rsid w:val="6FF94840"/>
    <w:rsid w:val="719F137A"/>
    <w:rsid w:val="7648759E"/>
    <w:rsid w:val="77FCC5E0"/>
    <w:rsid w:val="7923A7F1"/>
    <w:rsid w:val="7990FD02"/>
    <w:rsid w:val="7E64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4A3E9D79-E270-420B-87A5-8A23A607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4D75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EF4D-441E-4B11-9036-4288F594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6086</Words>
  <Characters>25418</Characters>
  <Application>Microsoft Office Word</Application>
  <DocSecurity>0</DocSecurity>
  <Lines>211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31442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Klinsukon, Yendee</cp:lastModifiedBy>
  <cp:revision>2</cp:revision>
  <cp:lastPrinted>2021-04-02T01:18:00Z</cp:lastPrinted>
  <dcterms:created xsi:type="dcterms:W3CDTF">2021-05-14T04:32:00Z</dcterms:created>
  <dcterms:modified xsi:type="dcterms:W3CDTF">2021-05-14T04:32:00Z</dcterms:modified>
</cp:coreProperties>
</file>