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ED4107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7FE299B5" w14:textId="77777777" w:rsidR="000D77DB" w:rsidRDefault="000D77DB" w:rsidP="00E5749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ข้อมูล</w:t>
      </w:r>
      <w:r>
        <w:rPr>
          <w:rFonts w:ascii="Angsana New" w:hAnsi="Angsana New"/>
          <w:sz w:val="30"/>
          <w:szCs w:val="30"/>
          <w:cs/>
        </w:rPr>
        <w:t>ทั่วไป</w:t>
      </w:r>
    </w:p>
    <w:p w14:paraId="332FC225" w14:textId="77777777" w:rsidR="003776E4" w:rsidRPr="00D21C4B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C82E18" w:rsidRPr="00D21C4B">
        <w:rPr>
          <w:rFonts w:ascii="Angsana New" w:hAnsi="Angsana New" w:hint="cs"/>
          <w:sz w:val="30"/>
          <w:szCs w:val="30"/>
          <w:cs/>
        </w:rPr>
        <w:t>ระหว่างกาล</w:t>
      </w:r>
      <w:r w:rsidR="00D21C4B" w:rsidRPr="00D21C4B">
        <w:rPr>
          <w:rFonts w:ascii="Angsana New" w:hAnsi="Angsana New"/>
          <w:sz w:val="30"/>
          <w:szCs w:val="30"/>
          <w:cs/>
        </w:rPr>
        <w:tab/>
      </w:r>
    </w:p>
    <w:p w14:paraId="4A37D5FD" w14:textId="77777777" w:rsidR="000B61A2" w:rsidRPr="00D21C4B" w:rsidRDefault="000B61A2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การเปลี่ยนแปลงนโยบายการบั</w:t>
      </w:r>
      <w:r w:rsidRPr="00D21C4B">
        <w:rPr>
          <w:rFonts w:ascii="Angsana New" w:hAnsi="Angsana New" w:hint="cs"/>
          <w:sz w:val="30"/>
          <w:szCs w:val="30"/>
          <w:cs/>
        </w:rPr>
        <w:t>ญชี</w:t>
      </w:r>
    </w:p>
    <w:p w14:paraId="7027B9F6" w14:textId="77777777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บุคคลหรือ</w:t>
      </w:r>
      <w:r w:rsidRPr="009A176D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F15FEDD" w14:textId="66502C0C" w:rsidR="003776E4" w:rsidRPr="009A176D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49DF3EB9" w14:textId="77777777" w:rsidR="002E3540" w:rsidRPr="009A176D" w:rsidRDefault="002E354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14762244" w14:textId="77777777" w:rsidR="004A5110" w:rsidRPr="009A176D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เงินลงทุน</w:t>
      </w:r>
      <w:r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6B6039">
        <w:rPr>
          <w:rFonts w:ascii="Angsana New" w:hAnsi="Angsana New" w:hint="cs"/>
          <w:sz w:val="30"/>
          <w:szCs w:val="30"/>
          <w:cs/>
        </w:rPr>
        <w:t>ร่วม</w:t>
      </w:r>
    </w:p>
    <w:p w14:paraId="130D4321" w14:textId="77777777" w:rsidR="003776E4" w:rsidRPr="00D21C4B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เงิ</w:t>
      </w:r>
      <w:r w:rsidR="0080164C" w:rsidRPr="00D21C4B">
        <w:rPr>
          <w:rFonts w:ascii="Angsana New" w:hAnsi="Angsana New"/>
          <w:sz w:val="30"/>
          <w:szCs w:val="30"/>
          <w:cs/>
        </w:rPr>
        <w:t>นลงทุน</w:t>
      </w:r>
      <w:r w:rsidR="0080164C" w:rsidRPr="00D21C4B">
        <w:rPr>
          <w:rFonts w:ascii="Angsana New" w:hAnsi="Angsana New" w:hint="cs"/>
          <w:sz w:val="30"/>
          <w:szCs w:val="30"/>
          <w:cs/>
        </w:rPr>
        <w:t>ในบริษัท</w:t>
      </w:r>
      <w:r w:rsidR="00E55F81" w:rsidRPr="00D21C4B">
        <w:rPr>
          <w:rFonts w:ascii="Angsana New" w:hAnsi="Angsana New" w:hint="cs"/>
          <w:sz w:val="30"/>
          <w:szCs w:val="30"/>
          <w:cs/>
        </w:rPr>
        <w:t>ย่อย</w:t>
      </w:r>
    </w:p>
    <w:p w14:paraId="7ED4F3D8" w14:textId="236B5587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67BCE59F" w14:textId="42181F62" w:rsidR="00456382" w:rsidRPr="00D21C4B" w:rsidRDefault="00456382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สัญญาเช่า</w:t>
      </w:r>
    </w:p>
    <w:p w14:paraId="4A9BA1C6" w14:textId="77777777" w:rsidR="00205D56" w:rsidRDefault="00205D56" w:rsidP="00205D56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77777777" w:rsidR="00445961" w:rsidRDefault="00445961" w:rsidP="00445961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8237FA">
        <w:rPr>
          <w:rFonts w:ascii="Angsana New" w:hAnsi="Angsana New"/>
          <w:sz w:val="30"/>
          <w:szCs w:val="30"/>
          <w:cs/>
        </w:rPr>
        <w:t>หุ้นกู้</w:t>
      </w:r>
    </w:p>
    <w:p w14:paraId="6462FA7A" w14:textId="77777777" w:rsidR="008F0FB6" w:rsidRPr="003704CB" w:rsidRDefault="008F0FB6" w:rsidP="00E57498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3704CB">
        <w:rPr>
          <w:rFonts w:ascii="Angsana New" w:hAnsi="Angsana New" w:hint="cs"/>
          <w:sz w:val="30"/>
          <w:szCs w:val="30"/>
          <w:cs/>
        </w:rPr>
        <w:t>หุ้นทุนซื้อคืน</w:t>
      </w:r>
    </w:p>
    <w:p w14:paraId="442FF74E" w14:textId="77777777" w:rsidR="00922AD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ส่วนง</w:t>
      </w:r>
      <w:r w:rsidR="003776E4" w:rsidRPr="009A176D">
        <w:rPr>
          <w:rFonts w:ascii="Angsana New" w:hAnsi="Angsana New" w:hint="cs"/>
          <w:sz w:val="30"/>
          <w:szCs w:val="30"/>
          <w:cs/>
        </w:rPr>
        <w:t>าน</w:t>
      </w:r>
      <w:r w:rsidR="00415593">
        <w:rPr>
          <w:rFonts w:ascii="Angsana New" w:hAnsi="Angsana New" w:hint="cs"/>
          <w:sz w:val="30"/>
          <w:szCs w:val="30"/>
          <w:cs/>
        </w:rPr>
        <w:t>ดำเนินงาน</w:t>
      </w:r>
      <w:r w:rsidR="008808ED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55E1E579" w14:textId="77777777" w:rsidR="005D37F7" w:rsidRPr="009A176D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562D30FE" w14:textId="2546A112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กำไรต่อหุ้น</w:t>
      </w:r>
      <w:r w:rsidR="0080164C" w:rsidRPr="009A176D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1EBD588B" w14:textId="77777777" w:rsidR="008808ED" w:rsidRPr="00D21C4B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0FA7EEC" w14:textId="77777777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4E406F2" w14:textId="77777777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14:paraId="3AEB11E9" w14:textId="77777777" w:rsidR="00BE6DB1" w:rsidRPr="00BE6DB1" w:rsidRDefault="00BE6DB1" w:rsidP="00947FF5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1340BE">
        <w:rPr>
          <w:rFonts w:ascii="Angsan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671AE09F" w14:textId="77777777" w:rsidR="00743F3A" w:rsidRDefault="00743F3A" w:rsidP="003C00FB">
      <w:pPr>
        <w:spacing w:line="240" w:lineRule="auto"/>
        <w:ind w:left="1555"/>
        <w:rPr>
          <w:rFonts w:ascii="Angsana New" w:hAnsi="Angsana New"/>
          <w:sz w:val="30"/>
          <w:szCs w:val="30"/>
        </w:rPr>
      </w:pPr>
    </w:p>
    <w:p w14:paraId="0D2830D2" w14:textId="77777777" w:rsidR="008237FA" w:rsidRDefault="008237FA" w:rsidP="00335ADF">
      <w:pPr>
        <w:spacing w:line="240" w:lineRule="auto"/>
        <w:rPr>
          <w:rFonts w:ascii="Angsana New" w:hAnsi="Angsana New"/>
          <w:sz w:val="30"/>
          <w:szCs w:val="30"/>
        </w:rPr>
      </w:pPr>
    </w:p>
    <w:p w14:paraId="58A3BF76" w14:textId="77777777" w:rsidR="00224DF6" w:rsidRDefault="00224DF6" w:rsidP="00FC2922">
      <w:pPr>
        <w:pStyle w:val="Bo-C1Content"/>
        <w:ind w:left="0" w:firstLine="547"/>
      </w:pPr>
    </w:p>
    <w:p w14:paraId="7DF46E8A" w14:textId="77777777" w:rsidR="00224DF6" w:rsidRPr="00224DF6" w:rsidRDefault="00224DF6" w:rsidP="00224DF6"/>
    <w:p w14:paraId="61645355" w14:textId="77777777" w:rsidR="00224DF6" w:rsidRPr="00224DF6" w:rsidRDefault="00224DF6" w:rsidP="00224DF6"/>
    <w:p w14:paraId="7EF02F79" w14:textId="77777777" w:rsidR="00224DF6" w:rsidRPr="00224DF6" w:rsidRDefault="00224DF6" w:rsidP="00224DF6"/>
    <w:p w14:paraId="2137E8EB" w14:textId="77777777" w:rsidR="00224DF6" w:rsidRPr="00224DF6" w:rsidRDefault="00224DF6" w:rsidP="00224DF6"/>
    <w:p w14:paraId="0F2A7638" w14:textId="77777777" w:rsidR="00224DF6" w:rsidRPr="00224DF6" w:rsidRDefault="00224DF6" w:rsidP="00224DF6"/>
    <w:p w14:paraId="5DEB1403" w14:textId="77777777" w:rsidR="00224DF6" w:rsidRPr="00224DF6" w:rsidRDefault="00224DF6" w:rsidP="00224DF6"/>
    <w:p w14:paraId="228F2A83" w14:textId="77777777" w:rsidR="00224DF6" w:rsidRPr="00224DF6" w:rsidRDefault="00224DF6" w:rsidP="00224DF6"/>
    <w:p w14:paraId="6D2C74F7" w14:textId="77777777" w:rsidR="00224DF6" w:rsidRPr="00224DF6" w:rsidRDefault="00224DF6" w:rsidP="00224DF6"/>
    <w:p w14:paraId="7CFFDD16" w14:textId="77777777" w:rsidR="00224DF6" w:rsidRPr="00224DF6" w:rsidRDefault="00224DF6" w:rsidP="00224DF6"/>
    <w:p w14:paraId="5EA18C56" w14:textId="77777777" w:rsidR="00224DF6" w:rsidRPr="00224DF6" w:rsidRDefault="00224DF6" w:rsidP="00224DF6"/>
    <w:p w14:paraId="1DDFE556" w14:textId="77777777" w:rsidR="00224DF6" w:rsidRDefault="00224DF6" w:rsidP="00FC2922">
      <w:pPr>
        <w:pStyle w:val="Bo-C1Content"/>
        <w:ind w:left="0" w:firstLine="547"/>
      </w:pPr>
    </w:p>
    <w:p w14:paraId="59E5A1D5" w14:textId="2E0F5941" w:rsidR="007B2482" w:rsidRPr="009A176D" w:rsidRDefault="000D77DB" w:rsidP="00FC2922">
      <w:pPr>
        <w:pStyle w:val="Bo-C1Content"/>
        <w:ind w:left="0" w:firstLine="547"/>
      </w:pPr>
      <w:r w:rsidRPr="00224DF6">
        <w:rPr>
          <w:cs/>
        </w:rPr>
        <w:br w:type="page"/>
      </w:r>
      <w:r w:rsidR="00203EEF" w:rsidRPr="009A176D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9A176D">
        <w:rPr>
          <w:rFonts w:hint="cs"/>
          <w:cs/>
        </w:rPr>
        <w:t>ระหว่างกาล</w:t>
      </w:r>
      <w:r w:rsidR="00203EEF" w:rsidRPr="009A176D">
        <w:rPr>
          <w:cs/>
        </w:rPr>
        <w:t>นี้</w:t>
      </w:r>
    </w:p>
    <w:p w14:paraId="597E5566" w14:textId="77777777" w:rsidR="007B2482" w:rsidRPr="008237FA" w:rsidRDefault="007B2482" w:rsidP="009A3560">
      <w:pPr>
        <w:pStyle w:val="Bo-Blankline"/>
      </w:pPr>
    </w:p>
    <w:p w14:paraId="5E9F0EE8" w14:textId="19FF9F88" w:rsidR="007B2482" w:rsidRPr="00FC2922" w:rsidRDefault="00203EEF" w:rsidP="009B7A42">
      <w:pPr>
        <w:pStyle w:val="Bo-C1Content"/>
        <w:ind w:right="-25"/>
        <w:rPr>
          <w:lang w:val="en-US"/>
        </w:rPr>
      </w:pPr>
      <w:r w:rsidRPr="009A176D">
        <w:rPr>
          <w:cs/>
        </w:rPr>
        <w:t>งบการเงิน</w:t>
      </w:r>
      <w:r w:rsidR="00821424" w:rsidRPr="009A176D">
        <w:rPr>
          <w:rFonts w:hint="cs"/>
          <w:cs/>
        </w:rPr>
        <w:t>ระหว่างกาล</w:t>
      </w:r>
      <w:r w:rsidRPr="009A176D">
        <w:rPr>
          <w:cs/>
        </w:rPr>
        <w:t>นี้ได้รับอนุมัติให้ออกงบการเงินจากคณะกรรมการตรวจสอบตามการมอบหมายจากคณะกรรมการบริษัทเมื่อ</w:t>
      </w:r>
      <w:r w:rsidRPr="00C67C74">
        <w:rPr>
          <w:cs/>
        </w:rPr>
        <w:t xml:space="preserve">วันที่ </w:t>
      </w:r>
      <w:r w:rsidR="00C76147" w:rsidRPr="00C76147">
        <w:rPr>
          <w:lang w:val="en-US"/>
        </w:rPr>
        <w:t>14</w:t>
      </w:r>
      <w:r w:rsidR="0001523C" w:rsidRPr="00C67C74">
        <w:rPr>
          <w:lang w:val="en-US"/>
        </w:rPr>
        <w:t xml:space="preserve"> </w:t>
      </w:r>
      <w:r w:rsidR="0001523C" w:rsidRPr="00C67C74">
        <w:rPr>
          <w:rFonts w:hint="cs"/>
          <w:cs/>
          <w:lang w:val="en-US"/>
        </w:rPr>
        <w:t xml:space="preserve">พฤษภาคม </w:t>
      </w:r>
      <w:r w:rsidR="00C76147" w:rsidRPr="00C76147">
        <w:rPr>
          <w:lang w:val="en-US"/>
        </w:rPr>
        <w:t>2564</w:t>
      </w:r>
    </w:p>
    <w:p w14:paraId="170BC6DB" w14:textId="77777777" w:rsidR="007B2482" w:rsidRPr="008237FA" w:rsidRDefault="007B2482" w:rsidP="009A3560">
      <w:pPr>
        <w:pStyle w:val="Bo-Blankline"/>
        <w:rPr>
          <w:cs/>
        </w:rPr>
      </w:pPr>
    </w:p>
    <w:p w14:paraId="39D87A9A" w14:textId="77777777" w:rsidR="007B2482" w:rsidRPr="009A176D" w:rsidRDefault="007B2482" w:rsidP="00627C18">
      <w:pPr>
        <w:pStyle w:val="Caption"/>
        <w:ind w:hanging="900"/>
      </w:pPr>
      <w:r w:rsidRPr="009A176D">
        <w:rPr>
          <w:cs/>
        </w:rPr>
        <w:t>ข้อมูลทั่วไป</w:t>
      </w:r>
    </w:p>
    <w:p w14:paraId="40E444E1" w14:textId="77777777" w:rsidR="007B2482" w:rsidRPr="009A176D" w:rsidRDefault="007B2482" w:rsidP="0020792C">
      <w:pPr>
        <w:pStyle w:val="Bo-Blankline"/>
        <w:rPr>
          <w:cs/>
        </w:rPr>
      </w:pPr>
    </w:p>
    <w:p w14:paraId="10334AE7" w14:textId="77B61ACA" w:rsidR="00C863AF" w:rsidRPr="00E06DE8" w:rsidRDefault="00C863AF" w:rsidP="002F2F54">
      <w:pPr>
        <w:pStyle w:val="Bo-C1Content"/>
        <w:ind w:right="-25"/>
      </w:pPr>
      <w:r w:rsidRPr="00E06DE8">
        <w:rPr>
          <w:cs/>
        </w:rPr>
        <w:t xml:space="preserve">บริษัท ทีพีไอ โพลีน จำกัด </w:t>
      </w:r>
      <w:r w:rsidRPr="00E06DE8">
        <w:t>(</w:t>
      </w:r>
      <w:r w:rsidRPr="00E06DE8">
        <w:rPr>
          <w:cs/>
        </w:rPr>
        <w:t>มหาชน</w:t>
      </w:r>
      <w:r w:rsidRPr="00E06DE8">
        <w:t>) “</w:t>
      </w:r>
      <w:r w:rsidRPr="00E06DE8">
        <w:rPr>
          <w:cs/>
        </w:rPr>
        <w:t>บริษัท</w:t>
      </w:r>
      <w:r w:rsidRPr="00E06DE8">
        <w:rPr>
          <w:lang w:val="en-US"/>
        </w:rPr>
        <w:t xml:space="preserve">” </w:t>
      </w:r>
      <w:r w:rsidRPr="00E06DE8">
        <w:rPr>
          <w:cs/>
        </w:rPr>
        <w:t>เป็นนิติบุคคล</w:t>
      </w:r>
      <w:r w:rsidRPr="00E06DE8">
        <w:rPr>
          <w:cs/>
          <w:lang w:val="en-US"/>
        </w:rPr>
        <w:t>ที่จัดตั้งขึ้นใน</w:t>
      </w:r>
      <w:r w:rsidRPr="00E06DE8">
        <w:rPr>
          <w:cs/>
        </w:rPr>
        <w:t xml:space="preserve">ประเทศไทย และมีที่อยู่จดทะเบียนตั้งอยู่เลขที่ </w:t>
      </w:r>
      <w:r w:rsidR="00C76147" w:rsidRPr="00C76147">
        <w:rPr>
          <w:lang w:val="en-US"/>
        </w:rPr>
        <w:t>26</w:t>
      </w:r>
      <w:r w:rsidRPr="00E06DE8">
        <w:t>/</w:t>
      </w:r>
      <w:r w:rsidR="00C76147" w:rsidRPr="00C76147">
        <w:rPr>
          <w:lang w:val="en-US"/>
        </w:rPr>
        <w:t>56</w:t>
      </w:r>
      <w:r w:rsidRPr="00E06DE8">
        <w:t xml:space="preserve"> </w:t>
      </w:r>
      <w:r w:rsidRPr="00E06DE8">
        <w:rPr>
          <w:cs/>
        </w:rPr>
        <w:t>อาคารทีพีไอ ทาวเวอร์ ถนนจันทน์ตัดใหม่ ทุ่งมหาเมฆ สาทร กรุงเทพฯ</w:t>
      </w:r>
    </w:p>
    <w:p w14:paraId="1ACD2742" w14:textId="77777777" w:rsidR="00C863AF" w:rsidRPr="009A3560" w:rsidRDefault="00C863AF" w:rsidP="009A3560">
      <w:pPr>
        <w:pStyle w:val="Bo-Blankline"/>
        <w:rPr>
          <w:cs/>
        </w:rPr>
      </w:pPr>
    </w:p>
    <w:p w14:paraId="4B67D050" w14:textId="083CEF25" w:rsidR="00C863AF" w:rsidRPr="00E06DE8" w:rsidRDefault="00C863AF" w:rsidP="00C863AF">
      <w:pPr>
        <w:pStyle w:val="Bo-C1Content"/>
        <w:rPr>
          <w:lang w:val="en-US"/>
        </w:rPr>
      </w:pPr>
      <w:r w:rsidRPr="00367BB2">
        <w:rPr>
          <w:cs/>
        </w:rPr>
        <w:t>บริษัทจดทะเบียนกับตลาดหลักทรัพย์แห่งประเทศไทยเมื่อเดือน</w:t>
      </w:r>
      <w:r w:rsidRPr="00367BB2">
        <w:rPr>
          <w:cs/>
          <w:lang w:val="en-US"/>
        </w:rPr>
        <w:t xml:space="preserve">พฤศจิกายน </w:t>
      </w:r>
      <w:r w:rsidR="00C76147" w:rsidRPr="00C76147">
        <w:rPr>
          <w:lang w:val="en-US"/>
        </w:rPr>
        <w:t>2533</w:t>
      </w:r>
    </w:p>
    <w:p w14:paraId="68AF75E3" w14:textId="77777777" w:rsidR="00C863AF" w:rsidRPr="009A3560" w:rsidRDefault="00C863AF" w:rsidP="009A3560">
      <w:pPr>
        <w:pStyle w:val="Bo-Blankline"/>
      </w:pPr>
    </w:p>
    <w:p w14:paraId="2E4A63BA" w14:textId="336F08BD" w:rsidR="00C863AF" w:rsidRPr="009A3560" w:rsidRDefault="00C863AF" w:rsidP="009B7A42">
      <w:pPr>
        <w:pStyle w:val="Bo-C1Content"/>
        <w:ind w:right="-25"/>
        <w:rPr>
          <w:lang w:val="en-US"/>
        </w:rPr>
      </w:pPr>
      <w:r w:rsidRPr="00394717">
        <w:rPr>
          <w:cs/>
        </w:rPr>
        <w:t xml:space="preserve">บริษัทมีอุตสาหกรรมหลัก </w:t>
      </w:r>
      <w:r w:rsidR="00C76147" w:rsidRPr="00C76147">
        <w:rPr>
          <w:lang w:val="en-US"/>
        </w:rPr>
        <w:t>3</w:t>
      </w:r>
      <w:r w:rsidRPr="00394717">
        <w:rPr>
          <w:cs/>
        </w:rPr>
        <w:t xml:space="preserve"> ประเภท และมีศูนย์จำหน่ายสินค้า </w:t>
      </w:r>
      <w:r w:rsidR="00C76147" w:rsidRPr="00C76147">
        <w:rPr>
          <w:lang w:val="en-US"/>
        </w:rPr>
        <w:t>18</w:t>
      </w:r>
      <w:r w:rsidRPr="00394717">
        <w:rPr>
          <w:cs/>
        </w:rPr>
        <w:t xml:space="preserve"> แห่งทั่วประเทศ โดยอุตสาหกรรมหลักได้แก่ อุตสาหกรรมปูนซีเมนต์ตั้งอยู่ที่ อำเภอแก่งคอย จังหวัดสระบุรี มีโรงงาน</w:t>
      </w:r>
      <w:r w:rsidR="00780B97">
        <w:t xml:space="preserve"> </w:t>
      </w:r>
      <w:r w:rsidR="00C76147" w:rsidRPr="00C76147">
        <w:rPr>
          <w:lang w:val="en-US"/>
        </w:rPr>
        <w:t>8</w:t>
      </w:r>
      <w:r w:rsidRPr="00394717">
        <w:rPr>
          <w:cs/>
        </w:rPr>
        <w:t xml:space="preserve"> แห่ง ซึ่งประกอบด้วยโรงงานผลิตปูนซีเมนต์ </w:t>
      </w:r>
      <w:r w:rsidR="00C76147" w:rsidRPr="00C76147">
        <w:rPr>
          <w:lang w:val="en-US"/>
        </w:rPr>
        <w:t>4</w:t>
      </w:r>
      <w:r w:rsidRPr="00394717">
        <w:rPr>
          <w:cs/>
        </w:rPr>
        <w:t xml:space="preserve"> แห่ง และโรงงานผลิตปูนสำเร็จรูป </w:t>
      </w:r>
      <w:r w:rsidR="00C76147" w:rsidRPr="00C76147">
        <w:rPr>
          <w:lang w:val="en-US"/>
        </w:rPr>
        <w:t>4</w:t>
      </w:r>
      <w:r w:rsidR="00780B97">
        <w:t xml:space="preserve"> </w:t>
      </w:r>
      <w:r w:rsidRPr="00394717">
        <w:rPr>
          <w:cs/>
        </w:rPr>
        <w:t xml:space="preserve">แห่ง อุตสาหกรรมวัสดุก่อสร้างตั้งอยู่ที่ อำเภอเฉลิมพระเกียรติ จังหวัดสระบุรี มีโรงงานผลิตกระเบื้องซีเมนต์ และโรงงานผลิตไฟเบอร์ซีเมนต์บอร์ด อุตสาหกรรมพลาสติกตั้งอยู่ที่ อำเภอเมือง จังหวัดระยอง มีโรงงานผลิตเม็ดพลาสติก </w:t>
      </w:r>
      <w:r w:rsidRPr="00394717">
        <w:t xml:space="preserve">LDPE </w:t>
      </w:r>
      <w:r w:rsidRPr="00394717">
        <w:rPr>
          <w:cs/>
        </w:rPr>
        <w:t xml:space="preserve">และ </w:t>
      </w:r>
      <w:r w:rsidRPr="00394717">
        <w:t xml:space="preserve">EVA </w:t>
      </w:r>
      <w:r w:rsidR="00C76147" w:rsidRPr="00C76147">
        <w:rPr>
          <w:lang w:val="en-US"/>
        </w:rPr>
        <w:t>2</w:t>
      </w:r>
      <w:r w:rsidRPr="00394717">
        <w:rPr>
          <w:cs/>
        </w:rPr>
        <w:t xml:space="preserve"> แห่ง </w:t>
      </w:r>
      <w:r w:rsidRPr="00E06DE8">
        <w:rPr>
          <w:cs/>
        </w:rPr>
        <w:t>รายละเอียดของบริษัทย่อย</w:t>
      </w:r>
      <w:r w:rsidR="008B1909">
        <w:br/>
      </w:r>
      <w:r w:rsidRPr="00E06DE8">
        <w:rPr>
          <w:cs/>
        </w:rPr>
        <w:t xml:space="preserve">ณ วันที่ </w:t>
      </w:r>
      <w:r w:rsidR="00C76147" w:rsidRPr="00C76147">
        <w:rPr>
          <w:lang w:val="en-US"/>
        </w:rPr>
        <w:t>31</w:t>
      </w:r>
      <w:r w:rsidR="00780B97">
        <w:t xml:space="preserve"> </w:t>
      </w:r>
      <w:r w:rsidR="00780B97">
        <w:rPr>
          <w:rFonts w:hint="cs"/>
          <w:cs/>
        </w:rPr>
        <w:t>มีนาคม</w:t>
      </w:r>
      <w:r w:rsidR="000A322D">
        <w:rPr>
          <w:rFonts w:hint="cs"/>
          <w:cs/>
        </w:rPr>
        <w:t xml:space="preserve"> </w:t>
      </w:r>
      <w:r w:rsidR="00C76147" w:rsidRPr="00C76147">
        <w:rPr>
          <w:lang w:val="en-US"/>
        </w:rPr>
        <w:t>2564</w:t>
      </w:r>
      <w:r w:rsidR="004C01F9">
        <w:rPr>
          <w:lang w:val="en-US"/>
        </w:rPr>
        <w:t xml:space="preserve"> </w:t>
      </w:r>
      <w:r w:rsidR="004C01F9">
        <w:rPr>
          <w:rFonts w:hint="cs"/>
          <w:cs/>
          <w:lang w:val="en-US"/>
        </w:rPr>
        <w:t xml:space="preserve">และ </w:t>
      </w:r>
      <w:r w:rsidR="00C76147" w:rsidRPr="00C76147">
        <w:rPr>
          <w:lang w:val="en-US"/>
        </w:rPr>
        <w:t>31</w:t>
      </w:r>
      <w:r w:rsidRPr="00E06DE8">
        <w:rPr>
          <w:cs/>
        </w:rPr>
        <w:t xml:space="preserve"> ธันวาคม </w:t>
      </w:r>
      <w:r w:rsidR="00C76147" w:rsidRPr="00C76147">
        <w:rPr>
          <w:lang w:val="en-US"/>
        </w:rPr>
        <w:t>2563</w:t>
      </w:r>
      <w:r w:rsidRPr="00E06DE8">
        <w:rPr>
          <w:cs/>
        </w:rPr>
        <w:t xml:space="preserve"> </w:t>
      </w:r>
      <w:r w:rsidR="009A3560">
        <w:rPr>
          <w:rFonts w:hint="cs"/>
          <w:cs/>
        </w:rPr>
        <w:t xml:space="preserve">ได้เปิดเผยไว้ในหมายเหตุข้อ </w:t>
      </w:r>
      <w:r w:rsidR="00C76147" w:rsidRPr="00C76147">
        <w:rPr>
          <w:lang w:val="en-US"/>
        </w:rPr>
        <w:t>8</w:t>
      </w:r>
    </w:p>
    <w:p w14:paraId="76E09D60" w14:textId="77777777" w:rsidR="00C863AF" w:rsidRPr="009A3560" w:rsidRDefault="00C863AF" w:rsidP="009A3560">
      <w:pPr>
        <w:pStyle w:val="Bo-Blankline"/>
        <w:rPr>
          <w:cs/>
        </w:rPr>
      </w:pPr>
    </w:p>
    <w:p w14:paraId="22025EAB" w14:textId="77777777" w:rsidR="007B2482" w:rsidRPr="009A176D" w:rsidRDefault="007B2482" w:rsidP="00DB700D">
      <w:pPr>
        <w:pStyle w:val="Caption"/>
        <w:ind w:hanging="900"/>
      </w:pPr>
      <w:r w:rsidRPr="009A176D">
        <w:rPr>
          <w:cs/>
        </w:rPr>
        <w:t>เกณฑ์</w:t>
      </w:r>
      <w:r w:rsidRPr="009A176D">
        <w:rPr>
          <w:rFonts w:hint="cs"/>
          <w:cs/>
        </w:rPr>
        <w:t>การจัดทำงบการเงิน</w:t>
      </w:r>
      <w:r w:rsidR="00F53050" w:rsidRPr="009A176D">
        <w:rPr>
          <w:rFonts w:hint="cs"/>
          <w:cs/>
        </w:rPr>
        <w:t>ระหว่างกาล</w:t>
      </w:r>
    </w:p>
    <w:p w14:paraId="4FF68416" w14:textId="77777777" w:rsidR="007B2482" w:rsidRPr="009A176D" w:rsidRDefault="007B2482" w:rsidP="00EF55AB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tLeast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14:paraId="3F362226" w14:textId="77777777" w:rsidR="00EF58C8" w:rsidRPr="00C52B49" w:rsidRDefault="00EF58C8" w:rsidP="00CB149F">
      <w:pPr>
        <w:pStyle w:val="Bo-H2Main"/>
        <w:rPr>
          <w:b w:val="0"/>
          <w:bCs w:val="0"/>
        </w:rPr>
      </w:pPr>
      <w:r w:rsidRPr="00C52B49">
        <w:rPr>
          <w:b w:val="0"/>
          <w:bCs w:val="0"/>
          <w:cs/>
        </w:rPr>
        <w:t>(ก)</w:t>
      </w:r>
      <w:r w:rsidRPr="00C52B49">
        <w:rPr>
          <w:b w:val="0"/>
          <w:bCs w:val="0"/>
          <w:cs/>
        </w:rPr>
        <w:tab/>
        <w:t>เกณฑ์การถือปฏิบัติ</w:t>
      </w:r>
    </w:p>
    <w:p w14:paraId="1AC8E3B3" w14:textId="77777777" w:rsidR="00EF58C8" w:rsidRPr="009A176D" w:rsidRDefault="00EF58C8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27D3FFFA" w14:textId="294D5AD2" w:rsidR="005F6C18" w:rsidRPr="009A176D" w:rsidRDefault="00F53050" w:rsidP="002F2F54">
      <w:pPr>
        <w:pStyle w:val="Bo-C1Content"/>
        <w:ind w:right="-25"/>
      </w:pPr>
      <w:r w:rsidRPr="0077427B">
        <w:rPr>
          <w:spacing w:val="-6"/>
          <w:cs/>
        </w:rPr>
        <w:t>งบการเงินระหว่างกาล</w:t>
      </w:r>
      <w:r w:rsidR="001011A5" w:rsidRPr="0077427B">
        <w:rPr>
          <w:rFonts w:hint="cs"/>
          <w:spacing w:val="-6"/>
          <w:cs/>
        </w:rPr>
        <w:t>แบบย่อ</w:t>
      </w:r>
      <w:r w:rsidRPr="0077427B">
        <w:rPr>
          <w:spacing w:val="-6"/>
          <w:cs/>
        </w:rPr>
        <w:t>นี้</w:t>
      </w:r>
      <w:r w:rsidR="00050B11" w:rsidRPr="0077427B">
        <w:rPr>
          <w:spacing w:val="-6"/>
          <w:cs/>
        </w:rPr>
        <w:t>นำเสนอรายการในงบการเงินในรูปแบบเดียวกับงบการเงินประจำปี และจัดทำหมายเหตุ</w:t>
      </w:r>
      <w:r w:rsidR="00050B11" w:rsidRPr="00050B11">
        <w:rPr>
          <w:cs/>
        </w:rPr>
        <w:t>ประกอบงบการเงินระหว่างกาลในรูปแบบย่อ</w:t>
      </w:r>
      <w:r w:rsidR="001011A5">
        <w:rPr>
          <w:rFonts w:hint="cs"/>
          <w:cs/>
        </w:rPr>
        <w:t xml:space="preserve"> (“งบการเงินระหว่างกาล”) </w:t>
      </w:r>
      <w:r w:rsidRPr="00050B11">
        <w:rPr>
          <w:cs/>
        </w:rPr>
        <w:t>ตามมาตรฐานกา</w:t>
      </w:r>
      <w:r w:rsidR="005B3BB1" w:rsidRPr="00050B11">
        <w:rPr>
          <w:cs/>
        </w:rPr>
        <w:t xml:space="preserve">รบัญชี ฉบับที่ </w:t>
      </w:r>
      <w:r w:rsidR="00C76147" w:rsidRPr="00C76147">
        <w:rPr>
          <w:lang w:val="en-US"/>
        </w:rPr>
        <w:t>34</w:t>
      </w:r>
      <w:r w:rsidR="005B3BB1" w:rsidRPr="00050B11">
        <w:rPr>
          <w:cs/>
        </w:rPr>
        <w:t xml:space="preserve"> </w:t>
      </w:r>
      <w:r w:rsidRPr="00050B11">
        <w:rPr>
          <w:cs/>
        </w:rPr>
        <w:t>เรื่อง</w:t>
      </w:r>
      <w:r w:rsidR="00050B11">
        <w:t xml:space="preserve"> </w:t>
      </w:r>
      <w:r w:rsidR="00C7411B">
        <w:rPr>
          <w:rFonts w:hint="cs"/>
          <w:i/>
          <w:iCs/>
          <w:cs/>
        </w:rPr>
        <w:t>การรายงานทาง</w:t>
      </w:r>
      <w:r w:rsidRPr="009A176D">
        <w:rPr>
          <w:i/>
          <w:iCs/>
          <w:cs/>
        </w:rPr>
        <w:t>การเงินระหว่างกาล</w:t>
      </w:r>
      <w:r w:rsidRPr="009A176D">
        <w:rPr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9A176D">
        <w:t xml:space="preserve"> </w:t>
      </w:r>
      <w:r w:rsidRPr="009A176D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B0FEB45" w14:textId="77777777" w:rsidR="007B2482" w:rsidRPr="009A176D" w:rsidRDefault="007B2482">
      <w:pPr>
        <w:tabs>
          <w:tab w:val="left" w:pos="709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14:paraId="7CC17A8C" w14:textId="70D678BA" w:rsidR="00316382" w:rsidRPr="00F005D0" w:rsidRDefault="0050554C" w:rsidP="00316382">
      <w:pPr>
        <w:pStyle w:val="Bo-C1Content"/>
        <w:rPr>
          <w:lang w:val="en-US"/>
        </w:rPr>
      </w:pPr>
      <w:r w:rsidRPr="0050554C">
        <w:rPr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B94F7A">
        <w:rPr>
          <w:rFonts w:hint="cs"/>
          <w:cs/>
        </w:rPr>
        <w:t xml:space="preserve"> </w:t>
      </w:r>
      <w:r w:rsidRPr="0050554C">
        <w:rPr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76147" w:rsidRPr="00C76147">
        <w:rPr>
          <w:lang w:val="en-US"/>
        </w:rPr>
        <w:t>31</w:t>
      </w:r>
      <w:r w:rsidRPr="0050554C">
        <w:rPr>
          <w:cs/>
        </w:rPr>
        <w:t xml:space="preserve"> ธันวาคม </w:t>
      </w:r>
      <w:r w:rsidR="00C76147" w:rsidRPr="00C76147">
        <w:rPr>
          <w:lang w:val="en-US"/>
        </w:rPr>
        <w:t>2563</w:t>
      </w:r>
    </w:p>
    <w:p w14:paraId="25874DD0" w14:textId="4EDB3FDF" w:rsidR="00734768" w:rsidRDefault="00734768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sz w:val="20"/>
          <w:szCs w:val="20"/>
        </w:rPr>
        <w:br w:type="page"/>
      </w:r>
    </w:p>
    <w:p w14:paraId="2529B230" w14:textId="0216AD4D" w:rsidR="00734768" w:rsidRDefault="00734768" w:rsidP="00734768">
      <w:pPr>
        <w:pStyle w:val="Ang15"/>
      </w:pPr>
      <w:r w:rsidRPr="00070D56">
        <w:rPr>
          <w:cs/>
        </w:rPr>
        <w:lastRenderedPageBreak/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</w:t>
      </w:r>
      <w:r>
        <w:rPr>
          <w:cs/>
        </w:rPr>
        <w:br/>
      </w:r>
      <w:r w:rsidRPr="00070D56">
        <w:rPr>
          <w:cs/>
        </w:rPr>
        <w:t xml:space="preserve">รอบระยะเวลาบัญชีที่เริ่มในหรือหลังวันที่ </w:t>
      </w:r>
      <w:r w:rsidR="00C76147" w:rsidRPr="00C76147">
        <w:rPr>
          <w:lang w:val="en-US"/>
        </w:rPr>
        <w:t>1</w:t>
      </w:r>
      <w:r w:rsidRPr="00070D56">
        <w:rPr>
          <w:cs/>
        </w:rPr>
        <w:t xml:space="preserve"> มกราคม </w:t>
      </w:r>
      <w:r w:rsidR="00C76147" w:rsidRPr="00C76147">
        <w:rPr>
          <w:lang w:val="en-US"/>
        </w:rPr>
        <w:t>2564</w:t>
      </w:r>
      <w:r w:rsidRPr="00070D56">
        <w:rPr>
          <w:cs/>
        </w:rPr>
        <w:t xml:space="preserve"> 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 ทั้งนี้ การถือปฏิบัติดังกล่าวไม่มีผลกระทบอย่างมีสาระสำคัญต่อ</w:t>
      </w:r>
      <w:r>
        <w:rPr>
          <w:cs/>
        </w:rPr>
        <w:br/>
      </w:r>
      <w:r w:rsidRPr="00070D56">
        <w:rPr>
          <w:cs/>
        </w:rPr>
        <w:t>งบการเงิน</w:t>
      </w:r>
    </w:p>
    <w:p w14:paraId="4BA5B294" w14:textId="77777777" w:rsidR="00734768" w:rsidRPr="00070D56" w:rsidRDefault="00734768" w:rsidP="00734768">
      <w:pPr>
        <w:pStyle w:val="Ang15"/>
        <w:rPr>
          <w:sz w:val="20"/>
          <w:szCs w:val="20"/>
        </w:rPr>
      </w:pPr>
    </w:p>
    <w:p w14:paraId="2EC0BB1F" w14:textId="405059D6" w:rsidR="00734768" w:rsidRDefault="00734768" w:rsidP="00734768">
      <w:pPr>
        <w:pStyle w:val="Ang15"/>
      </w:pPr>
      <w:r w:rsidRPr="00070D56">
        <w:rPr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659345F9" w14:textId="77777777" w:rsidR="00734768" w:rsidRPr="00734768" w:rsidRDefault="00734768" w:rsidP="00734768">
      <w:pPr>
        <w:pStyle w:val="Ang15"/>
        <w:rPr>
          <w:sz w:val="20"/>
          <w:szCs w:val="20"/>
        </w:rPr>
      </w:pPr>
    </w:p>
    <w:p w14:paraId="4EA7E137" w14:textId="14CB4A01" w:rsidR="00012E2C" w:rsidRPr="009A176D" w:rsidRDefault="00012E2C" w:rsidP="000912A8">
      <w:pPr>
        <w:pStyle w:val="Bo-H2Main"/>
      </w:pPr>
      <w:r w:rsidRPr="004064FD">
        <w:rPr>
          <w:b w:val="0"/>
          <w:bCs w:val="0"/>
          <w:cs/>
        </w:rPr>
        <w:t>(</w:t>
      </w:r>
      <w:r w:rsidR="00B75FBD" w:rsidRPr="004064FD">
        <w:rPr>
          <w:rFonts w:hint="cs"/>
          <w:b w:val="0"/>
          <w:bCs w:val="0"/>
          <w:cs/>
        </w:rPr>
        <w:t>ข</w:t>
      </w:r>
      <w:r w:rsidRPr="004064FD">
        <w:rPr>
          <w:b w:val="0"/>
          <w:bCs w:val="0"/>
          <w:cs/>
        </w:rPr>
        <w:t>)</w:t>
      </w:r>
      <w:r w:rsidRPr="009A176D">
        <w:rPr>
          <w:cs/>
        </w:rPr>
        <w:tab/>
      </w:r>
      <w:r w:rsidR="000E4D32" w:rsidRPr="001D4A95">
        <w:rPr>
          <w:b w:val="0"/>
          <w:bCs w:val="0"/>
          <w:cs/>
        </w:rPr>
        <w:t>การใช้วิจารณญาณ</w:t>
      </w:r>
      <w:r w:rsidR="00C949AD">
        <w:rPr>
          <w:rFonts w:hint="cs"/>
          <w:b w:val="0"/>
          <w:bCs w:val="0"/>
          <w:cs/>
        </w:rPr>
        <w:t xml:space="preserve"> </w:t>
      </w:r>
      <w:r w:rsidR="000E4D32" w:rsidRPr="001D4A95">
        <w:rPr>
          <w:b w:val="0"/>
          <w:bCs w:val="0"/>
          <w:cs/>
        </w:rPr>
        <w:t>การประมาณการ</w:t>
      </w:r>
      <w:r w:rsidR="00F005D0" w:rsidRPr="00F005D0">
        <w:rPr>
          <w:b w:val="0"/>
          <w:bCs w:val="0"/>
          <w:cs/>
        </w:rPr>
        <w:t>และนโยบายการบัญชี</w:t>
      </w:r>
    </w:p>
    <w:p w14:paraId="1977C8D5" w14:textId="77777777" w:rsidR="00012E2C" w:rsidRPr="009A176D" w:rsidRDefault="00012E2C" w:rsidP="00012E2C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36062A8" w14:textId="7EE31E12" w:rsidR="00E5614A" w:rsidRDefault="00212D13" w:rsidP="00C67C7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12D13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Pr="00CA1E6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2563</w:t>
      </w:r>
      <w:r w:rsidR="00080BD6" w:rsidRPr="00CA1E64">
        <w:rPr>
          <w:rFonts w:ascii="Angsana New" w:hAnsi="Angsana New"/>
          <w:sz w:val="30"/>
          <w:szCs w:val="30"/>
        </w:rPr>
        <w:t xml:space="preserve"> </w:t>
      </w:r>
    </w:p>
    <w:p w14:paraId="7AC8E8A7" w14:textId="0892480E" w:rsidR="002D7B48" w:rsidRPr="002D7B48" w:rsidRDefault="002D7B48" w:rsidP="00C67C7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603AF87" w14:textId="78994E3F" w:rsidR="002D7B48" w:rsidRDefault="002D7B48" w:rsidP="002D7B48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84A70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 </w:t>
      </w:r>
      <w:r w:rsidRPr="00484A70">
        <w:rPr>
          <w:rFonts w:ascii="Angsana New" w:hAnsi="Angsana New"/>
          <w:sz w:val="30"/>
          <w:szCs w:val="30"/>
        </w:rPr>
        <w:t>COVID</w:t>
      </w:r>
      <w:r>
        <w:rPr>
          <w:rFonts w:ascii="Angsana New" w:hAnsi="Angsana New"/>
          <w:sz w:val="30"/>
          <w:szCs w:val="30"/>
        </w:rPr>
        <w:t>-</w:t>
      </w:r>
      <w:r w:rsidR="00C76147" w:rsidRPr="00C76147">
        <w:rPr>
          <w:rFonts w:ascii="Angsana New" w:hAnsi="Angsana New"/>
          <w:sz w:val="30"/>
          <w:szCs w:val="30"/>
          <w:lang w:val="en-US"/>
        </w:rPr>
        <w:t>19</w:t>
      </w:r>
      <w:r w:rsidRPr="00484A70">
        <w:rPr>
          <w:rFonts w:ascii="Angsana New" w:hAnsi="Angsana New"/>
          <w:sz w:val="30"/>
          <w:szCs w:val="30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2564</w:t>
      </w:r>
      <w:r w:rsidRPr="00484A70">
        <w:rPr>
          <w:rFonts w:ascii="Angsana New" w:hAnsi="Angsana New"/>
          <w:sz w:val="30"/>
          <w:szCs w:val="30"/>
          <w:cs/>
        </w:rPr>
        <w:t xml:space="preserve"> จากความไม่แน่นอนของสถานการณ์ในปี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2563</w:t>
      </w:r>
      <w:r w:rsidRPr="00484A70">
        <w:rPr>
          <w:rFonts w:ascii="Angsana New" w:hAnsi="Angsana New"/>
          <w:sz w:val="30"/>
          <w:szCs w:val="30"/>
          <w:cs/>
        </w:rPr>
        <w:t xml:space="preserve"> บริษัทจึงจัดทำงบการเงินสำหรับปีสิ้นสุดวันที่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Pr="00484A70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2563</w:t>
      </w:r>
      <w:r w:rsidRPr="00484A70">
        <w:rPr>
          <w:rFonts w:ascii="Angsana New" w:hAnsi="Angsana New"/>
          <w:sz w:val="30"/>
          <w:szCs w:val="30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2019</w:t>
      </w:r>
      <w:r w:rsidRPr="00484A7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ในเรื่องดังต่อไปนี้</w:t>
      </w:r>
    </w:p>
    <w:p w14:paraId="56718783" w14:textId="77777777" w:rsidR="002D7B48" w:rsidRPr="002D7B48" w:rsidRDefault="002D7B48" w:rsidP="002D7B48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C6892A4" w14:textId="01986BEA" w:rsidR="002D7B48" w:rsidRPr="002D7B48" w:rsidRDefault="002D7B48" w:rsidP="00364A92">
      <w:pPr>
        <w:spacing w:line="240" w:lineRule="auto"/>
        <w:ind w:left="810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(ข</w:t>
      </w:r>
      <w:r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.</w:t>
      </w:r>
      <w:r w:rsidR="00C76147" w:rsidRPr="00C76147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1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)</w:t>
      </w:r>
      <w:r w:rsidR="00364A92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2D7B48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32CE868E" w14:textId="77777777" w:rsidR="002D7B48" w:rsidRPr="00CC16BA" w:rsidRDefault="002D7B48" w:rsidP="002D7B48">
      <w:pPr>
        <w:pStyle w:val="Bo-Blankline"/>
      </w:pPr>
    </w:p>
    <w:p w14:paraId="380CBB6B" w14:textId="1072E329" w:rsidR="002D7B48" w:rsidRPr="002D7B48" w:rsidRDefault="002D7B48" w:rsidP="002D7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  <w:lang w:val="en-GB"/>
        </w:rPr>
      </w:pPr>
      <w:r w:rsidRPr="002D7B48">
        <w:rPr>
          <w:rFonts w:ascii="Angsana New" w:hAnsi="Angsana New"/>
          <w:sz w:val="30"/>
          <w:szCs w:val="30"/>
          <w:cs/>
          <w:lang w:val="en-GB"/>
        </w:rPr>
        <w:t>บริษัทพิจารณาการด้อยค่าของลูกหนี้การค้าตามวิธีการอย่างง่าย (</w:t>
      </w:r>
      <w:r w:rsidRPr="002D7B48">
        <w:rPr>
          <w:rFonts w:ascii="Angsana New" w:hAnsi="Angsana New"/>
          <w:sz w:val="30"/>
          <w:szCs w:val="30"/>
          <w:lang w:val="en-GB"/>
        </w:rPr>
        <w:t>Simplified approach)</w:t>
      </w:r>
      <w:r w:rsidRPr="002D7B48">
        <w:rPr>
          <w:rFonts w:ascii="Angsana New" w:hAnsi="Angsana New"/>
          <w:sz w:val="30"/>
          <w:szCs w:val="30"/>
          <w:cs/>
          <w:lang w:val="en-GB"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2D7B48">
        <w:rPr>
          <w:rFonts w:ascii="Angsana New" w:hAnsi="Angsana New"/>
          <w:sz w:val="30"/>
          <w:szCs w:val="30"/>
          <w:lang w:val="en-GB"/>
        </w:rPr>
        <w:t>loss rate)</w:t>
      </w:r>
      <w:r w:rsidRPr="002D7B48">
        <w:rPr>
          <w:rFonts w:ascii="Angsana New" w:hAnsi="Angsana New"/>
          <w:sz w:val="30"/>
          <w:szCs w:val="30"/>
          <w:cs/>
          <w:lang w:val="en-GB"/>
        </w:rPr>
        <w:t xml:space="preserve"> และไม่นำข้อมูลที่มีการคาดการณ์ในอนาคต </w:t>
      </w:r>
      <w:r w:rsidRPr="002D7B48">
        <w:rPr>
          <w:rFonts w:ascii="Angsana New" w:hAnsi="Angsana New"/>
          <w:sz w:val="30"/>
          <w:szCs w:val="30"/>
          <w:lang w:val="en-GB"/>
        </w:rPr>
        <w:t xml:space="preserve">(Forward-looking information) </w:t>
      </w:r>
      <w:r w:rsidRPr="002D7B48">
        <w:rPr>
          <w:rFonts w:ascii="Angsana New" w:hAnsi="Angsana New"/>
          <w:sz w:val="30"/>
          <w:szCs w:val="30"/>
          <w:cs/>
          <w:lang w:val="en-GB"/>
        </w:rPr>
        <w:t>มาพิจารณา</w:t>
      </w:r>
    </w:p>
    <w:p w14:paraId="5B7EDCCC" w14:textId="77777777" w:rsidR="002D7B48" w:rsidRPr="00CC16BA" w:rsidRDefault="002D7B48" w:rsidP="002D7B48">
      <w:pPr>
        <w:pStyle w:val="Bo-Blankline"/>
      </w:pPr>
    </w:p>
    <w:p w14:paraId="2CE971A6" w14:textId="56C6BDBE" w:rsidR="002D7B48" w:rsidRPr="00364A92" w:rsidRDefault="002D7B48" w:rsidP="00364A92">
      <w:pPr>
        <w:spacing w:line="240" w:lineRule="auto"/>
        <w:ind w:left="810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  <w:r w:rsidRPr="00364A92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(ข</w:t>
      </w:r>
      <w:r w:rsidRPr="00364A92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.</w:t>
      </w:r>
      <w:r w:rsidR="00C76147" w:rsidRPr="00364A92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2</w:t>
      </w:r>
      <w:r w:rsidRPr="00364A92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)</w:t>
      </w:r>
      <w:r w:rsidR="00364A92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364A92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การวัดมูลค่ายุติธรรม</w:t>
      </w:r>
    </w:p>
    <w:p w14:paraId="12B9CA98" w14:textId="77777777" w:rsidR="002D7B48" w:rsidRPr="00CC16BA" w:rsidRDefault="002D7B48" w:rsidP="002D7B48">
      <w:pPr>
        <w:pStyle w:val="Bo-Blankline"/>
      </w:pPr>
    </w:p>
    <w:p w14:paraId="4FFA40E5" w14:textId="216A0BE6" w:rsidR="002D7B48" w:rsidRPr="002D7B48" w:rsidRDefault="002D7B48" w:rsidP="002D7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  <w:lang w:val="en-GB"/>
        </w:rPr>
      </w:pPr>
      <w:r w:rsidRPr="002D7B48">
        <w:rPr>
          <w:rFonts w:ascii="Angsana New" w:hAnsi="Angsana New"/>
          <w:sz w:val="30"/>
          <w:szCs w:val="30"/>
          <w:cs/>
          <w:lang w:val="en-GB"/>
        </w:rPr>
        <w:t xml:space="preserve">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364A92">
        <w:rPr>
          <w:rFonts w:ascii="Angsana New" w:hAnsi="Angsana New"/>
          <w:sz w:val="30"/>
          <w:szCs w:val="30"/>
          <w:lang w:val="en-GB"/>
        </w:rPr>
        <w:br/>
      </w:r>
      <w:r w:rsidR="00C76147" w:rsidRPr="00C76147">
        <w:rPr>
          <w:rFonts w:ascii="Angsana New" w:hAnsi="Angsana New"/>
          <w:sz w:val="30"/>
          <w:szCs w:val="30"/>
        </w:rPr>
        <w:t>31</w:t>
      </w:r>
      <w:r w:rsidRPr="002D7B48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C76147" w:rsidRPr="00C76147">
        <w:rPr>
          <w:rFonts w:ascii="Angsana New" w:hAnsi="Angsana New"/>
          <w:sz w:val="30"/>
          <w:szCs w:val="30"/>
        </w:rPr>
        <w:t>2563</w:t>
      </w:r>
      <w:r w:rsidRPr="002D7B48">
        <w:rPr>
          <w:rFonts w:ascii="Angsana New" w:hAnsi="Angsana New"/>
          <w:sz w:val="30"/>
          <w:szCs w:val="30"/>
          <w:cs/>
          <w:lang w:val="en-GB"/>
        </w:rPr>
        <w:t xml:space="preserve"> ด้วยมูลค่ายุติธรรม ณ วันที่ </w:t>
      </w:r>
      <w:r w:rsidR="00C76147" w:rsidRPr="00C76147">
        <w:rPr>
          <w:rFonts w:ascii="Angsana New" w:hAnsi="Angsana New"/>
          <w:sz w:val="30"/>
          <w:szCs w:val="30"/>
        </w:rPr>
        <w:t>1</w:t>
      </w:r>
      <w:r w:rsidRPr="002D7B48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="00C76147" w:rsidRPr="00C76147">
        <w:rPr>
          <w:rFonts w:ascii="Angsana New" w:hAnsi="Angsana New"/>
          <w:sz w:val="30"/>
          <w:szCs w:val="30"/>
        </w:rPr>
        <w:t>2563</w:t>
      </w:r>
      <w:r>
        <w:br w:type="page"/>
      </w:r>
    </w:p>
    <w:p w14:paraId="4E9870B9" w14:textId="6F27B14B" w:rsidR="002D7B48" w:rsidRPr="00364A92" w:rsidRDefault="002D7B48" w:rsidP="00364A92">
      <w:pPr>
        <w:spacing w:line="240" w:lineRule="auto"/>
        <w:ind w:left="810"/>
        <w:rPr>
          <w:rFonts w:ascii="Angsana New" w:hAnsi="Angsana New"/>
          <w:i/>
          <w:iCs/>
          <w:color w:val="000000"/>
          <w:sz w:val="30"/>
          <w:szCs w:val="30"/>
          <w:lang w:val="en-US"/>
        </w:rPr>
      </w:pPr>
      <w:r w:rsidRPr="00364A92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lastRenderedPageBreak/>
        <w:t>(ข</w:t>
      </w:r>
      <w:r w:rsidRPr="00364A92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.</w:t>
      </w:r>
      <w:r w:rsidR="00C76147" w:rsidRPr="00364A92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>3</w:t>
      </w:r>
      <w:r w:rsidRPr="00364A92">
        <w:rPr>
          <w:rFonts w:ascii="Angsana New" w:hAnsi="Angsana New" w:hint="cs"/>
          <w:i/>
          <w:iCs/>
          <w:color w:val="000000"/>
          <w:sz w:val="30"/>
          <w:szCs w:val="30"/>
          <w:cs/>
          <w:lang w:val="en-US"/>
        </w:rPr>
        <w:t>)</w:t>
      </w:r>
      <w:r w:rsidR="00364A92">
        <w:rPr>
          <w:rFonts w:ascii="Angsana New" w:hAnsi="Angsana New"/>
          <w:i/>
          <w:iCs/>
          <w:color w:val="000000"/>
          <w:sz w:val="30"/>
          <w:szCs w:val="30"/>
          <w:lang w:val="en-US"/>
        </w:rPr>
        <w:t xml:space="preserve"> </w:t>
      </w:r>
      <w:r w:rsidRPr="00364A92">
        <w:rPr>
          <w:rFonts w:ascii="Angsana New" w:hAnsi="Angsana New"/>
          <w:i/>
          <w:iCs/>
          <w:color w:val="000000"/>
          <w:sz w:val="30"/>
          <w:szCs w:val="30"/>
          <w:cs/>
          <w:lang w:val="en-US"/>
        </w:rPr>
        <w:t>ภาษีเงินได้รอการตัดบัญชี</w:t>
      </w:r>
    </w:p>
    <w:p w14:paraId="492959C0" w14:textId="77777777" w:rsidR="002D7B48" w:rsidRPr="00CC16BA" w:rsidRDefault="002D7B48" w:rsidP="002D7B48">
      <w:pPr>
        <w:pStyle w:val="Bo-Blankline"/>
      </w:pPr>
    </w:p>
    <w:p w14:paraId="5264EDD8" w14:textId="1776AF5B" w:rsidR="002D7B48" w:rsidRPr="002D7B48" w:rsidRDefault="002D7B48" w:rsidP="002D7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="Angsana New" w:hAnsi="Angsana New"/>
          <w:sz w:val="30"/>
          <w:szCs w:val="30"/>
          <w:lang w:val="en-GB"/>
        </w:rPr>
      </w:pPr>
      <w:r w:rsidRPr="002D7B48">
        <w:rPr>
          <w:rFonts w:ascii="Angsana New" w:hAnsi="Angsana New"/>
          <w:sz w:val="30"/>
          <w:szCs w:val="30"/>
          <w:cs/>
          <w:lang w:val="en-GB"/>
        </w:rPr>
        <w:t xml:space="preserve">บริษัทเลือกไม่นำข้อมูลสถานการณ์ </w:t>
      </w:r>
      <w:r w:rsidRPr="002D7B48">
        <w:rPr>
          <w:rFonts w:ascii="Angsana New" w:hAnsi="Angsana New"/>
          <w:sz w:val="30"/>
          <w:szCs w:val="30"/>
          <w:lang w:val="en-GB"/>
        </w:rPr>
        <w:t>COVID-</w:t>
      </w:r>
      <w:r w:rsidR="00C76147" w:rsidRPr="00C76147">
        <w:rPr>
          <w:rFonts w:ascii="Angsana New" w:hAnsi="Angsana New"/>
          <w:sz w:val="30"/>
          <w:szCs w:val="30"/>
        </w:rPr>
        <w:t>19</w:t>
      </w:r>
      <w:r w:rsidRPr="002D7B48">
        <w:rPr>
          <w:rFonts w:ascii="Angsana New" w:hAnsi="Angsana New"/>
          <w:sz w:val="30"/>
          <w:szCs w:val="30"/>
          <w:lang w:val="en-GB"/>
        </w:rPr>
        <w:t xml:space="preserve"> </w:t>
      </w:r>
      <w:r w:rsidRPr="002D7B48">
        <w:rPr>
          <w:rFonts w:ascii="Angsana New" w:hAnsi="Angsana New"/>
          <w:sz w:val="30"/>
          <w:szCs w:val="30"/>
          <w:cs/>
          <w:lang w:val="en-GB"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364A92">
        <w:rPr>
          <w:rFonts w:ascii="Angsana New" w:hAnsi="Angsana New"/>
          <w:sz w:val="30"/>
          <w:szCs w:val="30"/>
          <w:lang w:val="en-GB"/>
        </w:rPr>
        <w:br/>
      </w:r>
      <w:r w:rsidR="00C76147" w:rsidRPr="00C76147">
        <w:rPr>
          <w:rFonts w:ascii="Angsana New" w:hAnsi="Angsana New"/>
          <w:sz w:val="30"/>
          <w:szCs w:val="30"/>
        </w:rPr>
        <w:t>31</w:t>
      </w:r>
      <w:r w:rsidRPr="002D7B48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C76147" w:rsidRPr="00C76147">
        <w:rPr>
          <w:rFonts w:ascii="Angsana New" w:hAnsi="Angsana New"/>
          <w:sz w:val="30"/>
          <w:szCs w:val="30"/>
        </w:rPr>
        <w:t>2563</w:t>
      </w:r>
    </w:p>
    <w:p w14:paraId="0505622C" w14:textId="77777777" w:rsidR="002D7B48" w:rsidRPr="002D7B48" w:rsidRDefault="002D7B48" w:rsidP="002D7B48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A93D846" w14:textId="2C87C5B9" w:rsidR="002D7B48" w:rsidRPr="003A0FC3" w:rsidRDefault="002D7B48" w:rsidP="002D7B48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0FC3">
        <w:rPr>
          <w:rFonts w:ascii="Angsana New" w:hAnsi="Angsana New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Pr="003A0FC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2563</w:t>
      </w:r>
      <w:r w:rsidRPr="003A0FC3">
        <w:rPr>
          <w:rFonts w:ascii="Angsana New" w:hAnsi="Angsana New" w:hint="cs"/>
          <w:sz w:val="30"/>
          <w:szCs w:val="30"/>
          <w:cs/>
        </w:rPr>
        <w:t xml:space="preserve"> </w:t>
      </w:r>
      <w:r w:rsidRPr="003A0FC3">
        <w:rPr>
          <w:rFonts w:ascii="Angsana New" w:hAnsi="Angsana New"/>
          <w:sz w:val="30"/>
          <w:szCs w:val="30"/>
          <w:cs/>
        </w:rPr>
        <w:t xml:space="preserve">บริษัทได้ประเมินผลกระทบดังกล่าว </w:t>
      </w:r>
      <w:r>
        <w:rPr>
          <w:rFonts w:ascii="Angsana New" w:hAnsi="Angsana New" w:hint="cs"/>
          <w:sz w:val="30"/>
          <w:szCs w:val="30"/>
          <w:cs/>
        </w:rPr>
        <w:t>พบว่า</w:t>
      </w:r>
      <w:r w:rsidRPr="003A0FC3">
        <w:rPr>
          <w:rFonts w:ascii="Angsana New" w:hAnsi="Angsana New"/>
          <w:sz w:val="30"/>
          <w:szCs w:val="30"/>
          <w:cs/>
        </w:rPr>
        <w:t>ไม่มีผลกระทบอย่างมีสาระสำคัญต่องบการเงิน ดังนั้นบริษัทจึงไม่ปรับปรุง</w:t>
      </w:r>
      <w:r>
        <w:rPr>
          <w:rFonts w:ascii="Angsana New" w:hAnsi="Angsana New" w:hint="cs"/>
          <w:sz w:val="30"/>
          <w:szCs w:val="30"/>
          <w:cs/>
        </w:rPr>
        <w:t>รายการข้างต้น</w:t>
      </w:r>
      <w:r w:rsidRPr="003A0FC3">
        <w:rPr>
          <w:rFonts w:ascii="Angsana New" w:hAnsi="Angsana New"/>
          <w:sz w:val="30"/>
          <w:szCs w:val="30"/>
          <w:cs/>
        </w:rPr>
        <w:t xml:space="preserve">ในปี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2564</w:t>
      </w:r>
    </w:p>
    <w:p w14:paraId="6EE2FE73" w14:textId="77777777" w:rsidR="002D7B48" w:rsidRPr="002D7B48" w:rsidRDefault="002D7B48" w:rsidP="00C67C74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52C5343" w14:textId="77777777" w:rsidR="00C44920" w:rsidRPr="00A2616F" w:rsidRDefault="00DD7706" w:rsidP="00C44920">
      <w:pPr>
        <w:pStyle w:val="Caption"/>
        <w:ind w:hanging="900"/>
        <w:rPr>
          <w:cs/>
        </w:rPr>
      </w:pPr>
      <w:r w:rsidRPr="00A2616F">
        <w:rPr>
          <w:rFonts w:hint="cs"/>
          <w:cs/>
        </w:rPr>
        <w:t>การ</w:t>
      </w:r>
      <w:r w:rsidRPr="00A2616F">
        <w:rPr>
          <w:cs/>
        </w:rPr>
        <w:t>เปลี่ยนแปลงนโยบายการบัญชี</w:t>
      </w:r>
    </w:p>
    <w:p w14:paraId="3082F11B" w14:textId="277D3F69" w:rsidR="00C44920" w:rsidRDefault="00C44920" w:rsidP="000E4D32">
      <w:pPr>
        <w:pStyle w:val="Bo-C1Content"/>
        <w:rPr>
          <w:sz w:val="20"/>
          <w:szCs w:val="20"/>
        </w:rPr>
      </w:pPr>
    </w:p>
    <w:p w14:paraId="0AAE75BD" w14:textId="78FDC0D0" w:rsidR="007F5B5C" w:rsidRPr="00AB7B63" w:rsidRDefault="007F5B5C" w:rsidP="007F5B5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7B63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การเปลี่ยนนโยบายการบันทึกบัญชีเงินลงทุนในบริษัทย่อย</w:t>
      </w:r>
      <w:r w:rsidRPr="007F5B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b/>
          <w:bCs/>
          <w:i/>
          <w:iCs/>
          <w:sz w:val="30"/>
          <w:szCs w:val="30"/>
          <w:cs/>
        </w:rPr>
        <w:t>ในงบการเงินเฉพาะกิจการ</w:t>
      </w:r>
    </w:p>
    <w:p w14:paraId="61E793CC" w14:textId="77777777" w:rsidR="007F5B5C" w:rsidRPr="00AB7B63" w:rsidRDefault="007F5B5C" w:rsidP="007F5B5C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C1DE589" w14:textId="0AA6908F" w:rsidR="007F5B5C" w:rsidRPr="00AB7B63" w:rsidRDefault="007F5B5C" w:rsidP="007F5B5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B7B63">
        <w:rPr>
          <w:rFonts w:ascii="Angsana New" w:hAnsi="Angsana New"/>
          <w:sz w:val="30"/>
          <w:szCs w:val="30"/>
          <w:cs/>
        </w:rPr>
        <w:t>บริษัทเปลี่ยนนโยบายการบันทึกบัญชีและการวัดมูลค่าภายหลังของเงินลงทุนในบริษัทย่อย</w:t>
      </w:r>
      <w:r w:rsidR="00E314AF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sz w:val="30"/>
          <w:szCs w:val="30"/>
          <w:cs/>
        </w:rPr>
        <w:t>ในงบการเงินเฉพาะกิจการ จากเดิมที่บันทึกตามวิธีราคาทุนมาเป็นวิธีส่วนได้เสีย ภายใต้วิธีราคาทุนบริษัทรับรู้บัญชีเงินลงทุนด้วยราคาทุน และเงินปันผลรับจากบริษัทย่อย</w:t>
      </w:r>
      <w:r w:rsidR="00AB394B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sz w:val="30"/>
          <w:szCs w:val="30"/>
          <w:cs/>
        </w:rPr>
        <w:t>รับรู้เป็นรายได้ของบริษัท ภายใต้วิธีส่วนได้เสียให้รับรู้รายการเมื่อเริ่มแรกบัญชีของเงินลงทุนในบริษัทย่อย</w:t>
      </w:r>
      <w:r w:rsidR="00AB394B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sz w:val="30"/>
          <w:szCs w:val="30"/>
          <w:cs/>
        </w:rPr>
        <w:t>ด้วยราคาทุน ต่อมามูลค่าตามบัญชีของเงินลงทุนจะถูกปรับปรุงด้วยส่วนแบ่งกำไรหรือขาดทุน กำไรขาดทุนเบ็ดเสร็จอื่น และเงินปันผลรับ เนื่องจากบริษัทมีการขยายกิจการผ่านการลงทุนในบริษัทย่อย</w:t>
      </w:r>
      <w:r w:rsidR="00AB394B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sz w:val="30"/>
          <w:szCs w:val="30"/>
          <w:cs/>
        </w:rPr>
        <w:t xml:space="preserve"> และเชื่อว่าวิธีส่วนได้เสียสะท้อนสิทธิของผู้ถือหุ้นในกำไรหรือขาดทุน กำไรขาดทุนเบ็ดเสร็จอื่น และส่วนของผู้ถือหุ้นสะสมจากบริษัทย่อย</w:t>
      </w:r>
      <w:r w:rsidR="00AB394B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sz w:val="30"/>
          <w:szCs w:val="30"/>
          <w:cs/>
        </w:rPr>
        <w:t xml:space="preserve">ได้ดีกว่าวิธีราคาทุน การเปลี่ยนนโยบายการบัญชีดังกล่าวเป็นไปตามมาตรฐานการบัญชีฉบับที่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27</w:t>
      </w:r>
      <w:r w:rsidRPr="00AB7B63">
        <w:rPr>
          <w:rFonts w:ascii="Angsana New" w:hAnsi="Angsana New"/>
          <w:sz w:val="30"/>
          <w:szCs w:val="30"/>
        </w:rPr>
        <w:t xml:space="preserve"> </w:t>
      </w:r>
      <w:r w:rsidRPr="00AB7B63">
        <w:rPr>
          <w:rFonts w:ascii="Angsana New" w:hAnsi="Angsana New"/>
          <w:sz w:val="30"/>
          <w:szCs w:val="30"/>
          <w:cs/>
        </w:rPr>
        <w:t xml:space="preserve">เรื่อง </w:t>
      </w:r>
      <w:r w:rsidRPr="00E314BA">
        <w:rPr>
          <w:rFonts w:ascii="Angsana New" w:hAnsi="Angsana New"/>
          <w:i/>
          <w:iCs/>
          <w:sz w:val="30"/>
          <w:szCs w:val="30"/>
          <w:cs/>
        </w:rPr>
        <w:t>งบการเงินเฉพาะกิจการ</w:t>
      </w:r>
      <w:r w:rsidRPr="00AB7B63">
        <w:rPr>
          <w:rFonts w:ascii="Angsana New" w:hAnsi="Angsana New"/>
          <w:sz w:val="30"/>
          <w:szCs w:val="30"/>
          <w:cs/>
        </w:rPr>
        <w:t xml:space="preserve"> โดยบริษัทเริ่มใช้นโยบายการบัญชีนี้ตั้งแต่วันที่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</w:t>
      </w:r>
      <w:r w:rsidRPr="00AB7B63">
        <w:rPr>
          <w:rFonts w:ascii="Angsana New" w:hAnsi="Angsana New"/>
          <w:sz w:val="30"/>
          <w:szCs w:val="30"/>
        </w:rPr>
        <w:t xml:space="preserve"> </w:t>
      </w:r>
      <w:r w:rsidRPr="00AB7B63">
        <w:rPr>
          <w:rFonts w:ascii="Angsana New" w:hAnsi="Angsana New"/>
          <w:sz w:val="30"/>
          <w:szCs w:val="30"/>
          <w:cs/>
        </w:rPr>
        <w:t xml:space="preserve">มกราคม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2563</w:t>
      </w:r>
      <w:r w:rsidRPr="00AB7B63">
        <w:rPr>
          <w:rFonts w:ascii="Angsana New" w:hAnsi="Angsana New"/>
          <w:sz w:val="30"/>
          <w:szCs w:val="30"/>
        </w:rPr>
        <w:t xml:space="preserve"> </w:t>
      </w:r>
      <w:r w:rsidRPr="00AB7B63">
        <w:rPr>
          <w:rFonts w:ascii="Angsana New" w:hAnsi="Angsana New"/>
          <w:sz w:val="30"/>
          <w:szCs w:val="30"/>
          <w:cs/>
        </w:rPr>
        <w:t xml:space="preserve">เป็นต้นไป </w:t>
      </w:r>
      <w:r w:rsidRPr="00AB7B63">
        <w:rPr>
          <w:rFonts w:ascii="Angsana New" w:hAnsi="Angsana New" w:hint="cs"/>
          <w:sz w:val="30"/>
          <w:szCs w:val="30"/>
          <w:cs/>
        </w:rPr>
        <w:t xml:space="preserve">ผลกระทบต่องบการเงินสำหรับงวดสามเดือนสิ้นสุดวันที่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Pr="00AB7B63">
        <w:rPr>
          <w:rFonts w:ascii="Angsana New" w:hAnsi="Angsana New"/>
          <w:sz w:val="30"/>
          <w:szCs w:val="30"/>
        </w:rPr>
        <w:t xml:space="preserve"> </w:t>
      </w:r>
      <w:r w:rsidRPr="00AB7B6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2563</w:t>
      </w:r>
      <w:r w:rsidRPr="00AB7B63">
        <w:rPr>
          <w:rFonts w:ascii="Angsana New" w:hAnsi="Angsana New"/>
          <w:sz w:val="30"/>
          <w:szCs w:val="30"/>
          <w:lang w:val="en-US"/>
        </w:rPr>
        <w:t xml:space="preserve"> </w:t>
      </w:r>
      <w:r w:rsidRPr="00AB7B63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1040CF78" w14:textId="77777777" w:rsidR="007F5B5C" w:rsidRDefault="007F5B5C" w:rsidP="007F5B5C">
      <w:pPr>
        <w:spacing w:line="240" w:lineRule="auto"/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4590"/>
        <w:gridCol w:w="1350"/>
        <w:gridCol w:w="270"/>
        <w:gridCol w:w="1350"/>
        <w:gridCol w:w="270"/>
        <w:gridCol w:w="1350"/>
      </w:tblGrid>
      <w:tr w:rsidR="007F5B5C" w:rsidRPr="00AB7B63" w14:paraId="5CA95804" w14:textId="77777777" w:rsidTr="00E314AF">
        <w:trPr>
          <w:trHeight w:val="230"/>
        </w:trPr>
        <w:tc>
          <w:tcPr>
            <w:tcW w:w="4590" w:type="dxa"/>
            <w:shd w:val="clear" w:color="auto" w:fill="auto"/>
            <w:vAlign w:val="bottom"/>
          </w:tcPr>
          <w:p w14:paraId="11C7887D" w14:textId="77777777" w:rsidR="007F5B5C" w:rsidRPr="00AB7B63" w:rsidRDefault="007F5B5C" w:rsidP="00E314AF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2ECBD4A4" w14:textId="77777777" w:rsidR="007F5B5C" w:rsidRPr="00AB7B63" w:rsidRDefault="007F5B5C" w:rsidP="00E314AF">
            <w:pPr>
              <w:tabs>
                <w:tab w:val="left" w:pos="1152"/>
              </w:tabs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5B5C" w:rsidRPr="00AB7B63" w14:paraId="273AD5F4" w14:textId="77777777" w:rsidTr="00E314AF">
        <w:trPr>
          <w:trHeight w:val="128"/>
        </w:trPr>
        <w:tc>
          <w:tcPr>
            <w:tcW w:w="4590" w:type="dxa"/>
            <w:shd w:val="clear" w:color="auto" w:fill="auto"/>
            <w:vAlign w:val="bottom"/>
          </w:tcPr>
          <w:p w14:paraId="67A27362" w14:textId="77777777" w:rsidR="007F5B5C" w:rsidRPr="00AB7B63" w:rsidRDefault="007F5B5C" w:rsidP="00E314AF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5E315FF3" w14:textId="761CA5E6" w:rsidR="007F5B5C" w:rsidRPr="00AB7B63" w:rsidRDefault="007F5B5C" w:rsidP="00E314AF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lang w:val="en-US"/>
              </w:rPr>
            </w:pP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สามเดือน</w:t>
            </w: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C76147"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="00C76147"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F5B5C" w:rsidRPr="00AB7B63" w14:paraId="26ED240C" w14:textId="77777777" w:rsidTr="00E314AF">
        <w:trPr>
          <w:trHeight w:val="588"/>
        </w:trPr>
        <w:tc>
          <w:tcPr>
            <w:tcW w:w="4590" w:type="dxa"/>
            <w:shd w:val="clear" w:color="auto" w:fill="auto"/>
            <w:vAlign w:val="bottom"/>
          </w:tcPr>
          <w:p w14:paraId="172EC1F7" w14:textId="77777777" w:rsidR="007F5B5C" w:rsidRPr="00AB7B63" w:rsidRDefault="007F5B5C" w:rsidP="00E314AF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77D3EFC7" w14:textId="77777777" w:rsidR="007F5B5C" w:rsidRPr="00AB7B63" w:rsidRDefault="007F5B5C" w:rsidP="00E314AF">
            <w:pPr>
              <w:ind w:left="-110" w:right="-110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270" w:type="dxa"/>
            <w:shd w:val="clear" w:color="auto" w:fill="auto"/>
          </w:tcPr>
          <w:p w14:paraId="18A29756" w14:textId="77777777" w:rsidR="007F5B5C" w:rsidRPr="00AB7B63" w:rsidRDefault="007F5B5C" w:rsidP="00E314AF">
            <w:pPr>
              <w:ind w:left="-114" w:right="-108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948367" w14:textId="77777777" w:rsidR="007F5B5C" w:rsidRPr="00AB7B63" w:rsidRDefault="007F5B5C" w:rsidP="00E314AF">
            <w:pPr>
              <w:ind w:left="-2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ผลกระทบรายการปรับปรุง</w:t>
            </w:r>
          </w:p>
        </w:tc>
        <w:tc>
          <w:tcPr>
            <w:tcW w:w="270" w:type="dxa"/>
            <w:shd w:val="clear" w:color="auto" w:fill="auto"/>
          </w:tcPr>
          <w:p w14:paraId="4C81D2FF" w14:textId="77777777" w:rsidR="007F5B5C" w:rsidRPr="00AB7B63" w:rsidRDefault="007F5B5C" w:rsidP="00E314AF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884C8A" w14:textId="77777777" w:rsidR="007F5B5C" w:rsidRPr="00AB7B63" w:rsidRDefault="007F5B5C" w:rsidP="00E314AF">
            <w:pPr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ปรับปรุงใหม่</w:t>
            </w:r>
          </w:p>
        </w:tc>
      </w:tr>
      <w:tr w:rsidR="007F5B5C" w:rsidRPr="00AB7B63" w14:paraId="3270C7D1" w14:textId="77777777" w:rsidTr="00E314AF">
        <w:trPr>
          <w:trHeight w:val="242"/>
        </w:trPr>
        <w:tc>
          <w:tcPr>
            <w:tcW w:w="4590" w:type="dxa"/>
            <w:shd w:val="clear" w:color="auto" w:fill="auto"/>
          </w:tcPr>
          <w:p w14:paraId="728CB8FF" w14:textId="77777777" w:rsidR="007F5B5C" w:rsidRPr="00AB7B63" w:rsidRDefault="007F5B5C" w:rsidP="00E314AF">
            <w:pPr>
              <w:jc w:val="thaiDistribute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bidi="ar-SA"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1BA20A45" w14:textId="77777777" w:rsidR="007F5B5C" w:rsidRPr="00AB7B63" w:rsidRDefault="007F5B5C" w:rsidP="00E314AF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i/>
                <w:iCs/>
                <w:sz w:val="30"/>
                <w:szCs w:val="30"/>
                <w:rtl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5B5C" w:rsidRPr="00AB7B63" w14:paraId="053CD990" w14:textId="77777777" w:rsidTr="00E314AF">
        <w:trPr>
          <w:trHeight w:val="284"/>
        </w:trPr>
        <w:tc>
          <w:tcPr>
            <w:tcW w:w="4590" w:type="dxa"/>
            <w:shd w:val="clear" w:color="auto" w:fill="auto"/>
          </w:tcPr>
          <w:p w14:paraId="2BAE7318" w14:textId="77777777" w:rsidR="007F5B5C" w:rsidRPr="00AB7B63" w:rsidRDefault="007F5B5C" w:rsidP="00E314A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823536" w14:textId="77777777" w:rsidR="007F5B5C" w:rsidRPr="00AB7B63" w:rsidRDefault="007F5B5C" w:rsidP="00E314AF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403C1F" w14:textId="77777777" w:rsidR="007F5B5C" w:rsidRPr="00AB7B63" w:rsidRDefault="007F5B5C" w:rsidP="00E314A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4F537D" w14:textId="77777777" w:rsidR="007F5B5C" w:rsidRPr="00AB7B63" w:rsidRDefault="007F5B5C" w:rsidP="00E314AF">
            <w:pPr>
              <w:tabs>
                <w:tab w:val="decimal" w:pos="68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42E7A2" w14:textId="77777777" w:rsidR="007F5B5C" w:rsidRPr="00AB7B63" w:rsidRDefault="007F5B5C" w:rsidP="00E314A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BD0A32" w14:textId="77777777" w:rsidR="007F5B5C" w:rsidRPr="00AB7B63" w:rsidRDefault="007F5B5C" w:rsidP="00E314AF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7F5B5C" w:rsidRPr="00AB7B63" w14:paraId="505FD2FC" w14:textId="77777777" w:rsidTr="00E314AF">
        <w:trPr>
          <w:trHeight w:val="284"/>
        </w:trPr>
        <w:tc>
          <w:tcPr>
            <w:tcW w:w="4590" w:type="dxa"/>
            <w:shd w:val="clear" w:color="auto" w:fill="auto"/>
          </w:tcPr>
          <w:p w14:paraId="0A732209" w14:textId="77777777" w:rsidR="007F5B5C" w:rsidRPr="00AB7B63" w:rsidRDefault="007F5B5C" w:rsidP="00E314A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ED7A00" w14:textId="77777777" w:rsidR="007F5B5C" w:rsidRPr="00AB7B63" w:rsidRDefault="007F5B5C" w:rsidP="00E314AF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6E3DD3" w14:textId="77777777" w:rsidR="007F5B5C" w:rsidRPr="00AB7B63" w:rsidRDefault="007F5B5C" w:rsidP="00E314A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4689D1" w14:textId="77777777" w:rsidR="007F5B5C" w:rsidRPr="00AB7B63" w:rsidRDefault="007F5B5C" w:rsidP="00E314AF">
            <w:pPr>
              <w:tabs>
                <w:tab w:val="decimal" w:pos="68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21D950" w14:textId="77777777" w:rsidR="007F5B5C" w:rsidRPr="00AB7B63" w:rsidRDefault="007F5B5C" w:rsidP="00E314A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89AA95B" w14:textId="77777777" w:rsidR="007F5B5C" w:rsidRPr="00AB7B63" w:rsidRDefault="007F5B5C" w:rsidP="00E314AF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7F5B5C" w:rsidRPr="00AB7B63" w14:paraId="78572371" w14:textId="77777777" w:rsidTr="00332C70">
        <w:trPr>
          <w:trHeight w:val="284"/>
        </w:trPr>
        <w:tc>
          <w:tcPr>
            <w:tcW w:w="4590" w:type="dxa"/>
            <w:shd w:val="clear" w:color="auto" w:fill="auto"/>
          </w:tcPr>
          <w:p w14:paraId="072DFFF7" w14:textId="77777777" w:rsidR="007F5B5C" w:rsidRPr="00AB7B63" w:rsidRDefault="007F5B5C" w:rsidP="00E314A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ส่วนแบ่งกำไรของบริษัทย่อยที่ใช้วิธีส่วนได้เสีย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C16839" w14:textId="4FACFAE5" w:rsidR="007F5B5C" w:rsidRPr="00051AF0" w:rsidRDefault="00D95723" w:rsidP="00E314AF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C7FCBE" w14:textId="77777777" w:rsidR="007F5B5C" w:rsidRPr="00AB7B63" w:rsidRDefault="007F5B5C" w:rsidP="00E314A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37DB0A" w14:textId="50624453" w:rsidR="007F5B5C" w:rsidRPr="00AB7B63" w:rsidRDefault="00D95723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850,234</w:t>
            </w:r>
          </w:p>
        </w:tc>
        <w:tc>
          <w:tcPr>
            <w:tcW w:w="270" w:type="dxa"/>
            <w:shd w:val="clear" w:color="auto" w:fill="auto"/>
          </w:tcPr>
          <w:p w14:paraId="58DAFC8D" w14:textId="77777777" w:rsidR="007F5B5C" w:rsidRPr="00AB7B63" w:rsidRDefault="007F5B5C" w:rsidP="00E314A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417990B" w14:textId="3864E1C3" w:rsidR="007F5B5C" w:rsidRPr="00AB7B63" w:rsidRDefault="00D95723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850,234</w:t>
            </w:r>
          </w:p>
        </w:tc>
      </w:tr>
      <w:tr w:rsidR="00AB394B" w:rsidRPr="00AB7B63" w14:paraId="096AED61" w14:textId="77777777" w:rsidTr="00E314AF">
        <w:trPr>
          <w:trHeight w:val="284"/>
        </w:trPr>
        <w:tc>
          <w:tcPr>
            <w:tcW w:w="4590" w:type="dxa"/>
            <w:shd w:val="clear" w:color="auto" w:fill="auto"/>
          </w:tcPr>
          <w:p w14:paraId="11F493AA" w14:textId="518A7506" w:rsidR="00AB394B" w:rsidRPr="00AB7B63" w:rsidRDefault="00AB394B" w:rsidP="00E314A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ส่วนแบ่งกำไรของบริษัท</w:t>
            </w:r>
            <w:r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ร่วม</w:t>
            </w: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D19F05" w14:textId="3A220A25" w:rsidR="00AB394B" w:rsidRPr="00D95723" w:rsidRDefault="00D95723" w:rsidP="00E314AF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CE80D8" w14:textId="77777777" w:rsidR="00AB394B" w:rsidRPr="00AB7B63" w:rsidRDefault="00AB394B" w:rsidP="00E314A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31CC63" w14:textId="0B060050" w:rsidR="00AB394B" w:rsidRPr="00AB7B63" w:rsidRDefault="00D95723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21,650</w:t>
            </w:r>
          </w:p>
        </w:tc>
        <w:tc>
          <w:tcPr>
            <w:tcW w:w="270" w:type="dxa"/>
            <w:shd w:val="clear" w:color="auto" w:fill="auto"/>
          </w:tcPr>
          <w:p w14:paraId="147ADDCA" w14:textId="77777777" w:rsidR="00AB394B" w:rsidRPr="00AB7B63" w:rsidRDefault="00AB394B" w:rsidP="00E314A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89B5078" w14:textId="412644D8" w:rsidR="00AB394B" w:rsidRPr="00AB7B63" w:rsidRDefault="00D95723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21,650</w:t>
            </w:r>
          </w:p>
        </w:tc>
      </w:tr>
      <w:tr w:rsidR="007F5B5C" w:rsidRPr="00AB7B63" w14:paraId="2D2331A3" w14:textId="77777777" w:rsidTr="00332C70">
        <w:trPr>
          <w:trHeight w:val="284"/>
        </w:trPr>
        <w:tc>
          <w:tcPr>
            <w:tcW w:w="4590" w:type="dxa"/>
            <w:shd w:val="clear" w:color="auto" w:fill="auto"/>
          </w:tcPr>
          <w:p w14:paraId="41F7AE32" w14:textId="37294DCF" w:rsidR="007F5B5C" w:rsidRPr="006B7D14" w:rsidRDefault="007F5B5C" w:rsidP="00E314A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="00051AF0"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051AF0"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(</w:t>
            </w:r>
            <w:r w:rsidR="00051AF0"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="00051AF0"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)</w:t>
            </w:r>
            <w:r w:rsidR="00051AF0"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สำหรับ</w:t>
            </w:r>
            <w:r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E28FA7" w14:textId="6AAE243B" w:rsidR="007F5B5C" w:rsidRPr="00AB7B63" w:rsidRDefault="00D95723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(468,470)</w:t>
            </w:r>
          </w:p>
        </w:tc>
        <w:tc>
          <w:tcPr>
            <w:tcW w:w="270" w:type="dxa"/>
            <w:shd w:val="clear" w:color="auto" w:fill="auto"/>
          </w:tcPr>
          <w:p w14:paraId="6FADCB30" w14:textId="77777777" w:rsidR="007F5B5C" w:rsidRPr="00AB7B63" w:rsidRDefault="007F5B5C" w:rsidP="00E314A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8E240" w14:textId="282039A8" w:rsidR="007F5B5C" w:rsidRPr="00AB7B63" w:rsidRDefault="00D95723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871,884</w:t>
            </w:r>
          </w:p>
        </w:tc>
        <w:tc>
          <w:tcPr>
            <w:tcW w:w="270" w:type="dxa"/>
            <w:shd w:val="clear" w:color="auto" w:fill="auto"/>
          </w:tcPr>
          <w:p w14:paraId="61ECAE27" w14:textId="77777777" w:rsidR="007F5B5C" w:rsidRPr="00AB7B63" w:rsidRDefault="007F5B5C" w:rsidP="00E314A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E20694" w14:textId="3368D546" w:rsidR="007F5B5C" w:rsidRPr="00AB7B63" w:rsidRDefault="00D95723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403,414</w:t>
            </w:r>
          </w:p>
        </w:tc>
      </w:tr>
      <w:tr w:rsidR="007F5B5C" w:rsidRPr="00AB7B63" w14:paraId="73325549" w14:textId="77777777" w:rsidTr="00332C70">
        <w:trPr>
          <w:trHeight w:val="284"/>
        </w:trPr>
        <w:tc>
          <w:tcPr>
            <w:tcW w:w="4590" w:type="dxa"/>
            <w:shd w:val="clear" w:color="auto" w:fill="auto"/>
          </w:tcPr>
          <w:p w14:paraId="3A33F3D6" w14:textId="77777777" w:rsidR="007F5B5C" w:rsidRPr="00AB7B63" w:rsidRDefault="007F5B5C" w:rsidP="00E314A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กำไร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)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 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1E265D" w14:textId="77777777" w:rsidR="007F5B5C" w:rsidRPr="00AB7B63" w:rsidRDefault="007F5B5C" w:rsidP="00E314AF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B2C4E1" w14:textId="77777777" w:rsidR="007F5B5C" w:rsidRPr="00AB7B63" w:rsidRDefault="007F5B5C" w:rsidP="00E314A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E37D8C2" w14:textId="77777777" w:rsidR="007F5B5C" w:rsidRPr="00AB7B63" w:rsidRDefault="007F5B5C" w:rsidP="00E314AF">
            <w:pPr>
              <w:tabs>
                <w:tab w:val="decimal" w:pos="680"/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836F68" w14:textId="77777777" w:rsidR="007F5B5C" w:rsidRPr="00AB7B63" w:rsidRDefault="007F5B5C" w:rsidP="00E314A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055B5F6" w14:textId="77777777" w:rsidR="007F5B5C" w:rsidRPr="00AB7B63" w:rsidRDefault="007F5B5C" w:rsidP="00E314AF">
            <w:pPr>
              <w:tabs>
                <w:tab w:val="decimal" w:pos="774"/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7F5B5C" w:rsidRPr="00AB7B63" w14:paraId="04E5BA68" w14:textId="77777777" w:rsidTr="00332C70">
        <w:trPr>
          <w:trHeight w:val="284"/>
        </w:trPr>
        <w:tc>
          <w:tcPr>
            <w:tcW w:w="4590" w:type="dxa"/>
            <w:shd w:val="clear" w:color="auto" w:fill="auto"/>
          </w:tcPr>
          <w:p w14:paraId="6CFED731" w14:textId="77777777" w:rsidR="007F5B5C" w:rsidRPr="00AB7B63" w:rsidRDefault="007F5B5C" w:rsidP="00E314AF">
            <w:pPr>
              <w:tabs>
                <w:tab w:val="left" w:pos="2563"/>
                <w:tab w:val="right" w:pos="8306"/>
              </w:tabs>
              <w:ind w:left="250" w:right="-111" w:hanging="250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 (ขาดทุน) เบ็ดเสร็จอื่นของบริษัทย่อยตามวิธีส่วนได้เสีย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925CD4" w14:textId="57CABBCA" w:rsidR="007F5B5C" w:rsidRPr="00AB7B63" w:rsidRDefault="00D95723" w:rsidP="00E314AF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FFE565" w14:textId="77777777" w:rsidR="007F5B5C" w:rsidRPr="00AB7B63" w:rsidRDefault="007F5B5C" w:rsidP="00E314A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E7B0BDE" w14:textId="77777777" w:rsidR="007F5B5C" w:rsidRDefault="007F5B5C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59BEF07D" w14:textId="17E93036" w:rsidR="00D95723" w:rsidRPr="00AB7B63" w:rsidRDefault="00D95723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0D1CE47F" w14:textId="77777777" w:rsidR="007F5B5C" w:rsidRPr="00AB7B63" w:rsidRDefault="007F5B5C" w:rsidP="00E314A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7C5C31" w14:textId="77777777" w:rsidR="007F5B5C" w:rsidRDefault="007F5B5C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6A7E2887" w14:textId="47431666" w:rsidR="00D95723" w:rsidRPr="00AB7B63" w:rsidRDefault="00D95723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198</w:t>
            </w:r>
          </w:p>
        </w:tc>
      </w:tr>
      <w:tr w:rsidR="00AB394B" w:rsidRPr="00AB7B63" w14:paraId="05A87AE2" w14:textId="77777777" w:rsidTr="00332C70">
        <w:trPr>
          <w:trHeight w:val="284"/>
        </w:trPr>
        <w:tc>
          <w:tcPr>
            <w:tcW w:w="4590" w:type="dxa"/>
            <w:shd w:val="clear" w:color="auto" w:fill="auto"/>
          </w:tcPr>
          <w:p w14:paraId="74607F53" w14:textId="57324526" w:rsidR="00AB394B" w:rsidRPr="00AB7B63" w:rsidRDefault="00AB394B" w:rsidP="00E314AF">
            <w:pPr>
              <w:tabs>
                <w:tab w:val="left" w:pos="2563"/>
                <w:tab w:val="right" w:pos="8306"/>
              </w:tabs>
              <w:ind w:left="250" w:right="-111" w:hanging="250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 (ขาดทุน) เบ็ดเสร็จอื่นของบริษัท</w:t>
            </w:r>
            <w:r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ร่วม</w:t>
            </w: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017F20" w14:textId="17931AAA" w:rsidR="00AB394B" w:rsidRPr="00AB7B63" w:rsidRDefault="00D95723" w:rsidP="00E314AF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76BEBA" w14:textId="77777777" w:rsidR="00AB394B" w:rsidRPr="00AB7B63" w:rsidRDefault="00AB394B" w:rsidP="00E314A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0490DB" w14:textId="77777777" w:rsidR="00AB394B" w:rsidRDefault="00AB394B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077F9FB8" w14:textId="71D87B81" w:rsidR="00D95723" w:rsidRPr="00AB7B63" w:rsidRDefault="00D95723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(14,742)</w:t>
            </w:r>
          </w:p>
        </w:tc>
        <w:tc>
          <w:tcPr>
            <w:tcW w:w="270" w:type="dxa"/>
            <w:shd w:val="clear" w:color="auto" w:fill="auto"/>
          </w:tcPr>
          <w:p w14:paraId="461F0785" w14:textId="77777777" w:rsidR="00AB394B" w:rsidRPr="00AB7B63" w:rsidRDefault="00AB394B" w:rsidP="00E314A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F3932A" w14:textId="77777777" w:rsidR="00AB394B" w:rsidRDefault="00AB394B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2F706391" w14:textId="1A61B898" w:rsidR="00D95723" w:rsidRPr="00AB7B63" w:rsidRDefault="00D95723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(14,742)</w:t>
            </w:r>
          </w:p>
        </w:tc>
      </w:tr>
      <w:tr w:rsidR="007F5B5C" w:rsidRPr="00AB7B63" w14:paraId="4F41E2B2" w14:textId="77777777" w:rsidTr="00332C70">
        <w:trPr>
          <w:trHeight w:val="284"/>
        </w:trPr>
        <w:tc>
          <w:tcPr>
            <w:tcW w:w="4590" w:type="dxa"/>
            <w:shd w:val="clear" w:color="auto" w:fill="auto"/>
          </w:tcPr>
          <w:p w14:paraId="7C2CE8D1" w14:textId="77777777" w:rsidR="007F5B5C" w:rsidRPr="00AB7B63" w:rsidRDefault="007F5B5C" w:rsidP="00E314AF">
            <w:pPr>
              <w:tabs>
                <w:tab w:val="left" w:pos="2563"/>
                <w:tab w:val="right" w:pos="8306"/>
              </w:tabs>
              <w:ind w:left="160" w:right="-111" w:hanging="160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เบ็ดเสร็จอื่นสำหรับ</w:t>
            </w:r>
            <w:r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br/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-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สุทธิจากภาษีจากภาษีเงินได้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C8D3D" w14:textId="12078CFE" w:rsidR="007F5B5C" w:rsidRPr="00592051" w:rsidRDefault="00D95723" w:rsidP="00D95723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(75)</w:t>
            </w:r>
          </w:p>
        </w:tc>
        <w:tc>
          <w:tcPr>
            <w:tcW w:w="270" w:type="dxa"/>
            <w:shd w:val="clear" w:color="auto" w:fill="auto"/>
          </w:tcPr>
          <w:p w14:paraId="4AF34BFB" w14:textId="77777777" w:rsidR="007F5B5C" w:rsidRPr="00592051" w:rsidRDefault="007F5B5C" w:rsidP="00E314A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6DD4E" w14:textId="77777777" w:rsidR="007F5B5C" w:rsidRDefault="007F5B5C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  <w:p w14:paraId="64698D42" w14:textId="5841E4CF" w:rsidR="00D95723" w:rsidRPr="00592051" w:rsidRDefault="00D95723" w:rsidP="00D95723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(14,544)</w:t>
            </w:r>
          </w:p>
        </w:tc>
        <w:tc>
          <w:tcPr>
            <w:tcW w:w="270" w:type="dxa"/>
            <w:shd w:val="clear" w:color="auto" w:fill="auto"/>
          </w:tcPr>
          <w:p w14:paraId="405D0773" w14:textId="77777777" w:rsidR="007F5B5C" w:rsidRPr="00592051" w:rsidRDefault="007F5B5C" w:rsidP="00E314A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162F99F" w14:textId="77777777" w:rsidR="007F5B5C" w:rsidRDefault="007F5B5C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  <w:p w14:paraId="5D0977B2" w14:textId="0221F895" w:rsidR="00D95723" w:rsidRPr="00592051" w:rsidRDefault="00D95723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(14,619)</w:t>
            </w:r>
          </w:p>
        </w:tc>
      </w:tr>
      <w:tr w:rsidR="007F5B5C" w:rsidRPr="00AB7B63" w14:paraId="74BFE0FF" w14:textId="77777777" w:rsidTr="00332C70">
        <w:trPr>
          <w:trHeight w:val="284"/>
        </w:trPr>
        <w:tc>
          <w:tcPr>
            <w:tcW w:w="4590" w:type="dxa"/>
            <w:shd w:val="clear" w:color="auto" w:fill="auto"/>
          </w:tcPr>
          <w:p w14:paraId="2DA2AA3F" w14:textId="77777777" w:rsidR="007F5B5C" w:rsidRPr="00AB7B63" w:rsidRDefault="007F5B5C" w:rsidP="00E314A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เบ็ดเสร็จรวมสำหรับ</w:t>
            </w:r>
            <w:r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9F5B9" w14:textId="36ED809B" w:rsidR="007F5B5C" w:rsidRPr="00AB7B63" w:rsidRDefault="00D95723" w:rsidP="00E314AF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(468,545)</w:t>
            </w:r>
          </w:p>
        </w:tc>
        <w:tc>
          <w:tcPr>
            <w:tcW w:w="270" w:type="dxa"/>
            <w:shd w:val="clear" w:color="auto" w:fill="auto"/>
          </w:tcPr>
          <w:p w14:paraId="000494F3" w14:textId="77777777" w:rsidR="007F5B5C" w:rsidRPr="00AB7B63" w:rsidRDefault="007F5B5C" w:rsidP="00E314AF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2E07B" w14:textId="02CF30BD" w:rsidR="007F5B5C" w:rsidRPr="00AB7B63" w:rsidRDefault="00D95723" w:rsidP="00D95723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857,340</w:t>
            </w:r>
          </w:p>
        </w:tc>
        <w:tc>
          <w:tcPr>
            <w:tcW w:w="270" w:type="dxa"/>
            <w:shd w:val="clear" w:color="auto" w:fill="auto"/>
          </w:tcPr>
          <w:p w14:paraId="16FA9CFD" w14:textId="77777777" w:rsidR="007F5B5C" w:rsidRPr="00AB7B63" w:rsidRDefault="007F5B5C" w:rsidP="00E314AF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55022" w14:textId="0BE4E6ED" w:rsidR="007F5B5C" w:rsidRPr="00AB7B63" w:rsidRDefault="00D95723" w:rsidP="00D95723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388,795</w:t>
            </w:r>
          </w:p>
        </w:tc>
      </w:tr>
      <w:tr w:rsidR="007F5B5C" w:rsidRPr="00AB7B63" w14:paraId="44C1E244" w14:textId="77777777" w:rsidTr="00E314AF">
        <w:trPr>
          <w:trHeight w:val="284"/>
        </w:trPr>
        <w:tc>
          <w:tcPr>
            <w:tcW w:w="4590" w:type="dxa"/>
            <w:shd w:val="clear" w:color="auto" w:fill="auto"/>
          </w:tcPr>
          <w:p w14:paraId="00277CC5" w14:textId="77777777" w:rsidR="007F5B5C" w:rsidRPr="00AB7B63" w:rsidRDefault="007F5B5C" w:rsidP="00E314A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กำไรต่อหุ้น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ขั้นพื้นฐาน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)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บาท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EA34DD" w14:textId="723BB5A2" w:rsidR="007F5B5C" w:rsidRPr="00AB7B63" w:rsidRDefault="00D95723" w:rsidP="00E314AF">
            <w:pPr>
              <w:tabs>
                <w:tab w:val="decimal" w:pos="70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(0.024)</w:t>
            </w:r>
          </w:p>
        </w:tc>
        <w:tc>
          <w:tcPr>
            <w:tcW w:w="270" w:type="dxa"/>
            <w:shd w:val="clear" w:color="auto" w:fill="auto"/>
          </w:tcPr>
          <w:p w14:paraId="04FAA49C" w14:textId="77777777" w:rsidR="007F5B5C" w:rsidRPr="00AB7B63" w:rsidRDefault="007F5B5C" w:rsidP="00E314A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99780" w14:textId="1F8D58F7" w:rsidR="007F5B5C" w:rsidRPr="00D95723" w:rsidRDefault="00D95723" w:rsidP="00D95723">
            <w:pPr>
              <w:tabs>
                <w:tab w:val="decimal" w:pos="70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D95723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0.045</w:t>
            </w:r>
          </w:p>
        </w:tc>
        <w:tc>
          <w:tcPr>
            <w:tcW w:w="270" w:type="dxa"/>
            <w:shd w:val="clear" w:color="auto" w:fill="auto"/>
          </w:tcPr>
          <w:p w14:paraId="1F85DE37" w14:textId="77777777" w:rsidR="007F5B5C" w:rsidRPr="00AB7B63" w:rsidRDefault="007F5B5C" w:rsidP="00E314AF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AA9924" w14:textId="6DB4C831" w:rsidR="007F5B5C" w:rsidRPr="00AB7B63" w:rsidRDefault="00D95723" w:rsidP="00E314AF">
            <w:pPr>
              <w:tabs>
                <w:tab w:val="decimal" w:pos="70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0.021</w:t>
            </w:r>
          </w:p>
        </w:tc>
      </w:tr>
    </w:tbl>
    <w:p w14:paraId="54C253A8" w14:textId="41C1C289" w:rsidR="00522F63" w:rsidRPr="00AB394B" w:rsidRDefault="00522F63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A721B3">
        <w:rPr>
          <w:sz w:val="30"/>
          <w:szCs w:val="30"/>
        </w:rPr>
        <w:br w:type="page"/>
      </w:r>
    </w:p>
    <w:p w14:paraId="7918C21F" w14:textId="77777777" w:rsidR="004B6888" w:rsidRDefault="004B6888" w:rsidP="00621F7F">
      <w:pPr>
        <w:pStyle w:val="Caption"/>
        <w:ind w:hanging="900"/>
        <w:rPr>
          <w:cs/>
        </w:rPr>
      </w:pPr>
      <w:r>
        <w:rPr>
          <w:rFonts w:hint="cs"/>
          <w:cs/>
        </w:rPr>
        <w:lastRenderedPageBreak/>
        <w:t>บุคคลหรือ</w:t>
      </w:r>
      <w:r>
        <w:rPr>
          <w:cs/>
        </w:rPr>
        <w:t>กิจการที่เกี่ยวข้องกัน</w:t>
      </w:r>
    </w:p>
    <w:p w14:paraId="45DC11D4" w14:textId="77777777" w:rsidR="004B6888" w:rsidRPr="00F91B1B" w:rsidRDefault="004B6888" w:rsidP="004B688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6A4C184" w14:textId="6551221A" w:rsidR="00F91B1B" w:rsidRDefault="00EA4D1F" w:rsidP="00F91B1B">
      <w:pPr>
        <w:pStyle w:val="Bo-Blankline"/>
        <w:rPr>
          <w:b/>
          <w:sz w:val="30"/>
          <w:szCs w:val="30"/>
        </w:rPr>
      </w:pPr>
      <w:r w:rsidRPr="00EA4D1F">
        <w:rPr>
          <w:b/>
          <w:sz w:val="30"/>
          <w:szCs w:val="30"/>
          <w:cs/>
        </w:rPr>
        <w:t xml:space="preserve">ความสัมพันธ์ที่มีกับบริษัทย่อย และบริษัทร่วมได้เปิดเผยในหมายเหตุข้อ </w:t>
      </w:r>
      <w:r w:rsidR="00C76147" w:rsidRPr="00C76147">
        <w:rPr>
          <w:bCs/>
          <w:sz w:val="30"/>
          <w:szCs w:val="30"/>
          <w:lang w:val="en-US"/>
        </w:rPr>
        <w:t>8</w:t>
      </w:r>
      <w:r w:rsidRPr="00EA4D1F">
        <w:rPr>
          <w:b/>
          <w:sz w:val="30"/>
          <w:szCs w:val="30"/>
          <w:cs/>
        </w:rPr>
        <w:t xml:space="preserve"> และ </w:t>
      </w:r>
      <w:r w:rsidR="00C76147" w:rsidRPr="00C76147">
        <w:rPr>
          <w:bCs/>
          <w:sz w:val="30"/>
          <w:szCs w:val="30"/>
          <w:lang w:val="en-US"/>
        </w:rPr>
        <w:t>7</w:t>
      </w:r>
      <w:r w:rsidRPr="00EA4D1F">
        <w:rPr>
          <w:b/>
          <w:sz w:val="30"/>
          <w:szCs w:val="30"/>
          <w:cs/>
        </w:rPr>
        <w:t xml:space="preserve"> </w:t>
      </w:r>
      <w:r w:rsidR="00247690">
        <w:rPr>
          <w:rFonts w:hint="cs"/>
          <w:b/>
          <w:sz w:val="30"/>
          <w:szCs w:val="30"/>
          <w:cs/>
        </w:rPr>
        <w:t>สำหรับ</w:t>
      </w:r>
      <w:r w:rsidRPr="00EA4D1F">
        <w:rPr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 ในระหว่าง</w:t>
      </w:r>
      <w:r w:rsidR="00247690">
        <w:rPr>
          <w:rFonts w:hint="cs"/>
          <w:b/>
          <w:sz w:val="30"/>
          <w:szCs w:val="30"/>
          <w:cs/>
        </w:rPr>
        <w:t>งวด</w:t>
      </w:r>
      <w:r w:rsidRPr="00EA4D1F">
        <w:rPr>
          <w:b/>
          <w:sz w:val="30"/>
          <w:szCs w:val="30"/>
          <w:cs/>
        </w:rPr>
        <w:t>มีดังต่อไปนี้</w:t>
      </w:r>
    </w:p>
    <w:p w14:paraId="19A0B414" w14:textId="77777777" w:rsidR="00EA4D1F" w:rsidRPr="00C0326D" w:rsidRDefault="00EA4D1F" w:rsidP="00F91B1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417"/>
        <w:gridCol w:w="3852"/>
      </w:tblGrid>
      <w:tr w:rsidR="00F91B1B" w:rsidRPr="002E2783" w14:paraId="6B244B51" w14:textId="77777777" w:rsidTr="002B6355">
        <w:trPr>
          <w:trHeight w:val="20"/>
          <w:tblHeader/>
        </w:trPr>
        <w:tc>
          <w:tcPr>
            <w:tcW w:w="3911" w:type="dxa"/>
            <w:shd w:val="clear" w:color="auto" w:fill="auto"/>
          </w:tcPr>
          <w:p w14:paraId="452935E9" w14:textId="77777777" w:rsidR="00F91B1B" w:rsidRDefault="00F91B1B" w:rsidP="00F978C7">
            <w:pPr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  <w:p w14:paraId="590612E5" w14:textId="77777777" w:rsidR="00F91B1B" w:rsidRPr="00DC00B8" w:rsidRDefault="00F91B1B" w:rsidP="00F978C7">
            <w:pPr>
              <w:ind w:right="-108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90FC091" w14:textId="77777777" w:rsidR="00F91B1B" w:rsidRPr="008A2F4C" w:rsidRDefault="00F91B1B" w:rsidP="00F978C7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</w:t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852" w:type="dxa"/>
            <w:shd w:val="clear" w:color="auto" w:fill="auto"/>
          </w:tcPr>
          <w:p w14:paraId="4C5B71A9" w14:textId="77777777" w:rsidR="00F91B1B" w:rsidRPr="004E3A1B" w:rsidRDefault="00F91B1B" w:rsidP="00F978C7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E3A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A4D1F" w:rsidRPr="002E2783" w14:paraId="75A2A197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6A6A43FB" w14:textId="77777777" w:rsidR="00EA4D1F" w:rsidRPr="00744476" w:rsidRDefault="00EA4D1F" w:rsidP="00EA4D1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7" w:type="dxa"/>
            <w:shd w:val="clear" w:color="auto" w:fill="auto"/>
          </w:tcPr>
          <w:p w14:paraId="09BEE135" w14:textId="77777777" w:rsidR="00EA4D1F" w:rsidRPr="00744476" w:rsidRDefault="00EA4D1F" w:rsidP="00EA4D1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7AD26CBE" w14:textId="77777777" w:rsidR="00EA4D1F" w:rsidRPr="00744476" w:rsidRDefault="00EA4D1F" w:rsidP="00661902">
            <w:pPr>
              <w:ind w:left="252" w:right="-13" w:hanging="25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 และควบคุมกิจกรรมต่าง ๆ ของกิจการไม่ว่าทางตรงหรือทางอ้อม ทั้งนี้รวมถึงกรรมการของกลุ่มบริษัท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ไม่ว่าจะทำหน้าที่ในระดับบริหารหรือไม่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A4D1F" w:rsidRPr="002E2783" w14:paraId="7E4DC855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7B1E25B2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417" w:type="dxa"/>
            <w:shd w:val="clear" w:color="auto" w:fill="auto"/>
          </w:tcPr>
          <w:p w14:paraId="4E992A01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64ED4A71" w14:textId="77777777" w:rsidR="00EA4D1F" w:rsidRPr="00930523" w:rsidRDefault="00EA4D1F" w:rsidP="00EA4D1F">
            <w:pPr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472F98BF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90B6BAE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ทีพีไอ โฮลดิ้ง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162E9CFF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1549B19D" w14:textId="77777777" w:rsidR="00EA4D1F" w:rsidRPr="00930523" w:rsidRDefault="00EA4D1F" w:rsidP="00EA4D1F">
            <w:pPr>
              <w:spacing w:line="360" w:lineRule="exac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4C092484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803A085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เลียวไพรัตนวิสาหกิจ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0E31CC96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278247CC" w14:textId="77777777" w:rsidR="00EA4D1F" w:rsidRPr="00930523" w:rsidRDefault="00EA4D1F" w:rsidP="00EA4D1F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A46FB50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15CAB9C4" w14:textId="77777777" w:rsidR="00EA4D1F" w:rsidRPr="00930523" w:rsidRDefault="00EA4D1F" w:rsidP="00EA4D1F">
            <w:pPr>
              <w:pStyle w:val="block"/>
              <w:spacing w:after="0" w:line="360" w:lineRule="exact"/>
              <w:ind w:left="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930523">
              <w:rPr>
                <w:rFonts w:ascii="Angsana New" w:hAnsi="Angsana New"/>
                <w:sz w:val="30"/>
                <w:szCs w:val="30"/>
                <w:cs/>
              </w:rPr>
              <w:t>บางกอกสหประกันภัย</w:t>
            </w: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7" w:type="dxa"/>
            <w:shd w:val="clear" w:color="auto" w:fill="auto"/>
          </w:tcPr>
          <w:p w14:paraId="1D455791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083D1478" w14:textId="77777777" w:rsidR="00EA4D1F" w:rsidRPr="00930523" w:rsidRDefault="00EA4D1F" w:rsidP="00EA4D1F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469975F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023FCFD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417" w:type="dxa"/>
            <w:shd w:val="clear" w:color="auto" w:fill="auto"/>
          </w:tcPr>
          <w:p w14:paraId="7FAD2FFA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32168142" w14:textId="77777777" w:rsidR="00EA4D1F" w:rsidRPr="00930523" w:rsidRDefault="00EA4D1F" w:rsidP="00EA4D1F">
            <w:pPr>
              <w:spacing w:line="360" w:lineRule="exact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018F2E5C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1E0DB8D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417" w:type="dxa"/>
            <w:shd w:val="clear" w:color="auto" w:fill="auto"/>
          </w:tcPr>
          <w:p w14:paraId="2A536101" w14:textId="77777777" w:rsidR="00EA4D1F" w:rsidRPr="00930523" w:rsidRDefault="00EA4D1F" w:rsidP="00EA4D1F">
            <w:pPr>
              <w:spacing w:line="360" w:lineRule="exact"/>
              <w:jc w:val="center"/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5BBD205B" w14:textId="77777777" w:rsidR="00EA4D1F" w:rsidRPr="00930523" w:rsidRDefault="00EA4D1F" w:rsidP="00EA4D1F">
            <w:pPr>
              <w:spacing w:line="360" w:lineRule="exact"/>
              <w:rPr>
                <w:lang w:val="en-US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4AA2188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6CF23717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โรงงานฝ้ายสระบุรี จำกัด</w:t>
            </w:r>
          </w:p>
        </w:tc>
        <w:tc>
          <w:tcPr>
            <w:tcW w:w="1417" w:type="dxa"/>
            <w:shd w:val="clear" w:color="auto" w:fill="auto"/>
          </w:tcPr>
          <w:p w14:paraId="23386BFD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469386E0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4975678F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2DD5364C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417" w:type="dxa"/>
            <w:shd w:val="clear" w:color="auto" w:fill="auto"/>
          </w:tcPr>
          <w:p w14:paraId="6790DDEB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3B9E782F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7FB1AB92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3812B38A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417" w:type="dxa"/>
            <w:shd w:val="clear" w:color="auto" w:fill="auto"/>
          </w:tcPr>
          <w:p w14:paraId="407E7FC3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4FF83262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54885919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5E0FF54D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417" w:type="dxa"/>
            <w:shd w:val="clear" w:color="auto" w:fill="auto"/>
          </w:tcPr>
          <w:p w14:paraId="25426F27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00AEFF64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EA4D1F" w:rsidRPr="002E2783" w14:paraId="228CBF26" w14:textId="77777777" w:rsidTr="002B6355">
        <w:trPr>
          <w:trHeight w:val="20"/>
        </w:trPr>
        <w:tc>
          <w:tcPr>
            <w:tcW w:w="3911" w:type="dxa"/>
            <w:shd w:val="clear" w:color="auto" w:fill="auto"/>
          </w:tcPr>
          <w:p w14:paraId="0DCEEFA6" w14:textId="77777777" w:rsidR="00EA4D1F" w:rsidRPr="00930523" w:rsidRDefault="00EA4D1F" w:rsidP="00EA4D1F">
            <w:pPr>
              <w:pStyle w:val="block"/>
              <w:spacing w:after="0" w:line="360" w:lineRule="exact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417" w:type="dxa"/>
            <w:shd w:val="clear" w:color="auto" w:fill="auto"/>
          </w:tcPr>
          <w:p w14:paraId="56CC70E5" w14:textId="77777777" w:rsidR="00EA4D1F" w:rsidRPr="00930523" w:rsidRDefault="00EA4D1F" w:rsidP="00EA4D1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852" w:type="dxa"/>
            <w:shd w:val="clear" w:color="auto" w:fill="auto"/>
          </w:tcPr>
          <w:p w14:paraId="7C13E6DE" w14:textId="77777777" w:rsidR="00EA4D1F" w:rsidRPr="00930523" w:rsidRDefault="00EA4D1F" w:rsidP="00EA4D1F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3052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C8DC8E2" w14:textId="77777777" w:rsidR="00F91B1B" w:rsidRPr="002C4E0B" w:rsidRDefault="00F91B1B" w:rsidP="00F91B1B">
      <w:pPr>
        <w:pStyle w:val="Bo-Blankline"/>
        <w:rPr>
          <w:sz w:val="12"/>
          <w:szCs w:val="12"/>
        </w:rPr>
      </w:pPr>
    </w:p>
    <w:p w14:paraId="366042CB" w14:textId="77777777" w:rsidR="00BB3DBA" w:rsidRDefault="00BB3DBA">
      <w:pPr>
        <w:spacing w:line="240" w:lineRule="auto"/>
        <w:rPr>
          <w:rFonts w:ascii="Angsana New" w:hAnsi="Angsana New"/>
          <w:spacing w:val="10"/>
          <w:sz w:val="30"/>
          <w:szCs w:val="30"/>
          <w:cs/>
        </w:rPr>
      </w:pPr>
      <w:r>
        <w:rPr>
          <w:spacing w:val="10"/>
          <w:cs/>
        </w:rPr>
        <w:br w:type="page"/>
      </w:r>
    </w:p>
    <w:p w14:paraId="25EF4488" w14:textId="77777777" w:rsidR="00F91B1B" w:rsidRPr="007B39D9" w:rsidRDefault="00EA1BAE" w:rsidP="00EA1BAE">
      <w:pPr>
        <w:pStyle w:val="Bo-C1Content"/>
        <w:ind w:hanging="7"/>
        <w:rPr>
          <w:spacing w:val="10"/>
        </w:rPr>
      </w:pPr>
      <w:r w:rsidRPr="00EA1BAE">
        <w:rPr>
          <w:spacing w:val="1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6724E6A0" w14:textId="77777777" w:rsidR="00F91B1B" w:rsidRPr="00133541" w:rsidRDefault="00F91B1B" w:rsidP="00133541">
      <w:pPr>
        <w:pStyle w:val="Bo-Blankline"/>
      </w:pPr>
    </w:p>
    <w:tbl>
      <w:tblPr>
        <w:tblW w:w="88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4819"/>
      </w:tblGrid>
      <w:tr w:rsidR="00F91B1B" w14:paraId="5E741883" w14:textId="77777777" w:rsidTr="00BB3DBA">
        <w:trPr>
          <w:tblHeader/>
        </w:trPr>
        <w:tc>
          <w:tcPr>
            <w:tcW w:w="4053" w:type="dxa"/>
          </w:tcPr>
          <w:p w14:paraId="0DB0846F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819" w:type="dxa"/>
          </w:tcPr>
          <w:p w14:paraId="47D556EA" w14:textId="77777777"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F91B1B" w14:paraId="763A43A2" w14:textId="77777777" w:rsidTr="00BB3DBA">
        <w:tc>
          <w:tcPr>
            <w:tcW w:w="4053" w:type="dxa"/>
          </w:tcPr>
          <w:p w14:paraId="26DD3AB3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819" w:type="dxa"/>
          </w:tcPr>
          <w:p w14:paraId="1021A817" w14:textId="77777777" w:rsidR="00F91B1B" w:rsidRPr="008E2B87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ราคาตลาด </w:t>
            </w:r>
          </w:p>
        </w:tc>
      </w:tr>
      <w:tr w:rsidR="00F91B1B" w14:paraId="1B6F93A3" w14:textId="77777777" w:rsidTr="00BB3DBA">
        <w:tc>
          <w:tcPr>
            <w:tcW w:w="4053" w:type="dxa"/>
          </w:tcPr>
          <w:p w14:paraId="3441906B" w14:textId="77777777" w:rsidR="00F91B1B" w:rsidRPr="005420D9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4819" w:type="dxa"/>
          </w:tcPr>
          <w:p w14:paraId="524E285F" w14:textId="77777777" w:rsidR="00F91B1B" w:rsidRPr="005420D9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F91B1B" w14:paraId="779ED65C" w14:textId="77777777" w:rsidTr="00BB3DBA">
        <w:tc>
          <w:tcPr>
            <w:tcW w:w="4053" w:type="dxa"/>
          </w:tcPr>
          <w:p w14:paraId="227FA6DD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รายได้ค่าบริการพลังงานเพื่อการผลิตไฟฟ้า</w:t>
            </w:r>
          </w:p>
        </w:tc>
        <w:tc>
          <w:tcPr>
            <w:tcW w:w="4819" w:type="dxa"/>
          </w:tcPr>
          <w:p w14:paraId="16312D2D" w14:textId="77777777" w:rsidR="00F91B1B" w:rsidRPr="00765E6D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91B1B" w14:paraId="468D48F2" w14:textId="77777777" w:rsidTr="00BB3DBA">
        <w:tc>
          <w:tcPr>
            <w:tcW w:w="4053" w:type="dxa"/>
          </w:tcPr>
          <w:p w14:paraId="23927E69" w14:textId="77777777" w:rsidR="00F91B1B" w:rsidRDefault="00F91B1B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4819" w:type="dxa"/>
          </w:tcPr>
          <w:p w14:paraId="460846B4" w14:textId="77777777" w:rsidR="00F91B1B" w:rsidRDefault="00F91B1B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DB6C03" w14:paraId="6D3ADEA3" w14:textId="77777777" w:rsidTr="00BB3DBA">
        <w:tc>
          <w:tcPr>
            <w:tcW w:w="4053" w:type="dxa"/>
          </w:tcPr>
          <w:p w14:paraId="353458C9" w14:textId="77777777" w:rsidR="00DB6C03" w:rsidRDefault="00DB6C03" w:rsidP="00F978C7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4819" w:type="dxa"/>
          </w:tcPr>
          <w:p w14:paraId="343EEDF0" w14:textId="77777777" w:rsidR="00DB6C03" w:rsidRPr="009470C0" w:rsidRDefault="00DB6C03" w:rsidP="00F978C7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BA29AC" w14:paraId="41A466A8" w14:textId="77777777" w:rsidTr="00BB3DBA">
        <w:tc>
          <w:tcPr>
            <w:tcW w:w="4053" w:type="dxa"/>
          </w:tcPr>
          <w:p w14:paraId="067BF3E0" w14:textId="77777777" w:rsidR="00BA29AC" w:rsidRDefault="00BA29AC" w:rsidP="00BA29A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4819" w:type="dxa"/>
          </w:tcPr>
          <w:p w14:paraId="5C479823" w14:textId="77777777" w:rsidR="00BA29AC" w:rsidRDefault="00BA29AC" w:rsidP="00BA29AC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BA29AC" w14:paraId="574C2A30" w14:textId="77777777" w:rsidTr="00BB3DBA">
        <w:tc>
          <w:tcPr>
            <w:tcW w:w="4053" w:type="dxa"/>
            <w:shd w:val="clear" w:color="auto" w:fill="auto"/>
          </w:tcPr>
          <w:p w14:paraId="5B03231B" w14:textId="77777777" w:rsidR="00BA29AC" w:rsidRDefault="00BA29AC" w:rsidP="00BA29A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4819" w:type="dxa"/>
            <w:shd w:val="clear" w:color="auto" w:fill="auto"/>
          </w:tcPr>
          <w:p w14:paraId="2266A81D" w14:textId="77777777" w:rsidR="00BA29AC" w:rsidRDefault="00BA29AC" w:rsidP="00BA29AC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อ้างอิงตามราคาตลาด</w:t>
            </w:r>
          </w:p>
        </w:tc>
      </w:tr>
      <w:tr w:rsidR="00BA29AC" w14:paraId="6D01B3AD" w14:textId="77777777" w:rsidTr="00BB3DBA">
        <w:tc>
          <w:tcPr>
            <w:tcW w:w="4053" w:type="dxa"/>
            <w:shd w:val="clear" w:color="auto" w:fill="auto"/>
          </w:tcPr>
          <w:p w14:paraId="1FFB627C" w14:textId="77777777" w:rsidR="00BA29AC" w:rsidRPr="005420D9" w:rsidRDefault="00BA29AC" w:rsidP="00BA29A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4819" w:type="dxa"/>
            <w:shd w:val="clear" w:color="auto" w:fill="auto"/>
          </w:tcPr>
          <w:p w14:paraId="09FDE9DF" w14:textId="77777777" w:rsidR="00BA29AC" w:rsidRDefault="00BA29AC" w:rsidP="00BA29AC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470C0">
              <w:rPr>
                <w:rFonts w:ascii="Angsana New" w:hAnsi="Angsana New" w:hint="cs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BA29AC" w14:paraId="1C137A35" w14:textId="77777777" w:rsidTr="00BB3DBA">
        <w:tc>
          <w:tcPr>
            <w:tcW w:w="4053" w:type="dxa"/>
            <w:shd w:val="clear" w:color="auto" w:fill="auto"/>
          </w:tcPr>
          <w:p w14:paraId="7556DF5E" w14:textId="77777777" w:rsidR="00BA29AC" w:rsidRDefault="00BA29AC" w:rsidP="00BA29A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4819" w:type="dxa"/>
            <w:shd w:val="clear" w:color="auto" w:fill="auto"/>
          </w:tcPr>
          <w:p w14:paraId="20C40C2A" w14:textId="77777777" w:rsidR="00BA29AC" w:rsidRPr="009470C0" w:rsidRDefault="00BA29AC" w:rsidP="00BA29AC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BA29AC" w:rsidRPr="00DE3B72" w14:paraId="0520BA26" w14:textId="77777777" w:rsidTr="00BB3DBA">
        <w:tc>
          <w:tcPr>
            <w:tcW w:w="4053" w:type="dxa"/>
            <w:shd w:val="clear" w:color="auto" w:fill="auto"/>
          </w:tcPr>
          <w:p w14:paraId="403E5688" w14:textId="77777777" w:rsidR="00BA29AC" w:rsidRPr="00DE3B72" w:rsidRDefault="00BA29AC" w:rsidP="00BA29A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819" w:type="dxa"/>
            <w:shd w:val="clear" w:color="auto" w:fill="auto"/>
          </w:tcPr>
          <w:p w14:paraId="328A77BF" w14:textId="073F67EA" w:rsidR="00BA29AC" w:rsidRPr="00DE3B72" w:rsidRDefault="00BA29AC" w:rsidP="00BA29AC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E3B72">
              <w:rPr>
                <w:rFonts w:ascii="Angsana New" w:hAnsi="Angsana New"/>
                <w:sz w:val="30"/>
                <w:szCs w:val="30"/>
                <w:lang w:val="en-US"/>
              </w:rPr>
              <w:t xml:space="preserve">MLR </w:t>
            </w:r>
            <w:r w:rsidRPr="00DE3B7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ลบร้อยละ 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/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BA29AC" w14:paraId="44F8D0C0" w14:textId="77777777" w:rsidTr="00BB3DBA">
        <w:tc>
          <w:tcPr>
            <w:tcW w:w="4053" w:type="dxa"/>
            <w:shd w:val="clear" w:color="auto" w:fill="auto"/>
          </w:tcPr>
          <w:p w14:paraId="5391FC86" w14:textId="77777777" w:rsidR="00BA29AC" w:rsidRPr="00DE3B72" w:rsidRDefault="00BA29AC" w:rsidP="00BA29A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3B7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819" w:type="dxa"/>
            <w:shd w:val="clear" w:color="auto" w:fill="auto"/>
          </w:tcPr>
          <w:p w14:paraId="22918DC7" w14:textId="1C4B3B3A" w:rsidR="00BA29AC" w:rsidRPr="00DE3B72" w:rsidRDefault="00DD7BA7" w:rsidP="00BA29AC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1029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BA29AC" w14:paraId="13FD0E1D" w14:textId="77777777" w:rsidTr="00BB3DBA">
        <w:tc>
          <w:tcPr>
            <w:tcW w:w="4053" w:type="dxa"/>
          </w:tcPr>
          <w:p w14:paraId="186D3E34" w14:textId="77777777" w:rsidR="00BA29AC" w:rsidRPr="005420D9" w:rsidRDefault="00BA29AC" w:rsidP="00BA29A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4819" w:type="dxa"/>
          </w:tcPr>
          <w:p w14:paraId="31F80C4F" w14:textId="77777777" w:rsidR="00BA29AC" w:rsidRPr="005420D9" w:rsidRDefault="00BA29AC" w:rsidP="00BA29AC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ราคาตลาด</w:t>
            </w:r>
          </w:p>
        </w:tc>
      </w:tr>
      <w:tr w:rsidR="00BA29AC" w14:paraId="7EEADEB3" w14:textId="77777777" w:rsidTr="00BB3DBA">
        <w:tc>
          <w:tcPr>
            <w:tcW w:w="4053" w:type="dxa"/>
          </w:tcPr>
          <w:p w14:paraId="6E133916" w14:textId="77777777" w:rsidR="00BA29AC" w:rsidRPr="005420D9" w:rsidRDefault="00BA29AC" w:rsidP="00BA29AC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20D9">
              <w:rPr>
                <w:rFonts w:ascii="Angsana New" w:hAnsi="Angsana New" w:hint="cs"/>
                <w:sz w:val="30"/>
                <w:szCs w:val="30"/>
                <w:cs/>
              </w:rPr>
              <w:t>ค่าจ้างผลิตถุงกระดาษ</w:t>
            </w:r>
          </w:p>
        </w:tc>
        <w:tc>
          <w:tcPr>
            <w:tcW w:w="4819" w:type="dxa"/>
          </w:tcPr>
          <w:p w14:paraId="7281F6ED" w14:textId="02A60025" w:rsidR="00BA29AC" w:rsidRPr="005420D9" w:rsidRDefault="00C76147" w:rsidP="00BA29AC">
            <w:pPr>
              <w:pStyle w:val="acctfourfigures"/>
              <w:tabs>
                <w:tab w:val="clear" w:pos="765"/>
              </w:tabs>
              <w:spacing w:line="36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C76147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BA29AC" w:rsidRPr="005420D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C76147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="00BA29A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DD7BA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BA29AC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A29AC">
              <w:rPr>
                <w:rFonts w:ascii="Angsana New" w:hAnsi="Angsana New"/>
                <w:sz w:val="30"/>
                <w:szCs w:val="30"/>
              </w:rPr>
              <w:t>.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A29AC" w:rsidRPr="005420D9">
              <w:rPr>
                <w:rFonts w:ascii="Angsana New" w:hAnsi="Angsana New" w:hint="cs"/>
                <w:sz w:val="30"/>
                <w:szCs w:val="30"/>
                <w:cs/>
              </w:rPr>
              <w:t xml:space="preserve"> บาทต่อถุง</w:t>
            </w:r>
          </w:p>
        </w:tc>
      </w:tr>
    </w:tbl>
    <w:p w14:paraId="136E7BEE" w14:textId="77777777" w:rsidR="00F91B1B" w:rsidRDefault="00F91B1B" w:rsidP="00F91B1B">
      <w:pPr>
        <w:pStyle w:val="Bo-C1Content"/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236"/>
        <w:gridCol w:w="1024"/>
        <w:gridCol w:w="242"/>
        <w:gridCol w:w="1018"/>
        <w:gridCol w:w="236"/>
        <w:gridCol w:w="1018"/>
        <w:gridCol w:w="6"/>
      </w:tblGrid>
      <w:tr w:rsidR="00DC04CF" w:rsidRPr="005E6955" w14:paraId="233265A2" w14:textId="77777777" w:rsidTr="0002734F">
        <w:trPr>
          <w:tblHeader/>
        </w:trPr>
        <w:tc>
          <w:tcPr>
            <w:tcW w:w="4410" w:type="dxa"/>
          </w:tcPr>
          <w:p w14:paraId="1AAE62F2" w14:textId="2C8A59EE" w:rsidR="00DC04CF" w:rsidRPr="00BA29AC" w:rsidRDefault="00BA29AC" w:rsidP="0002734F">
            <w:pPr>
              <w:spacing w:line="240" w:lineRule="atLeast"/>
              <w:ind w:left="250" w:right="-110" w:hanging="25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29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2F169E5B" w14:textId="77777777" w:rsidR="00DC04CF" w:rsidRPr="005E6955" w:rsidRDefault="00DC04CF" w:rsidP="00181385">
            <w:pPr>
              <w:spacing w:line="240" w:lineRule="atLeast"/>
              <w:ind w:left="822" w:right="-115" w:hanging="9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11C5C4A1" w14:textId="77777777" w:rsidR="00DC04CF" w:rsidRPr="005E6955" w:rsidRDefault="00DC04CF" w:rsidP="00B37E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78" w:type="dxa"/>
            <w:gridSpan w:val="4"/>
          </w:tcPr>
          <w:p w14:paraId="6B151779" w14:textId="77777777" w:rsidR="00DC04CF" w:rsidRPr="005E6955" w:rsidRDefault="00DC04CF" w:rsidP="00B37E5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04CF" w:rsidRPr="005E6955" w14:paraId="629E90F3" w14:textId="77777777" w:rsidTr="0002734F">
        <w:trPr>
          <w:tblHeader/>
        </w:trPr>
        <w:tc>
          <w:tcPr>
            <w:tcW w:w="4410" w:type="dxa"/>
          </w:tcPr>
          <w:p w14:paraId="5F71C83F" w14:textId="5D51F4E6" w:rsidR="00DC04CF" w:rsidRPr="00242972" w:rsidRDefault="00DC04CF" w:rsidP="00B37E56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29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6909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76147" w:rsidRPr="00C761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6909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2B1C1545" w14:textId="46B4020E" w:rsidR="00DC04CF" w:rsidRPr="00DC04CF" w:rsidRDefault="00C76147" w:rsidP="00DC04C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F68BF9F" w14:textId="77777777" w:rsidR="00DC04CF" w:rsidRPr="00D87537" w:rsidRDefault="00DC04CF" w:rsidP="00B37E5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08C2283" w14:textId="108778AF" w:rsidR="00DC04CF" w:rsidRPr="00D87537" w:rsidRDefault="00C76147" w:rsidP="00B37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2" w:type="dxa"/>
          </w:tcPr>
          <w:p w14:paraId="3B14B6DC" w14:textId="77777777" w:rsidR="00DC04CF" w:rsidRPr="00D87537" w:rsidRDefault="00DC04CF" w:rsidP="00B37E5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8" w:type="dxa"/>
          </w:tcPr>
          <w:p w14:paraId="24B7E366" w14:textId="4630A292" w:rsidR="00DC04CF" w:rsidRPr="00BA4E15" w:rsidRDefault="00C76147" w:rsidP="00B37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D9B92DA" w14:textId="77777777" w:rsidR="00DC04CF" w:rsidRPr="00D87537" w:rsidRDefault="00DC04CF" w:rsidP="00B37E5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45D8406" w14:textId="7DD2C8B2" w:rsidR="00DC04CF" w:rsidRPr="00D87537" w:rsidRDefault="00C76147" w:rsidP="00B37E5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DC04CF" w:rsidRPr="005E6955" w14:paraId="548708E1" w14:textId="77777777" w:rsidTr="0002734F">
        <w:trPr>
          <w:gridAfter w:val="1"/>
          <w:wAfter w:w="6" w:type="dxa"/>
          <w:tblHeader/>
        </w:trPr>
        <w:tc>
          <w:tcPr>
            <w:tcW w:w="4410" w:type="dxa"/>
          </w:tcPr>
          <w:p w14:paraId="782BB202" w14:textId="77777777" w:rsidR="00DC04CF" w:rsidRPr="005E6955" w:rsidRDefault="00DC04CF" w:rsidP="00B37E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4" w:type="dxa"/>
            <w:gridSpan w:val="7"/>
          </w:tcPr>
          <w:p w14:paraId="3F5900F8" w14:textId="77777777" w:rsidR="00DC04CF" w:rsidRPr="005E6955" w:rsidRDefault="00DC04CF" w:rsidP="00B37E5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E695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E695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C04CF" w:rsidRPr="005E6955" w14:paraId="3290DFC1" w14:textId="77777777" w:rsidTr="0002734F">
        <w:tc>
          <w:tcPr>
            <w:tcW w:w="4410" w:type="dxa"/>
          </w:tcPr>
          <w:p w14:paraId="5B6C70F6" w14:textId="77777777" w:rsidR="00DC04CF" w:rsidRPr="00242972" w:rsidRDefault="00DC04CF" w:rsidP="00B37E56">
            <w:pPr>
              <w:spacing w:line="240" w:lineRule="atLeast"/>
              <w:rPr>
                <w:b/>
                <w:bCs/>
                <w:sz w:val="30"/>
                <w:szCs w:val="30"/>
              </w:rPr>
            </w:pPr>
            <w:r w:rsidRPr="001E365F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A36634F" w14:textId="77777777" w:rsidR="00DC04CF" w:rsidRPr="00604263" w:rsidRDefault="00DC04CF" w:rsidP="00B37E5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8CB4A7" w14:textId="77777777" w:rsidR="00DC04CF" w:rsidRPr="00604263" w:rsidRDefault="00DC04CF" w:rsidP="00B37E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FB342D" w14:textId="77777777" w:rsidR="00DC04CF" w:rsidRPr="00604263" w:rsidRDefault="00DC04CF" w:rsidP="00B37E5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4B0D5D17" w14:textId="77777777" w:rsidR="00DC04CF" w:rsidRPr="00604263" w:rsidRDefault="00DC04CF" w:rsidP="00B37E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AB924C7" w14:textId="77777777" w:rsidR="00DC04CF" w:rsidRPr="00604263" w:rsidRDefault="00DC04CF" w:rsidP="00B37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C4D5F1" w14:textId="77777777" w:rsidR="00DC04CF" w:rsidRPr="00604263" w:rsidRDefault="00DC04CF" w:rsidP="00B37E5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9502464" w14:textId="77777777" w:rsidR="00DC04CF" w:rsidRPr="00604263" w:rsidRDefault="00DC04CF" w:rsidP="00B37E5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43A" w:rsidRPr="005E6955" w14:paraId="12E9F740" w14:textId="77777777" w:rsidTr="0002734F">
        <w:tc>
          <w:tcPr>
            <w:tcW w:w="4410" w:type="dxa"/>
          </w:tcPr>
          <w:p w14:paraId="7AE4B744" w14:textId="77777777" w:rsidR="00D4043A" w:rsidRPr="00242972" w:rsidRDefault="00D4043A" w:rsidP="00D4043A">
            <w:pPr>
              <w:spacing w:line="240" w:lineRule="atLeast"/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3357A8D6" w14:textId="6607B44F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4F4DA68" w14:textId="77777777" w:rsidR="00D4043A" w:rsidRPr="00604263" w:rsidRDefault="00D4043A" w:rsidP="00D4043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06B9842" w14:textId="77777777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</w:tcPr>
          <w:p w14:paraId="3ABCD29A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78E82161" w14:textId="37B2D99E" w:rsidR="00D4043A" w:rsidRPr="00860725" w:rsidRDefault="00C76147" w:rsidP="00D4043A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  <w:r w:rsidR="003E30FE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466</w:t>
            </w:r>
          </w:p>
        </w:tc>
        <w:tc>
          <w:tcPr>
            <w:tcW w:w="236" w:type="dxa"/>
          </w:tcPr>
          <w:p w14:paraId="7C557DD2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6C8DD98" w14:textId="697E6411" w:rsidR="00D4043A" w:rsidRPr="00860725" w:rsidRDefault="00C76147" w:rsidP="0002734F">
            <w:pPr>
              <w:tabs>
                <w:tab w:val="decimal" w:pos="81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888</w:t>
            </w:r>
          </w:p>
        </w:tc>
      </w:tr>
      <w:tr w:rsidR="00D4043A" w:rsidRPr="005E6955" w14:paraId="00F94FAD" w14:textId="77777777" w:rsidTr="0002734F">
        <w:tc>
          <w:tcPr>
            <w:tcW w:w="4410" w:type="dxa"/>
          </w:tcPr>
          <w:p w14:paraId="34BEFC70" w14:textId="77777777" w:rsidR="00D4043A" w:rsidRPr="00242972" w:rsidRDefault="00D4043A" w:rsidP="00D4043A">
            <w:pPr>
              <w:spacing w:line="240" w:lineRule="atLeast"/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990" w:type="dxa"/>
            <w:shd w:val="clear" w:color="auto" w:fill="auto"/>
          </w:tcPr>
          <w:p w14:paraId="1DE71248" w14:textId="509D34FB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4B51378" w14:textId="77777777" w:rsidR="00D4043A" w:rsidRPr="00604263" w:rsidRDefault="00D4043A" w:rsidP="00D4043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1B8CF16" w14:textId="77777777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</w:tcPr>
          <w:p w14:paraId="59ED7FCB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074C71E1" w14:textId="7C18B7BF" w:rsidR="00D4043A" w:rsidRPr="00860725" w:rsidRDefault="00C76147" w:rsidP="00D4043A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349</w:t>
            </w:r>
          </w:p>
        </w:tc>
        <w:tc>
          <w:tcPr>
            <w:tcW w:w="236" w:type="dxa"/>
          </w:tcPr>
          <w:p w14:paraId="1AB98421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A0EB317" w14:textId="5020AE7A" w:rsidR="00D4043A" w:rsidRPr="00860725" w:rsidRDefault="00C76147" w:rsidP="0002734F">
            <w:pPr>
              <w:tabs>
                <w:tab w:val="decimal" w:pos="81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</w:tr>
      <w:tr w:rsidR="00D4043A" w:rsidRPr="005E6955" w14:paraId="100FCBD0" w14:textId="77777777" w:rsidTr="0002734F">
        <w:tc>
          <w:tcPr>
            <w:tcW w:w="4410" w:type="dxa"/>
          </w:tcPr>
          <w:p w14:paraId="77725CE9" w14:textId="77777777" w:rsidR="00D4043A" w:rsidRPr="00D87537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990" w:type="dxa"/>
            <w:shd w:val="clear" w:color="auto" w:fill="auto"/>
          </w:tcPr>
          <w:p w14:paraId="79635845" w14:textId="3A066BCF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33E3D95" w14:textId="77777777" w:rsidR="00D4043A" w:rsidRPr="00604263" w:rsidRDefault="00D4043A" w:rsidP="00D4043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5CD7A56" w14:textId="77777777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</w:tcPr>
          <w:p w14:paraId="26DAFCCD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3A2109DB" w14:textId="5E0B886D" w:rsidR="00D4043A" w:rsidRPr="00860725" w:rsidRDefault="00C76147" w:rsidP="00D4043A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  <w:tc>
          <w:tcPr>
            <w:tcW w:w="236" w:type="dxa"/>
          </w:tcPr>
          <w:p w14:paraId="2083F80B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01CF7D8A" w14:textId="6F989261" w:rsidR="00D4043A" w:rsidRPr="00860725" w:rsidRDefault="00C76147" w:rsidP="0002734F">
            <w:pPr>
              <w:tabs>
                <w:tab w:val="decimal" w:pos="81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861</w:t>
            </w:r>
          </w:p>
        </w:tc>
      </w:tr>
      <w:tr w:rsidR="00D4043A" w:rsidRPr="005E6955" w14:paraId="4BCF0648" w14:textId="77777777" w:rsidTr="0002734F">
        <w:tc>
          <w:tcPr>
            <w:tcW w:w="4410" w:type="dxa"/>
            <w:shd w:val="clear" w:color="auto" w:fill="auto"/>
          </w:tcPr>
          <w:p w14:paraId="490A9247" w14:textId="77777777" w:rsidR="00D4043A" w:rsidRPr="00242972" w:rsidRDefault="00D4043A" w:rsidP="00D4043A">
            <w:pPr>
              <w:spacing w:line="240" w:lineRule="atLeast"/>
              <w:rPr>
                <w:sz w:val="30"/>
                <w:szCs w:val="30"/>
              </w:rPr>
            </w:pPr>
            <w:r w:rsidRPr="00242972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990" w:type="dxa"/>
            <w:shd w:val="clear" w:color="auto" w:fill="auto"/>
          </w:tcPr>
          <w:p w14:paraId="359A829D" w14:textId="2362A9E2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918C31" w14:textId="77777777" w:rsidR="00D4043A" w:rsidRPr="00604263" w:rsidRDefault="00D4043A" w:rsidP="00D4043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BBEE66" w14:textId="77777777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1B5742E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4936DA3C" w14:textId="47EFFC85" w:rsidR="00D4043A" w:rsidRPr="00860725" w:rsidRDefault="00C76147" w:rsidP="00D4043A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  <w:tc>
          <w:tcPr>
            <w:tcW w:w="236" w:type="dxa"/>
            <w:shd w:val="clear" w:color="auto" w:fill="auto"/>
          </w:tcPr>
          <w:p w14:paraId="585F1240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24C1503" w14:textId="1ED67674" w:rsidR="00D4043A" w:rsidRPr="00860725" w:rsidRDefault="00C76147" w:rsidP="0002734F">
            <w:pPr>
              <w:tabs>
                <w:tab w:val="decimal" w:pos="81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391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848</w:t>
            </w:r>
          </w:p>
        </w:tc>
      </w:tr>
      <w:tr w:rsidR="00D4043A" w:rsidRPr="005E6955" w14:paraId="3F326865" w14:textId="77777777" w:rsidTr="0002734F">
        <w:tc>
          <w:tcPr>
            <w:tcW w:w="4410" w:type="dxa"/>
            <w:shd w:val="clear" w:color="auto" w:fill="auto"/>
          </w:tcPr>
          <w:p w14:paraId="6030CB1A" w14:textId="77777777" w:rsidR="00D4043A" w:rsidRPr="00D47F2D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7F2D">
              <w:rPr>
                <w:rFonts w:ascii="Angsana New" w:hAnsi="Angsana New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990" w:type="dxa"/>
            <w:shd w:val="clear" w:color="auto" w:fill="auto"/>
          </w:tcPr>
          <w:p w14:paraId="4AEC8135" w14:textId="1B1C1A19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25A325" w14:textId="77777777" w:rsidR="00D4043A" w:rsidRPr="00604263" w:rsidRDefault="00D4043A" w:rsidP="00D4043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4F0BAED" w14:textId="77777777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23FF2F0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3A5796B0" w14:textId="7F275F95" w:rsidR="00D4043A" w:rsidRPr="00D4043A" w:rsidRDefault="00C76147" w:rsidP="00D4043A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D4043A" w:rsidRP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236" w:type="dxa"/>
            <w:shd w:val="clear" w:color="auto" w:fill="auto"/>
          </w:tcPr>
          <w:p w14:paraId="4D3CABF0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B9CF366" w14:textId="03827120" w:rsidR="00D4043A" w:rsidRDefault="00C76147" w:rsidP="0002734F">
            <w:pPr>
              <w:tabs>
                <w:tab w:val="decimal" w:pos="81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D4043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</w:p>
        </w:tc>
      </w:tr>
      <w:tr w:rsidR="00D4043A" w:rsidRPr="005E6955" w14:paraId="210707FC" w14:textId="77777777" w:rsidTr="0002734F">
        <w:tc>
          <w:tcPr>
            <w:tcW w:w="4410" w:type="dxa"/>
          </w:tcPr>
          <w:p w14:paraId="0BDBCA74" w14:textId="77777777" w:rsidR="00D4043A" w:rsidRPr="00D87537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990" w:type="dxa"/>
            <w:shd w:val="clear" w:color="auto" w:fill="auto"/>
          </w:tcPr>
          <w:p w14:paraId="09F27CDD" w14:textId="2021E024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6ACF105" w14:textId="77777777" w:rsidR="00D4043A" w:rsidRPr="00604263" w:rsidRDefault="00D4043A" w:rsidP="00D4043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3A71247" w14:textId="77777777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</w:tcPr>
          <w:p w14:paraId="5B74EFE1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30236C85" w14:textId="7A3D8E9C" w:rsidR="00D4043A" w:rsidRPr="00860725" w:rsidRDefault="00C76147" w:rsidP="00D4043A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36" w:type="dxa"/>
          </w:tcPr>
          <w:p w14:paraId="5A0705BA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A73A17C" w14:textId="37F9CA7B" w:rsidR="00D4043A" w:rsidRPr="00860725" w:rsidRDefault="00C76147" w:rsidP="0002734F">
            <w:pPr>
              <w:tabs>
                <w:tab w:val="decimal" w:pos="81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</w:p>
        </w:tc>
      </w:tr>
      <w:tr w:rsidR="00D4043A" w:rsidRPr="005E6955" w14:paraId="0987D0F3" w14:textId="77777777" w:rsidTr="0002734F">
        <w:tc>
          <w:tcPr>
            <w:tcW w:w="4410" w:type="dxa"/>
          </w:tcPr>
          <w:p w14:paraId="25CA24A4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D87537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990" w:type="dxa"/>
            <w:shd w:val="clear" w:color="auto" w:fill="auto"/>
          </w:tcPr>
          <w:p w14:paraId="56EC761A" w14:textId="4EA07B40" w:rsidR="00D4043A" w:rsidRPr="005E5C18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87BAB12" w14:textId="77777777" w:rsidR="00D4043A" w:rsidRPr="00604263" w:rsidRDefault="00D4043A" w:rsidP="00D4043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5EB365" w14:textId="77777777" w:rsidR="00D4043A" w:rsidRPr="005E5C18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</w:tcPr>
          <w:p w14:paraId="0B150C13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417CFB56" w14:textId="64BC2E88" w:rsidR="00D4043A" w:rsidRPr="00860725" w:rsidRDefault="00C76147" w:rsidP="00D4043A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  <w:tc>
          <w:tcPr>
            <w:tcW w:w="236" w:type="dxa"/>
          </w:tcPr>
          <w:p w14:paraId="72C2E230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96C445F" w14:textId="4101DD1F" w:rsidR="00D4043A" w:rsidRPr="00860725" w:rsidRDefault="00C76147" w:rsidP="0002734F">
            <w:pPr>
              <w:tabs>
                <w:tab w:val="decimal" w:pos="81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</w:tr>
      <w:tr w:rsidR="00D4043A" w:rsidRPr="005E6955" w14:paraId="487DDC88" w14:textId="77777777" w:rsidTr="0002734F">
        <w:tc>
          <w:tcPr>
            <w:tcW w:w="4410" w:type="dxa"/>
          </w:tcPr>
          <w:p w14:paraId="3A67A4FD" w14:textId="77777777" w:rsidR="00D4043A" w:rsidRPr="00D87537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353145EB" w14:textId="7DA52C99" w:rsidR="00D4043A" w:rsidRPr="005E5C18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E541134" w14:textId="77777777" w:rsidR="00D4043A" w:rsidRPr="00604263" w:rsidRDefault="00D4043A" w:rsidP="00D4043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24C0A6" w14:textId="77777777" w:rsidR="00D4043A" w:rsidRPr="005E5C18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</w:tcPr>
          <w:p w14:paraId="2EFF6218" w14:textId="77777777" w:rsidR="00D4043A" w:rsidRPr="00604263" w:rsidRDefault="00D4043A" w:rsidP="00D4043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1662F8A1" w14:textId="40BB04AD" w:rsidR="00D4043A" w:rsidRPr="00860725" w:rsidRDefault="00C76147" w:rsidP="00D4043A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  <w:tc>
          <w:tcPr>
            <w:tcW w:w="236" w:type="dxa"/>
          </w:tcPr>
          <w:p w14:paraId="6DE8FE05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E65F53D" w14:textId="35BA022A" w:rsidR="00D4043A" w:rsidRPr="00860725" w:rsidRDefault="00C76147" w:rsidP="0002734F">
            <w:pPr>
              <w:tabs>
                <w:tab w:val="decimal" w:pos="81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</w:tr>
      <w:tr w:rsidR="00D4043A" w:rsidRPr="005E6955" w14:paraId="1EC09935" w14:textId="77777777" w:rsidTr="0002734F">
        <w:tc>
          <w:tcPr>
            <w:tcW w:w="4410" w:type="dxa"/>
          </w:tcPr>
          <w:p w14:paraId="54A6D683" w14:textId="77777777" w:rsidR="00D4043A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จากการกำจัดขยะ</w:t>
            </w:r>
          </w:p>
        </w:tc>
        <w:tc>
          <w:tcPr>
            <w:tcW w:w="990" w:type="dxa"/>
            <w:shd w:val="clear" w:color="auto" w:fill="auto"/>
          </w:tcPr>
          <w:p w14:paraId="1F804B44" w14:textId="2EF98CF1" w:rsidR="00D4043A" w:rsidRPr="005E5C18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D423DB" w14:textId="77777777" w:rsidR="00D4043A" w:rsidRPr="00604263" w:rsidRDefault="00D4043A" w:rsidP="00D4043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0704C38" w14:textId="77777777" w:rsidR="00D4043A" w:rsidRPr="005E5C18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F28DB02" w14:textId="77777777" w:rsidR="00D4043A" w:rsidRPr="00604263" w:rsidRDefault="00D4043A" w:rsidP="00D4043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4D66AD53" w14:textId="74937FA2" w:rsidR="00D4043A" w:rsidRPr="006A42C4" w:rsidRDefault="00D4043A" w:rsidP="00D4043A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7141B92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972A8BF" w14:textId="14043D96" w:rsidR="00D4043A" w:rsidRPr="006A42C4" w:rsidRDefault="00C76147" w:rsidP="0002734F">
            <w:pPr>
              <w:tabs>
                <w:tab w:val="decimal" w:pos="81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D4043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</w:p>
        </w:tc>
      </w:tr>
      <w:tr w:rsidR="00D4043A" w:rsidRPr="005E6955" w14:paraId="34957621" w14:textId="77777777" w:rsidTr="0002734F">
        <w:tc>
          <w:tcPr>
            <w:tcW w:w="4410" w:type="dxa"/>
          </w:tcPr>
          <w:p w14:paraId="5DC2365B" w14:textId="77777777" w:rsidR="00D4043A" w:rsidRPr="00D87537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EAC326C" w14:textId="36A0CFCB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17529F" w14:textId="77777777" w:rsidR="00D4043A" w:rsidRPr="00604263" w:rsidRDefault="00D4043A" w:rsidP="00D4043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CC95B21" w14:textId="77777777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3B9D1C3" w14:textId="77777777" w:rsidR="00D4043A" w:rsidRPr="00604263" w:rsidRDefault="00D4043A" w:rsidP="00D4043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4AB0F856" w14:textId="0B1578FE" w:rsidR="00D4043A" w:rsidRPr="00860725" w:rsidRDefault="00C76147" w:rsidP="00D4043A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  <w:tc>
          <w:tcPr>
            <w:tcW w:w="236" w:type="dxa"/>
          </w:tcPr>
          <w:p w14:paraId="0233D490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96E3935" w14:textId="2F3D34D0" w:rsidR="00D4043A" w:rsidRPr="00860725" w:rsidRDefault="00C76147" w:rsidP="0002734F">
            <w:pPr>
              <w:tabs>
                <w:tab w:val="decimal" w:pos="81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</w:tr>
      <w:tr w:rsidR="00D4043A" w:rsidRPr="005E6955" w14:paraId="206A791A" w14:textId="77777777" w:rsidTr="0002734F">
        <w:tc>
          <w:tcPr>
            <w:tcW w:w="4410" w:type="dxa"/>
          </w:tcPr>
          <w:p w14:paraId="64E1B298" w14:textId="77777777" w:rsidR="00D4043A" w:rsidRPr="00D87537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90" w:type="dxa"/>
            <w:shd w:val="clear" w:color="auto" w:fill="auto"/>
          </w:tcPr>
          <w:p w14:paraId="418D4C8E" w14:textId="52507B35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BECD88" w14:textId="77777777" w:rsidR="00D4043A" w:rsidRPr="00604263" w:rsidRDefault="00D4043A" w:rsidP="00D4043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6DFD478" w14:textId="77777777" w:rsidR="00D4043A" w:rsidRPr="00604263" w:rsidRDefault="00D4043A" w:rsidP="00D4043A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3E6AEF3" w14:textId="77777777" w:rsidR="00D4043A" w:rsidRPr="00604263" w:rsidRDefault="00D4043A" w:rsidP="00D4043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53D27253" w14:textId="1CF9A6A8" w:rsidR="00D4043A" w:rsidRPr="00860725" w:rsidRDefault="00C76147" w:rsidP="00D4043A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236" w:type="dxa"/>
          </w:tcPr>
          <w:p w14:paraId="4B78B005" w14:textId="77777777" w:rsidR="00D4043A" w:rsidRPr="00604263" w:rsidRDefault="00D4043A" w:rsidP="00D4043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0058FCC" w14:textId="626E4396" w:rsidR="00D4043A" w:rsidRPr="00860725" w:rsidRDefault="00C76147" w:rsidP="0002734F">
            <w:pPr>
              <w:tabs>
                <w:tab w:val="decimal" w:pos="81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D4043A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</w:tr>
      <w:tr w:rsidR="00D4043A" w:rsidRPr="005E6955" w14:paraId="6C465293" w14:textId="77777777" w:rsidTr="0002734F">
        <w:tc>
          <w:tcPr>
            <w:tcW w:w="4410" w:type="dxa"/>
          </w:tcPr>
          <w:p w14:paraId="283A882E" w14:textId="77777777" w:rsidR="00D4043A" w:rsidRPr="00D87537" w:rsidRDefault="00D4043A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88702E2" w14:textId="77777777" w:rsidR="00D4043A" w:rsidRPr="00604263" w:rsidRDefault="00D4043A" w:rsidP="00D5525C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67E75" w14:textId="77777777" w:rsidR="00D4043A" w:rsidRPr="00604263" w:rsidRDefault="00D4043A" w:rsidP="00D5525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AE06A0" w14:textId="77777777" w:rsidR="00D4043A" w:rsidRDefault="00D4043A" w:rsidP="00D5525C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374103D7" w14:textId="77777777" w:rsidR="00D4043A" w:rsidRPr="00604263" w:rsidRDefault="00D4043A" w:rsidP="00D5525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543D0F2B" w14:textId="77777777" w:rsidR="00D4043A" w:rsidRPr="00860725" w:rsidRDefault="00D4043A" w:rsidP="00D552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7BCA13" w14:textId="77777777" w:rsidR="00D4043A" w:rsidRPr="00604263" w:rsidRDefault="00D4043A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904127F" w14:textId="77777777" w:rsidR="00D4043A" w:rsidRPr="00B04E35" w:rsidRDefault="00D4043A" w:rsidP="00D552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92391" w:rsidRPr="005E6955" w14:paraId="1D2BF9A0" w14:textId="77777777" w:rsidTr="0002734F">
        <w:tc>
          <w:tcPr>
            <w:tcW w:w="4410" w:type="dxa"/>
          </w:tcPr>
          <w:p w14:paraId="74BC98F2" w14:textId="77777777" w:rsidR="00592391" w:rsidRPr="00D87537" w:rsidRDefault="00592391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4465CB" w14:textId="77777777" w:rsidR="00592391" w:rsidRPr="00604263" w:rsidRDefault="00592391" w:rsidP="00D5525C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01C330" w14:textId="77777777" w:rsidR="00592391" w:rsidRPr="00604263" w:rsidRDefault="00592391" w:rsidP="00D5525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FA9C2E1" w14:textId="77777777" w:rsidR="00592391" w:rsidRDefault="00592391" w:rsidP="00D5525C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EA63CA8" w14:textId="77777777" w:rsidR="00592391" w:rsidRPr="00604263" w:rsidRDefault="00592391" w:rsidP="00D5525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3A71C9E1" w14:textId="77777777" w:rsidR="00592391" w:rsidRPr="00860725" w:rsidRDefault="00592391" w:rsidP="00D552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5A9634" w14:textId="77777777" w:rsidR="00592391" w:rsidRPr="00604263" w:rsidRDefault="00592391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40411E16" w14:textId="77777777" w:rsidR="00592391" w:rsidRPr="00B04E35" w:rsidRDefault="00592391" w:rsidP="00D552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043A" w:rsidRPr="005E6955" w14:paraId="77515878" w14:textId="77777777" w:rsidTr="0002734F">
        <w:tc>
          <w:tcPr>
            <w:tcW w:w="4410" w:type="dxa"/>
          </w:tcPr>
          <w:p w14:paraId="6CD5CBA6" w14:textId="77777777" w:rsidR="00D4043A" w:rsidRPr="00D87537" w:rsidRDefault="00D4043A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0F28E92" w14:textId="77777777" w:rsidR="00D4043A" w:rsidRPr="00604263" w:rsidRDefault="00D4043A" w:rsidP="00D5525C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546D33" w14:textId="77777777" w:rsidR="00D4043A" w:rsidRPr="00604263" w:rsidRDefault="00D4043A" w:rsidP="00D5525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5EE2886" w14:textId="77777777" w:rsidR="00D4043A" w:rsidRDefault="00D4043A" w:rsidP="00D5525C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5C958534" w14:textId="77777777" w:rsidR="00D4043A" w:rsidRPr="00604263" w:rsidRDefault="00D4043A" w:rsidP="00D5525C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6F2404A3" w14:textId="77777777" w:rsidR="00D4043A" w:rsidRPr="00860725" w:rsidRDefault="00D4043A" w:rsidP="00D552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D2DEDE" w14:textId="77777777" w:rsidR="00D4043A" w:rsidRPr="00604263" w:rsidRDefault="00D4043A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BBCDC03" w14:textId="77777777" w:rsidR="00D4043A" w:rsidRPr="00B04E35" w:rsidRDefault="00D4043A" w:rsidP="00D5525C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525C" w:rsidRPr="005E6955" w14:paraId="4F528F07" w14:textId="77777777" w:rsidTr="0002734F">
        <w:tc>
          <w:tcPr>
            <w:tcW w:w="4410" w:type="dxa"/>
          </w:tcPr>
          <w:p w14:paraId="2FB494D1" w14:textId="77777777" w:rsidR="00D5525C" w:rsidRPr="00D87537" w:rsidRDefault="00D5525C" w:rsidP="00D5525C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14:paraId="3DBDDC82" w14:textId="77777777" w:rsidR="00D5525C" w:rsidRPr="00604263" w:rsidRDefault="00D5525C" w:rsidP="00D5525C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C1451D" w14:textId="77777777" w:rsidR="00D5525C" w:rsidRPr="00604263" w:rsidRDefault="00D5525C" w:rsidP="00D5525C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C8533DE" w14:textId="77777777" w:rsidR="00D5525C" w:rsidRPr="00604263" w:rsidRDefault="00D5525C" w:rsidP="00D5525C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D238651" w14:textId="77777777" w:rsidR="00D5525C" w:rsidRPr="00604263" w:rsidRDefault="00D5525C" w:rsidP="00D5525C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06E4B3E3" w14:textId="77777777" w:rsidR="00D5525C" w:rsidRPr="00604263" w:rsidRDefault="00D5525C" w:rsidP="00D5525C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D5B2A8" w14:textId="77777777" w:rsidR="00D5525C" w:rsidRPr="00604263" w:rsidRDefault="00D5525C" w:rsidP="00D5525C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7338A6F" w14:textId="77777777" w:rsidR="00D5525C" w:rsidRPr="00604263" w:rsidRDefault="00D5525C" w:rsidP="00D5525C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525C" w:rsidRPr="005E6955" w14:paraId="057F0536" w14:textId="77777777" w:rsidTr="0002734F">
        <w:tc>
          <w:tcPr>
            <w:tcW w:w="4410" w:type="dxa"/>
          </w:tcPr>
          <w:p w14:paraId="2D45DD0E" w14:textId="77777777" w:rsidR="00D5525C" w:rsidRPr="00D87537" w:rsidRDefault="00D5525C" w:rsidP="00D5525C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6C3E2FEF" w14:textId="07C0012F" w:rsidR="00D5525C" w:rsidRPr="00364A92" w:rsidRDefault="006634B0" w:rsidP="006634B0">
            <w:pPr>
              <w:tabs>
                <w:tab w:val="decimal" w:pos="76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28C1D977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FC0649A" w14:textId="03464549" w:rsidR="00D5525C" w:rsidRPr="00F033E9" w:rsidRDefault="00C76147" w:rsidP="002B5444">
            <w:pPr>
              <w:tabs>
                <w:tab w:val="decimal" w:pos="8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42" w:type="dxa"/>
          </w:tcPr>
          <w:p w14:paraId="02E02E88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6D65CEED" w14:textId="65DDD11B" w:rsidR="00D5525C" w:rsidRPr="00085513" w:rsidRDefault="00C76147" w:rsidP="00085513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</w:tcPr>
          <w:p w14:paraId="75C04ACA" w14:textId="77777777" w:rsidR="00D5525C" w:rsidRPr="009F1ED2" w:rsidRDefault="00D5525C" w:rsidP="00085513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6D021F7E" w14:textId="15B7C176" w:rsidR="00D5525C" w:rsidRPr="00860725" w:rsidRDefault="00C76147" w:rsidP="006634B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</w:tr>
      <w:tr w:rsidR="00D5525C" w:rsidRPr="005E6955" w14:paraId="0F233E05" w14:textId="77777777" w:rsidTr="0002734F">
        <w:tc>
          <w:tcPr>
            <w:tcW w:w="4410" w:type="dxa"/>
          </w:tcPr>
          <w:p w14:paraId="74F79366" w14:textId="77777777" w:rsidR="00D5525C" w:rsidRPr="00D87537" w:rsidRDefault="00D5525C" w:rsidP="00D5525C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990" w:type="dxa"/>
            <w:shd w:val="clear" w:color="auto" w:fill="auto"/>
          </w:tcPr>
          <w:p w14:paraId="58DEA564" w14:textId="504CB73A" w:rsidR="00D5525C" w:rsidRPr="00364A92" w:rsidRDefault="006634B0" w:rsidP="006634B0">
            <w:pPr>
              <w:tabs>
                <w:tab w:val="decimal" w:pos="76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142,850</w:t>
            </w:r>
          </w:p>
        </w:tc>
        <w:tc>
          <w:tcPr>
            <w:tcW w:w="236" w:type="dxa"/>
          </w:tcPr>
          <w:p w14:paraId="707BD88C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A2F704A" w14:textId="25971E39" w:rsidR="00D5525C" w:rsidRPr="00B519D1" w:rsidRDefault="00C76147" w:rsidP="002B5444">
            <w:pPr>
              <w:tabs>
                <w:tab w:val="decimal" w:pos="8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  <w:r w:rsidR="00D5525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</w:p>
        </w:tc>
        <w:tc>
          <w:tcPr>
            <w:tcW w:w="242" w:type="dxa"/>
          </w:tcPr>
          <w:p w14:paraId="68F3A36B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65D12639" w14:textId="5E401777" w:rsidR="00D5525C" w:rsidRPr="00860725" w:rsidRDefault="00C76147" w:rsidP="00CD7E8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="00CD7E80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</w:p>
        </w:tc>
        <w:tc>
          <w:tcPr>
            <w:tcW w:w="236" w:type="dxa"/>
          </w:tcPr>
          <w:p w14:paraId="23B43732" w14:textId="77777777" w:rsidR="00D5525C" w:rsidRPr="009F1ED2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3B62E83" w14:textId="147D7AB1" w:rsidR="00D5525C" w:rsidRPr="006634B0" w:rsidRDefault="00C76147" w:rsidP="006634B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  <w:r w:rsidR="00D5525C" w:rsidRPr="006634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</w:p>
        </w:tc>
      </w:tr>
      <w:tr w:rsidR="00D5525C" w:rsidRPr="005E6955" w14:paraId="301EF742" w14:textId="77777777" w:rsidTr="0002734F">
        <w:tc>
          <w:tcPr>
            <w:tcW w:w="4410" w:type="dxa"/>
          </w:tcPr>
          <w:p w14:paraId="560F04E8" w14:textId="77777777" w:rsidR="00D5525C" w:rsidRDefault="00D5525C" w:rsidP="00D5525C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193C0FE0" w14:textId="346D90CC" w:rsidR="00D5525C" w:rsidRPr="00364A92" w:rsidRDefault="006634B0" w:rsidP="006634B0">
            <w:pPr>
              <w:tabs>
                <w:tab w:val="decimal" w:pos="76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1,632</w:t>
            </w:r>
          </w:p>
        </w:tc>
        <w:tc>
          <w:tcPr>
            <w:tcW w:w="236" w:type="dxa"/>
          </w:tcPr>
          <w:p w14:paraId="3039C4D1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340417F" w14:textId="0AF59D47" w:rsidR="00D5525C" w:rsidRDefault="00C76147" w:rsidP="002B5444">
            <w:pPr>
              <w:tabs>
                <w:tab w:val="decimal" w:pos="8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42" w:type="dxa"/>
          </w:tcPr>
          <w:p w14:paraId="431D681F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5A3055EF" w14:textId="02F01F38" w:rsidR="00D5525C" w:rsidRPr="00CD7E80" w:rsidRDefault="00C76147" w:rsidP="00CD7E8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0B5DA884" w14:textId="77777777" w:rsidR="00D5525C" w:rsidRPr="009F1ED2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31678A4" w14:textId="299A5CC6" w:rsidR="00D5525C" w:rsidRPr="006634B0" w:rsidRDefault="00C76147" w:rsidP="006634B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D5525C" w:rsidRPr="005E6955" w14:paraId="0323C5CA" w14:textId="77777777" w:rsidTr="0002734F">
        <w:tc>
          <w:tcPr>
            <w:tcW w:w="4410" w:type="dxa"/>
          </w:tcPr>
          <w:p w14:paraId="55C135EE" w14:textId="77777777" w:rsidR="00D5525C" w:rsidRPr="00D87537" w:rsidRDefault="00D5525C" w:rsidP="00D5525C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990" w:type="dxa"/>
            <w:shd w:val="clear" w:color="auto" w:fill="auto"/>
          </w:tcPr>
          <w:p w14:paraId="703ED6C1" w14:textId="47EDF603" w:rsidR="00D5525C" w:rsidRPr="00364A92" w:rsidRDefault="006634B0" w:rsidP="006634B0">
            <w:pPr>
              <w:tabs>
                <w:tab w:val="decimal" w:pos="76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6,496</w:t>
            </w:r>
          </w:p>
        </w:tc>
        <w:tc>
          <w:tcPr>
            <w:tcW w:w="236" w:type="dxa"/>
          </w:tcPr>
          <w:p w14:paraId="35C1AE83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250AFEE" w14:textId="65547293" w:rsidR="00D5525C" w:rsidRPr="00604263" w:rsidRDefault="00C76147" w:rsidP="002B5444">
            <w:pPr>
              <w:tabs>
                <w:tab w:val="decimal" w:pos="8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5525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509</w:t>
            </w:r>
          </w:p>
        </w:tc>
        <w:tc>
          <w:tcPr>
            <w:tcW w:w="242" w:type="dxa"/>
          </w:tcPr>
          <w:p w14:paraId="4C7A1D38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03BFCC6F" w14:textId="673096D8" w:rsidR="00D5525C" w:rsidRPr="00860725" w:rsidRDefault="00C76147" w:rsidP="00CD7E8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D7E80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70125EB1" w14:textId="77777777" w:rsidR="00D5525C" w:rsidRPr="009F1ED2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0BC79820" w14:textId="62510031" w:rsidR="00D5525C" w:rsidRPr="006634B0" w:rsidRDefault="00C76147" w:rsidP="006634B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5525C" w:rsidRPr="006634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</w:tr>
      <w:tr w:rsidR="00D5525C" w:rsidRPr="005E6955" w14:paraId="0250D7B6" w14:textId="77777777" w:rsidTr="0002734F">
        <w:tc>
          <w:tcPr>
            <w:tcW w:w="4410" w:type="dxa"/>
          </w:tcPr>
          <w:p w14:paraId="0E6798C6" w14:textId="77777777" w:rsidR="00D5525C" w:rsidRPr="00D87537" w:rsidRDefault="00D5525C" w:rsidP="00D5525C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90" w:type="dxa"/>
            <w:shd w:val="clear" w:color="auto" w:fill="auto"/>
          </w:tcPr>
          <w:p w14:paraId="375C94DC" w14:textId="0F03B246" w:rsidR="00D5525C" w:rsidRPr="00364A92" w:rsidRDefault="006634B0" w:rsidP="009D28C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4A9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C79DDA" w14:textId="77777777" w:rsidR="00D5525C" w:rsidRPr="000F3C8A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5FF9D8C" w14:textId="1AD5CD3B" w:rsidR="00D5525C" w:rsidRPr="000F3C8A" w:rsidRDefault="00C76147" w:rsidP="002B5444">
            <w:pPr>
              <w:tabs>
                <w:tab w:val="decimal" w:pos="8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</w:p>
        </w:tc>
        <w:tc>
          <w:tcPr>
            <w:tcW w:w="242" w:type="dxa"/>
            <w:shd w:val="clear" w:color="auto" w:fill="auto"/>
          </w:tcPr>
          <w:p w14:paraId="3A4BC652" w14:textId="77777777" w:rsidR="00D5525C" w:rsidRPr="000F3C8A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0804160D" w14:textId="3E4C8722" w:rsidR="00D5525C" w:rsidRPr="007F2A95" w:rsidRDefault="00CD7E80" w:rsidP="007F2A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2A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CEB788" w14:textId="77777777" w:rsidR="00D5525C" w:rsidRPr="009F1ED2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863A8D5" w14:textId="03F4B975" w:rsidR="00D5525C" w:rsidRPr="006634B0" w:rsidRDefault="00C76147" w:rsidP="006634B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</w:p>
        </w:tc>
      </w:tr>
      <w:tr w:rsidR="00D5525C" w:rsidRPr="005E6955" w14:paraId="32EA0AFF" w14:textId="77777777" w:rsidTr="0002734F">
        <w:tc>
          <w:tcPr>
            <w:tcW w:w="4410" w:type="dxa"/>
          </w:tcPr>
          <w:p w14:paraId="72701CE8" w14:textId="77777777" w:rsidR="00D5525C" w:rsidRPr="00604263" w:rsidRDefault="00D5525C" w:rsidP="00D5525C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211EE89" w14:textId="77777777" w:rsidR="00D5525C" w:rsidRPr="00364A92" w:rsidRDefault="00D5525C" w:rsidP="00D5525C">
            <w:pPr>
              <w:tabs>
                <w:tab w:val="decimal" w:pos="89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F8F116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D45A160" w14:textId="77777777" w:rsidR="00D5525C" w:rsidRPr="00604263" w:rsidRDefault="00D5525C" w:rsidP="002B5444">
            <w:pPr>
              <w:tabs>
                <w:tab w:val="decimal" w:pos="8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34CA52F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0E69D697" w14:textId="22F7EA65" w:rsidR="00D5525C" w:rsidRPr="007F2A95" w:rsidRDefault="00D5525C" w:rsidP="007F2A9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D5A2285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5EAFC9E" w14:textId="77777777" w:rsidR="00D5525C" w:rsidRPr="006634B0" w:rsidRDefault="00D5525C" w:rsidP="006634B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525C" w:rsidRPr="005E6955" w14:paraId="6CFF3C18" w14:textId="77777777" w:rsidTr="0002734F">
        <w:tc>
          <w:tcPr>
            <w:tcW w:w="4410" w:type="dxa"/>
          </w:tcPr>
          <w:p w14:paraId="57B4AB0F" w14:textId="77777777" w:rsidR="00D5525C" w:rsidRPr="00D87537" w:rsidRDefault="00D5525C" w:rsidP="00D5525C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  <w:shd w:val="clear" w:color="auto" w:fill="auto"/>
          </w:tcPr>
          <w:p w14:paraId="491330CC" w14:textId="4C2A361F" w:rsidR="00D5525C" w:rsidRPr="00364A92" w:rsidRDefault="006634B0" w:rsidP="006634B0">
            <w:pPr>
              <w:tabs>
                <w:tab w:val="decimal" w:pos="76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909</w:t>
            </w:r>
          </w:p>
        </w:tc>
        <w:tc>
          <w:tcPr>
            <w:tcW w:w="236" w:type="dxa"/>
          </w:tcPr>
          <w:p w14:paraId="0043CD7E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42F03E9" w14:textId="724E303C" w:rsidR="00D5525C" w:rsidRPr="00F726A3" w:rsidRDefault="00C76147" w:rsidP="002B5444">
            <w:pPr>
              <w:tabs>
                <w:tab w:val="decimal" w:pos="8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5525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072</w:t>
            </w:r>
          </w:p>
        </w:tc>
        <w:tc>
          <w:tcPr>
            <w:tcW w:w="242" w:type="dxa"/>
          </w:tcPr>
          <w:p w14:paraId="5AB5D0C5" w14:textId="77777777" w:rsidR="00D5525C" w:rsidRPr="009F1ED2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0C16F69A" w14:textId="7D0DB921" w:rsidR="00D5525C" w:rsidRPr="009F1ED2" w:rsidRDefault="00C76147" w:rsidP="00CD7E8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36" w:type="dxa"/>
          </w:tcPr>
          <w:p w14:paraId="67FF2E09" w14:textId="77777777" w:rsidR="00D5525C" w:rsidRPr="009F1ED2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43960309" w14:textId="01E18209" w:rsidR="00D5525C" w:rsidRPr="006634B0" w:rsidRDefault="00C76147" w:rsidP="006634B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</w:tr>
      <w:tr w:rsidR="00D5525C" w:rsidRPr="005E6955" w14:paraId="147B745F" w14:textId="77777777" w:rsidTr="0002734F">
        <w:tc>
          <w:tcPr>
            <w:tcW w:w="4410" w:type="dxa"/>
          </w:tcPr>
          <w:p w14:paraId="16B15E08" w14:textId="77777777" w:rsidR="00D5525C" w:rsidRPr="00D87537" w:rsidRDefault="00D5525C" w:rsidP="00D5525C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รายไ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ด้ค่าขนส่ง</w:t>
            </w:r>
          </w:p>
        </w:tc>
        <w:tc>
          <w:tcPr>
            <w:tcW w:w="990" w:type="dxa"/>
            <w:shd w:val="clear" w:color="auto" w:fill="auto"/>
          </w:tcPr>
          <w:p w14:paraId="2D710F61" w14:textId="0A6B0F2B" w:rsidR="00D5525C" w:rsidRPr="00364A92" w:rsidRDefault="006634B0" w:rsidP="006634B0">
            <w:pPr>
              <w:tabs>
                <w:tab w:val="decimal" w:pos="76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6567D819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DA2B72" w14:textId="2E67190F" w:rsidR="00D5525C" w:rsidRPr="00604263" w:rsidRDefault="00C76147" w:rsidP="002B5444">
            <w:pPr>
              <w:tabs>
                <w:tab w:val="decimal" w:pos="8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14:paraId="5BC191A0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2BFC7F78" w14:textId="72551DA0" w:rsidR="00D5525C" w:rsidRPr="009F1ED2" w:rsidRDefault="00C76147" w:rsidP="00CD7E8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0B2D7FE" w14:textId="77777777" w:rsidR="00D5525C" w:rsidRPr="009F1ED2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814E3FF" w14:textId="5F83CC22" w:rsidR="00D5525C" w:rsidRPr="006634B0" w:rsidRDefault="00C76147" w:rsidP="006634B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D5525C" w:rsidRPr="005E6955" w14:paraId="433A11CC" w14:textId="77777777" w:rsidTr="0002734F">
        <w:tc>
          <w:tcPr>
            <w:tcW w:w="4410" w:type="dxa"/>
          </w:tcPr>
          <w:p w14:paraId="5F2C25F8" w14:textId="77777777" w:rsidR="00D5525C" w:rsidRPr="00D87537" w:rsidRDefault="00D5525C" w:rsidP="00D5525C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3BB9838B" w14:textId="73446179" w:rsidR="00D5525C" w:rsidRPr="00364A92" w:rsidRDefault="006634B0" w:rsidP="006634B0">
            <w:pPr>
              <w:tabs>
                <w:tab w:val="decimal" w:pos="76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1,021</w:t>
            </w:r>
          </w:p>
        </w:tc>
        <w:tc>
          <w:tcPr>
            <w:tcW w:w="236" w:type="dxa"/>
          </w:tcPr>
          <w:p w14:paraId="56F84D47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EB97835" w14:textId="1C260DC2" w:rsidR="00D5525C" w:rsidRDefault="00C76147" w:rsidP="002B5444">
            <w:pPr>
              <w:tabs>
                <w:tab w:val="decimal" w:pos="8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42" w:type="dxa"/>
          </w:tcPr>
          <w:p w14:paraId="7C4553CE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0AACFBC7" w14:textId="4D7EC26C" w:rsidR="00D5525C" w:rsidRPr="00CD7E80" w:rsidRDefault="00C76147" w:rsidP="00CD7E8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236" w:type="dxa"/>
          </w:tcPr>
          <w:p w14:paraId="2943B12D" w14:textId="77777777" w:rsidR="00D5525C" w:rsidRPr="009F1ED2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4F0C173" w14:textId="78F28C1F" w:rsidR="00D5525C" w:rsidRPr="006634B0" w:rsidRDefault="00C76147" w:rsidP="006634B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386</w:t>
            </w:r>
          </w:p>
        </w:tc>
      </w:tr>
      <w:tr w:rsidR="00D5525C" w:rsidRPr="005E6955" w14:paraId="75176D7B" w14:textId="77777777" w:rsidTr="0002734F">
        <w:tc>
          <w:tcPr>
            <w:tcW w:w="4410" w:type="dxa"/>
          </w:tcPr>
          <w:p w14:paraId="25C9A1B8" w14:textId="77777777" w:rsidR="00D5525C" w:rsidRPr="00D87537" w:rsidRDefault="00D5525C" w:rsidP="00D5525C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เบี้ย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990" w:type="dxa"/>
            <w:shd w:val="clear" w:color="auto" w:fill="auto"/>
          </w:tcPr>
          <w:p w14:paraId="434DC4D1" w14:textId="44964C1E" w:rsidR="00D5525C" w:rsidRPr="00364A92" w:rsidRDefault="006634B0" w:rsidP="006634B0">
            <w:pPr>
              <w:tabs>
                <w:tab w:val="decimal" w:pos="76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53,898</w:t>
            </w:r>
          </w:p>
        </w:tc>
        <w:tc>
          <w:tcPr>
            <w:tcW w:w="236" w:type="dxa"/>
          </w:tcPr>
          <w:p w14:paraId="19846FE1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8C4B813" w14:textId="0795A93A" w:rsidR="00D5525C" w:rsidRPr="00F726A3" w:rsidRDefault="00C76147" w:rsidP="002B5444">
            <w:pPr>
              <w:tabs>
                <w:tab w:val="decimal" w:pos="8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D5525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</w:p>
        </w:tc>
        <w:tc>
          <w:tcPr>
            <w:tcW w:w="242" w:type="dxa"/>
          </w:tcPr>
          <w:p w14:paraId="7DD66041" w14:textId="77777777" w:rsidR="00D5525C" w:rsidRPr="009F1ED2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24379606" w14:textId="1F2C2E96" w:rsidR="00D5525C" w:rsidRPr="009F1ED2" w:rsidRDefault="00C76147" w:rsidP="00CD7E8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D7E80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660</w:t>
            </w:r>
          </w:p>
        </w:tc>
        <w:tc>
          <w:tcPr>
            <w:tcW w:w="236" w:type="dxa"/>
          </w:tcPr>
          <w:p w14:paraId="03833A20" w14:textId="77777777" w:rsidR="00D5525C" w:rsidRPr="009F1ED2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C599E36" w14:textId="28A3EA6C" w:rsidR="00D5525C" w:rsidRPr="006634B0" w:rsidRDefault="00C76147" w:rsidP="006634B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D5525C" w:rsidRPr="006634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</w:p>
        </w:tc>
      </w:tr>
      <w:tr w:rsidR="00D5525C" w:rsidRPr="005E6955" w14:paraId="4BA55493" w14:textId="77777777" w:rsidTr="0002734F">
        <w:tc>
          <w:tcPr>
            <w:tcW w:w="4410" w:type="dxa"/>
            <w:shd w:val="clear" w:color="auto" w:fill="auto"/>
          </w:tcPr>
          <w:p w14:paraId="1ED00F28" w14:textId="77777777" w:rsidR="00D5525C" w:rsidRPr="00D87537" w:rsidRDefault="00D5525C" w:rsidP="00D5525C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D87537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90" w:type="dxa"/>
            <w:shd w:val="clear" w:color="auto" w:fill="auto"/>
          </w:tcPr>
          <w:p w14:paraId="2EE23498" w14:textId="3C26CB88" w:rsidR="00D5525C" w:rsidRPr="00364A92" w:rsidRDefault="006634B0" w:rsidP="006634B0">
            <w:pPr>
              <w:tabs>
                <w:tab w:val="decimal" w:pos="76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64A92">
              <w:rPr>
                <w:rFonts w:ascii="Angsana New" w:hAnsi="Angsana New"/>
                <w:sz w:val="30"/>
                <w:szCs w:val="30"/>
                <w:lang w:val="en-US"/>
              </w:rPr>
              <w:t>19,408</w:t>
            </w:r>
          </w:p>
        </w:tc>
        <w:tc>
          <w:tcPr>
            <w:tcW w:w="236" w:type="dxa"/>
            <w:shd w:val="clear" w:color="auto" w:fill="auto"/>
          </w:tcPr>
          <w:p w14:paraId="37087480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A6A1EB3" w14:textId="3DCFFFB4" w:rsidR="00D5525C" w:rsidRPr="00F726A3" w:rsidRDefault="00C76147" w:rsidP="002B5444">
            <w:pPr>
              <w:tabs>
                <w:tab w:val="decimal" w:pos="8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D5525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</w:p>
        </w:tc>
        <w:tc>
          <w:tcPr>
            <w:tcW w:w="242" w:type="dxa"/>
            <w:shd w:val="clear" w:color="auto" w:fill="auto"/>
          </w:tcPr>
          <w:p w14:paraId="3428AED1" w14:textId="77777777" w:rsidR="00D5525C" w:rsidRPr="009F1ED2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17C75016" w14:textId="411CC67D" w:rsidR="00D5525C" w:rsidRPr="00F15B0D" w:rsidRDefault="00C76147" w:rsidP="00CD7E8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CD7E80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236" w:type="dxa"/>
            <w:shd w:val="clear" w:color="auto" w:fill="auto"/>
          </w:tcPr>
          <w:p w14:paraId="54580C65" w14:textId="77777777" w:rsidR="00D5525C" w:rsidRPr="009F1ED2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0E06591" w14:textId="2CC53EE2" w:rsidR="00D5525C" w:rsidRPr="006634B0" w:rsidRDefault="00C76147" w:rsidP="006634B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D5525C" w:rsidRPr="006634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</w:p>
        </w:tc>
      </w:tr>
      <w:tr w:rsidR="00D5525C" w:rsidRPr="00DC04CF" w14:paraId="62F320B5" w14:textId="77777777" w:rsidTr="0002734F">
        <w:tc>
          <w:tcPr>
            <w:tcW w:w="4410" w:type="dxa"/>
            <w:shd w:val="clear" w:color="auto" w:fill="auto"/>
          </w:tcPr>
          <w:p w14:paraId="20AA70A2" w14:textId="77777777" w:rsidR="00D5525C" w:rsidRPr="00DC04CF" w:rsidRDefault="00D5525C" w:rsidP="00D5525C">
            <w:pPr>
              <w:pStyle w:val="Ang15"/>
              <w:rPr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5AFB98A" w14:textId="77777777" w:rsidR="00D5525C" w:rsidRPr="006634B0" w:rsidRDefault="00D5525C" w:rsidP="006634B0">
            <w:pPr>
              <w:tabs>
                <w:tab w:val="decimal" w:pos="76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16DAFF0" w14:textId="77777777" w:rsidR="00D5525C" w:rsidRPr="00DC04CF" w:rsidRDefault="00D5525C" w:rsidP="00D5525C">
            <w:pPr>
              <w:pStyle w:val="Bo-Blankline"/>
              <w:tabs>
                <w:tab w:val="decimal" w:pos="890"/>
              </w:tabs>
              <w:rPr>
                <w:sz w:val="16"/>
                <w:szCs w:val="16"/>
              </w:rPr>
            </w:pPr>
          </w:p>
        </w:tc>
        <w:tc>
          <w:tcPr>
            <w:tcW w:w="1024" w:type="dxa"/>
            <w:shd w:val="clear" w:color="auto" w:fill="auto"/>
          </w:tcPr>
          <w:p w14:paraId="680344A1" w14:textId="77777777" w:rsidR="00D5525C" w:rsidRPr="00DC04CF" w:rsidRDefault="00D5525C" w:rsidP="00D5525C">
            <w:pPr>
              <w:pStyle w:val="Bo-Blankline"/>
              <w:tabs>
                <w:tab w:val="decimal" w:pos="890"/>
              </w:tabs>
              <w:rPr>
                <w:sz w:val="16"/>
                <w:szCs w:val="16"/>
              </w:rPr>
            </w:pPr>
          </w:p>
        </w:tc>
        <w:tc>
          <w:tcPr>
            <w:tcW w:w="242" w:type="dxa"/>
            <w:shd w:val="clear" w:color="auto" w:fill="auto"/>
          </w:tcPr>
          <w:p w14:paraId="606CC867" w14:textId="77777777" w:rsidR="00D5525C" w:rsidRPr="00DC04CF" w:rsidRDefault="00D5525C" w:rsidP="00D5525C">
            <w:pPr>
              <w:pStyle w:val="Bo-Blankline"/>
              <w:tabs>
                <w:tab w:val="decimal" w:pos="890"/>
              </w:tabs>
              <w:rPr>
                <w:sz w:val="16"/>
                <w:szCs w:val="16"/>
              </w:rPr>
            </w:pPr>
          </w:p>
        </w:tc>
        <w:tc>
          <w:tcPr>
            <w:tcW w:w="1018" w:type="dxa"/>
            <w:shd w:val="clear" w:color="auto" w:fill="auto"/>
          </w:tcPr>
          <w:p w14:paraId="4850FCA5" w14:textId="77777777" w:rsidR="00D5525C" w:rsidRPr="00DC04CF" w:rsidRDefault="00D5525C" w:rsidP="00D5525C">
            <w:pPr>
              <w:pStyle w:val="Bo-Blankline"/>
              <w:tabs>
                <w:tab w:val="decimal" w:pos="890"/>
              </w:tabs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5F92EFD" w14:textId="77777777" w:rsidR="00D5525C" w:rsidRPr="00DC04CF" w:rsidRDefault="00D5525C" w:rsidP="00D5525C">
            <w:pPr>
              <w:pStyle w:val="Bo-Blankline"/>
              <w:tabs>
                <w:tab w:val="decimal" w:pos="890"/>
              </w:tabs>
              <w:rPr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38C9314" w14:textId="77777777" w:rsidR="00D5525C" w:rsidRPr="00DC04CF" w:rsidRDefault="00D5525C" w:rsidP="00D5525C">
            <w:pPr>
              <w:pStyle w:val="Bo-Blankline"/>
              <w:tabs>
                <w:tab w:val="decimal" w:pos="890"/>
              </w:tabs>
              <w:rPr>
                <w:sz w:val="16"/>
                <w:szCs w:val="16"/>
              </w:rPr>
            </w:pPr>
          </w:p>
        </w:tc>
      </w:tr>
      <w:tr w:rsidR="00D5525C" w:rsidRPr="005E6955" w14:paraId="5D044191" w14:textId="77777777" w:rsidTr="0002734F">
        <w:tc>
          <w:tcPr>
            <w:tcW w:w="4410" w:type="dxa"/>
          </w:tcPr>
          <w:p w14:paraId="243AB3AC" w14:textId="77777777" w:rsidR="00D5525C" w:rsidRPr="00137C0B" w:rsidRDefault="00D5525C" w:rsidP="00D5525C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7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7B0B80E2" w14:textId="77777777" w:rsidR="00D5525C" w:rsidRPr="006634B0" w:rsidRDefault="00D5525C" w:rsidP="006634B0">
            <w:pPr>
              <w:tabs>
                <w:tab w:val="decimal" w:pos="76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35C4F2C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560236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99F8014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4701240E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D10E0C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C14977C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525C" w:rsidRPr="005E6955" w14:paraId="3AC887BF" w14:textId="77777777" w:rsidTr="0002734F">
        <w:tc>
          <w:tcPr>
            <w:tcW w:w="4410" w:type="dxa"/>
          </w:tcPr>
          <w:p w14:paraId="0754497F" w14:textId="77777777" w:rsidR="00D5525C" w:rsidRPr="00D87537" w:rsidRDefault="00D5525C" w:rsidP="00D5525C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47943D3E" w14:textId="77777777" w:rsidR="00D5525C" w:rsidRPr="006634B0" w:rsidRDefault="00D5525C" w:rsidP="006634B0">
            <w:pPr>
              <w:tabs>
                <w:tab w:val="decimal" w:pos="76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CFE3E87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B19410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178A0D8B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26365E45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B4F91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8B820A1" w14:textId="77777777" w:rsidR="00D5525C" w:rsidRPr="00604263" w:rsidRDefault="00D5525C" w:rsidP="00D5525C">
            <w:pPr>
              <w:tabs>
                <w:tab w:val="decimal" w:pos="890"/>
              </w:tabs>
              <w:spacing w:line="380" w:lineRule="exact"/>
              <w:ind w:left="-119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525C" w:rsidRPr="005E6955" w14:paraId="556179DD" w14:textId="77777777" w:rsidTr="0002734F">
        <w:tc>
          <w:tcPr>
            <w:tcW w:w="4410" w:type="dxa"/>
            <w:shd w:val="clear" w:color="auto" w:fill="auto"/>
          </w:tcPr>
          <w:p w14:paraId="3A0C7A43" w14:textId="77777777" w:rsidR="00D5525C" w:rsidRPr="00D87537" w:rsidRDefault="00D5525C" w:rsidP="00D5525C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  <w:shd w:val="clear" w:color="auto" w:fill="auto"/>
          </w:tcPr>
          <w:p w14:paraId="0BBB27F2" w14:textId="18D2CCC7" w:rsidR="00D5525C" w:rsidRPr="006634B0" w:rsidRDefault="00C76147" w:rsidP="006634B0">
            <w:pPr>
              <w:tabs>
                <w:tab w:val="decimal" w:pos="76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="00730D4F" w:rsidRPr="006634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960</w:t>
            </w:r>
          </w:p>
        </w:tc>
        <w:tc>
          <w:tcPr>
            <w:tcW w:w="236" w:type="dxa"/>
            <w:shd w:val="clear" w:color="auto" w:fill="auto"/>
          </w:tcPr>
          <w:p w14:paraId="25F82CF5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CE175C4" w14:textId="3BD92DAA" w:rsidR="00D5525C" w:rsidRPr="00F726A3" w:rsidRDefault="00C76147" w:rsidP="002B5444">
            <w:pPr>
              <w:tabs>
                <w:tab w:val="decimal" w:pos="8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D5525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</w:p>
        </w:tc>
        <w:tc>
          <w:tcPr>
            <w:tcW w:w="242" w:type="dxa"/>
            <w:shd w:val="clear" w:color="auto" w:fill="auto"/>
          </w:tcPr>
          <w:p w14:paraId="306FB3F9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48583425" w14:textId="0F97F5D3" w:rsidR="00D5525C" w:rsidRPr="00730D4F" w:rsidRDefault="00C76147" w:rsidP="00730D4F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730D4F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054</w:t>
            </w:r>
          </w:p>
        </w:tc>
        <w:tc>
          <w:tcPr>
            <w:tcW w:w="236" w:type="dxa"/>
            <w:shd w:val="clear" w:color="auto" w:fill="auto"/>
          </w:tcPr>
          <w:p w14:paraId="7AD53D5D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1A01564" w14:textId="4491636D" w:rsidR="00D5525C" w:rsidRPr="006535B5" w:rsidRDefault="00C76147" w:rsidP="006634B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 w:rsidR="00D5525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357</w:t>
            </w:r>
          </w:p>
        </w:tc>
      </w:tr>
      <w:tr w:rsidR="00D5525C" w:rsidRPr="005E6955" w14:paraId="61116E44" w14:textId="77777777" w:rsidTr="0002734F">
        <w:tc>
          <w:tcPr>
            <w:tcW w:w="4410" w:type="dxa"/>
            <w:shd w:val="clear" w:color="auto" w:fill="auto"/>
          </w:tcPr>
          <w:p w14:paraId="178CF9A4" w14:textId="77777777" w:rsidR="00D5525C" w:rsidRPr="00D87537" w:rsidRDefault="00D5525C" w:rsidP="00D5525C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D8753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51C0B4" w14:textId="555C86B5" w:rsidR="00D5525C" w:rsidRPr="006634B0" w:rsidRDefault="00C76147" w:rsidP="006634B0">
            <w:pPr>
              <w:tabs>
                <w:tab w:val="decimal" w:pos="76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651</w:t>
            </w:r>
          </w:p>
        </w:tc>
        <w:tc>
          <w:tcPr>
            <w:tcW w:w="236" w:type="dxa"/>
            <w:shd w:val="clear" w:color="auto" w:fill="auto"/>
          </w:tcPr>
          <w:p w14:paraId="595A6EBD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7D572F15" w14:textId="4A454B1B" w:rsidR="00D5525C" w:rsidRPr="00F726A3" w:rsidRDefault="00C76147" w:rsidP="002B5444">
            <w:pPr>
              <w:tabs>
                <w:tab w:val="decimal" w:pos="8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5525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595</w:t>
            </w:r>
          </w:p>
        </w:tc>
        <w:tc>
          <w:tcPr>
            <w:tcW w:w="242" w:type="dxa"/>
            <w:shd w:val="clear" w:color="auto" w:fill="auto"/>
          </w:tcPr>
          <w:p w14:paraId="14B64473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2F6CA128" w14:textId="3B770FA8" w:rsidR="00D5525C" w:rsidRPr="00730D4F" w:rsidRDefault="00730D4F" w:rsidP="00730D4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0D4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6F49E7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7322F8" w14:textId="505A461B" w:rsidR="00D5525C" w:rsidRPr="006634B0" w:rsidRDefault="00C76147" w:rsidP="006634B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5525C" w:rsidRPr="006634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</w:tr>
      <w:tr w:rsidR="00D5525C" w:rsidRPr="005E6955" w14:paraId="1B24FA2C" w14:textId="77777777" w:rsidTr="0002734F">
        <w:tc>
          <w:tcPr>
            <w:tcW w:w="4410" w:type="dxa"/>
            <w:shd w:val="clear" w:color="auto" w:fill="auto"/>
          </w:tcPr>
          <w:p w14:paraId="74C00F4D" w14:textId="2662694A" w:rsidR="00D5525C" w:rsidRPr="00D87537" w:rsidRDefault="00D5525C" w:rsidP="00D5525C">
            <w:pPr>
              <w:tabs>
                <w:tab w:val="left" w:pos="27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75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17ECB2" w14:textId="3B0EBB78" w:rsidR="00D5525C" w:rsidRPr="006634B0" w:rsidRDefault="00C76147" w:rsidP="006634B0">
            <w:pPr>
              <w:tabs>
                <w:tab w:val="decimal" w:pos="76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34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  <w:r w:rsidR="00730D4F" w:rsidRPr="006634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634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611</w:t>
            </w:r>
          </w:p>
        </w:tc>
        <w:tc>
          <w:tcPr>
            <w:tcW w:w="236" w:type="dxa"/>
            <w:shd w:val="clear" w:color="auto" w:fill="auto"/>
          </w:tcPr>
          <w:p w14:paraId="3BE0158C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A76E22" w14:textId="5EC614B8" w:rsidR="00D5525C" w:rsidRPr="002B5444" w:rsidRDefault="00C76147" w:rsidP="002B5444">
            <w:pPr>
              <w:tabs>
                <w:tab w:val="decimal" w:pos="816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  <w:r w:rsidR="00D5525C" w:rsidRPr="002B54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532</w:t>
            </w:r>
          </w:p>
        </w:tc>
        <w:tc>
          <w:tcPr>
            <w:tcW w:w="242" w:type="dxa"/>
            <w:shd w:val="clear" w:color="auto" w:fill="auto"/>
          </w:tcPr>
          <w:p w14:paraId="1838D2C4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FA5675" w14:textId="0C80EBBB" w:rsidR="00D5525C" w:rsidRPr="00730D4F" w:rsidRDefault="00C76147" w:rsidP="00730D4F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 w:rsidR="00730D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054</w:t>
            </w:r>
          </w:p>
        </w:tc>
        <w:tc>
          <w:tcPr>
            <w:tcW w:w="236" w:type="dxa"/>
            <w:shd w:val="clear" w:color="auto" w:fill="auto"/>
          </w:tcPr>
          <w:p w14:paraId="5CD3BB9E" w14:textId="77777777" w:rsidR="00D5525C" w:rsidRPr="00604263" w:rsidRDefault="00D5525C" w:rsidP="00D5525C">
            <w:pPr>
              <w:tabs>
                <w:tab w:val="decimal" w:pos="890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D17291" w14:textId="67156D26" w:rsidR="00D5525C" w:rsidRPr="006634B0" w:rsidRDefault="00C76147" w:rsidP="006634B0">
            <w:pPr>
              <w:tabs>
                <w:tab w:val="decimal" w:pos="918"/>
              </w:tabs>
              <w:spacing w:line="240" w:lineRule="auto"/>
              <w:ind w:left="-11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34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</w:t>
            </w:r>
            <w:r w:rsidR="00D5525C" w:rsidRPr="006634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634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</w:t>
            </w:r>
          </w:p>
        </w:tc>
      </w:tr>
    </w:tbl>
    <w:p w14:paraId="749E271F" w14:textId="77777777" w:rsidR="00DC04CF" w:rsidRDefault="00DC04CF" w:rsidP="00780B97">
      <w:pPr>
        <w:pStyle w:val="Bo-C1Content"/>
      </w:pPr>
    </w:p>
    <w:p w14:paraId="724FD8DA" w14:textId="77777777" w:rsidR="000A322D" w:rsidRPr="000A322D" w:rsidRDefault="000A322D" w:rsidP="000A322D">
      <w:pPr>
        <w:spacing w:line="240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p w14:paraId="7C3F287D" w14:textId="77777777" w:rsidR="000A322D" w:rsidRPr="000A322D" w:rsidRDefault="000A322D" w:rsidP="000A322D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</w:rPr>
      </w:pPr>
    </w:p>
    <w:p w14:paraId="1E014902" w14:textId="77777777" w:rsidR="00F25FB6" w:rsidRDefault="00F25FB6" w:rsidP="00482416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  <w:cs/>
        </w:rPr>
      </w:pPr>
    </w:p>
    <w:p w14:paraId="325AA679" w14:textId="77777777" w:rsidR="005C345C" w:rsidRDefault="005C345C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5AB13424" w14:textId="5BC5A581" w:rsidR="00C45000" w:rsidRDefault="00C45000" w:rsidP="00BB3DBA">
      <w:pPr>
        <w:pStyle w:val="Bo-C1Content"/>
        <w:ind w:hanging="7"/>
      </w:pPr>
      <w:r w:rsidRPr="000B20C7">
        <w:rPr>
          <w:cs/>
        </w:rPr>
        <w:lastRenderedPageBreak/>
        <w:t>ยอดคงเหลือกับกิจการที่เก</w:t>
      </w:r>
      <w:r>
        <w:rPr>
          <w:cs/>
        </w:rPr>
        <w:t xml:space="preserve">ี่ยวข้องกัน ณ วันที่ </w:t>
      </w:r>
      <w:r w:rsidR="00C76147" w:rsidRPr="00C76147">
        <w:rPr>
          <w:lang w:val="en-US"/>
        </w:rPr>
        <w:t>31</w:t>
      </w:r>
      <w:r w:rsidR="00DC04CF">
        <w:t xml:space="preserve"> </w:t>
      </w:r>
      <w:r w:rsidR="00DC04CF">
        <w:rPr>
          <w:rFonts w:hint="cs"/>
          <w:cs/>
        </w:rPr>
        <w:t xml:space="preserve">มีนาคม </w:t>
      </w:r>
      <w:r w:rsidR="00C76147" w:rsidRPr="00C76147">
        <w:rPr>
          <w:lang w:val="en-US"/>
        </w:rPr>
        <w:t>2564</w:t>
      </w:r>
      <w:r w:rsidR="00DC04CF">
        <w:t xml:space="preserve"> </w:t>
      </w:r>
      <w:r w:rsidR="00DC04CF">
        <w:rPr>
          <w:rFonts w:hint="cs"/>
          <w:cs/>
        </w:rPr>
        <w:t xml:space="preserve">และ </w:t>
      </w:r>
      <w:r w:rsidR="00C76147" w:rsidRPr="00C76147">
        <w:rPr>
          <w:lang w:val="en-US"/>
        </w:rPr>
        <w:t>31</w:t>
      </w:r>
      <w:r w:rsidR="00DC04CF">
        <w:rPr>
          <w:cs/>
        </w:rPr>
        <w:t xml:space="preserve"> ธันวาคม</w:t>
      </w:r>
      <w:r w:rsidR="00DC04CF" w:rsidRPr="000B20C7">
        <w:rPr>
          <w:cs/>
        </w:rPr>
        <w:t xml:space="preserve"> </w:t>
      </w:r>
      <w:r w:rsidR="00C76147" w:rsidRPr="00C76147">
        <w:rPr>
          <w:lang w:val="en-US"/>
        </w:rPr>
        <w:t>2563</w:t>
      </w:r>
      <w:r w:rsidR="00DC04CF">
        <w:t xml:space="preserve"> </w:t>
      </w:r>
      <w:r>
        <w:rPr>
          <w:cs/>
        </w:rPr>
        <w:t>มีดังนี้</w:t>
      </w:r>
    </w:p>
    <w:p w14:paraId="399D6E9F" w14:textId="77777777" w:rsidR="00D5525C" w:rsidRPr="00D5525C" w:rsidRDefault="00D5525C" w:rsidP="00D5525C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  <w:lang w:val="en-US" w:eastAsia="x-none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D5525C" w:rsidRPr="00D5525C" w14:paraId="23024226" w14:textId="77777777" w:rsidTr="00D5525C">
        <w:trPr>
          <w:tblHeader/>
        </w:trPr>
        <w:tc>
          <w:tcPr>
            <w:tcW w:w="3931" w:type="dxa"/>
          </w:tcPr>
          <w:p w14:paraId="67A98960" w14:textId="13296E1B" w:rsidR="00D5525C" w:rsidRPr="00D5525C" w:rsidRDefault="00E10A52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05" w:type="dxa"/>
            <w:gridSpan w:val="3"/>
          </w:tcPr>
          <w:p w14:paraId="6E0809E1" w14:textId="77777777" w:rsidR="00D5525C" w:rsidRPr="00D5525C" w:rsidRDefault="00D5525C" w:rsidP="00D5525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6FED0E" w14:textId="77777777" w:rsidR="00D5525C" w:rsidRPr="00D5525C" w:rsidRDefault="00D5525C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71E616B6" w14:textId="77777777" w:rsidR="00D5525C" w:rsidRPr="00D5525C" w:rsidRDefault="00D5525C" w:rsidP="00D5525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9B6" w:rsidRPr="00D5525C" w14:paraId="66C0F82D" w14:textId="77777777" w:rsidTr="00D5525C">
        <w:trPr>
          <w:tblHeader/>
        </w:trPr>
        <w:tc>
          <w:tcPr>
            <w:tcW w:w="3931" w:type="dxa"/>
          </w:tcPr>
          <w:p w14:paraId="610C4EC2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36587F" w14:textId="58CC95F5" w:rsidR="001A69B6" w:rsidRPr="00D5525C" w:rsidRDefault="00C76147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2FEDC8D2" w14:textId="77777777" w:rsidR="001A69B6" w:rsidRPr="00D5525C" w:rsidRDefault="001A69B6" w:rsidP="001A69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03DDB1B" w14:textId="45391CC1" w:rsidR="001A69B6" w:rsidRPr="001A69B6" w:rsidRDefault="00C76147" w:rsidP="001A69B6">
            <w:pPr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00B8B33" w14:textId="77777777" w:rsidR="001A69B6" w:rsidRPr="00D5525C" w:rsidRDefault="001A69B6" w:rsidP="001A69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05E80F0E" w14:textId="1233656E" w:rsidR="001A69B6" w:rsidRPr="00D5525C" w:rsidRDefault="00C76147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32963260" w14:textId="77777777" w:rsidR="001A69B6" w:rsidRPr="00D5525C" w:rsidRDefault="001A69B6" w:rsidP="001A69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7175FBF" w14:textId="62AB02B1" w:rsidR="001A69B6" w:rsidRPr="00D5525C" w:rsidRDefault="00C76147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A69B6" w:rsidRPr="00D5525C" w14:paraId="2EA40286" w14:textId="77777777" w:rsidTr="00D5525C">
        <w:trPr>
          <w:tblHeader/>
        </w:trPr>
        <w:tc>
          <w:tcPr>
            <w:tcW w:w="3931" w:type="dxa"/>
          </w:tcPr>
          <w:p w14:paraId="28B0735D" w14:textId="44B29C78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467C2C" w14:textId="51DCC05A" w:rsidR="001A69B6" w:rsidRPr="001A69B6" w:rsidRDefault="00C76147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F165F1A" w14:textId="77777777" w:rsidR="001A69B6" w:rsidRPr="00D5525C" w:rsidRDefault="001A69B6" w:rsidP="001A69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84B4E59" w14:textId="5FFEAF9B" w:rsidR="001A69B6" w:rsidRPr="00D5525C" w:rsidRDefault="00C76147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C098760" w14:textId="77777777" w:rsidR="001A69B6" w:rsidRPr="00D5525C" w:rsidRDefault="001A69B6" w:rsidP="001A69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649B1596" w14:textId="4E8032BA" w:rsidR="001A69B6" w:rsidRPr="00D5525C" w:rsidRDefault="00C76147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2C97FFAC" w14:textId="77777777" w:rsidR="001A69B6" w:rsidRPr="00D5525C" w:rsidRDefault="001A69B6" w:rsidP="001A69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E383DB4" w14:textId="1BFFED06" w:rsidR="001A69B6" w:rsidRPr="00D5525C" w:rsidRDefault="00C76147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A69B6" w:rsidRPr="00D5525C" w14:paraId="1A1A91CA" w14:textId="77777777" w:rsidTr="00D5525C">
        <w:trPr>
          <w:tblHeader/>
        </w:trPr>
        <w:tc>
          <w:tcPr>
            <w:tcW w:w="3931" w:type="dxa"/>
          </w:tcPr>
          <w:p w14:paraId="6501AA3D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0BECE504" w14:textId="77777777" w:rsidR="001A69B6" w:rsidRPr="00D5525C" w:rsidRDefault="001A69B6" w:rsidP="001A69B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25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52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525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A69B6" w:rsidRPr="00D5525C" w14:paraId="11A6861E" w14:textId="77777777" w:rsidTr="00D5525C">
        <w:tc>
          <w:tcPr>
            <w:tcW w:w="3931" w:type="dxa"/>
          </w:tcPr>
          <w:p w14:paraId="0857A2DD" w14:textId="77777777" w:rsidR="001A69B6" w:rsidRPr="00D5525C" w:rsidRDefault="001A69B6" w:rsidP="001A69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250FBFC5" w14:textId="77777777" w:rsidR="001A69B6" w:rsidRPr="00D5525C" w:rsidRDefault="001A69B6" w:rsidP="001A69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CA6FB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9DED0C8" w14:textId="77777777" w:rsidR="001A69B6" w:rsidRPr="00D5525C" w:rsidRDefault="001A69B6" w:rsidP="001A69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FC948B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BDB9D7F" w14:textId="77777777" w:rsidR="001A69B6" w:rsidRPr="00D5525C" w:rsidRDefault="001A69B6" w:rsidP="001A69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35D47F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325F14A" w14:textId="77777777" w:rsidR="001A69B6" w:rsidRPr="00D5525C" w:rsidRDefault="001A69B6" w:rsidP="001A69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9B6" w:rsidRPr="00D5525C" w14:paraId="5248EB0D" w14:textId="77777777" w:rsidTr="00D5525C">
        <w:tc>
          <w:tcPr>
            <w:tcW w:w="3931" w:type="dxa"/>
          </w:tcPr>
          <w:p w14:paraId="3C73E578" w14:textId="77777777" w:rsidR="001A69B6" w:rsidRPr="00D5525C" w:rsidRDefault="001A69B6" w:rsidP="001A69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34" w:type="dxa"/>
            <w:shd w:val="clear" w:color="auto" w:fill="auto"/>
          </w:tcPr>
          <w:p w14:paraId="45370BC1" w14:textId="1186C370" w:rsidR="001A69B6" w:rsidRPr="00D5525C" w:rsidRDefault="00C34126" w:rsidP="001A69B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CAB8D0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B20EB43" w14:textId="77777777" w:rsidR="001A69B6" w:rsidRPr="00D5525C" w:rsidRDefault="001A69B6" w:rsidP="001A69B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8EE522B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09D2F385" w14:textId="58AABF17" w:rsidR="001A69B6" w:rsidRPr="00D5525C" w:rsidRDefault="00C76147" w:rsidP="001A69B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D427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  <w:r w:rsidR="000D427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933</w:t>
            </w:r>
          </w:p>
        </w:tc>
        <w:tc>
          <w:tcPr>
            <w:tcW w:w="236" w:type="dxa"/>
          </w:tcPr>
          <w:p w14:paraId="7CD4FC1F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1D9240E" w14:textId="4A19AE36" w:rsidR="001A69B6" w:rsidRPr="00D5525C" w:rsidRDefault="00C76147" w:rsidP="001A69B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A69B6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047</w:t>
            </w:r>
            <w:r w:rsidR="001A69B6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</w:tr>
      <w:tr w:rsidR="00C34126" w:rsidRPr="00D5525C" w14:paraId="5F6D4D9E" w14:textId="77777777" w:rsidTr="00D5525C">
        <w:tc>
          <w:tcPr>
            <w:tcW w:w="3931" w:type="dxa"/>
            <w:vAlign w:val="bottom"/>
          </w:tcPr>
          <w:p w14:paraId="526E33E1" w14:textId="77777777" w:rsidR="00C34126" w:rsidRPr="00D5525C" w:rsidRDefault="00C34126" w:rsidP="00C3412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D5525C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D5525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8C916A1" w14:textId="2C12AD7D" w:rsidR="00C34126" w:rsidRPr="00D5525C" w:rsidRDefault="00C34126" w:rsidP="00C3412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75FACE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A235BEC" w14:textId="77777777" w:rsidR="00C34126" w:rsidRPr="00D5525C" w:rsidRDefault="00C34126" w:rsidP="00C3412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98A3138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58F0BEF" w14:textId="02DA8849" w:rsidR="00C34126" w:rsidRPr="00D5525C" w:rsidRDefault="00C76147" w:rsidP="00C3412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  <w:r w:rsidR="000D427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</w:p>
        </w:tc>
        <w:tc>
          <w:tcPr>
            <w:tcW w:w="236" w:type="dxa"/>
          </w:tcPr>
          <w:p w14:paraId="7BC99A73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0372AB0" w14:textId="7E79E405" w:rsidR="00C34126" w:rsidRPr="00D5525C" w:rsidRDefault="00C76147" w:rsidP="00C3412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  <w:r w:rsidR="00C34126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</w:tr>
      <w:tr w:rsidR="00C34126" w:rsidRPr="00D5525C" w14:paraId="727E0653" w14:textId="77777777" w:rsidTr="00D5525C">
        <w:tc>
          <w:tcPr>
            <w:tcW w:w="3931" w:type="dxa"/>
            <w:vAlign w:val="bottom"/>
          </w:tcPr>
          <w:p w14:paraId="7F47A2A1" w14:textId="77777777" w:rsidR="00C34126" w:rsidRPr="00D5525C" w:rsidRDefault="00C34126" w:rsidP="00C3412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14:paraId="7A36E8DB" w14:textId="63965200" w:rsidR="00C34126" w:rsidRPr="00D5525C" w:rsidRDefault="00C34126" w:rsidP="00C3412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9008D4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BAF7CD0" w14:textId="77777777" w:rsidR="00C34126" w:rsidRPr="00D5525C" w:rsidRDefault="00C34126" w:rsidP="00C3412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654228F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4BEB07A" w14:textId="0B3A50E2" w:rsidR="00C34126" w:rsidRPr="00D5525C" w:rsidRDefault="00C76147" w:rsidP="00C3412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  <w:r w:rsidR="000D427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757</w:t>
            </w:r>
          </w:p>
        </w:tc>
        <w:tc>
          <w:tcPr>
            <w:tcW w:w="236" w:type="dxa"/>
          </w:tcPr>
          <w:p w14:paraId="7284FAC7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295A8EA" w14:textId="3A4DCC2F" w:rsidR="00C34126" w:rsidRPr="00D5525C" w:rsidRDefault="00C76147" w:rsidP="00C3412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  <w:r w:rsidR="00C34126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467</w:t>
            </w:r>
          </w:p>
        </w:tc>
      </w:tr>
      <w:tr w:rsidR="00C34126" w:rsidRPr="00D5525C" w14:paraId="0F89FEF7" w14:textId="77777777" w:rsidTr="00D5525C">
        <w:tc>
          <w:tcPr>
            <w:tcW w:w="3931" w:type="dxa"/>
            <w:vAlign w:val="bottom"/>
          </w:tcPr>
          <w:p w14:paraId="67C59EF4" w14:textId="77777777" w:rsidR="00C34126" w:rsidRPr="00D5525C" w:rsidRDefault="00C34126" w:rsidP="00C3412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14:paraId="236FD9C6" w14:textId="18D4AFAE" w:rsidR="00C34126" w:rsidRPr="00D5525C" w:rsidRDefault="00C34126" w:rsidP="00C3412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024052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26A56E5" w14:textId="77777777" w:rsidR="00C34126" w:rsidRPr="00D5525C" w:rsidRDefault="00C34126" w:rsidP="00C3412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4943F26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64751E0" w14:textId="5BE34158" w:rsidR="00C34126" w:rsidRPr="00D5525C" w:rsidRDefault="00C76147" w:rsidP="00C3412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D427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929</w:t>
            </w:r>
            <w:r w:rsidR="000D427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064</w:t>
            </w:r>
          </w:p>
        </w:tc>
        <w:tc>
          <w:tcPr>
            <w:tcW w:w="236" w:type="dxa"/>
          </w:tcPr>
          <w:p w14:paraId="491CB346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D166768" w14:textId="4089B505" w:rsidR="00C34126" w:rsidRPr="00D5525C" w:rsidRDefault="00C76147" w:rsidP="00C3412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34126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  <w:r w:rsidR="00C34126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</w:tr>
      <w:tr w:rsidR="00C34126" w:rsidRPr="00D5525C" w14:paraId="192221CC" w14:textId="77777777" w:rsidTr="00D5525C">
        <w:tc>
          <w:tcPr>
            <w:tcW w:w="3931" w:type="dxa"/>
            <w:vAlign w:val="bottom"/>
          </w:tcPr>
          <w:p w14:paraId="3C06F8B6" w14:textId="77777777" w:rsidR="00C34126" w:rsidRPr="00D5525C" w:rsidRDefault="00C34126" w:rsidP="00C3412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14:paraId="728033AF" w14:textId="32646C58" w:rsidR="00C34126" w:rsidRPr="00D5525C" w:rsidRDefault="00C34126" w:rsidP="00C3412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4BAB0C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0EDC98B" w14:textId="77777777" w:rsidR="00C34126" w:rsidRPr="00D5525C" w:rsidRDefault="00C34126" w:rsidP="00C3412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D59BFB3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71C0694" w14:textId="685774A0" w:rsidR="00C34126" w:rsidRPr="00D5525C" w:rsidRDefault="00C76147" w:rsidP="00C3412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0D427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</w:p>
        </w:tc>
        <w:tc>
          <w:tcPr>
            <w:tcW w:w="236" w:type="dxa"/>
          </w:tcPr>
          <w:p w14:paraId="2935195C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51A9DBC" w14:textId="6873D316" w:rsidR="00C34126" w:rsidRPr="00D5525C" w:rsidRDefault="00C76147" w:rsidP="00C3412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C34126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321</w:t>
            </w:r>
          </w:p>
        </w:tc>
      </w:tr>
      <w:tr w:rsidR="00C34126" w:rsidRPr="00D5525C" w14:paraId="21ADA60D" w14:textId="77777777" w:rsidTr="00D5525C">
        <w:tc>
          <w:tcPr>
            <w:tcW w:w="3931" w:type="dxa"/>
            <w:vAlign w:val="bottom"/>
          </w:tcPr>
          <w:p w14:paraId="4D77432F" w14:textId="77777777" w:rsidR="00C34126" w:rsidRPr="00D5525C" w:rsidRDefault="00C34126" w:rsidP="00C3412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34" w:type="dxa"/>
            <w:shd w:val="clear" w:color="auto" w:fill="auto"/>
          </w:tcPr>
          <w:p w14:paraId="73594520" w14:textId="519D4668" w:rsidR="00C34126" w:rsidRPr="00D5525C" w:rsidRDefault="00C34126" w:rsidP="00C3412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BDE1C6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98B3A3B" w14:textId="77777777" w:rsidR="00C34126" w:rsidRPr="00D5525C" w:rsidRDefault="00C34126" w:rsidP="00C3412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D459FFB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3174304" w14:textId="745E5D19" w:rsidR="00C34126" w:rsidRPr="00D5525C" w:rsidRDefault="00C76147" w:rsidP="00C3412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D427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236" w:type="dxa"/>
          </w:tcPr>
          <w:p w14:paraId="1E72BA56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2632C77" w14:textId="138E770B" w:rsidR="00C34126" w:rsidRPr="00D5525C" w:rsidRDefault="00C76147" w:rsidP="00C3412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34126"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</w:tr>
      <w:tr w:rsidR="00C34126" w:rsidRPr="00D5525C" w14:paraId="60C9DC8B" w14:textId="77777777" w:rsidTr="00D5525C">
        <w:tc>
          <w:tcPr>
            <w:tcW w:w="3931" w:type="dxa"/>
          </w:tcPr>
          <w:p w14:paraId="1DC80BE1" w14:textId="77777777" w:rsidR="00C34126" w:rsidRPr="00D5525C" w:rsidRDefault="00C34126" w:rsidP="00C3412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14:paraId="1E7C7156" w14:textId="19A2E6D7" w:rsidR="00C34126" w:rsidRPr="00D5525C" w:rsidRDefault="00C34126" w:rsidP="00C3412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4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14A55E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E18D8AB" w14:textId="77777777" w:rsidR="00C34126" w:rsidRPr="00D5525C" w:rsidRDefault="00C34126" w:rsidP="00C3412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A3D09EF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2B312A8" w14:textId="0AF0A307" w:rsidR="00C34126" w:rsidRPr="00D5525C" w:rsidRDefault="00C76147" w:rsidP="00C3412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7ADF822E" w14:textId="77777777" w:rsidR="00C34126" w:rsidRPr="00D5525C" w:rsidRDefault="00C34126" w:rsidP="00C3412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B922607" w14:textId="58F6824D" w:rsidR="00C34126" w:rsidRPr="00D5525C" w:rsidRDefault="00C76147" w:rsidP="00C3412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1A69B6" w:rsidRPr="00D5525C" w14:paraId="3BFC9D25" w14:textId="77777777" w:rsidTr="00D5525C">
        <w:tc>
          <w:tcPr>
            <w:tcW w:w="3931" w:type="dxa"/>
          </w:tcPr>
          <w:p w14:paraId="3B1EA008" w14:textId="77777777" w:rsidR="001A69B6" w:rsidRPr="00D5525C" w:rsidRDefault="001A69B6" w:rsidP="001A69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</w:tcPr>
          <w:p w14:paraId="20EE1D16" w14:textId="77777777" w:rsidR="001A69B6" w:rsidRPr="00D5525C" w:rsidRDefault="001A69B6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DEA816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DE33EB1" w14:textId="77777777" w:rsidR="001A69B6" w:rsidRPr="00D5525C" w:rsidRDefault="001A69B6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E8D8F4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4CD7DB83" w14:textId="77777777" w:rsidR="001A69B6" w:rsidRPr="00D5525C" w:rsidRDefault="001A69B6" w:rsidP="001A69B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0D0663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EBAB69D" w14:textId="77777777" w:rsidR="001A69B6" w:rsidRPr="00D5525C" w:rsidRDefault="001A69B6" w:rsidP="001A69B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9B6" w:rsidRPr="00D5525C" w14:paraId="7CD49898" w14:textId="77777777" w:rsidTr="00161701">
        <w:tc>
          <w:tcPr>
            <w:tcW w:w="3931" w:type="dxa"/>
            <w:vAlign w:val="bottom"/>
          </w:tcPr>
          <w:p w14:paraId="652574CC" w14:textId="77777777" w:rsidR="001A69B6" w:rsidRPr="00D5525C" w:rsidRDefault="001A69B6" w:rsidP="001A69B6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5525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D5525C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134" w:type="dxa"/>
            <w:shd w:val="clear" w:color="auto" w:fill="auto"/>
          </w:tcPr>
          <w:p w14:paraId="68FEA693" w14:textId="7C618C6C" w:rsidR="001A69B6" w:rsidRPr="00D5525C" w:rsidRDefault="009D28C8" w:rsidP="009F52D5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4947E5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257E4A5" w14:textId="41B9CC10" w:rsidR="001A69B6" w:rsidRPr="00D5525C" w:rsidRDefault="00C76147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30EB8095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5B0AAAC" w14:textId="711553CE" w:rsidR="001A69B6" w:rsidRPr="00D5525C" w:rsidRDefault="000D427C" w:rsidP="001A69B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905A74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DEB0967" w14:textId="03DF072B" w:rsidR="001A69B6" w:rsidRPr="00D5525C" w:rsidRDefault="001A69B6" w:rsidP="001A69B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9B6" w:rsidRPr="00D5525C" w14:paraId="7DD370C8" w14:textId="77777777" w:rsidTr="00161701">
        <w:tc>
          <w:tcPr>
            <w:tcW w:w="3931" w:type="dxa"/>
          </w:tcPr>
          <w:p w14:paraId="02EEF9CE" w14:textId="1ACA18E7" w:rsidR="001A69B6" w:rsidRPr="00D5525C" w:rsidRDefault="001A69B6" w:rsidP="001A69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สห</w:t>
            </w:r>
            <w:r w:rsidR="000D427C">
              <w:rPr>
                <w:rFonts w:ascii="Angsana New" w:hAnsi="Angsana New" w:hint="cs"/>
                <w:sz w:val="30"/>
                <w:szCs w:val="30"/>
                <w:cs/>
              </w:rPr>
              <w:t>ธัญพืช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14:paraId="24F20D9C" w14:textId="68CD2EA4" w:rsidR="001A69B6" w:rsidRPr="00D5525C" w:rsidRDefault="009D28C8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7500CEDF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B0D3081" w14:textId="56F120AA" w:rsidR="001A69B6" w:rsidRPr="00D5525C" w:rsidRDefault="00C76147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36" w:type="dxa"/>
          </w:tcPr>
          <w:p w14:paraId="040AA97F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8151E71" w14:textId="54777C23" w:rsidR="001A69B6" w:rsidRPr="00D5525C" w:rsidRDefault="00C76147" w:rsidP="001A69B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36" w:type="dxa"/>
          </w:tcPr>
          <w:p w14:paraId="4D3D9C75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FA81250" w14:textId="0FF90D2A" w:rsidR="001A69B6" w:rsidRPr="00D5525C" w:rsidRDefault="00C76147" w:rsidP="001A69B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1A69B6" w:rsidRPr="00D5525C" w14:paraId="2E2F7C1A" w14:textId="77777777" w:rsidTr="00161701">
        <w:tc>
          <w:tcPr>
            <w:tcW w:w="3931" w:type="dxa"/>
          </w:tcPr>
          <w:p w14:paraId="339AB42C" w14:textId="77777777" w:rsidR="001A69B6" w:rsidRPr="00D5525C" w:rsidRDefault="001A69B6" w:rsidP="001A69B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50FEDE37" w14:textId="2078FD6D" w:rsidR="001A69B6" w:rsidRPr="00D5525C" w:rsidRDefault="009D28C8" w:rsidP="009D28C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14:paraId="5C9FC2D7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028A4B" w14:textId="4718CFEE" w:rsidR="001A69B6" w:rsidRPr="00D5525C" w:rsidRDefault="001A69B6" w:rsidP="00DF34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80576F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1AA6FE4A" w14:textId="76DDAD36" w:rsidR="001A69B6" w:rsidRPr="00D5525C" w:rsidRDefault="000D427C" w:rsidP="001A69B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7622DE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6246B27" w14:textId="54885475" w:rsidR="001A69B6" w:rsidRPr="00D5525C" w:rsidRDefault="001A69B6" w:rsidP="00DF34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9B6" w:rsidRPr="00D5525C" w14:paraId="56E6A90F" w14:textId="77777777" w:rsidTr="00D5525C">
        <w:tc>
          <w:tcPr>
            <w:tcW w:w="3931" w:type="dxa"/>
          </w:tcPr>
          <w:p w14:paraId="6EB8CF7A" w14:textId="77777777" w:rsidR="001A69B6" w:rsidRPr="00D5525C" w:rsidRDefault="001A69B6" w:rsidP="001A69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42FC79F3" w14:textId="77777777" w:rsidR="001A69B6" w:rsidRPr="00D5525C" w:rsidRDefault="001A69B6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DF3837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07C8720" w14:textId="77777777" w:rsidR="001A69B6" w:rsidRPr="00D5525C" w:rsidRDefault="001A69B6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5894E5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2554C67F" w14:textId="77777777" w:rsidR="001A69B6" w:rsidRPr="00D5525C" w:rsidRDefault="001A69B6" w:rsidP="001A69B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FBD8B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E275B4E" w14:textId="77777777" w:rsidR="001A69B6" w:rsidRPr="00D5525C" w:rsidRDefault="001A69B6" w:rsidP="001A69B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9B6" w:rsidRPr="00D5525C" w14:paraId="355E2C70" w14:textId="77777777" w:rsidTr="00161701">
        <w:trPr>
          <w:trHeight w:val="353"/>
        </w:trPr>
        <w:tc>
          <w:tcPr>
            <w:tcW w:w="3931" w:type="dxa"/>
          </w:tcPr>
          <w:p w14:paraId="69F0899A" w14:textId="77777777" w:rsidR="001A69B6" w:rsidRPr="00D5525C" w:rsidRDefault="001A69B6" w:rsidP="001A69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บางกอก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สหประกันภัย จำกัด </w:t>
            </w:r>
            <w:r w:rsidRPr="00D5525C">
              <w:rPr>
                <w:rFonts w:ascii="Angsana New" w:hAnsi="Angsana New"/>
                <w:sz w:val="30"/>
                <w:szCs w:val="30"/>
              </w:rPr>
              <w:t>(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552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BDBBB07" w14:textId="5CBBC667" w:rsidR="001A69B6" w:rsidRPr="00D5525C" w:rsidRDefault="009D28C8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47A2CC77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B8AD1AA" w14:textId="3B48FC7F" w:rsidR="001A69B6" w:rsidRPr="00D5525C" w:rsidRDefault="00C76147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</w:tcPr>
          <w:p w14:paraId="279A37D5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625CAE62" w14:textId="3F8BA593" w:rsidR="001A69B6" w:rsidRPr="00D5525C" w:rsidRDefault="00C76147" w:rsidP="001A69B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</w:tcPr>
          <w:p w14:paraId="189AD4CC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6E25EDE" w14:textId="61379E53" w:rsidR="001A69B6" w:rsidRPr="00D5525C" w:rsidRDefault="00C76147" w:rsidP="001A69B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A69B6" w:rsidRPr="00D5525C" w14:paraId="650B6564" w14:textId="77777777" w:rsidTr="00161701">
        <w:tc>
          <w:tcPr>
            <w:tcW w:w="3931" w:type="dxa"/>
          </w:tcPr>
          <w:p w14:paraId="78DB8A98" w14:textId="09AC25A1" w:rsidR="001A69B6" w:rsidRPr="00D5525C" w:rsidRDefault="001A69B6" w:rsidP="001A69B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1960D51E" w14:textId="03A9EBF2" w:rsidR="001A69B6" w:rsidRPr="00D5525C" w:rsidRDefault="009D28C8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36" w:type="dxa"/>
          </w:tcPr>
          <w:p w14:paraId="32DCA8F4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64A764D" w14:textId="2C8D0E2A" w:rsidR="001A69B6" w:rsidRPr="00D5525C" w:rsidRDefault="00C76147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  <w:tc>
          <w:tcPr>
            <w:tcW w:w="236" w:type="dxa"/>
          </w:tcPr>
          <w:p w14:paraId="01A943C4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59956DF" w14:textId="5430D9C4" w:rsidR="001A69B6" w:rsidRPr="00D5525C" w:rsidRDefault="00C76147" w:rsidP="001A69B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36" w:type="dxa"/>
          </w:tcPr>
          <w:p w14:paraId="76A68A57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163565" w14:textId="2566023E" w:rsidR="001A69B6" w:rsidRPr="00D5525C" w:rsidRDefault="00C76147" w:rsidP="001A69B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1A69B6" w:rsidRPr="00D5525C" w14:paraId="4F78B8C5" w14:textId="77777777" w:rsidTr="00161701">
        <w:tc>
          <w:tcPr>
            <w:tcW w:w="3931" w:type="dxa"/>
          </w:tcPr>
          <w:p w14:paraId="013D975B" w14:textId="77777777" w:rsidR="001A69B6" w:rsidRPr="00D5525C" w:rsidRDefault="001A69B6" w:rsidP="001A69B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ลำปางฟู</w:t>
            </w:r>
            <w:r w:rsidRPr="00D5525C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ดโปรดักส์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32E4325C" w14:textId="28CD5232" w:rsidR="001A69B6" w:rsidRPr="00D5525C" w:rsidRDefault="009D28C8" w:rsidP="009D28C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76CC504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2CF2EBE" w14:textId="387CEE01" w:rsidR="001A69B6" w:rsidRPr="00D5525C" w:rsidRDefault="001A69B6" w:rsidP="00DF34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40E9B2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2520DC2" w14:textId="07D8D11A" w:rsidR="001A69B6" w:rsidRPr="00D5525C" w:rsidRDefault="00C76147" w:rsidP="000D427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0E698E2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983C710" w14:textId="587F8EB8" w:rsidR="001A69B6" w:rsidRPr="00D5525C" w:rsidRDefault="001A69B6" w:rsidP="00DF34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9B6" w:rsidRPr="00D5525C" w14:paraId="587D5644" w14:textId="77777777" w:rsidTr="00161701">
        <w:tc>
          <w:tcPr>
            <w:tcW w:w="3931" w:type="dxa"/>
          </w:tcPr>
          <w:p w14:paraId="65553ADA" w14:textId="77777777" w:rsidR="001A69B6" w:rsidRPr="00D5525C" w:rsidRDefault="001A69B6" w:rsidP="001A69B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34" w:type="dxa"/>
            <w:shd w:val="clear" w:color="auto" w:fill="auto"/>
          </w:tcPr>
          <w:p w14:paraId="11BF9C82" w14:textId="347FBCD3" w:rsidR="001A69B6" w:rsidRPr="00D5525C" w:rsidRDefault="009D28C8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236" w:type="dxa"/>
          </w:tcPr>
          <w:p w14:paraId="7EE3DC7F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68EF9F6" w14:textId="39172E00" w:rsidR="001A69B6" w:rsidRPr="00D5525C" w:rsidRDefault="00C76147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236" w:type="dxa"/>
          </w:tcPr>
          <w:p w14:paraId="361815BB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50665B9" w14:textId="6652998C" w:rsidR="001A69B6" w:rsidRPr="00D5525C" w:rsidRDefault="000D427C" w:rsidP="001A69B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794C49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57083CE" w14:textId="12EC0479" w:rsidR="001A69B6" w:rsidRPr="00D5525C" w:rsidRDefault="001A69B6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9B6" w:rsidRPr="00D5525C" w14:paraId="515A3DFC" w14:textId="77777777" w:rsidTr="00161701">
        <w:tc>
          <w:tcPr>
            <w:tcW w:w="3931" w:type="dxa"/>
          </w:tcPr>
          <w:p w14:paraId="5B636623" w14:textId="77777777" w:rsidR="001A69B6" w:rsidRPr="00D5525C" w:rsidRDefault="001A69B6" w:rsidP="001A69B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34" w:type="dxa"/>
            <w:shd w:val="clear" w:color="auto" w:fill="auto"/>
          </w:tcPr>
          <w:p w14:paraId="0F523B16" w14:textId="5B090BA8" w:rsidR="001A69B6" w:rsidRPr="00D5525C" w:rsidRDefault="009D28C8" w:rsidP="009D28C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36" w:type="dxa"/>
          </w:tcPr>
          <w:p w14:paraId="60B183D2" w14:textId="77777777" w:rsidR="001A69B6" w:rsidRPr="00D5525C" w:rsidRDefault="001A69B6" w:rsidP="001A69B6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51AFE69" w14:textId="6B5DCE31" w:rsidR="001A69B6" w:rsidRPr="00D5525C" w:rsidRDefault="001A69B6" w:rsidP="00DF341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9EC3EE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30CF6DBC" w14:textId="424ABA99" w:rsidR="001A69B6" w:rsidRPr="00D5525C" w:rsidRDefault="00C76147" w:rsidP="000D427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36" w:type="dxa"/>
          </w:tcPr>
          <w:p w14:paraId="20B18AD5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627D66F" w14:textId="37D857BD" w:rsidR="001A69B6" w:rsidRPr="00D5525C" w:rsidRDefault="001A69B6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9B6" w:rsidRPr="00D5525C" w14:paraId="149CD549" w14:textId="77777777" w:rsidTr="00161701">
        <w:tc>
          <w:tcPr>
            <w:tcW w:w="3931" w:type="dxa"/>
          </w:tcPr>
          <w:p w14:paraId="0E08C856" w14:textId="77777777" w:rsidR="001A69B6" w:rsidRPr="00D5525C" w:rsidRDefault="001A69B6" w:rsidP="001A69B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FA5247" w14:textId="4342DC3F" w:rsidR="001A69B6" w:rsidRPr="00D5525C" w:rsidRDefault="009D28C8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36" w:type="dxa"/>
          </w:tcPr>
          <w:p w14:paraId="7B3328C2" w14:textId="77777777" w:rsidR="001A69B6" w:rsidRPr="00D5525C" w:rsidRDefault="001A69B6" w:rsidP="001A69B6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74AF98CE" w14:textId="571AB0F4" w:rsidR="001A69B6" w:rsidRPr="00D5525C" w:rsidRDefault="00C76147" w:rsidP="00DF341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36" w:type="dxa"/>
          </w:tcPr>
          <w:p w14:paraId="0F861132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54E7678" w14:textId="6FC15A18" w:rsidR="001A69B6" w:rsidRPr="00D5525C" w:rsidRDefault="000D427C" w:rsidP="001A69B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3A220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480F78DF" w14:textId="3FC58675" w:rsidR="001A69B6" w:rsidRPr="00D5525C" w:rsidRDefault="001A69B6" w:rsidP="001A69B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9B6" w:rsidRPr="00D5525C" w14:paraId="6A4A3F4E" w14:textId="77777777" w:rsidTr="00161701">
        <w:tc>
          <w:tcPr>
            <w:tcW w:w="3931" w:type="dxa"/>
          </w:tcPr>
          <w:p w14:paraId="5FAF15ED" w14:textId="77777777" w:rsidR="001A69B6" w:rsidRPr="00D5525C" w:rsidRDefault="001A69B6" w:rsidP="001A69B6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E91F14" w14:textId="06E81C3D" w:rsidR="001A69B6" w:rsidRPr="00D5525C" w:rsidRDefault="009D28C8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1,325</w:t>
            </w:r>
          </w:p>
        </w:tc>
        <w:tc>
          <w:tcPr>
            <w:tcW w:w="236" w:type="dxa"/>
          </w:tcPr>
          <w:p w14:paraId="3C5A3761" w14:textId="77777777" w:rsidR="001A69B6" w:rsidRPr="00D5525C" w:rsidRDefault="001A69B6" w:rsidP="001A69B6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6C0B5A67" w14:textId="3B48401F" w:rsidR="001A69B6" w:rsidRPr="00D5525C" w:rsidRDefault="00C76147" w:rsidP="00DF3414">
            <w:pPr>
              <w:tabs>
                <w:tab w:val="decimal" w:pos="807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A69B6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36" w:type="dxa"/>
          </w:tcPr>
          <w:p w14:paraId="0A981D47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08A7EA03" w14:textId="1944CCCE" w:rsidR="001A69B6" w:rsidRPr="00244986" w:rsidRDefault="00C76147" w:rsidP="001A69B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244986" w:rsidRPr="002449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688</w:t>
            </w:r>
            <w:r w:rsidR="00244986" w:rsidRPr="002449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378</w:t>
            </w:r>
          </w:p>
        </w:tc>
        <w:tc>
          <w:tcPr>
            <w:tcW w:w="236" w:type="dxa"/>
          </w:tcPr>
          <w:p w14:paraId="2CC937ED" w14:textId="77777777" w:rsidR="001A69B6" w:rsidRPr="00D5525C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E7359D6" w14:textId="7A29208B" w:rsidR="001A69B6" w:rsidRPr="00D5525C" w:rsidRDefault="00C76147" w:rsidP="001A69B6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1A69B6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448</w:t>
            </w:r>
            <w:r w:rsidR="001A69B6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  <w:tr w:rsidR="00BA29AC" w:rsidRPr="00D5525C" w14:paraId="398B4FF5" w14:textId="77777777" w:rsidTr="00D5525C">
        <w:tc>
          <w:tcPr>
            <w:tcW w:w="3931" w:type="dxa"/>
            <w:vAlign w:val="bottom"/>
          </w:tcPr>
          <w:p w14:paraId="3D6B8800" w14:textId="5A92449A" w:rsidR="00BA29AC" w:rsidRPr="00D5525C" w:rsidRDefault="0000520B" w:rsidP="0000520B">
            <w:pPr>
              <w:tabs>
                <w:tab w:val="left" w:pos="720"/>
              </w:tabs>
              <w:spacing w:line="240" w:lineRule="auto"/>
              <w:ind w:left="254" w:hanging="254"/>
              <w:rPr>
                <w:rFonts w:ascii="Angsana New" w:hAnsi="Angsana New"/>
                <w:sz w:val="30"/>
                <w:szCs w:val="30"/>
                <w:cs/>
              </w:rPr>
            </w:pPr>
            <w:r w:rsidRPr="0000520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00520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</w:t>
            </w:r>
            <w:r w:rsidR="00456E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ะ</w:t>
            </w:r>
            <w:r w:rsidR="00456EE1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456E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00520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34" w:type="dxa"/>
            <w:shd w:val="clear" w:color="auto" w:fill="auto"/>
          </w:tcPr>
          <w:p w14:paraId="39E14A7F" w14:textId="77777777" w:rsidR="00BA29AC" w:rsidRDefault="00BA29AC" w:rsidP="00BA29AC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14D3AB8" w14:textId="197E7E87" w:rsidR="0000520B" w:rsidRPr="00D5525C" w:rsidRDefault="00C34126" w:rsidP="00C341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D29310" w14:textId="77777777" w:rsidR="00BA29AC" w:rsidRPr="00D5525C" w:rsidRDefault="00BA29AC" w:rsidP="00BA29AC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AEED3CC" w14:textId="77777777" w:rsidR="0000520B" w:rsidRDefault="0000520B" w:rsidP="00BA29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60AE12" w14:textId="12F3B837" w:rsidR="00BA29AC" w:rsidRPr="00D5525C" w:rsidRDefault="00BA29AC" w:rsidP="00BA29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02B9B0" w14:textId="77777777" w:rsidR="00BA29AC" w:rsidRPr="00D5525C" w:rsidRDefault="00BA29AC" w:rsidP="00BA29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14:paraId="5F4C2FA6" w14:textId="77777777" w:rsidR="00BA29AC" w:rsidRDefault="00BA29AC" w:rsidP="00BA29A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E9A63E9" w14:textId="24C8D244" w:rsidR="0000520B" w:rsidRPr="00D5525C" w:rsidRDefault="00C34126" w:rsidP="00C3412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F7CCB9" w14:textId="77777777" w:rsidR="00BA29AC" w:rsidRPr="00D5525C" w:rsidRDefault="00BA29AC" w:rsidP="00BA29A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428F324" w14:textId="77777777" w:rsidR="0000520B" w:rsidRDefault="0000520B" w:rsidP="00BA29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75780C" w14:textId="08CCCEDF" w:rsidR="00BA29AC" w:rsidRPr="00D5525C" w:rsidRDefault="00BA29AC" w:rsidP="00BA29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29AC" w:rsidRPr="00D5525C" w14:paraId="4715ABAA" w14:textId="77777777" w:rsidTr="00161701">
        <w:trPr>
          <w:trHeight w:val="67"/>
        </w:trPr>
        <w:tc>
          <w:tcPr>
            <w:tcW w:w="3931" w:type="dxa"/>
            <w:vAlign w:val="bottom"/>
          </w:tcPr>
          <w:p w14:paraId="573C7494" w14:textId="77777777" w:rsidR="00BA29AC" w:rsidRPr="00D5525C" w:rsidRDefault="00BA29AC" w:rsidP="00BA29A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134D2" w14:textId="50F99EF3" w:rsidR="00BA29AC" w:rsidRPr="00D5525C" w:rsidRDefault="009D28C8" w:rsidP="00BA29AC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1,325</w:t>
            </w:r>
          </w:p>
        </w:tc>
        <w:tc>
          <w:tcPr>
            <w:tcW w:w="236" w:type="dxa"/>
          </w:tcPr>
          <w:p w14:paraId="57643B12" w14:textId="77777777" w:rsidR="00BA29AC" w:rsidRPr="00D5525C" w:rsidRDefault="00BA29AC" w:rsidP="00BA29A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B3B1920" w14:textId="2005291C" w:rsidR="00BA29AC" w:rsidRPr="00D5525C" w:rsidRDefault="00C76147" w:rsidP="00BA29AC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BA29AC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36" w:type="dxa"/>
          </w:tcPr>
          <w:p w14:paraId="653FB691" w14:textId="77777777" w:rsidR="00BA29AC" w:rsidRPr="00D5525C" w:rsidRDefault="00BA29AC" w:rsidP="00BA29A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BBFA0" w14:textId="33D891A2" w:rsidR="00BA29AC" w:rsidRPr="00D5525C" w:rsidRDefault="00C76147" w:rsidP="00BA29AC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2449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688</w:t>
            </w:r>
            <w:r w:rsidR="002449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378</w:t>
            </w:r>
          </w:p>
        </w:tc>
        <w:tc>
          <w:tcPr>
            <w:tcW w:w="236" w:type="dxa"/>
          </w:tcPr>
          <w:p w14:paraId="6D034CFE" w14:textId="77777777" w:rsidR="00BA29AC" w:rsidRPr="00D5525C" w:rsidRDefault="00BA29AC" w:rsidP="00BA29AC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32AD8D62" w14:textId="3B08D1B3" w:rsidR="00BA29AC" w:rsidRPr="00D5525C" w:rsidRDefault="00C76147" w:rsidP="00BA29AC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BA29AC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448</w:t>
            </w:r>
            <w:r w:rsidR="00BA29AC"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</w:tbl>
    <w:p w14:paraId="0012F692" w14:textId="0EC5A8BC" w:rsidR="003D753D" w:rsidRDefault="003D753D">
      <w:pPr>
        <w:spacing w:line="240" w:lineRule="auto"/>
        <w:rPr>
          <w:rFonts w:ascii="Angsana New" w:hAnsi="Angsana New"/>
          <w:sz w:val="20"/>
          <w:szCs w:val="20"/>
        </w:rPr>
      </w:pPr>
    </w:p>
    <w:p w14:paraId="4FE6E034" w14:textId="673415A9" w:rsidR="0000520B" w:rsidRDefault="0000520B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931"/>
        <w:gridCol w:w="1134"/>
        <w:gridCol w:w="236"/>
        <w:gridCol w:w="1135"/>
        <w:gridCol w:w="236"/>
        <w:gridCol w:w="1135"/>
        <w:gridCol w:w="236"/>
        <w:gridCol w:w="1135"/>
      </w:tblGrid>
      <w:tr w:rsidR="0000520B" w:rsidRPr="00744476" w14:paraId="1FB2E726" w14:textId="77777777" w:rsidTr="0000520B">
        <w:trPr>
          <w:tblHeader/>
        </w:trPr>
        <w:tc>
          <w:tcPr>
            <w:tcW w:w="3931" w:type="dxa"/>
          </w:tcPr>
          <w:p w14:paraId="3F025676" w14:textId="2FD51549" w:rsidR="0000520B" w:rsidRPr="00744476" w:rsidRDefault="0000520B" w:rsidP="00504C9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5" w:type="dxa"/>
            <w:gridSpan w:val="3"/>
          </w:tcPr>
          <w:p w14:paraId="57BBC189" w14:textId="77777777" w:rsidR="0000520B" w:rsidRPr="00744476" w:rsidRDefault="0000520B" w:rsidP="00504C9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8FC8859" w14:textId="77777777" w:rsidR="0000520B" w:rsidRPr="00744476" w:rsidRDefault="0000520B" w:rsidP="00504C9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6" w:type="dxa"/>
            <w:gridSpan w:val="3"/>
          </w:tcPr>
          <w:p w14:paraId="6B07A787" w14:textId="77777777" w:rsidR="0000520B" w:rsidRPr="00744476" w:rsidRDefault="0000520B" w:rsidP="00504C9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20B" w:rsidRPr="00744476" w14:paraId="0D5BCF05" w14:textId="77777777" w:rsidTr="0000520B">
        <w:trPr>
          <w:tblHeader/>
        </w:trPr>
        <w:tc>
          <w:tcPr>
            <w:tcW w:w="3931" w:type="dxa"/>
          </w:tcPr>
          <w:p w14:paraId="2D5A4F15" w14:textId="77777777" w:rsidR="0000520B" w:rsidRPr="00744476" w:rsidRDefault="0000520B" w:rsidP="00504C9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C98ADE5" w14:textId="7197D3E0" w:rsidR="0000520B" w:rsidRPr="00744476" w:rsidRDefault="00C76147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08541F28" w14:textId="77777777" w:rsidR="0000520B" w:rsidRPr="00744476" w:rsidRDefault="0000520B" w:rsidP="00504C9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E3C09D7" w14:textId="16B50CEE" w:rsidR="0000520B" w:rsidRPr="00744476" w:rsidRDefault="00C76147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0523B73" w14:textId="77777777" w:rsidR="0000520B" w:rsidRPr="00744476" w:rsidRDefault="0000520B" w:rsidP="00504C9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6DBF630C" w14:textId="1C0318D1" w:rsidR="0000520B" w:rsidRPr="00744476" w:rsidRDefault="00C76147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247AD02" w14:textId="77777777" w:rsidR="0000520B" w:rsidRPr="00744476" w:rsidRDefault="0000520B" w:rsidP="00504C9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2C5124B" w14:textId="36959532" w:rsidR="0000520B" w:rsidRPr="00744476" w:rsidRDefault="00C76147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00520B" w:rsidRPr="00744476" w14:paraId="61AE9D53" w14:textId="77777777" w:rsidTr="0000520B">
        <w:trPr>
          <w:tblHeader/>
        </w:trPr>
        <w:tc>
          <w:tcPr>
            <w:tcW w:w="3931" w:type="dxa"/>
          </w:tcPr>
          <w:p w14:paraId="1621AB64" w14:textId="77777777" w:rsidR="0000520B" w:rsidRPr="00744476" w:rsidRDefault="0000520B" w:rsidP="00504C9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24B8D420" w14:textId="77777777" w:rsidR="0000520B" w:rsidRPr="00744476" w:rsidRDefault="0000520B" w:rsidP="00504C9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0520B" w:rsidRPr="001F7848" w14:paraId="5F53D5F2" w14:textId="77777777" w:rsidTr="0000520B">
        <w:trPr>
          <w:trHeight w:val="70"/>
        </w:trPr>
        <w:tc>
          <w:tcPr>
            <w:tcW w:w="3931" w:type="dxa"/>
          </w:tcPr>
          <w:p w14:paraId="02D660DB" w14:textId="4397171A" w:rsidR="0000520B" w:rsidRPr="001F7848" w:rsidRDefault="0000520B" w:rsidP="0000520B">
            <w:pPr>
              <w:spacing w:line="240" w:lineRule="auto"/>
              <w:ind w:left="254" w:hanging="2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0520B">
              <w:rPr>
                <w:rFonts w:asciiTheme="majorBidi" w:hAnsiTheme="majorBidi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1134" w:type="dxa"/>
            <w:shd w:val="clear" w:color="auto" w:fill="auto"/>
          </w:tcPr>
          <w:p w14:paraId="754E7404" w14:textId="77777777" w:rsidR="0000520B" w:rsidRPr="001F7848" w:rsidRDefault="0000520B" w:rsidP="00504C9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C5C214" w14:textId="77777777" w:rsidR="0000520B" w:rsidRPr="001F7848" w:rsidRDefault="0000520B" w:rsidP="00504C9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06B35728" w14:textId="77777777" w:rsidR="0000520B" w:rsidRDefault="0000520B" w:rsidP="00504C9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9233D80" w14:textId="77777777" w:rsidR="0000520B" w:rsidRPr="001F7848" w:rsidRDefault="0000520B" w:rsidP="00504C9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shd w:val="clear" w:color="auto" w:fill="auto"/>
          </w:tcPr>
          <w:p w14:paraId="47FB122B" w14:textId="77777777" w:rsidR="0000520B" w:rsidRPr="001F7848" w:rsidRDefault="0000520B" w:rsidP="00504C94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5F4DE15" w14:textId="77777777" w:rsidR="0000520B" w:rsidRPr="001F7848" w:rsidRDefault="0000520B" w:rsidP="00504C9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14:paraId="1DF872AB" w14:textId="77777777" w:rsidR="0000520B" w:rsidRDefault="0000520B" w:rsidP="00504C94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00520B" w:rsidRPr="001F7848" w14:paraId="2A5899CD" w14:textId="77777777" w:rsidTr="0000520B">
        <w:trPr>
          <w:trHeight w:val="70"/>
        </w:trPr>
        <w:tc>
          <w:tcPr>
            <w:tcW w:w="3931" w:type="dxa"/>
          </w:tcPr>
          <w:p w14:paraId="2E439E39" w14:textId="52150F7F" w:rsidR="0000520B" w:rsidRPr="0000520B" w:rsidRDefault="0000520B" w:rsidP="000E1557">
            <w:pPr>
              <w:spacing w:line="240" w:lineRule="auto"/>
              <w:ind w:left="336" w:hanging="9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0520B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00520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520B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ีนาคม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19CD77" w14:textId="77777777" w:rsidR="0000520B" w:rsidRPr="001F7848" w:rsidRDefault="0000520B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EC497D" w14:textId="77777777" w:rsidR="0000520B" w:rsidRPr="001F7848" w:rsidRDefault="0000520B" w:rsidP="00504C9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66CC129B" w14:textId="77777777" w:rsidR="0000520B" w:rsidRDefault="0000520B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DF2A81D" w14:textId="77777777" w:rsidR="0000520B" w:rsidRPr="001F7848" w:rsidRDefault="0000520B" w:rsidP="00504C9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283847" w14:textId="77777777" w:rsidR="0000520B" w:rsidRPr="001F7848" w:rsidRDefault="0000520B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03CA2C" w14:textId="77777777" w:rsidR="0000520B" w:rsidRPr="001F7848" w:rsidRDefault="0000520B" w:rsidP="00504C94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vAlign w:val="bottom"/>
          </w:tcPr>
          <w:p w14:paraId="6F6FAD4F" w14:textId="77777777" w:rsidR="0000520B" w:rsidRDefault="0000520B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4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85EBAFB" w14:textId="77777777" w:rsidR="0000520B" w:rsidRPr="002D1598" w:rsidRDefault="0000520B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270"/>
        <w:gridCol w:w="810"/>
        <w:gridCol w:w="236"/>
        <w:gridCol w:w="844"/>
        <w:gridCol w:w="270"/>
        <w:gridCol w:w="900"/>
      </w:tblGrid>
      <w:tr w:rsidR="00CE2164" w:rsidRPr="00F472FE" w14:paraId="58F1400D" w14:textId="77777777" w:rsidTr="007F0D10">
        <w:trPr>
          <w:trHeight w:val="240"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7289E09B" w14:textId="7ACA5E42" w:rsidR="00CE2164" w:rsidRPr="00F472FE" w:rsidRDefault="00CE2164" w:rsidP="007C23F5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2E7A8289" w14:textId="77777777" w:rsidR="00CE2164" w:rsidRPr="00F472FE" w:rsidRDefault="00CE2164" w:rsidP="00B37E5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2CEE9C5C" w14:textId="77777777" w:rsidR="00CE2164" w:rsidRPr="00F472FE" w:rsidRDefault="00CE2164" w:rsidP="00B37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A27E9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84BB9" w:rsidRPr="00F472FE" w14:paraId="592CD5A1" w14:textId="77777777" w:rsidTr="007F0D10">
        <w:trPr>
          <w:trHeight w:val="240"/>
        </w:trPr>
        <w:tc>
          <w:tcPr>
            <w:tcW w:w="3150" w:type="dxa"/>
            <w:tcBorders>
              <w:top w:val="nil"/>
            </w:tcBorders>
          </w:tcPr>
          <w:p w14:paraId="3A330944" w14:textId="77777777" w:rsidR="00084BB9" w:rsidRPr="00F472FE" w:rsidRDefault="00084BB9" w:rsidP="00084BB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2F747AD" w14:textId="77777777" w:rsidR="00084BB9" w:rsidRPr="00F472FE" w:rsidRDefault="00640271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</w:tcBorders>
          </w:tcPr>
          <w:p w14:paraId="738586BF" w14:textId="77777777" w:rsidR="00084BB9" w:rsidRPr="00F472FE" w:rsidRDefault="00640271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8F317D" w14:textId="77777777" w:rsidR="00084BB9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A7C06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24D66F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433B82" w14:textId="77777777" w:rsidR="00084BB9" w:rsidRPr="00F472FE" w:rsidRDefault="00084BB9" w:rsidP="00084B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24EEC9A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D7ABE2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E9D212" w14:textId="77777777" w:rsidR="00084BB9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</w:tr>
      <w:tr w:rsidR="00640271" w:rsidRPr="00F472FE" w14:paraId="14629F0C" w14:textId="77777777" w:rsidTr="007F0D10">
        <w:trPr>
          <w:trHeight w:val="240"/>
        </w:trPr>
        <w:tc>
          <w:tcPr>
            <w:tcW w:w="3150" w:type="dxa"/>
            <w:tcBorders>
              <w:top w:val="nil"/>
            </w:tcBorders>
          </w:tcPr>
          <w:p w14:paraId="280C5A35" w14:textId="77777777" w:rsidR="00640271" w:rsidRPr="00F472FE" w:rsidRDefault="00640271" w:rsidP="00084BB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CED5920" w14:textId="6488E14C" w:rsidR="00640271" w:rsidRPr="00F472FE" w:rsidRDefault="00C76147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640271"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</w:tcBorders>
          </w:tcPr>
          <w:p w14:paraId="38811178" w14:textId="6930D834" w:rsidR="00640271" w:rsidRPr="00640271" w:rsidRDefault="00C76147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6402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640271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มีนาคม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87F159" w14:textId="566F42F1" w:rsidR="00640271" w:rsidRPr="00F472FE" w:rsidRDefault="00C76147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640271"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42CB7B" w14:textId="77777777" w:rsidR="00640271" w:rsidRPr="00F472FE" w:rsidRDefault="00640271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98519F5" w14:textId="77777777" w:rsidR="00640271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419189" w14:textId="77777777" w:rsidR="00640271" w:rsidRPr="00F472FE" w:rsidRDefault="00640271" w:rsidP="00084B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8792430" w14:textId="77777777" w:rsidR="00640271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6E231A" w14:textId="77777777" w:rsidR="00640271" w:rsidRPr="00F472FE" w:rsidRDefault="00640271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E4551DF" w14:textId="013C88A4" w:rsidR="00640271" w:rsidRPr="00F472FE" w:rsidRDefault="00C76147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640271"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</w:tc>
      </w:tr>
      <w:tr w:rsidR="00084BB9" w:rsidRPr="00F472FE" w14:paraId="1F6C49F7" w14:textId="77777777" w:rsidTr="007F0D10">
        <w:trPr>
          <w:trHeight w:val="240"/>
        </w:trPr>
        <w:tc>
          <w:tcPr>
            <w:tcW w:w="3150" w:type="dxa"/>
            <w:tcBorders>
              <w:top w:val="nil"/>
            </w:tcBorders>
          </w:tcPr>
          <w:p w14:paraId="267C4A54" w14:textId="746E1A48" w:rsidR="00084BB9" w:rsidRPr="00F472FE" w:rsidRDefault="007F0D10" w:rsidP="007F0D10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900" w:type="dxa"/>
            <w:tcBorders>
              <w:top w:val="nil"/>
            </w:tcBorders>
          </w:tcPr>
          <w:p w14:paraId="093C507C" w14:textId="6C41898A" w:rsidR="00084BB9" w:rsidRPr="00283DA1" w:rsidRDefault="00C76147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0" w:type="dxa"/>
            <w:tcBorders>
              <w:top w:val="nil"/>
            </w:tcBorders>
          </w:tcPr>
          <w:p w14:paraId="69E861F6" w14:textId="0F44D619" w:rsidR="00084BB9" w:rsidRPr="00F472FE" w:rsidRDefault="00C76147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030E0F" w14:textId="5AF4C567" w:rsidR="00084BB9" w:rsidRPr="00F472FE" w:rsidRDefault="00C76147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3F1A4E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E11FC4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8C7EBE" w14:textId="77777777" w:rsidR="00084BB9" w:rsidRPr="00F472FE" w:rsidRDefault="00084BB9" w:rsidP="00084B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DE6FF03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D1F494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A0871D" w14:textId="44B5A669" w:rsidR="00084BB9" w:rsidRPr="00F472FE" w:rsidRDefault="00C76147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F472FE" w:rsidRPr="00F472FE" w14:paraId="7E758E63" w14:textId="77777777" w:rsidTr="007F0D10">
        <w:trPr>
          <w:trHeight w:val="240"/>
        </w:trPr>
        <w:tc>
          <w:tcPr>
            <w:tcW w:w="3150" w:type="dxa"/>
          </w:tcPr>
          <w:p w14:paraId="185E5ED3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7768932D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01E30CFA" w14:textId="77777777" w:rsidR="00F472FE" w:rsidRPr="00F472FE" w:rsidRDefault="00F472FE" w:rsidP="00F472F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F472FE" w:rsidRPr="00F472FE" w14:paraId="3A2A56D3" w14:textId="77777777" w:rsidTr="007F0D10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7EE45550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</w:tcPr>
          <w:p w14:paraId="18A9DDD1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7AF693A" w14:textId="77777777" w:rsidR="00F472FE" w:rsidRPr="00F472FE" w:rsidRDefault="00F472FE" w:rsidP="00F472F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F64A8CB" w14:textId="77777777" w:rsidR="00F472FE" w:rsidRPr="00F472FE" w:rsidRDefault="00F472FE" w:rsidP="00F472FE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AC3B9A" w14:textId="77777777" w:rsidR="00F472FE" w:rsidRPr="00F472FE" w:rsidRDefault="00F472FE" w:rsidP="00F472FE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1776434" w14:textId="77777777" w:rsidR="00F472FE" w:rsidRPr="00F472FE" w:rsidRDefault="00F472FE" w:rsidP="00F472FE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C4BEFE4" w14:textId="77777777" w:rsidR="00F472FE" w:rsidRPr="00F472FE" w:rsidRDefault="00F472FE" w:rsidP="00F472FE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</w:tcBorders>
          </w:tcPr>
          <w:p w14:paraId="283EBEDE" w14:textId="77777777" w:rsidR="00F472FE" w:rsidRPr="00F472FE" w:rsidRDefault="00F472FE" w:rsidP="00F472FE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A2D179A" w14:textId="77777777" w:rsidR="00F472FE" w:rsidRPr="00F472FE" w:rsidRDefault="00F472FE" w:rsidP="00F472FE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EEF3753" w14:textId="77777777" w:rsidR="00F472FE" w:rsidRPr="00F472FE" w:rsidRDefault="00F472FE" w:rsidP="00F472FE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B365D" w:rsidRPr="00F472FE" w14:paraId="10323895" w14:textId="77777777" w:rsidTr="006621FA">
        <w:tc>
          <w:tcPr>
            <w:tcW w:w="3150" w:type="dxa"/>
          </w:tcPr>
          <w:p w14:paraId="0551B73F" w14:textId="77777777" w:rsidR="00BB365D" w:rsidRPr="00F472FE" w:rsidRDefault="00BB365D" w:rsidP="00BB365D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2AEF9027" w14:textId="51353CA0" w:rsidR="00BB365D" w:rsidRPr="00F472FE" w:rsidRDefault="00BB365D" w:rsidP="00BB365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</w:tcPr>
          <w:p w14:paraId="4379FEB6" w14:textId="41C34680" w:rsidR="00BB365D" w:rsidRPr="00F472FE" w:rsidRDefault="00BB365D" w:rsidP="00BB365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A2D5E17" w14:textId="4FA40B15" w:rsidR="00BB365D" w:rsidRPr="00994219" w:rsidRDefault="00C76147" w:rsidP="00AC09D4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  <w:r w:rsidR="00BB36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F6740" w14:textId="77777777" w:rsidR="00BB365D" w:rsidRPr="00F472FE" w:rsidRDefault="00BB365D" w:rsidP="00BB365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7A90CB8" w14:textId="5AB03451" w:rsidR="00BB365D" w:rsidRPr="00857198" w:rsidRDefault="00BB365D" w:rsidP="00BB365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7D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59BC19" w14:textId="77777777" w:rsidR="00BB365D" w:rsidRPr="00F472FE" w:rsidRDefault="00BB365D" w:rsidP="00BB365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5C91C8F9" w14:textId="759ADD4C" w:rsidR="00BB365D" w:rsidRPr="00F472FE" w:rsidRDefault="00BB365D" w:rsidP="00BB365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65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D7D3A5" w14:textId="77777777" w:rsidR="00BB365D" w:rsidRPr="00F472FE" w:rsidRDefault="00BB365D" w:rsidP="00BB365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5DF3CF3" w14:textId="27CE1D9D" w:rsidR="00BB365D" w:rsidRPr="00F472FE" w:rsidRDefault="00C76147" w:rsidP="00AC09D4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</w:t>
            </w:r>
            <w:r w:rsidR="00BB36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096</w:t>
            </w:r>
          </w:p>
        </w:tc>
      </w:tr>
      <w:tr w:rsidR="00BB365D" w:rsidRPr="00F472FE" w14:paraId="510F2D9D" w14:textId="77777777" w:rsidTr="006621FA">
        <w:tc>
          <w:tcPr>
            <w:tcW w:w="3150" w:type="dxa"/>
          </w:tcPr>
          <w:p w14:paraId="71B15ACE" w14:textId="77777777" w:rsidR="00BB365D" w:rsidRPr="00F472FE" w:rsidRDefault="00BB365D" w:rsidP="00BB365D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900" w:type="dxa"/>
          </w:tcPr>
          <w:p w14:paraId="3BF59742" w14:textId="58CD8B7A" w:rsidR="00BB365D" w:rsidRPr="00F472FE" w:rsidRDefault="00BB365D" w:rsidP="00BB365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</w:tcPr>
          <w:p w14:paraId="57B893B8" w14:textId="444C9E19" w:rsidR="00BB365D" w:rsidRPr="00F472FE" w:rsidRDefault="00BB365D" w:rsidP="00BB365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F07E464" w14:textId="7A7B6B0F" w:rsidR="00BB365D" w:rsidRPr="00994219" w:rsidRDefault="00C76147" w:rsidP="00AC09D4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="00BB36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D1B568" w14:textId="77777777" w:rsidR="00BB365D" w:rsidRPr="00F472FE" w:rsidRDefault="00BB365D" w:rsidP="00BB365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42931E5" w14:textId="34D3E529" w:rsidR="00BB365D" w:rsidRPr="00F472FE" w:rsidRDefault="00BB365D" w:rsidP="00BB365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7D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6BF33C" w14:textId="77777777" w:rsidR="00BB365D" w:rsidRPr="00F472FE" w:rsidRDefault="00BB365D" w:rsidP="00BB365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575F24DB" w14:textId="51289AD4" w:rsidR="00BB365D" w:rsidRPr="00F472FE" w:rsidRDefault="00BB365D" w:rsidP="00BB365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65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15BA26" w14:textId="77777777" w:rsidR="00BB365D" w:rsidRPr="00F472FE" w:rsidRDefault="00BB365D" w:rsidP="00BB365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49346C7" w14:textId="4D74A681" w:rsidR="00BB365D" w:rsidRPr="00F472FE" w:rsidRDefault="00C76147" w:rsidP="00AC09D4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="00BB36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153</w:t>
            </w:r>
          </w:p>
        </w:tc>
      </w:tr>
      <w:tr w:rsidR="00BB365D" w:rsidRPr="00F472FE" w14:paraId="5D41976E" w14:textId="77777777" w:rsidTr="006621FA">
        <w:tc>
          <w:tcPr>
            <w:tcW w:w="3150" w:type="dxa"/>
          </w:tcPr>
          <w:p w14:paraId="48856114" w14:textId="77777777" w:rsidR="00BB365D" w:rsidRPr="00F472FE" w:rsidRDefault="00BB365D" w:rsidP="00BB365D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</w:tcPr>
          <w:p w14:paraId="3FEA082B" w14:textId="088877C5" w:rsidR="00BB365D" w:rsidRPr="00F472FE" w:rsidRDefault="00BB365D" w:rsidP="00BB365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</w:tcPr>
          <w:p w14:paraId="1048338A" w14:textId="79D01C2F" w:rsidR="00BB365D" w:rsidRPr="00F472FE" w:rsidRDefault="00BB365D" w:rsidP="00BB365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CEDE769" w14:textId="53A30B7A" w:rsidR="00BB365D" w:rsidRPr="00F472FE" w:rsidRDefault="00C76147" w:rsidP="00AC09D4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="00BB36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D37C6B" w14:textId="77777777" w:rsidR="00BB365D" w:rsidRPr="00F472FE" w:rsidRDefault="00BB365D" w:rsidP="00BB365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0558BD1D" w14:textId="599EA184" w:rsidR="00BB365D" w:rsidRPr="00F472FE" w:rsidRDefault="00BB365D" w:rsidP="00BB365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5BA367" w14:textId="77777777" w:rsidR="00BB365D" w:rsidRPr="00F472FE" w:rsidRDefault="00BB365D" w:rsidP="00BB365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2E988428" w14:textId="1DC8985A" w:rsidR="00BB365D" w:rsidRPr="00F472FE" w:rsidRDefault="00BB365D" w:rsidP="00BB365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5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12AEED" w14:textId="77777777" w:rsidR="00BB365D" w:rsidRPr="00F472FE" w:rsidRDefault="00BB365D" w:rsidP="00BB365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3CD7D02" w14:textId="28D466EF" w:rsidR="00BB365D" w:rsidRPr="00F472FE" w:rsidRDefault="00C76147" w:rsidP="00AC09D4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="00BB36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993</w:t>
            </w:r>
          </w:p>
        </w:tc>
      </w:tr>
      <w:tr w:rsidR="00ED45EF" w:rsidRPr="00F472FE" w14:paraId="7B978F5B" w14:textId="77777777" w:rsidTr="007F0D10">
        <w:tc>
          <w:tcPr>
            <w:tcW w:w="3150" w:type="dxa"/>
          </w:tcPr>
          <w:p w14:paraId="385B51C5" w14:textId="028C7F67" w:rsidR="00ED45EF" w:rsidRPr="00F472FE" w:rsidRDefault="00ED45EF" w:rsidP="00ED45E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โรงกลั่นน้ำมันทีพีไอ (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1997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14:paraId="225CC13E" w14:textId="77777777" w:rsidR="00ED45EF" w:rsidRPr="00F472FE" w:rsidRDefault="00ED45EF" w:rsidP="00ED45EF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6E36B9" w14:textId="77777777" w:rsidR="00ED45EF" w:rsidRPr="00F472FE" w:rsidRDefault="00ED45EF" w:rsidP="00ED45EF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E3630D3" w14:textId="77777777" w:rsidR="00ED45EF" w:rsidRPr="00F472FE" w:rsidRDefault="00ED45EF" w:rsidP="00AC09D4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FBCB6B" w14:textId="77777777" w:rsidR="00ED45EF" w:rsidRPr="00F472FE" w:rsidRDefault="00ED45EF" w:rsidP="00ED45E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29B7ADA0" w14:textId="77777777" w:rsidR="00ED45EF" w:rsidRPr="00F472FE" w:rsidRDefault="00ED45EF" w:rsidP="00ED45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8CA061" w14:textId="77777777" w:rsidR="00ED45EF" w:rsidRPr="00F472FE" w:rsidRDefault="00ED45EF" w:rsidP="00ED45E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F16721" w14:textId="77777777" w:rsidR="00ED45EF" w:rsidRPr="00F472FE" w:rsidRDefault="00ED45EF" w:rsidP="00ED45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0E382D" w14:textId="77777777" w:rsidR="00ED45EF" w:rsidRPr="00F472FE" w:rsidRDefault="00ED45EF" w:rsidP="00ED45E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78DF25C" w14:textId="77777777" w:rsidR="00ED45EF" w:rsidRPr="00F472FE" w:rsidRDefault="00ED45EF" w:rsidP="00AC09D4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ED45EF" w:rsidRPr="00F472FE" w14:paraId="60FC00C2" w14:textId="77777777" w:rsidTr="007F0D10">
        <w:tc>
          <w:tcPr>
            <w:tcW w:w="3150" w:type="dxa"/>
          </w:tcPr>
          <w:p w14:paraId="00639165" w14:textId="77777777" w:rsidR="00ED45EF" w:rsidRPr="00F472FE" w:rsidRDefault="00ED45EF" w:rsidP="00ED45EF">
            <w:pPr>
              <w:tabs>
                <w:tab w:val="left" w:pos="468"/>
                <w:tab w:val="left" w:pos="720"/>
              </w:tabs>
              <w:spacing w:line="240" w:lineRule="auto"/>
              <w:ind w:right="-108" w:firstLine="24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900" w:type="dxa"/>
          </w:tcPr>
          <w:p w14:paraId="06CD8292" w14:textId="14C096D3" w:rsidR="00ED45EF" w:rsidRPr="00F472FE" w:rsidRDefault="00ED45EF" w:rsidP="00ED45EF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</w:tcPr>
          <w:p w14:paraId="1516DB55" w14:textId="721A75DB" w:rsidR="00ED45EF" w:rsidRPr="00F472FE" w:rsidRDefault="00ED45EF" w:rsidP="00ED45EF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8E907E4" w14:textId="1D0A6DEB" w:rsidR="00ED45EF" w:rsidRPr="00F472FE" w:rsidRDefault="00C76147" w:rsidP="00AC09D4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="00ED45EF" w:rsidRPr="002611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E06D04" w14:textId="77777777" w:rsidR="00ED45EF" w:rsidRPr="00F472FE" w:rsidRDefault="00ED45EF" w:rsidP="00ED45EF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52C2F09B" w14:textId="43BFBB2D" w:rsidR="00ED45EF" w:rsidRPr="00857198" w:rsidRDefault="00C76147" w:rsidP="00AC09D4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ED45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954AB5" w14:textId="77777777" w:rsidR="00ED45EF" w:rsidRPr="00F472FE" w:rsidRDefault="00ED45EF" w:rsidP="00ED45EF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FBC33" w14:textId="3389664D" w:rsidR="00ED45EF" w:rsidRPr="00F472FE" w:rsidRDefault="00BB365D" w:rsidP="00ED45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7D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C3BE13" w14:textId="77777777" w:rsidR="00ED45EF" w:rsidRPr="00F472FE" w:rsidRDefault="00ED45EF" w:rsidP="00ED45EF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85FDF09" w14:textId="557B09F4" w:rsidR="00ED45EF" w:rsidRPr="00F472FE" w:rsidRDefault="00C76147" w:rsidP="00AC09D4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399</w:t>
            </w:r>
            <w:r w:rsidR="00BB36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858</w:t>
            </w:r>
          </w:p>
        </w:tc>
      </w:tr>
      <w:tr w:rsidR="00857198" w:rsidRPr="00F472FE" w14:paraId="26FBDF90" w14:textId="77777777" w:rsidTr="007F0D10">
        <w:tc>
          <w:tcPr>
            <w:tcW w:w="3150" w:type="dxa"/>
          </w:tcPr>
          <w:p w14:paraId="3EB5FDED" w14:textId="77777777" w:rsidR="00857198" w:rsidRPr="00F472FE" w:rsidRDefault="00857198" w:rsidP="00857198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</w:p>
        </w:tc>
        <w:tc>
          <w:tcPr>
            <w:tcW w:w="900" w:type="dxa"/>
          </w:tcPr>
          <w:p w14:paraId="66DB32B4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3519C8" w14:textId="77777777" w:rsidR="00857198" w:rsidRPr="00F472FE" w:rsidRDefault="00857198" w:rsidP="00857198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A2AC0D5" w14:textId="77777777" w:rsidR="00857198" w:rsidRPr="00F472FE" w:rsidRDefault="00857198" w:rsidP="00AC09D4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34878B" w14:textId="77777777" w:rsidR="00857198" w:rsidRPr="00F472FE" w:rsidRDefault="00857198" w:rsidP="00857198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2B40BA03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2CC8BF" w14:textId="77777777" w:rsidR="00857198" w:rsidRPr="00F472FE" w:rsidRDefault="00857198" w:rsidP="00857198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E4869" w14:textId="77777777" w:rsidR="00857198" w:rsidRPr="00F472FE" w:rsidRDefault="00857198" w:rsidP="0085719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CCDC42" w14:textId="77777777" w:rsidR="00857198" w:rsidRPr="00F472FE" w:rsidRDefault="00857198" w:rsidP="00857198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C2A89F9" w14:textId="4DF0A256" w:rsidR="00857198" w:rsidRPr="00F472FE" w:rsidRDefault="00857198" w:rsidP="00AC09D4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BB365D" w:rsidRPr="00F472FE" w14:paraId="0D198414" w14:textId="77777777" w:rsidTr="006621FA">
        <w:tc>
          <w:tcPr>
            <w:tcW w:w="3150" w:type="dxa"/>
          </w:tcPr>
          <w:p w14:paraId="27BC6371" w14:textId="77777777" w:rsidR="00BB365D" w:rsidRPr="00F472FE" w:rsidRDefault="00BB365D" w:rsidP="00BB365D">
            <w:pPr>
              <w:tabs>
                <w:tab w:val="left" w:pos="720"/>
              </w:tabs>
              <w:spacing w:line="240" w:lineRule="auto"/>
              <w:ind w:left="210" w:right="-108" w:firstLine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14:paraId="013FAE83" w14:textId="545B439F" w:rsidR="00BB365D" w:rsidRPr="00F472FE" w:rsidRDefault="00BB365D" w:rsidP="00BB365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</w:tcPr>
          <w:p w14:paraId="03167D82" w14:textId="04DE3B9E" w:rsidR="00BB365D" w:rsidRPr="00F472FE" w:rsidRDefault="00BB365D" w:rsidP="00BB365D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0D99443" w14:textId="7D7AE2ED" w:rsidR="00BB365D" w:rsidRPr="00F472FE" w:rsidRDefault="00C76147" w:rsidP="00AC09D4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BB36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197784" w14:textId="77777777" w:rsidR="00BB365D" w:rsidRPr="00F472FE" w:rsidRDefault="00BB365D" w:rsidP="00BB365D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1A0AAB61" w14:textId="70318D9E" w:rsidR="00BB365D" w:rsidRPr="00857198" w:rsidRDefault="00BB365D" w:rsidP="00BB365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5D6EB6" w14:textId="77777777" w:rsidR="00BB365D" w:rsidRPr="00F472FE" w:rsidRDefault="00BB365D" w:rsidP="00BB365D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696CFC5E" w14:textId="1768B10E" w:rsidR="00BB365D" w:rsidRPr="00F472FE" w:rsidRDefault="00BB365D" w:rsidP="00BB365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12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1A85D8" w14:textId="77777777" w:rsidR="00BB365D" w:rsidRPr="00F472FE" w:rsidRDefault="00BB365D" w:rsidP="00BB365D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58D699D" w14:textId="0DA56AB4" w:rsidR="00BB365D" w:rsidRPr="00F472FE" w:rsidRDefault="00C76147" w:rsidP="00AC09D4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BB36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790</w:t>
            </w:r>
          </w:p>
        </w:tc>
      </w:tr>
      <w:tr w:rsidR="00705D2B" w:rsidRPr="00F472FE" w14:paraId="1822BA38" w14:textId="77777777" w:rsidTr="006621FA">
        <w:tc>
          <w:tcPr>
            <w:tcW w:w="3150" w:type="dxa"/>
          </w:tcPr>
          <w:p w14:paraId="067AD66E" w14:textId="3E0A8B6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left="210" w:right="-108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83F">
              <w:rPr>
                <w:rFonts w:asciiTheme="majorBidi" w:hAnsiTheme="majorBidi"/>
                <w:sz w:val="26"/>
                <w:szCs w:val="26"/>
                <w:cs/>
              </w:rPr>
              <w:t>บริษัท ทีพีไอ รักษ์สุขภาพ จำกัด</w:t>
            </w:r>
          </w:p>
        </w:tc>
        <w:tc>
          <w:tcPr>
            <w:tcW w:w="900" w:type="dxa"/>
          </w:tcPr>
          <w:p w14:paraId="3180FB99" w14:textId="471251A6" w:rsidR="00705D2B" w:rsidRPr="00F472FE" w:rsidRDefault="00705D2B" w:rsidP="00705D2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</w:tcPr>
          <w:p w14:paraId="3C40FAEB" w14:textId="557FF1DE" w:rsidR="00705D2B" w:rsidRPr="00F472FE" w:rsidRDefault="00705D2B" w:rsidP="00705D2B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MLR - 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3E6D726" w14:textId="7993235B" w:rsidR="00705D2B" w:rsidRPr="00F472FE" w:rsidRDefault="00C76147" w:rsidP="00705D2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05D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D8951C" w14:textId="77777777" w:rsidR="00705D2B" w:rsidRPr="00F472FE" w:rsidRDefault="00705D2B" w:rsidP="00705D2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34DD37E0" w14:textId="3812E6C0" w:rsidR="00705D2B" w:rsidRPr="00857198" w:rsidRDefault="00705D2B" w:rsidP="00705D2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B56B03" w14:textId="77777777" w:rsidR="00705D2B" w:rsidRPr="00F472FE" w:rsidRDefault="00705D2B" w:rsidP="00705D2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3BD71560" w14:textId="265D1F68" w:rsidR="00705D2B" w:rsidRPr="00F472FE" w:rsidRDefault="00705D2B" w:rsidP="00705D2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12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5BE20F" w14:textId="77777777" w:rsidR="00705D2B" w:rsidRPr="00F472FE" w:rsidRDefault="00705D2B" w:rsidP="00705D2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0FC3FA6" w14:textId="19FA7206" w:rsidR="00705D2B" w:rsidRPr="00F472FE" w:rsidRDefault="00C76147" w:rsidP="00705D2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705D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705D2B" w:rsidRPr="00F472FE" w14:paraId="51B72D1C" w14:textId="77777777" w:rsidTr="007F0D10">
        <w:tc>
          <w:tcPr>
            <w:tcW w:w="3150" w:type="dxa"/>
          </w:tcPr>
          <w:p w14:paraId="26ECB727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23B1C5F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0BC541D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3F389B8" w14:textId="488C88F5" w:rsidR="00705D2B" w:rsidRPr="00994219" w:rsidRDefault="00C76147" w:rsidP="00705D2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  <w:r w:rsidR="00705D2B" w:rsidRPr="00283D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</w:p>
        </w:tc>
        <w:tc>
          <w:tcPr>
            <w:tcW w:w="270" w:type="dxa"/>
          </w:tcPr>
          <w:p w14:paraId="50F71FA0" w14:textId="77777777" w:rsidR="00705D2B" w:rsidRPr="00F472FE" w:rsidRDefault="00705D2B" w:rsidP="00705D2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3385176A" w14:textId="6183595C" w:rsidR="00705D2B" w:rsidRPr="00AC09D4" w:rsidRDefault="00C76147" w:rsidP="00705D2B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705D2B" w:rsidRPr="00AC09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</w:tcPr>
          <w:p w14:paraId="13E012A1" w14:textId="77777777" w:rsidR="00705D2B" w:rsidRPr="00F472FE" w:rsidRDefault="00705D2B" w:rsidP="00705D2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376B27" w14:textId="51230E68" w:rsidR="00705D2B" w:rsidRPr="00F472FE" w:rsidRDefault="00705D2B" w:rsidP="00705D2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671687A4" w14:textId="77777777" w:rsidR="00705D2B" w:rsidRPr="00F472FE" w:rsidRDefault="00705D2B" w:rsidP="00705D2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65E7B90" w14:textId="076CBB36" w:rsidR="00705D2B" w:rsidRPr="00F472FE" w:rsidRDefault="00C76147" w:rsidP="00705D2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816</w:t>
            </w:r>
            <w:r w:rsidR="00705D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</w:p>
        </w:tc>
      </w:tr>
      <w:tr w:rsidR="00705D2B" w:rsidRPr="00F472FE" w14:paraId="038AE017" w14:textId="77777777" w:rsidTr="007F0D10">
        <w:trPr>
          <w:trHeight w:val="80"/>
        </w:trPr>
        <w:tc>
          <w:tcPr>
            <w:tcW w:w="3150" w:type="dxa"/>
          </w:tcPr>
          <w:p w14:paraId="7B4A774A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72CF5634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2B00B4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7C6BDF3" w14:textId="6DB37499" w:rsidR="00705D2B" w:rsidRPr="00994219" w:rsidRDefault="00C76147" w:rsidP="00705D2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705D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14:paraId="4E71F4D5" w14:textId="77777777" w:rsidR="00705D2B" w:rsidRPr="00F472FE" w:rsidRDefault="00705D2B" w:rsidP="00705D2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4CA7C41" w14:textId="6C0E5464" w:rsidR="00705D2B" w:rsidRPr="00AC09D4" w:rsidRDefault="00C76147" w:rsidP="00705D2B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705D2B" w:rsidRPr="00AC09D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475</w:t>
            </w:r>
          </w:p>
        </w:tc>
        <w:tc>
          <w:tcPr>
            <w:tcW w:w="236" w:type="dxa"/>
            <w:tcBorders>
              <w:bottom w:val="nil"/>
            </w:tcBorders>
          </w:tcPr>
          <w:p w14:paraId="670D7A2A" w14:textId="77777777" w:rsidR="00705D2B" w:rsidRPr="00F472FE" w:rsidRDefault="00705D2B" w:rsidP="00705D2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149213" w14:textId="31C6C5DB" w:rsidR="00705D2B" w:rsidRPr="00F472FE" w:rsidRDefault="00705D2B" w:rsidP="00705D2B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="0016170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F349D33" w14:textId="77777777" w:rsidR="00705D2B" w:rsidRPr="00F472FE" w:rsidRDefault="00705D2B" w:rsidP="00705D2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07F6D25" w14:textId="1CE38E3D" w:rsidR="00705D2B" w:rsidRPr="00F472FE" w:rsidRDefault="00C76147" w:rsidP="00705D2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705D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="0016170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705D2B" w:rsidRPr="00F472FE" w14:paraId="62E37254" w14:textId="77777777" w:rsidTr="00AC09D4">
        <w:tc>
          <w:tcPr>
            <w:tcW w:w="3150" w:type="dxa"/>
          </w:tcPr>
          <w:p w14:paraId="01C375F3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4290A978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2C2314B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EE9ECC7" w14:textId="6F99179D" w:rsidR="00705D2B" w:rsidRPr="00AC09D4" w:rsidRDefault="00C76147" w:rsidP="00705D2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819</w:t>
            </w:r>
            <w:r w:rsidR="00705D2B" w:rsidRPr="00AC09D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2D62A9" w14:textId="77777777" w:rsidR="00705D2B" w:rsidRPr="00F472FE" w:rsidRDefault="00705D2B" w:rsidP="00705D2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14:paraId="6B2EDB76" w14:textId="5877B6EC" w:rsidR="00705D2B" w:rsidRPr="00AC09D4" w:rsidRDefault="00C76147" w:rsidP="00705D2B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</w:t>
            </w:r>
            <w:r w:rsidR="00705D2B" w:rsidRPr="00AC09D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A6378C" w14:textId="77777777" w:rsidR="00705D2B" w:rsidRPr="00AC09D4" w:rsidRDefault="00705D2B" w:rsidP="00705D2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ADF577" w14:textId="10F5EDF9" w:rsidR="00705D2B" w:rsidRPr="00AC09D4" w:rsidRDefault="00705D2B" w:rsidP="00705D2B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09D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 w:rsidR="00C76147" w:rsidRPr="00C761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Pr="00AC09D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C76147" w:rsidRPr="00C761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</w:t>
            </w:r>
            <w:r w:rsidR="0016170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AC09D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E9697" w14:textId="77777777" w:rsidR="00705D2B" w:rsidRPr="00F472FE" w:rsidRDefault="00705D2B" w:rsidP="00705D2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16D4202F" w14:textId="54F124AC" w:rsidR="00705D2B" w:rsidRPr="00AC09D4" w:rsidRDefault="00C76147" w:rsidP="00705D2B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 w:rsidR="00705D2B" w:rsidRPr="00AC09D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</w:t>
            </w:r>
            <w:r w:rsidR="0016170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</w:tr>
      <w:tr w:rsidR="00705D2B" w:rsidRPr="00F472FE" w14:paraId="10C693C9" w14:textId="77777777" w:rsidTr="00AC09D4">
        <w:tc>
          <w:tcPr>
            <w:tcW w:w="3150" w:type="dxa"/>
          </w:tcPr>
          <w:p w14:paraId="27E8405D" w14:textId="497BF341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155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900" w:type="dxa"/>
          </w:tcPr>
          <w:p w14:paraId="13F9FDCA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889E53A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D2BE0C6" w14:textId="77777777" w:rsidR="00705D2B" w:rsidRPr="00E13518" w:rsidRDefault="00705D2B" w:rsidP="00705D2B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5AEBC3" w14:textId="77777777" w:rsidR="00705D2B" w:rsidRPr="00F472FE" w:rsidRDefault="00705D2B" w:rsidP="00705D2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76137DE4" w14:textId="77777777" w:rsidR="00705D2B" w:rsidRPr="00F472FE" w:rsidRDefault="00705D2B" w:rsidP="00705D2B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D17CF3" w14:textId="77777777" w:rsidR="00705D2B" w:rsidRPr="00F472FE" w:rsidRDefault="00705D2B" w:rsidP="00705D2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53B3707C" w14:textId="77777777" w:rsidR="00705D2B" w:rsidRPr="00F472FE" w:rsidRDefault="00705D2B" w:rsidP="00705D2B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EF28B4" w14:textId="77777777" w:rsidR="00705D2B" w:rsidRPr="00F472FE" w:rsidRDefault="00705D2B" w:rsidP="00705D2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2F94B31" w14:textId="77777777" w:rsidR="00705D2B" w:rsidRPr="00F472FE" w:rsidRDefault="00705D2B" w:rsidP="00705D2B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705D2B" w:rsidRPr="00F472FE" w14:paraId="49338BB3" w14:textId="77777777" w:rsidTr="000F348C">
        <w:tc>
          <w:tcPr>
            <w:tcW w:w="3150" w:type="dxa"/>
          </w:tcPr>
          <w:p w14:paraId="3A5A860A" w14:textId="3B6ED7E1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</w:tcPr>
          <w:p w14:paraId="3DD502AD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FD486E8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74846E1" w14:textId="6994CE21" w:rsidR="00705D2B" w:rsidRPr="00AC09D4" w:rsidRDefault="00705D2B" w:rsidP="00705D2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803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3DBFC" w14:textId="77777777" w:rsidR="00705D2B" w:rsidRPr="00F472FE" w:rsidRDefault="00705D2B" w:rsidP="00705D2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CAB3FDE" w14:textId="25B63BE9" w:rsidR="00705D2B" w:rsidRPr="000F348C" w:rsidRDefault="0005505A" w:rsidP="000F34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34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BE0216" w14:textId="77777777" w:rsidR="00705D2B" w:rsidRPr="000F348C" w:rsidRDefault="00705D2B" w:rsidP="00705D2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5462E90C" w14:textId="1896796B" w:rsidR="00705D2B" w:rsidRPr="000F348C" w:rsidRDefault="0005505A" w:rsidP="000F348C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34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20,803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935024" w14:textId="77777777" w:rsidR="00705D2B" w:rsidRPr="000F348C" w:rsidRDefault="00705D2B" w:rsidP="00705D2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B766CAA" w14:textId="085D91CC" w:rsidR="00705D2B" w:rsidRPr="000F348C" w:rsidRDefault="0005505A" w:rsidP="000F34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34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05D2B" w:rsidRPr="00F472FE" w14:paraId="71584B54" w14:textId="77777777" w:rsidTr="000F348C">
        <w:tc>
          <w:tcPr>
            <w:tcW w:w="3150" w:type="dxa"/>
          </w:tcPr>
          <w:p w14:paraId="18AFEF98" w14:textId="236FF100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โรงกลั่นน้ำมันทีพีไอ (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1997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00" w:type="dxa"/>
          </w:tcPr>
          <w:p w14:paraId="308755B7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2F0097F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DA939EE" w14:textId="77777777" w:rsidR="00705D2B" w:rsidRPr="00AC09D4" w:rsidRDefault="00705D2B" w:rsidP="00705D2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2055C6" w14:textId="77777777" w:rsidR="00705D2B" w:rsidRPr="00F472FE" w:rsidRDefault="00705D2B" w:rsidP="00705D2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33875F80" w14:textId="77777777" w:rsidR="00705D2B" w:rsidRPr="000F348C" w:rsidRDefault="00705D2B" w:rsidP="00705D2B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B6791C8" w14:textId="77777777" w:rsidR="00705D2B" w:rsidRPr="000F348C" w:rsidRDefault="00705D2B" w:rsidP="00705D2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7F508F27" w14:textId="77777777" w:rsidR="00705D2B" w:rsidRPr="000F348C" w:rsidRDefault="00705D2B" w:rsidP="00705D2B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090C1C7" w14:textId="77777777" w:rsidR="00705D2B" w:rsidRPr="000F348C" w:rsidRDefault="00705D2B" w:rsidP="00705D2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5C66DDD0" w14:textId="77777777" w:rsidR="00705D2B" w:rsidRPr="000F348C" w:rsidRDefault="00705D2B" w:rsidP="00705D2B">
            <w:pPr>
              <w:tabs>
                <w:tab w:val="decimal" w:pos="8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05D2B" w:rsidRPr="00F472FE" w14:paraId="256A8CB1" w14:textId="77777777" w:rsidTr="001C39D0">
        <w:tc>
          <w:tcPr>
            <w:tcW w:w="3150" w:type="dxa"/>
          </w:tcPr>
          <w:p w14:paraId="79EB420E" w14:textId="4D5B0FAB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 w:firstLine="2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900" w:type="dxa"/>
          </w:tcPr>
          <w:p w14:paraId="5151FDB5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17EF4E0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E851357" w14:textId="67DF0A01" w:rsidR="00705D2B" w:rsidRPr="00AC09D4" w:rsidRDefault="00705D2B" w:rsidP="00705D2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76147" w:rsidRPr="00C761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216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439B8B" w14:textId="77777777" w:rsidR="00705D2B" w:rsidRPr="00F472FE" w:rsidRDefault="00705D2B" w:rsidP="00705D2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16B2DA0C" w14:textId="6DCE3917" w:rsidR="00705D2B" w:rsidRPr="000F348C" w:rsidRDefault="0005505A" w:rsidP="000F348C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F348C">
              <w:rPr>
                <w:rFonts w:asciiTheme="majorBidi" w:hAnsiTheme="majorBidi" w:cstheme="majorBidi"/>
                <w:sz w:val="26"/>
                <w:szCs w:val="26"/>
              </w:rPr>
              <w:t>(23,</w:t>
            </w:r>
            <w:r w:rsidRPr="000F34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202</w:t>
            </w:r>
            <w:r w:rsidRPr="000F34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63BAD3" w14:textId="77777777" w:rsidR="00705D2B" w:rsidRPr="000F348C" w:rsidRDefault="00705D2B" w:rsidP="00705D2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1B0320E6" w14:textId="5FBCAAAD" w:rsidR="00705D2B" w:rsidRPr="000F348C" w:rsidRDefault="0005505A" w:rsidP="000F34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34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11CEC6" w14:textId="77777777" w:rsidR="00705D2B" w:rsidRPr="000F348C" w:rsidRDefault="00705D2B" w:rsidP="00705D2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0367D1C" w14:textId="71B6AED2" w:rsidR="00705D2B" w:rsidRPr="000F348C" w:rsidRDefault="0005505A" w:rsidP="000F348C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34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(343,418)</w:t>
            </w:r>
          </w:p>
        </w:tc>
      </w:tr>
      <w:tr w:rsidR="00705D2B" w:rsidRPr="00F472FE" w14:paraId="4FB9C5CB" w14:textId="77777777" w:rsidTr="001C39D0">
        <w:tc>
          <w:tcPr>
            <w:tcW w:w="3150" w:type="dxa"/>
            <w:tcBorders>
              <w:bottom w:val="nil"/>
            </w:tcBorders>
          </w:tcPr>
          <w:p w14:paraId="5BF815B7" w14:textId="4D56DDEE" w:rsidR="00705D2B" w:rsidRPr="00DA64FF" w:rsidRDefault="00705D2B" w:rsidP="00705D2B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A64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29AC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26"/>
                <w:szCs w:val="26"/>
              </w:rPr>
              <w:br/>
            </w:r>
            <w:r w:rsidRPr="00BA29AC">
              <w:rPr>
                <w:rFonts w:asciiTheme="majorBidi" w:hAnsi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bottom w:val="nil"/>
            </w:tcBorders>
          </w:tcPr>
          <w:p w14:paraId="5765F1E2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CFD5439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14:paraId="1D9508D8" w14:textId="45786808" w:rsidR="00705D2B" w:rsidRPr="00857198" w:rsidRDefault="00705D2B" w:rsidP="00705D2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80FCF0" w14:textId="77777777" w:rsidR="00705D2B" w:rsidRPr="00F472FE" w:rsidRDefault="00705D2B" w:rsidP="00705D2B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748569" w14:textId="2467C765" w:rsidR="00705D2B" w:rsidRPr="000F348C" w:rsidRDefault="00705D2B" w:rsidP="00705D2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F01A8" w14:textId="77777777" w:rsidR="00705D2B" w:rsidRPr="000F348C" w:rsidRDefault="00705D2B" w:rsidP="00705D2B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F752D" w14:textId="0EC4867B" w:rsidR="00705D2B" w:rsidRPr="000F348C" w:rsidRDefault="00705D2B" w:rsidP="00705D2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F35D0" w14:textId="77777777" w:rsidR="00705D2B" w:rsidRPr="000F348C" w:rsidRDefault="00705D2B" w:rsidP="00705D2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6026B5" w14:textId="7EE5C991" w:rsidR="00705D2B" w:rsidRPr="000F348C" w:rsidRDefault="00705D2B" w:rsidP="00705D2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34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705D2B" w:rsidRPr="00F472FE" w14:paraId="5595D4B4" w14:textId="77777777" w:rsidTr="001C39D0">
        <w:tc>
          <w:tcPr>
            <w:tcW w:w="3150" w:type="dxa"/>
            <w:tcBorders>
              <w:bottom w:val="nil"/>
            </w:tcBorders>
          </w:tcPr>
          <w:p w14:paraId="24E5E6FF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22DB8DD8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BDD5CB3" w14:textId="77777777" w:rsidR="00705D2B" w:rsidRPr="00F472FE" w:rsidRDefault="00705D2B" w:rsidP="00705D2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3A38EF" w14:textId="0D45DEED" w:rsidR="00705D2B" w:rsidRPr="00F472FE" w:rsidRDefault="00C76147" w:rsidP="00705D2B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478</w:t>
            </w:r>
            <w:r w:rsidR="00705D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014</w:t>
            </w:r>
          </w:p>
        </w:tc>
        <w:tc>
          <w:tcPr>
            <w:tcW w:w="270" w:type="dxa"/>
            <w:tcBorders>
              <w:bottom w:val="nil"/>
            </w:tcBorders>
          </w:tcPr>
          <w:p w14:paraId="12A716F9" w14:textId="77777777" w:rsidR="00705D2B" w:rsidRPr="00F472FE" w:rsidRDefault="00705D2B" w:rsidP="00705D2B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F290262" w14:textId="21FDDB0E" w:rsidR="00705D2B" w:rsidRPr="000F348C" w:rsidRDefault="00705D2B" w:rsidP="00705D2B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4D3EB8" w14:textId="77777777" w:rsidR="00705D2B" w:rsidRPr="000F348C" w:rsidRDefault="00705D2B" w:rsidP="00705D2B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556BFFDF" w14:textId="58ADE382" w:rsidR="00705D2B" w:rsidRPr="000F348C" w:rsidRDefault="00705D2B" w:rsidP="00705D2B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43DE7C" w14:textId="77777777" w:rsidR="00705D2B" w:rsidRPr="000F348C" w:rsidRDefault="00705D2B" w:rsidP="00705D2B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B1808" w14:textId="553F987B" w:rsidR="00705D2B" w:rsidRPr="000F348C" w:rsidRDefault="000F348C" w:rsidP="000F348C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476,676</w:t>
            </w:r>
          </w:p>
        </w:tc>
      </w:tr>
    </w:tbl>
    <w:p w14:paraId="700DE982" w14:textId="68ECC1BF" w:rsidR="00642FDB" w:rsidRDefault="00642FDB" w:rsidP="00B37E56">
      <w:pPr>
        <w:pStyle w:val="Bo-C1Content"/>
        <w:ind w:right="-25"/>
        <w:jc w:val="both"/>
        <w:rPr>
          <w:spacing w:val="-4"/>
          <w:sz w:val="20"/>
          <w:szCs w:val="20"/>
          <w:cs/>
        </w:rPr>
      </w:pPr>
    </w:p>
    <w:p w14:paraId="5DD1B4CC" w14:textId="77777777" w:rsidR="00642FDB" w:rsidRDefault="00642FDB">
      <w:pPr>
        <w:spacing w:line="240" w:lineRule="auto"/>
        <w:rPr>
          <w:rFonts w:ascii="Angsana New" w:hAnsi="Angsana New"/>
          <w:spacing w:val="-4"/>
          <w:sz w:val="20"/>
          <w:szCs w:val="20"/>
          <w:cs/>
        </w:rPr>
      </w:pPr>
      <w:r>
        <w:rPr>
          <w:spacing w:val="-4"/>
          <w:sz w:val="20"/>
          <w:szCs w:val="20"/>
          <w:cs/>
        </w:rPr>
        <w:br w:type="page"/>
      </w: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69"/>
        <w:gridCol w:w="273"/>
        <w:gridCol w:w="1105"/>
        <w:gridCol w:w="273"/>
        <w:gridCol w:w="1111"/>
        <w:gridCol w:w="262"/>
        <w:gridCol w:w="1085"/>
      </w:tblGrid>
      <w:tr w:rsidR="00BA29AC" w:rsidRPr="00BA29AC" w14:paraId="50E17852" w14:textId="77777777" w:rsidTr="0058102B">
        <w:trPr>
          <w:tblHeader/>
        </w:trPr>
        <w:tc>
          <w:tcPr>
            <w:tcW w:w="2115" w:type="pct"/>
          </w:tcPr>
          <w:p w14:paraId="7E42F63D" w14:textId="77777777" w:rsidR="00BA29AC" w:rsidRPr="00BA29AC" w:rsidRDefault="00BA29AC" w:rsidP="00DF341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69ED7FBD" w14:textId="2E5B4425" w:rsidR="00BA29AC" w:rsidRPr="00134DC4" w:rsidRDefault="00BA29AC" w:rsidP="00134D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29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74A5FFB" w14:textId="77777777" w:rsidR="00BA29AC" w:rsidRPr="00134DC4" w:rsidRDefault="00BA29AC" w:rsidP="00134D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3" w:type="pct"/>
            <w:gridSpan w:val="3"/>
          </w:tcPr>
          <w:p w14:paraId="5B5116B8" w14:textId="2E843E26" w:rsidR="00BA29AC" w:rsidRPr="00134DC4" w:rsidRDefault="00BA29AC" w:rsidP="00134DC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4D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29AC" w:rsidRPr="00BA29AC" w14:paraId="46E689E4" w14:textId="77777777" w:rsidTr="0058102B">
        <w:trPr>
          <w:tblHeader/>
        </w:trPr>
        <w:tc>
          <w:tcPr>
            <w:tcW w:w="2115" w:type="pct"/>
          </w:tcPr>
          <w:p w14:paraId="74D1B5B5" w14:textId="77777777" w:rsidR="00BA29AC" w:rsidRPr="00AE4C96" w:rsidRDefault="00BA29AC" w:rsidP="00AE4C9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C34CB61" w14:textId="0E50D3E8" w:rsidR="00BA29AC" w:rsidRPr="00AE4C96" w:rsidRDefault="00C76147" w:rsidP="00AE4C9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006B0E00" w14:textId="77777777" w:rsidR="00BA29AC" w:rsidRPr="00AE4C96" w:rsidRDefault="00BA29AC" w:rsidP="00AE4C9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604CD99" w14:textId="5E79BCB2" w:rsidR="00BA29AC" w:rsidRPr="00AE4C96" w:rsidRDefault="00C76147" w:rsidP="00AE4C9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9" w:type="pct"/>
          </w:tcPr>
          <w:p w14:paraId="215037E2" w14:textId="77777777" w:rsidR="00BA29AC" w:rsidRPr="00AE4C96" w:rsidRDefault="00BA29AC" w:rsidP="00AE4C9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1D7C9B27" w14:textId="2C71FA7A" w:rsidR="00BA29AC" w:rsidRPr="00AE4C96" w:rsidRDefault="00C76147" w:rsidP="00AE4C9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3" w:type="pct"/>
          </w:tcPr>
          <w:p w14:paraId="5058F248" w14:textId="77777777" w:rsidR="00BA29AC" w:rsidRPr="00AE4C96" w:rsidRDefault="00BA29AC" w:rsidP="00AE4C9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F53A4CF" w14:textId="25FC14E1" w:rsidR="00BA29AC" w:rsidRPr="00AE4C96" w:rsidRDefault="00C76147" w:rsidP="00AE4C9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BA29AC" w:rsidRPr="00BA29AC" w14:paraId="79B6D8A3" w14:textId="77777777" w:rsidTr="0058102B">
        <w:trPr>
          <w:tblHeader/>
        </w:trPr>
        <w:tc>
          <w:tcPr>
            <w:tcW w:w="2115" w:type="pct"/>
          </w:tcPr>
          <w:p w14:paraId="1544D0DD" w14:textId="388DE587" w:rsidR="00BA29AC" w:rsidRPr="00BA29AC" w:rsidRDefault="00BA29AC" w:rsidP="00DF341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2" w:type="pct"/>
            <w:gridSpan w:val="7"/>
          </w:tcPr>
          <w:p w14:paraId="0C0D6A62" w14:textId="7C900CAB" w:rsidR="00BA29AC" w:rsidRPr="00BA29AC" w:rsidRDefault="00BA29AC" w:rsidP="00DF3414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29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A29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A29AC" w:rsidRPr="00BA29AC" w14:paraId="09DA38AE" w14:textId="77777777" w:rsidTr="0058102B">
        <w:tc>
          <w:tcPr>
            <w:tcW w:w="2115" w:type="pct"/>
          </w:tcPr>
          <w:p w14:paraId="76A1D767" w14:textId="77777777" w:rsidR="00BA29AC" w:rsidRPr="00BA29AC" w:rsidRDefault="00BA29AC" w:rsidP="00DF3414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4C96">
              <w:rPr>
                <w:rFonts w:asciiTheme="majorBidi" w:hAnsiTheme="majorBidi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AE4C96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BA29AC">
              <w:rPr>
                <w:rFonts w:ascii="Angsana New" w:hAnsi="Angsana New"/>
                <w:sz w:val="30"/>
                <w:szCs w:val="30"/>
                <w:cs/>
              </w:rPr>
              <w:t xml:space="preserve">เงินให้กู้ยืมสำหรับ </w:t>
            </w:r>
          </w:p>
        </w:tc>
        <w:tc>
          <w:tcPr>
            <w:tcW w:w="639" w:type="pct"/>
          </w:tcPr>
          <w:p w14:paraId="39D183BA" w14:textId="77777777" w:rsidR="00BA29AC" w:rsidRPr="00BA29AC" w:rsidRDefault="00BA29AC" w:rsidP="00DF3414">
            <w:pPr>
              <w:pStyle w:val="ListBullet"/>
              <w:tabs>
                <w:tab w:val="decimal" w:pos="55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5B75368" w14:textId="77777777" w:rsidR="00BA29AC" w:rsidRPr="00BA29AC" w:rsidRDefault="00BA29AC" w:rsidP="00DF3414">
            <w:pPr>
              <w:pStyle w:val="ListBullet"/>
              <w:tabs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50798A4" w14:textId="77777777" w:rsidR="00BA29AC" w:rsidRPr="00BA29AC" w:rsidRDefault="00BA29AC" w:rsidP="00DF3414">
            <w:pPr>
              <w:pStyle w:val="ListBullet"/>
              <w:tabs>
                <w:tab w:val="decimal" w:pos="552"/>
              </w:tabs>
              <w:spacing w:line="240" w:lineRule="auto"/>
              <w:ind w:left="-108"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F77BFF2" w14:textId="77777777" w:rsidR="00BA29AC" w:rsidRPr="00BA29AC" w:rsidRDefault="00BA29AC" w:rsidP="00DF3414">
            <w:pPr>
              <w:pStyle w:val="ListBullet"/>
              <w:tabs>
                <w:tab w:val="decimal" w:pos="552"/>
              </w:tabs>
              <w:spacing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500B5DC3" w14:textId="77777777" w:rsidR="00BA29AC" w:rsidRPr="00BA29AC" w:rsidRDefault="00BA29AC" w:rsidP="00DF3414">
            <w:pPr>
              <w:pStyle w:val="ListBullet"/>
              <w:tabs>
                <w:tab w:val="decimal" w:pos="552"/>
              </w:tabs>
              <w:spacing w:line="240" w:lineRule="auto"/>
              <w:ind w:left="-108"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F18DA2E" w14:textId="77777777" w:rsidR="00BA29AC" w:rsidRPr="00BA29AC" w:rsidRDefault="00BA29AC" w:rsidP="00DF3414">
            <w:pPr>
              <w:pStyle w:val="ListBullet"/>
              <w:tabs>
                <w:tab w:val="decimal" w:pos="552"/>
              </w:tabs>
              <w:spacing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5776F678" w14:textId="77777777" w:rsidR="00BA29AC" w:rsidRPr="00BA29AC" w:rsidRDefault="00BA29AC" w:rsidP="00DF3414">
            <w:pPr>
              <w:pStyle w:val="ListBullet"/>
              <w:tabs>
                <w:tab w:val="decimal" w:pos="552"/>
              </w:tabs>
              <w:spacing w:line="240" w:lineRule="auto"/>
              <w:ind w:left="-108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A29AC" w:rsidRPr="00642FDB" w14:paraId="60F31AAC" w14:textId="77777777" w:rsidTr="0058102B">
        <w:tc>
          <w:tcPr>
            <w:tcW w:w="2115" w:type="pct"/>
          </w:tcPr>
          <w:p w14:paraId="13BD31F2" w14:textId="2CD09ECD" w:rsidR="00BA29AC" w:rsidRPr="00642FDB" w:rsidRDefault="00BA29AC" w:rsidP="00642FDB">
            <w:pPr>
              <w:tabs>
                <w:tab w:val="left" w:pos="720"/>
              </w:tabs>
              <w:spacing w:line="240" w:lineRule="auto"/>
              <w:ind w:left="254" w:right="-108" w:hanging="9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2FD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งวดสามเดือนสิ้นสุดวันที่ 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642FDB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642FD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5C31D65F" w14:textId="5AC4D865" w:rsidR="00BA29AC" w:rsidRPr="00AE4C96" w:rsidRDefault="00AE4C96" w:rsidP="00AE4C9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EF9E2F5" w14:textId="77777777" w:rsidR="00BA29AC" w:rsidRPr="00642FDB" w:rsidRDefault="00BA29AC" w:rsidP="00642FD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5384D926" w14:textId="6549C985" w:rsidR="00BA29AC" w:rsidRPr="00AE4C96" w:rsidRDefault="00AE4C96" w:rsidP="00AE4C9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A8B624B" w14:textId="77777777" w:rsidR="00BA29AC" w:rsidRPr="00642FDB" w:rsidRDefault="00BA29AC" w:rsidP="00642FD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4046A8C5" w14:textId="4CAE75CE" w:rsidR="00BA29AC" w:rsidRPr="00AE4C96" w:rsidRDefault="00AE4C96" w:rsidP="00AE4C9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1C55904" w14:textId="77777777" w:rsidR="00BA29AC" w:rsidRPr="00642FDB" w:rsidRDefault="00BA29AC" w:rsidP="00642FDB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3AF4EB49" w14:textId="5BEA34E1" w:rsidR="00BA29AC" w:rsidRPr="00642FDB" w:rsidRDefault="00AE4C96" w:rsidP="00AE4C9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60C4248C" w14:textId="77777777" w:rsidR="00A67313" w:rsidRPr="001B33E2" w:rsidRDefault="00A67313" w:rsidP="00B37E56">
      <w:pPr>
        <w:pStyle w:val="Bo-C1Content"/>
        <w:rPr>
          <w:spacing w:val="-4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1A69B6" w:rsidRPr="001A69B6" w14:paraId="082053C2" w14:textId="77777777" w:rsidTr="0058102B">
        <w:trPr>
          <w:tblHeader/>
        </w:trPr>
        <w:tc>
          <w:tcPr>
            <w:tcW w:w="3870" w:type="dxa"/>
          </w:tcPr>
          <w:p w14:paraId="0B56FB3E" w14:textId="77777777" w:rsidR="001A69B6" w:rsidRPr="001A69B6" w:rsidRDefault="001A69B6" w:rsidP="001A69B6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69B6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610" w:type="dxa"/>
            <w:gridSpan w:val="3"/>
          </w:tcPr>
          <w:p w14:paraId="22F14162" w14:textId="77777777" w:rsidR="001A69B6" w:rsidRPr="001A69B6" w:rsidRDefault="001A69B6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66077F" w14:textId="77777777" w:rsidR="001A69B6" w:rsidRPr="001A69B6" w:rsidRDefault="001A69B6" w:rsidP="001A69B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3A6423" w14:textId="77777777" w:rsidR="001A69B6" w:rsidRPr="001A69B6" w:rsidRDefault="001A69B6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9B6" w:rsidRPr="001A69B6" w14:paraId="185D1896" w14:textId="77777777" w:rsidTr="0058102B">
        <w:trPr>
          <w:tblHeader/>
        </w:trPr>
        <w:tc>
          <w:tcPr>
            <w:tcW w:w="3870" w:type="dxa"/>
          </w:tcPr>
          <w:p w14:paraId="5B39E010" w14:textId="77777777" w:rsidR="001A69B6" w:rsidRPr="001A69B6" w:rsidRDefault="001A69B6" w:rsidP="001A69B6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1170" w:type="dxa"/>
          </w:tcPr>
          <w:p w14:paraId="5655B48E" w14:textId="06393BB0" w:rsidR="001A69B6" w:rsidRPr="001A69B6" w:rsidRDefault="00C76147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69B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0FC9742" w14:textId="77777777" w:rsidR="001A69B6" w:rsidRPr="001A69B6" w:rsidRDefault="001A69B6" w:rsidP="001A69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3997D" w14:textId="6FDDD450" w:rsidR="001A69B6" w:rsidRPr="001A69B6" w:rsidRDefault="00C76147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6D643A6E" w14:textId="77777777" w:rsidR="001A69B6" w:rsidRPr="001A69B6" w:rsidRDefault="001A69B6" w:rsidP="001A69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228EFD" w14:textId="6C8E404C" w:rsidR="001A69B6" w:rsidRPr="001A69B6" w:rsidRDefault="00C76147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69B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DD451A7" w14:textId="77777777" w:rsidR="001A69B6" w:rsidRPr="001A69B6" w:rsidRDefault="001A69B6" w:rsidP="001A69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D7A63" w14:textId="0F883852" w:rsidR="001A69B6" w:rsidRPr="001A69B6" w:rsidRDefault="00C76147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A69B6" w:rsidRPr="001A69B6" w14:paraId="0E9A91DB" w14:textId="77777777" w:rsidTr="0058102B">
        <w:trPr>
          <w:tblHeader/>
        </w:trPr>
        <w:tc>
          <w:tcPr>
            <w:tcW w:w="3870" w:type="dxa"/>
          </w:tcPr>
          <w:p w14:paraId="26082C16" w14:textId="77777777" w:rsidR="001A69B6" w:rsidRPr="001A69B6" w:rsidRDefault="001A69B6" w:rsidP="001A69B6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902222" w14:textId="3A04D153" w:rsidR="001A69B6" w:rsidRPr="001A69B6" w:rsidRDefault="00C76147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E7A3989" w14:textId="77777777" w:rsidR="001A69B6" w:rsidRPr="001A69B6" w:rsidRDefault="001A69B6" w:rsidP="001A69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FE05AE" w14:textId="3CF79AD8" w:rsidR="001A69B6" w:rsidRPr="001A69B6" w:rsidRDefault="00C76147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92C8D93" w14:textId="77777777" w:rsidR="001A69B6" w:rsidRPr="001A69B6" w:rsidRDefault="001A69B6" w:rsidP="001A69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3FFE13" w14:textId="43D89463" w:rsidR="001A69B6" w:rsidRPr="001A69B6" w:rsidRDefault="00C76147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B02D5D0" w14:textId="77777777" w:rsidR="001A69B6" w:rsidRPr="001A69B6" w:rsidRDefault="001A69B6" w:rsidP="001A69B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182FA" w14:textId="24F2209E" w:rsidR="001A69B6" w:rsidRPr="001A69B6" w:rsidRDefault="00C76147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A69B6" w:rsidRPr="001A69B6" w14:paraId="08D07245" w14:textId="77777777" w:rsidTr="0058102B">
        <w:trPr>
          <w:tblHeader/>
        </w:trPr>
        <w:tc>
          <w:tcPr>
            <w:tcW w:w="3870" w:type="dxa"/>
          </w:tcPr>
          <w:p w14:paraId="4684E631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737FCC60" w14:textId="77777777" w:rsidR="001A69B6" w:rsidRPr="001A69B6" w:rsidRDefault="001A69B6" w:rsidP="001A69B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A69B6" w:rsidRPr="001A69B6" w14:paraId="0C6AAC26" w14:textId="77777777" w:rsidTr="0058102B">
        <w:trPr>
          <w:trHeight w:val="60"/>
        </w:trPr>
        <w:tc>
          <w:tcPr>
            <w:tcW w:w="3870" w:type="dxa"/>
          </w:tcPr>
          <w:p w14:paraId="3FBC6A0D" w14:textId="77777777" w:rsidR="001A69B6" w:rsidRPr="001A69B6" w:rsidRDefault="001A69B6" w:rsidP="001A69B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A3D5C46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9C451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BD3DEE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D9985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756CA" w14:textId="77777777" w:rsidR="001A69B6" w:rsidRPr="001A69B6" w:rsidRDefault="001A69B6" w:rsidP="001A69B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94433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A1093" w14:textId="77777777" w:rsidR="001A69B6" w:rsidRPr="001A69B6" w:rsidRDefault="001A69B6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7A5E" w:rsidRPr="001A69B6" w14:paraId="06271860" w14:textId="77777777" w:rsidTr="0058102B">
        <w:tc>
          <w:tcPr>
            <w:tcW w:w="3870" w:type="dxa"/>
          </w:tcPr>
          <w:p w14:paraId="735AF1FD" w14:textId="77777777" w:rsidR="00CA7A5E" w:rsidRPr="001A69B6" w:rsidRDefault="00CA7A5E" w:rsidP="00CA7A5E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03025BFE" w14:textId="0D39EE96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8FD41A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89F1A" w14:textId="6AF3DF17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F8C4EA7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B21950" w14:textId="24FF1601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21365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517</w:t>
            </w:r>
          </w:p>
        </w:tc>
        <w:tc>
          <w:tcPr>
            <w:tcW w:w="270" w:type="dxa"/>
          </w:tcPr>
          <w:p w14:paraId="1F81F14C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2C547" w14:textId="6A2DFBD6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A7A5E" w:rsidRPr="001A69B6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</w:tr>
      <w:tr w:rsidR="00CA7A5E" w:rsidRPr="001A69B6" w14:paraId="41F47F95" w14:textId="77777777" w:rsidTr="0058102B">
        <w:tc>
          <w:tcPr>
            <w:tcW w:w="3870" w:type="dxa"/>
            <w:vAlign w:val="bottom"/>
          </w:tcPr>
          <w:p w14:paraId="24DEDDB7" w14:textId="77777777" w:rsidR="00CA7A5E" w:rsidRPr="001A69B6" w:rsidRDefault="00CA7A5E" w:rsidP="00CA7A5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4EC69DC" w14:textId="02829716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CA5CF20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7CCEE" w14:textId="423C9949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64D72D2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3AAA25" w14:textId="23ECBE3E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="00021365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  <w:tc>
          <w:tcPr>
            <w:tcW w:w="270" w:type="dxa"/>
          </w:tcPr>
          <w:p w14:paraId="499E2EB3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25A06" w14:textId="1BEAEE48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="00CA7A5E" w:rsidRPr="001A69B6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</w:tr>
      <w:tr w:rsidR="00CA7A5E" w:rsidRPr="001A69B6" w14:paraId="678E6B09" w14:textId="77777777" w:rsidTr="0058102B">
        <w:tc>
          <w:tcPr>
            <w:tcW w:w="3870" w:type="dxa"/>
            <w:vAlign w:val="bottom"/>
          </w:tcPr>
          <w:p w14:paraId="5BCF4414" w14:textId="77777777" w:rsidR="00CA7A5E" w:rsidRPr="001A69B6" w:rsidRDefault="00CA7A5E" w:rsidP="00CA7A5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3973A203" w14:textId="66EAC902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41B1267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DAD92" w14:textId="61F62A90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5187DB3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9B16B0" w14:textId="3E17850D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021365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</w:p>
        </w:tc>
        <w:tc>
          <w:tcPr>
            <w:tcW w:w="270" w:type="dxa"/>
          </w:tcPr>
          <w:p w14:paraId="13C255E7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62B0E" w14:textId="624EB284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CA7A5E" w:rsidRPr="001A69B6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</w:p>
        </w:tc>
      </w:tr>
      <w:tr w:rsidR="00CA7A5E" w:rsidRPr="001A69B6" w14:paraId="2EB3C2A9" w14:textId="77777777" w:rsidTr="0058102B">
        <w:tc>
          <w:tcPr>
            <w:tcW w:w="3870" w:type="dxa"/>
            <w:vAlign w:val="bottom"/>
          </w:tcPr>
          <w:p w14:paraId="5DAD25E3" w14:textId="64CE7BCF" w:rsidR="00CA7A5E" w:rsidRPr="001A69B6" w:rsidRDefault="00CA7A5E" w:rsidP="00CA7A5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โรงกลั่นน้ำมันทีพีไอ (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1997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) จำกัด</w:t>
            </w:r>
          </w:p>
        </w:tc>
        <w:tc>
          <w:tcPr>
            <w:tcW w:w="1170" w:type="dxa"/>
            <w:shd w:val="clear" w:color="auto" w:fill="auto"/>
          </w:tcPr>
          <w:p w14:paraId="56936BB3" w14:textId="582E3D66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097A3FE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7B2BAE" w14:textId="149B4705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44774FA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5F483A" w14:textId="3A763C1F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14:paraId="1662B5C2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3A166" w14:textId="780235B9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</w:tr>
      <w:tr w:rsidR="00CA7A5E" w:rsidRPr="001A69B6" w14:paraId="6F559C7C" w14:textId="77777777" w:rsidTr="0058102B">
        <w:tc>
          <w:tcPr>
            <w:tcW w:w="3870" w:type="dxa"/>
            <w:vAlign w:val="bottom"/>
          </w:tcPr>
          <w:p w14:paraId="413FA9DB" w14:textId="77777777" w:rsidR="00CA7A5E" w:rsidRPr="001A69B6" w:rsidRDefault="00CA7A5E" w:rsidP="00CA7A5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426415F1" w14:textId="00F66393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4AAA129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F556DE" w14:textId="3712440D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F126C9A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DCFD6D" w14:textId="5950A3F1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21365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</w:p>
        </w:tc>
        <w:tc>
          <w:tcPr>
            <w:tcW w:w="270" w:type="dxa"/>
          </w:tcPr>
          <w:p w14:paraId="48F32241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5E16B" w14:textId="0755F712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A7A5E" w:rsidRPr="001A69B6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947</w:t>
            </w:r>
          </w:p>
        </w:tc>
      </w:tr>
      <w:tr w:rsidR="00CA7A5E" w:rsidRPr="001A69B6" w14:paraId="4080FEC9" w14:textId="77777777" w:rsidTr="0058102B">
        <w:tc>
          <w:tcPr>
            <w:tcW w:w="3870" w:type="dxa"/>
            <w:vAlign w:val="bottom"/>
          </w:tcPr>
          <w:p w14:paraId="4261405A" w14:textId="77777777" w:rsidR="00CA7A5E" w:rsidRPr="001A69B6" w:rsidRDefault="00CA7A5E" w:rsidP="00CA7A5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27EE878D" w14:textId="0756B900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4D2F14F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0294F" w14:textId="14C96358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EBD8BB8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A611BE" w14:textId="3D987A3A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021365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</w:p>
        </w:tc>
        <w:tc>
          <w:tcPr>
            <w:tcW w:w="270" w:type="dxa"/>
          </w:tcPr>
          <w:p w14:paraId="1603A8A0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8CCAE" w14:textId="1F34FF88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="00CA7A5E" w:rsidRPr="001A69B6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</w:p>
        </w:tc>
      </w:tr>
      <w:tr w:rsidR="00CA7A5E" w:rsidRPr="001A69B6" w14:paraId="2C2E165C" w14:textId="77777777" w:rsidTr="0058102B">
        <w:tc>
          <w:tcPr>
            <w:tcW w:w="3870" w:type="dxa"/>
            <w:vAlign w:val="bottom"/>
          </w:tcPr>
          <w:p w14:paraId="2FBB3B1D" w14:textId="77777777" w:rsidR="00CA7A5E" w:rsidRPr="001A69B6" w:rsidRDefault="00CA7A5E" w:rsidP="00CA7A5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3CD7960F" w14:textId="2503EA21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5A4A513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5DABC3" w14:textId="2A922063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9313DC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6DA55C" w14:textId="44FB3462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270" w:type="dxa"/>
          </w:tcPr>
          <w:p w14:paraId="666D6401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2734D" w14:textId="47848DE6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</w:tr>
      <w:tr w:rsidR="00CA7A5E" w:rsidRPr="001A69B6" w14:paraId="32EBFEA8" w14:textId="77777777" w:rsidTr="0058102B">
        <w:tc>
          <w:tcPr>
            <w:tcW w:w="3870" w:type="dxa"/>
            <w:vAlign w:val="bottom"/>
          </w:tcPr>
          <w:p w14:paraId="7F1C8289" w14:textId="77777777" w:rsidR="00CA7A5E" w:rsidRPr="001A69B6" w:rsidRDefault="00CA7A5E" w:rsidP="00CA7A5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03C8CE0A" w14:textId="2239AAA7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9950A4F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946C6" w14:textId="3B84668E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FDCFE1B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0D4C77" w14:textId="4220C2E2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</w:p>
        </w:tc>
        <w:tc>
          <w:tcPr>
            <w:tcW w:w="270" w:type="dxa"/>
          </w:tcPr>
          <w:p w14:paraId="653B5854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88C52" w14:textId="7904F08D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</w:tr>
      <w:tr w:rsidR="00CA7A5E" w:rsidRPr="001A69B6" w14:paraId="66A35C1B" w14:textId="77777777" w:rsidTr="0058102B">
        <w:tc>
          <w:tcPr>
            <w:tcW w:w="3870" w:type="dxa"/>
          </w:tcPr>
          <w:p w14:paraId="229536D8" w14:textId="77777777" w:rsidR="00CA7A5E" w:rsidRPr="001A69B6" w:rsidRDefault="00CA7A5E" w:rsidP="00CA7A5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5165BEB4" w14:textId="19547C69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751EF1C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ED858" w14:textId="1C3DD3AD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4CE7346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290CF6" w14:textId="3A4CB608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</w:p>
        </w:tc>
        <w:tc>
          <w:tcPr>
            <w:tcW w:w="270" w:type="dxa"/>
          </w:tcPr>
          <w:p w14:paraId="24E30C9D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7B54F" w14:textId="7559569E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</w:tr>
      <w:tr w:rsidR="00CA7A5E" w:rsidRPr="001A69B6" w14:paraId="0A3C04D6" w14:textId="77777777" w:rsidTr="0058102B">
        <w:tc>
          <w:tcPr>
            <w:tcW w:w="3870" w:type="dxa"/>
          </w:tcPr>
          <w:p w14:paraId="241171CB" w14:textId="77777777" w:rsidR="00CA7A5E" w:rsidRPr="001A69B6" w:rsidRDefault="00CA7A5E" w:rsidP="00CA7A5E">
            <w:pPr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โพลีน เพาเวอร์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br/>
              <w:t>(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7477F" w14:textId="593578A9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58EA94D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01EAD5" w14:textId="75214B11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D9AAA85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8C928B" w14:textId="05716B2B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8DEE3B8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D2E22F" w14:textId="6ACF9041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CA7A5E" w:rsidRPr="001A69B6" w14:paraId="6D7A40F8" w14:textId="77777777" w:rsidTr="0058102B">
        <w:tc>
          <w:tcPr>
            <w:tcW w:w="3870" w:type="dxa"/>
          </w:tcPr>
          <w:p w14:paraId="3B923E77" w14:textId="77777777" w:rsidR="00CA7A5E" w:rsidRPr="001A69B6" w:rsidRDefault="00CA7A5E" w:rsidP="00CA7A5E">
            <w:pPr>
              <w:spacing w:line="240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อ่อนนุช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7321F6" w14:textId="7362C98A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EAC62F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C207F6" w14:textId="3EC43D4B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B85131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0FA323" w14:textId="00999AF3" w:rsidR="00CA7A5E" w:rsidRPr="004A307D" w:rsidRDefault="00021365" w:rsidP="004A307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30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F2437E" w14:textId="77777777" w:rsidR="00CA7A5E" w:rsidRPr="004A307D" w:rsidRDefault="00CA7A5E" w:rsidP="004A307D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140114" w14:textId="5ABF73F3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CA7A5E" w:rsidRPr="001A69B6" w14:paraId="34E24E0A" w14:textId="77777777" w:rsidTr="0058102B">
        <w:tc>
          <w:tcPr>
            <w:tcW w:w="3870" w:type="dxa"/>
          </w:tcPr>
          <w:p w14:paraId="7E996C98" w14:textId="77777777" w:rsidR="00CA7A5E" w:rsidRPr="001A69B6" w:rsidRDefault="00CA7A5E" w:rsidP="00CA7A5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5EE811BB" w14:textId="2FDAA912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FD1F5C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A8B988" w14:textId="503B9FE2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E25739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38DDC1" w14:textId="342FCE13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14:paraId="6DA009DB" w14:textId="77777777" w:rsidR="00CA7A5E" w:rsidRPr="001A69B6" w:rsidRDefault="00CA7A5E" w:rsidP="00CA7A5E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FA7011C" w14:textId="3BDEE793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CA7A5E" w:rsidRPr="001A69B6" w14:paraId="672DE270" w14:textId="77777777" w:rsidTr="0058102B">
        <w:tc>
          <w:tcPr>
            <w:tcW w:w="3870" w:type="dxa"/>
          </w:tcPr>
          <w:p w14:paraId="68D89851" w14:textId="77777777" w:rsidR="00CA7A5E" w:rsidRPr="001A69B6" w:rsidRDefault="00CA7A5E" w:rsidP="00CA7A5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58584E97" w14:textId="7294EDC7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CBD7AA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1D624E" w14:textId="0DE26899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514A76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A28216" w14:textId="097D8F7D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270" w:type="dxa"/>
          </w:tcPr>
          <w:p w14:paraId="7D654B26" w14:textId="77777777" w:rsidR="00CA7A5E" w:rsidRPr="001A69B6" w:rsidRDefault="00CA7A5E" w:rsidP="00CA7A5E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00E3BF" w14:textId="79D37394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A7A5E" w:rsidRPr="001A69B6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</w:tr>
      <w:tr w:rsidR="00CA7A5E" w:rsidRPr="001A69B6" w14:paraId="2B6B9007" w14:textId="77777777" w:rsidTr="0058102B">
        <w:tc>
          <w:tcPr>
            <w:tcW w:w="3870" w:type="dxa"/>
          </w:tcPr>
          <w:p w14:paraId="350CC75E" w14:textId="77777777" w:rsidR="00CA7A5E" w:rsidRPr="001A69B6" w:rsidRDefault="00CA7A5E" w:rsidP="00CA7A5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46493166" w14:textId="5672EE1E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F8DE24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EB483" w14:textId="67160EBF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0FF097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8D9E7B" w14:textId="3E4BEE96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70" w:type="dxa"/>
          </w:tcPr>
          <w:p w14:paraId="5A05B56A" w14:textId="77777777" w:rsidR="00CA7A5E" w:rsidRPr="001A69B6" w:rsidRDefault="00CA7A5E" w:rsidP="00CA7A5E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0D9075" w14:textId="2768EB7E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A7A5E" w:rsidRPr="001A69B6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078</w:t>
            </w:r>
          </w:p>
        </w:tc>
      </w:tr>
      <w:tr w:rsidR="00CA7A5E" w:rsidRPr="001A69B6" w14:paraId="40F15DB8" w14:textId="77777777" w:rsidTr="0058102B">
        <w:tc>
          <w:tcPr>
            <w:tcW w:w="3870" w:type="dxa"/>
          </w:tcPr>
          <w:p w14:paraId="588126DF" w14:textId="77777777" w:rsidR="00CA7A5E" w:rsidRPr="001A69B6" w:rsidRDefault="00CA7A5E" w:rsidP="00CA7A5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6DBD1A0B" w14:textId="1225D46F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9CFA75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4101B1" w14:textId="50BCDC73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EABD11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63FFE1" w14:textId="5908220D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270" w:type="dxa"/>
          </w:tcPr>
          <w:p w14:paraId="265C3840" w14:textId="77777777" w:rsidR="00CA7A5E" w:rsidRPr="001A69B6" w:rsidRDefault="00CA7A5E" w:rsidP="00CA7A5E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E6BD1A" w14:textId="32139178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</w:tr>
      <w:tr w:rsidR="00CA7A5E" w:rsidRPr="001A69B6" w14:paraId="6CBCF949" w14:textId="77777777" w:rsidTr="0058102B">
        <w:tc>
          <w:tcPr>
            <w:tcW w:w="3870" w:type="dxa"/>
          </w:tcPr>
          <w:p w14:paraId="06A53C6E" w14:textId="77777777" w:rsidR="00CA7A5E" w:rsidRPr="001A69B6" w:rsidRDefault="00CA7A5E" w:rsidP="00CA7A5E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TPI </w:t>
            </w:r>
            <w:proofErr w:type="spellStart"/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Polene</w:t>
            </w:r>
            <w:proofErr w:type="spellEnd"/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Power Investment Co., Ltd.</w:t>
            </w:r>
          </w:p>
        </w:tc>
        <w:tc>
          <w:tcPr>
            <w:tcW w:w="1170" w:type="dxa"/>
            <w:shd w:val="clear" w:color="auto" w:fill="auto"/>
          </w:tcPr>
          <w:p w14:paraId="0C0C009C" w14:textId="50537081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802070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93245" w14:textId="6532218E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BA42C7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A0B199" w14:textId="52312F65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2ACA043D" w14:textId="77777777" w:rsidR="00CA7A5E" w:rsidRPr="001A69B6" w:rsidRDefault="00CA7A5E" w:rsidP="00CA7A5E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31160D8" w14:textId="0688B49F" w:rsidR="00CA7A5E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CA7A5E" w:rsidRPr="001A69B6" w14:paraId="28409586" w14:textId="77777777" w:rsidTr="0058102B">
        <w:tc>
          <w:tcPr>
            <w:tcW w:w="3870" w:type="dxa"/>
          </w:tcPr>
          <w:p w14:paraId="77C9B183" w14:textId="540ED136" w:rsidR="00CA7A5E" w:rsidRPr="001A69B6" w:rsidRDefault="00CA7A5E" w:rsidP="00CA7A5E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1170" w:type="dxa"/>
            <w:shd w:val="clear" w:color="auto" w:fill="auto"/>
          </w:tcPr>
          <w:p w14:paraId="0FABF264" w14:textId="2C0FD7F6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7EAD49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CAA3E2" w14:textId="757218FB" w:rsidR="00CA7A5E" w:rsidRPr="001A69B6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FDF130" w14:textId="77777777" w:rsidR="00CA7A5E" w:rsidRPr="001A69B6" w:rsidRDefault="00CA7A5E" w:rsidP="00CA7A5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1AA158" w14:textId="15D97077" w:rsidR="00CA7A5E" w:rsidRPr="001A69B6" w:rsidRDefault="00C76147" w:rsidP="00CA7A5E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15AC7DD2" w14:textId="77777777" w:rsidR="00CA7A5E" w:rsidRPr="001A69B6" w:rsidRDefault="00CA7A5E" w:rsidP="00CA7A5E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5639465" w14:textId="76DCBCB3" w:rsidR="00CA7A5E" w:rsidRPr="00E84E3C" w:rsidRDefault="00CA7A5E" w:rsidP="00CA7A5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A7A5E" w:rsidRPr="001A69B6" w14:paraId="669E4741" w14:textId="77777777" w:rsidTr="0058102B">
        <w:tc>
          <w:tcPr>
            <w:tcW w:w="3870" w:type="dxa"/>
          </w:tcPr>
          <w:p w14:paraId="0BF774E9" w14:textId="77777777" w:rsidR="00CA7A5E" w:rsidRPr="001A69B6" w:rsidRDefault="00CA7A5E" w:rsidP="001A69B6">
            <w:pPr>
              <w:ind w:left="342" w:right="-250" w:hanging="3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F4CBBFA" w14:textId="77777777" w:rsidR="00CA7A5E" w:rsidRPr="001A69B6" w:rsidRDefault="00CA7A5E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DD43B8A" w14:textId="77777777" w:rsidR="00CA7A5E" w:rsidRPr="001A69B6" w:rsidRDefault="00CA7A5E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FCEF2E" w14:textId="77777777" w:rsidR="00CA7A5E" w:rsidRPr="001A69B6" w:rsidRDefault="00CA7A5E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708D95" w14:textId="77777777" w:rsidR="00CA7A5E" w:rsidRPr="001A69B6" w:rsidRDefault="00CA7A5E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F446C0" w14:textId="77777777" w:rsidR="00CA7A5E" w:rsidRPr="001A69B6" w:rsidRDefault="00CA7A5E" w:rsidP="001A69B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4B0161" w14:textId="77777777" w:rsidR="00CA7A5E" w:rsidRPr="001A69B6" w:rsidRDefault="00CA7A5E" w:rsidP="001A69B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980A09B" w14:textId="77777777" w:rsidR="00CA7A5E" w:rsidRPr="00E84E3C" w:rsidRDefault="00CA7A5E" w:rsidP="001A69B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7068" w:rsidRPr="001A69B6" w14:paraId="5660E6D5" w14:textId="77777777" w:rsidTr="0058102B">
        <w:tc>
          <w:tcPr>
            <w:tcW w:w="3870" w:type="dxa"/>
          </w:tcPr>
          <w:p w14:paraId="4E3CA635" w14:textId="77777777" w:rsidR="00067068" w:rsidRPr="001A69B6" w:rsidRDefault="00067068" w:rsidP="001A69B6">
            <w:pPr>
              <w:ind w:left="342" w:right="-250" w:hanging="3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7C112CD" w14:textId="77777777" w:rsidR="00067068" w:rsidRPr="001A69B6" w:rsidRDefault="00067068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4FB0A42" w14:textId="77777777" w:rsidR="00067068" w:rsidRPr="001A69B6" w:rsidRDefault="00067068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C539E6" w14:textId="77777777" w:rsidR="00067068" w:rsidRPr="001A69B6" w:rsidRDefault="00067068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4B280A" w14:textId="77777777" w:rsidR="00067068" w:rsidRPr="001A69B6" w:rsidRDefault="00067068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4BC84B" w14:textId="77777777" w:rsidR="00067068" w:rsidRPr="001A69B6" w:rsidRDefault="00067068" w:rsidP="001A69B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4FDC15" w14:textId="77777777" w:rsidR="00067068" w:rsidRPr="001A69B6" w:rsidRDefault="00067068" w:rsidP="001A69B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BAEE9E" w14:textId="77777777" w:rsidR="00067068" w:rsidRPr="00E84E3C" w:rsidRDefault="00067068" w:rsidP="001A69B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33E2" w:rsidRPr="001A69B6" w14:paraId="2A3BBFBB" w14:textId="77777777" w:rsidTr="0058102B">
        <w:tc>
          <w:tcPr>
            <w:tcW w:w="3870" w:type="dxa"/>
          </w:tcPr>
          <w:p w14:paraId="0A8B8567" w14:textId="77777777" w:rsidR="001B33E2" w:rsidRPr="001A69B6" w:rsidRDefault="001B33E2" w:rsidP="001A69B6">
            <w:pPr>
              <w:ind w:left="342" w:right="-250" w:hanging="3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897744" w14:textId="77777777" w:rsidR="001B33E2" w:rsidRPr="001A69B6" w:rsidRDefault="001B33E2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5B1440C" w14:textId="77777777" w:rsidR="001B33E2" w:rsidRPr="001A69B6" w:rsidRDefault="001B33E2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C39C2" w14:textId="77777777" w:rsidR="001B33E2" w:rsidRPr="001A69B6" w:rsidRDefault="001B33E2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908032" w14:textId="77777777" w:rsidR="001B33E2" w:rsidRPr="001A69B6" w:rsidRDefault="001B33E2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92EB43" w14:textId="77777777" w:rsidR="001B33E2" w:rsidRPr="001A69B6" w:rsidRDefault="001B33E2" w:rsidP="001A69B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82ECD" w14:textId="77777777" w:rsidR="001B33E2" w:rsidRPr="001A69B6" w:rsidRDefault="001B33E2" w:rsidP="001A69B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08308F" w14:textId="77777777" w:rsidR="001B33E2" w:rsidRPr="00E84E3C" w:rsidRDefault="001B33E2" w:rsidP="001A69B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69B6" w:rsidRPr="001A69B6" w14:paraId="6D182E2B" w14:textId="77777777" w:rsidTr="0058102B">
        <w:tc>
          <w:tcPr>
            <w:tcW w:w="3870" w:type="dxa"/>
          </w:tcPr>
          <w:p w14:paraId="28B455EA" w14:textId="77777777" w:rsidR="001A69B6" w:rsidRPr="001A69B6" w:rsidRDefault="001A69B6" w:rsidP="001A69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70" w:type="dxa"/>
          </w:tcPr>
          <w:p w14:paraId="2950B72B" w14:textId="77777777" w:rsidR="001A69B6" w:rsidRPr="001A69B6" w:rsidRDefault="001A69B6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8FB933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C0A56E" w14:textId="77777777" w:rsidR="001A69B6" w:rsidRPr="001A69B6" w:rsidRDefault="001A69B6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9746DF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86D803" w14:textId="77777777" w:rsidR="001A69B6" w:rsidRPr="001A69B6" w:rsidRDefault="001A69B6" w:rsidP="001A69B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19E6BA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515F4" w14:textId="77777777" w:rsidR="001A69B6" w:rsidRPr="001A69B6" w:rsidRDefault="001A69B6" w:rsidP="001A69B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9B6" w:rsidRPr="001A69B6" w14:paraId="0D86405F" w14:textId="77777777" w:rsidTr="0058102B">
        <w:tc>
          <w:tcPr>
            <w:tcW w:w="3870" w:type="dxa"/>
            <w:vAlign w:val="bottom"/>
          </w:tcPr>
          <w:p w14:paraId="53B023A0" w14:textId="77777777" w:rsidR="001A69B6" w:rsidRPr="001A69B6" w:rsidRDefault="001A69B6" w:rsidP="001A69B6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69B6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2753A2A5" w14:textId="5D43FE03" w:rsidR="001A69B6" w:rsidRPr="008E06D1" w:rsidRDefault="009F52D5" w:rsidP="0058102B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6D1">
              <w:rPr>
                <w:rFonts w:ascii="Angsana New" w:hAnsi="Angsana New"/>
                <w:sz w:val="30"/>
                <w:szCs w:val="30"/>
                <w:lang w:val="en-US"/>
              </w:rPr>
              <w:t>15,251</w:t>
            </w:r>
          </w:p>
        </w:tc>
        <w:tc>
          <w:tcPr>
            <w:tcW w:w="270" w:type="dxa"/>
            <w:shd w:val="clear" w:color="auto" w:fill="auto"/>
          </w:tcPr>
          <w:p w14:paraId="4E934E89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38B943" w14:textId="787EA5D8" w:rsidR="001A69B6" w:rsidRPr="001A69B6" w:rsidRDefault="00C76147" w:rsidP="001A69B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A69B6" w:rsidRPr="001A69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071</w:t>
            </w:r>
          </w:p>
        </w:tc>
        <w:tc>
          <w:tcPr>
            <w:tcW w:w="270" w:type="dxa"/>
          </w:tcPr>
          <w:p w14:paraId="0F27EA80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5BFBF5" w14:textId="19AA63EC" w:rsidR="001A69B6" w:rsidRPr="001A69B6" w:rsidRDefault="00C76147" w:rsidP="001A69B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E73099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869</w:t>
            </w:r>
          </w:p>
        </w:tc>
        <w:tc>
          <w:tcPr>
            <w:tcW w:w="270" w:type="dxa"/>
          </w:tcPr>
          <w:p w14:paraId="28DD961C" w14:textId="77777777" w:rsidR="001A69B6" w:rsidRPr="001A69B6" w:rsidRDefault="001A69B6" w:rsidP="001A69B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D47B2D" w14:textId="6D0CE8D9" w:rsidR="001A69B6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A69B6" w:rsidRPr="001B3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</w:tr>
      <w:tr w:rsidR="001A69B6" w:rsidRPr="001A69B6" w14:paraId="2571AB11" w14:textId="77777777" w:rsidTr="0058102B">
        <w:tc>
          <w:tcPr>
            <w:tcW w:w="3870" w:type="dxa"/>
            <w:vAlign w:val="bottom"/>
          </w:tcPr>
          <w:p w14:paraId="726039E0" w14:textId="77777777" w:rsidR="001A69B6" w:rsidRPr="001A69B6" w:rsidRDefault="001A69B6" w:rsidP="001A69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70993D82" w14:textId="147497BA" w:rsidR="001A69B6" w:rsidRPr="008E06D1" w:rsidRDefault="009F52D5" w:rsidP="0058102B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6D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1D99D3C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71EE1F" w14:textId="3B1FBEDC" w:rsidR="001A69B6" w:rsidRPr="001A69B6" w:rsidRDefault="00C76147" w:rsidP="001A69B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1C9079C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35B82D" w14:textId="76C8F1BE" w:rsidR="001A69B6" w:rsidRPr="001A69B6" w:rsidRDefault="00C76147" w:rsidP="001A69B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FE75B49" w14:textId="77777777" w:rsidR="001A69B6" w:rsidRPr="001A69B6" w:rsidRDefault="001A69B6" w:rsidP="001A69B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A5B731" w14:textId="64A28A09" w:rsidR="001A69B6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1A69B6" w:rsidRPr="001A69B6" w14:paraId="6E281AB7" w14:textId="77777777" w:rsidTr="0058102B">
        <w:tc>
          <w:tcPr>
            <w:tcW w:w="3870" w:type="dxa"/>
          </w:tcPr>
          <w:p w14:paraId="14BC83F8" w14:textId="77777777" w:rsidR="001A69B6" w:rsidRPr="001A69B6" w:rsidRDefault="001A69B6" w:rsidP="001A69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F1F7DF0" w14:textId="0793DC9F" w:rsidR="001A69B6" w:rsidRPr="008E06D1" w:rsidRDefault="001A69B6" w:rsidP="0058102B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2F268C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E691D7" w14:textId="77777777" w:rsidR="001A69B6" w:rsidRPr="001A69B6" w:rsidRDefault="001A69B6" w:rsidP="001A69B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75BBCD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B26104" w14:textId="77777777" w:rsidR="001A69B6" w:rsidRPr="001A69B6" w:rsidRDefault="001A69B6" w:rsidP="001A69B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0C379" w14:textId="77777777" w:rsidR="001A69B6" w:rsidRPr="001A69B6" w:rsidRDefault="001A69B6" w:rsidP="001A69B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97DDE3" w14:textId="77777777" w:rsidR="001A69B6" w:rsidRPr="001A69B6" w:rsidRDefault="001A69B6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69B6" w:rsidRPr="001A69B6" w14:paraId="7697858D" w14:textId="77777777" w:rsidTr="0058102B">
        <w:tc>
          <w:tcPr>
            <w:tcW w:w="3870" w:type="dxa"/>
            <w:vAlign w:val="bottom"/>
          </w:tcPr>
          <w:p w14:paraId="1395C2BD" w14:textId="77777777" w:rsidR="001A69B6" w:rsidRPr="001A69B6" w:rsidRDefault="001A69B6" w:rsidP="001A69B6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1A69B6">
              <w:rPr>
                <w:rFonts w:ascii="Angsana New" w:hAnsi="Angsana New"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1A6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35C81A2" w14:textId="1411B8DA" w:rsidR="001A69B6" w:rsidRPr="008E06D1" w:rsidRDefault="009F52D5" w:rsidP="0058102B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6D1">
              <w:rPr>
                <w:rFonts w:ascii="Angsana New" w:hAnsi="Angsana New"/>
                <w:sz w:val="30"/>
                <w:szCs w:val="30"/>
                <w:lang w:val="en-US"/>
              </w:rPr>
              <w:t>37,222</w:t>
            </w:r>
          </w:p>
        </w:tc>
        <w:tc>
          <w:tcPr>
            <w:tcW w:w="270" w:type="dxa"/>
            <w:shd w:val="clear" w:color="auto" w:fill="auto"/>
          </w:tcPr>
          <w:p w14:paraId="3EE60DCD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C4552" w14:textId="6EDE3B0B" w:rsidR="001A69B6" w:rsidRPr="001A69B6" w:rsidRDefault="00C76147" w:rsidP="001A69B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1A69B6" w:rsidRPr="001A69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</w:tcPr>
          <w:p w14:paraId="5DEC1814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64A76F" w14:textId="722FA9F4" w:rsidR="001A69B6" w:rsidRPr="001A69B6" w:rsidRDefault="00C76147" w:rsidP="001A69B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E73099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  <w:tc>
          <w:tcPr>
            <w:tcW w:w="270" w:type="dxa"/>
          </w:tcPr>
          <w:p w14:paraId="417823F1" w14:textId="77777777" w:rsidR="001A69B6" w:rsidRPr="001A69B6" w:rsidRDefault="001A69B6" w:rsidP="001A69B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07AD7E" w14:textId="3C47779B" w:rsidR="001A69B6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1A69B6" w:rsidRPr="001B3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</w:tr>
      <w:tr w:rsidR="001A69B6" w:rsidRPr="001A69B6" w14:paraId="075A3EB5" w14:textId="77777777" w:rsidTr="0058102B">
        <w:tc>
          <w:tcPr>
            <w:tcW w:w="3870" w:type="dxa"/>
            <w:vAlign w:val="bottom"/>
          </w:tcPr>
          <w:p w14:paraId="2DEB56B4" w14:textId="77777777" w:rsidR="001A69B6" w:rsidRPr="001A69B6" w:rsidRDefault="001A69B6" w:rsidP="001A69B6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86A0132" w14:textId="0423E480" w:rsidR="001A69B6" w:rsidRPr="008E06D1" w:rsidRDefault="009F52D5" w:rsidP="0058102B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6D1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  <w:tc>
          <w:tcPr>
            <w:tcW w:w="270" w:type="dxa"/>
            <w:shd w:val="clear" w:color="auto" w:fill="auto"/>
          </w:tcPr>
          <w:p w14:paraId="55BCB1C8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FD1E99" w14:textId="39E58356" w:rsidR="001A69B6" w:rsidRPr="001A69B6" w:rsidRDefault="00C76147" w:rsidP="001A69B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</w:p>
        </w:tc>
        <w:tc>
          <w:tcPr>
            <w:tcW w:w="270" w:type="dxa"/>
          </w:tcPr>
          <w:p w14:paraId="038B9E5D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4713E7" w14:textId="7190891A" w:rsidR="001A69B6" w:rsidRPr="001A69B6" w:rsidRDefault="00C76147" w:rsidP="001A69B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7D34EA6" w14:textId="77777777" w:rsidR="001A69B6" w:rsidRPr="001A69B6" w:rsidRDefault="001A69B6" w:rsidP="001A69B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D05F3" w14:textId="1AFDAD44" w:rsidR="001A69B6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</w:tr>
      <w:tr w:rsidR="001A69B6" w:rsidRPr="001A69B6" w14:paraId="1CAC8BC6" w14:textId="77777777" w:rsidTr="0058102B">
        <w:tc>
          <w:tcPr>
            <w:tcW w:w="3870" w:type="dxa"/>
            <w:vAlign w:val="bottom"/>
          </w:tcPr>
          <w:p w14:paraId="2C2449F2" w14:textId="77777777" w:rsidR="001A69B6" w:rsidRPr="001A69B6" w:rsidRDefault="001A69B6" w:rsidP="001A69B6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ระยองป่าไม้</w:t>
            </w:r>
            <w:r w:rsidRP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0735987E" w14:textId="0A3C65B0" w:rsidR="001A69B6" w:rsidRPr="008E06D1" w:rsidRDefault="009F52D5" w:rsidP="0058102B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6D1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2E27C981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6A2863" w14:textId="67FF5E67" w:rsidR="001A69B6" w:rsidRPr="001A69B6" w:rsidRDefault="00C76147" w:rsidP="001A69B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4E9C4597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693B6" w14:textId="5F0B67E4" w:rsidR="001A69B6" w:rsidRPr="001A69B6" w:rsidRDefault="00C76147" w:rsidP="001A69B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4EFD8F7F" w14:textId="77777777" w:rsidR="001A69B6" w:rsidRPr="001A69B6" w:rsidRDefault="001A69B6" w:rsidP="001A69B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6E7EE" w14:textId="7C86C133" w:rsidR="001A69B6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  <w:tr w:rsidR="001A69B6" w:rsidRPr="001A69B6" w14:paraId="4A15CFBA" w14:textId="77777777" w:rsidTr="0058102B">
        <w:tc>
          <w:tcPr>
            <w:tcW w:w="3870" w:type="dxa"/>
            <w:vAlign w:val="bottom"/>
          </w:tcPr>
          <w:p w14:paraId="227AFD94" w14:textId="77777777" w:rsidR="001A69B6" w:rsidRPr="001A69B6" w:rsidRDefault="001A69B6" w:rsidP="001A69B6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635ED7A7" w14:textId="4A15D3FF" w:rsidR="001A69B6" w:rsidRPr="008E06D1" w:rsidRDefault="009F52D5" w:rsidP="009F52D5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6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84070C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F27FC" w14:textId="22DAC2CF" w:rsidR="001A69B6" w:rsidRPr="001A69B6" w:rsidRDefault="00C76147" w:rsidP="001A69B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3C7DB31B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4CF45E" w14:textId="594369C0" w:rsidR="001A69B6" w:rsidRPr="00BC7383" w:rsidRDefault="00E73099" w:rsidP="00BC738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738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C4780A8" w14:textId="77777777" w:rsidR="001A69B6" w:rsidRPr="001A69B6" w:rsidRDefault="001A69B6" w:rsidP="001A69B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1F83F2" w14:textId="170F6919" w:rsidR="001A69B6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1A69B6" w:rsidRPr="001A69B6" w14:paraId="11899FDD" w14:textId="77777777" w:rsidTr="0058102B">
        <w:tc>
          <w:tcPr>
            <w:tcW w:w="3870" w:type="dxa"/>
            <w:vAlign w:val="bottom"/>
          </w:tcPr>
          <w:p w14:paraId="41CEF34E" w14:textId="77777777" w:rsidR="001A69B6" w:rsidRPr="001A69B6" w:rsidRDefault="001A69B6" w:rsidP="001A69B6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3B58BDEB" w14:textId="4272CD48" w:rsidR="001A69B6" w:rsidRPr="008E06D1" w:rsidRDefault="009F52D5" w:rsidP="0058102B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06D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67ABE41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1B44E" w14:textId="32FC8241" w:rsidR="001A69B6" w:rsidRPr="001A69B6" w:rsidRDefault="00C76147" w:rsidP="001A69B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16CEF55F" w14:textId="77777777" w:rsidR="001A69B6" w:rsidRPr="001A69B6" w:rsidRDefault="001A69B6" w:rsidP="001A69B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A7F99B" w14:textId="1DBE483D" w:rsidR="001A69B6" w:rsidRPr="001A69B6" w:rsidRDefault="00C76147" w:rsidP="001A69B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31F7CB5" w14:textId="77777777" w:rsidR="001A69B6" w:rsidRPr="001A69B6" w:rsidRDefault="001A69B6" w:rsidP="001A69B6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001DF2" w14:textId="3B196D6E" w:rsidR="001A69B6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1A69B6" w:rsidRPr="001A69B6" w14:paraId="4A64DD2D" w14:textId="77777777" w:rsidTr="0058102B">
        <w:tc>
          <w:tcPr>
            <w:tcW w:w="3870" w:type="dxa"/>
            <w:vAlign w:val="bottom"/>
          </w:tcPr>
          <w:p w14:paraId="67C697AE" w14:textId="77777777" w:rsidR="001A69B6" w:rsidRPr="001A69B6" w:rsidRDefault="001A69B6" w:rsidP="001A69B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B5E978" w14:textId="51183FD9" w:rsidR="001A69B6" w:rsidRPr="0058102B" w:rsidRDefault="009F52D5" w:rsidP="0058102B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10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53,126</w:t>
            </w:r>
          </w:p>
        </w:tc>
        <w:tc>
          <w:tcPr>
            <w:tcW w:w="270" w:type="dxa"/>
            <w:shd w:val="clear" w:color="auto" w:fill="auto"/>
          </w:tcPr>
          <w:p w14:paraId="05CA72B8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9FB351" w14:textId="4F28DCE9" w:rsidR="001A69B6" w:rsidRPr="001A69B6" w:rsidRDefault="00C76147" w:rsidP="001A69B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1A69B6" w:rsidRPr="001A69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</w:tcPr>
          <w:p w14:paraId="03AF064B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9112E1" w14:textId="6EAC7980" w:rsidR="001A69B6" w:rsidRPr="001A69B6" w:rsidRDefault="00C76147" w:rsidP="001A69B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</w:t>
            </w:r>
            <w:r w:rsidR="00E730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148E4551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05E667" w14:textId="43F905A6" w:rsidR="001A69B6" w:rsidRPr="001B33E2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33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  <w:r w:rsidR="001A69B6" w:rsidRPr="001B33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1B33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008</w:t>
            </w:r>
          </w:p>
        </w:tc>
      </w:tr>
      <w:tr w:rsidR="001A69B6" w:rsidRPr="001A69B6" w14:paraId="5554B99C" w14:textId="77777777" w:rsidTr="0058102B">
        <w:tc>
          <w:tcPr>
            <w:tcW w:w="3870" w:type="dxa"/>
            <w:vAlign w:val="bottom"/>
          </w:tcPr>
          <w:p w14:paraId="1A85E66F" w14:textId="77777777" w:rsidR="001A69B6" w:rsidRPr="001A69B6" w:rsidRDefault="001A69B6" w:rsidP="001A69B6">
            <w:pPr>
              <w:spacing w:line="240" w:lineRule="auto"/>
              <w:ind w:left="336" w:hanging="33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1DE5F70F" w14:textId="77777777" w:rsidR="001A69B6" w:rsidRPr="001A69B6" w:rsidRDefault="001A69B6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3BFE9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4260FBB" w14:textId="77777777" w:rsidR="001A69B6" w:rsidRPr="001A69B6" w:rsidRDefault="001A69B6" w:rsidP="001A69B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365AB7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42F9E5" w14:textId="77777777" w:rsidR="001A69B6" w:rsidRPr="001A69B6" w:rsidRDefault="001A69B6" w:rsidP="001A69B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990BE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5B2BEF6" w14:textId="77777777" w:rsidR="001A69B6" w:rsidRPr="001A69B6" w:rsidRDefault="001A69B6" w:rsidP="001A69B6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A69B6" w:rsidRPr="001A69B6" w14:paraId="45A6D8BC" w14:textId="77777777" w:rsidTr="0058102B">
        <w:tc>
          <w:tcPr>
            <w:tcW w:w="3870" w:type="dxa"/>
            <w:vAlign w:val="bottom"/>
          </w:tcPr>
          <w:p w14:paraId="2E617223" w14:textId="77777777" w:rsidR="001A69B6" w:rsidRPr="001A69B6" w:rsidRDefault="001A69B6" w:rsidP="001A69B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6B6461BC" w14:textId="50B4FD4F" w:rsidR="001A69B6" w:rsidRPr="001A69B6" w:rsidRDefault="00067068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064BE8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9AB841" w14:textId="62C1A34D" w:rsidR="001A69B6" w:rsidRPr="001A69B6" w:rsidRDefault="001A69B6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9B7F91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798B02" w14:textId="01412719" w:rsidR="001A69B6" w:rsidRPr="001A69B6" w:rsidRDefault="001B33E2" w:rsidP="001B33E2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(693)</w:t>
            </w:r>
          </w:p>
        </w:tc>
        <w:tc>
          <w:tcPr>
            <w:tcW w:w="270" w:type="dxa"/>
          </w:tcPr>
          <w:p w14:paraId="04D6A173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FC6476" w14:textId="01E7FD53" w:rsidR="001A69B6" w:rsidRPr="001A69B6" w:rsidRDefault="001A69B6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</w:rPr>
              <w:t>(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  <w:r w:rsidRPr="001A6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69B6" w:rsidRPr="001A69B6" w14:paraId="0363F04F" w14:textId="77777777" w:rsidTr="0058102B">
        <w:tc>
          <w:tcPr>
            <w:tcW w:w="3870" w:type="dxa"/>
            <w:vAlign w:val="bottom"/>
          </w:tcPr>
          <w:p w14:paraId="627612E6" w14:textId="0EA2E50E" w:rsidR="001A69B6" w:rsidRPr="00AE28D0" w:rsidRDefault="001A69B6" w:rsidP="00AE28D0">
            <w:pPr>
              <w:spacing w:line="240" w:lineRule="auto"/>
              <w:ind w:left="336" w:hanging="3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28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="00BA29AC" w:rsidRPr="00AE28D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FDACB" w14:textId="4A66B26A" w:rsidR="001A69B6" w:rsidRPr="001A69B6" w:rsidRDefault="00067068" w:rsidP="001A69B6">
            <w:pPr>
              <w:tabs>
                <w:tab w:val="decimal" w:pos="-11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398465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9110C" w14:textId="31168CD6" w:rsidR="001A69B6" w:rsidRPr="001A69B6" w:rsidRDefault="001A69B6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FEAF4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55435" w14:textId="60D769DE" w:rsidR="001A69B6" w:rsidRPr="001A69B6" w:rsidRDefault="00067068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28C2641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A483E0" w14:textId="24E356E7" w:rsidR="001A69B6" w:rsidRPr="001A69B6" w:rsidRDefault="001A69B6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A69B6" w:rsidRPr="001A69B6" w14:paraId="40F97C1C" w14:textId="77777777" w:rsidTr="0058102B">
        <w:tc>
          <w:tcPr>
            <w:tcW w:w="3870" w:type="dxa"/>
            <w:vAlign w:val="bottom"/>
          </w:tcPr>
          <w:p w14:paraId="2C06C890" w14:textId="77777777" w:rsidR="001A69B6" w:rsidRPr="001A69B6" w:rsidRDefault="001A69B6" w:rsidP="001A69B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90931" w14:textId="0011DC34" w:rsidR="001A69B6" w:rsidRPr="001A69B6" w:rsidRDefault="001B33E2" w:rsidP="0058102B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53,126</w:t>
            </w:r>
          </w:p>
        </w:tc>
        <w:tc>
          <w:tcPr>
            <w:tcW w:w="270" w:type="dxa"/>
            <w:shd w:val="clear" w:color="auto" w:fill="auto"/>
          </w:tcPr>
          <w:p w14:paraId="5BF25E36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52D68" w14:textId="381C3A81" w:rsidR="001A69B6" w:rsidRPr="001A69B6" w:rsidRDefault="00C76147" w:rsidP="001A69B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1A69B6" w:rsidRPr="001A69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537BEF48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978AC7" w14:textId="392E552C" w:rsidR="001A69B6" w:rsidRPr="001A69B6" w:rsidRDefault="001B33E2" w:rsidP="001A69B6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234,</w:t>
            </w:r>
            <w:r w:rsidR="00460E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</w:tcPr>
          <w:p w14:paraId="54B3C42A" w14:textId="77777777" w:rsidR="001A69B6" w:rsidRPr="001A69B6" w:rsidRDefault="001A69B6" w:rsidP="001A69B6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79713A" w14:textId="0D9D3619" w:rsidR="001A69B6" w:rsidRPr="001A69B6" w:rsidRDefault="00C76147" w:rsidP="001B33E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254</w:t>
            </w:r>
            <w:r w:rsidR="001A69B6" w:rsidRPr="001A69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442</w:t>
            </w:r>
          </w:p>
        </w:tc>
      </w:tr>
    </w:tbl>
    <w:p w14:paraId="05665CF4" w14:textId="77777777" w:rsidR="0058102B" w:rsidRPr="0058102B" w:rsidRDefault="0058102B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EB6322" w:rsidRPr="001A69B6" w14:paraId="240C1112" w14:textId="77777777" w:rsidTr="0058102B">
        <w:tc>
          <w:tcPr>
            <w:tcW w:w="3870" w:type="dxa"/>
            <w:vAlign w:val="bottom"/>
          </w:tcPr>
          <w:p w14:paraId="72EAB8A0" w14:textId="77777777" w:rsidR="00EB6322" w:rsidRPr="001A69B6" w:rsidRDefault="00EB6322" w:rsidP="00BE716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5F635F9" w14:textId="697A540E" w:rsidR="00EB6322" w:rsidRPr="00E84E3C" w:rsidRDefault="00EB6322" w:rsidP="00EB6322">
            <w:pPr>
              <w:tabs>
                <w:tab w:val="decimal" w:pos="94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8157AA" w14:textId="77777777" w:rsidR="00EB6322" w:rsidRPr="001A69B6" w:rsidRDefault="00EB6322" w:rsidP="00BE716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9119EF6" w14:textId="40666D51" w:rsidR="00EB6322" w:rsidRPr="00E84E3C" w:rsidRDefault="00EB6322" w:rsidP="00EB6322">
            <w:pPr>
              <w:tabs>
                <w:tab w:val="decimal" w:pos="912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16F" w:rsidRPr="001A69B6" w14:paraId="68F2CCEE" w14:textId="77777777" w:rsidTr="0058102B">
        <w:tc>
          <w:tcPr>
            <w:tcW w:w="3870" w:type="dxa"/>
            <w:vAlign w:val="bottom"/>
          </w:tcPr>
          <w:p w14:paraId="6AFDB0A0" w14:textId="77777777" w:rsidR="00BE716F" w:rsidRPr="001A69B6" w:rsidRDefault="00BE716F" w:rsidP="00BE716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16DD75F" w14:textId="692659DC" w:rsidR="00BE716F" w:rsidRPr="00BE716F" w:rsidRDefault="00C76147" w:rsidP="00BE71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DEC2B0F" w14:textId="77777777" w:rsidR="00BE716F" w:rsidRPr="00BE716F" w:rsidRDefault="00BE716F" w:rsidP="00BE716F">
            <w:pPr>
              <w:tabs>
                <w:tab w:val="decimal" w:pos="918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83CA63B" w14:textId="11ADCA16" w:rsidR="00BE716F" w:rsidRPr="00BE716F" w:rsidRDefault="00C76147" w:rsidP="00BE71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9C1FFBA" w14:textId="77777777" w:rsidR="00BE716F" w:rsidRPr="00BE716F" w:rsidRDefault="00BE716F" w:rsidP="00BE716F">
            <w:pPr>
              <w:tabs>
                <w:tab w:val="decimal" w:pos="918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27C3153" w14:textId="37D0AE13" w:rsidR="00BE716F" w:rsidRPr="00BE716F" w:rsidRDefault="00C76147" w:rsidP="00BE71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17D242E" w14:textId="77777777" w:rsidR="00BE716F" w:rsidRPr="00BE716F" w:rsidRDefault="00BE716F" w:rsidP="00BE716F">
            <w:pPr>
              <w:tabs>
                <w:tab w:val="decimal" w:pos="918"/>
              </w:tabs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8E1C942" w14:textId="771F2F25" w:rsidR="00BE716F" w:rsidRPr="00BE716F" w:rsidRDefault="00C76147" w:rsidP="00BE71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055FCF" w:rsidRPr="001A69B6" w14:paraId="13802071" w14:textId="77777777" w:rsidTr="0058102B">
        <w:tc>
          <w:tcPr>
            <w:tcW w:w="3870" w:type="dxa"/>
            <w:vAlign w:val="bottom"/>
          </w:tcPr>
          <w:p w14:paraId="002CF243" w14:textId="77777777" w:rsidR="00055FCF" w:rsidRPr="001A69B6" w:rsidRDefault="00055FCF" w:rsidP="00BE716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310" w:type="dxa"/>
            <w:gridSpan w:val="7"/>
            <w:shd w:val="clear" w:color="auto" w:fill="auto"/>
          </w:tcPr>
          <w:p w14:paraId="06B61CEB" w14:textId="4F9C273B" w:rsidR="00055FCF" w:rsidRPr="00055FCF" w:rsidRDefault="00055FCF" w:rsidP="00BE71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55FC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E716F" w:rsidRPr="001A69B6" w14:paraId="79698511" w14:textId="77777777" w:rsidTr="0058102B">
        <w:tc>
          <w:tcPr>
            <w:tcW w:w="3870" w:type="dxa"/>
          </w:tcPr>
          <w:p w14:paraId="3E1B274C" w14:textId="30FDE5EF" w:rsidR="00BE716F" w:rsidRPr="00B62D58" w:rsidRDefault="00BE716F" w:rsidP="00B62D58">
            <w:pPr>
              <w:spacing w:line="240" w:lineRule="auto"/>
              <w:ind w:left="340" w:hanging="360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B62D58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</w:t>
            </w:r>
            <w:r w:rsidRPr="00B62D5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และเงินทดรองจ่ายแก่กิจการ</w:t>
            </w:r>
            <w:r w:rsidR="00B62D58" w:rsidRPr="00B62D58"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สำหรับ</w:t>
            </w:r>
          </w:p>
        </w:tc>
        <w:tc>
          <w:tcPr>
            <w:tcW w:w="1170" w:type="dxa"/>
          </w:tcPr>
          <w:p w14:paraId="32BF6261" w14:textId="77777777" w:rsidR="00BE716F" w:rsidRPr="001A69B6" w:rsidRDefault="00BE716F" w:rsidP="00BE716F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2DFFEC" w14:textId="77777777" w:rsidR="00BE716F" w:rsidRPr="001A69B6" w:rsidRDefault="00BE716F" w:rsidP="00BE716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6BFF506" w14:textId="77777777" w:rsidR="00BE716F" w:rsidRPr="001A69B6" w:rsidRDefault="00BE716F" w:rsidP="00BE716F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27BD6C" w14:textId="77777777" w:rsidR="00BE716F" w:rsidRPr="001A69B6" w:rsidRDefault="00BE716F" w:rsidP="00BE716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89AB4B3" w14:textId="77777777" w:rsidR="00BE716F" w:rsidRPr="001A69B6" w:rsidRDefault="00BE716F" w:rsidP="00BE716F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12F00D" w14:textId="77777777" w:rsidR="00BE716F" w:rsidRPr="001A69B6" w:rsidRDefault="00BE716F" w:rsidP="00BE716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8FDEF8" w14:textId="77777777" w:rsidR="00BE716F" w:rsidRPr="001A69B6" w:rsidRDefault="00BE716F" w:rsidP="00BE716F">
            <w:pPr>
              <w:tabs>
                <w:tab w:val="decimal" w:pos="7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E716F" w:rsidRPr="001A69B6" w14:paraId="451A005C" w14:textId="77777777" w:rsidTr="0058102B">
        <w:tc>
          <w:tcPr>
            <w:tcW w:w="3870" w:type="dxa"/>
          </w:tcPr>
          <w:p w14:paraId="6022C71F" w14:textId="1B9F1437" w:rsidR="00BE716F" w:rsidRPr="00BA29AC" w:rsidRDefault="00BE716F" w:rsidP="00BE716F">
            <w:pPr>
              <w:spacing w:line="240" w:lineRule="auto"/>
              <w:ind w:left="3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A29AC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13DEA79" w14:textId="2AADE10D" w:rsidR="00BE716F" w:rsidRPr="0069108C" w:rsidRDefault="0069108C" w:rsidP="00BE71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108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58E140" w14:textId="77777777" w:rsidR="00BE716F" w:rsidRPr="001A69B6" w:rsidRDefault="00BE716F" w:rsidP="00BE716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FC61E0D" w14:textId="66378CAE" w:rsidR="00BE716F" w:rsidRPr="001A69B6" w:rsidRDefault="00BE716F" w:rsidP="00BE71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7BD5B3" w14:textId="77777777" w:rsidR="00BE716F" w:rsidRPr="001A69B6" w:rsidRDefault="00BE716F" w:rsidP="00BE716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C23355" w14:textId="6B9F6B23" w:rsidR="00BE716F" w:rsidRPr="0069108C" w:rsidRDefault="0069108C" w:rsidP="00BE71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9108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380EBB" w14:textId="77777777" w:rsidR="00BE716F" w:rsidRPr="001A69B6" w:rsidRDefault="00BE716F" w:rsidP="00BE716F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99A0762" w14:textId="134278D6" w:rsidR="00BE716F" w:rsidRPr="001A69B6" w:rsidRDefault="00BE716F" w:rsidP="00BE716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0EEFE0F" w14:textId="1106BAD1" w:rsidR="00642FDB" w:rsidRDefault="00642FDB">
      <w:pPr>
        <w:rPr>
          <w:cs/>
        </w:rPr>
      </w:pPr>
    </w:p>
    <w:p w14:paraId="4A3992E8" w14:textId="77777777" w:rsidR="00642FDB" w:rsidRDefault="00642FDB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68"/>
      </w:tblGrid>
      <w:tr w:rsidR="001A69B6" w:rsidRPr="00744476" w14:paraId="2F2A0E07" w14:textId="77777777" w:rsidTr="004F7299">
        <w:tc>
          <w:tcPr>
            <w:tcW w:w="3870" w:type="dxa"/>
          </w:tcPr>
          <w:p w14:paraId="6F3EC54F" w14:textId="77777777" w:rsidR="001A69B6" w:rsidRPr="003445BE" w:rsidRDefault="001A69B6" w:rsidP="004F729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lastRenderedPageBreak/>
              <w:br w:type="page"/>
            </w: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562455D8" w14:textId="77777777" w:rsidR="001A69B6" w:rsidRPr="00744476" w:rsidRDefault="001A69B6" w:rsidP="004F729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FE19E8" w14:textId="77777777" w:rsidR="001A69B6" w:rsidRPr="008B4D50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gridSpan w:val="3"/>
          </w:tcPr>
          <w:p w14:paraId="1134BC57" w14:textId="77777777" w:rsidR="001A69B6" w:rsidRPr="00744476" w:rsidRDefault="001A69B6" w:rsidP="004F729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69B6" w:rsidRPr="00744476" w14:paraId="2F3E35FB" w14:textId="77777777" w:rsidTr="004F7299">
        <w:tc>
          <w:tcPr>
            <w:tcW w:w="3870" w:type="dxa"/>
          </w:tcPr>
          <w:p w14:paraId="7B68F3C3" w14:textId="77777777" w:rsidR="001A69B6" w:rsidRPr="00744476" w:rsidRDefault="001A69B6" w:rsidP="001A69B6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C7C26" w14:textId="1E15F98E" w:rsidR="001A69B6" w:rsidRPr="00744476" w:rsidRDefault="00C76147" w:rsidP="001A69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69B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B137E77" w14:textId="77777777" w:rsidR="001A69B6" w:rsidRPr="00744476" w:rsidRDefault="001A69B6" w:rsidP="001A69B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79211" w14:textId="2115239B" w:rsidR="001A69B6" w:rsidRPr="00744476" w:rsidRDefault="00C76147" w:rsidP="001A69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DB734F" w14:textId="77777777" w:rsidR="001A69B6" w:rsidRPr="008B4D50" w:rsidRDefault="001A69B6" w:rsidP="001A69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E39570" w14:textId="023C5200" w:rsidR="001A69B6" w:rsidRPr="00744476" w:rsidRDefault="00C76147" w:rsidP="001A69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A69B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5E8A75A" w14:textId="77777777" w:rsidR="001A69B6" w:rsidRPr="00744476" w:rsidRDefault="001A69B6" w:rsidP="001A69B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9691457" w14:textId="48824B03" w:rsidR="001A69B6" w:rsidRPr="00744476" w:rsidRDefault="00C76147" w:rsidP="001A69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A69B6" w:rsidRPr="00744476" w14:paraId="38128EC8" w14:textId="77777777" w:rsidTr="004F7299">
        <w:tc>
          <w:tcPr>
            <w:tcW w:w="3870" w:type="dxa"/>
          </w:tcPr>
          <w:p w14:paraId="72AAF4B5" w14:textId="77777777" w:rsidR="001A69B6" w:rsidRPr="00744476" w:rsidRDefault="001A69B6" w:rsidP="001A69B6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AB63F" w14:textId="4D854AC7" w:rsidR="001A69B6" w:rsidRDefault="00C76147" w:rsidP="001A69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5AE5758" w14:textId="77777777" w:rsidR="001A69B6" w:rsidRPr="00744476" w:rsidRDefault="001A69B6" w:rsidP="001A69B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59973E" w14:textId="4A71F661" w:rsidR="001A69B6" w:rsidRDefault="00C76147" w:rsidP="001A69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40C2248" w14:textId="77777777" w:rsidR="001A69B6" w:rsidRPr="008B4D50" w:rsidRDefault="001A69B6" w:rsidP="001A69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8BE844" w14:textId="26091FB7" w:rsidR="001A69B6" w:rsidRDefault="00C76147" w:rsidP="001A69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25A56D1" w14:textId="77777777" w:rsidR="001A69B6" w:rsidRPr="00744476" w:rsidRDefault="001A69B6" w:rsidP="001A69B6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EC148CB" w14:textId="2868174C" w:rsidR="001A69B6" w:rsidRDefault="00C76147" w:rsidP="001A69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A69B6" w:rsidRPr="00744476" w14:paraId="2BFFD82B" w14:textId="77777777" w:rsidTr="004F7299">
        <w:tc>
          <w:tcPr>
            <w:tcW w:w="3870" w:type="dxa"/>
          </w:tcPr>
          <w:p w14:paraId="00A9B900" w14:textId="77777777" w:rsidR="001A69B6" w:rsidRPr="00744476" w:rsidRDefault="001A69B6" w:rsidP="001A69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8" w:type="dxa"/>
            <w:gridSpan w:val="7"/>
          </w:tcPr>
          <w:p w14:paraId="0A2AEE2D" w14:textId="77777777" w:rsidR="001A69B6" w:rsidRPr="008B4D50" w:rsidRDefault="001A69B6" w:rsidP="001A69B6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69B6" w:rsidRPr="00744476" w14:paraId="67CA1AF7" w14:textId="77777777" w:rsidTr="004F7299">
        <w:tc>
          <w:tcPr>
            <w:tcW w:w="3870" w:type="dxa"/>
          </w:tcPr>
          <w:p w14:paraId="1114A1DC" w14:textId="77777777" w:rsidR="001A69B6" w:rsidRDefault="001A69B6" w:rsidP="001A69B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5F92218A" w14:textId="77777777" w:rsidR="001A69B6" w:rsidRPr="00717049" w:rsidRDefault="001A69B6" w:rsidP="001A69B6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1D9E90" w14:textId="77777777" w:rsidR="001A69B6" w:rsidRPr="00744476" w:rsidRDefault="001A69B6" w:rsidP="001A69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8B9FF" w14:textId="77777777" w:rsidR="001A69B6" w:rsidRPr="00744476" w:rsidRDefault="001A69B6" w:rsidP="001A69B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47AFA" w14:textId="77777777" w:rsidR="001A69B6" w:rsidRPr="008B4D50" w:rsidRDefault="001A69B6" w:rsidP="001A69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E8EBB" w14:textId="77777777" w:rsidR="001A69B6" w:rsidRPr="00744476" w:rsidRDefault="001A69B6" w:rsidP="001A69B6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66177" w14:textId="77777777" w:rsidR="001A69B6" w:rsidRPr="00744476" w:rsidRDefault="001A69B6" w:rsidP="001A69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A9601A5" w14:textId="77777777" w:rsidR="001A69B6" w:rsidRPr="00744476" w:rsidRDefault="001A69B6" w:rsidP="001A69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69B6" w:rsidRPr="002A2E92" w14:paraId="7D10CE61" w14:textId="77777777" w:rsidTr="004F7299">
        <w:tc>
          <w:tcPr>
            <w:tcW w:w="3870" w:type="dxa"/>
            <w:vAlign w:val="bottom"/>
          </w:tcPr>
          <w:p w14:paraId="4F7951AB" w14:textId="77777777" w:rsidR="001A69B6" w:rsidRPr="009154B5" w:rsidRDefault="001A69B6" w:rsidP="001A69B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3EE216" w14:textId="4503243B" w:rsidR="001A69B6" w:rsidRPr="002A2E92" w:rsidRDefault="00C76147" w:rsidP="001B6FC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1B6F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13746573" w14:textId="77777777" w:rsidR="001A69B6" w:rsidRPr="004D6741" w:rsidRDefault="001A69B6" w:rsidP="001A69B6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3649F34" w14:textId="04BA7D97" w:rsidR="001A69B6" w:rsidRPr="002A2E92" w:rsidRDefault="00C76147" w:rsidP="001A69B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1A69B6"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763C7118" w14:textId="77777777" w:rsidR="001A69B6" w:rsidRPr="008B4D50" w:rsidRDefault="001A69B6" w:rsidP="001A69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CB9272" w14:textId="5FDF57BC" w:rsidR="001A69B6" w:rsidRPr="006C117A" w:rsidRDefault="00C76147" w:rsidP="001A69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1B6F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27BDC21C" w14:textId="77777777" w:rsidR="001A69B6" w:rsidRPr="004D6741" w:rsidRDefault="001A69B6" w:rsidP="001A69B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35CC6378" w14:textId="25AF739B" w:rsidR="001A69B6" w:rsidRPr="00FC705E" w:rsidRDefault="00C76147" w:rsidP="001A69B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1A69B6" w:rsidRPr="006C11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04646AB6" w14:textId="1B5E73F4" w:rsidR="001A69B6" w:rsidRPr="00120BF4" w:rsidRDefault="001A69B6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68"/>
      </w:tblGrid>
      <w:tr w:rsidR="001A69B6" w:rsidRPr="00744476" w14:paraId="426BA52E" w14:textId="77777777" w:rsidTr="004F7299">
        <w:tc>
          <w:tcPr>
            <w:tcW w:w="3870" w:type="dxa"/>
          </w:tcPr>
          <w:p w14:paraId="5701BDE9" w14:textId="06923815" w:rsidR="001A69B6" w:rsidRPr="00744476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="00FD68FC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2520" w:type="dxa"/>
            <w:gridSpan w:val="3"/>
          </w:tcPr>
          <w:p w14:paraId="78DF8768" w14:textId="77777777" w:rsidR="001A69B6" w:rsidRPr="00744476" w:rsidRDefault="001A69B6" w:rsidP="004F7299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5A92F9" w14:textId="77777777" w:rsidR="001A69B6" w:rsidRPr="00744476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8" w:type="dxa"/>
            <w:gridSpan w:val="3"/>
          </w:tcPr>
          <w:p w14:paraId="57C52D67" w14:textId="77777777" w:rsidR="001A69B6" w:rsidRPr="00744476" w:rsidRDefault="001A69B6" w:rsidP="004F7299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5FCF" w:rsidRPr="00744476" w14:paraId="57D5E571" w14:textId="77777777" w:rsidTr="004F7299">
        <w:tc>
          <w:tcPr>
            <w:tcW w:w="3870" w:type="dxa"/>
          </w:tcPr>
          <w:p w14:paraId="36ACAA9B" w14:textId="0E60A724" w:rsidR="00055FCF" w:rsidRPr="00FD68FC" w:rsidRDefault="00055FCF" w:rsidP="00FD68FC">
            <w:pPr>
              <w:tabs>
                <w:tab w:val="left" w:pos="252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="00FD68FC" w:rsidRPr="00FD68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1080" w:type="dxa"/>
          </w:tcPr>
          <w:p w14:paraId="1919CE6F" w14:textId="66325737" w:rsidR="00055FCF" w:rsidRPr="00744476" w:rsidRDefault="00C76147" w:rsidP="00055F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55F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55FC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E112ECD" w14:textId="77777777" w:rsidR="00055FCF" w:rsidRPr="00744476" w:rsidRDefault="00055FCF" w:rsidP="00055FC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3D23F9" w14:textId="6839C355" w:rsidR="00055FCF" w:rsidRPr="00744476" w:rsidRDefault="00C76147" w:rsidP="00055F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55FC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55F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899D574" w14:textId="77777777" w:rsidR="00055FCF" w:rsidRPr="00744476" w:rsidRDefault="00055FCF" w:rsidP="00055FC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9EC6B7" w14:textId="3A7895F1" w:rsidR="00055FCF" w:rsidRPr="00744476" w:rsidRDefault="00C76147" w:rsidP="00055F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55F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55FC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63A32D3" w14:textId="77777777" w:rsidR="00055FCF" w:rsidRPr="00744476" w:rsidRDefault="00055FCF" w:rsidP="00055FC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1BC820D" w14:textId="5AE9FE3D" w:rsidR="00055FCF" w:rsidRPr="00744476" w:rsidRDefault="00C76147" w:rsidP="00055F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055FC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055FC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55FCF" w:rsidRPr="00744476" w14:paraId="55719937" w14:textId="77777777" w:rsidTr="004F7299">
        <w:tc>
          <w:tcPr>
            <w:tcW w:w="3870" w:type="dxa"/>
          </w:tcPr>
          <w:p w14:paraId="2B2C7FA9" w14:textId="100441E5" w:rsidR="00055FCF" w:rsidRPr="00744476" w:rsidRDefault="00055FCF" w:rsidP="0058102B">
            <w:pPr>
              <w:tabs>
                <w:tab w:val="left" w:pos="252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2A3063" w14:textId="3CE53CF4" w:rsidR="00055FCF" w:rsidRDefault="00C76147" w:rsidP="00055F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E8F366F" w14:textId="77777777" w:rsidR="00055FCF" w:rsidRPr="00744476" w:rsidRDefault="00055FCF" w:rsidP="00055FC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80C73" w14:textId="214DD2EC" w:rsidR="00055FCF" w:rsidRDefault="00C76147" w:rsidP="00055F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6728698" w14:textId="77777777" w:rsidR="00055FCF" w:rsidRPr="00744476" w:rsidRDefault="00055FCF" w:rsidP="00055FC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A267F0" w14:textId="669993C3" w:rsidR="00055FCF" w:rsidRDefault="00C76147" w:rsidP="00055F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B7A1930" w14:textId="77777777" w:rsidR="00055FCF" w:rsidRPr="00744476" w:rsidRDefault="00055FCF" w:rsidP="00055FCF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625065C" w14:textId="56872AC0" w:rsidR="00055FCF" w:rsidRDefault="00C76147" w:rsidP="00055F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A69B6" w:rsidRPr="00744476" w14:paraId="396962CA" w14:textId="77777777" w:rsidTr="004F7299">
        <w:tc>
          <w:tcPr>
            <w:tcW w:w="3870" w:type="dxa"/>
          </w:tcPr>
          <w:p w14:paraId="43D00D25" w14:textId="77777777" w:rsidR="001A69B6" w:rsidRPr="00744476" w:rsidRDefault="001A69B6" w:rsidP="001A69B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7"/>
          </w:tcPr>
          <w:p w14:paraId="1F953044" w14:textId="77777777" w:rsidR="001A69B6" w:rsidRPr="00744476" w:rsidRDefault="001A69B6" w:rsidP="001A69B6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69B6" w:rsidRPr="00744476" w14:paraId="0F6E8E3B" w14:textId="77777777" w:rsidTr="004F7299">
        <w:tc>
          <w:tcPr>
            <w:tcW w:w="3870" w:type="dxa"/>
          </w:tcPr>
          <w:p w14:paraId="1AFFC12B" w14:textId="77777777" w:rsidR="001A69B6" w:rsidRPr="00744476" w:rsidRDefault="001A69B6" w:rsidP="001A69B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0A243AB" w14:textId="77777777" w:rsidR="001A69B6" w:rsidRPr="00744476" w:rsidRDefault="001A69B6" w:rsidP="001A69B6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AE80A" w14:textId="77777777" w:rsidR="001A69B6" w:rsidRPr="00744476" w:rsidRDefault="001A69B6" w:rsidP="001A69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749735" w14:textId="77777777" w:rsidR="001A69B6" w:rsidRPr="00744476" w:rsidRDefault="001A69B6" w:rsidP="001A69B6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9A258" w14:textId="77777777" w:rsidR="001A69B6" w:rsidRPr="00744476" w:rsidRDefault="001A69B6" w:rsidP="001A69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5FEDC" w14:textId="77777777" w:rsidR="001A69B6" w:rsidRPr="00744476" w:rsidRDefault="001A69B6" w:rsidP="001A69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EFF30" w14:textId="77777777" w:rsidR="001A69B6" w:rsidRPr="00744476" w:rsidRDefault="001A69B6" w:rsidP="001A69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D108FEE" w14:textId="77777777" w:rsidR="001A69B6" w:rsidRPr="00744476" w:rsidRDefault="001A69B6" w:rsidP="001A69B6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69B6" w:rsidRPr="00744476" w14:paraId="57F420A3" w14:textId="77777777" w:rsidTr="004F7299">
        <w:tc>
          <w:tcPr>
            <w:tcW w:w="3870" w:type="dxa"/>
            <w:vAlign w:val="bottom"/>
          </w:tcPr>
          <w:p w14:paraId="1F532F13" w14:textId="77777777" w:rsidR="001A69B6" w:rsidRPr="00744476" w:rsidRDefault="001A69B6" w:rsidP="001A69B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</w:tcPr>
          <w:p w14:paraId="5541A3DF" w14:textId="58FCFD35" w:rsidR="001A69B6" w:rsidRPr="00744476" w:rsidRDefault="00055FCF" w:rsidP="001A69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389626" w14:textId="77777777" w:rsidR="001A69B6" w:rsidRPr="00744476" w:rsidRDefault="001A69B6" w:rsidP="001A69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E51E79" w14:textId="77777777" w:rsidR="001A69B6" w:rsidRPr="00744476" w:rsidRDefault="001A69B6" w:rsidP="001A69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3CEECA8" w14:textId="77777777" w:rsidR="001A69B6" w:rsidRPr="00744476" w:rsidRDefault="001A69B6" w:rsidP="001A69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59EE07" w14:textId="324294CC" w:rsidR="001A69B6" w:rsidRPr="00E072EC" w:rsidRDefault="00C76147" w:rsidP="001A69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="008860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</w:tcPr>
          <w:p w14:paraId="690D6C44" w14:textId="77777777" w:rsidR="001A69B6" w:rsidRPr="00BC5D5C" w:rsidRDefault="001A69B6" w:rsidP="001A69B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42FF51DB" w14:textId="730A89FA" w:rsidR="001A69B6" w:rsidRPr="00BC5D5C" w:rsidRDefault="00C76147" w:rsidP="001A69B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="001A69B6" w:rsidRPr="00E07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1A69B6" w:rsidRPr="00744476" w14:paraId="06246A85" w14:textId="77777777" w:rsidTr="0058102B">
        <w:tc>
          <w:tcPr>
            <w:tcW w:w="3870" w:type="dxa"/>
            <w:vAlign w:val="bottom"/>
          </w:tcPr>
          <w:p w14:paraId="4B950480" w14:textId="2114BEFB" w:rsidR="001A69B6" w:rsidRPr="00744476" w:rsidRDefault="001A69B6" w:rsidP="0058102B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837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กว่า</w:t>
            </w:r>
            <w:r w:rsidR="0058102B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DA82EF" w14:textId="7C8ABD3B" w:rsidR="001A69B6" w:rsidRDefault="00055FCF" w:rsidP="001A69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DDDBE6" w14:textId="77777777" w:rsidR="001A69B6" w:rsidRPr="00744476" w:rsidRDefault="001A69B6" w:rsidP="001A69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49CE8F" w14:textId="77777777" w:rsidR="001A69B6" w:rsidRPr="00744476" w:rsidRDefault="001A69B6" w:rsidP="001A69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863325" w14:textId="77777777" w:rsidR="001A69B6" w:rsidRPr="00744476" w:rsidRDefault="001A69B6" w:rsidP="001A69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4DB32" w14:textId="48BDE9C3" w:rsidR="001A69B6" w:rsidRDefault="0058102B" w:rsidP="001A69B6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(91</w:t>
            </w:r>
            <w:r w:rsidR="009C65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E39F551" w14:textId="77777777" w:rsidR="001A69B6" w:rsidRPr="00BC5D5C" w:rsidRDefault="001A69B6" w:rsidP="001A69B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084EA7D" w14:textId="483E88F8" w:rsidR="001A69B6" w:rsidRPr="00BC5D5C" w:rsidRDefault="001A69B6" w:rsidP="001A69B6">
            <w:pPr>
              <w:tabs>
                <w:tab w:val="decimal" w:pos="94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76147"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A69B6" w:rsidRPr="00744476" w14:paraId="43A2080B" w14:textId="77777777" w:rsidTr="0058102B">
        <w:tc>
          <w:tcPr>
            <w:tcW w:w="3870" w:type="dxa"/>
            <w:vAlign w:val="bottom"/>
          </w:tcPr>
          <w:p w14:paraId="3E173122" w14:textId="77777777" w:rsidR="001A69B6" w:rsidRPr="00413A72" w:rsidRDefault="001A69B6" w:rsidP="001A69B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C4A8E6" w14:textId="718A7E9C" w:rsidR="001A69B6" w:rsidRPr="00413A72" w:rsidRDefault="00055FCF" w:rsidP="001A69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9034FC" w14:textId="77777777" w:rsidR="001A69B6" w:rsidRPr="00413A72" w:rsidRDefault="001A69B6" w:rsidP="001A69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4D4838" w14:textId="77777777" w:rsidR="001A69B6" w:rsidRPr="00413A72" w:rsidRDefault="001A69B6" w:rsidP="001A69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D84751" w14:textId="77777777" w:rsidR="001A69B6" w:rsidRPr="00413A72" w:rsidRDefault="001A69B6" w:rsidP="001A69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4A007" w14:textId="63A0A456" w:rsidR="001A69B6" w:rsidRPr="00413A72" w:rsidRDefault="0058102B" w:rsidP="001A69B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421,06</w:t>
            </w:r>
            <w:r w:rsidR="009C651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0EC0FD4" w14:textId="77777777" w:rsidR="001A69B6" w:rsidRPr="00413A72" w:rsidRDefault="001A69B6" w:rsidP="001A69B6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B27DEFA" w14:textId="449585E2" w:rsidR="001A69B6" w:rsidRPr="00413A72" w:rsidRDefault="00C76147" w:rsidP="001A69B6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  <w:r w:rsidR="001A69B6"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076</w:t>
            </w:r>
          </w:p>
        </w:tc>
      </w:tr>
    </w:tbl>
    <w:p w14:paraId="3A1B70AD" w14:textId="77777777" w:rsidR="001A69B6" w:rsidRDefault="001A69B6" w:rsidP="001A69B6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4900E345" w14:textId="08B6601C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ใน</w:t>
      </w:r>
      <w:r w:rsidRPr="00E4496F">
        <w:rPr>
          <w:spacing w:val="2"/>
          <w:cs/>
        </w:rPr>
        <w:t xml:space="preserve">ปี </w:t>
      </w:r>
      <w:r w:rsidR="00C76147" w:rsidRPr="00C76147">
        <w:rPr>
          <w:spacing w:val="2"/>
          <w:lang w:val="en-US"/>
        </w:rPr>
        <w:t>2540</w:t>
      </w:r>
      <w:r w:rsidRPr="00E4496F">
        <w:rPr>
          <w:spacing w:val="2"/>
        </w:rPr>
        <w:t xml:space="preserve"> </w:t>
      </w:r>
      <w:r w:rsidRPr="00E4496F">
        <w:rPr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E4496F">
        <w:rPr>
          <w:spacing w:val="2"/>
        </w:rPr>
        <w:t>(</w:t>
      </w:r>
      <w:r w:rsidRPr="00E4496F">
        <w:rPr>
          <w:spacing w:val="2"/>
          <w:cs/>
        </w:rPr>
        <w:t>บริษัทย่อย</w:t>
      </w:r>
      <w:r w:rsidRPr="00E4496F">
        <w:rPr>
          <w:spacing w:val="2"/>
        </w:rPr>
        <w:t xml:space="preserve">) </w:t>
      </w:r>
      <w:r w:rsidRPr="00E4496F">
        <w:rPr>
          <w:spacing w:val="2"/>
          <w:cs/>
        </w:rPr>
        <w:t xml:space="preserve">ในราคา </w:t>
      </w:r>
      <w:r w:rsidR="005C345C">
        <w:rPr>
          <w:spacing w:val="2"/>
        </w:rPr>
        <w:br/>
      </w:r>
      <w:r w:rsidR="00C76147" w:rsidRPr="00C76147">
        <w:rPr>
          <w:spacing w:val="2"/>
          <w:lang w:val="en-US"/>
        </w:rPr>
        <w:t>47</w:t>
      </w:r>
      <w:r w:rsidR="00C76147" w:rsidRPr="00C76147">
        <w:rPr>
          <w:lang w:val="en-US"/>
        </w:rPr>
        <w:t>7</w:t>
      </w:r>
      <w:r w:rsidRPr="00E4496F">
        <w:rPr>
          <w:lang w:val="en-US"/>
        </w:rPr>
        <w:t xml:space="preserve"> </w:t>
      </w:r>
      <w:r w:rsidRPr="00E4496F">
        <w:rPr>
          <w:spacing w:val="-4"/>
          <w:cs/>
          <w:lang w:val="en-US"/>
        </w:rPr>
        <w:t>ล้านบาท</w:t>
      </w:r>
      <w:r w:rsidRPr="00E4496F">
        <w:rPr>
          <w:spacing w:val="-4"/>
          <w:lang w:val="en-US"/>
        </w:rPr>
        <w:t xml:space="preserve"> </w:t>
      </w:r>
      <w:r w:rsidRPr="00E4496F">
        <w:rPr>
          <w:rFonts w:hint="cs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C76147" w:rsidRPr="00C76147">
        <w:rPr>
          <w:spacing w:val="-4"/>
          <w:lang w:val="en-US"/>
        </w:rPr>
        <w:t>2543</w:t>
      </w:r>
      <w:r w:rsidRPr="00E4496F">
        <w:rPr>
          <w:rFonts w:hint="cs"/>
          <w:spacing w:val="-4"/>
          <w:cs/>
        </w:rPr>
        <w:t xml:space="preserve"> ด้วยอัตราดอกเบี้ยร้อยละ </w:t>
      </w:r>
      <w:r w:rsidR="00C76147" w:rsidRPr="00C76147">
        <w:rPr>
          <w:spacing w:val="-4"/>
          <w:lang w:val="en-US"/>
        </w:rPr>
        <w:t>16</w:t>
      </w:r>
      <w:r w:rsidRPr="00E4496F">
        <w:rPr>
          <w:rFonts w:hint="cs"/>
          <w:spacing w:val="-4"/>
          <w:cs/>
        </w:rPr>
        <w:t xml:space="preserve"> </w:t>
      </w:r>
      <w:r w:rsidR="005C345C">
        <w:rPr>
          <w:spacing w:val="-4"/>
        </w:rPr>
        <w:br/>
      </w:r>
      <w:r w:rsidRPr="00E4496F">
        <w:rPr>
          <w:rFonts w:hint="cs"/>
          <w:spacing w:val="-4"/>
          <w:cs/>
        </w:rPr>
        <w:t>อย่างไรก็ตาม</w:t>
      </w:r>
      <w:r w:rsidR="00597A6E" w:rsidRPr="00E4496F">
        <w:rPr>
          <w:spacing w:val="-4"/>
        </w:rPr>
        <w:t xml:space="preserve"> </w:t>
      </w:r>
      <w:r w:rsidRPr="00E4496F">
        <w:rPr>
          <w:rFonts w:hint="cs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E4496F">
        <w:rPr>
          <w:cs/>
        </w:rPr>
        <w:t>กำไร</w:t>
      </w:r>
      <w:r w:rsidRPr="00E4496F">
        <w:rPr>
          <w:rFonts w:hint="cs"/>
          <w:cs/>
        </w:rPr>
        <w:t xml:space="preserve">รอการรับรู้จากการขายที่ดินจำนวน </w:t>
      </w:r>
      <w:r w:rsidR="00C76147" w:rsidRPr="00C76147">
        <w:rPr>
          <w:lang w:val="en-US"/>
        </w:rPr>
        <w:t>40</w:t>
      </w:r>
      <w:r w:rsidRPr="00E4496F">
        <w:rPr>
          <w:rFonts w:hint="cs"/>
          <w:cs/>
        </w:rPr>
        <w:t xml:space="preserve"> ล้านบาท</w:t>
      </w:r>
      <w:r w:rsidRPr="00E4496F">
        <w:rPr>
          <w:cs/>
        </w:rPr>
        <w:t>และดอกเบี้ยรับ</w:t>
      </w:r>
      <w:r w:rsidRPr="00E4496F">
        <w:rPr>
          <w:rFonts w:hint="cs"/>
          <w:cs/>
        </w:rPr>
        <w:t xml:space="preserve">รอการรับรู้จำนวน </w:t>
      </w:r>
      <w:r w:rsidR="00C76147" w:rsidRPr="00C76147">
        <w:rPr>
          <w:lang w:val="en-US"/>
        </w:rPr>
        <w:t>155</w:t>
      </w:r>
      <w:r w:rsidRPr="00E4496F">
        <w:rPr>
          <w:rFonts w:hint="cs"/>
          <w:cs/>
        </w:rPr>
        <w:t xml:space="preserve"> ล้านบาท</w:t>
      </w:r>
      <w:r w:rsidRPr="00E4496F">
        <w:t xml:space="preserve"> </w:t>
      </w:r>
      <w:r w:rsidRPr="00E4496F">
        <w:rPr>
          <w:rFonts w:hint="cs"/>
          <w:cs/>
        </w:rPr>
        <w:t>และได้หยุดการรับรู้ดอกเบี้ยโดยรายการดังกล่าว</w:t>
      </w:r>
      <w:r w:rsidRPr="00E4496F">
        <w:rPr>
          <w:cs/>
        </w:rPr>
        <w:t>แสดงเป็นหนี้สินไม่หมุนเวียนอื่นในงบ</w:t>
      </w:r>
      <w:r w:rsidRPr="00E4496F">
        <w:rPr>
          <w:rFonts w:hint="cs"/>
          <w:cs/>
        </w:rPr>
        <w:t>แสดงฐานะการเงินในงบ</w:t>
      </w:r>
      <w:r w:rsidRPr="00E4496F">
        <w:rPr>
          <w:cs/>
        </w:rPr>
        <w:t>การเงินเฉพาะกิจการ</w:t>
      </w:r>
    </w:p>
    <w:p w14:paraId="421BA2CF" w14:textId="77777777" w:rsidR="00F91B1B" w:rsidRPr="00E4496F" w:rsidRDefault="00F91B1B" w:rsidP="00F91B1B">
      <w:pPr>
        <w:pStyle w:val="Bo-Blankline"/>
      </w:pPr>
    </w:p>
    <w:p w14:paraId="3941C9BF" w14:textId="384651D4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Pr="00E4496F">
        <w:rPr>
          <w:rFonts w:hint="cs"/>
          <w:cs/>
        </w:rPr>
        <w:t xml:space="preserve"> </w:t>
      </w:r>
      <w:r w:rsidRPr="00E4496F">
        <w:rPr>
          <w:cs/>
        </w:rPr>
        <w:t xml:space="preserve">ในปี </w:t>
      </w:r>
      <w:r w:rsidR="00C76147" w:rsidRPr="00C76147">
        <w:rPr>
          <w:lang w:val="en-US"/>
        </w:rPr>
        <w:t>2543</w:t>
      </w:r>
      <w:r w:rsidRPr="00E4496F">
        <w:rPr>
          <w:lang w:val="en-US"/>
        </w:rPr>
        <w:t xml:space="preserve"> </w:t>
      </w:r>
      <w:r w:rsidRPr="00E4496F">
        <w:rPr>
          <w:cs/>
          <w:lang w:val="en-US"/>
        </w:rPr>
        <w:t>บริษัทย่อยดังกล่าวได้โอนภาระหนี้ที่มีต่อธนาคารดังกล่าวให้แก่บริษัท</w:t>
      </w:r>
      <w:r w:rsidRPr="00E4496F">
        <w:rPr>
          <w:rFonts w:hint="cs"/>
          <w:cs/>
          <w:lang w:val="en-US"/>
        </w:rPr>
        <w:t xml:space="preserve"> ต่อมาในปี </w:t>
      </w:r>
      <w:r w:rsidR="00C76147" w:rsidRPr="00C76147">
        <w:rPr>
          <w:lang w:val="en-US"/>
        </w:rPr>
        <w:t>2554</w:t>
      </w:r>
      <w:r w:rsidRPr="00E4496F">
        <w:rPr>
          <w:rFonts w:hint="cs"/>
          <w:cs/>
          <w:lang w:val="en-US"/>
        </w:rPr>
        <w:t xml:space="preserve"> </w:t>
      </w:r>
      <w:r w:rsidRPr="00E4496F">
        <w:rPr>
          <w:cs/>
        </w:rPr>
        <w:t>ที่ดิน</w:t>
      </w:r>
      <w:r w:rsidRPr="00E4496F">
        <w:rPr>
          <w:rFonts w:hint="cs"/>
          <w:cs/>
        </w:rPr>
        <w:t>ดังกล่าว</w:t>
      </w:r>
      <w:r w:rsidRPr="00E4496F">
        <w:rPr>
          <w:cs/>
        </w:rPr>
        <w:t>ได้รับการปลดจำนองจากธนาคาร</w:t>
      </w:r>
      <w:r w:rsidRPr="00E4496F">
        <w:rPr>
          <w:rFonts w:hint="cs"/>
          <w:cs/>
        </w:rPr>
        <w:t xml:space="preserve">แล้ว </w:t>
      </w:r>
      <w:r w:rsidRPr="00E4496F">
        <w:rPr>
          <w:rFonts w:hint="cs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C76147" w:rsidRPr="00C76147">
        <w:rPr>
          <w:lang w:val="en-US"/>
        </w:rPr>
        <w:t>68</w:t>
      </w:r>
      <w:r w:rsidRPr="00E4496F">
        <w:rPr>
          <w:rFonts w:hint="cs"/>
          <w:cs/>
          <w:lang w:val="en-US"/>
        </w:rPr>
        <w:t xml:space="preserve"> ล้านบาท</w:t>
      </w:r>
    </w:p>
    <w:p w14:paraId="2BE58977" w14:textId="77777777" w:rsidR="00F91B1B" w:rsidRPr="00E4496F" w:rsidRDefault="00F91B1B" w:rsidP="00636896">
      <w:pPr>
        <w:pStyle w:val="Bo-Blankline"/>
        <w:ind w:right="-115"/>
      </w:pPr>
    </w:p>
    <w:p w14:paraId="1FD77558" w14:textId="05079235" w:rsidR="005C345C" w:rsidRDefault="00D273AE" w:rsidP="00884799">
      <w:pPr>
        <w:pStyle w:val="Bo-C1Content"/>
        <w:ind w:right="-25"/>
        <w:rPr>
          <w:lang w:val="en-US"/>
        </w:rPr>
      </w:pPr>
      <w:r w:rsidRPr="00E4496F">
        <w:rPr>
          <w:rFonts w:hint="cs"/>
          <w:spacing w:val="6"/>
          <w:cs/>
          <w:lang w:val="en-US"/>
        </w:rPr>
        <w:t xml:space="preserve">ณ วันที่ </w:t>
      </w:r>
      <w:r w:rsidR="00C76147" w:rsidRPr="00C76147">
        <w:rPr>
          <w:spacing w:val="-2"/>
          <w:lang w:val="en-US"/>
        </w:rPr>
        <w:t>31</w:t>
      </w:r>
      <w:r w:rsidR="009E462A">
        <w:rPr>
          <w:spacing w:val="-2"/>
        </w:rPr>
        <w:t xml:space="preserve"> </w:t>
      </w:r>
      <w:r w:rsidR="009E462A">
        <w:rPr>
          <w:rFonts w:hint="cs"/>
          <w:spacing w:val="-2"/>
          <w:cs/>
        </w:rPr>
        <w:t>มีนาคม</w:t>
      </w:r>
      <w:r w:rsidR="004727AC" w:rsidRPr="00E4496F">
        <w:rPr>
          <w:rFonts w:hint="cs"/>
          <w:spacing w:val="-2"/>
          <w:cs/>
          <w:lang w:val="en-US"/>
        </w:rPr>
        <w:t xml:space="preserve"> </w:t>
      </w:r>
      <w:r w:rsidR="00C76147" w:rsidRPr="00C76147">
        <w:rPr>
          <w:spacing w:val="6"/>
          <w:lang w:val="en-US"/>
        </w:rPr>
        <w:t>2564</w:t>
      </w:r>
      <w:r w:rsidR="009E462A">
        <w:rPr>
          <w:spacing w:val="6"/>
          <w:lang w:val="en-US"/>
        </w:rPr>
        <w:t xml:space="preserve"> </w:t>
      </w:r>
      <w:r w:rsidRPr="00E4496F">
        <w:rPr>
          <w:rFonts w:hint="cs"/>
          <w:spacing w:val="6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597A6E" w:rsidRPr="00E4496F">
        <w:rPr>
          <w:spacing w:val="6"/>
          <w:lang w:val="en-US"/>
        </w:rPr>
        <w:br/>
      </w:r>
      <w:r w:rsidR="00C76147" w:rsidRPr="00C76147">
        <w:rPr>
          <w:spacing w:val="6"/>
          <w:lang w:val="en-US"/>
        </w:rPr>
        <w:t>422</w:t>
      </w:r>
      <w:r w:rsidRPr="00E4496F">
        <w:rPr>
          <w:rFonts w:hint="cs"/>
          <w:spacing w:val="6"/>
          <w:cs/>
          <w:lang w:val="en-US"/>
        </w:rPr>
        <w:t xml:space="preserve"> ล้านบาท</w:t>
      </w:r>
      <w:r w:rsidRPr="00E4496F">
        <w:rPr>
          <w:rFonts w:hint="cs"/>
          <w:cs/>
          <w:lang w:val="en-US"/>
        </w:rPr>
        <w:t xml:space="preserve"> และกำไรจากการขายรอรับรู้มียอด</w:t>
      </w:r>
      <w:r w:rsidRPr="00ED1128">
        <w:rPr>
          <w:rFonts w:hint="cs"/>
          <w:cs/>
          <w:lang w:val="en-US"/>
        </w:rPr>
        <w:t>คงเหลือจำนวน</w:t>
      </w:r>
      <w:r w:rsidR="005A01E9" w:rsidRPr="00ED1128">
        <w:rPr>
          <w:lang w:val="en-US"/>
        </w:rPr>
        <w:t xml:space="preserve"> </w:t>
      </w:r>
      <w:r w:rsidR="00C76147" w:rsidRPr="00C76147">
        <w:rPr>
          <w:lang w:val="en-US"/>
        </w:rPr>
        <w:t>35</w:t>
      </w:r>
      <w:r w:rsidRPr="00E4496F">
        <w:rPr>
          <w:rFonts w:hint="cs"/>
          <w:cs/>
          <w:lang w:val="en-US"/>
        </w:rPr>
        <w:t xml:space="preserve"> ล้านบาท และดอกเบี้ยรับรอรับรู้ </w:t>
      </w:r>
      <w:r w:rsidR="00C76147" w:rsidRPr="00C76147">
        <w:rPr>
          <w:lang w:val="en-US"/>
        </w:rPr>
        <w:t>134</w:t>
      </w:r>
      <w:r w:rsidRPr="00E4496F">
        <w:rPr>
          <w:rFonts w:hint="cs"/>
          <w:cs/>
          <w:lang w:val="en-US"/>
        </w:rPr>
        <w:t xml:space="preserve"> ล้านบาท </w:t>
      </w:r>
      <w:r w:rsidR="00597A6E" w:rsidRPr="00E4496F">
        <w:rPr>
          <w:lang w:val="en-US"/>
        </w:rPr>
        <w:br/>
      </w:r>
      <w:r w:rsidRPr="00E4496F">
        <w:rPr>
          <w:rFonts w:hint="cs"/>
          <w:cs/>
          <w:lang w:val="en-US"/>
        </w:rPr>
        <w:t>ได้แสดงในงบแสดงฐานะการเงินในงบการเงินเฉพาะกิจการ</w:t>
      </w:r>
    </w:p>
    <w:p w14:paraId="27BD8604" w14:textId="422BA64E" w:rsidR="00642FDB" w:rsidRDefault="00642FDB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  <w:r>
        <w:rPr>
          <w:cs/>
          <w:lang w:val="en-US"/>
        </w:rPr>
        <w:br w:type="page"/>
      </w:r>
    </w:p>
    <w:tbl>
      <w:tblPr>
        <w:tblW w:w="9201" w:type="dxa"/>
        <w:tblInd w:w="450" w:type="dxa"/>
        <w:tblLook w:val="04A0" w:firstRow="1" w:lastRow="0" w:firstColumn="1" w:lastColumn="0" w:noHBand="0" w:noVBand="1"/>
      </w:tblPr>
      <w:tblGrid>
        <w:gridCol w:w="3817"/>
        <w:gridCol w:w="1186"/>
        <w:gridCol w:w="236"/>
        <w:gridCol w:w="1136"/>
        <w:gridCol w:w="236"/>
        <w:gridCol w:w="1219"/>
        <w:gridCol w:w="236"/>
        <w:gridCol w:w="1135"/>
      </w:tblGrid>
      <w:tr w:rsidR="004F7299" w:rsidRPr="00744476" w14:paraId="0EEE65EB" w14:textId="77777777" w:rsidTr="00A4489A">
        <w:trPr>
          <w:tblHeader/>
        </w:trPr>
        <w:tc>
          <w:tcPr>
            <w:tcW w:w="3870" w:type="dxa"/>
          </w:tcPr>
          <w:p w14:paraId="4A924520" w14:textId="4C2FFC4B" w:rsidR="004F7299" w:rsidRPr="00744476" w:rsidRDefault="004F7299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  <w:lang w:val="en-US"/>
              </w:rPr>
              <w:lastRenderedPageBreak/>
              <w:br w:type="page"/>
            </w:r>
            <w:r w:rsidR="00F76B5D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="00F76B5D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="00F76B5D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505" w:type="dxa"/>
            <w:gridSpan w:val="3"/>
          </w:tcPr>
          <w:p w14:paraId="6872AB5F" w14:textId="77777777" w:rsidR="004F7299" w:rsidRPr="00744476" w:rsidRDefault="004F7299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25580C" w14:textId="77777777" w:rsidR="004F7299" w:rsidRPr="00744476" w:rsidRDefault="004F7299" w:rsidP="004F72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6" w:type="dxa"/>
            <w:gridSpan w:val="3"/>
          </w:tcPr>
          <w:p w14:paraId="3DAF737D" w14:textId="77777777" w:rsidR="004F7299" w:rsidRPr="00744476" w:rsidRDefault="004F7299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299" w:rsidRPr="00744476" w14:paraId="6DF2E98F" w14:textId="77777777" w:rsidTr="00A4489A">
        <w:trPr>
          <w:tblHeader/>
        </w:trPr>
        <w:tc>
          <w:tcPr>
            <w:tcW w:w="3870" w:type="dxa"/>
          </w:tcPr>
          <w:p w14:paraId="6AC8A43D" w14:textId="77777777" w:rsidR="004F7299" w:rsidRPr="00744476" w:rsidRDefault="004F7299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519705" w14:textId="131D2F38" w:rsidR="004F7299" w:rsidRPr="00744476" w:rsidRDefault="00C76147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F72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729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B1B7329" w14:textId="77777777" w:rsidR="004F7299" w:rsidRPr="00744476" w:rsidRDefault="004F7299" w:rsidP="004F729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71DA54A" w14:textId="3412D27C" w:rsidR="004F7299" w:rsidRPr="00744476" w:rsidRDefault="00C76147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F729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F729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075AE6F8" w14:textId="77777777" w:rsidR="004F7299" w:rsidRPr="00744476" w:rsidRDefault="004F7299" w:rsidP="004F729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455B7ED3" w14:textId="14BED9A6" w:rsidR="004F7299" w:rsidRPr="00744476" w:rsidRDefault="00C76147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F72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F729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21D5079" w14:textId="77777777" w:rsidR="004F7299" w:rsidRPr="00744476" w:rsidRDefault="004F7299" w:rsidP="004F729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A51A69" w14:textId="25D84DFD" w:rsidR="004F7299" w:rsidRPr="00744476" w:rsidRDefault="00C76147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F729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F729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F7299" w:rsidRPr="00744476" w14:paraId="0216EE02" w14:textId="77777777" w:rsidTr="00A4489A">
        <w:trPr>
          <w:tblHeader/>
        </w:trPr>
        <w:tc>
          <w:tcPr>
            <w:tcW w:w="3870" w:type="dxa"/>
          </w:tcPr>
          <w:p w14:paraId="29CB869A" w14:textId="63A85775" w:rsidR="004F7299" w:rsidRPr="00744476" w:rsidRDefault="004F7299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FF78035" w14:textId="7ADB80AB" w:rsidR="004F7299" w:rsidRDefault="00C76147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4FE6F48" w14:textId="77777777" w:rsidR="004F7299" w:rsidRPr="00744476" w:rsidRDefault="004F7299" w:rsidP="004F729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0000B14" w14:textId="3923119B" w:rsidR="004F7299" w:rsidRDefault="00C76147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CB5C3A6" w14:textId="77777777" w:rsidR="004F7299" w:rsidRPr="00744476" w:rsidRDefault="004F7299" w:rsidP="004F729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441F98C9" w14:textId="3F2198A9" w:rsidR="004F7299" w:rsidRDefault="00C76147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0B353CED" w14:textId="77777777" w:rsidR="004F7299" w:rsidRPr="00744476" w:rsidRDefault="004F7299" w:rsidP="004F729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6F04C6" w14:textId="69AA9B6C" w:rsidR="004F7299" w:rsidRDefault="00C76147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F7299" w:rsidRPr="00744476" w14:paraId="03D61134" w14:textId="77777777" w:rsidTr="00A4489A">
        <w:trPr>
          <w:tblHeader/>
        </w:trPr>
        <w:tc>
          <w:tcPr>
            <w:tcW w:w="3870" w:type="dxa"/>
          </w:tcPr>
          <w:p w14:paraId="1AF714BA" w14:textId="77777777" w:rsidR="004F7299" w:rsidRPr="00744476" w:rsidRDefault="004F7299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7" w:type="dxa"/>
            <w:gridSpan w:val="7"/>
          </w:tcPr>
          <w:p w14:paraId="13E2EE21" w14:textId="77777777" w:rsidR="004F7299" w:rsidRPr="00744476" w:rsidRDefault="004F7299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F7299" w:rsidRPr="00744476" w14:paraId="43B4F8A6" w14:textId="77777777" w:rsidTr="00A4489A">
        <w:tc>
          <w:tcPr>
            <w:tcW w:w="3870" w:type="dxa"/>
          </w:tcPr>
          <w:p w14:paraId="465EA79F" w14:textId="77777777" w:rsidR="004F7299" w:rsidRPr="00744476" w:rsidRDefault="004F7299" w:rsidP="004F7299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38514D4A" w14:textId="77777777" w:rsidR="004F7299" w:rsidRPr="00744476" w:rsidRDefault="004F7299" w:rsidP="004F729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ED126" w14:textId="77777777" w:rsidR="004F7299" w:rsidRPr="00744476" w:rsidRDefault="004F7299" w:rsidP="004F72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D7A5A4D" w14:textId="77777777" w:rsidR="004F7299" w:rsidRPr="00744476" w:rsidRDefault="004F7299" w:rsidP="004F729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E6F7FD" w14:textId="77777777" w:rsidR="004F7299" w:rsidRPr="00744476" w:rsidRDefault="004F7299" w:rsidP="004F72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CC491B5" w14:textId="77777777" w:rsidR="004F7299" w:rsidRPr="00744476" w:rsidRDefault="004F7299" w:rsidP="004F7299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169CB3" w14:textId="77777777" w:rsidR="004F7299" w:rsidRPr="00744476" w:rsidRDefault="004F7299" w:rsidP="004F72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8677F6" w14:textId="77777777" w:rsidR="004F7299" w:rsidRPr="00744476" w:rsidRDefault="004F7299" w:rsidP="004F7299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6528C" w:rsidRPr="00744476" w14:paraId="67EF431A" w14:textId="77777777" w:rsidTr="00A4489A">
        <w:tc>
          <w:tcPr>
            <w:tcW w:w="3870" w:type="dxa"/>
            <w:vAlign w:val="bottom"/>
          </w:tcPr>
          <w:p w14:paraId="073DDEC8" w14:textId="77A126AB" w:rsidR="00F6528C" w:rsidRPr="00744476" w:rsidRDefault="00F6528C" w:rsidP="00F652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คอนกรีต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</w:tcPr>
          <w:p w14:paraId="6B985CD8" w14:textId="112F6ED5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F2EC187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FC34A02" w14:textId="7B2B0201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1FB1322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6819C21C" w14:textId="2396BB8E" w:rsidR="00F6528C" w:rsidRPr="00744476" w:rsidRDefault="00C76147" w:rsidP="00A4489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</w:tcPr>
          <w:p w14:paraId="3F38A64E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B50DB05" w14:textId="6DAD7E6F" w:rsidR="00F6528C" w:rsidRDefault="00C76147" w:rsidP="00D21E1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F6528C" w:rsidRPr="00744476" w14:paraId="5718DE37" w14:textId="77777777" w:rsidTr="00A4489A">
        <w:tc>
          <w:tcPr>
            <w:tcW w:w="3870" w:type="dxa"/>
            <w:vAlign w:val="bottom"/>
          </w:tcPr>
          <w:p w14:paraId="417AD81A" w14:textId="77777777" w:rsidR="00F6528C" w:rsidRPr="00744476" w:rsidRDefault="00F6528C" w:rsidP="00F652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0C1454C" w14:textId="63BBADF4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18C4502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D4033BE" w14:textId="234B3C0C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0DEDF1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86E225F" w14:textId="496779A6" w:rsidR="00F6528C" w:rsidRPr="00744476" w:rsidRDefault="00C76147" w:rsidP="00A4489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C39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</w:t>
            </w:r>
          </w:p>
        </w:tc>
        <w:tc>
          <w:tcPr>
            <w:tcW w:w="236" w:type="dxa"/>
          </w:tcPr>
          <w:p w14:paraId="14297EF7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F88527" w14:textId="43460D65" w:rsidR="00F6528C" w:rsidRPr="00744476" w:rsidRDefault="00C76147" w:rsidP="00D21E1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652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</w:tr>
      <w:tr w:rsidR="00F6528C" w:rsidRPr="00744476" w14:paraId="49F8FC55" w14:textId="77777777" w:rsidTr="00A4489A">
        <w:tc>
          <w:tcPr>
            <w:tcW w:w="3870" w:type="dxa"/>
            <w:vAlign w:val="bottom"/>
          </w:tcPr>
          <w:p w14:paraId="7011D4E5" w14:textId="77777777" w:rsidR="00F6528C" w:rsidRPr="00744476" w:rsidRDefault="00F6528C" w:rsidP="00F652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34" w:type="dxa"/>
            <w:shd w:val="clear" w:color="auto" w:fill="auto"/>
          </w:tcPr>
          <w:p w14:paraId="77214B20" w14:textId="320D5BE8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4C073B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6BE3EF9" w14:textId="1EB9DF1C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B829672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0BD271E7" w14:textId="578F3C9D" w:rsidR="00F6528C" w:rsidRPr="00744476" w:rsidRDefault="00C76147" w:rsidP="00A4489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BC39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935</w:t>
            </w:r>
          </w:p>
        </w:tc>
        <w:tc>
          <w:tcPr>
            <w:tcW w:w="236" w:type="dxa"/>
          </w:tcPr>
          <w:p w14:paraId="23686058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44D6FF" w14:textId="5611F159" w:rsidR="00F6528C" w:rsidRPr="00744476" w:rsidRDefault="00C76147" w:rsidP="00D21E1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F652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</w:tr>
      <w:tr w:rsidR="00F6528C" w:rsidRPr="00744476" w14:paraId="37391F95" w14:textId="77777777" w:rsidTr="00A4489A">
        <w:tc>
          <w:tcPr>
            <w:tcW w:w="3870" w:type="dxa"/>
            <w:vAlign w:val="bottom"/>
          </w:tcPr>
          <w:p w14:paraId="6FF520EB" w14:textId="77777777" w:rsidR="00F6528C" w:rsidRPr="00744476" w:rsidRDefault="00F6528C" w:rsidP="00F652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34" w:type="dxa"/>
            <w:shd w:val="clear" w:color="auto" w:fill="auto"/>
          </w:tcPr>
          <w:p w14:paraId="29FCC19F" w14:textId="458BAD32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9CBA1D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79CE411" w14:textId="30A86E23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8E651D7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6DE9414" w14:textId="58EC4DAE" w:rsidR="00F6528C" w:rsidRPr="00744476" w:rsidRDefault="00C76147" w:rsidP="00A4489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C39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</w:t>
            </w:r>
          </w:p>
        </w:tc>
        <w:tc>
          <w:tcPr>
            <w:tcW w:w="236" w:type="dxa"/>
          </w:tcPr>
          <w:p w14:paraId="73E3771D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5D880C" w14:textId="20F68C73" w:rsidR="00F6528C" w:rsidRPr="00744476" w:rsidRDefault="00C76147" w:rsidP="00D21E1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652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</w:tr>
      <w:tr w:rsidR="00F6528C" w:rsidRPr="00744476" w14:paraId="3303AEB2" w14:textId="77777777" w:rsidTr="00A4489A">
        <w:tc>
          <w:tcPr>
            <w:tcW w:w="3870" w:type="dxa"/>
            <w:vAlign w:val="bottom"/>
          </w:tcPr>
          <w:p w14:paraId="257D6E46" w14:textId="77777777" w:rsidR="00F6528C" w:rsidRPr="00744476" w:rsidRDefault="00F6528C" w:rsidP="00F652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34" w:type="dxa"/>
            <w:shd w:val="clear" w:color="auto" w:fill="auto"/>
          </w:tcPr>
          <w:p w14:paraId="57FC306C" w14:textId="1A802FCF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0DA7388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78EE925" w14:textId="3D43AB95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09307E3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3A24D6E" w14:textId="5D493B01" w:rsidR="00F6528C" w:rsidRPr="00744476" w:rsidRDefault="00C76147" w:rsidP="00A4489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</w:tcPr>
          <w:p w14:paraId="4481571E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F7F1CA" w14:textId="6D9429D5" w:rsidR="00F6528C" w:rsidRPr="00744476" w:rsidRDefault="00C76147" w:rsidP="00D21E1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F6528C" w:rsidRPr="00744476" w14:paraId="6F19E31A" w14:textId="77777777" w:rsidTr="00A4489A">
        <w:tc>
          <w:tcPr>
            <w:tcW w:w="3870" w:type="dxa"/>
          </w:tcPr>
          <w:p w14:paraId="2F51B41D" w14:textId="77777777" w:rsidR="00F6528C" w:rsidRPr="00744476" w:rsidRDefault="00F6528C" w:rsidP="00F6528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34" w:type="dxa"/>
            <w:shd w:val="clear" w:color="auto" w:fill="auto"/>
          </w:tcPr>
          <w:p w14:paraId="6C778104" w14:textId="42B6C71B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F9D7768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FA9B7D" w14:textId="513BD7F8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2BC18F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4AD58CC" w14:textId="20DA59E0" w:rsidR="00F6528C" w:rsidRPr="00744476" w:rsidRDefault="00C76147" w:rsidP="00A4489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C39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790</w:t>
            </w:r>
          </w:p>
        </w:tc>
        <w:tc>
          <w:tcPr>
            <w:tcW w:w="236" w:type="dxa"/>
          </w:tcPr>
          <w:p w14:paraId="19347FC0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15A2F9" w14:textId="4332A416" w:rsidR="00F6528C" w:rsidRPr="00744476" w:rsidRDefault="00C76147" w:rsidP="00D21E1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652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</w:t>
            </w:r>
          </w:p>
        </w:tc>
      </w:tr>
      <w:tr w:rsidR="00F6528C" w:rsidRPr="00744476" w14:paraId="725E23D7" w14:textId="77777777" w:rsidTr="00A4489A">
        <w:tc>
          <w:tcPr>
            <w:tcW w:w="3870" w:type="dxa"/>
          </w:tcPr>
          <w:p w14:paraId="4F2A4292" w14:textId="77777777" w:rsidR="00F6528C" w:rsidRPr="00744476" w:rsidRDefault="00F6528C" w:rsidP="00F6528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34" w:type="dxa"/>
            <w:shd w:val="clear" w:color="auto" w:fill="auto"/>
          </w:tcPr>
          <w:p w14:paraId="2348CB0F" w14:textId="79012568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AA2C721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1BE1E2C" w14:textId="460079F4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5984803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7E0F869C" w14:textId="572574A3" w:rsidR="00F6528C" w:rsidRPr="00744476" w:rsidRDefault="00C76147" w:rsidP="00A4489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C39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096</w:t>
            </w:r>
          </w:p>
        </w:tc>
        <w:tc>
          <w:tcPr>
            <w:tcW w:w="236" w:type="dxa"/>
          </w:tcPr>
          <w:p w14:paraId="34AC019D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C6B016" w14:textId="1FF900B5" w:rsidR="00F6528C" w:rsidRPr="00744476" w:rsidRDefault="00C76147" w:rsidP="00D21E1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652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792</w:t>
            </w:r>
          </w:p>
        </w:tc>
      </w:tr>
      <w:tr w:rsidR="00F6528C" w:rsidRPr="00744476" w14:paraId="232B56E0" w14:textId="77777777" w:rsidTr="00A4489A">
        <w:tc>
          <w:tcPr>
            <w:tcW w:w="3870" w:type="dxa"/>
          </w:tcPr>
          <w:p w14:paraId="2091E5DE" w14:textId="77777777" w:rsidR="00F6528C" w:rsidRPr="00744476" w:rsidRDefault="00F6528C" w:rsidP="00F6528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34" w:type="dxa"/>
            <w:shd w:val="clear" w:color="auto" w:fill="auto"/>
          </w:tcPr>
          <w:p w14:paraId="182C4BBE" w14:textId="3C04F560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662868C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CD0907C" w14:textId="6B5722C3" w:rsidR="00F6528C" w:rsidRPr="00744476" w:rsidRDefault="00F6528C" w:rsidP="00F6528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3C6FB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B354E2B" w14:textId="0F86BB37" w:rsidR="00F6528C" w:rsidRDefault="00BC397D" w:rsidP="00D21E1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397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704B04B" w14:textId="77777777" w:rsidR="00F6528C" w:rsidRPr="00744476" w:rsidRDefault="00F6528C" w:rsidP="00F6528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9EC23EE" w14:textId="3A5B893D" w:rsidR="00F6528C" w:rsidRPr="00744476" w:rsidRDefault="00C76147" w:rsidP="00D21E1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DF3414" w:rsidRPr="00744476" w14:paraId="3C74F04D" w14:textId="77777777" w:rsidTr="00A4489A">
        <w:tc>
          <w:tcPr>
            <w:tcW w:w="3870" w:type="dxa"/>
          </w:tcPr>
          <w:p w14:paraId="50B09B0D" w14:textId="77777777" w:rsidR="00DF3414" w:rsidRPr="00744476" w:rsidRDefault="00DF3414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4" w:type="dxa"/>
            <w:shd w:val="clear" w:color="auto" w:fill="auto"/>
          </w:tcPr>
          <w:p w14:paraId="22392D19" w14:textId="77777777" w:rsidR="00DF3414" w:rsidRPr="00744476" w:rsidRDefault="00DF3414" w:rsidP="00DF341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83D6BA" w14:textId="77777777" w:rsidR="00DF3414" w:rsidRPr="00744476" w:rsidRDefault="00DF3414" w:rsidP="00DF341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AD14B5B" w14:textId="77777777" w:rsidR="00DF3414" w:rsidRPr="00744476" w:rsidRDefault="00DF3414" w:rsidP="00DF341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4494DD" w14:textId="77777777" w:rsidR="00DF3414" w:rsidRPr="00744476" w:rsidRDefault="00DF3414" w:rsidP="00DF341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40F9B9B" w14:textId="77777777" w:rsidR="00DF3414" w:rsidRPr="00744476" w:rsidRDefault="00DF3414" w:rsidP="00A4489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5D1616C" w14:textId="77777777" w:rsidR="00DF3414" w:rsidRPr="00744476" w:rsidRDefault="00DF3414" w:rsidP="00DF341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935D73" w14:textId="77777777" w:rsidR="00DF3414" w:rsidRPr="00744476" w:rsidRDefault="00DF3414" w:rsidP="00D21E1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3414" w:rsidRPr="00744476" w14:paraId="32340109" w14:textId="77777777" w:rsidTr="00A4489A">
        <w:tc>
          <w:tcPr>
            <w:tcW w:w="3870" w:type="dxa"/>
          </w:tcPr>
          <w:p w14:paraId="6D33869F" w14:textId="77777777" w:rsidR="00DF3414" w:rsidRPr="00744476" w:rsidRDefault="00DF3414" w:rsidP="00DF341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34" w:type="dxa"/>
            <w:shd w:val="clear" w:color="auto" w:fill="auto"/>
          </w:tcPr>
          <w:p w14:paraId="6CC07AFE" w14:textId="72499708" w:rsidR="00DF3414" w:rsidRPr="00744476" w:rsidRDefault="00D675C8" w:rsidP="00A4489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2,571</w:t>
            </w:r>
          </w:p>
        </w:tc>
        <w:tc>
          <w:tcPr>
            <w:tcW w:w="236" w:type="dxa"/>
          </w:tcPr>
          <w:p w14:paraId="2F3B5E95" w14:textId="77777777" w:rsidR="00DF3414" w:rsidRPr="00744476" w:rsidRDefault="00DF3414" w:rsidP="00DF341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3A83ACC" w14:textId="4553237A" w:rsidR="00DF3414" w:rsidRPr="00744476" w:rsidRDefault="00C76147" w:rsidP="00A4489A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F34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  <w:tc>
          <w:tcPr>
            <w:tcW w:w="236" w:type="dxa"/>
          </w:tcPr>
          <w:p w14:paraId="37E44E38" w14:textId="77777777" w:rsidR="00DF3414" w:rsidRPr="00744476" w:rsidRDefault="00DF3414" w:rsidP="00DF341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C999754" w14:textId="7D196942" w:rsidR="00DF3414" w:rsidRPr="00744476" w:rsidRDefault="00C76147" w:rsidP="00A4489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B4F5B51" w14:textId="77777777" w:rsidR="00DF3414" w:rsidRPr="00744476" w:rsidRDefault="00DF3414" w:rsidP="00DF341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6EF82E" w14:textId="54123111" w:rsidR="00DF3414" w:rsidRPr="00744476" w:rsidRDefault="00C76147" w:rsidP="00D21E1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DF3414" w:rsidRPr="00744476" w14:paraId="0DBF36C6" w14:textId="77777777" w:rsidTr="00A4489A">
        <w:tc>
          <w:tcPr>
            <w:tcW w:w="3870" w:type="dxa"/>
          </w:tcPr>
          <w:p w14:paraId="101887B8" w14:textId="77777777" w:rsidR="00DF3414" w:rsidRPr="00744476" w:rsidRDefault="00DF3414" w:rsidP="00DF341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34" w:type="dxa"/>
            <w:shd w:val="clear" w:color="auto" w:fill="auto"/>
          </w:tcPr>
          <w:p w14:paraId="181B6255" w14:textId="295BB1A7" w:rsidR="00DF3414" w:rsidRPr="00744476" w:rsidRDefault="00D675C8" w:rsidP="00A4489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130,032</w:t>
            </w:r>
          </w:p>
        </w:tc>
        <w:tc>
          <w:tcPr>
            <w:tcW w:w="236" w:type="dxa"/>
          </w:tcPr>
          <w:p w14:paraId="6D980B1A" w14:textId="77777777" w:rsidR="00DF3414" w:rsidRPr="00744476" w:rsidRDefault="00DF3414" w:rsidP="00DF341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EED56F" w14:textId="25239DAB" w:rsidR="00DF3414" w:rsidRPr="00744476" w:rsidRDefault="00C76147" w:rsidP="00A4489A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="00DF34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236" w:type="dxa"/>
          </w:tcPr>
          <w:p w14:paraId="717F003A" w14:textId="77777777" w:rsidR="00DF3414" w:rsidRPr="00744476" w:rsidRDefault="00DF3414" w:rsidP="00DF341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3038A97B" w14:textId="1CA3902D" w:rsidR="00DF3414" w:rsidRPr="00744476" w:rsidRDefault="00C76147" w:rsidP="00A4489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  <w:r w:rsidR="00BC39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291</w:t>
            </w:r>
          </w:p>
        </w:tc>
        <w:tc>
          <w:tcPr>
            <w:tcW w:w="236" w:type="dxa"/>
          </w:tcPr>
          <w:p w14:paraId="08CAA9A1" w14:textId="77777777" w:rsidR="00DF3414" w:rsidRPr="00744476" w:rsidRDefault="00DF3414" w:rsidP="00DF341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DA4613" w14:textId="3FEAA1D9" w:rsidR="00DF3414" w:rsidRPr="00744476" w:rsidRDefault="00C76147" w:rsidP="00D21E1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  <w:r w:rsidR="00DF34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</w:tr>
      <w:tr w:rsidR="00DF3414" w:rsidRPr="00744476" w14:paraId="4E0DB586" w14:textId="77777777" w:rsidTr="00A4489A">
        <w:tc>
          <w:tcPr>
            <w:tcW w:w="3870" w:type="dxa"/>
          </w:tcPr>
          <w:p w14:paraId="7BA504AC" w14:textId="77777777" w:rsidR="00DF3414" w:rsidRPr="00744476" w:rsidRDefault="00DF3414" w:rsidP="00DF341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34" w:type="dxa"/>
            <w:shd w:val="clear" w:color="auto" w:fill="auto"/>
          </w:tcPr>
          <w:p w14:paraId="04B123EA" w14:textId="70830A7E" w:rsidR="00DF3414" w:rsidRPr="00744476" w:rsidRDefault="00D675C8" w:rsidP="00A4489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200,601</w:t>
            </w:r>
          </w:p>
        </w:tc>
        <w:tc>
          <w:tcPr>
            <w:tcW w:w="236" w:type="dxa"/>
          </w:tcPr>
          <w:p w14:paraId="1ABB6B00" w14:textId="77777777" w:rsidR="00DF3414" w:rsidRPr="00744476" w:rsidRDefault="00DF3414" w:rsidP="00DF341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304B22C" w14:textId="51DE79B7" w:rsidR="00DF3414" w:rsidRPr="00744476" w:rsidRDefault="00C76147" w:rsidP="00A4489A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  <w:r w:rsidR="00DF34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  <w:tc>
          <w:tcPr>
            <w:tcW w:w="236" w:type="dxa"/>
          </w:tcPr>
          <w:p w14:paraId="06340D4B" w14:textId="77777777" w:rsidR="00DF3414" w:rsidRPr="00744476" w:rsidRDefault="00DF3414" w:rsidP="00DF341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5EE986B" w14:textId="4EF53295" w:rsidR="00DF3414" w:rsidRPr="00744476" w:rsidRDefault="00C76147" w:rsidP="00A4489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</w:t>
            </w:r>
            <w:r w:rsidR="00BC39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36" w:type="dxa"/>
          </w:tcPr>
          <w:p w14:paraId="7D59EDC0" w14:textId="77777777" w:rsidR="00DF3414" w:rsidRPr="00744476" w:rsidRDefault="00DF3414" w:rsidP="00DF341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02D762" w14:textId="08486108" w:rsidR="00DF3414" w:rsidRPr="00744476" w:rsidRDefault="00C76147" w:rsidP="00D21E1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  <w:r w:rsidR="00DF34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773</w:t>
            </w:r>
          </w:p>
        </w:tc>
      </w:tr>
      <w:tr w:rsidR="00DF3414" w:rsidRPr="00744476" w14:paraId="714E3A59" w14:textId="77777777" w:rsidTr="00A4489A">
        <w:tc>
          <w:tcPr>
            <w:tcW w:w="3870" w:type="dxa"/>
            <w:vAlign w:val="bottom"/>
          </w:tcPr>
          <w:p w14:paraId="7EF9B74F" w14:textId="77777777" w:rsidR="00DF3414" w:rsidRPr="00744476" w:rsidRDefault="00DF3414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A458A" w14:textId="437B43AF" w:rsidR="00DF3414" w:rsidRPr="00744476" w:rsidRDefault="00D675C8" w:rsidP="00A4489A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333,204</w:t>
            </w:r>
          </w:p>
        </w:tc>
        <w:tc>
          <w:tcPr>
            <w:tcW w:w="236" w:type="dxa"/>
          </w:tcPr>
          <w:p w14:paraId="384A9214" w14:textId="77777777" w:rsidR="00DF3414" w:rsidRPr="00744476" w:rsidRDefault="00DF3414" w:rsidP="00DF341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1FD2E607" w14:textId="0517F41C" w:rsidR="00DF3414" w:rsidRPr="00744476" w:rsidRDefault="00C76147" w:rsidP="00A4489A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351</w:t>
            </w:r>
            <w:r w:rsidR="00DF34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390</w:t>
            </w:r>
          </w:p>
        </w:tc>
        <w:tc>
          <w:tcPr>
            <w:tcW w:w="236" w:type="dxa"/>
          </w:tcPr>
          <w:p w14:paraId="78CF6F6F" w14:textId="77777777" w:rsidR="00DF3414" w:rsidRPr="00744476" w:rsidRDefault="00DF3414" w:rsidP="00DF341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2EDCF" w14:textId="45D800F2" w:rsidR="00DF3414" w:rsidRPr="00744476" w:rsidRDefault="00C76147" w:rsidP="00A4489A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364</w:t>
            </w:r>
            <w:r w:rsidR="00BC39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</w:t>
            </w:r>
          </w:p>
        </w:tc>
        <w:tc>
          <w:tcPr>
            <w:tcW w:w="236" w:type="dxa"/>
          </w:tcPr>
          <w:p w14:paraId="2A99FB09" w14:textId="77777777" w:rsidR="00DF3414" w:rsidRPr="00744476" w:rsidRDefault="00DF3414" w:rsidP="00DF341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0406421" w14:textId="4370AFD2" w:rsidR="00DF3414" w:rsidRPr="00744476" w:rsidRDefault="00C76147" w:rsidP="00D21E1B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</w:t>
            </w:r>
            <w:r w:rsidR="00DF34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053</w:t>
            </w:r>
          </w:p>
        </w:tc>
      </w:tr>
    </w:tbl>
    <w:p w14:paraId="0C14EFF0" w14:textId="6B3A842C" w:rsidR="004F7299" w:rsidRDefault="004F7299" w:rsidP="004F7299">
      <w:pPr>
        <w:pStyle w:val="Bo-Blankline"/>
        <w:spacing w:line="380" w:lineRule="exact"/>
        <w:rPr>
          <w:lang w:val="en-US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8"/>
        <w:gridCol w:w="1166"/>
        <w:gridCol w:w="236"/>
        <w:gridCol w:w="1140"/>
        <w:gridCol w:w="236"/>
        <w:gridCol w:w="1176"/>
        <w:gridCol w:w="236"/>
        <w:gridCol w:w="1140"/>
      </w:tblGrid>
      <w:tr w:rsidR="00BC0009" w:rsidRPr="00744476" w14:paraId="53A1A4A5" w14:textId="77777777" w:rsidTr="008A6711">
        <w:trPr>
          <w:tblHeader/>
        </w:trPr>
        <w:tc>
          <w:tcPr>
            <w:tcW w:w="3850" w:type="dxa"/>
          </w:tcPr>
          <w:p w14:paraId="3A323680" w14:textId="5CA4C460" w:rsidR="00BC0009" w:rsidRPr="00744476" w:rsidRDefault="00BC0009" w:rsidP="00504C94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="00F76B5D"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2541" w:type="dxa"/>
            <w:gridSpan w:val="3"/>
          </w:tcPr>
          <w:p w14:paraId="33618F30" w14:textId="77777777" w:rsidR="00BC0009" w:rsidRPr="00744476" w:rsidRDefault="00BC0009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BEF13D" w14:textId="77777777" w:rsidR="00BC0009" w:rsidRPr="00744476" w:rsidRDefault="00BC0009" w:rsidP="00504C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1" w:type="dxa"/>
            <w:gridSpan w:val="3"/>
          </w:tcPr>
          <w:p w14:paraId="783991F7" w14:textId="77777777" w:rsidR="00BC0009" w:rsidRPr="00744476" w:rsidRDefault="00BC0009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711" w:rsidRPr="00744476" w14:paraId="1F5C0984" w14:textId="77777777" w:rsidTr="008A6711">
        <w:trPr>
          <w:tblHeader/>
        </w:trPr>
        <w:tc>
          <w:tcPr>
            <w:tcW w:w="3850" w:type="dxa"/>
          </w:tcPr>
          <w:p w14:paraId="7B3627C7" w14:textId="3C7EC799" w:rsidR="008A6711" w:rsidRPr="00F76B5D" w:rsidRDefault="008A6711" w:rsidP="00F76B5D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="00F76B5D" w:rsidRPr="00F76B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65" w:type="dxa"/>
          </w:tcPr>
          <w:p w14:paraId="67A0F553" w14:textId="19DF07E5" w:rsidR="008A6711" w:rsidRPr="00744476" w:rsidRDefault="00C76147" w:rsidP="008A67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A67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671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4F0710F" w14:textId="77777777" w:rsidR="008A6711" w:rsidRPr="00744476" w:rsidRDefault="008A6711" w:rsidP="008A671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72E0240" w14:textId="2768014E" w:rsidR="008A6711" w:rsidRPr="00744476" w:rsidRDefault="00C76147" w:rsidP="008A67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A67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A67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B1914C2" w14:textId="77777777" w:rsidR="008A6711" w:rsidRPr="00744476" w:rsidRDefault="008A6711" w:rsidP="008A671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14:paraId="0C3E4992" w14:textId="0AA1176B" w:rsidR="008A6711" w:rsidRPr="00744476" w:rsidRDefault="00C76147" w:rsidP="008A67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A671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671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C991984" w14:textId="77777777" w:rsidR="008A6711" w:rsidRPr="00744476" w:rsidRDefault="008A6711" w:rsidP="008A671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874AEA0" w14:textId="28CB98CA" w:rsidR="008A6711" w:rsidRPr="00744476" w:rsidRDefault="00C76147" w:rsidP="008A67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8A671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A671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A6711" w:rsidRPr="00744476" w14:paraId="22C3905E" w14:textId="77777777" w:rsidTr="008A6711">
        <w:trPr>
          <w:tblHeader/>
        </w:trPr>
        <w:tc>
          <w:tcPr>
            <w:tcW w:w="3850" w:type="dxa"/>
          </w:tcPr>
          <w:p w14:paraId="4FFCC701" w14:textId="1232A8B4" w:rsidR="008A6711" w:rsidRPr="00744476" w:rsidRDefault="008A6711" w:rsidP="008A6711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5" w:type="dxa"/>
          </w:tcPr>
          <w:p w14:paraId="2F6B5252" w14:textId="1412905C" w:rsidR="008A6711" w:rsidRDefault="00C76147" w:rsidP="008A67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4341EF47" w14:textId="77777777" w:rsidR="008A6711" w:rsidRPr="00744476" w:rsidRDefault="008A6711" w:rsidP="008A671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3854850" w14:textId="48BD695D" w:rsidR="008A6711" w:rsidRDefault="00C76147" w:rsidP="008A67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3B3416E1" w14:textId="77777777" w:rsidR="008A6711" w:rsidRPr="00744476" w:rsidRDefault="008A6711" w:rsidP="008A671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14:paraId="585E8C34" w14:textId="3A64E59B" w:rsidR="008A6711" w:rsidRDefault="00C76147" w:rsidP="008A67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E359842" w14:textId="77777777" w:rsidR="008A6711" w:rsidRPr="00744476" w:rsidRDefault="008A6711" w:rsidP="008A6711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91EEF00" w14:textId="00F630EF" w:rsidR="008A6711" w:rsidRDefault="00C76147" w:rsidP="008A67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BC0009" w:rsidRPr="00744476" w14:paraId="118D8436" w14:textId="77777777" w:rsidTr="008A6711">
        <w:trPr>
          <w:tblHeader/>
        </w:trPr>
        <w:tc>
          <w:tcPr>
            <w:tcW w:w="3850" w:type="dxa"/>
          </w:tcPr>
          <w:p w14:paraId="28E5DB2E" w14:textId="77777777" w:rsidR="00BC0009" w:rsidRPr="00744476" w:rsidRDefault="00BC0009" w:rsidP="00504C9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7"/>
          </w:tcPr>
          <w:p w14:paraId="15163F77" w14:textId="77777777" w:rsidR="00BC0009" w:rsidRPr="00744476" w:rsidRDefault="00BC0009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C0009" w:rsidRPr="00744476" w14:paraId="3B689384" w14:textId="77777777" w:rsidTr="008A6711">
        <w:tc>
          <w:tcPr>
            <w:tcW w:w="3850" w:type="dxa"/>
          </w:tcPr>
          <w:p w14:paraId="7D15C622" w14:textId="77777777" w:rsidR="00BC0009" w:rsidRPr="00744476" w:rsidRDefault="00BC0009" w:rsidP="00504C9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5" w:type="dxa"/>
          </w:tcPr>
          <w:p w14:paraId="475F013C" w14:textId="77777777" w:rsidR="00BC0009" w:rsidRPr="00744476" w:rsidRDefault="00BC0009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F3071" w14:textId="77777777" w:rsidR="00BC0009" w:rsidRPr="00744476" w:rsidRDefault="00BC0009" w:rsidP="00504C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BB22A22" w14:textId="77777777" w:rsidR="00BC0009" w:rsidRPr="00744476" w:rsidRDefault="00BC0009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070DFB" w14:textId="77777777" w:rsidR="00BC0009" w:rsidRPr="00744476" w:rsidRDefault="00BC0009" w:rsidP="00504C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2B00F6E" w14:textId="77777777" w:rsidR="00BC0009" w:rsidRPr="00744476" w:rsidRDefault="00BC0009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CC01C" w14:textId="77777777" w:rsidR="00BC0009" w:rsidRPr="00744476" w:rsidRDefault="00BC0009" w:rsidP="00504C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672C125" w14:textId="77777777" w:rsidR="00BC0009" w:rsidRPr="00744476" w:rsidRDefault="00BC0009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9E6" w:rsidRPr="00744476" w14:paraId="3A58D111" w14:textId="77777777" w:rsidTr="008A6711">
        <w:tc>
          <w:tcPr>
            <w:tcW w:w="3850" w:type="dxa"/>
          </w:tcPr>
          <w:p w14:paraId="35EFF816" w14:textId="77777777" w:rsidR="000D59E6" w:rsidRPr="00744476" w:rsidRDefault="000D59E6" w:rsidP="000D59E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5" w:type="dxa"/>
            <w:shd w:val="clear" w:color="auto" w:fill="auto"/>
          </w:tcPr>
          <w:p w14:paraId="520D2242" w14:textId="3BA69218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CE815A4" w14:textId="77777777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932259" w14:textId="0592AC4D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998E24" w14:textId="77777777" w:rsidR="000D59E6" w:rsidRPr="00744476" w:rsidRDefault="000D59E6" w:rsidP="000D5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6EEE4CE" w14:textId="4334FDF9" w:rsidR="000D59E6" w:rsidRPr="005C21C7" w:rsidRDefault="00C76147" w:rsidP="000D59E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222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826</w:t>
            </w:r>
          </w:p>
        </w:tc>
        <w:tc>
          <w:tcPr>
            <w:tcW w:w="236" w:type="dxa"/>
          </w:tcPr>
          <w:p w14:paraId="15CC71B4" w14:textId="77777777" w:rsidR="000D59E6" w:rsidRPr="00744476" w:rsidRDefault="000D59E6" w:rsidP="000D5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F32C913" w14:textId="4CF14CF7" w:rsidR="000D59E6" w:rsidRPr="00744476" w:rsidRDefault="00C76147" w:rsidP="000D59E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D59E6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</w:tr>
      <w:tr w:rsidR="000D59E6" w:rsidRPr="00744476" w14:paraId="3ABD4408" w14:textId="77777777" w:rsidTr="008A6711">
        <w:tc>
          <w:tcPr>
            <w:tcW w:w="3850" w:type="dxa"/>
            <w:vAlign w:val="bottom"/>
          </w:tcPr>
          <w:p w14:paraId="7C5959FB" w14:textId="77777777" w:rsidR="000D59E6" w:rsidRPr="00744476" w:rsidRDefault="000D59E6" w:rsidP="000D59E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0ADDE61A" w14:textId="003F7645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D126EB" w14:textId="77777777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BCEFD68" w14:textId="0673213C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EDC5852" w14:textId="77777777" w:rsidR="000D59E6" w:rsidRPr="00744476" w:rsidRDefault="000D59E6" w:rsidP="000D5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6351DF3" w14:textId="2E5EA9C9" w:rsidR="000D59E6" w:rsidRPr="005C21C7" w:rsidRDefault="00C76147" w:rsidP="000D59E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  <w:r w:rsidR="008222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836</w:t>
            </w:r>
          </w:p>
        </w:tc>
        <w:tc>
          <w:tcPr>
            <w:tcW w:w="236" w:type="dxa"/>
          </w:tcPr>
          <w:p w14:paraId="4ECADD27" w14:textId="77777777" w:rsidR="000D59E6" w:rsidRPr="00744476" w:rsidRDefault="000D59E6" w:rsidP="000D5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792EDE5" w14:textId="3CDFA787" w:rsidR="000D59E6" w:rsidRPr="00744476" w:rsidRDefault="00C76147" w:rsidP="000D59E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911</w:t>
            </w:r>
            <w:r w:rsidR="000D59E6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</w:tr>
      <w:tr w:rsidR="000D59E6" w:rsidRPr="00744476" w14:paraId="1AD85E1B" w14:textId="77777777" w:rsidTr="008A6711">
        <w:tc>
          <w:tcPr>
            <w:tcW w:w="3850" w:type="dxa"/>
            <w:vAlign w:val="bottom"/>
          </w:tcPr>
          <w:p w14:paraId="09E7B895" w14:textId="77777777" w:rsidR="000D59E6" w:rsidRPr="00744476" w:rsidRDefault="000D59E6" w:rsidP="000D59E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5" w:type="dxa"/>
            <w:shd w:val="clear" w:color="auto" w:fill="auto"/>
          </w:tcPr>
          <w:p w14:paraId="19A0DF28" w14:textId="1DA8D67D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B9DCFC2" w14:textId="77777777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038113C" w14:textId="56712296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1F9D06A" w14:textId="77777777" w:rsidR="000D59E6" w:rsidRPr="00744476" w:rsidRDefault="000D59E6" w:rsidP="000D5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7BD2D07" w14:textId="0C3F9174" w:rsidR="000D59E6" w:rsidRPr="005C21C7" w:rsidRDefault="0082225D" w:rsidP="0082225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F75486F" w14:textId="77777777" w:rsidR="000D59E6" w:rsidRPr="00744476" w:rsidRDefault="000D59E6" w:rsidP="000D5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168C19C" w14:textId="29728C48" w:rsidR="000D59E6" w:rsidRPr="00744476" w:rsidRDefault="00C76147" w:rsidP="000D59E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D59E6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0D59E6" w:rsidRPr="00744476" w14:paraId="1C3AE1A2" w14:textId="77777777" w:rsidTr="008A6711">
        <w:tc>
          <w:tcPr>
            <w:tcW w:w="3850" w:type="dxa"/>
            <w:vAlign w:val="bottom"/>
          </w:tcPr>
          <w:p w14:paraId="799F02E1" w14:textId="77777777" w:rsidR="000D59E6" w:rsidRPr="00744476" w:rsidRDefault="000D59E6" w:rsidP="000D59E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65" w:type="dxa"/>
            <w:shd w:val="clear" w:color="auto" w:fill="auto"/>
          </w:tcPr>
          <w:p w14:paraId="643E601B" w14:textId="71392D56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7F9DB14" w14:textId="77777777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7565DFD" w14:textId="7B17E4BC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6096F1" w14:textId="77777777" w:rsidR="000D59E6" w:rsidRPr="00744476" w:rsidRDefault="000D59E6" w:rsidP="000D5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F8B61D5" w14:textId="573BBFFA" w:rsidR="000D59E6" w:rsidRPr="005C21C7" w:rsidRDefault="00C76147" w:rsidP="000D59E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13510C1" w14:textId="77777777" w:rsidR="000D59E6" w:rsidRPr="00744476" w:rsidRDefault="000D59E6" w:rsidP="000D5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BD096ED" w14:textId="45C9E658" w:rsidR="000D59E6" w:rsidRPr="00744476" w:rsidRDefault="00C76147" w:rsidP="000D59E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0D59E6" w:rsidRPr="00744476" w14:paraId="6602ECFE" w14:textId="77777777" w:rsidTr="008A6711">
        <w:tc>
          <w:tcPr>
            <w:tcW w:w="3850" w:type="dxa"/>
            <w:vAlign w:val="bottom"/>
          </w:tcPr>
          <w:p w14:paraId="19EECE09" w14:textId="77777777" w:rsidR="000D59E6" w:rsidRPr="00744476" w:rsidRDefault="000D59E6" w:rsidP="000D59E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5" w:type="dxa"/>
            <w:shd w:val="clear" w:color="auto" w:fill="auto"/>
          </w:tcPr>
          <w:p w14:paraId="7962DC00" w14:textId="398D1FBF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9ED6B2" w14:textId="77777777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89F5DAE" w14:textId="782F1D36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4D9AF15" w14:textId="77777777" w:rsidR="000D59E6" w:rsidRPr="00744476" w:rsidRDefault="000D59E6" w:rsidP="000D5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E1E8E6C" w14:textId="3ED7069A" w:rsidR="000D59E6" w:rsidRPr="005C21C7" w:rsidRDefault="00C76147" w:rsidP="000D59E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222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462</w:t>
            </w:r>
          </w:p>
        </w:tc>
        <w:tc>
          <w:tcPr>
            <w:tcW w:w="236" w:type="dxa"/>
          </w:tcPr>
          <w:p w14:paraId="054A9E41" w14:textId="77777777" w:rsidR="000D59E6" w:rsidRPr="00744476" w:rsidRDefault="000D59E6" w:rsidP="000D5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AA5CF00" w14:textId="6240FC0A" w:rsidR="000D59E6" w:rsidRPr="00744476" w:rsidRDefault="00C76147" w:rsidP="000D59E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D59E6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</w:tr>
      <w:tr w:rsidR="000D59E6" w:rsidRPr="00744476" w14:paraId="52D1CB9B" w14:textId="77777777" w:rsidTr="008A6711">
        <w:tc>
          <w:tcPr>
            <w:tcW w:w="3850" w:type="dxa"/>
            <w:vAlign w:val="bottom"/>
          </w:tcPr>
          <w:p w14:paraId="194ABCBE" w14:textId="77777777" w:rsidR="000D59E6" w:rsidRPr="00744476" w:rsidRDefault="000D59E6" w:rsidP="000D59E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5" w:type="dxa"/>
            <w:shd w:val="clear" w:color="auto" w:fill="auto"/>
          </w:tcPr>
          <w:p w14:paraId="63379126" w14:textId="7607C49D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5C84D9F" w14:textId="77777777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056BF67" w14:textId="5CFC7AB8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AF9A8D0" w14:textId="77777777" w:rsidR="000D59E6" w:rsidRPr="00744476" w:rsidRDefault="000D59E6" w:rsidP="000D5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6CDF799" w14:textId="77907F4A" w:rsidR="000D59E6" w:rsidRPr="005C21C7" w:rsidRDefault="00C76147" w:rsidP="000D59E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222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872</w:t>
            </w:r>
          </w:p>
        </w:tc>
        <w:tc>
          <w:tcPr>
            <w:tcW w:w="236" w:type="dxa"/>
          </w:tcPr>
          <w:p w14:paraId="66A07FB9" w14:textId="77777777" w:rsidR="000D59E6" w:rsidRPr="00744476" w:rsidRDefault="000D59E6" w:rsidP="000D5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650BF90" w14:textId="538885B9" w:rsidR="000D59E6" w:rsidRDefault="00C76147" w:rsidP="000D59E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D59E6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</w:tr>
      <w:tr w:rsidR="000D59E6" w:rsidRPr="00744476" w14:paraId="5E248189" w14:textId="77777777" w:rsidTr="008A6711">
        <w:tc>
          <w:tcPr>
            <w:tcW w:w="3850" w:type="dxa"/>
            <w:vAlign w:val="bottom"/>
          </w:tcPr>
          <w:p w14:paraId="557CE069" w14:textId="77777777" w:rsidR="000D59E6" w:rsidRPr="00744476" w:rsidRDefault="000D59E6" w:rsidP="000D59E6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ไบโอ ฟาร์มาซูติคอลส์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5" w:type="dxa"/>
            <w:shd w:val="clear" w:color="auto" w:fill="auto"/>
          </w:tcPr>
          <w:p w14:paraId="32B9F396" w14:textId="230EC042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2C29A5C" w14:textId="77777777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EA87F3C" w14:textId="6A708B9C" w:rsidR="000D59E6" w:rsidRPr="00744476" w:rsidRDefault="000D59E6" w:rsidP="000D59E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125E309" w14:textId="77777777" w:rsidR="000D59E6" w:rsidRPr="00744476" w:rsidRDefault="000D59E6" w:rsidP="000D5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583999F" w14:textId="5BE7285B" w:rsidR="000D59E6" w:rsidRPr="005C21C7" w:rsidRDefault="00C76147" w:rsidP="000D59E6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</w:p>
        </w:tc>
        <w:tc>
          <w:tcPr>
            <w:tcW w:w="236" w:type="dxa"/>
          </w:tcPr>
          <w:p w14:paraId="04A9624D" w14:textId="77777777" w:rsidR="000D59E6" w:rsidRPr="00744476" w:rsidRDefault="000D59E6" w:rsidP="000D59E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12CC8E9" w14:textId="0C4DD0F2" w:rsidR="000D59E6" w:rsidRDefault="00C76147" w:rsidP="000D59E6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</w:tr>
      <w:tr w:rsidR="00BC0009" w:rsidRPr="00744476" w14:paraId="7AFC3C91" w14:textId="77777777" w:rsidTr="008A6711">
        <w:tc>
          <w:tcPr>
            <w:tcW w:w="3850" w:type="dxa"/>
            <w:vAlign w:val="bottom"/>
          </w:tcPr>
          <w:p w14:paraId="6B8CB60E" w14:textId="77777777" w:rsidR="00BC0009" w:rsidRPr="00744476" w:rsidRDefault="00BC0009" w:rsidP="00BC000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5" w:type="dxa"/>
            <w:shd w:val="clear" w:color="auto" w:fill="auto"/>
          </w:tcPr>
          <w:p w14:paraId="103129A8" w14:textId="77777777" w:rsidR="00BC0009" w:rsidRPr="00744476" w:rsidRDefault="00BC0009" w:rsidP="00BC00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17BB2B" w14:textId="77777777" w:rsidR="00BC0009" w:rsidRPr="00744476" w:rsidRDefault="00BC0009" w:rsidP="00BC00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E742FBF" w14:textId="77777777" w:rsidR="00BC0009" w:rsidRPr="00744476" w:rsidRDefault="00BC0009" w:rsidP="00BC00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3A588509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0F46B28" w14:textId="77777777" w:rsidR="00BC0009" w:rsidRPr="005C21C7" w:rsidRDefault="00BC0009" w:rsidP="00BC000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BFC2E8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6A53558" w14:textId="77777777" w:rsidR="00BC0009" w:rsidRPr="005C21C7" w:rsidRDefault="00BC0009" w:rsidP="00BC0009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C0009" w:rsidRPr="00744476" w14:paraId="21753299" w14:textId="77777777" w:rsidTr="008A6711">
        <w:tc>
          <w:tcPr>
            <w:tcW w:w="3850" w:type="dxa"/>
          </w:tcPr>
          <w:p w14:paraId="398A5E61" w14:textId="77777777" w:rsidR="00BC0009" w:rsidRPr="00744476" w:rsidRDefault="00BC0009" w:rsidP="00BC00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165" w:type="dxa"/>
          </w:tcPr>
          <w:p w14:paraId="0C538183" w14:textId="77777777" w:rsidR="00BC0009" w:rsidRPr="00744476" w:rsidRDefault="00BC0009" w:rsidP="00BC0009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9C42FF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7C32A9E" w14:textId="77777777" w:rsidR="00BC0009" w:rsidRPr="00744476" w:rsidRDefault="00BC0009" w:rsidP="00BC0009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46E482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BB94BC2" w14:textId="77777777" w:rsidR="00BC0009" w:rsidRPr="005C21C7" w:rsidRDefault="00BC0009" w:rsidP="00BC000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9C271E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7959B57" w14:textId="77777777" w:rsidR="00BC0009" w:rsidRPr="00744476" w:rsidRDefault="00BC0009" w:rsidP="00BC0009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C0009" w:rsidRPr="00744476" w14:paraId="4B0A16A9" w14:textId="77777777" w:rsidTr="008E06D1">
        <w:tc>
          <w:tcPr>
            <w:tcW w:w="3850" w:type="dxa"/>
            <w:vAlign w:val="bottom"/>
          </w:tcPr>
          <w:p w14:paraId="2822D0D4" w14:textId="77777777" w:rsidR="00BC0009" w:rsidRPr="00744476" w:rsidRDefault="00BC0009" w:rsidP="00BC000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5" w:type="dxa"/>
            <w:shd w:val="clear" w:color="auto" w:fill="auto"/>
          </w:tcPr>
          <w:p w14:paraId="5AB22629" w14:textId="0756E8F0" w:rsidR="00BC0009" w:rsidRPr="005C21C7" w:rsidRDefault="00D675C8" w:rsidP="00BC000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1,476</w:t>
            </w:r>
          </w:p>
        </w:tc>
        <w:tc>
          <w:tcPr>
            <w:tcW w:w="236" w:type="dxa"/>
          </w:tcPr>
          <w:p w14:paraId="7F6EE83B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CD00A81" w14:textId="1B2E43D4" w:rsidR="00BC0009" w:rsidRPr="00744476" w:rsidRDefault="00C76147" w:rsidP="00BC000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C0009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017</w:t>
            </w:r>
          </w:p>
        </w:tc>
        <w:tc>
          <w:tcPr>
            <w:tcW w:w="236" w:type="dxa"/>
          </w:tcPr>
          <w:p w14:paraId="342FE66F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CA7F58F" w14:textId="13957BC5" w:rsidR="00BC0009" w:rsidRPr="005C21C7" w:rsidRDefault="00C76147" w:rsidP="00BC000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53D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</w:p>
        </w:tc>
        <w:tc>
          <w:tcPr>
            <w:tcW w:w="236" w:type="dxa"/>
          </w:tcPr>
          <w:p w14:paraId="4284427F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6F7C9EA" w14:textId="0B6679D8" w:rsidR="00BC0009" w:rsidRPr="00744476" w:rsidRDefault="00C76147" w:rsidP="00BC0009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</w:p>
        </w:tc>
      </w:tr>
      <w:tr w:rsidR="00BC0009" w:rsidRPr="00744476" w14:paraId="493407E5" w14:textId="77777777" w:rsidTr="008E06D1">
        <w:tc>
          <w:tcPr>
            <w:tcW w:w="3850" w:type="dxa"/>
          </w:tcPr>
          <w:p w14:paraId="5D142683" w14:textId="77777777" w:rsidR="00BC0009" w:rsidRPr="00744476" w:rsidRDefault="00BC0009" w:rsidP="00BC000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6916569D" w14:textId="7C1DC29D" w:rsidR="00BC0009" w:rsidRPr="005C21C7" w:rsidRDefault="00D675C8" w:rsidP="00BC000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36" w:type="dxa"/>
          </w:tcPr>
          <w:p w14:paraId="1905BBE0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0C053700" w14:textId="1C7D9553" w:rsidR="00BC0009" w:rsidRPr="00744476" w:rsidRDefault="00C76147" w:rsidP="00BC000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C0009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36" w:type="dxa"/>
          </w:tcPr>
          <w:p w14:paraId="3F1BBE70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6659473" w14:textId="2A29AA94" w:rsidR="00BC0009" w:rsidRPr="00744476" w:rsidRDefault="00A53DC2" w:rsidP="00BC00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1FCB760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713AF2B" w14:textId="561393EB" w:rsidR="00BC0009" w:rsidRPr="00744476" w:rsidRDefault="00BC0009" w:rsidP="00BC000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C0009" w:rsidRPr="00744476" w14:paraId="52131760" w14:textId="77777777" w:rsidTr="008E06D1">
        <w:tc>
          <w:tcPr>
            <w:tcW w:w="3850" w:type="dxa"/>
          </w:tcPr>
          <w:p w14:paraId="6C1FBF05" w14:textId="77777777" w:rsidR="00BC0009" w:rsidRPr="00744476" w:rsidRDefault="00BC0009" w:rsidP="00BC000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8F01310" w14:textId="3B1FA1D4" w:rsidR="00BC0009" w:rsidRPr="005C21C7" w:rsidRDefault="00D675C8" w:rsidP="00BC000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861</w:t>
            </w:r>
          </w:p>
        </w:tc>
        <w:tc>
          <w:tcPr>
            <w:tcW w:w="236" w:type="dxa"/>
          </w:tcPr>
          <w:p w14:paraId="4D18042F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D6561D5" w14:textId="6FE29CD9" w:rsidR="00BC0009" w:rsidRPr="00744476" w:rsidRDefault="00C76147" w:rsidP="00BC000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</w:p>
        </w:tc>
        <w:tc>
          <w:tcPr>
            <w:tcW w:w="236" w:type="dxa"/>
          </w:tcPr>
          <w:p w14:paraId="2566EB4B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85D5796" w14:textId="4223E96B" w:rsidR="00BC0009" w:rsidRPr="00744476" w:rsidRDefault="00C76147" w:rsidP="00BC0009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  <w:tc>
          <w:tcPr>
            <w:tcW w:w="236" w:type="dxa"/>
          </w:tcPr>
          <w:p w14:paraId="2FF6104D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DDC28BA" w14:textId="0FF02A26" w:rsidR="00BC0009" w:rsidRPr="00744476" w:rsidRDefault="00C76147" w:rsidP="00BC0009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</w:tr>
      <w:tr w:rsidR="00BC0009" w:rsidRPr="00744476" w14:paraId="5AF3863D" w14:textId="77777777" w:rsidTr="008A6711">
        <w:tc>
          <w:tcPr>
            <w:tcW w:w="3850" w:type="dxa"/>
          </w:tcPr>
          <w:p w14:paraId="4174935E" w14:textId="77777777" w:rsidR="00BC0009" w:rsidRPr="00744476" w:rsidRDefault="00BC0009" w:rsidP="00BC000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5" w:type="dxa"/>
            <w:shd w:val="clear" w:color="auto" w:fill="auto"/>
          </w:tcPr>
          <w:p w14:paraId="304660A8" w14:textId="77777777" w:rsidR="00BC0009" w:rsidRPr="005C21C7" w:rsidRDefault="00BC0009" w:rsidP="00BC000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F6C8E7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485FE6B" w14:textId="77777777" w:rsidR="00BC0009" w:rsidRPr="00744476" w:rsidRDefault="00BC0009" w:rsidP="00BC000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37E00B2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43EDA4D9" w14:textId="77777777" w:rsidR="00BC0009" w:rsidRPr="00744476" w:rsidRDefault="00BC0009" w:rsidP="00BC0009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DA0029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C44EAE0" w14:textId="77777777" w:rsidR="00BC0009" w:rsidRPr="00744476" w:rsidRDefault="00BC0009" w:rsidP="00BC0009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C0009" w:rsidRPr="00744476" w14:paraId="307E6115" w14:textId="77777777" w:rsidTr="008E06D1">
        <w:tc>
          <w:tcPr>
            <w:tcW w:w="3850" w:type="dxa"/>
          </w:tcPr>
          <w:p w14:paraId="4B71BD75" w14:textId="77777777" w:rsidR="00BC0009" w:rsidRPr="00744476" w:rsidRDefault="00BC0009" w:rsidP="00BC000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5" w:type="dxa"/>
            <w:shd w:val="clear" w:color="auto" w:fill="auto"/>
          </w:tcPr>
          <w:p w14:paraId="657E0F89" w14:textId="5DEA4F4E" w:rsidR="00BC0009" w:rsidRPr="005C21C7" w:rsidRDefault="00D675C8" w:rsidP="00BC000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1,075</w:t>
            </w:r>
          </w:p>
        </w:tc>
        <w:tc>
          <w:tcPr>
            <w:tcW w:w="236" w:type="dxa"/>
          </w:tcPr>
          <w:p w14:paraId="3026F966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23A96D8" w14:textId="0796F537" w:rsidR="00BC0009" w:rsidRPr="00744476" w:rsidRDefault="00C76147" w:rsidP="00BC000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236" w:type="dxa"/>
          </w:tcPr>
          <w:p w14:paraId="7CB9BFAC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CFB1634" w14:textId="3F3DD751" w:rsidR="00BC0009" w:rsidRPr="005C21C7" w:rsidRDefault="00C76147" w:rsidP="00BC000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</w:p>
        </w:tc>
        <w:tc>
          <w:tcPr>
            <w:tcW w:w="236" w:type="dxa"/>
          </w:tcPr>
          <w:p w14:paraId="478FB84F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F9E8C6F" w14:textId="3182722A" w:rsidR="00BC0009" w:rsidRPr="00744476" w:rsidRDefault="00C76147" w:rsidP="00BC0009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</w:p>
        </w:tc>
      </w:tr>
      <w:tr w:rsidR="00BC0009" w:rsidRPr="00744476" w14:paraId="7585A9A9" w14:textId="77777777" w:rsidTr="008E06D1">
        <w:tc>
          <w:tcPr>
            <w:tcW w:w="3850" w:type="dxa"/>
          </w:tcPr>
          <w:p w14:paraId="7B5F25B0" w14:textId="77777777" w:rsidR="00BC0009" w:rsidRPr="00744476" w:rsidRDefault="00BC0009" w:rsidP="00BC000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C35C096" w14:textId="2D316F18" w:rsidR="00BC0009" w:rsidRPr="005C21C7" w:rsidRDefault="00D675C8" w:rsidP="00BC000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12,414</w:t>
            </w:r>
          </w:p>
        </w:tc>
        <w:tc>
          <w:tcPr>
            <w:tcW w:w="236" w:type="dxa"/>
          </w:tcPr>
          <w:p w14:paraId="0529E07C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295AC0C" w14:textId="01864160" w:rsidR="00BC0009" w:rsidRPr="00744476" w:rsidRDefault="00C76147" w:rsidP="00BC000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BC0009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236" w:type="dxa"/>
          </w:tcPr>
          <w:p w14:paraId="32F60846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3A83CF3" w14:textId="605B01E0" w:rsidR="00BC0009" w:rsidRPr="005C21C7" w:rsidRDefault="00C76147" w:rsidP="00BC000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53D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236" w:type="dxa"/>
          </w:tcPr>
          <w:p w14:paraId="0836EFC0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E985871" w14:textId="5B3A7DF6" w:rsidR="00BC0009" w:rsidRPr="00744476" w:rsidRDefault="00C76147" w:rsidP="00BC0009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BC0009"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043</w:t>
            </w:r>
          </w:p>
        </w:tc>
      </w:tr>
      <w:tr w:rsidR="00BC0009" w:rsidRPr="00744476" w14:paraId="479748A0" w14:textId="77777777" w:rsidTr="008E06D1">
        <w:tc>
          <w:tcPr>
            <w:tcW w:w="3850" w:type="dxa"/>
          </w:tcPr>
          <w:p w14:paraId="23CAA498" w14:textId="77777777" w:rsidR="00BC0009" w:rsidRPr="00744476" w:rsidRDefault="00BC0009" w:rsidP="00BC000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5" w:type="dxa"/>
            <w:shd w:val="clear" w:color="auto" w:fill="auto"/>
          </w:tcPr>
          <w:p w14:paraId="301919C9" w14:textId="081C60D0" w:rsidR="00BC0009" w:rsidRPr="005C21C7" w:rsidRDefault="00D675C8" w:rsidP="00BC000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36" w:type="dxa"/>
          </w:tcPr>
          <w:p w14:paraId="4DFF0132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ADDB873" w14:textId="6899FD70" w:rsidR="00BC0009" w:rsidRPr="00744476" w:rsidRDefault="00C76147" w:rsidP="00BC000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6" w:type="dxa"/>
          </w:tcPr>
          <w:p w14:paraId="36F9F316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DEF6EA2" w14:textId="7646A92A" w:rsidR="00BC0009" w:rsidRPr="005C21C7" w:rsidRDefault="00C76147" w:rsidP="00BC000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</w:p>
        </w:tc>
        <w:tc>
          <w:tcPr>
            <w:tcW w:w="236" w:type="dxa"/>
          </w:tcPr>
          <w:p w14:paraId="5573F5F2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CAF2E7D" w14:textId="737873F9" w:rsidR="00BC0009" w:rsidRPr="00744476" w:rsidRDefault="00C76147" w:rsidP="00BC0009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</w:tr>
      <w:tr w:rsidR="00BC0009" w:rsidRPr="00744476" w14:paraId="7F7E0076" w14:textId="77777777" w:rsidTr="008E06D1">
        <w:tc>
          <w:tcPr>
            <w:tcW w:w="3850" w:type="dxa"/>
          </w:tcPr>
          <w:p w14:paraId="11CA0C74" w14:textId="77777777" w:rsidR="00BC0009" w:rsidRPr="00744476" w:rsidRDefault="00BC0009" w:rsidP="00BC0009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5" w:type="dxa"/>
            <w:shd w:val="clear" w:color="auto" w:fill="auto"/>
          </w:tcPr>
          <w:p w14:paraId="0F4C67F4" w14:textId="51DC5CA3" w:rsidR="00BC0009" w:rsidRPr="005C21C7" w:rsidRDefault="00D675C8" w:rsidP="008E06D1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3CBCC2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2220C09" w14:textId="5EE32138" w:rsidR="00BC0009" w:rsidRPr="00BC0009" w:rsidRDefault="00C76147" w:rsidP="00BC000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36" w:type="dxa"/>
          </w:tcPr>
          <w:p w14:paraId="3F347988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B272797" w14:textId="4336CF4F" w:rsidR="00BC0009" w:rsidRPr="005C21C7" w:rsidRDefault="00A53DC2" w:rsidP="00A53DC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826B176" w14:textId="77777777" w:rsidR="00BC0009" w:rsidRPr="00744476" w:rsidRDefault="00BC0009" w:rsidP="00BC000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F72BB08" w14:textId="56005493" w:rsidR="00BC0009" w:rsidRPr="00BC0009" w:rsidRDefault="00C76147" w:rsidP="00BC000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BC0009" w:rsidRPr="00744476" w14:paraId="763BD635" w14:textId="77777777" w:rsidTr="008E06D1">
        <w:tc>
          <w:tcPr>
            <w:tcW w:w="3850" w:type="dxa"/>
            <w:vAlign w:val="bottom"/>
          </w:tcPr>
          <w:p w14:paraId="1FE4B7EA" w14:textId="77777777" w:rsidR="00BC0009" w:rsidRPr="00744476" w:rsidRDefault="00BC0009" w:rsidP="00BC00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04807" w14:textId="46E7833B" w:rsidR="00BC0009" w:rsidRPr="005C21C7" w:rsidRDefault="00D675C8" w:rsidP="00BC000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18,434</w:t>
            </w:r>
          </w:p>
        </w:tc>
        <w:tc>
          <w:tcPr>
            <w:tcW w:w="236" w:type="dxa"/>
          </w:tcPr>
          <w:p w14:paraId="0287FAFB" w14:textId="77777777" w:rsidR="00BC0009" w:rsidRPr="00744476" w:rsidRDefault="00BC0009" w:rsidP="00BC000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35B418C5" w14:textId="0AB29CAE" w:rsidR="00BC0009" w:rsidRPr="00DF50E4" w:rsidRDefault="00C76147" w:rsidP="00BC0009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BC0009" w:rsidRPr="005C21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271</w:t>
            </w:r>
          </w:p>
        </w:tc>
        <w:tc>
          <w:tcPr>
            <w:tcW w:w="236" w:type="dxa"/>
          </w:tcPr>
          <w:p w14:paraId="59271023" w14:textId="77777777" w:rsidR="00BC0009" w:rsidRPr="00744476" w:rsidRDefault="00BC0009" w:rsidP="00BC000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30600" w14:textId="600CA6FD" w:rsidR="00BC0009" w:rsidRPr="005C21C7" w:rsidRDefault="00C76147" w:rsidP="00BC0009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775</w:t>
            </w:r>
            <w:r w:rsidR="00A53DC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259</w:t>
            </w:r>
          </w:p>
        </w:tc>
        <w:tc>
          <w:tcPr>
            <w:tcW w:w="236" w:type="dxa"/>
          </w:tcPr>
          <w:p w14:paraId="6B2A0E6E" w14:textId="77777777" w:rsidR="00BC0009" w:rsidRPr="00744476" w:rsidRDefault="00BC0009" w:rsidP="00BC000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47788966" w14:textId="229272A9" w:rsidR="00BC0009" w:rsidRPr="00DF50E4" w:rsidRDefault="00C76147" w:rsidP="00BC0009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936</w:t>
            </w:r>
            <w:r w:rsidR="00BC0009" w:rsidRPr="005C21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</w:t>
            </w:r>
          </w:p>
        </w:tc>
      </w:tr>
    </w:tbl>
    <w:p w14:paraId="3EED772B" w14:textId="37019380" w:rsidR="00BC0009" w:rsidRDefault="00BC0009" w:rsidP="004F7299">
      <w:pPr>
        <w:pStyle w:val="Bo-Blankline"/>
        <w:spacing w:line="380" w:lineRule="exact"/>
        <w:rPr>
          <w:lang w:val="en-US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099"/>
        <w:gridCol w:w="6"/>
      </w:tblGrid>
      <w:tr w:rsidR="003848B5" w:rsidRPr="00A82EE4" w14:paraId="1B312BA9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569485C2" w14:textId="7A600D65" w:rsidR="003848B5" w:rsidRPr="001E6E65" w:rsidRDefault="003848B5" w:rsidP="003848B5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E6E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2521" w:type="dxa"/>
            <w:gridSpan w:val="3"/>
          </w:tcPr>
          <w:p w14:paraId="1ADC3F57" w14:textId="77777777" w:rsidR="003848B5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0E76BA9C" w14:textId="77777777" w:rsidR="003848B5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7BE1A984" w14:textId="77777777" w:rsidR="003848B5" w:rsidRPr="00A82EE4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48B5" w14:paraId="29DA0D80" w14:textId="77777777" w:rsidTr="004F7299">
        <w:trPr>
          <w:tblHeader/>
        </w:trPr>
        <w:tc>
          <w:tcPr>
            <w:tcW w:w="3870" w:type="dxa"/>
          </w:tcPr>
          <w:p w14:paraId="4864ABDD" w14:textId="5F5058E4" w:rsidR="003848B5" w:rsidRPr="003848B5" w:rsidRDefault="003848B5" w:rsidP="003848B5">
            <w:pPr>
              <w:spacing w:line="380" w:lineRule="exact"/>
              <w:ind w:right="65" w:firstLine="15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848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59222356" w14:textId="079C1C1A" w:rsidR="003848B5" w:rsidRPr="00F32380" w:rsidRDefault="003848B5" w:rsidP="003848B5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 w:rsidRPr="00C76147">
              <w:rPr>
                <w:sz w:val="30"/>
                <w:szCs w:val="30"/>
                <w:lang w:val="en-US"/>
              </w:rPr>
              <w:t>31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0DB28338" w14:textId="77777777" w:rsidR="003848B5" w:rsidRDefault="003848B5" w:rsidP="003848B5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460C12E" w14:textId="04C06684" w:rsidR="003848B5" w:rsidRDefault="003848B5" w:rsidP="003848B5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EDFC046" w14:textId="77777777" w:rsidR="003848B5" w:rsidRDefault="003848B5" w:rsidP="003848B5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8E030F8" w14:textId="260BEF58" w:rsidR="003848B5" w:rsidRPr="00F32380" w:rsidRDefault="003848B5" w:rsidP="003848B5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 w:rsidRPr="00C76147">
              <w:rPr>
                <w:sz w:val="30"/>
                <w:szCs w:val="30"/>
                <w:lang w:val="en-US"/>
              </w:rPr>
              <w:t>31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</w:tcPr>
          <w:p w14:paraId="5BC37761" w14:textId="77777777" w:rsidR="003848B5" w:rsidRDefault="003848B5" w:rsidP="003848B5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4C7A38B" w14:textId="4FD74DBC" w:rsidR="003848B5" w:rsidRDefault="003848B5" w:rsidP="003848B5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848B5" w14:paraId="6C64BD08" w14:textId="77777777" w:rsidTr="004F7299">
        <w:trPr>
          <w:tblHeader/>
        </w:trPr>
        <w:tc>
          <w:tcPr>
            <w:tcW w:w="3870" w:type="dxa"/>
          </w:tcPr>
          <w:p w14:paraId="454298B5" w14:textId="7C669BCD" w:rsidR="003848B5" w:rsidRPr="001E6E65" w:rsidRDefault="003848B5" w:rsidP="003848B5">
            <w:pPr>
              <w:spacing w:line="380" w:lineRule="exact"/>
              <w:ind w:right="65" w:firstLine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93F15" w14:textId="150EDABF" w:rsidR="003848B5" w:rsidRDefault="003848B5" w:rsidP="003848B5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D25CE9C" w14:textId="77777777" w:rsidR="003848B5" w:rsidRDefault="003848B5" w:rsidP="003848B5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E74298A" w14:textId="439E4570" w:rsidR="003848B5" w:rsidRDefault="003848B5" w:rsidP="003848B5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0" w:type="dxa"/>
          </w:tcPr>
          <w:p w14:paraId="196A5812" w14:textId="77777777" w:rsidR="003848B5" w:rsidRDefault="003848B5" w:rsidP="003848B5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FC16237" w14:textId="44152B83" w:rsidR="003848B5" w:rsidRDefault="003848B5" w:rsidP="003848B5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 w:rsidRPr="00C76147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45" w:type="dxa"/>
          </w:tcPr>
          <w:p w14:paraId="58E189E2" w14:textId="77777777" w:rsidR="003848B5" w:rsidRDefault="003848B5" w:rsidP="003848B5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5F737BE4" w14:textId="711F8FED" w:rsidR="003848B5" w:rsidRDefault="003848B5" w:rsidP="003848B5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3848B5" w:rsidRPr="00D87537" w14:paraId="468A3CDA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2D44A0AC" w14:textId="77777777" w:rsidR="003848B5" w:rsidRPr="00970BCB" w:rsidRDefault="003848B5" w:rsidP="003848B5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5" w:type="dxa"/>
            <w:gridSpan w:val="7"/>
          </w:tcPr>
          <w:p w14:paraId="3CD4B0AA" w14:textId="77777777" w:rsidR="003848B5" w:rsidRPr="00D87537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848B5" w:rsidRPr="0033434F" w14:paraId="5F3EA8C7" w14:textId="77777777" w:rsidTr="004F7299">
        <w:tc>
          <w:tcPr>
            <w:tcW w:w="3870" w:type="dxa"/>
          </w:tcPr>
          <w:p w14:paraId="404D61E5" w14:textId="77777777" w:rsidR="003848B5" w:rsidRPr="00C12557" w:rsidRDefault="003848B5" w:rsidP="003848B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73B15AD7" w14:textId="77777777" w:rsidR="003848B5" w:rsidRPr="0033434F" w:rsidRDefault="003848B5" w:rsidP="003848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5F6E356" w14:textId="77777777" w:rsidR="003848B5" w:rsidRDefault="003848B5" w:rsidP="003848B5">
            <w:pPr>
              <w:tabs>
                <w:tab w:val="decimal" w:pos="115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B7C568D" w14:textId="77777777" w:rsidR="003848B5" w:rsidRPr="0033434F" w:rsidRDefault="003848B5" w:rsidP="003848B5">
            <w:pPr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C111FE4" w14:textId="77777777" w:rsidR="003848B5" w:rsidRPr="00BE704B" w:rsidRDefault="003848B5" w:rsidP="003848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80117F1" w14:textId="77777777" w:rsidR="003848B5" w:rsidRPr="0033434F" w:rsidRDefault="003848B5" w:rsidP="003848B5">
            <w:pPr>
              <w:tabs>
                <w:tab w:val="decimal" w:pos="87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D002F2D" w14:textId="77777777" w:rsidR="003848B5" w:rsidRPr="00BE704B" w:rsidRDefault="003848B5" w:rsidP="003848B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B1E94C8" w14:textId="77777777" w:rsidR="003848B5" w:rsidRPr="0033434F" w:rsidRDefault="003848B5" w:rsidP="003848B5">
            <w:pPr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48B5" w:rsidRPr="0033434F" w14:paraId="0F3C3EC4" w14:textId="77777777" w:rsidTr="003848B5">
        <w:tc>
          <w:tcPr>
            <w:tcW w:w="3870" w:type="dxa"/>
          </w:tcPr>
          <w:p w14:paraId="01DDB855" w14:textId="77777777" w:rsidR="003848B5" w:rsidRPr="00C12557" w:rsidRDefault="003848B5" w:rsidP="003848B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31F546C8" w14:textId="564426D8" w:rsidR="003848B5" w:rsidRPr="0033434F" w:rsidRDefault="003848B5" w:rsidP="003848B5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A93F73" w14:textId="77777777" w:rsidR="003848B5" w:rsidRDefault="003848B5" w:rsidP="003848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CF3F29F" w14:textId="439DEC24" w:rsidR="003848B5" w:rsidRDefault="003848B5" w:rsidP="003848B5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5AFA16B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DD04FAE" w14:textId="70EAAB72" w:rsidR="003848B5" w:rsidRPr="0033434F" w:rsidRDefault="003848B5" w:rsidP="003848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245" w:type="dxa"/>
          </w:tcPr>
          <w:p w14:paraId="0B8D7678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D068C2B" w14:textId="6AE511D2" w:rsidR="003848B5" w:rsidRDefault="003848B5" w:rsidP="003848B5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</w:tr>
      <w:tr w:rsidR="003848B5" w:rsidRPr="0033434F" w14:paraId="3EE95421" w14:textId="77777777" w:rsidTr="003848B5">
        <w:tc>
          <w:tcPr>
            <w:tcW w:w="3870" w:type="dxa"/>
          </w:tcPr>
          <w:p w14:paraId="1540A352" w14:textId="77777777" w:rsidR="003848B5" w:rsidRPr="00C12557" w:rsidRDefault="003848B5" w:rsidP="003848B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BC64A84" w14:textId="0F932315" w:rsidR="003848B5" w:rsidRPr="0033434F" w:rsidRDefault="003848B5" w:rsidP="003848B5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259FF7" w14:textId="77777777" w:rsidR="003848B5" w:rsidRDefault="003848B5" w:rsidP="003848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B76A3DF" w14:textId="65CC373C" w:rsidR="003848B5" w:rsidRDefault="003848B5" w:rsidP="003848B5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1794D05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58C9CB3" w14:textId="4E22A8A8" w:rsidR="003848B5" w:rsidRPr="0033434F" w:rsidRDefault="003848B5" w:rsidP="003848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  <w:tc>
          <w:tcPr>
            <w:tcW w:w="245" w:type="dxa"/>
          </w:tcPr>
          <w:p w14:paraId="7E64375F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5AD2821" w14:textId="66202C37" w:rsidR="003848B5" w:rsidRDefault="003848B5" w:rsidP="003848B5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</w:tr>
      <w:tr w:rsidR="003848B5" w:rsidRPr="0033434F" w14:paraId="32FE2C77" w14:textId="77777777" w:rsidTr="003848B5">
        <w:tc>
          <w:tcPr>
            <w:tcW w:w="3870" w:type="dxa"/>
          </w:tcPr>
          <w:p w14:paraId="184D3D2C" w14:textId="77777777" w:rsidR="003848B5" w:rsidRPr="00744476" w:rsidRDefault="003848B5" w:rsidP="003848B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63089E3" w14:textId="1AB5A4B6" w:rsidR="003848B5" w:rsidRPr="0033434F" w:rsidRDefault="003848B5" w:rsidP="003848B5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26BF8D" w14:textId="77777777" w:rsidR="003848B5" w:rsidRDefault="003848B5" w:rsidP="003848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C8F6841" w14:textId="6D466DFC" w:rsidR="003848B5" w:rsidRDefault="003848B5" w:rsidP="003848B5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49F4BF8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E325870" w14:textId="0E4C0DFF" w:rsidR="003848B5" w:rsidRPr="0033434F" w:rsidRDefault="003848B5" w:rsidP="003848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245" w:type="dxa"/>
          </w:tcPr>
          <w:p w14:paraId="7C779760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2F74426" w14:textId="2124D879" w:rsidR="003848B5" w:rsidRDefault="003848B5" w:rsidP="003848B5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3848B5" w:rsidRPr="0033434F" w14:paraId="55FA2CF8" w14:textId="77777777" w:rsidTr="003848B5">
        <w:tc>
          <w:tcPr>
            <w:tcW w:w="3870" w:type="dxa"/>
          </w:tcPr>
          <w:p w14:paraId="5BFC8FB8" w14:textId="77777777" w:rsidR="003848B5" w:rsidRPr="00B37E56" w:rsidRDefault="003848B5" w:rsidP="003848B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0322726B" w14:textId="77777777" w:rsidR="003848B5" w:rsidRPr="0033434F" w:rsidRDefault="003848B5" w:rsidP="003848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8C2DEA" w14:textId="77777777" w:rsidR="003848B5" w:rsidRDefault="003848B5" w:rsidP="003848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BCA48F2" w14:textId="77777777" w:rsidR="003848B5" w:rsidRDefault="003848B5" w:rsidP="003848B5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A5D3BB7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5C8A01E" w14:textId="77777777" w:rsidR="003848B5" w:rsidRPr="0033434F" w:rsidRDefault="003848B5" w:rsidP="003848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CB3610F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89F6533" w14:textId="77777777" w:rsidR="003848B5" w:rsidRDefault="003848B5" w:rsidP="003848B5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48B5" w:rsidRPr="0033434F" w14:paraId="6F76E7AB" w14:textId="77777777" w:rsidTr="003848B5">
        <w:tc>
          <w:tcPr>
            <w:tcW w:w="3870" w:type="dxa"/>
          </w:tcPr>
          <w:p w14:paraId="799BFEF5" w14:textId="77777777" w:rsidR="003848B5" w:rsidRPr="00B37E56" w:rsidRDefault="003848B5" w:rsidP="003848B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7090E72D" w14:textId="5580D2F0" w:rsidR="003848B5" w:rsidRPr="0033434F" w:rsidRDefault="003848B5" w:rsidP="003848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8,552</w:t>
            </w:r>
          </w:p>
        </w:tc>
        <w:tc>
          <w:tcPr>
            <w:tcW w:w="236" w:type="dxa"/>
            <w:shd w:val="clear" w:color="auto" w:fill="auto"/>
          </w:tcPr>
          <w:p w14:paraId="02019207" w14:textId="77777777" w:rsidR="003848B5" w:rsidRDefault="003848B5" w:rsidP="003848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14BC095" w14:textId="05B20858" w:rsidR="003848B5" w:rsidRDefault="003848B5" w:rsidP="003848B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878</w:t>
            </w:r>
          </w:p>
        </w:tc>
        <w:tc>
          <w:tcPr>
            <w:tcW w:w="260" w:type="dxa"/>
            <w:shd w:val="clear" w:color="auto" w:fill="auto"/>
          </w:tcPr>
          <w:p w14:paraId="2227C3CA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A8ED494" w14:textId="5954160F" w:rsidR="003848B5" w:rsidRPr="0033434F" w:rsidRDefault="003848B5" w:rsidP="003848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245" w:type="dxa"/>
          </w:tcPr>
          <w:p w14:paraId="047E1473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3E33BB8" w14:textId="4BB2F0F2" w:rsidR="003848B5" w:rsidRDefault="003848B5" w:rsidP="003848B5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</w:tr>
      <w:tr w:rsidR="003848B5" w14:paraId="252E9FA8" w14:textId="77777777" w:rsidTr="003848B5">
        <w:tc>
          <w:tcPr>
            <w:tcW w:w="3870" w:type="dxa"/>
          </w:tcPr>
          <w:p w14:paraId="3FA285A1" w14:textId="77777777" w:rsidR="003848B5" w:rsidRPr="00522E6A" w:rsidRDefault="003848B5" w:rsidP="003848B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8ED4ABA" w14:textId="77777777" w:rsidR="003848B5" w:rsidRDefault="003848B5" w:rsidP="003848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58A839" w14:textId="77777777" w:rsidR="003848B5" w:rsidRDefault="003848B5" w:rsidP="003848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E3A66B4" w14:textId="77777777" w:rsidR="003848B5" w:rsidRDefault="003848B5" w:rsidP="003848B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182D29E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2D6DF52" w14:textId="77777777" w:rsidR="003848B5" w:rsidRDefault="003848B5" w:rsidP="003848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8424A85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231A25C" w14:textId="77777777" w:rsidR="003848B5" w:rsidRDefault="003848B5" w:rsidP="003848B5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848B5" w14:paraId="7A69E49A" w14:textId="77777777" w:rsidTr="003848B5">
        <w:tc>
          <w:tcPr>
            <w:tcW w:w="3870" w:type="dxa"/>
          </w:tcPr>
          <w:p w14:paraId="08AFA9A8" w14:textId="77777777" w:rsidR="003848B5" w:rsidRPr="00C12557" w:rsidRDefault="003848B5" w:rsidP="003848B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0C394B" w14:textId="422A1D65" w:rsidR="003848B5" w:rsidRDefault="003848B5" w:rsidP="003848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33,089</w:t>
            </w:r>
          </w:p>
        </w:tc>
        <w:tc>
          <w:tcPr>
            <w:tcW w:w="236" w:type="dxa"/>
            <w:shd w:val="clear" w:color="auto" w:fill="auto"/>
          </w:tcPr>
          <w:p w14:paraId="2DFED2FB" w14:textId="77777777" w:rsidR="003848B5" w:rsidRDefault="003848B5" w:rsidP="003848B5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3F0ADC5" w14:textId="23C9B0AC" w:rsidR="003848B5" w:rsidRDefault="003848B5" w:rsidP="003848B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664</w:t>
            </w:r>
          </w:p>
        </w:tc>
        <w:tc>
          <w:tcPr>
            <w:tcW w:w="260" w:type="dxa"/>
            <w:shd w:val="clear" w:color="auto" w:fill="auto"/>
          </w:tcPr>
          <w:p w14:paraId="63471616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73AAF" w14:textId="4625D3AB" w:rsidR="003848B5" w:rsidRDefault="003848B5" w:rsidP="003848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577</w:t>
            </w:r>
          </w:p>
        </w:tc>
        <w:tc>
          <w:tcPr>
            <w:tcW w:w="245" w:type="dxa"/>
          </w:tcPr>
          <w:p w14:paraId="31032C9C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1D318C3" w14:textId="5247989E" w:rsidR="003848B5" w:rsidRDefault="003848B5" w:rsidP="003848B5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</w:tr>
      <w:tr w:rsidR="003848B5" w14:paraId="3129F821" w14:textId="77777777" w:rsidTr="003848B5">
        <w:tc>
          <w:tcPr>
            <w:tcW w:w="3870" w:type="dxa"/>
          </w:tcPr>
          <w:p w14:paraId="4B73DA23" w14:textId="77777777" w:rsidR="003848B5" w:rsidRPr="00C12557" w:rsidRDefault="003848B5" w:rsidP="003848B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443A9" w14:textId="34DBB11F" w:rsidR="003848B5" w:rsidRDefault="003848B5" w:rsidP="003848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1,031</w:t>
            </w:r>
          </w:p>
        </w:tc>
        <w:tc>
          <w:tcPr>
            <w:tcW w:w="236" w:type="dxa"/>
            <w:shd w:val="clear" w:color="auto" w:fill="auto"/>
          </w:tcPr>
          <w:p w14:paraId="0B248729" w14:textId="77777777" w:rsidR="003848B5" w:rsidRDefault="003848B5" w:rsidP="003848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361DE6E" w14:textId="03255762" w:rsidR="003848B5" w:rsidRDefault="003848B5" w:rsidP="003848B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  <w:tc>
          <w:tcPr>
            <w:tcW w:w="260" w:type="dxa"/>
            <w:shd w:val="clear" w:color="auto" w:fill="auto"/>
          </w:tcPr>
          <w:p w14:paraId="2C9ECDB8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6E8AE" w14:textId="0C6B4F1A" w:rsidR="003848B5" w:rsidRPr="00D030E9" w:rsidRDefault="00343CD7" w:rsidP="00343CD7">
            <w:pPr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2593713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3A2A1E8" w14:textId="1D085E9E" w:rsidR="003848B5" w:rsidRDefault="003848B5" w:rsidP="003848B5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</w:tr>
      <w:tr w:rsidR="003848B5" w14:paraId="31B908D1" w14:textId="77777777" w:rsidTr="003848B5">
        <w:tc>
          <w:tcPr>
            <w:tcW w:w="3870" w:type="dxa"/>
          </w:tcPr>
          <w:p w14:paraId="3220E254" w14:textId="77777777" w:rsidR="003848B5" w:rsidRPr="00F63BCB" w:rsidRDefault="003848B5" w:rsidP="003848B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979046" w14:textId="4A5CB406" w:rsidR="003848B5" w:rsidRDefault="003848B5" w:rsidP="003848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36" w:type="dxa"/>
            <w:shd w:val="clear" w:color="auto" w:fill="auto"/>
          </w:tcPr>
          <w:p w14:paraId="7B86AC83" w14:textId="77777777" w:rsidR="003848B5" w:rsidRDefault="003848B5" w:rsidP="003848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8950AAF" w14:textId="343CC2F9" w:rsidR="003848B5" w:rsidRDefault="003848B5" w:rsidP="003848B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60" w:type="dxa"/>
            <w:shd w:val="clear" w:color="auto" w:fill="auto"/>
          </w:tcPr>
          <w:p w14:paraId="08C7C766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5637" w14:textId="64752189" w:rsidR="003848B5" w:rsidRDefault="003848B5" w:rsidP="003848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45" w:type="dxa"/>
          </w:tcPr>
          <w:p w14:paraId="79AD64BA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BFE3161" w14:textId="3FB5EFDE" w:rsidR="003848B5" w:rsidRDefault="003848B5" w:rsidP="003848B5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3848B5" w14:paraId="06556F17" w14:textId="77777777" w:rsidTr="003848B5">
        <w:tc>
          <w:tcPr>
            <w:tcW w:w="3870" w:type="dxa"/>
          </w:tcPr>
          <w:p w14:paraId="229404B5" w14:textId="77777777" w:rsidR="003848B5" w:rsidRPr="00B37E56" w:rsidRDefault="003848B5" w:rsidP="003848B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8551DF" w14:textId="17BE3690" w:rsidR="003848B5" w:rsidRDefault="003848B5" w:rsidP="003848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2,094</w:t>
            </w:r>
          </w:p>
        </w:tc>
        <w:tc>
          <w:tcPr>
            <w:tcW w:w="236" w:type="dxa"/>
            <w:shd w:val="clear" w:color="auto" w:fill="auto"/>
          </w:tcPr>
          <w:p w14:paraId="4CA2A1BE" w14:textId="77777777" w:rsidR="003848B5" w:rsidRDefault="003848B5" w:rsidP="003848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623C5AD" w14:textId="76D99B98" w:rsidR="003848B5" w:rsidRDefault="003848B5" w:rsidP="003848B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063</w:t>
            </w:r>
          </w:p>
        </w:tc>
        <w:tc>
          <w:tcPr>
            <w:tcW w:w="260" w:type="dxa"/>
            <w:shd w:val="clear" w:color="auto" w:fill="auto"/>
          </w:tcPr>
          <w:p w14:paraId="7563348B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A943" w14:textId="54078FA0" w:rsidR="003848B5" w:rsidRDefault="003848B5" w:rsidP="003848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43CD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5" w:type="dxa"/>
          </w:tcPr>
          <w:p w14:paraId="2DE1576B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8E362E3" w14:textId="58E9A173" w:rsidR="003848B5" w:rsidRDefault="003848B5" w:rsidP="003848B5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</w:tr>
      <w:tr w:rsidR="003848B5" w14:paraId="769C6D8E" w14:textId="77777777" w:rsidTr="003848B5">
        <w:tc>
          <w:tcPr>
            <w:tcW w:w="3870" w:type="dxa"/>
          </w:tcPr>
          <w:p w14:paraId="169389EB" w14:textId="77777777" w:rsidR="003848B5" w:rsidRPr="00B37E56" w:rsidRDefault="003848B5" w:rsidP="003848B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1EB791" w14:textId="793B8858" w:rsidR="003848B5" w:rsidRDefault="003848B5" w:rsidP="003848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4,103</w:t>
            </w:r>
          </w:p>
        </w:tc>
        <w:tc>
          <w:tcPr>
            <w:tcW w:w="236" w:type="dxa"/>
            <w:shd w:val="clear" w:color="auto" w:fill="auto"/>
          </w:tcPr>
          <w:p w14:paraId="7674FC2E" w14:textId="77777777" w:rsidR="003848B5" w:rsidRDefault="003848B5" w:rsidP="003848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0FB6DFF" w14:textId="60CE02FD" w:rsidR="003848B5" w:rsidRDefault="003848B5" w:rsidP="003848B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60" w:type="dxa"/>
            <w:shd w:val="clear" w:color="auto" w:fill="auto"/>
          </w:tcPr>
          <w:p w14:paraId="48B777B9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8D4DE" w14:textId="18AD8439" w:rsidR="003848B5" w:rsidRDefault="003848B5" w:rsidP="003848B5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38B13BA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1980A090" w14:textId="1F80483C" w:rsidR="003848B5" w:rsidRDefault="003848B5" w:rsidP="003848B5">
            <w:pPr>
              <w:spacing w:line="380" w:lineRule="exact"/>
              <w:ind w:left="-80" w:right="-115" w:hanging="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848B5" w14:paraId="6243A5B9" w14:textId="77777777" w:rsidTr="003848B5">
        <w:tc>
          <w:tcPr>
            <w:tcW w:w="3870" w:type="dxa"/>
          </w:tcPr>
          <w:p w14:paraId="6A23D818" w14:textId="77777777" w:rsidR="003848B5" w:rsidRPr="00F63BCB" w:rsidRDefault="003848B5" w:rsidP="003848B5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260621" w14:textId="5F8ECB05" w:rsidR="003848B5" w:rsidRDefault="003848B5" w:rsidP="003848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1,139</w:t>
            </w:r>
          </w:p>
        </w:tc>
        <w:tc>
          <w:tcPr>
            <w:tcW w:w="236" w:type="dxa"/>
            <w:shd w:val="clear" w:color="auto" w:fill="auto"/>
          </w:tcPr>
          <w:p w14:paraId="59C61207" w14:textId="77777777" w:rsidR="003848B5" w:rsidRDefault="003848B5" w:rsidP="003848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EAE8211" w14:textId="299A6099" w:rsidR="003848B5" w:rsidRDefault="003848B5" w:rsidP="003848B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260" w:type="dxa"/>
            <w:shd w:val="clear" w:color="auto" w:fill="auto"/>
          </w:tcPr>
          <w:p w14:paraId="27C092C1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C205" w14:textId="53B65074" w:rsidR="003848B5" w:rsidRDefault="003848B5" w:rsidP="003848B5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A81ED5D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57C07C9" w14:textId="5607A29B" w:rsidR="003848B5" w:rsidRDefault="003848B5" w:rsidP="003848B5">
            <w:pPr>
              <w:spacing w:line="380" w:lineRule="exact"/>
              <w:ind w:left="-80" w:right="-115" w:hanging="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848B5" w:rsidRPr="00911ADB" w14:paraId="1AE95E10" w14:textId="77777777" w:rsidTr="003848B5">
        <w:tc>
          <w:tcPr>
            <w:tcW w:w="3870" w:type="dxa"/>
            <w:vAlign w:val="bottom"/>
          </w:tcPr>
          <w:p w14:paraId="5839A623" w14:textId="77777777" w:rsidR="003848B5" w:rsidRPr="00AD37E5" w:rsidRDefault="003848B5" w:rsidP="003848B5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77730" w14:textId="41EC8374" w:rsidR="003848B5" w:rsidRPr="00457348" w:rsidRDefault="00343CD7" w:rsidP="003848B5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  <w:r w:rsidR="003848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039</w:t>
            </w:r>
          </w:p>
        </w:tc>
        <w:tc>
          <w:tcPr>
            <w:tcW w:w="236" w:type="dxa"/>
            <w:shd w:val="clear" w:color="auto" w:fill="auto"/>
          </w:tcPr>
          <w:p w14:paraId="51944A8C" w14:textId="77777777" w:rsidR="003848B5" w:rsidRPr="00911ADB" w:rsidRDefault="003848B5" w:rsidP="003848B5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CBC18" w14:textId="1C89A324" w:rsidR="003848B5" w:rsidRPr="00C74FA0" w:rsidRDefault="003848B5" w:rsidP="003848B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Pr="00C74F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362</w:t>
            </w:r>
          </w:p>
        </w:tc>
        <w:tc>
          <w:tcPr>
            <w:tcW w:w="260" w:type="dxa"/>
            <w:shd w:val="clear" w:color="auto" w:fill="auto"/>
          </w:tcPr>
          <w:p w14:paraId="3AC8B963" w14:textId="77777777" w:rsidR="003848B5" w:rsidRPr="00911AD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CEE8B" w14:textId="2E1CA9F9" w:rsidR="003848B5" w:rsidRPr="00D030E9" w:rsidRDefault="00343CD7" w:rsidP="003848B5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3848B5" w:rsidRPr="00D030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562</w:t>
            </w:r>
          </w:p>
        </w:tc>
        <w:tc>
          <w:tcPr>
            <w:tcW w:w="245" w:type="dxa"/>
          </w:tcPr>
          <w:p w14:paraId="70D833B1" w14:textId="77777777" w:rsidR="003848B5" w:rsidRPr="00BE704B" w:rsidRDefault="003848B5" w:rsidP="003848B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440E67" w14:textId="7A99DA27" w:rsidR="003848B5" w:rsidRPr="00C74FA0" w:rsidRDefault="003848B5" w:rsidP="003848B5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Pr="00C74F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175</w:t>
            </w:r>
          </w:p>
        </w:tc>
      </w:tr>
    </w:tbl>
    <w:p w14:paraId="5F62A20F" w14:textId="77777777" w:rsidR="003771CD" w:rsidRDefault="003771CD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>
        <w:rPr>
          <w:rFonts w:asciiTheme="majorBidi" w:hAnsiTheme="majorBidi" w:cstheme="majorBidi"/>
          <w:b/>
          <w:bCs/>
          <w:sz w:val="20"/>
          <w:szCs w:val="20"/>
          <w:lang w:val="en-US"/>
        </w:rP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4F7299" w:rsidRPr="00A82EE4" w14:paraId="4E00F338" w14:textId="77777777" w:rsidTr="004F7299">
        <w:trPr>
          <w:tblHeader/>
        </w:trPr>
        <w:tc>
          <w:tcPr>
            <w:tcW w:w="3870" w:type="dxa"/>
          </w:tcPr>
          <w:p w14:paraId="3A3B7372" w14:textId="45D65F18" w:rsidR="004F7299" w:rsidRPr="00A7698F" w:rsidRDefault="00EB0F2E" w:rsidP="004F7299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2521" w:type="dxa"/>
            <w:gridSpan w:val="3"/>
          </w:tcPr>
          <w:p w14:paraId="15C8A4A6" w14:textId="77777777" w:rsidR="004F7299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D612BAD" w14:textId="77777777" w:rsidR="004F7299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23D56E9B" w14:textId="77777777" w:rsidR="004F7299" w:rsidRPr="00A82EE4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A86" w14:paraId="080E6FC3" w14:textId="77777777" w:rsidTr="004F7299">
        <w:trPr>
          <w:tblHeader/>
        </w:trPr>
        <w:tc>
          <w:tcPr>
            <w:tcW w:w="3870" w:type="dxa"/>
          </w:tcPr>
          <w:p w14:paraId="157F8D0E" w14:textId="77777777" w:rsidR="00211A86" w:rsidRPr="00FC5BFF" w:rsidRDefault="00211A86" w:rsidP="00211A8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53002A" w14:textId="405370E8" w:rsidR="00211A86" w:rsidRPr="00F32380" w:rsidRDefault="00C76147" w:rsidP="00211A86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 w:rsidRPr="00C76147">
              <w:rPr>
                <w:sz w:val="30"/>
                <w:szCs w:val="30"/>
                <w:lang w:val="en-US"/>
              </w:rPr>
              <w:t>31</w:t>
            </w:r>
            <w:r w:rsidR="00211A86">
              <w:rPr>
                <w:sz w:val="30"/>
                <w:szCs w:val="30"/>
              </w:rPr>
              <w:t xml:space="preserve"> </w:t>
            </w:r>
            <w:r w:rsidR="00211A86"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03A404B" w14:textId="77777777" w:rsidR="00211A86" w:rsidRDefault="00211A86" w:rsidP="00211A8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5C172CF" w14:textId="37FF0D31" w:rsidR="00211A86" w:rsidRDefault="00C76147" w:rsidP="00211A8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11A8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11A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95E48D0" w14:textId="77777777" w:rsidR="00211A86" w:rsidRDefault="00211A86" w:rsidP="00211A8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11C36B2" w14:textId="68C659CC" w:rsidR="00211A86" w:rsidRPr="00F32380" w:rsidRDefault="00C76147" w:rsidP="00211A86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 w:rsidRPr="00C76147">
              <w:rPr>
                <w:sz w:val="30"/>
                <w:szCs w:val="30"/>
                <w:lang w:val="en-US"/>
              </w:rPr>
              <w:t>31</w:t>
            </w:r>
            <w:r w:rsidR="00211A86">
              <w:rPr>
                <w:sz w:val="30"/>
                <w:szCs w:val="30"/>
              </w:rPr>
              <w:t xml:space="preserve"> </w:t>
            </w:r>
            <w:r w:rsidR="00211A86">
              <w:rPr>
                <w:rFonts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5" w:type="dxa"/>
          </w:tcPr>
          <w:p w14:paraId="026B0A0F" w14:textId="77777777" w:rsidR="00211A86" w:rsidRDefault="00211A86" w:rsidP="00211A8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F6D8830" w14:textId="0AFB85E5" w:rsidR="00211A86" w:rsidRDefault="00C76147" w:rsidP="00211A8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211A8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11A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11A86" w14:paraId="1B44024B" w14:textId="77777777" w:rsidTr="004F7299">
        <w:trPr>
          <w:tblHeader/>
        </w:trPr>
        <w:tc>
          <w:tcPr>
            <w:tcW w:w="3870" w:type="dxa"/>
          </w:tcPr>
          <w:p w14:paraId="6D8FA947" w14:textId="36DFE163" w:rsidR="00211A86" w:rsidRPr="00FC5BFF" w:rsidRDefault="00211A86" w:rsidP="00211A86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5DFB95" w14:textId="0EF6E2B9" w:rsidR="00211A86" w:rsidRDefault="00C76147" w:rsidP="00211A86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1F896776" w14:textId="77777777" w:rsidR="00211A86" w:rsidRDefault="00211A86" w:rsidP="00211A8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552D5A8" w14:textId="1C788EC6" w:rsidR="00211A86" w:rsidRDefault="00C76147" w:rsidP="00211A8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0" w:type="dxa"/>
          </w:tcPr>
          <w:p w14:paraId="05DB8C4A" w14:textId="77777777" w:rsidR="00211A86" w:rsidRDefault="00211A86" w:rsidP="00211A8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A1A8E8" w14:textId="12BEF572" w:rsidR="00211A86" w:rsidRDefault="00C76147" w:rsidP="00211A86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 w:rsidRPr="00C76147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45" w:type="dxa"/>
          </w:tcPr>
          <w:p w14:paraId="1ED9A4B3" w14:textId="77777777" w:rsidR="00211A86" w:rsidRDefault="00211A86" w:rsidP="00211A8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E902765" w14:textId="5FA25470" w:rsidR="00211A86" w:rsidRDefault="00C76147" w:rsidP="00211A86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F7299" w:rsidRPr="00D87537" w14:paraId="437836E4" w14:textId="77777777" w:rsidTr="004F7299">
        <w:trPr>
          <w:tblHeader/>
        </w:trPr>
        <w:tc>
          <w:tcPr>
            <w:tcW w:w="3870" w:type="dxa"/>
          </w:tcPr>
          <w:p w14:paraId="2CE2398C" w14:textId="77777777" w:rsidR="004F7299" w:rsidRPr="00970BCB" w:rsidRDefault="004F7299" w:rsidP="004F729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7DC6820D" w14:textId="77777777" w:rsidR="004F7299" w:rsidRPr="00D87537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F7299" w:rsidRPr="0033434F" w14:paraId="3F290675" w14:textId="77777777" w:rsidTr="004F7299">
        <w:tc>
          <w:tcPr>
            <w:tcW w:w="3870" w:type="dxa"/>
          </w:tcPr>
          <w:p w14:paraId="75DEA091" w14:textId="77777777" w:rsidR="004F7299" w:rsidRPr="00C12557" w:rsidRDefault="004F7299" w:rsidP="004F729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78C2CF69" w14:textId="77777777" w:rsidR="004F7299" w:rsidRPr="0033434F" w:rsidRDefault="004F7299" w:rsidP="004F7299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49BEF58" w14:textId="77777777" w:rsidR="004F7299" w:rsidRDefault="004F7299" w:rsidP="004F729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D39FB14" w14:textId="77777777" w:rsidR="004F7299" w:rsidRPr="0033434F" w:rsidRDefault="004F7299" w:rsidP="004F7299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4620EA0" w14:textId="77777777" w:rsidR="004F7299" w:rsidRPr="00BE704B" w:rsidRDefault="004F7299" w:rsidP="004F72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0D7DA3C" w14:textId="77777777" w:rsidR="004F7299" w:rsidRPr="0033434F" w:rsidRDefault="004F7299" w:rsidP="004F7299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3DBD58F" w14:textId="77777777" w:rsidR="004F7299" w:rsidRPr="00BE704B" w:rsidRDefault="004F7299" w:rsidP="004F729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39CBDC5" w14:textId="77777777" w:rsidR="004F7299" w:rsidRPr="0033434F" w:rsidRDefault="004F7299" w:rsidP="004F7299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7299" w:rsidRPr="0033434F" w14:paraId="10502AEA" w14:textId="77777777" w:rsidTr="00A82A45">
        <w:tc>
          <w:tcPr>
            <w:tcW w:w="3870" w:type="dxa"/>
          </w:tcPr>
          <w:p w14:paraId="23E992D1" w14:textId="77777777" w:rsidR="004F7299" w:rsidRPr="00744476" w:rsidRDefault="004F7299" w:rsidP="004F72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52B22D5F" w14:textId="4E54214C" w:rsidR="004F7299" w:rsidRPr="00F063F6" w:rsidRDefault="00D030E9" w:rsidP="00D030E9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83805D" w14:textId="77777777" w:rsidR="004F7299" w:rsidRDefault="004F7299" w:rsidP="004F729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7E02404" w14:textId="71759A15" w:rsidR="004F7299" w:rsidRDefault="004F7299" w:rsidP="00DF3414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3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CD251B8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B95D662" w14:textId="6AB2177B" w:rsidR="004F7299" w:rsidRPr="0033434F" w:rsidRDefault="00C76147" w:rsidP="00F97036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C42D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82A45">
              <w:rPr>
                <w:rFonts w:ascii="Angsana New" w:hAnsi="Angsana New"/>
                <w:sz w:val="30"/>
                <w:szCs w:val="30"/>
                <w:lang w:val="en-US"/>
              </w:rPr>
              <w:t>176</w:t>
            </w:r>
          </w:p>
        </w:tc>
        <w:tc>
          <w:tcPr>
            <w:tcW w:w="245" w:type="dxa"/>
          </w:tcPr>
          <w:p w14:paraId="6E4E65EF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0A9773C" w14:textId="76AD1630" w:rsidR="004F7299" w:rsidRDefault="00C76147" w:rsidP="00F97036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4F72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031</w:t>
            </w:r>
          </w:p>
        </w:tc>
      </w:tr>
      <w:tr w:rsidR="004F7299" w:rsidRPr="0033434F" w14:paraId="231910A8" w14:textId="77777777" w:rsidTr="00A82A45">
        <w:tc>
          <w:tcPr>
            <w:tcW w:w="3870" w:type="dxa"/>
          </w:tcPr>
          <w:p w14:paraId="6E8B1EFC" w14:textId="77777777" w:rsidR="004F7299" w:rsidRPr="00B37E56" w:rsidRDefault="004F7299" w:rsidP="004F72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6A308A6D" w14:textId="77777777" w:rsidR="004F7299" w:rsidRPr="0033434F" w:rsidRDefault="004F7299" w:rsidP="004F729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3B728E" w14:textId="77777777" w:rsidR="004F7299" w:rsidRDefault="004F7299" w:rsidP="004F729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A68E32" w14:textId="77777777" w:rsidR="004F7299" w:rsidRDefault="004F7299" w:rsidP="004F7299">
            <w:pPr>
              <w:tabs>
                <w:tab w:val="decimal" w:pos="844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2AA017C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F07CC7D" w14:textId="77777777" w:rsidR="004F7299" w:rsidRPr="0033434F" w:rsidRDefault="004F7299" w:rsidP="004F729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93C941A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040A883C" w14:textId="77777777" w:rsidR="004F7299" w:rsidRDefault="004F7299" w:rsidP="004F7299">
            <w:pPr>
              <w:tabs>
                <w:tab w:val="decimal" w:pos="844"/>
              </w:tabs>
              <w:spacing w:line="240" w:lineRule="atLeast"/>
              <w:ind w:left="-16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7299" w:rsidRPr="0033434F" w14:paraId="3D26612F" w14:textId="77777777" w:rsidTr="00A82A45">
        <w:tc>
          <w:tcPr>
            <w:tcW w:w="3870" w:type="dxa"/>
          </w:tcPr>
          <w:p w14:paraId="13A0D2FA" w14:textId="77777777" w:rsidR="004F7299" w:rsidRPr="00B37E56" w:rsidRDefault="004F7299" w:rsidP="004F729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1BCA8169" w14:textId="7029B817" w:rsidR="004F7299" w:rsidRPr="0033434F" w:rsidRDefault="00D030E9" w:rsidP="00F97036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</w:t>
            </w:r>
            <w:r w:rsidR="00A82A45">
              <w:rPr>
                <w:rFonts w:ascii="Angsana New" w:hAnsi="Angsana New"/>
                <w:sz w:val="30"/>
                <w:szCs w:val="30"/>
                <w:lang w:val="en-US"/>
              </w:rPr>
              <w:t>947</w:t>
            </w:r>
          </w:p>
        </w:tc>
        <w:tc>
          <w:tcPr>
            <w:tcW w:w="236" w:type="dxa"/>
            <w:shd w:val="clear" w:color="auto" w:fill="auto"/>
          </w:tcPr>
          <w:p w14:paraId="42D362A6" w14:textId="77777777" w:rsidR="004F7299" w:rsidRDefault="004F7299" w:rsidP="004F729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27C5B69" w14:textId="5B8E6F6D" w:rsidR="004F7299" w:rsidRDefault="00C76147" w:rsidP="00687912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="004F72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</w:p>
        </w:tc>
        <w:tc>
          <w:tcPr>
            <w:tcW w:w="260" w:type="dxa"/>
            <w:shd w:val="clear" w:color="auto" w:fill="auto"/>
          </w:tcPr>
          <w:p w14:paraId="37CBB492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CDB0E52" w14:textId="69D65AE8" w:rsidR="004F7299" w:rsidRPr="0033434F" w:rsidRDefault="00C42D03" w:rsidP="00E0572F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AC12BFE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FC17EB2" w14:textId="5DC15C35" w:rsidR="004F7299" w:rsidRDefault="004F7299" w:rsidP="00E16985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F7299" w14:paraId="486B7475" w14:textId="77777777" w:rsidTr="00A82A45">
        <w:tc>
          <w:tcPr>
            <w:tcW w:w="3870" w:type="dxa"/>
          </w:tcPr>
          <w:p w14:paraId="046B1EEC" w14:textId="77777777" w:rsidR="004F7299" w:rsidRPr="00522E6A" w:rsidRDefault="004F7299" w:rsidP="004F729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C8DE4DB" w14:textId="77777777" w:rsidR="004F7299" w:rsidRDefault="004F7299" w:rsidP="00F97036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A9163FA" w14:textId="77777777" w:rsidR="004F7299" w:rsidRDefault="004F7299" w:rsidP="004F729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6B52D10" w14:textId="77777777" w:rsidR="004F7299" w:rsidRDefault="004F7299" w:rsidP="00687912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F8E7DF9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883BE61" w14:textId="77777777" w:rsidR="004F7299" w:rsidRDefault="004F7299" w:rsidP="004F729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12B7213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AC3E66A" w14:textId="77777777" w:rsidR="004F7299" w:rsidRDefault="004F7299" w:rsidP="004F7299">
            <w:pPr>
              <w:tabs>
                <w:tab w:val="decimal" w:pos="844"/>
              </w:tabs>
              <w:spacing w:line="240" w:lineRule="atLeast"/>
              <w:ind w:left="-16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7299" w14:paraId="7CFF8B7A" w14:textId="77777777" w:rsidTr="00A82A45">
        <w:tc>
          <w:tcPr>
            <w:tcW w:w="3870" w:type="dxa"/>
          </w:tcPr>
          <w:p w14:paraId="5D5F8CEF" w14:textId="77777777" w:rsidR="004F7299" w:rsidRPr="00C12557" w:rsidRDefault="004F7299" w:rsidP="004F729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AEA443" w14:textId="79B11185" w:rsidR="004F7299" w:rsidRDefault="00A82A45" w:rsidP="00F97036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31,743</w:t>
            </w:r>
          </w:p>
        </w:tc>
        <w:tc>
          <w:tcPr>
            <w:tcW w:w="236" w:type="dxa"/>
            <w:shd w:val="clear" w:color="auto" w:fill="auto"/>
          </w:tcPr>
          <w:p w14:paraId="07E0665A" w14:textId="77777777" w:rsidR="004F7299" w:rsidRDefault="004F7299" w:rsidP="004F729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6C32D2A" w14:textId="73FA1E69" w:rsidR="004F7299" w:rsidRDefault="00C76147" w:rsidP="00687912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4F72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260" w:type="dxa"/>
            <w:shd w:val="clear" w:color="auto" w:fill="auto"/>
          </w:tcPr>
          <w:p w14:paraId="48A86D03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AF43F" w14:textId="09CA0B43" w:rsidR="004F7299" w:rsidRDefault="00C76147" w:rsidP="00F97036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C42D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  <w:tc>
          <w:tcPr>
            <w:tcW w:w="245" w:type="dxa"/>
          </w:tcPr>
          <w:p w14:paraId="2228B46F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E9ECBDD" w14:textId="50E34879" w:rsidR="004F7299" w:rsidRDefault="00C76147" w:rsidP="00F97036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4F72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257</w:t>
            </w:r>
          </w:p>
        </w:tc>
      </w:tr>
      <w:tr w:rsidR="004F7299" w14:paraId="6B1192FD" w14:textId="77777777" w:rsidTr="00A82A45">
        <w:tc>
          <w:tcPr>
            <w:tcW w:w="3870" w:type="dxa"/>
          </w:tcPr>
          <w:p w14:paraId="7296B3A0" w14:textId="77777777" w:rsidR="004F7299" w:rsidRPr="00C12557" w:rsidRDefault="004F7299" w:rsidP="004F729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7603BA" w14:textId="6CBD1055" w:rsidR="004F7299" w:rsidRDefault="00A82A45" w:rsidP="00F97036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236" w:type="dxa"/>
            <w:shd w:val="clear" w:color="auto" w:fill="auto"/>
          </w:tcPr>
          <w:p w14:paraId="3C79C120" w14:textId="77777777" w:rsidR="004F7299" w:rsidRDefault="004F7299" w:rsidP="004F729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5F2B833" w14:textId="689BD1A5" w:rsidR="004F7299" w:rsidRDefault="00C76147" w:rsidP="00687912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260" w:type="dxa"/>
            <w:shd w:val="clear" w:color="auto" w:fill="auto"/>
          </w:tcPr>
          <w:p w14:paraId="6B91529E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B6C49" w14:textId="41B45EE4" w:rsidR="004F7299" w:rsidRDefault="00C42D03" w:rsidP="00C42D03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4161425" w14:textId="77777777" w:rsidR="004F7299" w:rsidRPr="00E34057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vAlign w:val="bottom"/>
          </w:tcPr>
          <w:p w14:paraId="6E0FB14C" w14:textId="5BEDA64D" w:rsidR="004F7299" w:rsidRDefault="003D7EBD" w:rsidP="003D7EBD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D7EBD" w14:paraId="0DA841A4" w14:textId="77777777" w:rsidTr="00A82A45">
        <w:tc>
          <w:tcPr>
            <w:tcW w:w="3870" w:type="dxa"/>
          </w:tcPr>
          <w:p w14:paraId="1C40E0C9" w14:textId="77777777" w:rsidR="003D7EBD" w:rsidRPr="00B37E56" w:rsidRDefault="003D7EBD" w:rsidP="003D7E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C2FA5" w14:textId="65C03A01" w:rsidR="003D7EBD" w:rsidRPr="00651B2A" w:rsidRDefault="003D7EBD" w:rsidP="003D7EB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</w:p>
        </w:tc>
        <w:tc>
          <w:tcPr>
            <w:tcW w:w="236" w:type="dxa"/>
            <w:shd w:val="clear" w:color="auto" w:fill="auto"/>
          </w:tcPr>
          <w:p w14:paraId="08BCC8BA" w14:textId="77777777" w:rsidR="003D7EBD" w:rsidRDefault="003D7EBD" w:rsidP="003D7EBD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D6D3DBE" w14:textId="03699286" w:rsidR="003D7EBD" w:rsidRDefault="003D7EBD" w:rsidP="00687912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  <w:tc>
          <w:tcPr>
            <w:tcW w:w="260" w:type="dxa"/>
            <w:shd w:val="clear" w:color="auto" w:fill="auto"/>
          </w:tcPr>
          <w:p w14:paraId="72E6885F" w14:textId="77777777" w:rsidR="003D7EBD" w:rsidRPr="00BE704B" w:rsidRDefault="003D7EBD" w:rsidP="003D7EBD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AA95D" w14:textId="26CB8462" w:rsidR="003D7EBD" w:rsidRPr="00651B2A" w:rsidRDefault="003D7EBD" w:rsidP="003D7EBD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</w:p>
        </w:tc>
        <w:tc>
          <w:tcPr>
            <w:tcW w:w="245" w:type="dxa"/>
          </w:tcPr>
          <w:p w14:paraId="61100A35" w14:textId="77777777" w:rsidR="003D7EBD" w:rsidRPr="00BE704B" w:rsidRDefault="003D7EBD" w:rsidP="003D7EBD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3F6480A6" w14:textId="315D142E" w:rsidR="003D7EBD" w:rsidRDefault="003D7EBD" w:rsidP="003D7EBD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</w:tr>
      <w:tr w:rsidR="003D7EBD" w14:paraId="1C9F4787" w14:textId="77777777" w:rsidTr="00A82A45">
        <w:tc>
          <w:tcPr>
            <w:tcW w:w="3870" w:type="dxa"/>
          </w:tcPr>
          <w:p w14:paraId="0AEAE22F" w14:textId="77777777" w:rsidR="003D7EBD" w:rsidRPr="00B37E56" w:rsidRDefault="003D7EBD" w:rsidP="003D7E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F3E1FD" w14:textId="780A155D" w:rsidR="003D7EBD" w:rsidRDefault="003D7EBD" w:rsidP="003D7EBD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5,203</w:t>
            </w:r>
          </w:p>
        </w:tc>
        <w:tc>
          <w:tcPr>
            <w:tcW w:w="236" w:type="dxa"/>
            <w:shd w:val="clear" w:color="auto" w:fill="auto"/>
          </w:tcPr>
          <w:p w14:paraId="7A319A99" w14:textId="77777777" w:rsidR="003D7EBD" w:rsidRDefault="003D7EBD" w:rsidP="003D7EBD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C04CACE" w14:textId="73CFF3D1" w:rsidR="003D7EBD" w:rsidRDefault="003D7EBD" w:rsidP="00687912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  <w:tc>
          <w:tcPr>
            <w:tcW w:w="260" w:type="dxa"/>
            <w:shd w:val="clear" w:color="auto" w:fill="auto"/>
          </w:tcPr>
          <w:p w14:paraId="3EE517FA" w14:textId="77777777" w:rsidR="003D7EBD" w:rsidRPr="00BE704B" w:rsidRDefault="003D7EBD" w:rsidP="003D7EBD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5B52C" w14:textId="26A319C1" w:rsidR="003D7EBD" w:rsidRDefault="003D7EBD" w:rsidP="003D7EBD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,180</w:t>
            </w:r>
          </w:p>
        </w:tc>
        <w:tc>
          <w:tcPr>
            <w:tcW w:w="245" w:type="dxa"/>
          </w:tcPr>
          <w:p w14:paraId="229453A5" w14:textId="77777777" w:rsidR="003D7EBD" w:rsidRPr="00BE704B" w:rsidRDefault="003D7EBD" w:rsidP="003D7EBD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2F59A1C1" w14:textId="466600DE" w:rsidR="003D7EBD" w:rsidRDefault="003D7EBD" w:rsidP="003D7EBD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431</w:t>
            </w:r>
          </w:p>
        </w:tc>
      </w:tr>
      <w:tr w:rsidR="004F7299" w14:paraId="5ADC368B" w14:textId="77777777" w:rsidTr="00A82A45">
        <w:tc>
          <w:tcPr>
            <w:tcW w:w="3870" w:type="dxa"/>
          </w:tcPr>
          <w:p w14:paraId="0AAB031B" w14:textId="77777777" w:rsidR="004F7299" w:rsidRPr="00F63BCB" w:rsidRDefault="004F7299" w:rsidP="004F729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A2C786" w14:textId="6710DEA4" w:rsidR="004F7299" w:rsidRDefault="00A82A45" w:rsidP="00F97036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13,160</w:t>
            </w:r>
          </w:p>
        </w:tc>
        <w:tc>
          <w:tcPr>
            <w:tcW w:w="236" w:type="dxa"/>
            <w:shd w:val="clear" w:color="auto" w:fill="auto"/>
          </w:tcPr>
          <w:p w14:paraId="48CD39AB" w14:textId="77777777" w:rsidR="004F7299" w:rsidRDefault="004F7299" w:rsidP="004F729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42A34BC" w14:textId="4BD2FB9B" w:rsidR="004F7299" w:rsidRDefault="00C76147" w:rsidP="00687912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4F72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015</w:t>
            </w:r>
          </w:p>
        </w:tc>
        <w:tc>
          <w:tcPr>
            <w:tcW w:w="260" w:type="dxa"/>
            <w:shd w:val="clear" w:color="auto" w:fill="auto"/>
          </w:tcPr>
          <w:p w14:paraId="6235BB14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6E39A" w14:textId="4E0C6672" w:rsidR="004F7299" w:rsidRDefault="00C42D03" w:rsidP="00C42D03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A667605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7CA66F2" w14:textId="7F007947" w:rsidR="004F7299" w:rsidRDefault="004F7299" w:rsidP="00DF3414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F7299" w14:paraId="1C484E60" w14:textId="77777777" w:rsidTr="00A82A45">
        <w:tc>
          <w:tcPr>
            <w:tcW w:w="3870" w:type="dxa"/>
          </w:tcPr>
          <w:p w14:paraId="4D254A29" w14:textId="77777777" w:rsidR="004F7299" w:rsidRPr="00F63BCB" w:rsidRDefault="004F7299" w:rsidP="004F729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9AF4AB" w14:textId="12E005CC" w:rsidR="004F7299" w:rsidRDefault="00D030E9" w:rsidP="00F97036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A82A45">
              <w:rPr>
                <w:rFonts w:ascii="Angsana New" w:hAnsi="Angsana New"/>
                <w:sz w:val="30"/>
                <w:szCs w:val="30"/>
                <w:lang w:val="en-US"/>
              </w:rPr>
              <w:t>023</w:t>
            </w:r>
          </w:p>
        </w:tc>
        <w:tc>
          <w:tcPr>
            <w:tcW w:w="236" w:type="dxa"/>
            <w:shd w:val="clear" w:color="auto" w:fill="auto"/>
          </w:tcPr>
          <w:p w14:paraId="15A8FB92" w14:textId="77777777" w:rsidR="004F7299" w:rsidRDefault="004F7299" w:rsidP="004F729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EC7D367" w14:textId="01DAA490" w:rsidR="004F7299" w:rsidRDefault="00C76147" w:rsidP="00687912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F729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260" w:type="dxa"/>
            <w:shd w:val="clear" w:color="auto" w:fill="auto"/>
          </w:tcPr>
          <w:p w14:paraId="2305D536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13456" w14:textId="4CC2F9A8" w:rsidR="004F7299" w:rsidRDefault="00C42D03" w:rsidP="00C42D03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41D1982A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20C763B1" w14:textId="4D6CF7D9" w:rsidR="004F7299" w:rsidRDefault="004F7299" w:rsidP="00DF3414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F7299" w:rsidRPr="00911ADB" w14:paraId="2B48AD81" w14:textId="77777777" w:rsidTr="00A82A45">
        <w:tc>
          <w:tcPr>
            <w:tcW w:w="3870" w:type="dxa"/>
            <w:vAlign w:val="bottom"/>
          </w:tcPr>
          <w:p w14:paraId="1CF380E2" w14:textId="77777777" w:rsidR="004F7299" w:rsidRPr="00AD37E5" w:rsidRDefault="004F7299" w:rsidP="004F729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426EF" w14:textId="353086B1" w:rsidR="004F7299" w:rsidRPr="00457348" w:rsidRDefault="00D030E9" w:rsidP="00F97036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82A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82A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827</w:t>
            </w:r>
          </w:p>
        </w:tc>
        <w:tc>
          <w:tcPr>
            <w:tcW w:w="236" w:type="dxa"/>
            <w:shd w:val="clear" w:color="auto" w:fill="auto"/>
          </w:tcPr>
          <w:p w14:paraId="68766794" w14:textId="77777777" w:rsidR="004F7299" w:rsidRPr="00911ADB" w:rsidRDefault="004F7299" w:rsidP="004F7299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080EB" w14:textId="373868D6" w:rsidR="004F7299" w:rsidRPr="00911ADB" w:rsidRDefault="00C76147" w:rsidP="00687912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</w:t>
            </w:r>
            <w:r w:rsidR="004F72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212</w:t>
            </w:r>
          </w:p>
        </w:tc>
        <w:tc>
          <w:tcPr>
            <w:tcW w:w="260" w:type="dxa"/>
            <w:shd w:val="clear" w:color="auto" w:fill="auto"/>
          </w:tcPr>
          <w:p w14:paraId="740E7D47" w14:textId="77777777" w:rsidR="004F7299" w:rsidRPr="00911AD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8F8B0" w14:textId="0F4E16E1" w:rsidR="004F7299" w:rsidRPr="00F97036" w:rsidRDefault="00C76147" w:rsidP="00F97036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70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</w:t>
            </w:r>
            <w:r w:rsidR="00C42D03" w:rsidRPr="00F970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82A4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427</w:t>
            </w:r>
          </w:p>
        </w:tc>
        <w:tc>
          <w:tcPr>
            <w:tcW w:w="245" w:type="dxa"/>
          </w:tcPr>
          <w:p w14:paraId="0699675C" w14:textId="77777777" w:rsidR="004F7299" w:rsidRPr="00BE704B" w:rsidRDefault="004F7299" w:rsidP="004F7299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61EEBCB" w14:textId="3A0413DC" w:rsidR="004F7299" w:rsidRPr="00F97036" w:rsidRDefault="00C76147" w:rsidP="00F97036">
            <w:pPr>
              <w:tabs>
                <w:tab w:val="decimal" w:pos="730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970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4F7299" w:rsidRPr="00F970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970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</w:t>
            </w:r>
          </w:p>
        </w:tc>
      </w:tr>
    </w:tbl>
    <w:p w14:paraId="78C2ECCC" w14:textId="77777777" w:rsidR="004F7299" w:rsidRPr="001C1D6B" w:rsidRDefault="004F7299" w:rsidP="001C1D6B">
      <w:pPr>
        <w:pStyle w:val="Bo-Blankline"/>
      </w:pPr>
    </w:p>
    <w:p w14:paraId="7197C435" w14:textId="77777777" w:rsidR="00F91B1B" w:rsidRPr="0063131E" w:rsidRDefault="00F91B1B" w:rsidP="00F91B1B">
      <w:pPr>
        <w:pStyle w:val="Bo-C1Content"/>
        <w:rPr>
          <w:b/>
          <w:bCs/>
          <w:i/>
          <w:iCs/>
          <w:lang w:val="en-US"/>
        </w:rPr>
      </w:pPr>
      <w:r>
        <w:rPr>
          <w:rFonts w:hint="cs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p w14:paraId="664F0922" w14:textId="77777777" w:rsidR="00F91B1B" w:rsidRPr="00F96BFF" w:rsidRDefault="00F91B1B" w:rsidP="00F91B1B">
      <w:pPr>
        <w:pStyle w:val="Bo-Blankline"/>
        <w:rPr>
          <w:cs/>
        </w:rPr>
      </w:pPr>
    </w:p>
    <w:p w14:paraId="011E3C24" w14:textId="77777777" w:rsidR="00F91B1B" w:rsidRPr="00E32C9A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 w:hint="cs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F96BFF" w:rsidRDefault="00F91B1B" w:rsidP="00F91B1B">
      <w:pPr>
        <w:pStyle w:val="Bo-Blankline"/>
      </w:pPr>
    </w:p>
    <w:p w14:paraId="16035C22" w14:textId="4F98B434" w:rsidR="00F91B1B" w:rsidRDefault="00F91B1B" w:rsidP="00133541">
      <w:pPr>
        <w:pStyle w:val="Bo-C1Content"/>
        <w:ind w:right="18"/>
      </w:pPr>
      <w:r w:rsidRPr="00CA7D15">
        <w:rPr>
          <w:cs/>
        </w:rPr>
        <w:t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</w:t>
      </w:r>
      <w:r>
        <w:rPr>
          <w:cs/>
        </w:rPr>
        <w:t xml:space="preserve">ระยะเวลาการเช่า </w:t>
      </w:r>
      <w:r w:rsidR="00C76147" w:rsidRPr="00C76147">
        <w:rPr>
          <w:lang w:val="en-US"/>
        </w:rPr>
        <w:t>3</w:t>
      </w:r>
      <w:r>
        <w:t xml:space="preserve"> </w:t>
      </w:r>
      <w:r>
        <w:rPr>
          <w:cs/>
        </w:rPr>
        <w:t xml:space="preserve">ปี โดยได้สิทธิต่ออายุสัญญาเช่าใหม่ทุก </w:t>
      </w:r>
      <w:r w:rsidR="00C76147" w:rsidRPr="00C76147">
        <w:rPr>
          <w:lang w:val="en-US"/>
        </w:rPr>
        <w:t>3</w:t>
      </w:r>
      <w:r>
        <w:rPr>
          <w:rFonts w:hint="cs"/>
        </w:rPr>
        <w:t xml:space="preserve"> </w:t>
      </w:r>
      <w:r>
        <w:rPr>
          <w:cs/>
        </w:rPr>
        <w:t xml:space="preserve">ปี ในเดือนกรกฎาคม </w:t>
      </w:r>
      <w:r w:rsidR="00C76147" w:rsidRPr="00C76147">
        <w:rPr>
          <w:lang w:val="en-US"/>
        </w:rPr>
        <w:t>2542</w:t>
      </w:r>
      <w:r>
        <w:t xml:space="preserve"> </w:t>
      </w:r>
      <w:r>
        <w:rPr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402D37">
        <w:rPr>
          <w:spacing w:val="-2"/>
          <w:cs/>
        </w:rPr>
        <w:t xml:space="preserve">ระยะเวลาเช่าใหม่เป็น </w:t>
      </w:r>
      <w:r w:rsidR="00C76147" w:rsidRPr="00C76147">
        <w:rPr>
          <w:spacing w:val="-2"/>
          <w:lang w:val="en-US"/>
        </w:rPr>
        <w:t>90</w:t>
      </w:r>
      <w:r w:rsidRPr="00402D37">
        <w:rPr>
          <w:spacing w:val="-2"/>
        </w:rPr>
        <w:t xml:space="preserve"> </w:t>
      </w:r>
      <w:r w:rsidRPr="00402D37">
        <w:rPr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402D37">
        <w:rPr>
          <w:rFonts w:hint="cs"/>
          <w:i/>
          <w:iCs/>
          <w:spacing w:val="-2"/>
        </w:rPr>
        <w:t>(</w:t>
      </w:r>
      <w:r w:rsidRPr="00402D37">
        <w:rPr>
          <w:rFonts w:hint="cs"/>
          <w:i/>
          <w:iCs/>
          <w:spacing w:val="-2"/>
          <w:cs/>
        </w:rPr>
        <w:t xml:space="preserve">ค่าเช่าตลอด </w:t>
      </w:r>
      <w:r w:rsidR="00C76147" w:rsidRPr="00C76147">
        <w:rPr>
          <w:i/>
          <w:iCs/>
          <w:spacing w:val="-2"/>
          <w:lang w:val="en-US"/>
        </w:rPr>
        <w:t>90</w:t>
      </w:r>
      <w:r w:rsidRPr="00402D37">
        <w:rPr>
          <w:i/>
          <w:iCs/>
          <w:spacing w:val="-2"/>
          <w:lang w:val="en-US"/>
        </w:rPr>
        <w:t xml:space="preserve"> </w:t>
      </w:r>
      <w:r w:rsidRPr="00402D37">
        <w:rPr>
          <w:rFonts w:hint="cs"/>
          <w:i/>
          <w:iCs/>
          <w:spacing w:val="-2"/>
          <w:cs/>
          <w:lang w:val="en-US"/>
        </w:rPr>
        <w:t>ปี</w:t>
      </w:r>
      <w:r w:rsidR="00402D37"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</w:rPr>
        <w:t xml:space="preserve">เป็นเงิน </w:t>
      </w:r>
      <w:r w:rsidR="00C76147" w:rsidRPr="00C76147">
        <w:rPr>
          <w:i/>
          <w:iCs/>
          <w:lang w:val="en-US"/>
        </w:rPr>
        <w:t>40</w:t>
      </w:r>
      <w:r>
        <w:rPr>
          <w:i/>
          <w:iCs/>
          <w:lang w:val="en-US"/>
        </w:rPr>
        <w:t>,</w:t>
      </w:r>
      <w:r w:rsidR="00C76147" w:rsidRPr="00C76147">
        <w:rPr>
          <w:i/>
          <w:iCs/>
          <w:lang w:val="en-US"/>
        </w:rPr>
        <w:t>000</w:t>
      </w:r>
      <w:r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C76147" w:rsidRPr="00C76147">
        <w:rPr>
          <w:i/>
          <w:iCs/>
          <w:lang w:val="en-US"/>
        </w:rPr>
        <w:t>37</w:t>
      </w:r>
      <w:r>
        <w:rPr>
          <w:rFonts w:hint="cs"/>
          <w:i/>
          <w:iCs/>
          <w:cs/>
          <w:lang w:val="en-US"/>
        </w:rPr>
        <w:t xml:space="preserve"> บาทต่อตารางเมตร</w:t>
      </w:r>
      <w:r>
        <w:rPr>
          <w:rFonts w:hint="cs"/>
          <w:i/>
          <w:iCs/>
          <w:lang w:val="en-US"/>
        </w:rPr>
        <w:t>)</w:t>
      </w:r>
      <w:r>
        <w:rPr>
          <w:cs/>
        </w:rPr>
        <w:t xml:space="preserve"> โดยค่าเช่าประจำปีคิดหักจากเงินค่าเช่าจ่ายล่วงหน้าดังกล่าว ต่อมา</w:t>
      </w:r>
      <w:r>
        <w:rPr>
          <w:rFonts w:hint="cs"/>
          <w:cs/>
        </w:rPr>
        <w:t>เมื่อ</w:t>
      </w:r>
      <w:r>
        <w:rPr>
          <w:cs/>
        </w:rPr>
        <w:t xml:space="preserve">วันที่ </w:t>
      </w:r>
      <w:r w:rsidR="00C76147" w:rsidRPr="00C76147">
        <w:rPr>
          <w:lang w:val="en-US"/>
        </w:rPr>
        <w:t>24</w:t>
      </w:r>
      <w:r>
        <w:t xml:space="preserve"> </w:t>
      </w:r>
      <w:r>
        <w:rPr>
          <w:cs/>
        </w:rPr>
        <w:t xml:space="preserve">กรกฎาคม </w:t>
      </w:r>
      <w:r w:rsidR="00C76147" w:rsidRPr="00C76147">
        <w:rPr>
          <w:lang w:val="en-US"/>
        </w:rPr>
        <w:t>2544</w:t>
      </w:r>
      <w:r>
        <w:t xml:space="preserve"> </w:t>
      </w:r>
      <w:r w:rsidR="00084DB1">
        <w:rPr>
          <w:cs/>
        </w:rPr>
        <w:br/>
      </w:r>
      <w:r>
        <w:rPr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>
        <w:rPr>
          <w:cs/>
        </w:rPr>
        <w:br/>
      </w:r>
      <w:r>
        <w:rPr>
          <w:rFonts w:hint="cs"/>
          <w:cs/>
        </w:rPr>
        <w:t>มี</w:t>
      </w:r>
      <w:r>
        <w:rPr>
          <w:cs/>
        </w:rPr>
        <w:t>กำหนดระยะเวลาการเช่า</w:t>
      </w:r>
      <w:r>
        <w:rPr>
          <w:rFonts w:hint="cs"/>
          <w:cs/>
        </w:rPr>
        <w:t>ครั้งละ</w:t>
      </w:r>
      <w:r>
        <w:t xml:space="preserve"> </w:t>
      </w:r>
      <w:r w:rsidR="00C76147" w:rsidRPr="00C76147">
        <w:rPr>
          <w:lang w:val="en-US"/>
        </w:rPr>
        <w:t>30</w:t>
      </w:r>
      <w:r>
        <w:t xml:space="preserve"> </w:t>
      </w:r>
      <w:r>
        <w:rPr>
          <w:cs/>
        </w:rPr>
        <w:t>ปี</w:t>
      </w:r>
      <w:r>
        <w:rPr>
          <w:rFonts w:hint="cs"/>
        </w:rPr>
        <w:t xml:space="preserve"> </w:t>
      </w:r>
      <w:r>
        <w:rPr>
          <w:cs/>
        </w:rPr>
        <w:t>นับจากวันที่ได้มีการวางเงินค่าเช่าล่วงหน้าตามสัญญา</w:t>
      </w:r>
      <w:r>
        <w:rPr>
          <w:rFonts w:hint="cs"/>
          <w:cs/>
        </w:rPr>
        <w:t>ดังกล่าว</w:t>
      </w:r>
      <w:r>
        <w:rPr>
          <w:cs/>
        </w:rPr>
        <w:t>แต่เริ่มแรก</w:t>
      </w:r>
      <w:r>
        <w:rPr>
          <w:rFonts w:hint="cs"/>
        </w:rPr>
        <w:t xml:space="preserve"> </w:t>
      </w:r>
      <w:r>
        <w:rPr>
          <w:cs/>
        </w:rPr>
        <w:t>โดยบริษัท</w:t>
      </w:r>
      <w:r>
        <w:rPr>
          <w:rFonts w:hint="cs"/>
          <w:cs/>
        </w:rPr>
        <w:t>ที่เกี่ยวข้องกันซึ่งเป็นผู้ให้เช่าให้คำมั่นในการต่อระยะเวลาการเช่าออกไปอีก</w:t>
      </w:r>
      <w:r>
        <w:rPr>
          <w:cs/>
        </w:rPr>
        <w:t xml:space="preserve">ครั้งละ </w:t>
      </w:r>
      <w:r w:rsidR="00C76147" w:rsidRPr="00C76147">
        <w:rPr>
          <w:lang w:val="en-US"/>
        </w:rPr>
        <w:t>30</w:t>
      </w:r>
      <w:r>
        <w:t xml:space="preserve"> </w:t>
      </w:r>
      <w:r>
        <w:rPr>
          <w:cs/>
        </w:rPr>
        <w:t>ปี</w:t>
      </w:r>
      <w:r>
        <w:rPr>
          <w:rFonts w:hint="cs"/>
          <w:cs/>
        </w:rPr>
        <w:t xml:space="preserve"> เป็นจำนวน</w:t>
      </w:r>
      <w:r w:rsidR="00826E4B">
        <w:br/>
      </w:r>
      <w:r w:rsidR="00C76147" w:rsidRPr="00C76147">
        <w:rPr>
          <w:lang w:val="en-US"/>
        </w:rPr>
        <w:t>2</w:t>
      </w:r>
      <w:r>
        <w:t xml:space="preserve"> </w:t>
      </w:r>
      <w:r>
        <w:rPr>
          <w:rFonts w:hint="cs"/>
          <w:cs/>
        </w:rPr>
        <w:t>ครั้ง โดยให้อยู่</w:t>
      </w:r>
      <w:r>
        <w:rPr>
          <w:cs/>
        </w:rPr>
        <w:t>ภายใต้เงื่อนไขและอัตราเช่าเดิม</w:t>
      </w:r>
      <w:r>
        <w:rPr>
          <w:rFonts w:hint="cs"/>
        </w:rPr>
        <w:t xml:space="preserve"> </w:t>
      </w:r>
    </w:p>
    <w:p w14:paraId="19F2508E" w14:textId="77777777" w:rsidR="00F91B1B" w:rsidRPr="00F96BFF" w:rsidRDefault="00F91B1B" w:rsidP="00D21AFE">
      <w:pPr>
        <w:pStyle w:val="Bo-Blankline"/>
        <w:ind w:right="-115"/>
      </w:pPr>
    </w:p>
    <w:p w14:paraId="00092704" w14:textId="08470A0A" w:rsidR="00F91B1B" w:rsidRDefault="00F91B1B" w:rsidP="00D21AFE">
      <w:pPr>
        <w:pStyle w:val="Bo-C1Content"/>
        <w:ind w:right="-115"/>
      </w:pPr>
      <w:r w:rsidRPr="00BD763C">
        <w:rPr>
          <w:rFonts w:hint="cs"/>
          <w:cs/>
        </w:rPr>
        <w:t xml:space="preserve">เมื่อวันที่ </w:t>
      </w:r>
      <w:r w:rsidR="00C76147" w:rsidRPr="00C76147">
        <w:rPr>
          <w:lang w:val="en-US"/>
        </w:rPr>
        <w:t>25</w:t>
      </w:r>
      <w:r w:rsidRPr="00BD763C">
        <w:rPr>
          <w:lang w:val="en-US"/>
        </w:rPr>
        <w:t xml:space="preserve"> </w:t>
      </w:r>
      <w:r w:rsidRPr="00BD763C">
        <w:rPr>
          <w:cs/>
        </w:rPr>
        <w:t>สิงหาคม</w:t>
      </w:r>
      <w:r w:rsidRPr="00BD763C">
        <w:rPr>
          <w:rFonts w:hint="cs"/>
          <w:lang w:val="en-US"/>
        </w:rPr>
        <w:t xml:space="preserve"> </w:t>
      </w:r>
      <w:r w:rsidR="00C76147" w:rsidRPr="00C76147">
        <w:rPr>
          <w:lang w:val="en-US"/>
        </w:rPr>
        <w:t>2549</w:t>
      </w:r>
      <w:r w:rsidRPr="00BD763C">
        <w:rPr>
          <w:lang w:val="en-US"/>
        </w:rPr>
        <w:t xml:space="preserve"> </w:t>
      </w:r>
      <w:r w:rsidRPr="00BD763C">
        <w:rPr>
          <w:rFonts w:hint="cs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70F1F645" w:rsidR="00C74FA0" w:rsidRDefault="00C74FA0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  <w:r>
        <w:rPr>
          <w:cs/>
          <w:lang w:val="en-US"/>
        </w:rPr>
        <w:br w:type="page"/>
      </w:r>
    </w:p>
    <w:p w14:paraId="1220ABF2" w14:textId="2503F9AA" w:rsidR="004F7299" w:rsidRDefault="00F91B1B" w:rsidP="00EC5ABA">
      <w:pPr>
        <w:pStyle w:val="Ang15"/>
        <w:tabs>
          <w:tab w:val="left" w:pos="547"/>
        </w:tabs>
      </w:pPr>
      <w:r w:rsidRPr="00BD763C">
        <w:rPr>
          <w:cs/>
        </w:rPr>
        <w:lastRenderedPageBreak/>
        <w:t>หากมีการบอกเลิกสัญญาเช่าโดยฝ่ายใดฝ่ายหนึ่ง บริษัทมีสิทธิเรียกคืนเงิน</w:t>
      </w:r>
      <w:r w:rsidRPr="00BD763C">
        <w:rPr>
          <w:rFonts w:hint="cs"/>
          <w:cs/>
        </w:rPr>
        <w:t>ค่าเช่า</w:t>
      </w:r>
      <w:r w:rsidRPr="00BD763C">
        <w:rPr>
          <w:cs/>
        </w:rPr>
        <w:t>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</w:t>
      </w:r>
      <w:r>
        <w:rPr>
          <w:cs/>
        </w:rPr>
        <w:t>บเงินค่</w:t>
      </w:r>
      <w:r>
        <w:rPr>
          <w:rFonts w:hint="cs"/>
          <w:cs/>
        </w:rPr>
        <w:t>า</w:t>
      </w:r>
      <w:r w:rsidRPr="00BD763C">
        <w:rPr>
          <w:cs/>
        </w:rPr>
        <w:t>เช่าจ่าย</w:t>
      </w:r>
      <w:r w:rsidRPr="00961988">
        <w:rPr>
          <w:spacing w:val="4"/>
          <w:cs/>
        </w:rPr>
        <w:t>ล่วงหน้า</w:t>
      </w:r>
      <w:r w:rsidRPr="00961988">
        <w:rPr>
          <w:rFonts w:hint="cs"/>
          <w:spacing w:val="4"/>
          <w:cs/>
        </w:rPr>
        <w:t xml:space="preserve"> ซึ่ง</w:t>
      </w:r>
      <w:r w:rsidRPr="00961988">
        <w:rPr>
          <w:spacing w:val="4"/>
          <w:cs/>
        </w:rPr>
        <w:t xml:space="preserve"> ณ วันที่ </w:t>
      </w:r>
      <w:r w:rsidR="00C76147" w:rsidRPr="00C76147">
        <w:rPr>
          <w:lang w:val="en-US"/>
        </w:rPr>
        <w:t>31</w:t>
      </w:r>
      <w:r w:rsidR="00231569">
        <w:t xml:space="preserve"> </w:t>
      </w:r>
      <w:r w:rsidR="00231569">
        <w:rPr>
          <w:rFonts w:hint="cs"/>
          <w:cs/>
        </w:rPr>
        <w:t>มีนาคม</w:t>
      </w:r>
      <w:r w:rsidR="00231569">
        <w:t xml:space="preserve"> </w:t>
      </w:r>
      <w:r w:rsidR="00C76147" w:rsidRPr="00C76147">
        <w:rPr>
          <w:lang w:val="en-US"/>
        </w:rPr>
        <w:t>2564</w:t>
      </w:r>
      <w:r w:rsidR="00231569">
        <w:rPr>
          <w:lang w:val="en-US"/>
        </w:rPr>
        <w:t xml:space="preserve"> </w:t>
      </w:r>
      <w:r w:rsidRPr="00961988">
        <w:rPr>
          <w:spacing w:val="4"/>
          <w:cs/>
        </w:rPr>
        <w:t>ยังไม่มีการ</w:t>
      </w:r>
      <w:r w:rsidRPr="00961988">
        <w:rPr>
          <w:spacing w:val="2"/>
          <w:cs/>
        </w:rPr>
        <w:t>ทำสัญญาจดจำนองเพื่อเป็นหลักประกันสำหรับ</w:t>
      </w:r>
      <w:r w:rsidRPr="00BD763C">
        <w:rPr>
          <w:cs/>
        </w:rPr>
        <w:t xml:space="preserve">เงินค่าเช่าจ่ายล่วงหน้า </w:t>
      </w:r>
      <w:r w:rsidRPr="00BD763C">
        <w:rPr>
          <w:rFonts w:hint="cs"/>
          <w:cs/>
        </w:rPr>
        <w:t>ซึ่ง</w:t>
      </w:r>
      <w:r w:rsidRPr="00BD763C">
        <w:rPr>
          <w:cs/>
        </w:rPr>
        <w:t>มูลค่าที่คาดว่าจะได้รับคืนของเงินค่าเช่า</w:t>
      </w:r>
      <w:r w:rsidRPr="00BD763C">
        <w:rPr>
          <w:rFonts w:hint="cs"/>
          <w:cs/>
        </w:rPr>
        <w:t>จ่ายล่วงหน้า</w:t>
      </w:r>
      <w:r w:rsidRPr="00BD763C">
        <w:rPr>
          <w:cs/>
        </w:rPr>
        <w:t>ดังกล่าว ขึ้นอยู่กับความสามารถของบริษัทดังกล่าวที่จะจ่ายชำระคืน</w:t>
      </w:r>
    </w:p>
    <w:p w14:paraId="2F49ADF1" w14:textId="77777777" w:rsidR="004F7299" w:rsidRPr="00C74FA0" w:rsidRDefault="004F7299" w:rsidP="00EC5ABA">
      <w:pPr>
        <w:pStyle w:val="Ang15"/>
        <w:tabs>
          <w:tab w:val="left" w:pos="547"/>
        </w:tabs>
        <w:rPr>
          <w:sz w:val="20"/>
          <w:szCs w:val="20"/>
        </w:rPr>
      </w:pPr>
    </w:p>
    <w:p w14:paraId="135FDC56" w14:textId="77777777"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/>
          <w:sz w:val="30"/>
          <w:szCs w:val="30"/>
          <w:cs/>
        </w:rPr>
        <w:t>สัญญาซื้อขายไฟฟ้า</w:t>
      </w:r>
    </w:p>
    <w:p w14:paraId="5F947B99" w14:textId="77777777" w:rsidR="00F91B1B" w:rsidRPr="00C61F28" w:rsidRDefault="00F91B1B" w:rsidP="00C61F28">
      <w:pPr>
        <w:pStyle w:val="Bo-Blankline"/>
      </w:pPr>
    </w:p>
    <w:p w14:paraId="5E568ACD" w14:textId="77777777" w:rsidR="00F91B1B" w:rsidRDefault="00F91B1B" w:rsidP="00F91B1B">
      <w:pPr>
        <w:pStyle w:val="Bo-C1Content"/>
      </w:pPr>
      <w:r w:rsidRPr="009B22D7">
        <w:rPr>
          <w:cs/>
        </w:rPr>
        <w:t>บริษัท</w:t>
      </w:r>
      <w:r w:rsidRPr="00B62231">
        <w:rPr>
          <w:cs/>
        </w:rPr>
        <w:t>ได้ทำสัญญาซื</w:t>
      </w:r>
      <w:r>
        <w:rPr>
          <w:cs/>
        </w:rPr>
        <w:t>้อขายไฟฟ้าและบริการกับบริษัทย่อยแห่งหนึ่ง</w:t>
      </w:r>
      <w:r w:rsidRPr="00B62231">
        <w:t xml:space="preserve"> </w:t>
      </w:r>
      <w:r>
        <w:rPr>
          <w:cs/>
        </w:rPr>
        <w:t>โดยบริษัทจะขายก</w:t>
      </w:r>
      <w:r>
        <w:rPr>
          <w:rFonts w:hint="cs"/>
          <w:cs/>
        </w:rPr>
        <w:t>๊</w:t>
      </w:r>
      <w:r w:rsidRPr="00B62231">
        <w:rPr>
          <w:cs/>
        </w:rPr>
        <w:t>าซร้อนเพื่อให้บริษัท</w:t>
      </w:r>
      <w:r>
        <w:rPr>
          <w:cs/>
        </w:rPr>
        <w:t xml:space="preserve">ย่อยนำไปใช้ผลิตไฟฟ้า </w:t>
      </w:r>
      <w:r>
        <w:rPr>
          <w:rFonts w:hint="cs"/>
          <w:cs/>
        </w:rPr>
        <w:t>และ</w:t>
      </w:r>
      <w:r w:rsidRPr="00B62231">
        <w:rPr>
          <w:cs/>
        </w:rPr>
        <w:t>บริษัท</w:t>
      </w:r>
      <w:r>
        <w:rPr>
          <w:cs/>
        </w:rPr>
        <w:t>ย่อยจะขายไฟฟ้าให้แก่บริษัท</w:t>
      </w:r>
      <w:r w:rsidRPr="00B62231">
        <w:rPr>
          <w:cs/>
        </w:rPr>
        <w:t>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3917BBBB" w14:textId="77777777" w:rsidR="00231569" w:rsidRPr="00231569" w:rsidRDefault="00231569" w:rsidP="00F91B1B">
      <w:pPr>
        <w:pStyle w:val="Bo-C1Content"/>
        <w:rPr>
          <w:sz w:val="20"/>
          <w:szCs w:val="20"/>
        </w:rPr>
      </w:pPr>
    </w:p>
    <w:p w14:paraId="5E89C5EE" w14:textId="1303074F"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</w:t>
      </w:r>
      <w:r w:rsidR="006409D6">
        <w:rPr>
          <w:rFonts w:ascii="Angsana New" w:hAnsi="Angsana New" w:hint="cs"/>
          <w:sz w:val="30"/>
          <w:szCs w:val="30"/>
          <w:cs/>
        </w:rPr>
        <w:t>ญา</w:t>
      </w:r>
      <w:r w:rsidR="008E70F1">
        <w:rPr>
          <w:rFonts w:ascii="Angsana New" w:hAnsi="Angsana New" w:hint="cs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C61F28" w:rsidRDefault="00F91B1B" w:rsidP="00C61F28">
      <w:pPr>
        <w:pStyle w:val="Bo-Blankline"/>
        <w:rPr>
          <w:cs/>
        </w:rPr>
      </w:pPr>
    </w:p>
    <w:p w14:paraId="1CF5453D" w14:textId="266D159C" w:rsidR="00F91B1B" w:rsidRDefault="00F91B1B" w:rsidP="00F91B1B">
      <w:pPr>
        <w:pStyle w:val="Bo-C1Content"/>
      </w:pPr>
      <w:r>
        <w:rPr>
          <w:rFonts w:hint="cs"/>
          <w:cs/>
        </w:rPr>
        <w:t>บริษัทและบริษัทย่อยทำสัญญา</w:t>
      </w:r>
      <w:r w:rsidR="006409D6">
        <w:rPr>
          <w:rFonts w:hint="cs"/>
          <w:cs/>
        </w:rPr>
        <w:t>บริการที่เกี่ยวข้องกับการใช้พื้นที่อาคารสำนักงานกับกิจการ</w:t>
      </w:r>
      <w:r>
        <w:rPr>
          <w:rFonts w:hint="cs"/>
          <w:cs/>
        </w:rPr>
        <w:t xml:space="preserve">ที่เกี่ยวข้องกัน กำหนดระยะเวลา </w:t>
      </w:r>
      <w:r w:rsidR="00C76147" w:rsidRPr="00C76147">
        <w:rPr>
          <w:lang w:val="en-US"/>
        </w:rPr>
        <w:t>3</w:t>
      </w:r>
      <w:r>
        <w:rPr>
          <w:rFonts w:hint="cs"/>
          <w:cs/>
        </w:rPr>
        <w:t xml:space="preserve"> ปี </w:t>
      </w:r>
      <w:r w:rsidR="006409D6">
        <w:rPr>
          <w:rFonts w:hint="cs"/>
          <w:cs/>
        </w:rPr>
        <w:t>มี</w:t>
      </w:r>
      <w:r>
        <w:rPr>
          <w:rFonts w:hint="cs"/>
          <w:cs/>
        </w:rPr>
        <w:t>รายละเอียดดังนี้</w:t>
      </w:r>
    </w:p>
    <w:p w14:paraId="086DFD8B" w14:textId="77777777" w:rsidR="00C5445E" w:rsidRDefault="00C5445E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96"/>
      </w:tblGrid>
      <w:tr w:rsidR="003539FF" w:rsidRPr="00031E80" w14:paraId="2FDF9B42" w14:textId="77777777" w:rsidTr="00884799">
        <w:tc>
          <w:tcPr>
            <w:tcW w:w="5580" w:type="dxa"/>
            <w:vAlign w:val="bottom"/>
          </w:tcPr>
          <w:p w14:paraId="7EA482CD" w14:textId="6AD7867A" w:rsidR="003539FF" w:rsidRPr="00C00005" w:rsidRDefault="003539FF" w:rsidP="002D075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A1E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76147" w:rsidRPr="00C761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C00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00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C76147" w:rsidRPr="00C761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83AF35A" w14:textId="77777777"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96875B" w14:textId="77777777" w:rsidR="003539FF" w:rsidRPr="00031E80" w:rsidRDefault="003539FF" w:rsidP="002D07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3539FF" w:rsidRPr="00031E80" w:rsidRDefault="003539FF" w:rsidP="003539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2D075F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ะ</w:t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539FF" w:rsidRPr="00031E80" w14:paraId="04486F69" w14:textId="77777777" w:rsidTr="00884799">
        <w:tc>
          <w:tcPr>
            <w:tcW w:w="5580" w:type="dxa"/>
          </w:tcPr>
          <w:p w14:paraId="30540553" w14:textId="77777777" w:rsidR="003539FF" w:rsidRPr="00031E80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D0C88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3539FF" w:rsidRPr="00031E80" w:rsidRDefault="003539FF" w:rsidP="008E29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39FF" w:rsidRPr="00031E80" w14:paraId="5FA3CF2F" w14:textId="77777777" w:rsidTr="00884799">
        <w:tc>
          <w:tcPr>
            <w:tcW w:w="5580" w:type="dxa"/>
          </w:tcPr>
          <w:p w14:paraId="69E6BB6D" w14:textId="77777777" w:rsidR="003539FF" w:rsidRPr="00242BD5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</w:t>
            </w:r>
            <w:r w:rsidR="004D32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ที่ยกเลิกไม่ได้</w:t>
            </w:r>
          </w:p>
        </w:tc>
        <w:tc>
          <w:tcPr>
            <w:tcW w:w="270" w:type="dxa"/>
          </w:tcPr>
          <w:p w14:paraId="53B12BD9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EC0936" w14:textId="77777777"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8A1" w:rsidRPr="006479D0" w14:paraId="6C60D8AF" w14:textId="77777777" w:rsidTr="00D755E7">
        <w:tc>
          <w:tcPr>
            <w:tcW w:w="5580" w:type="dxa"/>
          </w:tcPr>
          <w:p w14:paraId="2A502B19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60921C92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5EF99C" w14:textId="10803C0A" w:rsidR="004678A1" w:rsidRPr="00020D75" w:rsidRDefault="00C76147" w:rsidP="004678A1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018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</w:p>
        </w:tc>
        <w:tc>
          <w:tcPr>
            <w:tcW w:w="270" w:type="dxa"/>
          </w:tcPr>
          <w:p w14:paraId="369AB714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131B5ABD" w:rsidR="004678A1" w:rsidRPr="00020D75" w:rsidRDefault="00C76147" w:rsidP="004678A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4018E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</w:tr>
      <w:tr w:rsidR="004678A1" w:rsidRPr="006479D0" w14:paraId="4E3C2EC3" w14:textId="77777777" w:rsidTr="00D755E7">
        <w:tc>
          <w:tcPr>
            <w:tcW w:w="5580" w:type="dxa"/>
          </w:tcPr>
          <w:p w14:paraId="5A65A5A3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14:paraId="089045FF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1D9EAB5" w14:textId="7198947D" w:rsidR="004678A1" w:rsidRPr="00020D75" w:rsidRDefault="00C76147" w:rsidP="004678A1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018E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</w:tcPr>
          <w:p w14:paraId="400DD588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6D695C9C" w:rsidR="004678A1" w:rsidRPr="00020D75" w:rsidRDefault="00C76147" w:rsidP="004678A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018EC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890</w:t>
            </w:r>
          </w:p>
        </w:tc>
      </w:tr>
      <w:tr w:rsidR="004678A1" w:rsidRPr="00031E80" w14:paraId="530480A0" w14:textId="77777777" w:rsidTr="00D755E7">
        <w:tc>
          <w:tcPr>
            <w:tcW w:w="5580" w:type="dxa"/>
          </w:tcPr>
          <w:p w14:paraId="75DABEA3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3D05E36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67C60884" w:rsidR="004678A1" w:rsidRPr="00020D75" w:rsidRDefault="00C76147" w:rsidP="004678A1">
            <w:pPr>
              <w:tabs>
                <w:tab w:val="decimal" w:pos="11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 w:rsidR="004018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703</w:t>
            </w:r>
          </w:p>
        </w:tc>
        <w:tc>
          <w:tcPr>
            <w:tcW w:w="270" w:type="dxa"/>
          </w:tcPr>
          <w:p w14:paraId="65B31BD3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30CC3066" w:rsidR="004678A1" w:rsidRPr="00020D75" w:rsidRDefault="00C76147" w:rsidP="004678A1">
            <w:pPr>
              <w:tabs>
                <w:tab w:val="decimal" w:pos="11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4018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</w:t>
            </w:r>
          </w:p>
        </w:tc>
      </w:tr>
    </w:tbl>
    <w:p w14:paraId="6EC76C8A" w14:textId="77777777" w:rsidR="00F91B1B" w:rsidRPr="002D33BA" w:rsidRDefault="00F91B1B" w:rsidP="002D33BA">
      <w:pPr>
        <w:pStyle w:val="Ang15"/>
        <w:tabs>
          <w:tab w:val="left" w:pos="547"/>
        </w:tabs>
        <w:rPr>
          <w:sz w:val="20"/>
          <w:szCs w:val="20"/>
        </w:rPr>
      </w:pPr>
    </w:p>
    <w:p w14:paraId="739BD1FB" w14:textId="76E55CD6" w:rsidR="00F91B1B" w:rsidRPr="009348BD" w:rsidRDefault="00F91B1B" w:rsidP="00F91B1B">
      <w:pPr>
        <w:pStyle w:val="Bo-Blankline"/>
        <w:ind w:left="547"/>
        <w:jc w:val="thaiDistribute"/>
        <w:rPr>
          <w:lang w:val="en-US"/>
        </w:rPr>
      </w:pPr>
      <w:r w:rsidRPr="00F32353">
        <w:rPr>
          <w:rFonts w:hint="cs"/>
          <w:spacing w:val="-2"/>
          <w:sz w:val="30"/>
          <w:szCs w:val="30"/>
          <w:cs/>
          <w:lang w:val="en-US"/>
        </w:rPr>
        <w:t>บริษัทย่อยหลายแห่งได้ทำ</w:t>
      </w:r>
      <w:r w:rsidRPr="00F32353">
        <w:rPr>
          <w:rFonts w:hint="cs"/>
          <w:spacing w:val="-2"/>
          <w:sz w:val="30"/>
          <w:szCs w:val="30"/>
          <w:cs/>
        </w:rPr>
        <w:t>สัญญาเช่า</w:t>
      </w:r>
      <w:r w:rsidRPr="004D31E8">
        <w:rPr>
          <w:rFonts w:hint="cs"/>
          <w:spacing w:val="-2"/>
          <w:sz w:val="30"/>
          <w:szCs w:val="30"/>
          <w:cs/>
        </w:rPr>
        <w:t>ที่ดินหลายฉบับ</w:t>
      </w:r>
      <w:r>
        <w:rPr>
          <w:rFonts w:hint="cs"/>
          <w:spacing w:val="-2"/>
          <w:sz w:val="30"/>
          <w:szCs w:val="30"/>
          <w:cs/>
        </w:rPr>
        <w:t>กับบริษัทที่เกี่ยวข้องกันโดยระบุว่าผู้เช่า</w:t>
      </w:r>
      <w:r w:rsidRPr="004D31E8">
        <w:rPr>
          <w:rFonts w:hint="cs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>
        <w:rPr>
          <w:rFonts w:hint="cs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C76147" w:rsidRPr="00C76147">
        <w:rPr>
          <w:sz w:val="30"/>
          <w:szCs w:val="30"/>
          <w:lang w:val="en-US"/>
        </w:rPr>
        <w:t>31</w:t>
      </w:r>
      <w:r w:rsidR="00C00005">
        <w:rPr>
          <w:sz w:val="30"/>
          <w:szCs w:val="30"/>
          <w:lang w:val="en-US"/>
        </w:rPr>
        <w:t xml:space="preserve"> </w:t>
      </w:r>
      <w:r w:rsidR="00C00005">
        <w:rPr>
          <w:rFonts w:hint="cs"/>
          <w:sz w:val="30"/>
          <w:szCs w:val="30"/>
          <w:cs/>
          <w:lang w:val="en-US"/>
        </w:rPr>
        <w:t>มีนาคม</w:t>
      </w:r>
      <w:r w:rsidR="00782C32">
        <w:rPr>
          <w:rFonts w:hint="cs"/>
          <w:sz w:val="30"/>
          <w:szCs w:val="30"/>
          <w:cs/>
        </w:rPr>
        <w:t xml:space="preserve"> </w:t>
      </w:r>
      <w:r w:rsidR="00C76147" w:rsidRPr="00C76147">
        <w:rPr>
          <w:sz w:val="30"/>
          <w:szCs w:val="30"/>
          <w:lang w:val="en-US"/>
        </w:rPr>
        <w:t>2564</w:t>
      </w:r>
      <w:r w:rsidR="00782C32" w:rsidRPr="003D4D4A">
        <w:rPr>
          <w:rFonts w:hint="cs"/>
          <w:sz w:val="30"/>
          <w:szCs w:val="30"/>
          <w:cs/>
        </w:rPr>
        <w:t xml:space="preserve"> เป็นจำนวน</w:t>
      </w:r>
      <w:r w:rsidR="00782C32" w:rsidRPr="003D4D4A">
        <w:rPr>
          <w:sz w:val="30"/>
          <w:szCs w:val="30"/>
        </w:rPr>
        <w:t xml:space="preserve"> </w:t>
      </w:r>
      <w:r w:rsidR="00C76147" w:rsidRPr="00C76147">
        <w:rPr>
          <w:sz w:val="30"/>
          <w:szCs w:val="30"/>
          <w:lang w:val="en-US"/>
        </w:rPr>
        <w:t>292</w:t>
      </w:r>
      <w:r w:rsidR="00F51B9F">
        <w:rPr>
          <w:sz w:val="30"/>
          <w:szCs w:val="30"/>
        </w:rPr>
        <w:t>.</w:t>
      </w:r>
      <w:r w:rsidR="00C76147" w:rsidRPr="00C76147">
        <w:rPr>
          <w:sz w:val="30"/>
          <w:szCs w:val="30"/>
          <w:lang w:val="en-US"/>
        </w:rPr>
        <w:t>5</w:t>
      </w:r>
      <w:r w:rsidR="00782C32" w:rsidRPr="003D4D4A">
        <w:rPr>
          <w:rFonts w:hint="cs"/>
          <w:sz w:val="30"/>
          <w:szCs w:val="30"/>
          <w:cs/>
        </w:rPr>
        <w:t xml:space="preserve"> ล้าน</w:t>
      </w:r>
      <w:r w:rsidR="00782C32" w:rsidRPr="00FE0738">
        <w:rPr>
          <w:rFonts w:hint="cs"/>
          <w:sz w:val="30"/>
          <w:szCs w:val="30"/>
          <w:cs/>
        </w:rPr>
        <w:t xml:space="preserve">บาท </w:t>
      </w:r>
      <w:r w:rsidRPr="00FE0738">
        <w:rPr>
          <w:i/>
          <w:iCs/>
          <w:sz w:val="30"/>
          <w:szCs w:val="30"/>
          <w:lang w:val="en-US"/>
        </w:rPr>
        <w:t>(</w:t>
      </w:r>
      <w:r w:rsidR="00C76147" w:rsidRPr="00C76147">
        <w:rPr>
          <w:i/>
          <w:iCs/>
          <w:sz w:val="30"/>
          <w:szCs w:val="30"/>
          <w:lang w:val="en-US"/>
        </w:rPr>
        <w:t>31</w:t>
      </w:r>
      <w:r w:rsidR="00782C32" w:rsidRPr="00782C32">
        <w:rPr>
          <w:i/>
          <w:iCs/>
          <w:sz w:val="30"/>
          <w:szCs w:val="30"/>
        </w:rPr>
        <w:t xml:space="preserve"> </w:t>
      </w:r>
      <w:r w:rsidR="00782C32" w:rsidRPr="00782C32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C76147" w:rsidRPr="00C76147">
        <w:rPr>
          <w:i/>
          <w:iCs/>
          <w:sz w:val="30"/>
          <w:szCs w:val="30"/>
          <w:lang w:val="en-US"/>
        </w:rPr>
        <w:t>2563</w:t>
      </w:r>
      <w:r w:rsidRPr="00FE0738">
        <w:rPr>
          <w:i/>
          <w:iCs/>
          <w:sz w:val="30"/>
          <w:szCs w:val="30"/>
          <w:lang w:val="en-US"/>
        </w:rPr>
        <w:t>:</w:t>
      </w:r>
      <w:r w:rsidR="00FC0A5B">
        <w:rPr>
          <w:i/>
          <w:iCs/>
          <w:sz w:val="30"/>
          <w:szCs w:val="30"/>
          <w:lang w:val="en-US"/>
        </w:rPr>
        <w:t xml:space="preserve"> </w:t>
      </w:r>
      <w:r w:rsidR="00C76147" w:rsidRPr="00C76147">
        <w:rPr>
          <w:i/>
          <w:iCs/>
          <w:sz w:val="30"/>
          <w:szCs w:val="30"/>
          <w:lang w:val="en-US"/>
        </w:rPr>
        <w:t>294</w:t>
      </w:r>
      <w:r w:rsidR="004F7299">
        <w:rPr>
          <w:i/>
          <w:iCs/>
          <w:sz w:val="30"/>
          <w:szCs w:val="30"/>
          <w:lang w:val="en-US"/>
        </w:rPr>
        <w:t>.</w:t>
      </w:r>
      <w:r w:rsidR="00C76147" w:rsidRPr="00C76147">
        <w:rPr>
          <w:i/>
          <w:iCs/>
          <w:sz w:val="30"/>
          <w:szCs w:val="30"/>
          <w:lang w:val="en-US"/>
        </w:rPr>
        <w:t>6</w:t>
      </w:r>
      <w:r>
        <w:rPr>
          <w:i/>
          <w:iCs/>
          <w:sz w:val="30"/>
          <w:szCs w:val="30"/>
          <w:lang w:val="en-US"/>
        </w:rPr>
        <w:t xml:space="preserve"> </w:t>
      </w:r>
      <w:r>
        <w:rPr>
          <w:rFonts w:hint="cs"/>
          <w:i/>
          <w:iCs/>
          <w:sz w:val="30"/>
          <w:szCs w:val="30"/>
          <w:cs/>
          <w:lang w:val="en-US"/>
        </w:rPr>
        <w:t>ล้านบาท</w:t>
      </w:r>
      <w:r w:rsidRPr="00FE0738">
        <w:rPr>
          <w:rFonts w:hint="cs"/>
          <w:i/>
          <w:iCs/>
          <w:sz w:val="30"/>
          <w:szCs w:val="30"/>
          <w:cs/>
          <w:lang w:val="en-US"/>
        </w:rPr>
        <w:t>)</w:t>
      </w:r>
      <w:r w:rsidR="009348BD">
        <w:rPr>
          <w:rFonts w:hint="cs"/>
          <w:i/>
          <w:iCs/>
          <w:sz w:val="30"/>
          <w:szCs w:val="30"/>
          <w:cs/>
          <w:lang w:val="en-US"/>
        </w:rPr>
        <w:t xml:space="preserve"> </w:t>
      </w:r>
    </w:p>
    <w:p w14:paraId="3BD38118" w14:textId="77777777" w:rsidR="008B59B5" w:rsidRDefault="008B59B5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3C0C59C0" w14:textId="52C0CD76" w:rsidR="00204756" w:rsidRDefault="002A3A8C" w:rsidP="00646CB5">
      <w:pPr>
        <w:pStyle w:val="Caption"/>
        <w:ind w:hanging="900"/>
      </w:pPr>
      <w:r>
        <w:rPr>
          <w:rFonts w:hint="cs"/>
          <w:cs/>
        </w:rPr>
        <w:lastRenderedPageBreak/>
        <w:t>ลูกหนี้การค้า</w:t>
      </w:r>
    </w:p>
    <w:p w14:paraId="40DBE108" w14:textId="77777777" w:rsidR="00FA7ADF" w:rsidRPr="002D33BA" w:rsidRDefault="00FA7ADF" w:rsidP="002D33BA">
      <w:pPr>
        <w:pStyle w:val="Ang15"/>
        <w:tabs>
          <w:tab w:val="left" w:pos="547"/>
        </w:tabs>
        <w:rPr>
          <w:sz w:val="20"/>
          <w:szCs w:val="20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1260"/>
        <w:gridCol w:w="180"/>
        <w:gridCol w:w="1260"/>
        <w:gridCol w:w="178"/>
        <w:gridCol w:w="1262"/>
        <w:gridCol w:w="180"/>
        <w:gridCol w:w="1358"/>
      </w:tblGrid>
      <w:tr w:rsidR="00147E88" w:rsidRPr="00147E88" w14:paraId="46C4B5BB" w14:textId="77777777" w:rsidTr="00147E88">
        <w:trPr>
          <w:cantSplit/>
          <w:tblHeader/>
        </w:trPr>
        <w:tc>
          <w:tcPr>
            <w:tcW w:w="2520" w:type="dxa"/>
            <w:vAlign w:val="bottom"/>
            <w:hideMark/>
          </w:tcPr>
          <w:p w14:paraId="0663A064" w14:textId="6FE6E4F6" w:rsidR="00147E88" w:rsidRPr="00147E88" w:rsidRDefault="00147E88" w:rsidP="00DF34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EC1F9A" w14:textId="77777777" w:rsidR="00147E88" w:rsidRPr="00147E88" w:rsidRDefault="00147E88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70CC8FD" w14:textId="01F36165" w:rsidR="00147E88" w:rsidRPr="00147E88" w:rsidRDefault="00147E88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47E8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00875AC7" w14:textId="77777777" w:rsidR="00147E88" w:rsidRPr="00147E88" w:rsidRDefault="00147E88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vAlign w:val="bottom"/>
          </w:tcPr>
          <w:p w14:paraId="63B235BE" w14:textId="64D7732A" w:rsidR="00147E88" w:rsidRPr="00147E88" w:rsidRDefault="00147E88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147E8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47E88" w:rsidRPr="00147E88" w14:paraId="48BF1D8A" w14:textId="77777777" w:rsidTr="00147E88">
        <w:trPr>
          <w:cantSplit/>
          <w:tblHeader/>
        </w:trPr>
        <w:tc>
          <w:tcPr>
            <w:tcW w:w="2520" w:type="dxa"/>
            <w:vAlign w:val="bottom"/>
          </w:tcPr>
          <w:p w14:paraId="037CA7F8" w14:textId="191FB170" w:rsidR="00147E88" w:rsidRPr="00147E88" w:rsidRDefault="00147E88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141990" w14:textId="77777777" w:rsidR="00147E88" w:rsidRPr="00147E88" w:rsidRDefault="00147E88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044912F" w14:textId="16434356" w:rsidR="00147E88" w:rsidRPr="00147E88" w:rsidRDefault="00C76147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4182ABD7" w14:textId="77777777" w:rsidR="00147E88" w:rsidRPr="00147E88" w:rsidRDefault="00147E88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0722EF" w14:textId="5FED3E4A" w:rsidR="00147E88" w:rsidRPr="00147E88" w:rsidRDefault="00C76147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78" w:type="dxa"/>
          </w:tcPr>
          <w:p w14:paraId="25D3FDC6" w14:textId="77777777" w:rsidR="00147E88" w:rsidRPr="00147E88" w:rsidRDefault="00147E88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50BB4B54" w14:textId="3E29BEFA" w:rsidR="00147E88" w:rsidRPr="00147E88" w:rsidRDefault="00C76147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3C45AA69" w14:textId="77777777" w:rsidR="00147E88" w:rsidRPr="00147E88" w:rsidRDefault="00147E88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14:paraId="57A75044" w14:textId="576796E9" w:rsidR="00147E88" w:rsidRPr="00147E88" w:rsidRDefault="00C76147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47E88" w:rsidRPr="00147E88" w14:paraId="004C1ADE" w14:textId="77777777" w:rsidTr="00147E88">
        <w:trPr>
          <w:cantSplit/>
          <w:tblHeader/>
        </w:trPr>
        <w:tc>
          <w:tcPr>
            <w:tcW w:w="2520" w:type="dxa"/>
            <w:vAlign w:val="bottom"/>
          </w:tcPr>
          <w:p w14:paraId="20202A38" w14:textId="77777777" w:rsidR="00147E88" w:rsidRPr="00147E88" w:rsidRDefault="00147E88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8A94F88" w14:textId="193B213F" w:rsidR="00147E88" w:rsidRPr="00147E88" w:rsidRDefault="00147E88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47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D005A92" w14:textId="1326C99C" w:rsidR="00147E88" w:rsidRPr="00147E88" w:rsidRDefault="00C76147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619F5DAA" w14:textId="77777777" w:rsidR="00147E88" w:rsidRPr="00147E88" w:rsidRDefault="00147E88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9D93FAA" w14:textId="7803D5AF" w:rsidR="00147E88" w:rsidRPr="00147E88" w:rsidRDefault="00C76147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5E6C2EBA" w14:textId="77777777" w:rsidR="00147E88" w:rsidRPr="00147E88" w:rsidRDefault="00147E88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77498AD4" w14:textId="45AAB009" w:rsidR="00147E88" w:rsidRPr="00147E88" w:rsidRDefault="00C76147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5B5FF17B" w14:textId="77777777" w:rsidR="00147E88" w:rsidRPr="00147E88" w:rsidRDefault="00147E88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14:paraId="0ABFEF4D" w14:textId="137D46CD" w:rsidR="00147E88" w:rsidRPr="00147E88" w:rsidRDefault="00C76147" w:rsidP="00211A8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47E88" w:rsidRPr="00147E88" w14:paraId="7722E06C" w14:textId="77777777" w:rsidTr="00147E88">
        <w:trPr>
          <w:cantSplit/>
          <w:tblHeader/>
        </w:trPr>
        <w:tc>
          <w:tcPr>
            <w:tcW w:w="2520" w:type="dxa"/>
            <w:vAlign w:val="bottom"/>
            <w:hideMark/>
          </w:tcPr>
          <w:p w14:paraId="66DD12FE" w14:textId="77777777" w:rsidR="00147E88" w:rsidRPr="00147E88" w:rsidRDefault="00147E88" w:rsidP="00DF34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24263" w14:textId="77777777" w:rsidR="00147E88" w:rsidRPr="00147E88" w:rsidRDefault="00147E88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8" w:type="dxa"/>
            <w:gridSpan w:val="7"/>
            <w:vAlign w:val="bottom"/>
            <w:hideMark/>
          </w:tcPr>
          <w:p w14:paraId="4A2E8EA3" w14:textId="225CE88E" w:rsidR="00147E88" w:rsidRPr="00147E88" w:rsidRDefault="00147E88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147E88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7E88" w:rsidRPr="00147E88" w14:paraId="0A9F236A" w14:textId="77777777" w:rsidTr="00D71C0D">
        <w:trPr>
          <w:cantSplit/>
        </w:trPr>
        <w:tc>
          <w:tcPr>
            <w:tcW w:w="2520" w:type="dxa"/>
          </w:tcPr>
          <w:p w14:paraId="5487F1A4" w14:textId="25B0C92F" w:rsidR="00147E88" w:rsidRPr="00147E88" w:rsidRDefault="00147E88" w:rsidP="00DF34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47E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3644B6B" w14:textId="71A253F6" w:rsidR="00147E88" w:rsidRPr="00147E88" w:rsidRDefault="005C6430" w:rsidP="00147E8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7E4DF279" w14:textId="381DDC1F" w:rsidR="00147E88" w:rsidRPr="00147E88" w:rsidRDefault="00C76147" w:rsidP="00DF341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771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  <w:tc>
          <w:tcPr>
            <w:tcW w:w="180" w:type="dxa"/>
          </w:tcPr>
          <w:p w14:paraId="0F5BFA41" w14:textId="77777777" w:rsidR="00147E88" w:rsidRPr="00147E88" w:rsidRDefault="00147E88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C5179" w14:textId="12354BE5" w:rsidR="00147E88" w:rsidRPr="00147E88" w:rsidRDefault="00C76147" w:rsidP="00BD472C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080</w:t>
            </w:r>
          </w:p>
        </w:tc>
        <w:tc>
          <w:tcPr>
            <w:tcW w:w="178" w:type="dxa"/>
          </w:tcPr>
          <w:p w14:paraId="45EE8232" w14:textId="77777777" w:rsidR="00147E88" w:rsidRPr="00147E88" w:rsidRDefault="00147E88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A059FF0" w14:textId="420793DD" w:rsidR="00147E88" w:rsidRPr="00147E88" w:rsidRDefault="00C76147" w:rsidP="008E64C7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4C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D55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64C7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="002D55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64C7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80" w:type="dxa"/>
          </w:tcPr>
          <w:p w14:paraId="74D5A9FA" w14:textId="77777777" w:rsidR="00147E88" w:rsidRPr="00147E88" w:rsidRDefault="00147E88" w:rsidP="00DF3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</w:tcPr>
          <w:p w14:paraId="43E6DC53" w14:textId="61369330" w:rsidR="00147E88" w:rsidRPr="00147E88" w:rsidRDefault="00C76147" w:rsidP="00DF341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</w:tr>
      <w:tr w:rsidR="00147E88" w:rsidRPr="00147E88" w14:paraId="2B47C561" w14:textId="77777777" w:rsidTr="00D71C0D">
        <w:trPr>
          <w:cantSplit/>
        </w:trPr>
        <w:tc>
          <w:tcPr>
            <w:tcW w:w="2520" w:type="dxa"/>
          </w:tcPr>
          <w:p w14:paraId="026146E7" w14:textId="00796FA3" w:rsidR="00147E88" w:rsidRPr="00147E88" w:rsidRDefault="00147E88" w:rsidP="00DF34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E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="002D55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7E8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5BD0EC83" w14:textId="77777777" w:rsidR="00147E88" w:rsidRPr="00147E88" w:rsidRDefault="00147E88" w:rsidP="00DF341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E9C1CA" w14:textId="7E5F2810" w:rsidR="00147E88" w:rsidRPr="00147E88" w:rsidRDefault="00C76147" w:rsidP="00DF341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C6430">
              <w:rPr>
                <w:rFonts w:asciiTheme="majorBidi" w:hAnsiTheme="majorBidi" w:cstheme="majorBidi"/>
                <w:sz w:val="30"/>
                <w:szCs w:val="30"/>
              </w:rPr>
              <w:t>,901,105</w:t>
            </w:r>
          </w:p>
        </w:tc>
        <w:tc>
          <w:tcPr>
            <w:tcW w:w="180" w:type="dxa"/>
          </w:tcPr>
          <w:p w14:paraId="6ABC533A" w14:textId="77777777" w:rsidR="00147E88" w:rsidRPr="00147E88" w:rsidRDefault="00147E88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D1B7AE" w14:textId="1DCA72DC" w:rsidR="00147E88" w:rsidRPr="00147E88" w:rsidRDefault="00C76147" w:rsidP="00BD472C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178" w:type="dxa"/>
          </w:tcPr>
          <w:p w14:paraId="69805F5B" w14:textId="77777777" w:rsidR="00147E88" w:rsidRPr="00147E88" w:rsidRDefault="00147E88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7CD71B65" w14:textId="2F20A2F4" w:rsidR="00147E88" w:rsidRPr="008E64C7" w:rsidRDefault="00C76147" w:rsidP="008E64C7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64C7">
              <w:rPr>
                <w:rFonts w:asciiTheme="majorBidi" w:hAnsiTheme="majorBidi" w:cstheme="majorBidi"/>
                <w:sz w:val="30"/>
                <w:szCs w:val="30"/>
              </w:rPr>
              <w:t>981</w:t>
            </w:r>
            <w:r w:rsidR="002D55EC" w:rsidRPr="008E64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64C7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80" w:type="dxa"/>
          </w:tcPr>
          <w:p w14:paraId="6342DCC3" w14:textId="77777777" w:rsidR="00147E88" w:rsidRPr="00147E88" w:rsidRDefault="00147E88" w:rsidP="00DF3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71C1469" w14:textId="4710BF7A" w:rsidR="00147E88" w:rsidRPr="00147E88" w:rsidRDefault="00C76147" w:rsidP="00DF341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</w:tr>
      <w:tr w:rsidR="00147E88" w:rsidRPr="00147E88" w14:paraId="442F47FB" w14:textId="77777777" w:rsidTr="00D71C0D">
        <w:trPr>
          <w:cantSplit/>
        </w:trPr>
        <w:tc>
          <w:tcPr>
            <w:tcW w:w="2520" w:type="dxa"/>
          </w:tcPr>
          <w:p w14:paraId="5F59FBA6" w14:textId="44D13481" w:rsidR="00147E88" w:rsidRPr="00147E88" w:rsidRDefault="00147E88" w:rsidP="00DF34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7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5343D4F" w14:textId="77777777" w:rsidR="00147E88" w:rsidRPr="00147E88" w:rsidRDefault="00147E88" w:rsidP="00DF341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A17F669" w14:textId="6C8686EC" w:rsidR="00147E88" w:rsidRPr="00E84407" w:rsidRDefault="00C76147" w:rsidP="00DF341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44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3771CD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44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5C6430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02,430</w:t>
            </w:r>
          </w:p>
        </w:tc>
        <w:tc>
          <w:tcPr>
            <w:tcW w:w="180" w:type="dxa"/>
          </w:tcPr>
          <w:p w14:paraId="2454CB39" w14:textId="77777777" w:rsidR="00147E88" w:rsidRPr="00E84407" w:rsidRDefault="00147E88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052292" w14:textId="645D34EC" w:rsidR="00147E88" w:rsidRPr="00E84407" w:rsidRDefault="00C76147" w:rsidP="00BD472C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44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147E88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44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740</w:t>
            </w:r>
            <w:r w:rsidR="00147E88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44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178" w:type="dxa"/>
          </w:tcPr>
          <w:p w14:paraId="340C2537" w14:textId="77777777" w:rsidR="00147E88" w:rsidRPr="00E84407" w:rsidRDefault="00147E88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50FC7137" w14:textId="0C4BA91D" w:rsidR="00147E88" w:rsidRPr="008E64C7" w:rsidRDefault="00C76147" w:rsidP="008E64C7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64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D55EC" w:rsidRPr="008E64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E64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669</w:t>
            </w:r>
            <w:r w:rsidR="002D55EC" w:rsidRPr="008E64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E64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</w:p>
        </w:tc>
        <w:tc>
          <w:tcPr>
            <w:tcW w:w="180" w:type="dxa"/>
          </w:tcPr>
          <w:p w14:paraId="7F903AB2" w14:textId="77777777" w:rsidR="00147E88" w:rsidRPr="00E84407" w:rsidRDefault="00147E88" w:rsidP="00DF341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5B28B832" w14:textId="11531BDA" w:rsidR="00147E88" w:rsidRPr="00E84407" w:rsidRDefault="00C76147" w:rsidP="00DF341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44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147E88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44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  <w:r w:rsidR="00147E88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44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  <w:tr w:rsidR="00147E88" w:rsidRPr="00147E88" w14:paraId="11AE5C7A" w14:textId="77777777" w:rsidTr="00D71C0D">
        <w:trPr>
          <w:cantSplit/>
        </w:trPr>
        <w:tc>
          <w:tcPr>
            <w:tcW w:w="2520" w:type="dxa"/>
          </w:tcPr>
          <w:p w14:paraId="58C1536D" w14:textId="133DA37E" w:rsidR="00147E88" w:rsidRPr="00147E88" w:rsidRDefault="00147E88" w:rsidP="00117C4A">
            <w:pPr>
              <w:tabs>
                <w:tab w:val="left" w:pos="450"/>
              </w:tabs>
              <w:spacing w:line="240" w:lineRule="atLeast"/>
              <w:ind w:left="336" w:right="6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C4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="00D71C0D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="00D71C0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ครดิตที่คาดว่าจะเกิดขึ้น</w:t>
            </w:r>
          </w:p>
        </w:tc>
        <w:tc>
          <w:tcPr>
            <w:tcW w:w="990" w:type="dxa"/>
          </w:tcPr>
          <w:p w14:paraId="774C148B" w14:textId="77777777" w:rsidR="00147E88" w:rsidRPr="00147E88" w:rsidRDefault="00147E88" w:rsidP="00DF341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A72B0" w14:textId="40698B5B" w:rsidR="00147E88" w:rsidRPr="001A5A00" w:rsidRDefault="003771CD" w:rsidP="001A5A00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76147"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Pr="001A5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76147"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  <w:r w:rsidRPr="001A5A0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4FE879B" w14:textId="77777777" w:rsidR="00147E88" w:rsidRPr="00147E88" w:rsidRDefault="00147E88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A50B97" w14:textId="1AB670B2" w:rsidR="00147E88" w:rsidRPr="002D55EC" w:rsidRDefault="00147E88" w:rsidP="002D55EC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55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C76147"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2D5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76147"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  <w:r w:rsidRPr="002D55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8" w:type="dxa"/>
          </w:tcPr>
          <w:p w14:paraId="7DBA883A" w14:textId="77777777" w:rsidR="00147E88" w:rsidRPr="00147E88" w:rsidRDefault="00147E88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78091A3E" w14:textId="0F1FF21E" w:rsidR="00147E88" w:rsidRPr="00147E88" w:rsidRDefault="002D55EC" w:rsidP="008E64C7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76147"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76147"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040C26C" w14:textId="77777777" w:rsidR="00147E88" w:rsidRPr="00147E88" w:rsidRDefault="00147E88" w:rsidP="00DF3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F6F737E" w14:textId="434BEBF9" w:rsidR="00147E88" w:rsidRPr="00147E88" w:rsidRDefault="00147E88" w:rsidP="008E64C7">
            <w:pPr>
              <w:tabs>
                <w:tab w:val="decimal" w:pos="120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E8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76147"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76147" w:rsidRPr="008E64C7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Pr="00147E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7E88" w:rsidRPr="00147E88" w14:paraId="37F46A86" w14:textId="77777777" w:rsidTr="00D71C0D">
        <w:trPr>
          <w:cantSplit/>
        </w:trPr>
        <w:tc>
          <w:tcPr>
            <w:tcW w:w="2520" w:type="dxa"/>
          </w:tcPr>
          <w:p w14:paraId="4D7D3525" w14:textId="299F5A01" w:rsidR="00147E88" w:rsidRPr="00147E88" w:rsidRDefault="00147E88" w:rsidP="00DF341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7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C1BEBC7" w14:textId="77777777" w:rsidR="00147E88" w:rsidRPr="00147E88" w:rsidRDefault="00147E88" w:rsidP="00DF341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C9CB0" w14:textId="23AEDDE0" w:rsidR="00147E88" w:rsidRPr="00147E88" w:rsidRDefault="00C76147" w:rsidP="00DF341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3771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5C64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39,177</w:t>
            </w:r>
          </w:p>
        </w:tc>
        <w:tc>
          <w:tcPr>
            <w:tcW w:w="180" w:type="dxa"/>
          </w:tcPr>
          <w:p w14:paraId="7CC3FA61" w14:textId="77777777" w:rsidR="00147E88" w:rsidRPr="00147E88" w:rsidRDefault="00147E88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95167" w14:textId="24B9F501" w:rsidR="00147E88" w:rsidRPr="00147E88" w:rsidRDefault="00C76147" w:rsidP="00BD472C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147E88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675</w:t>
            </w:r>
            <w:r w:rsidR="00147E88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178" w:type="dxa"/>
          </w:tcPr>
          <w:p w14:paraId="3464A121" w14:textId="77777777" w:rsidR="00147E88" w:rsidRPr="00147E88" w:rsidRDefault="00147E88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386381F" w14:textId="488B6614" w:rsidR="00147E88" w:rsidRPr="00147E88" w:rsidRDefault="00C76147" w:rsidP="008E64C7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4D3C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E64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  <w:r w:rsidR="004D3C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997</w:t>
            </w:r>
          </w:p>
        </w:tc>
        <w:tc>
          <w:tcPr>
            <w:tcW w:w="180" w:type="dxa"/>
          </w:tcPr>
          <w:p w14:paraId="1F23BB88" w14:textId="77777777" w:rsidR="00147E88" w:rsidRPr="00147E88" w:rsidRDefault="00147E88" w:rsidP="00DF341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38DE01B6" w14:textId="45F1AFA6" w:rsidR="00147E88" w:rsidRPr="00147E88" w:rsidRDefault="00C76147" w:rsidP="00DF341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147E88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</w:t>
            </w:r>
            <w:r w:rsidR="00147E88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</w:p>
        </w:tc>
      </w:tr>
    </w:tbl>
    <w:p w14:paraId="3C44E90E" w14:textId="235EA20C" w:rsidR="00D6376B" w:rsidRDefault="00D6376B" w:rsidP="008B59B5">
      <w:pPr>
        <w:pStyle w:val="Bo-Blankline"/>
      </w:pPr>
    </w:p>
    <w:p w14:paraId="54A94ADB" w14:textId="77777777" w:rsidR="00147E88" w:rsidRDefault="00147E88" w:rsidP="00147E88">
      <w:pPr>
        <w:pStyle w:val="Bo-C1Content"/>
        <w:tabs>
          <w:tab w:val="left" w:pos="547"/>
        </w:tabs>
      </w:pPr>
      <w:r w:rsidRPr="0018439B">
        <w:rPr>
          <w:rFonts w:hint="cs"/>
          <w:cs/>
        </w:rPr>
        <w:t>การวิเคราะห์อายุของลูกหนี้การค้า</w:t>
      </w:r>
      <w:r>
        <w:t xml:space="preserve"> </w:t>
      </w:r>
      <w:r w:rsidRPr="0018439B">
        <w:rPr>
          <w:rFonts w:hint="cs"/>
          <w:cs/>
        </w:rPr>
        <w:t>มีดังนี้</w:t>
      </w:r>
    </w:p>
    <w:p w14:paraId="5CA8587C" w14:textId="77777777" w:rsidR="00147E88" w:rsidRDefault="00147E88" w:rsidP="008B59B5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00"/>
        <w:gridCol w:w="238"/>
        <w:gridCol w:w="1203"/>
        <w:gridCol w:w="270"/>
        <w:gridCol w:w="1252"/>
        <w:gridCol w:w="242"/>
        <w:gridCol w:w="1355"/>
      </w:tblGrid>
      <w:tr w:rsidR="00147E88" w:rsidRPr="00744476" w14:paraId="251F554B" w14:textId="77777777" w:rsidTr="00983707">
        <w:trPr>
          <w:tblHeader/>
        </w:trPr>
        <w:tc>
          <w:tcPr>
            <w:tcW w:w="3420" w:type="dxa"/>
          </w:tcPr>
          <w:p w14:paraId="4ECBE26B" w14:textId="77777777" w:rsidR="00147E88" w:rsidRPr="00FA7ADF" w:rsidRDefault="00147E88" w:rsidP="00504C9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7EBA1249" w14:textId="77777777" w:rsidR="00147E88" w:rsidRPr="00FA7ADF" w:rsidRDefault="00147E88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C7E8B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3"/>
          </w:tcPr>
          <w:p w14:paraId="4E6F766F" w14:textId="77777777" w:rsidR="00147E88" w:rsidRPr="00FA7ADF" w:rsidRDefault="00147E88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7E88" w:rsidRPr="00744476" w14:paraId="2D944276" w14:textId="77777777" w:rsidTr="00983707">
        <w:trPr>
          <w:tblHeader/>
        </w:trPr>
        <w:tc>
          <w:tcPr>
            <w:tcW w:w="3420" w:type="dxa"/>
          </w:tcPr>
          <w:p w14:paraId="3E17F756" w14:textId="77777777" w:rsidR="00147E88" w:rsidRPr="00FA7ADF" w:rsidRDefault="00147E88" w:rsidP="00147E8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87876F5" w14:textId="6DF00C27" w:rsidR="00147E88" w:rsidRPr="00112979" w:rsidRDefault="00C76147" w:rsidP="00147E8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8" w:type="dxa"/>
          </w:tcPr>
          <w:p w14:paraId="0078713F" w14:textId="77777777" w:rsidR="00147E88" w:rsidRPr="00112979" w:rsidRDefault="00147E88" w:rsidP="00147E8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79D2201" w14:textId="383FACE2" w:rsidR="00147E88" w:rsidRPr="00112979" w:rsidRDefault="00C76147" w:rsidP="00147E8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22E48F8" w14:textId="77777777" w:rsidR="00147E88" w:rsidRPr="002164C4" w:rsidRDefault="00147E88" w:rsidP="00147E8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14:paraId="54B237CF" w14:textId="66DAFDEC" w:rsidR="00147E88" w:rsidRPr="00112979" w:rsidRDefault="00C76147" w:rsidP="00147E8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2" w:type="dxa"/>
          </w:tcPr>
          <w:p w14:paraId="5413DCF6" w14:textId="77777777" w:rsidR="00147E88" w:rsidRPr="00112979" w:rsidRDefault="00147E88" w:rsidP="00147E8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9109E43" w14:textId="5B1C38ED" w:rsidR="00147E88" w:rsidRPr="00112979" w:rsidRDefault="00C76147" w:rsidP="00147E8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147E8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47E88" w:rsidRPr="00744476" w14:paraId="2573D783" w14:textId="77777777" w:rsidTr="00983707">
        <w:trPr>
          <w:tblHeader/>
        </w:trPr>
        <w:tc>
          <w:tcPr>
            <w:tcW w:w="3420" w:type="dxa"/>
          </w:tcPr>
          <w:p w14:paraId="2BC685B4" w14:textId="77777777" w:rsidR="00147E88" w:rsidRPr="00FA7ADF" w:rsidRDefault="00147E88" w:rsidP="00147E8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042640" w14:textId="5CEB77ED" w:rsidR="00147E88" w:rsidRPr="00112979" w:rsidRDefault="00C76147" w:rsidP="00147E8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8" w:type="dxa"/>
          </w:tcPr>
          <w:p w14:paraId="0C3C599E" w14:textId="77777777" w:rsidR="00147E88" w:rsidRPr="00112979" w:rsidRDefault="00147E88" w:rsidP="00147E8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246B953" w14:textId="3FFE2456" w:rsidR="00147E88" w:rsidRPr="00112979" w:rsidRDefault="00C76147" w:rsidP="00147E8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E405E18" w14:textId="77777777" w:rsidR="00147E88" w:rsidRPr="002164C4" w:rsidRDefault="00147E88" w:rsidP="00147E8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14:paraId="3666C0B9" w14:textId="7DE40356" w:rsidR="00147E88" w:rsidRPr="00112979" w:rsidRDefault="00C76147" w:rsidP="00147E8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2" w:type="dxa"/>
          </w:tcPr>
          <w:p w14:paraId="1EFC494F" w14:textId="77777777" w:rsidR="00147E88" w:rsidRPr="00112979" w:rsidRDefault="00147E88" w:rsidP="00147E8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F9515D8" w14:textId="3521886C" w:rsidR="00147E88" w:rsidRPr="00112979" w:rsidRDefault="00C76147" w:rsidP="00147E8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47E88" w:rsidRPr="00744476" w14:paraId="142BAD48" w14:textId="77777777" w:rsidTr="00983707">
        <w:trPr>
          <w:tblHeader/>
        </w:trPr>
        <w:tc>
          <w:tcPr>
            <w:tcW w:w="3420" w:type="dxa"/>
          </w:tcPr>
          <w:p w14:paraId="681F8079" w14:textId="77777777" w:rsidR="00147E88" w:rsidRPr="00FA7ADF" w:rsidRDefault="00147E88" w:rsidP="00504C9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1B909187" w14:textId="77777777" w:rsidR="00147E88" w:rsidRPr="00FA7ADF" w:rsidRDefault="00147E88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47E88" w:rsidRPr="00744476" w14:paraId="10FFD97F" w14:textId="77777777" w:rsidTr="00983707">
        <w:tc>
          <w:tcPr>
            <w:tcW w:w="3420" w:type="dxa"/>
          </w:tcPr>
          <w:p w14:paraId="6AA35056" w14:textId="77777777" w:rsidR="00147E88" w:rsidRPr="00FA7ADF" w:rsidRDefault="00147E88" w:rsidP="00504C94">
            <w:pPr>
              <w:spacing w:line="380" w:lineRule="exac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14:paraId="164DE164" w14:textId="77777777" w:rsidR="00147E88" w:rsidRPr="00FA7ADF" w:rsidRDefault="00147E88" w:rsidP="00504C94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CC6D41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1882BBB" w14:textId="77777777" w:rsidR="00147E88" w:rsidRPr="00FA7ADF" w:rsidRDefault="00147E88" w:rsidP="00504C94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28BF7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CC02CEA" w14:textId="77777777" w:rsidR="00147E88" w:rsidRPr="00FA7ADF" w:rsidRDefault="00147E88" w:rsidP="00504C94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0387F0F7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133F30C" w14:textId="77777777" w:rsidR="00147E88" w:rsidRPr="00FA7ADF" w:rsidRDefault="00147E88" w:rsidP="00504C94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7E88" w:rsidRPr="00744476" w14:paraId="0B8D5D8C" w14:textId="77777777" w:rsidTr="00D71C0D">
        <w:tc>
          <w:tcPr>
            <w:tcW w:w="3420" w:type="dxa"/>
          </w:tcPr>
          <w:p w14:paraId="42479136" w14:textId="77777777" w:rsidR="00147E88" w:rsidRPr="00FA7ADF" w:rsidRDefault="00147E88" w:rsidP="00504C9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4E9AA7AC" w14:textId="1571005D" w:rsidR="00147E88" w:rsidRPr="00FA7ADF" w:rsidRDefault="00C76147" w:rsidP="00DA73B7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771CD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38" w:type="dxa"/>
          </w:tcPr>
          <w:p w14:paraId="1E1F5045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257384A" w14:textId="7D6EFE0E" w:rsidR="00147E88" w:rsidRPr="00FA7ADF" w:rsidRDefault="00C76147" w:rsidP="00DA73B7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270" w:type="dxa"/>
          </w:tcPr>
          <w:p w14:paraId="571744D3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32B8399B" w14:textId="2A13D9FF" w:rsidR="00147E88" w:rsidRPr="00FA7ADF" w:rsidRDefault="00C76147" w:rsidP="00504C94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D3C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  <w:r w:rsidR="004D3C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</w:p>
        </w:tc>
        <w:tc>
          <w:tcPr>
            <w:tcW w:w="242" w:type="dxa"/>
          </w:tcPr>
          <w:p w14:paraId="6086B8D0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B6CE4AC" w14:textId="1D00EB1D" w:rsidR="00147E88" w:rsidRPr="00FA7ADF" w:rsidRDefault="00C76147" w:rsidP="00553ABD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47E88" w:rsidRPr="00147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  <w:r w:rsidR="00147E88" w:rsidRPr="00147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</w:p>
        </w:tc>
      </w:tr>
      <w:tr w:rsidR="00147E88" w:rsidRPr="00744476" w14:paraId="79B0700B" w14:textId="77777777" w:rsidTr="00D71C0D">
        <w:tc>
          <w:tcPr>
            <w:tcW w:w="3420" w:type="dxa"/>
          </w:tcPr>
          <w:p w14:paraId="494A8D24" w14:textId="77777777" w:rsidR="00147E88" w:rsidRPr="00FA7ADF" w:rsidRDefault="00147E88" w:rsidP="00504C9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4C156A48" w14:textId="77777777" w:rsidR="00147E88" w:rsidRPr="00FA7ADF" w:rsidRDefault="00147E88" w:rsidP="00504C94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9B1B94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57DEB4A" w14:textId="77777777" w:rsidR="00147E88" w:rsidRPr="00FA7ADF" w:rsidRDefault="00147E88" w:rsidP="00504C94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8265D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5A48545" w14:textId="77777777" w:rsidR="00147E88" w:rsidRPr="00FA7ADF" w:rsidRDefault="00147E88" w:rsidP="00504C94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399667C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FD624A" w14:textId="77777777" w:rsidR="00147E88" w:rsidRPr="00FA7ADF" w:rsidRDefault="00147E88" w:rsidP="00504C94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7E88" w:rsidRPr="00744476" w14:paraId="635E2946" w14:textId="77777777" w:rsidTr="00D71C0D">
        <w:tc>
          <w:tcPr>
            <w:tcW w:w="3420" w:type="dxa"/>
          </w:tcPr>
          <w:p w14:paraId="00C75AEC" w14:textId="382E0A1B" w:rsidR="00147E88" w:rsidRPr="00FA7ADF" w:rsidRDefault="00C76147" w:rsidP="00504C94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61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147E8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044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="00147E8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761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</w:t>
            </w:r>
            <w:r w:rsidR="00147E8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147E8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7AF7CC33" w14:textId="7E1467E9" w:rsidR="00147E88" w:rsidRPr="00DA73B7" w:rsidRDefault="00C76147" w:rsidP="00DA73B7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238" w:type="dxa"/>
          </w:tcPr>
          <w:p w14:paraId="0F61B0C6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1C75EB1" w14:textId="5E15DE6D" w:rsidR="00147E88" w:rsidRPr="00147E88" w:rsidRDefault="00C76147" w:rsidP="00DA73B7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70" w:type="dxa"/>
          </w:tcPr>
          <w:p w14:paraId="48888012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37A60F3A" w14:textId="21EB3116" w:rsidR="00147E88" w:rsidRPr="00FA7ADF" w:rsidRDefault="00C76147" w:rsidP="00504C94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  <w:r w:rsidR="004D3C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881</w:t>
            </w:r>
          </w:p>
        </w:tc>
        <w:tc>
          <w:tcPr>
            <w:tcW w:w="242" w:type="dxa"/>
          </w:tcPr>
          <w:p w14:paraId="78A2F1FE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2A99E2" w14:textId="447F92BF" w:rsidR="00147E88" w:rsidRPr="00FA7ADF" w:rsidRDefault="00C76147" w:rsidP="00553ABD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47E88" w:rsidRPr="00147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  <w:r w:rsidR="00147E88" w:rsidRPr="00147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</w:tr>
      <w:tr w:rsidR="00A20100" w:rsidRPr="00744476" w14:paraId="1E8A35F3" w14:textId="77777777" w:rsidTr="00D71C0D">
        <w:tc>
          <w:tcPr>
            <w:tcW w:w="3420" w:type="dxa"/>
          </w:tcPr>
          <w:p w14:paraId="2E6248C8" w14:textId="2C30BC1F" w:rsidR="00A20100" w:rsidRPr="00147E88" w:rsidRDefault="00C76147" w:rsidP="00A20100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61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="00A201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044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="00A201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C761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  <w:r w:rsidR="00A201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A2010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0B8EFF25" w14:textId="31C3F695" w:rsidR="00A20100" w:rsidRPr="00DA73B7" w:rsidRDefault="00C76147" w:rsidP="00DA73B7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38" w:type="dxa"/>
          </w:tcPr>
          <w:p w14:paraId="07DEE3CB" w14:textId="77777777" w:rsidR="00A20100" w:rsidRPr="00FA7ADF" w:rsidRDefault="00A20100" w:rsidP="00A20100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CD5A2D0" w14:textId="26C3C50E" w:rsidR="00A20100" w:rsidRPr="00DA73B7" w:rsidRDefault="00C76147" w:rsidP="00DA73B7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7AD3C4A6" w14:textId="77777777" w:rsidR="00A20100" w:rsidRPr="00FA7ADF" w:rsidRDefault="00A20100" w:rsidP="00A20100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92C1243" w14:textId="07A56783" w:rsidR="00A20100" w:rsidRPr="00FA7ADF" w:rsidRDefault="00C76147" w:rsidP="00A20100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  <w:r w:rsidR="004D3C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029</w:t>
            </w:r>
          </w:p>
        </w:tc>
        <w:tc>
          <w:tcPr>
            <w:tcW w:w="242" w:type="dxa"/>
          </w:tcPr>
          <w:p w14:paraId="1AC554DB" w14:textId="77777777" w:rsidR="00A20100" w:rsidRPr="00FA7ADF" w:rsidRDefault="00A20100" w:rsidP="00A20100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F551819" w14:textId="2BEDF374" w:rsidR="00A20100" w:rsidRPr="00FA7ADF" w:rsidRDefault="00C76147" w:rsidP="00553ABD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20100" w:rsidRPr="00DA73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  <w:r w:rsidR="00A20100" w:rsidRPr="00DA73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</w:tr>
      <w:tr w:rsidR="00A20100" w:rsidRPr="00744476" w14:paraId="01C06CC4" w14:textId="77777777" w:rsidTr="00D71C0D">
        <w:tc>
          <w:tcPr>
            <w:tcW w:w="3420" w:type="dxa"/>
            <w:vAlign w:val="center"/>
          </w:tcPr>
          <w:p w14:paraId="37446DF7" w14:textId="67CBF8A2" w:rsidR="00A20100" w:rsidRPr="00147E88" w:rsidRDefault="00C76147" w:rsidP="00A20100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C761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</w:t>
            </w:r>
            <w:r w:rsidR="00A201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0441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="00A201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C761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 w:rsidR="00A201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A2010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573B6988" w14:textId="74A2833B" w:rsidR="00A20100" w:rsidRPr="00DA73B7" w:rsidRDefault="00C76147" w:rsidP="00DA73B7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8" w:type="dxa"/>
          </w:tcPr>
          <w:p w14:paraId="1D4C6737" w14:textId="77777777" w:rsidR="00A20100" w:rsidRPr="00FA7ADF" w:rsidRDefault="00A20100" w:rsidP="00A20100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7207689" w14:textId="77AADEDC" w:rsidR="00A20100" w:rsidRPr="00DA73B7" w:rsidRDefault="00C76147" w:rsidP="00DA73B7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5370192B" w14:textId="77777777" w:rsidR="00A20100" w:rsidRPr="00FA7ADF" w:rsidRDefault="00A20100" w:rsidP="00A20100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0E8277B1" w14:textId="1A2CB2B9" w:rsidR="00A20100" w:rsidRPr="00FA7ADF" w:rsidRDefault="00C76147" w:rsidP="00A20100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  <w:r w:rsidR="004D3C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242" w:type="dxa"/>
          </w:tcPr>
          <w:p w14:paraId="3E367873" w14:textId="77777777" w:rsidR="00A20100" w:rsidRPr="00FA7ADF" w:rsidRDefault="00A20100" w:rsidP="00A20100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AB7A1A1" w14:textId="182BA9C5" w:rsidR="00A20100" w:rsidRPr="00FA7ADF" w:rsidRDefault="00C76147" w:rsidP="00553ABD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  <w:r w:rsidR="00A20100" w:rsidRPr="00DA73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</w:tr>
      <w:tr w:rsidR="00A20100" w:rsidRPr="00744476" w14:paraId="7D614913" w14:textId="77777777" w:rsidTr="00D71C0D">
        <w:tc>
          <w:tcPr>
            <w:tcW w:w="3420" w:type="dxa"/>
            <w:vAlign w:val="center"/>
          </w:tcPr>
          <w:p w14:paraId="4E19556C" w14:textId="09F0A8CB" w:rsidR="00A20100" w:rsidRPr="00147E88" w:rsidRDefault="00A20100" w:rsidP="00A20100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C76147" w:rsidRPr="00C761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3CEEEF3F" w14:textId="6E1DFC61" w:rsidR="00A20100" w:rsidRPr="00DA73B7" w:rsidRDefault="00C76147" w:rsidP="00DA73B7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355D1AA8" w14:textId="77777777" w:rsidR="00A20100" w:rsidRPr="00FA7ADF" w:rsidRDefault="00A20100" w:rsidP="00A20100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FD45F8B" w14:textId="2211FB04" w:rsidR="00A20100" w:rsidRPr="00DA73B7" w:rsidRDefault="00C76147" w:rsidP="00DA73B7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1624066" w14:textId="77777777" w:rsidR="00A20100" w:rsidRPr="00FA7ADF" w:rsidRDefault="00A20100" w:rsidP="00A20100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514D47EB" w14:textId="6C62C507" w:rsidR="00A20100" w:rsidRPr="00FA7ADF" w:rsidRDefault="00C76147" w:rsidP="00A20100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4D3C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588</w:t>
            </w:r>
            <w:r w:rsidR="004D3C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</w:p>
        </w:tc>
        <w:tc>
          <w:tcPr>
            <w:tcW w:w="242" w:type="dxa"/>
          </w:tcPr>
          <w:p w14:paraId="1CCCEB6C" w14:textId="77777777" w:rsidR="00A20100" w:rsidRPr="00FA7ADF" w:rsidRDefault="00A20100" w:rsidP="00A20100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C705B08" w14:textId="33A2F861" w:rsidR="00A20100" w:rsidRPr="00FA7ADF" w:rsidRDefault="00C76147" w:rsidP="00553ABD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  <w:r w:rsidR="00A20100" w:rsidRPr="00DA73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</w:p>
        </w:tc>
      </w:tr>
      <w:tr w:rsidR="00A20100" w:rsidRPr="00744476" w14:paraId="1FF9317C" w14:textId="77777777" w:rsidTr="00D71C0D">
        <w:tc>
          <w:tcPr>
            <w:tcW w:w="3420" w:type="dxa"/>
          </w:tcPr>
          <w:p w14:paraId="183D51D2" w14:textId="4E51FD2E" w:rsidR="00A20100" w:rsidRPr="00A20100" w:rsidRDefault="004C3046" w:rsidP="004C3046">
            <w:pPr>
              <w:spacing w:line="380" w:lineRule="exact"/>
              <w:ind w:left="66" w:right="-25" w:hanging="6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37898C5" w14:textId="0B4F0311" w:rsidR="00A20100" w:rsidRPr="00DA73B7" w:rsidRDefault="00C76147" w:rsidP="00DA73B7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771CD" w:rsidRPr="00DA7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238" w:type="dxa"/>
          </w:tcPr>
          <w:p w14:paraId="448968E0" w14:textId="77777777" w:rsidR="00A20100" w:rsidRPr="00A20100" w:rsidRDefault="00A20100" w:rsidP="00A20100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68932C3" w14:textId="04C19D72" w:rsidR="00A20100" w:rsidRPr="00DA73B7" w:rsidRDefault="00C76147" w:rsidP="00DA73B7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20100" w:rsidRPr="00DA7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70" w:type="dxa"/>
          </w:tcPr>
          <w:p w14:paraId="386D576E" w14:textId="77777777" w:rsidR="00A20100" w:rsidRPr="00A20100" w:rsidRDefault="00A20100" w:rsidP="00A20100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55BFE2B6" w14:textId="7D7DAC4D" w:rsidR="00A20100" w:rsidRPr="00A20100" w:rsidRDefault="00C76147" w:rsidP="00A20100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D3C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688</w:t>
            </w:r>
            <w:r w:rsidR="004D3C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378</w:t>
            </w:r>
          </w:p>
        </w:tc>
        <w:tc>
          <w:tcPr>
            <w:tcW w:w="242" w:type="dxa"/>
          </w:tcPr>
          <w:p w14:paraId="3D695275" w14:textId="77777777" w:rsidR="00A20100" w:rsidRPr="00A20100" w:rsidRDefault="00A20100" w:rsidP="00A20100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8D3364" w14:textId="3A101821" w:rsidR="00A20100" w:rsidRPr="00553ABD" w:rsidRDefault="00C76147" w:rsidP="00553ABD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A20100" w:rsidRPr="00553A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448</w:t>
            </w:r>
            <w:r w:rsidR="00A20100" w:rsidRPr="00553A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  <w:tr w:rsidR="00147E88" w:rsidRPr="00744476" w14:paraId="01498571" w14:textId="77777777" w:rsidTr="00D71C0D">
        <w:tc>
          <w:tcPr>
            <w:tcW w:w="3420" w:type="dxa"/>
            <w:vAlign w:val="center"/>
          </w:tcPr>
          <w:p w14:paraId="35EC37B1" w14:textId="50A759FD" w:rsidR="00147E88" w:rsidRPr="00FA7ADF" w:rsidRDefault="00147E88" w:rsidP="00D71C0D">
            <w:pPr>
              <w:tabs>
                <w:tab w:val="left" w:pos="450"/>
              </w:tabs>
              <w:spacing w:line="240" w:lineRule="atLeast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147E8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="00D71C0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ว่าจะเกิดขึ้น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5CA15A0F" w14:textId="77777777" w:rsidR="00147E88" w:rsidRDefault="00147E88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2214C61" w14:textId="3508CB70" w:rsidR="00A20100" w:rsidRPr="008445F2" w:rsidRDefault="00A20100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27BFF3B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2949FC1" w14:textId="77777777" w:rsidR="00147E88" w:rsidRDefault="00147E88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FB33AE" w14:textId="4AC1A473" w:rsidR="00A20100" w:rsidRPr="00FA7ADF" w:rsidRDefault="00A20100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FA6B5B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72E8C610" w14:textId="77777777" w:rsidR="00147E88" w:rsidRDefault="00147E88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5F57765" w14:textId="67035690" w:rsidR="00A20100" w:rsidRPr="00FA7ADF" w:rsidRDefault="00A20100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74F248E9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8410099" w14:textId="77777777" w:rsidR="00147E88" w:rsidRDefault="00147E88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DE41014" w14:textId="10C0A302" w:rsidR="00A20100" w:rsidRPr="00FA7ADF" w:rsidRDefault="00A20100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47E88" w:rsidRPr="00744476" w14:paraId="0D08C33F" w14:textId="77777777" w:rsidTr="00D71C0D">
        <w:tc>
          <w:tcPr>
            <w:tcW w:w="3420" w:type="dxa"/>
          </w:tcPr>
          <w:p w14:paraId="7C910009" w14:textId="56705C35" w:rsidR="00147E88" w:rsidRPr="00A20100" w:rsidRDefault="00A20100" w:rsidP="00504C94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1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B5E1E" w14:textId="1CEEEE1E" w:rsidR="00147E88" w:rsidRPr="008445F2" w:rsidRDefault="00C76147" w:rsidP="00DA73B7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771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</w:t>
            </w:r>
          </w:p>
        </w:tc>
        <w:tc>
          <w:tcPr>
            <w:tcW w:w="238" w:type="dxa"/>
          </w:tcPr>
          <w:p w14:paraId="6C168C39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80E530E" w14:textId="76F4B89B" w:rsidR="00147E88" w:rsidRPr="00DA73B7" w:rsidRDefault="00C76147" w:rsidP="00DA73B7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20100" w:rsidRPr="00DA7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70" w:type="dxa"/>
          </w:tcPr>
          <w:p w14:paraId="18950CBE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68188" w14:textId="29A68444" w:rsidR="00147E88" w:rsidRPr="00FA7ADF" w:rsidRDefault="00C76147" w:rsidP="00504C94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D3C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688</w:t>
            </w:r>
            <w:r w:rsidR="004D3C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378</w:t>
            </w:r>
          </w:p>
        </w:tc>
        <w:tc>
          <w:tcPr>
            <w:tcW w:w="242" w:type="dxa"/>
          </w:tcPr>
          <w:p w14:paraId="5F741433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337C18C" w14:textId="7139C3A6" w:rsidR="00147E88" w:rsidRPr="00FA7ADF" w:rsidRDefault="00C76147" w:rsidP="00553ABD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A20100" w:rsidRPr="00A201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448</w:t>
            </w:r>
            <w:r w:rsidR="00A20100" w:rsidRPr="00A201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  <w:tr w:rsidR="00147E88" w:rsidRPr="00744476" w14:paraId="04A24D52" w14:textId="77777777" w:rsidTr="00D71C0D">
        <w:tc>
          <w:tcPr>
            <w:tcW w:w="3420" w:type="dxa"/>
            <w:vAlign w:val="center"/>
          </w:tcPr>
          <w:p w14:paraId="243701E3" w14:textId="77777777" w:rsidR="00147E88" w:rsidRPr="00FA7ADF" w:rsidRDefault="00147E88" w:rsidP="00504C94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6D501C32" w14:textId="77777777" w:rsidR="00147E88" w:rsidRPr="00FA7ADF" w:rsidRDefault="00147E88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56AAB4" w14:textId="77777777" w:rsidR="00147E88" w:rsidRPr="00FA7ADF" w:rsidRDefault="00147E88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8DF9946" w14:textId="77777777" w:rsidR="00147E88" w:rsidRPr="00FA7ADF" w:rsidRDefault="00147E88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80320" w14:textId="77777777" w:rsidR="00147E88" w:rsidRPr="00FA7ADF" w:rsidRDefault="00147E88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F6C9D4B" w14:textId="77777777" w:rsidR="00147E88" w:rsidRPr="00FA7ADF" w:rsidRDefault="00147E88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4DB28B4" w14:textId="77777777" w:rsidR="00147E88" w:rsidRPr="00FA7ADF" w:rsidRDefault="00147E88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6B54EF1" w14:textId="77777777" w:rsidR="00147E88" w:rsidRPr="00FA7ADF" w:rsidRDefault="00147E88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0100" w:rsidRPr="00744476" w14:paraId="17895A09" w14:textId="77777777" w:rsidTr="00983707">
        <w:tc>
          <w:tcPr>
            <w:tcW w:w="3420" w:type="dxa"/>
            <w:vAlign w:val="center"/>
          </w:tcPr>
          <w:p w14:paraId="49F746F4" w14:textId="77777777" w:rsidR="00A20100" w:rsidRPr="00FA7ADF" w:rsidRDefault="00A20100" w:rsidP="00504C94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2E69CE37" w14:textId="77777777" w:rsidR="00A20100" w:rsidRPr="00FA7ADF" w:rsidRDefault="00A20100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C18EA13" w14:textId="77777777" w:rsidR="00A20100" w:rsidRPr="00FA7ADF" w:rsidRDefault="00A20100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2D8A96D" w14:textId="77777777" w:rsidR="00A20100" w:rsidRPr="00FA7ADF" w:rsidRDefault="00A20100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8A239" w14:textId="77777777" w:rsidR="00A20100" w:rsidRPr="00FA7ADF" w:rsidRDefault="00A20100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3A44690" w14:textId="77777777" w:rsidR="00A20100" w:rsidRPr="00FA7ADF" w:rsidRDefault="00A20100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033E4B2" w14:textId="77777777" w:rsidR="00A20100" w:rsidRPr="00FA7ADF" w:rsidRDefault="00A20100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1D94719" w14:textId="77777777" w:rsidR="00A20100" w:rsidRPr="00FA7ADF" w:rsidRDefault="00A20100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0100" w:rsidRPr="00744476" w14:paraId="6AC28C63" w14:textId="77777777" w:rsidTr="00983707">
        <w:tc>
          <w:tcPr>
            <w:tcW w:w="3420" w:type="dxa"/>
            <w:vAlign w:val="center"/>
          </w:tcPr>
          <w:p w14:paraId="13254DAE" w14:textId="77777777" w:rsidR="00A20100" w:rsidRPr="00FA7ADF" w:rsidRDefault="00A20100" w:rsidP="00504C94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1921D0B3" w14:textId="77777777" w:rsidR="00A20100" w:rsidRPr="00FA7ADF" w:rsidRDefault="00A20100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501741" w14:textId="77777777" w:rsidR="00A20100" w:rsidRPr="00FA7ADF" w:rsidRDefault="00A20100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898E33E" w14:textId="77777777" w:rsidR="00A20100" w:rsidRPr="00FA7ADF" w:rsidRDefault="00A20100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29810" w14:textId="77777777" w:rsidR="00A20100" w:rsidRPr="00FA7ADF" w:rsidRDefault="00A20100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7A09625" w14:textId="77777777" w:rsidR="00A20100" w:rsidRPr="00FA7ADF" w:rsidRDefault="00A20100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6ACFEB5" w14:textId="77777777" w:rsidR="00A20100" w:rsidRPr="00FA7ADF" w:rsidRDefault="00A20100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5B42380" w14:textId="77777777" w:rsidR="00A20100" w:rsidRPr="00FA7ADF" w:rsidRDefault="00A20100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0100" w:rsidRPr="00744476" w14:paraId="73B6955F" w14:textId="77777777" w:rsidTr="00983707">
        <w:tc>
          <w:tcPr>
            <w:tcW w:w="3420" w:type="dxa"/>
            <w:vAlign w:val="center"/>
          </w:tcPr>
          <w:p w14:paraId="4AC10231" w14:textId="77777777" w:rsidR="00A20100" w:rsidRPr="00FA7ADF" w:rsidRDefault="00A20100" w:rsidP="00504C94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697DF83A" w14:textId="77777777" w:rsidR="00A20100" w:rsidRPr="00FA7ADF" w:rsidRDefault="00A20100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0A8AE87" w14:textId="77777777" w:rsidR="00A20100" w:rsidRPr="00FA7ADF" w:rsidRDefault="00A20100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23C2246" w14:textId="77777777" w:rsidR="00A20100" w:rsidRPr="00FA7ADF" w:rsidRDefault="00A20100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B97DE" w14:textId="77777777" w:rsidR="00A20100" w:rsidRPr="00FA7ADF" w:rsidRDefault="00A20100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9FE0194" w14:textId="77777777" w:rsidR="00A20100" w:rsidRPr="00FA7ADF" w:rsidRDefault="00A20100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08F8B1E" w14:textId="77777777" w:rsidR="00A20100" w:rsidRPr="00FA7ADF" w:rsidRDefault="00A20100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DD8DD82" w14:textId="77777777" w:rsidR="00A20100" w:rsidRPr="00FA7ADF" w:rsidRDefault="00A20100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7E88" w:rsidRPr="00744476" w14:paraId="510E023B" w14:textId="77777777" w:rsidTr="00983707">
        <w:tc>
          <w:tcPr>
            <w:tcW w:w="3420" w:type="dxa"/>
            <w:vAlign w:val="center"/>
          </w:tcPr>
          <w:p w14:paraId="617CE721" w14:textId="77777777" w:rsidR="00147E88" w:rsidRPr="00FA7ADF" w:rsidRDefault="00147E88" w:rsidP="00504C94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กิจการอื่น ๆ</w:t>
            </w:r>
          </w:p>
        </w:tc>
        <w:tc>
          <w:tcPr>
            <w:tcW w:w="1200" w:type="dxa"/>
          </w:tcPr>
          <w:p w14:paraId="0FBBBA81" w14:textId="77777777" w:rsidR="00147E88" w:rsidRPr="00FA7ADF" w:rsidRDefault="00147E88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FEE8E5A" w14:textId="77777777" w:rsidR="00147E88" w:rsidRPr="00FA7ADF" w:rsidRDefault="00147E88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DD7E1F8" w14:textId="77777777" w:rsidR="00147E88" w:rsidRPr="00FA7ADF" w:rsidRDefault="00147E88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4C7AE" w14:textId="77777777" w:rsidR="00147E88" w:rsidRPr="00FA7ADF" w:rsidRDefault="00147E88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86D16EE" w14:textId="77777777" w:rsidR="00147E88" w:rsidRPr="00FA7ADF" w:rsidRDefault="00147E88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C15958F" w14:textId="77777777" w:rsidR="00147E88" w:rsidRPr="00FA7ADF" w:rsidRDefault="00147E88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3175469" w14:textId="77777777" w:rsidR="00147E88" w:rsidRPr="00FA7ADF" w:rsidRDefault="00147E88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0100" w:rsidRPr="00744476" w14:paraId="711951E3" w14:textId="77777777" w:rsidTr="00011B1C">
        <w:tc>
          <w:tcPr>
            <w:tcW w:w="3420" w:type="dxa"/>
            <w:vAlign w:val="center"/>
          </w:tcPr>
          <w:p w14:paraId="21787338" w14:textId="77777777" w:rsidR="00A20100" w:rsidRPr="00FA7ADF" w:rsidRDefault="00A20100" w:rsidP="00A201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24E8E065" w14:textId="3F690A87" w:rsidR="00A20100" w:rsidRPr="00FA7ADF" w:rsidRDefault="00C76147" w:rsidP="00797DDA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D6D2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C6430">
              <w:rPr>
                <w:rFonts w:ascii="Angsana New" w:hAnsi="Angsana New"/>
                <w:sz w:val="30"/>
                <w:szCs w:val="30"/>
                <w:lang w:val="en-US"/>
              </w:rPr>
              <w:t>45,280</w:t>
            </w:r>
          </w:p>
        </w:tc>
        <w:tc>
          <w:tcPr>
            <w:tcW w:w="238" w:type="dxa"/>
          </w:tcPr>
          <w:p w14:paraId="14F54D3F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1A13976" w14:textId="7EE31253" w:rsidR="00A20100" w:rsidRPr="00A20100" w:rsidRDefault="00C76147" w:rsidP="00797DDA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20100" w:rsidRPr="00A20100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="00A20100" w:rsidRPr="00A20100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270" w:type="dxa"/>
          </w:tcPr>
          <w:p w14:paraId="412639F6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28A60E4" w14:textId="664B6EA9" w:rsidR="00A20100" w:rsidRPr="00FA7ADF" w:rsidRDefault="00C76147" w:rsidP="00797DDA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5C6430">
              <w:rPr>
                <w:rFonts w:ascii="Angsana New" w:hAnsi="Angsana New"/>
                <w:sz w:val="30"/>
                <w:szCs w:val="30"/>
                <w:lang w:val="en-US"/>
              </w:rPr>
              <w:t>72,538</w:t>
            </w:r>
          </w:p>
        </w:tc>
        <w:tc>
          <w:tcPr>
            <w:tcW w:w="242" w:type="dxa"/>
          </w:tcPr>
          <w:p w14:paraId="41B3F274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F692E13" w14:textId="6C6D0114" w:rsidR="00A20100" w:rsidRPr="00835808" w:rsidRDefault="00C76147" w:rsidP="00797DDA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  <w:r w:rsidR="00A20100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</w:tr>
      <w:tr w:rsidR="00A20100" w:rsidRPr="00744476" w14:paraId="6AF369BA" w14:textId="77777777" w:rsidTr="00011B1C">
        <w:tc>
          <w:tcPr>
            <w:tcW w:w="3420" w:type="dxa"/>
            <w:vAlign w:val="center"/>
          </w:tcPr>
          <w:p w14:paraId="73675A23" w14:textId="77777777" w:rsidR="00A20100" w:rsidRPr="00FA7ADF" w:rsidRDefault="00A20100" w:rsidP="00A2010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5EF9E77A" w14:textId="77777777" w:rsidR="00A20100" w:rsidRPr="00FA7ADF" w:rsidRDefault="00A20100" w:rsidP="00A2010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32096A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E9FF607" w14:textId="77777777" w:rsidR="00A20100" w:rsidRPr="00FA7ADF" w:rsidRDefault="00A20100" w:rsidP="00A20100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E7888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552DB57" w14:textId="77777777" w:rsidR="00A20100" w:rsidRPr="00FA7ADF" w:rsidRDefault="00A20100" w:rsidP="00A2010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6B55B98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6879888" w14:textId="77777777" w:rsidR="00A20100" w:rsidRPr="00835808" w:rsidRDefault="00A20100" w:rsidP="0083580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0100" w:rsidRPr="00744476" w14:paraId="685266A1" w14:textId="77777777" w:rsidTr="00011B1C">
        <w:tc>
          <w:tcPr>
            <w:tcW w:w="3420" w:type="dxa"/>
          </w:tcPr>
          <w:p w14:paraId="172BF9FC" w14:textId="5DB0FF78" w:rsidR="00A20100" w:rsidRPr="00FA7ADF" w:rsidRDefault="00C76147" w:rsidP="00A20100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761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A2010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B611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="00A2010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C761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</w:t>
            </w:r>
            <w:r w:rsidR="00A2010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A201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0D22044E" w14:textId="500861E0" w:rsidR="00A20100" w:rsidRPr="00797DDA" w:rsidRDefault="00C76147" w:rsidP="00797DDA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C6430">
              <w:rPr>
                <w:rFonts w:ascii="Angsana New" w:hAnsi="Angsana New"/>
                <w:sz w:val="30"/>
                <w:szCs w:val="30"/>
                <w:lang w:val="en-US"/>
              </w:rPr>
              <w:t>56,089</w:t>
            </w:r>
          </w:p>
        </w:tc>
        <w:tc>
          <w:tcPr>
            <w:tcW w:w="238" w:type="dxa"/>
            <w:vAlign w:val="center"/>
          </w:tcPr>
          <w:p w14:paraId="6D0BC9F3" w14:textId="77777777" w:rsidR="00A20100" w:rsidRPr="00FA7ADF" w:rsidRDefault="00A20100" w:rsidP="00A20100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84F5028" w14:textId="329FF98F" w:rsidR="00A20100" w:rsidRPr="00797DDA" w:rsidRDefault="00C76147" w:rsidP="00797DDA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  <w:r w:rsidR="00A20100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  <w:tc>
          <w:tcPr>
            <w:tcW w:w="270" w:type="dxa"/>
            <w:vAlign w:val="center"/>
          </w:tcPr>
          <w:p w14:paraId="15C3097E" w14:textId="77777777" w:rsidR="00A20100" w:rsidRPr="00FA7ADF" w:rsidRDefault="00A20100" w:rsidP="00A20100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764FDD18" w14:textId="628088CE" w:rsidR="00A20100" w:rsidRPr="00FA7ADF" w:rsidRDefault="005C6430" w:rsidP="00797DDA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52,847</w:t>
            </w:r>
          </w:p>
        </w:tc>
        <w:tc>
          <w:tcPr>
            <w:tcW w:w="242" w:type="dxa"/>
          </w:tcPr>
          <w:p w14:paraId="70E1D601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2DBE0F9" w14:textId="30A984CF" w:rsidR="00A20100" w:rsidRPr="00835808" w:rsidRDefault="00C76147" w:rsidP="00797DDA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A20100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553</w:t>
            </w:r>
          </w:p>
        </w:tc>
      </w:tr>
      <w:tr w:rsidR="00A20100" w:rsidRPr="00744476" w14:paraId="0A1CC97E" w14:textId="77777777" w:rsidTr="00011B1C">
        <w:tc>
          <w:tcPr>
            <w:tcW w:w="3420" w:type="dxa"/>
          </w:tcPr>
          <w:p w14:paraId="3C3814D7" w14:textId="360A41DF" w:rsidR="00A20100" w:rsidRPr="00FA7ADF" w:rsidRDefault="00C76147" w:rsidP="00A20100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61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="00A201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B611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="00A201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C761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  <w:r w:rsidR="00A201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A2010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4E845A97" w14:textId="39C98B17" w:rsidR="00A20100" w:rsidRPr="00797DDA" w:rsidRDefault="00C76147" w:rsidP="00797DDA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6D6D20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776</w:t>
            </w:r>
          </w:p>
        </w:tc>
        <w:tc>
          <w:tcPr>
            <w:tcW w:w="238" w:type="dxa"/>
            <w:vAlign w:val="center"/>
          </w:tcPr>
          <w:p w14:paraId="46942E91" w14:textId="77777777" w:rsidR="00A20100" w:rsidRPr="00FA7ADF" w:rsidRDefault="00A20100" w:rsidP="00A20100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DCB571A" w14:textId="2F4D7AE9" w:rsidR="00A20100" w:rsidRPr="00797DDA" w:rsidRDefault="00C76147" w:rsidP="00797DDA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A20100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70" w:type="dxa"/>
            <w:vAlign w:val="center"/>
          </w:tcPr>
          <w:p w14:paraId="3CD965E6" w14:textId="77777777" w:rsidR="00A20100" w:rsidRPr="00FA7ADF" w:rsidRDefault="00A20100" w:rsidP="00A20100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7B270024" w14:textId="06FEE7E2" w:rsidR="00A20100" w:rsidRPr="00FA7ADF" w:rsidRDefault="00C76147" w:rsidP="00797DDA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706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242" w:type="dxa"/>
          </w:tcPr>
          <w:p w14:paraId="223D723F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A549675" w14:textId="193F74C0" w:rsidR="00A20100" w:rsidRPr="00835808" w:rsidRDefault="00C76147" w:rsidP="00797DDA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A20100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</w:tr>
      <w:tr w:rsidR="00A20100" w:rsidRPr="00744476" w14:paraId="0A0EBED5" w14:textId="77777777" w:rsidTr="00011B1C">
        <w:tc>
          <w:tcPr>
            <w:tcW w:w="3420" w:type="dxa"/>
            <w:vAlign w:val="center"/>
          </w:tcPr>
          <w:p w14:paraId="0D6AA917" w14:textId="6AFD7851" w:rsidR="00A20100" w:rsidRPr="00FA7ADF" w:rsidRDefault="00C76147" w:rsidP="00A20100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61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</w:t>
            </w:r>
            <w:r w:rsidR="00A201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B611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="00A201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Pr="00C761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 w:rsidR="00A201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A20100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4FE58151" w14:textId="30E2F8A6" w:rsidR="00A20100" w:rsidRPr="00797DDA" w:rsidRDefault="00C76147" w:rsidP="00797DDA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D6D20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38" w:type="dxa"/>
          </w:tcPr>
          <w:p w14:paraId="329ECF7A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18A4700" w14:textId="7A6287DE" w:rsidR="00A20100" w:rsidRPr="00797DDA" w:rsidRDefault="00C76147" w:rsidP="00797DDA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A20100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</w:p>
        </w:tc>
        <w:tc>
          <w:tcPr>
            <w:tcW w:w="270" w:type="dxa"/>
          </w:tcPr>
          <w:p w14:paraId="00D29003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8EB81BB" w14:textId="24FCDD16" w:rsidR="00A20100" w:rsidRPr="00FA7ADF" w:rsidRDefault="00C76147" w:rsidP="00797DDA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706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202</w:t>
            </w:r>
          </w:p>
        </w:tc>
        <w:tc>
          <w:tcPr>
            <w:tcW w:w="242" w:type="dxa"/>
          </w:tcPr>
          <w:p w14:paraId="6DDCB714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7685EEF" w14:textId="659FC103" w:rsidR="00A20100" w:rsidRPr="00835808" w:rsidRDefault="00C76147" w:rsidP="00797DDA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</w:tr>
      <w:tr w:rsidR="00A20100" w:rsidRPr="00744476" w14:paraId="6957CDA1" w14:textId="77777777" w:rsidTr="00011B1C">
        <w:tc>
          <w:tcPr>
            <w:tcW w:w="3420" w:type="dxa"/>
            <w:vAlign w:val="center"/>
          </w:tcPr>
          <w:p w14:paraId="72BBBA35" w14:textId="58368B44" w:rsidR="00A20100" w:rsidRPr="00FA7ADF" w:rsidRDefault="00A20100" w:rsidP="00A20100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C76147" w:rsidRPr="00C761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6E37260" w14:textId="1E0361EA" w:rsidR="00A20100" w:rsidRPr="00797DDA" w:rsidRDefault="00C76147" w:rsidP="00797DDA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6D6D20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</w:p>
        </w:tc>
        <w:tc>
          <w:tcPr>
            <w:tcW w:w="238" w:type="dxa"/>
          </w:tcPr>
          <w:p w14:paraId="7EA78EBC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7D1BB588" w14:textId="7E23518A" w:rsidR="00A20100" w:rsidRPr="00797DDA" w:rsidRDefault="00C76147" w:rsidP="00797DDA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A20100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</w:tcPr>
          <w:p w14:paraId="2B1030B2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2728F41B" w14:textId="04FA7400" w:rsidR="00A20100" w:rsidRPr="00FA7ADF" w:rsidRDefault="00C76147" w:rsidP="00797DDA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0706B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</w:p>
        </w:tc>
        <w:tc>
          <w:tcPr>
            <w:tcW w:w="242" w:type="dxa"/>
          </w:tcPr>
          <w:p w14:paraId="692988AC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96D18A8" w14:textId="0D3F0EBD" w:rsidR="00A20100" w:rsidRPr="00835808" w:rsidRDefault="00C76147" w:rsidP="00797DDA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A20100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</w:tr>
      <w:tr w:rsidR="00A20100" w:rsidRPr="00A20100" w14:paraId="19AA8C34" w14:textId="77777777" w:rsidTr="00011B1C">
        <w:tc>
          <w:tcPr>
            <w:tcW w:w="3420" w:type="dxa"/>
            <w:vAlign w:val="center"/>
          </w:tcPr>
          <w:p w14:paraId="68788934" w14:textId="0FA43C52" w:rsidR="00A20100" w:rsidRPr="00A20100" w:rsidRDefault="0073283D" w:rsidP="00A20100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7334896C" w14:textId="12E66A62" w:rsidR="00A20100" w:rsidRPr="00797DDA" w:rsidRDefault="005C6430" w:rsidP="00797DDA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4,901,105</w:t>
            </w:r>
          </w:p>
        </w:tc>
        <w:tc>
          <w:tcPr>
            <w:tcW w:w="238" w:type="dxa"/>
          </w:tcPr>
          <w:p w14:paraId="4188E5E7" w14:textId="77777777" w:rsidR="00A20100" w:rsidRPr="00A20100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BE89786" w14:textId="435B6076" w:rsidR="00A20100" w:rsidRPr="00797DDA" w:rsidRDefault="00C76147" w:rsidP="00797DDA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A20100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739</w:t>
            </w:r>
            <w:r w:rsidR="00A20100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415</w:t>
            </w:r>
          </w:p>
        </w:tc>
        <w:tc>
          <w:tcPr>
            <w:tcW w:w="270" w:type="dxa"/>
          </w:tcPr>
          <w:p w14:paraId="6509C9E4" w14:textId="77777777" w:rsidR="00A20100" w:rsidRPr="00A20100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43932457" w14:textId="7386F685" w:rsidR="00A20100" w:rsidRPr="00797DDA" w:rsidRDefault="00C76147" w:rsidP="00797DDA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981</w:t>
            </w:r>
            <w:r w:rsidR="000706B0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</w:t>
            </w:r>
          </w:p>
        </w:tc>
        <w:tc>
          <w:tcPr>
            <w:tcW w:w="242" w:type="dxa"/>
          </w:tcPr>
          <w:p w14:paraId="7EE608C0" w14:textId="77777777" w:rsidR="00A20100" w:rsidRPr="00A20100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59EAA436" w14:textId="3CE93183" w:rsidR="00A20100" w:rsidRPr="00797DDA" w:rsidRDefault="00C76147" w:rsidP="00797DDA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826</w:t>
            </w:r>
            <w:r w:rsidR="00A20100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911</w:t>
            </w:r>
          </w:p>
        </w:tc>
      </w:tr>
      <w:tr w:rsidR="00A20100" w:rsidRPr="00744476" w14:paraId="2976D4A2" w14:textId="77777777" w:rsidTr="00011B1C">
        <w:tc>
          <w:tcPr>
            <w:tcW w:w="3420" w:type="dxa"/>
            <w:vAlign w:val="center"/>
          </w:tcPr>
          <w:p w14:paraId="3ED15F89" w14:textId="4AF24550" w:rsidR="00A20100" w:rsidRPr="00FA7ADF" w:rsidRDefault="00A20100" w:rsidP="00D71C0D">
            <w:pPr>
              <w:tabs>
                <w:tab w:val="left" w:pos="450"/>
              </w:tabs>
              <w:spacing w:line="240" w:lineRule="atLeast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147E8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201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</w:t>
            </w:r>
            <w:r w:rsidR="009837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</w:t>
            </w:r>
            <w:r w:rsidRPr="00A201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ว่า</w:t>
            </w:r>
            <w:r w:rsidR="00D71C0D"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</w:t>
            </w:r>
            <w:r w:rsidRPr="00A201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จะเกิดขึ้น</w:t>
            </w:r>
            <w:r w:rsidR="009837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00" w:type="dxa"/>
            <w:shd w:val="clear" w:color="auto" w:fill="auto"/>
          </w:tcPr>
          <w:p w14:paraId="5920EF41" w14:textId="77777777" w:rsidR="00A20100" w:rsidRDefault="00A20100" w:rsidP="00A20100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14AF0E7" w14:textId="6DA0A5FA" w:rsidR="00A20100" w:rsidRPr="00FA7ADF" w:rsidRDefault="006D6D20" w:rsidP="00797DDA">
            <w:pPr>
              <w:tabs>
                <w:tab w:val="decimal" w:pos="96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33087123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4004332" w14:textId="77777777" w:rsidR="00A20100" w:rsidRPr="00797DDA" w:rsidRDefault="00A20100" w:rsidP="00797DDA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5E90D6D" w14:textId="510A3719" w:rsidR="00A20100" w:rsidRPr="00797DDA" w:rsidRDefault="00A20100" w:rsidP="00797DDA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7DD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  <w:r w:rsidRPr="00797DD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8B4FF67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CDB609E" w14:textId="77777777" w:rsidR="00A20100" w:rsidRDefault="00A20100" w:rsidP="00797DDA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2B6EAB0" w14:textId="1C700A83" w:rsidR="00A20100" w:rsidRPr="00FA7ADF" w:rsidRDefault="000706B0" w:rsidP="00797DDA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638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14:paraId="0E56145E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0193121" w14:textId="77777777" w:rsidR="00A20100" w:rsidRPr="00797DDA" w:rsidRDefault="00A20100" w:rsidP="00797DDA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75816FE" w14:textId="08BF90CF" w:rsidR="00A20100" w:rsidRPr="00835808" w:rsidRDefault="00A20100" w:rsidP="00797DDA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80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  <w:r w:rsidRPr="0083580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A20100" w:rsidRPr="00744476" w14:paraId="1FC2373B" w14:textId="77777777" w:rsidTr="00011B1C">
        <w:tc>
          <w:tcPr>
            <w:tcW w:w="3420" w:type="dxa"/>
            <w:vAlign w:val="center"/>
          </w:tcPr>
          <w:p w14:paraId="4EC813D5" w14:textId="070B71E2" w:rsidR="00A20100" w:rsidRPr="00FA7ADF" w:rsidRDefault="00A20100" w:rsidP="00A20100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DA912" w14:textId="2286FE96" w:rsidR="00A20100" w:rsidRPr="00797DDA" w:rsidRDefault="00C76147" w:rsidP="00797DDA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6D6D20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C64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837,852</w:t>
            </w:r>
          </w:p>
        </w:tc>
        <w:tc>
          <w:tcPr>
            <w:tcW w:w="238" w:type="dxa"/>
          </w:tcPr>
          <w:p w14:paraId="5D3BF772" w14:textId="77777777" w:rsidR="00A20100" w:rsidRPr="00FA7ADF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0BD6F" w14:textId="33726220" w:rsidR="00A20100" w:rsidRPr="00797DDA" w:rsidRDefault="00C76147" w:rsidP="00797DDA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A20100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674</w:t>
            </w:r>
            <w:r w:rsidR="00A20100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270" w:type="dxa"/>
          </w:tcPr>
          <w:p w14:paraId="2BC0302E" w14:textId="77777777" w:rsidR="00A20100" w:rsidRPr="00A20100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51AEC" w14:textId="1A2815F6" w:rsidR="00A20100" w:rsidRPr="00797DDA" w:rsidRDefault="00C76147" w:rsidP="00797DDA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945</w:t>
            </w:r>
            <w:r w:rsidR="000706B0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242" w:type="dxa"/>
          </w:tcPr>
          <w:p w14:paraId="69E68AC7" w14:textId="77777777" w:rsidR="00A20100" w:rsidRPr="00A20100" w:rsidRDefault="00A20100" w:rsidP="00A2010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C66D33A" w14:textId="6142AF2D" w:rsidR="00A20100" w:rsidRPr="00797DDA" w:rsidRDefault="00C76147" w:rsidP="00797DDA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789</w:t>
            </w:r>
            <w:r w:rsidR="00A20100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669</w:t>
            </w:r>
          </w:p>
        </w:tc>
      </w:tr>
      <w:tr w:rsidR="00147E88" w:rsidRPr="00744476" w14:paraId="644BC159" w14:textId="77777777" w:rsidTr="00011B1C">
        <w:tc>
          <w:tcPr>
            <w:tcW w:w="3420" w:type="dxa"/>
            <w:vAlign w:val="center"/>
          </w:tcPr>
          <w:p w14:paraId="78CDA022" w14:textId="77777777" w:rsidR="00147E88" w:rsidRPr="00FA7ADF" w:rsidRDefault="00147E88" w:rsidP="00504C94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14:paraId="0385200E" w14:textId="77777777" w:rsidR="00147E88" w:rsidRPr="00797DDA" w:rsidRDefault="00147E88" w:rsidP="00797DDA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252B7B8D" w14:textId="77777777" w:rsidR="00147E88" w:rsidRPr="00FA7ADF" w:rsidRDefault="00147E88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102F881F" w14:textId="77777777" w:rsidR="00147E88" w:rsidRPr="00797DDA" w:rsidRDefault="00147E88" w:rsidP="00797DDA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85D413" w14:textId="77777777" w:rsidR="00147E88" w:rsidRPr="00FA7ADF" w:rsidRDefault="00147E88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2" w:type="dxa"/>
            <w:shd w:val="clear" w:color="auto" w:fill="auto"/>
          </w:tcPr>
          <w:p w14:paraId="4B2582F7" w14:textId="77777777" w:rsidR="00147E88" w:rsidRPr="00FA7ADF" w:rsidRDefault="00147E88" w:rsidP="00504C94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42" w:type="dxa"/>
          </w:tcPr>
          <w:p w14:paraId="791E220E" w14:textId="77777777" w:rsidR="00147E88" w:rsidRPr="00FA7ADF" w:rsidRDefault="00147E88" w:rsidP="00504C9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</w:tcPr>
          <w:p w14:paraId="140D7B9C" w14:textId="77777777" w:rsidR="00147E88" w:rsidRPr="00797DDA" w:rsidRDefault="00147E88" w:rsidP="00797DDA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47E88" w:rsidRPr="00744476" w14:paraId="7B8202D1" w14:textId="77777777" w:rsidTr="00011B1C">
        <w:tc>
          <w:tcPr>
            <w:tcW w:w="3420" w:type="dxa"/>
            <w:vAlign w:val="center"/>
          </w:tcPr>
          <w:p w14:paraId="49455D95" w14:textId="1AAF3D95" w:rsidR="00147E88" w:rsidRPr="00FA7ADF" w:rsidRDefault="00A20100" w:rsidP="00504C94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147E88"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0523E656" w14:textId="5261BBF4" w:rsidR="00147E88" w:rsidRPr="00797DDA" w:rsidRDefault="00C76147" w:rsidP="00797DDA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6F5820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5C64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839,177</w:t>
            </w:r>
          </w:p>
        </w:tc>
        <w:tc>
          <w:tcPr>
            <w:tcW w:w="238" w:type="dxa"/>
          </w:tcPr>
          <w:p w14:paraId="4D48367A" w14:textId="77777777" w:rsidR="00147E88" w:rsidRPr="00FA7ADF" w:rsidRDefault="00147E88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665EB9DD" w14:textId="68522354" w:rsidR="00147E88" w:rsidRPr="00797DDA" w:rsidRDefault="00C76147" w:rsidP="00797DDA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A20100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675</w:t>
            </w:r>
            <w:r w:rsidR="00A20100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270" w:type="dxa"/>
          </w:tcPr>
          <w:p w14:paraId="5B0D416E" w14:textId="77777777" w:rsidR="00147E88" w:rsidRPr="00FA7ADF" w:rsidRDefault="00147E88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2693F340" w14:textId="1496BC22" w:rsidR="00147E88" w:rsidRPr="00FA7ADF" w:rsidRDefault="00C76147" w:rsidP="00797DDA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0706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  <w:r w:rsidR="000706B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997</w:t>
            </w:r>
          </w:p>
        </w:tc>
        <w:tc>
          <w:tcPr>
            <w:tcW w:w="242" w:type="dxa"/>
          </w:tcPr>
          <w:p w14:paraId="14E7B35F" w14:textId="77777777" w:rsidR="00147E88" w:rsidRPr="00FA7ADF" w:rsidRDefault="00147E88" w:rsidP="00504C94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17D9042D" w14:textId="4A9D80B0" w:rsidR="00147E88" w:rsidRPr="00797DDA" w:rsidRDefault="00C76147" w:rsidP="00797DDA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A20100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A20100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977</w:t>
            </w:r>
          </w:p>
        </w:tc>
      </w:tr>
    </w:tbl>
    <w:p w14:paraId="68C835AC" w14:textId="63BFF028" w:rsidR="00147E88" w:rsidRDefault="00147E88" w:rsidP="008B59B5">
      <w:pPr>
        <w:pStyle w:val="Bo-Blankline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170"/>
        <w:gridCol w:w="270"/>
        <w:gridCol w:w="1262"/>
        <w:gridCol w:w="268"/>
        <w:gridCol w:w="1350"/>
      </w:tblGrid>
      <w:tr w:rsidR="002A3A8C" w:rsidRPr="00C74FA0" w14:paraId="47E1A14F" w14:textId="77777777" w:rsidTr="0098370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12757BC3" w14:textId="07EA91F4" w:rsidR="002A3A8C" w:rsidRPr="0073283D" w:rsidRDefault="002A3A8C" w:rsidP="00DF341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2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10" w:type="dxa"/>
            <w:gridSpan w:val="3"/>
            <w:vAlign w:val="bottom"/>
          </w:tcPr>
          <w:p w14:paraId="4019AEF2" w14:textId="3E66CC53" w:rsidR="002A3A8C" w:rsidRPr="00C74FA0" w:rsidRDefault="002A3A8C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4FA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596237" w14:textId="77777777" w:rsidR="002A3A8C" w:rsidRPr="00C74FA0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419ABD3" w14:textId="161C22A0" w:rsidR="002A3A8C" w:rsidRPr="00C74FA0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C74FA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3A8C" w:rsidRPr="00C74FA0" w14:paraId="5229BE6B" w14:textId="77777777" w:rsidTr="00983707">
        <w:trPr>
          <w:cantSplit/>
          <w:tblHeader/>
        </w:trPr>
        <w:tc>
          <w:tcPr>
            <w:tcW w:w="3420" w:type="dxa"/>
            <w:vAlign w:val="bottom"/>
          </w:tcPr>
          <w:p w14:paraId="35F61D81" w14:textId="137B6561" w:rsidR="002A3A8C" w:rsidRPr="0073283D" w:rsidRDefault="002A3A8C" w:rsidP="00011B1C">
            <w:pPr>
              <w:pStyle w:val="acctfourfigures"/>
              <w:tabs>
                <w:tab w:val="left" w:pos="720"/>
              </w:tabs>
              <w:spacing w:line="240" w:lineRule="auto"/>
              <w:ind w:left="280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732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74FA0" w:rsidRPr="00732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32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</w:t>
            </w:r>
            <w:r w:rsidR="00D673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D67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C76147" w:rsidRPr="00C761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32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732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3DD6B47B" w14:textId="76C7B995" w:rsidR="002A3A8C" w:rsidRPr="004E6664" w:rsidRDefault="00C76147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761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70D6AB9F" w14:textId="77777777" w:rsidR="002A3A8C" w:rsidRPr="004E6664" w:rsidRDefault="002A3A8C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82E3E7" w14:textId="713CC586" w:rsidR="002A3A8C" w:rsidRPr="004E6664" w:rsidRDefault="00C76147" w:rsidP="00DF341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761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66DF98D" w14:textId="77777777" w:rsidR="002A3A8C" w:rsidRPr="004E6664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40B479A" w14:textId="1FDCC63A" w:rsidR="002A3A8C" w:rsidRPr="004E6664" w:rsidRDefault="00C76147" w:rsidP="00DF341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  <w:vAlign w:val="bottom"/>
          </w:tcPr>
          <w:p w14:paraId="0FC6AD53" w14:textId="77777777" w:rsidR="002A3A8C" w:rsidRPr="004E6664" w:rsidRDefault="002A3A8C" w:rsidP="00DF34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F3FC7A" w14:textId="5F9D047B" w:rsidR="002A3A8C" w:rsidRPr="004E6664" w:rsidRDefault="00C76147" w:rsidP="00DF341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7614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2563</w:t>
            </w:r>
          </w:p>
        </w:tc>
      </w:tr>
      <w:tr w:rsidR="002A3A8C" w:rsidRPr="00C74FA0" w14:paraId="4488A667" w14:textId="77777777" w:rsidTr="0098370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267AF081" w14:textId="4CEDF65C" w:rsidR="002A3A8C" w:rsidRPr="00C74FA0" w:rsidRDefault="002A3A8C" w:rsidP="00DF34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  <w:hideMark/>
          </w:tcPr>
          <w:p w14:paraId="55695257" w14:textId="2DC9BBFE" w:rsidR="002A3A8C" w:rsidRPr="0073283D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3283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3A8C" w:rsidRPr="00C74FA0" w14:paraId="306E3DEF" w14:textId="77777777" w:rsidTr="00983707">
        <w:trPr>
          <w:cantSplit/>
        </w:trPr>
        <w:tc>
          <w:tcPr>
            <w:tcW w:w="3420" w:type="dxa"/>
          </w:tcPr>
          <w:p w14:paraId="4D774639" w14:textId="77777777" w:rsidR="002A3A8C" w:rsidRPr="0073283D" w:rsidRDefault="002A3A8C" w:rsidP="002A3A8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83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73CDCD73" w14:textId="35DBA77D" w:rsidR="002A3A8C" w:rsidRPr="00C74FA0" w:rsidRDefault="00C76147" w:rsidP="00DF341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7B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531</w:t>
            </w:r>
          </w:p>
        </w:tc>
        <w:tc>
          <w:tcPr>
            <w:tcW w:w="270" w:type="dxa"/>
          </w:tcPr>
          <w:p w14:paraId="394F9F53" w14:textId="77777777" w:rsidR="002A3A8C" w:rsidRPr="00C74FA0" w:rsidRDefault="002A3A8C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A01862" w14:textId="2AA4BAF6" w:rsidR="002A3A8C" w:rsidRPr="00C74FA0" w:rsidRDefault="00C76147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7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270" w:type="dxa"/>
          </w:tcPr>
          <w:p w14:paraId="1ED42A4A" w14:textId="77777777" w:rsidR="002A3A8C" w:rsidRPr="00C74FA0" w:rsidRDefault="002A3A8C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C6725AF" w14:textId="16D156AE" w:rsidR="002A3A8C" w:rsidRPr="00C74FA0" w:rsidRDefault="00C76147" w:rsidP="00983707">
            <w:pPr>
              <w:pStyle w:val="acctfourfigures"/>
              <w:tabs>
                <w:tab w:val="decimal" w:pos="701"/>
              </w:tabs>
              <w:spacing w:line="240" w:lineRule="auto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7B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</w:p>
        </w:tc>
        <w:tc>
          <w:tcPr>
            <w:tcW w:w="268" w:type="dxa"/>
          </w:tcPr>
          <w:p w14:paraId="2C1D8B62" w14:textId="77777777" w:rsidR="002A3A8C" w:rsidRPr="00C74FA0" w:rsidRDefault="002A3A8C" w:rsidP="00DF3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78FC28" w14:textId="6F53104D" w:rsidR="002A3A8C" w:rsidRPr="00297BD4" w:rsidRDefault="00297BD4" w:rsidP="00297BD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97BD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</w:tbl>
    <w:p w14:paraId="6E140E4C" w14:textId="57F93196" w:rsidR="002A3A8C" w:rsidRDefault="002A3A8C" w:rsidP="008B59B5">
      <w:pPr>
        <w:pStyle w:val="Bo-Blankline"/>
      </w:pPr>
    </w:p>
    <w:p w14:paraId="4F3E96EE" w14:textId="77777777" w:rsidR="004E6664" w:rsidRPr="00112979" w:rsidRDefault="004E6664" w:rsidP="004E6664">
      <w:pPr>
        <w:pStyle w:val="Bo-C1Content"/>
        <w:rPr>
          <w:lang w:val="en-US"/>
        </w:rPr>
      </w:pPr>
      <w:r w:rsidRPr="00112979">
        <w:rPr>
          <w:rFonts w:hint="cs"/>
          <w:cs/>
          <w:lang w:val="en-US"/>
        </w:rPr>
        <w:t>กลุ่ม</w:t>
      </w:r>
      <w:r w:rsidRPr="00112979">
        <w:rPr>
          <w:cs/>
          <w:lang w:val="en-US"/>
        </w:rPr>
        <w:t>บริษัท</w:t>
      </w:r>
      <w:r w:rsidRPr="00112979">
        <w:rPr>
          <w:rFonts w:hint="cs"/>
          <w:cs/>
          <w:lang w:val="en-US"/>
        </w:rPr>
        <w:t>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2F31133C" w14:textId="77777777" w:rsidR="004E6664" w:rsidRPr="00963133" w:rsidRDefault="004E6664" w:rsidP="004E666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08BBB86C" w14:textId="5A7BA59C" w:rsidR="004E6664" w:rsidRDefault="004E6664" w:rsidP="004E6664">
      <w:pPr>
        <w:pStyle w:val="Bo-C1Content"/>
      </w:pPr>
      <w:r w:rsidRPr="00112979">
        <w:rPr>
          <w:cs/>
        </w:rPr>
        <w:t>โดยปกติระยะเวลาการให้สินเชื่อแก่ลูกค้าของกลุ่มบริษัท</w:t>
      </w:r>
      <w:r w:rsidRPr="00112979">
        <w:rPr>
          <w:rFonts w:hint="cs"/>
          <w:cs/>
        </w:rPr>
        <w:t>มีระยะเวลาตั้งแต่</w:t>
      </w:r>
      <w:r w:rsidRPr="00112979">
        <w:rPr>
          <w:cs/>
        </w:rPr>
        <w:t xml:space="preserve"> </w:t>
      </w:r>
      <w:r w:rsidR="00C76147" w:rsidRPr="00C76147">
        <w:rPr>
          <w:lang w:val="en-US"/>
        </w:rPr>
        <w:t>30</w:t>
      </w:r>
      <w:r w:rsidRPr="00112979">
        <w:t xml:space="preserve"> </w:t>
      </w:r>
      <w:r w:rsidRPr="00112979">
        <w:rPr>
          <w:rFonts w:hint="cs"/>
          <w:cs/>
        </w:rPr>
        <w:t>วัน ถึง</w:t>
      </w:r>
      <w:r w:rsidRPr="00112979">
        <w:t xml:space="preserve"> </w:t>
      </w:r>
      <w:r w:rsidR="00C76147" w:rsidRPr="00C76147">
        <w:rPr>
          <w:lang w:val="en-US"/>
        </w:rPr>
        <w:t>360</w:t>
      </w:r>
      <w:r w:rsidRPr="00112979">
        <w:t xml:space="preserve"> </w:t>
      </w:r>
      <w:r w:rsidRPr="00112979">
        <w:rPr>
          <w:cs/>
        </w:rPr>
        <w:t>วัน</w:t>
      </w:r>
    </w:p>
    <w:p w14:paraId="0DF01ABE" w14:textId="77777777" w:rsidR="004E6664" w:rsidRDefault="004E6664" w:rsidP="008B59B5">
      <w:pPr>
        <w:pStyle w:val="Bo-Blankline"/>
        <w:rPr>
          <w:cs/>
        </w:rPr>
      </w:pPr>
    </w:p>
    <w:p w14:paraId="385E7FDC" w14:textId="77777777" w:rsidR="002A3A8C" w:rsidRDefault="002A3A8C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14:paraId="2D8DF498" w14:textId="77777777" w:rsidR="009209F9" w:rsidRPr="009275A9" w:rsidRDefault="002E3540" w:rsidP="009275A9">
      <w:pPr>
        <w:pStyle w:val="Caption"/>
        <w:ind w:hanging="900"/>
      </w:pPr>
      <w:r w:rsidRPr="009275A9">
        <w:rPr>
          <w:rFonts w:hint="cs"/>
          <w:cs/>
        </w:rPr>
        <w:lastRenderedPageBreak/>
        <w:t>สินค้าคงเหลือ</w:t>
      </w:r>
    </w:p>
    <w:p w14:paraId="39ED3B3E" w14:textId="77777777" w:rsidR="002878CD" w:rsidRPr="00E4556A" w:rsidRDefault="002878CD" w:rsidP="00EF4EA2">
      <w:pPr>
        <w:pStyle w:val="Bo-Blankline"/>
      </w:pPr>
    </w:p>
    <w:tbl>
      <w:tblPr>
        <w:tblW w:w="9178" w:type="dxa"/>
        <w:tblInd w:w="441" w:type="dxa"/>
        <w:tblLook w:val="04A0" w:firstRow="1" w:lastRow="0" w:firstColumn="1" w:lastColumn="0" w:noHBand="0" w:noVBand="1"/>
      </w:tblPr>
      <w:tblGrid>
        <w:gridCol w:w="2837"/>
        <w:gridCol w:w="751"/>
        <w:gridCol w:w="1165"/>
        <w:gridCol w:w="269"/>
        <w:gridCol w:w="1169"/>
        <w:gridCol w:w="269"/>
        <w:gridCol w:w="1200"/>
        <w:gridCol w:w="269"/>
        <w:gridCol w:w="1249"/>
      </w:tblGrid>
      <w:tr w:rsidR="009275A9" w:rsidRPr="00112979" w14:paraId="7547A279" w14:textId="77777777" w:rsidTr="009275A9">
        <w:tc>
          <w:tcPr>
            <w:tcW w:w="2845" w:type="dxa"/>
          </w:tcPr>
          <w:p w14:paraId="5D069310" w14:textId="77777777" w:rsidR="009275A9" w:rsidRPr="0083281A" w:rsidRDefault="009275A9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dxa"/>
          </w:tcPr>
          <w:p w14:paraId="6044A8F9" w14:textId="77777777" w:rsidR="009275A9" w:rsidRPr="0083281A" w:rsidRDefault="009275A9" w:rsidP="00DB467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03" w:type="dxa"/>
            <w:gridSpan w:val="3"/>
          </w:tcPr>
          <w:p w14:paraId="45134255" w14:textId="77777777" w:rsidR="009275A9" w:rsidRPr="002164C4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0EE4839C" w14:textId="77777777" w:rsidR="009275A9" w:rsidRPr="002164C4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8" w:type="dxa"/>
            <w:gridSpan w:val="3"/>
          </w:tcPr>
          <w:p w14:paraId="6F99AB25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299" w:rsidRPr="00112979" w14:paraId="41399ADE" w14:textId="77777777" w:rsidTr="009275A9">
        <w:tc>
          <w:tcPr>
            <w:tcW w:w="2845" w:type="dxa"/>
          </w:tcPr>
          <w:p w14:paraId="5830FBDC" w14:textId="77777777" w:rsidR="004F7299" w:rsidRPr="0083281A" w:rsidRDefault="004F7299" w:rsidP="004F729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dxa"/>
          </w:tcPr>
          <w:p w14:paraId="6A3B0328" w14:textId="77777777" w:rsidR="004F7299" w:rsidRPr="0083281A" w:rsidRDefault="004F7299" w:rsidP="004F729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F5065F" w14:textId="46BF92C7" w:rsidR="004F7299" w:rsidRPr="00112979" w:rsidRDefault="00C76147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9" w:type="dxa"/>
          </w:tcPr>
          <w:p w14:paraId="7702597A" w14:textId="77777777" w:rsidR="004F7299" w:rsidRPr="00112979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02F9DF9" w14:textId="3AB52C59" w:rsidR="004F7299" w:rsidRPr="00112979" w:rsidRDefault="00C76147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9" w:type="dxa"/>
          </w:tcPr>
          <w:p w14:paraId="2DCC2EA7" w14:textId="77777777" w:rsidR="004F7299" w:rsidRPr="002164C4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D26844E" w14:textId="047265A9" w:rsidR="004F7299" w:rsidRPr="00112979" w:rsidRDefault="00C76147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9" w:type="dxa"/>
          </w:tcPr>
          <w:p w14:paraId="19AE4A54" w14:textId="77777777" w:rsidR="004F7299" w:rsidRPr="00112979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4E662F83" w14:textId="6A337875" w:rsidR="004F7299" w:rsidRPr="00112979" w:rsidRDefault="00C76147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F7299" w:rsidRPr="0083281A" w14:paraId="29AB7FE8" w14:textId="77777777" w:rsidTr="009275A9">
        <w:tc>
          <w:tcPr>
            <w:tcW w:w="2845" w:type="dxa"/>
          </w:tcPr>
          <w:p w14:paraId="59F70E2A" w14:textId="77777777" w:rsidR="004F7299" w:rsidRPr="0083281A" w:rsidRDefault="004F7299" w:rsidP="004F729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dxa"/>
          </w:tcPr>
          <w:p w14:paraId="75E74117" w14:textId="77777777" w:rsidR="004F7299" w:rsidRPr="0083281A" w:rsidRDefault="004F7299" w:rsidP="004F729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3B8F568" w14:textId="77777777" w:rsidR="004F7299" w:rsidRPr="0083281A" w:rsidRDefault="004F7299" w:rsidP="004F7299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8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F7299" w:rsidRPr="00724B21" w14:paraId="7D1C5671" w14:textId="77777777" w:rsidTr="00512F1D">
        <w:tc>
          <w:tcPr>
            <w:tcW w:w="3598" w:type="dxa"/>
            <w:gridSpan w:val="2"/>
          </w:tcPr>
          <w:p w14:paraId="3356BB0D" w14:textId="3BC8F01E" w:rsidR="004F7299" w:rsidRPr="0083281A" w:rsidRDefault="004F7299" w:rsidP="004F7299">
            <w:pPr>
              <w:spacing w:line="240" w:lineRule="atLeast"/>
              <w:ind w:left="270" w:right="-126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(กลับรายการ) </w:t>
            </w:r>
            <w:r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การปรับลดมูลค่าสุทธิ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ที่คาดว่าจะได้รับ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br/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C76147" w:rsidRPr="00C76147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52BE69" w14:textId="3C580387" w:rsidR="004F7299" w:rsidRPr="00295353" w:rsidRDefault="00C67A45" w:rsidP="004F7299">
            <w:pPr>
              <w:tabs>
                <w:tab w:val="decimal" w:pos="87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76147"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76147"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</w:tcPr>
          <w:p w14:paraId="7E5F9011" w14:textId="77777777" w:rsidR="004F7299" w:rsidRPr="0083281A" w:rsidRDefault="004F7299" w:rsidP="004F7299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bottom"/>
          </w:tcPr>
          <w:p w14:paraId="3326D8C8" w14:textId="796AB887" w:rsidR="004F7299" w:rsidRPr="00295353" w:rsidRDefault="00C76147" w:rsidP="004307C6">
            <w:pPr>
              <w:tabs>
                <w:tab w:val="decimal" w:pos="94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4F72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363</w:t>
            </w:r>
          </w:p>
        </w:tc>
        <w:tc>
          <w:tcPr>
            <w:tcW w:w="269" w:type="dxa"/>
            <w:vAlign w:val="bottom"/>
          </w:tcPr>
          <w:p w14:paraId="74574D31" w14:textId="77777777" w:rsidR="004F7299" w:rsidRPr="0083281A" w:rsidRDefault="004F7299" w:rsidP="004F7299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393727" w14:textId="48BE89F7" w:rsidR="004F7299" w:rsidRPr="00724B21" w:rsidRDefault="00C67A45" w:rsidP="004F7299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C76147"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76147"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  <w:vAlign w:val="bottom"/>
          </w:tcPr>
          <w:p w14:paraId="3205B1CE" w14:textId="77777777" w:rsidR="004F7299" w:rsidRPr="0083281A" w:rsidRDefault="004F7299" w:rsidP="004F7299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1F82EF20" w14:textId="62F1EB07" w:rsidR="004F7299" w:rsidRPr="00724B21" w:rsidRDefault="00C76147" w:rsidP="004F7299">
            <w:pPr>
              <w:tabs>
                <w:tab w:val="decimal" w:pos="103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4F729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363</w:t>
            </w:r>
          </w:p>
        </w:tc>
      </w:tr>
    </w:tbl>
    <w:p w14:paraId="432D399E" w14:textId="77777777" w:rsidR="00941FE8" w:rsidRDefault="00941FE8" w:rsidP="00B472F8">
      <w:pPr>
        <w:pStyle w:val="Bo-Blankline"/>
        <w:rPr>
          <w:lang w:val="en-US"/>
        </w:rPr>
      </w:pPr>
    </w:p>
    <w:p w14:paraId="390832F2" w14:textId="169B0F2D" w:rsidR="001A2A20" w:rsidRDefault="00907627" w:rsidP="00941FE8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  <w:i/>
          <w:iCs/>
          <w:cs/>
        </w:rPr>
      </w:pPr>
      <w:r w:rsidRPr="00F74223">
        <w:rPr>
          <w:rFonts w:hint="cs"/>
          <w:b w:val="0"/>
          <w:bCs w:val="0"/>
          <w:spacing w:val="-4"/>
          <w:cs/>
        </w:rPr>
        <w:t xml:space="preserve">ณ วันที่ </w:t>
      </w:r>
      <w:r w:rsidR="00C76147" w:rsidRPr="00C76147">
        <w:rPr>
          <w:b w:val="0"/>
          <w:bCs w:val="0"/>
          <w:spacing w:val="-4"/>
        </w:rPr>
        <w:t>31</w:t>
      </w:r>
      <w:r w:rsidR="00F25E86">
        <w:rPr>
          <w:b w:val="0"/>
          <w:bCs w:val="0"/>
        </w:rPr>
        <w:t xml:space="preserve"> </w:t>
      </w:r>
      <w:r w:rsidR="00F25E86">
        <w:rPr>
          <w:rFonts w:hint="cs"/>
          <w:b w:val="0"/>
          <w:bCs w:val="0"/>
          <w:cs/>
        </w:rPr>
        <w:t xml:space="preserve">มีนาคม </w:t>
      </w:r>
      <w:r w:rsidR="00C76147" w:rsidRPr="00C76147">
        <w:rPr>
          <w:b w:val="0"/>
          <w:bCs w:val="0"/>
        </w:rPr>
        <w:t>2564</w:t>
      </w:r>
      <w:r w:rsidR="00941FE8" w:rsidRPr="00F74223">
        <w:rPr>
          <w:rFonts w:hint="cs"/>
          <w:b w:val="0"/>
          <w:bCs w:val="0"/>
          <w:spacing w:val="-4"/>
          <w:cs/>
        </w:rPr>
        <w:t xml:space="preserve"> ค่าเผื่อมูลค่าสินค้าลดลง</w:t>
      </w:r>
      <w:r w:rsidR="004377D8" w:rsidRPr="00F74223">
        <w:rPr>
          <w:rFonts w:hint="cs"/>
          <w:b w:val="0"/>
          <w:bCs w:val="0"/>
          <w:spacing w:val="-4"/>
          <w:cs/>
        </w:rPr>
        <w:t>ในงบการเงินรวมและงบการเงินเฉพาะกิจการ</w:t>
      </w:r>
      <w:r w:rsidR="00941FE8" w:rsidRPr="00F74223">
        <w:rPr>
          <w:rFonts w:hint="cs"/>
          <w:b w:val="0"/>
          <w:bCs w:val="0"/>
          <w:spacing w:val="-4"/>
          <w:cs/>
        </w:rPr>
        <w:t>มีจำนวน</w:t>
      </w:r>
      <w:r w:rsidR="00F633BC" w:rsidRPr="00F74223">
        <w:rPr>
          <w:b w:val="0"/>
          <w:bCs w:val="0"/>
          <w:spacing w:val="-4"/>
        </w:rPr>
        <w:t xml:space="preserve"> </w:t>
      </w:r>
      <w:r w:rsidR="00C76147" w:rsidRPr="00C76147">
        <w:rPr>
          <w:b w:val="0"/>
          <w:bCs w:val="0"/>
          <w:spacing w:val="-4"/>
        </w:rPr>
        <w:t>372</w:t>
      </w:r>
      <w:r w:rsidR="008B2044" w:rsidRPr="00E62D77">
        <w:rPr>
          <w:b w:val="0"/>
          <w:bCs w:val="0"/>
          <w:spacing w:val="-4"/>
        </w:rPr>
        <w:t xml:space="preserve"> </w:t>
      </w:r>
      <w:r w:rsidR="00941FE8" w:rsidRPr="00E62D77">
        <w:rPr>
          <w:rFonts w:hint="cs"/>
          <w:b w:val="0"/>
          <w:bCs w:val="0"/>
          <w:spacing w:val="-4"/>
          <w:cs/>
        </w:rPr>
        <w:t>ล้านบาท</w:t>
      </w:r>
      <w:r w:rsidR="00941FE8" w:rsidRPr="00E97114">
        <w:rPr>
          <w:rFonts w:hint="cs"/>
          <w:b w:val="0"/>
          <w:bCs w:val="0"/>
          <w:cs/>
        </w:rPr>
        <w:t>และ</w:t>
      </w:r>
      <w:r w:rsidR="00DC3889" w:rsidRPr="00E97114">
        <w:rPr>
          <w:b w:val="0"/>
          <w:bCs w:val="0"/>
        </w:rPr>
        <w:t xml:space="preserve"> </w:t>
      </w:r>
      <w:r w:rsidR="00C76147" w:rsidRPr="00C76147">
        <w:rPr>
          <w:b w:val="0"/>
          <w:bCs w:val="0"/>
        </w:rPr>
        <w:t>36</w:t>
      </w:r>
      <w:r w:rsidR="00243722">
        <w:rPr>
          <w:rFonts w:hint="cs"/>
          <w:b w:val="0"/>
          <w:bCs w:val="0"/>
          <w:cs/>
        </w:rPr>
        <w:t xml:space="preserve"> </w:t>
      </w:r>
      <w:r w:rsidR="00941FE8">
        <w:rPr>
          <w:rFonts w:hint="cs"/>
          <w:b w:val="0"/>
          <w:bCs w:val="0"/>
          <w:cs/>
        </w:rPr>
        <w:t>ล้านบาท</w:t>
      </w:r>
      <w:r w:rsidR="005B625D">
        <w:rPr>
          <w:rFonts w:hint="cs"/>
          <w:b w:val="0"/>
          <w:bCs w:val="0"/>
          <w:cs/>
        </w:rPr>
        <w:t xml:space="preserve"> </w:t>
      </w:r>
      <w:r w:rsidR="00941FE8">
        <w:rPr>
          <w:rFonts w:hint="cs"/>
          <w:b w:val="0"/>
          <w:bCs w:val="0"/>
          <w:cs/>
        </w:rPr>
        <w:t xml:space="preserve">ตามลำดับ </w:t>
      </w:r>
      <w:r w:rsidR="00EE066F" w:rsidRPr="00BD6B3C">
        <w:rPr>
          <w:rFonts w:hint="cs"/>
          <w:b w:val="0"/>
          <w:bCs w:val="0"/>
          <w:i/>
          <w:iCs/>
          <w:cs/>
        </w:rPr>
        <w:t>(</w:t>
      </w:r>
      <w:r w:rsidR="00C76147" w:rsidRPr="00C76147">
        <w:rPr>
          <w:b w:val="0"/>
          <w:bCs w:val="0"/>
          <w:i/>
          <w:iCs/>
        </w:rPr>
        <w:t>31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ธันวาคม </w:t>
      </w:r>
      <w:r w:rsidR="00C76147" w:rsidRPr="00C76147">
        <w:rPr>
          <w:b w:val="0"/>
          <w:bCs w:val="0"/>
          <w:i/>
          <w:iCs/>
        </w:rPr>
        <w:t>2563</w:t>
      </w:r>
      <w:r w:rsidR="00EE066F" w:rsidRPr="00BD6B3C">
        <w:rPr>
          <w:b w:val="0"/>
          <w:bCs w:val="0"/>
          <w:i/>
          <w:iCs/>
        </w:rPr>
        <w:t xml:space="preserve">: </w:t>
      </w:r>
      <w:r w:rsidR="00C76147" w:rsidRPr="00C76147">
        <w:rPr>
          <w:b w:val="0"/>
          <w:bCs w:val="0"/>
          <w:i/>
          <w:iCs/>
        </w:rPr>
        <w:t>381</w:t>
      </w:r>
      <w:r w:rsidR="00EE066F" w:rsidRPr="00C53541">
        <w:rPr>
          <w:b w:val="0"/>
          <w:bCs w:val="0"/>
          <w:i/>
          <w:iCs/>
        </w:rPr>
        <w:t xml:space="preserve"> </w:t>
      </w:r>
      <w:r w:rsidR="00EE066F" w:rsidRPr="00C53541">
        <w:rPr>
          <w:rFonts w:hint="cs"/>
          <w:b w:val="0"/>
          <w:bCs w:val="0"/>
          <w:i/>
          <w:iCs/>
          <w:cs/>
        </w:rPr>
        <w:t>ล้านบาท</w:t>
      </w:r>
      <w:r w:rsidR="00480C5B" w:rsidRPr="00C53541">
        <w:rPr>
          <w:b w:val="0"/>
          <w:bCs w:val="0"/>
          <w:i/>
          <w:iCs/>
        </w:rPr>
        <w:t xml:space="preserve"> </w:t>
      </w:r>
      <w:r w:rsidR="00EE066F" w:rsidRPr="00C53541">
        <w:rPr>
          <w:rFonts w:hint="cs"/>
          <w:b w:val="0"/>
          <w:bCs w:val="0"/>
          <w:i/>
          <w:iCs/>
          <w:cs/>
        </w:rPr>
        <w:t xml:space="preserve">และ </w:t>
      </w:r>
      <w:r w:rsidR="00C76147" w:rsidRPr="00C76147">
        <w:rPr>
          <w:b w:val="0"/>
          <w:bCs w:val="0"/>
          <w:i/>
          <w:iCs/>
        </w:rPr>
        <w:t>44</w:t>
      </w:r>
      <w:r w:rsidR="00D37000" w:rsidRPr="00C53541">
        <w:rPr>
          <w:b w:val="0"/>
          <w:bCs w:val="0"/>
          <w:i/>
          <w:iCs/>
        </w:rPr>
        <w:t xml:space="preserve"> </w:t>
      </w:r>
      <w:r w:rsidR="00D37000" w:rsidRPr="00C53541">
        <w:rPr>
          <w:rFonts w:hint="cs"/>
          <w:b w:val="0"/>
          <w:bCs w:val="0"/>
          <w:i/>
          <w:iCs/>
          <w:cs/>
        </w:rPr>
        <w:t>ล้านบาท</w:t>
      </w:r>
      <w:r w:rsidR="00EE066F" w:rsidRPr="00C53541">
        <w:rPr>
          <w:rFonts w:hint="cs"/>
          <w:b w:val="0"/>
          <w:bCs w:val="0"/>
          <w:i/>
          <w:iCs/>
          <w:cs/>
        </w:rPr>
        <w:t xml:space="preserve"> ตามลำดับ)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</w:t>
      </w:r>
      <w:r w:rsidR="00941FE8">
        <w:rPr>
          <w:rFonts w:hint="cs"/>
          <w:b w:val="0"/>
          <w:bCs w:val="0"/>
          <w:i/>
          <w:iCs/>
          <w:cs/>
        </w:rPr>
        <w:t xml:space="preserve"> </w:t>
      </w:r>
    </w:p>
    <w:p w14:paraId="0729ACFA" w14:textId="1C5BDF69" w:rsidR="001A2A20" w:rsidRDefault="001A2A20" w:rsidP="002A3A8C">
      <w:pPr>
        <w:pStyle w:val="Bo-Blankline"/>
        <w:rPr>
          <w:cs/>
          <w:lang w:val="en-US"/>
        </w:rPr>
      </w:pPr>
    </w:p>
    <w:p w14:paraId="6A2C9753" w14:textId="77777777" w:rsidR="009B5E04" w:rsidRDefault="009B5E04" w:rsidP="00F25E86">
      <w:pPr>
        <w:pStyle w:val="Caption"/>
        <w:ind w:hanging="900"/>
      </w:pPr>
      <w:r w:rsidRPr="00F87C2F">
        <w:rPr>
          <w:rFonts w:hint="cs"/>
          <w:cs/>
        </w:rPr>
        <w:t>เงินลงทุน</w:t>
      </w:r>
      <w:r w:rsidR="00C73C1F">
        <w:rPr>
          <w:rFonts w:hint="cs"/>
          <w:cs/>
        </w:rPr>
        <w:t>ในบริษัทร่วม</w:t>
      </w:r>
    </w:p>
    <w:p w14:paraId="4BB637A6" w14:textId="2DCF674B" w:rsidR="003B4C2B" w:rsidRDefault="003B4C2B" w:rsidP="00B472F8">
      <w:pPr>
        <w:pStyle w:val="Bo-Blankline"/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4"/>
        <w:gridCol w:w="1171"/>
        <w:gridCol w:w="274"/>
        <w:gridCol w:w="1168"/>
        <w:gridCol w:w="274"/>
        <w:gridCol w:w="1170"/>
        <w:gridCol w:w="274"/>
        <w:gridCol w:w="1256"/>
      </w:tblGrid>
      <w:tr w:rsidR="00711BE8" w:rsidRPr="00711BE8" w14:paraId="10978CE4" w14:textId="77777777" w:rsidTr="00F253FB">
        <w:trPr>
          <w:tblHeader/>
        </w:trPr>
        <w:tc>
          <w:tcPr>
            <w:tcW w:w="1958" w:type="pct"/>
          </w:tcPr>
          <w:p w14:paraId="5CCB92F2" w14:textId="77777777" w:rsidR="00711BE8" w:rsidRPr="00711BE8" w:rsidRDefault="00711BE8" w:rsidP="006621FA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29FBD72E" w14:textId="77777777" w:rsidR="00711BE8" w:rsidRPr="00711BE8" w:rsidRDefault="00711BE8" w:rsidP="006621FA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D7ACF0F" w14:textId="77777777" w:rsidR="00711BE8" w:rsidRPr="00711BE8" w:rsidRDefault="00711BE8" w:rsidP="006621FA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9" w:type="pct"/>
            <w:gridSpan w:val="3"/>
          </w:tcPr>
          <w:p w14:paraId="2B665A00" w14:textId="77777777" w:rsidR="00711BE8" w:rsidRPr="00711BE8" w:rsidRDefault="00711BE8" w:rsidP="006621FA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30E9" w:rsidRPr="00711BE8" w14:paraId="620278FA" w14:textId="77777777" w:rsidTr="00F253FB">
        <w:trPr>
          <w:tblHeader/>
        </w:trPr>
        <w:tc>
          <w:tcPr>
            <w:tcW w:w="1958" w:type="pct"/>
          </w:tcPr>
          <w:p w14:paraId="2104C6F8" w14:textId="062AAD8D" w:rsidR="00D030E9" w:rsidRPr="00F253FB" w:rsidRDefault="00D030E9" w:rsidP="00D030E9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53F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253F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31 </w:t>
            </w:r>
            <w:r w:rsidRPr="00F253F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638" w:type="pct"/>
          </w:tcPr>
          <w:p w14:paraId="12C451A4" w14:textId="606736AC" w:rsidR="00D030E9" w:rsidRPr="00711BE8" w:rsidRDefault="00D030E9" w:rsidP="00D030E9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107CC165" w14:textId="77777777" w:rsidR="00D030E9" w:rsidRPr="00711BE8" w:rsidRDefault="00D030E9" w:rsidP="00D030E9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D13F7BD" w14:textId="64C5656C" w:rsidR="00D030E9" w:rsidRPr="00711BE8" w:rsidRDefault="00D030E9" w:rsidP="00D030E9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9" w:type="pct"/>
          </w:tcPr>
          <w:p w14:paraId="2213E268" w14:textId="77777777" w:rsidR="00D030E9" w:rsidRPr="00711BE8" w:rsidRDefault="00D030E9" w:rsidP="00D030E9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FE173F7" w14:textId="7BE0A127" w:rsidR="00D030E9" w:rsidRPr="00711BE8" w:rsidRDefault="00D030E9" w:rsidP="00D030E9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372AAFCF" w14:textId="77777777" w:rsidR="00D030E9" w:rsidRPr="00711BE8" w:rsidRDefault="00D030E9" w:rsidP="00D030E9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7BA77362" w14:textId="777B2108" w:rsidR="00D030E9" w:rsidRPr="00711BE8" w:rsidRDefault="00D030E9" w:rsidP="00D030E9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030E9" w:rsidRPr="00711BE8" w14:paraId="10B13C60" w14:textId="77777777" w:rsidTr="00F253FB">
        <w:trPr>
          <w:tblHeader/>
        </w:trPr>
        <w:tc>
          <w:tcPr>
            <w:tcW w:w="1958" w:type="pct"/>
          </w:tcPr>
          <w:p w14:paraId="2DF6223C" w14:textId="77777777" w:rsidR="00D030E9" w:rsidRPr="00711BE8" w:rsidRDefault="00D030E9" w:rsidP="00D030E9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2" w:type="pct"/>
            <w:gridSpan w:val="7"/>
          </w:tcPr>
          <w:p w14:paraId="56E0FF5B" w14:textId="77777777" w:rsidR="00D030E9" w:rsidRPr="00711BE8" w:rsidRDefault="00D030E9" w:rsidP="00D030E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11BE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30E9" w:rsidRPr="00711BE8" w14:paraId="1F4AC3B7" w14:textId="77777777" w:rsidTr="00F253FB">
        <w:tc>
          <w:tcPr>
            <w:tcW w:w="1958" w:type="pct"/>
          </w:tcPr>
          <w:p w14:paraId="7A65DB14" w14:textId="77777777" w:rsidR="00D030E9" w:rsidRPr="00711BE8" w:rsidRDefault="00D030E9" w:rsidP="00D030E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8" w:type="pct"/>
          </w:tcPr>
          <w:p w14:paraId="02679839" w14:textId="77777777" w:rsidR="00D030E9" w:rsidRPr="00711BE8" w:rsidRDefault="00D030E9" w:rsidP="00D030E9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B47738F" w14:textId="77777777" w:rsidR="00D030E9" w:rsidRPr="00711BE8" w:rsidRDefault="00D030E9" w:rsidP="00D030E9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5F291F46" w14:textId="77777777" w:rsidR="00D030E9" w:rsidRPr="00711BE8" w:rsidRDefault="00D030E9" w:rsidP="00D030E9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7A1A79B" w14:textId="77777777" w:rsidR="00D030E9" w:rsidRPr="00711BE8" w:rsidRDefault="00D030E9" w:rsidP="00D030E9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FA7C3B8" w14:textId="77777777" w:rsidR="00D030E9" w:rsidRPr="00711BE8" w:rsidRDefault="00D030E9" w:rsidP="00D030E9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20C3E97" w14:textId="77777777" w:rsidR="00D030E9" w:rsidRPr="00711BE8" w:rsidRDefault="00D030E9" w:rsidP="00D030E9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</w:tcPr>
          <w:p w14:paraId="2AC9EB0B" w14:textId="77777777" w:rsidR="00D030E9" w:rsidRPr="00711BE8" w:rsidRDefault="00D030E9" w:rsidP="00D030E9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0E9" w:rsidRPr="00711BE8" w14:paraId="44C44E3D" w14:textId="77777777" w:rsidTr="00F253FB">
        <w:tc>
          <w:tcPr>
            <w:tcW w:w="1958" w:type="pct"/>
          </w:tcPr>
          <w:p w14:paraId="05046488" w14:textId="1D23EE48" w:rsidR="00D030E9" w:rsidRPr="00711BE8" w:rsidRDefault="00D030E9" w:rsidP="00D030E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29043CB1" w14:textId="431E52EC" w:rsidR="00D030E9" w:rsidRPr="00711BE8" w:rsidRDefault="00D030E9" w:rsidP="00D030E9">
            <w:pPr>
              <w:tabs>
                <w:tab w:val="decimal" w:pos="972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805,101</w:t>
            </w:r>
          </w:p>
        </w:tc>
        <w:tc>
          <w:tcPr>
            <w:tcW w:w="149" w:type="pct"/>
            <w:vAlign w:val="bottom"/>
          </w:tcPr>
          <w:p w14:paraId="2299087A" w14:textId="77777777" w:rsidR="00D030E9" w:rsidRPr="00711BE8" w:rsidRDefault="00D030E9" w:rsidP="00D030E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3E6F04F" w14:textId="66E4392D" w:rsidR="00D030E9" w:rsidRPr="00711BE8" w:rsidRDefault="00D030E9" w:rsidP="00D030E9">
            <w:pPr>
              <w:tabs>
                <w:tab w:val="decimal" w:pos="87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752,558</w:t>
            </w:r>
          </w:p>
        </w:tc>
        <w:tc>
          <w:tcPr>
            <w:tcW w:w="149" w:type="pct"/>
            <w:vAlign w:val="bottom"/>
          </w:tcPr>
          <w:p w14:paraId="2D9DE52F" w14:textId="77777777" w:rsidR="00D030E9" w:rsidRPr="00711BE8" w:rsidRDefault="00D030E9" w:rsidP="00D030E9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1D6E17CA" w14:textId="2B4F5659" w:rsidR="00D030E9" w:rsidRPr="00711BE8" w:rsidRDefault="00D030E9" w:rsidP="00D030E9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805,101</w:t>
            </w:r>
          </w:p>
        </w:tc>
        <w:tc>
          <w:tcPr>
            <w:tcW w:w="149" w:type="pct"/>
            <w:shd w:val="clear" w:color="auto" w:fill="auto"/>
          </w:tcPr>
          <w:p w14:paraId="23936073" w14:textId="77777777" w:rsidR="00D030E9" w:rsidRPr="00711BE8" w:rsidRDefault="00D030E9" w:rsidP="00D030E9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3" w:type="pct"/>
            <w:shd w:val="clear" w:color="auto" w:fill="auto"/>
          </w:tcPr>
          <w:p w14:paraId="67E7DADD" w14:textId="1251B8C0" w:rsidR="00D030E9" w:rsidRPr="00711BE8" w:rsidRDefault="00D030E9" w:rsidP="00D030E9">
            <w:pPr>
              <w:tabs>
                <w:tab w:val="decimal" w:pos="1056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752,558</w:t>
            </w:r>
          </w:p>
        </w:tc>
      </w:tr>
      <w:tr w:rsidR="00D030E9" w:rsidRPr="00711BE8" w14:paraId="6FFEADDA" w14:textId="77777777" w:rsidTr="00F253FB">
        <w:tc>
          <w:tcPr>
            <w:tcW w:w="1958" w:type="pct"/>
          </w:tcPr>
          <w:p w14:paraId="39FA60F6" w14:textId="2FE3B586" w:rsidR="00D030E9" w:rsidRPr="00711BE8" w:rsidRDefault="00D030E9" w:rsidP="00D030E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ของบริษัทร่วม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11BE8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5CFA0FF5" w14:textId="1CB74550" w:rsidR="00D030E9" w:rsidRPr="00711BE8" w:rsidRDefault="00D030E9" w:rsidP="00D030E9">
            <w:pPr>
              <w:tabs>
                <w:tab w:val="decimal" w:pos="972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14,430</w:t>
            </w:r>
          </w:p>
        </w:tc>
        <w:tc>
          <w:tcPr>
            <w:tcW w:w="149" w:type="pct"/>
            <w:vAlign w:val="bottom"/>
          </w:tcPr>
          <w:p w14:paraId="004312AF" w14:textId="77777777" w:rsidR="00D030E9" w:rsidRPr="00711BE8" w:rsidRDefault="00D030E9" w:rsidP="00D030E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8306D89" w14:textId="5D20DE98" w:rsidR="00D030E9" w:rsidRPr="00711BE8" w:rsidRDefault="00D030E9" w:rsidP="00D030E9">
            <w:pPr>
              <w:tabs>
                <w:tab w:val="decimal" w:pos="87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21,650</w:t>
            </w:r>
          </w:p>
        </w:tc>
        <w:tc>
          <w:tcPr>
            <w:tcW w:w="149" w:type="pct"/>
            <w:vAlign w:val="bottom"/>
          </w:tcPr>
          <w:p w14:paraId="64E6EFD2" w14:textId="77777777" w:rsidR="00D030E9" w:rsidRPr="00711BE8" w:rsidRDefault="00D030E9" w:rsidP="00D030E9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A8B255B" w14:textId="691C32F6" w:rsidR="00D030E9" w:rsidRPr="00711BE8" w:rsidRDefault="00D030E9" w:rsidP="00D030E9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14,430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1724D446" w14:textId="77777777" w:rsidR="00D030E9" w:rsidRPr="00711BE8" w:rsidRDefault="00D030E9" w:rsidP="00D030E9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3" w:type="pct"/>
            <w:shd w:val="clear" w:color="auto" w:fill="auto"/>
            <w:vAlign w:val="bottom"/>
          </w:tcPr>
          <w:p w14:paraId="7AF04E74" w14:textId="492A1320" w:rsidR="00D030E9" w:rsidRPr="00711BE8" w:rsidRDefault="00D030E9" w:rsidP="00D030E9">
            <w:pPr>
              <w:tabs>
                <w:tab w:val="decimal" w:pos="1032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21,650</w:t>
            </w:r>
          </w:p>
        </w:tc>
      </w:tr>
      <w:tr w:rsidR="00D030E9" w:rsidRPr="00711BE8" w14:paraId="1A094847" w14:textId="77777777" w:rsidTr="00F253FB">
        <w:tc>
          <w:tcPr>
            <w:tcW w:w="1958" w:type="pct"/>
          </w:tcPr>
          <w:p w14:paraId="18606BD3" w14:textId="77777777" w:rsidR="00D030E9" w:rsidRPr="00711BE8" w:rsidRDefault="00D030E9" w:rsidP="00D030E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เบ็ดเสร็จอื่นของบริษัทร่วมตามวิธีส่วนได้เสีย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74102B2" w14:textId="3DB6A72C" w:rsidR="00D030E9" w:rsidRPr="00711BE8" w:rsidRDefault="00D030E9" w:rsidP="00D030E9">
            <w:pPr>
              <w:tabs>
                <w:tab w:val="decimal" w:pos="972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(1,065)</w:t>
            </w:r>
          </w:p>
        </w:tc>
        <w:tc>
          <w:tcPr>
            <w:tcW w:w="149" w:type="pct"/>
            <w:vAlign w:val="bottom"/>
          </w:tcPr>
          <w:p w14:paraId="541128FA" w14:textId="77777777" w:rsidR="00D030E9" w:rsidRPr="00711BE8" w:rsidRDefault="00D030E9" w:rsidP="00D030E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15DCF25" w14:textId="5CE7C7B3" w:rsidR="00D030E9" w:rsidRPr="00711BE8" w:rsidRDefault="00D030E9" w:rsidP="00D030E9">
            <w:pPr>
              <w:tabs>
                <w:tab w:val="decimal" w:pos="87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(14,742)</w:t>
            </w:r>
          </w:p>
        </w:tc>
        <w:tc>
          <w:tcPr>
            <w:tcW w:w="149" w:type="pct"/>
            <w:vAlign w:val="bottom"/>
          </w:tcPr>
          <w:p w14:paraId="76E08D7D" w14:textId="77777777" w:rsidR="00D030E9" w:rsidRPr="00711BE8" w:rsidRDefault="00D030E9" w:rsidP="00D030E9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FA0E674" w14:textId="380A7B1B" w:rsidR="00D030E9" w:rsidRPr="00711BE8" w:rsidRDefault="00D030E9" w:rsidP="00D030E9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(1,065)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AB5B54C" w14:textId="5D85B392" w:rsidR="00D030E9" w:rsidRPr="00711BE8" w:rsidRDefault="00D030E9" w:rsidP="00D030E9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3" w:type="pct"/>
            <w:shd w:val="clear" w:color="auto" w:fill="auto"/>
            <w:vAlign w:val="bottom"/>
          </w:tcPr>
          <w:p w14:paraId="27F9178D" w14:textId="69FF3807" w:rsidR="00D030E9" w:rsidRPr="00711BE8" w:rsidRDefault="00D030E9" w:rsidP="00D030E9">
            <w:pPr>
              <w:tabs>
                <w:tab w:val="decimal" w:pos="1032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11B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(14,742)</w:t>
            </w:r>
          </w:p>
        </w:tc>
      </w:tr>
      <w:tr w:rsidR="00D030E9" w:rsidRPr="00711BE8" w14:paraId="52513DFE" w14:textId="77777777" w:rsidTr="00F253FB">
        <w:trPr>
          <w:trHeight w:val="269"/>
        </w:trPr>
        <w:tc>
          <w:tcPr>
            <w:tcW w:w="1958" w:type="pct"/>
          </w:tcPr>
          <w:p w14:paraId="71268D47" w14:textId="62436FFC" w:rsidR="00D030E9" w:rsidRPr="00711BE8" w:rsidRDefault="00D030E9" w:rsidP="00D030E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EEC4AD" w14:textId="1B038FE4" w:rsidR="00D030E9" w:rsidRPr="00711BE8" w:rsidRDefault="00D030E9" w:rsidP="00D030E9">
            <w:pPr>
              <w:tabs>
                <w:tab w:val="decimal" w:pos="972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818,466</w:t>
            </w:r>
          </w:p>
        </w:tc>
        <w:tc>
          <w:tcPr>
            <w:tcW w:w="149" w:type="pct"/>
            <w:vAlign w:val="bottom"/>
          </w:tcPr>
          <w:p w14:paraId="29FC15D0" w14:textId="77777777" w:rsidR="00D030E9" w:rsidRPr="00711BE8" w:rsidRDefault="00D030E9" w:rsidP="00D030E9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6DD94DE" w14:textId="22238B17" w:rsidR="00D030E9" w:rsidRPr="00711BE8" w:rsidRDefault="00D030E9" w:rsidP="00D030E9">
            <w:pPr>
              <w:tabs>
                <w:tab w:val="decimal" w:pos="875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759,466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3DA4ED5A" w14:textId="77777777" w:rsidR="00D030E9" w:rsidRPr="00711BE8" w:rsidRDefault="00D030E9" w:rsidP="00D030E9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27454" w14:textId="6B070BBF" w:rsidR="00D030E9" w:rsidRPr="00711BE8" w:rsidRDefault="00D030E9" w:rsidP="00D030E9">
            <w:pPr>
              <w:tabs>
                <w:tab w:val="decimal" w:pos="966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818,466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59A5A42A" w14:textId="77777777" w:rsidR="00D030E9" w:rsidRPr="00711BE8" w:rsidRDefault="00D030E9" w:rsidP="00D030E9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7BD98" w14:textId="1898F3D3" w:rsidR="00D030E9" w:rsidRPr="00711BE8" w:rsidRDefault="00D030E9" w:rsidP="00D030E9">
            <w:pPr>
              <w:tabs>
                <w:tab w:val="decimal" w:pos="1032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11B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759,466</w:t>
            </w:r>
          </w:p>
        </w:tc>
      </w:tr>
    </w:tbl>
    <w:p w14:paraId="08BA84C9" w14:textId="7684D301" w:rsidR="00C55D08" w:rsidRDefault="00C55D08" w:rsidP="00B472F8">
      <w:pPr>
        <w:pStyle w:val="Bo-Blankline"/>
      </w:pPr>
    </w:p>
    <w:p w14:paraId="27DE76B9" w14:textId="77777777" w:rsidR="006F2CCC" w:rsidRPr="006F2CCC" w:rsidRDefault="006F2CCC" w:rsidP="006F2CCC">
      <w:pPr>
        <w:spacing w:line="240" w:lineRule="auto"/>
        <w:rPr>
          <w:sz w:val="2"/>
          <w:szCs w:val="2"/>
        </w:rPr>
      </w:pPr>
    </w:p>
    <w:p w14:paraId="1C7D50D4" w14:textId="6A8D0B0D" w:rsidR="00F25E86" w:rsidRPr="008409D1" w:rsidRDefault="00F25E86" w:rsidP="00F25E86">
      <w:pPr>
        <w:pStyle w:val="Bo-C1Content"/>
      </w:pPr>
      <w:r>
        <w:rPr>
          <w:cs/>
        </w:rPr>
        <w:t>กลุ่มบริษัทไม่</w:t>
      </w:r>
      <w:r>
        <w:rPr>
          <w:rFonts w:hint="cs"/>
          <w:cs/>
        </w:rPr>
        <w:t>ได้</w:t>
      </w:r>
      <w:r>
        <w:rPr>
          <w:cs/>
        </w:rPr>
        <w:t>รับรู้</w:t>
      </w:r>
      <w:r>
        <w:rPr>
          <w:rFonts w:hint="cs"/>
          <w:cs/>
        </w:rPr>
        <w:t>ส่วนแบ่งผล</w:t>
      </w:r>
      <w:r>
        <w:rPr>
          <w:cs/>
        </w:rPr>
        <w:t>ขาดทุน</w:t>
      </w:r>
      <w:r>
        <w:rPr>
          <w:rFonts w:hint="cs"/>
          <w:cs/>
        </w:rPr>
        <w:t>ของบริษัทร่วมทางอ้อมบางแห่งที่ลงทุนและไม่ได้บันทึกเงินลงทุนตามวิธีส่วนได้เสีย</w:t>
      </w:r>
      <w:r w:rsidRPr="00ED2A73">
        <w:rPr>
          <w:rFonts w:hint="cs"/>
          <w:cs/>
        </w:rPr>
        <w:t>สำหรับขาดทุนสุทธิส่วนที่เกินกว่ามูลค่าเงินลงทุนของกลุ่มบริษัทในบริษัทร่วม</w:t>
      </w:r>
      <w:r>
        <w:rPr>
          <w:rFonts w:hint="cs"/>
          <w:cs/>
        </w:rPr>
        <w:t>ทางอ้อม</w:t>
      </w:r>
      <w:r w:rsidRPr="00ED2A73">
        <w:rPr>
          <w:rFonts w:hint="cs"/>
          <w:cs/>
        </w:rPr>
        <w:t>นั้น ณ วันที่</w:t>
      </w:r>
      <w:r w:rsidRPr="00ED2A73">
        <w:t xml:space="preserve"> </w:t>
      </w:r>
      <w:r>
        <w:rPr>
          <w:cs/>
        </w:rPr>
        <w:br/>
      </w:r>
      <w:r w:rsidR="00C76147" w:rsidRPr="00C76147">
        <w:rPr>
          <w:lang w:val="en-US"/>
        </w:rPr>
        <w:t>31</w:t>
      </w:r>
      <w:r>
        <w:rPr>
          <w:lang w:val="en-US"/>
        </w:rPr>
        <w:t xml:space="preserve"> </w:t>
      </w:r>
      <w:r>
        <w:rPr>
          <w:rFonts w:hint="cs"/>
          <w:cs/>
          <w:lang w:val="en-US"/>
        </w:rPr>
        <w:t xml:space="preserve">มีนาคม </w:t>
      </w:r>
      <w:r w:rsidR="00C76147" w:rsidRPr="00C76147">
        <w:rPr>
          <w:lang w:val="en-US"/>
        </w:rPr>
        <w:t>2564</w:t>
      </w:r>
      <w:r w:rsidRPr="00ED2A73">
        <w:rPr>
          <w:lang w:val="en-US"/>
        </w:rPr>
        <w:t xml:space="preserve"> </w:t>
      </w:r>
      <w:r w:rsidRPr="00ED2A73">
        <w:rPr>
          <w:rFonts w:hint="cs"/>
          <w:cs/>
          <w:lang w:val="en-US"/>
        </w:rPr>
        <w:t>กลุ่มบริษัทยังมี</w:t>
      </w:r>
      <w:r>
        <w:rPr>
          <w:rFonts w:hint="cs"/>
          <w:cs/>
          <w:lang w:val="en-US"/>
        </w:rPr>
        <w:t>ส่วนแบ่ง</w:t>
      </w:r>
      <w:r w:rsidRPr="00ED2A73">
        <w:rPr>
          <w:rFonts w:hint="cs"/>
          <w:cs/>
        </w:rPr>
        <w:t>ผลขาดทุนสะสมที่ยังไม่รับรู้ของบริษัทร่วม</w:t>
      </w:r>
      <w:r w:rsidRPr="00E97114">
        <w:rPr>
          <w:rFonts w:hint="cs"/>
          <w:cs/>
        </w:rPr>
        <w:t xml:space="preserve">จำนวน </w:t>
      </w:r>
      <w:r w:rsidR="00C76147" w:rsidRPr="00C76147">
        <w:rPr>
          <w:lang w:val="en-US"/>
        </w:rPr>
        <w:t>985</w:t>
      </w:r>
      <w:r w:rsidRPr="00E97114">
        <w:rPr>
          <w:rFonts w:hint="cs"/>
          <w:cs/>
        </w:rPr>
        <w:t xml:space="preserve"> ล้าน</w:t>
      </w:r>
      <w:r w:rsidRPr="0060357A">
        <w:rPr>
          <w:rFonts w:hint="cs"/>
          <w:spacing w:val="-2"/>
          <w:cs/>
        </w:rPr>
        <w:t xml:space="preserve">บาท </w:t>
      </w:r>
      <w:r>
        <w:rPr>
          <w:spacing w:val="-2"/>
          <w:cs/>
        </w:rPr>
        <w:br/>
      </w:r>
      <w:r w:rsidRPr="0060357A">
        <w:rPr>
          <w:rFonts w:hint="cs"/>
          <w:i/>
          <w:iCs/>
          <w:spacing w:val="-2"/>
          <w:cs/>
        </w:rPr>
        <w:t>(</w:t>
      </w:r>
      <w:r w:rsidR="00C76147" w:rsidRPr="00C76147">
        <w:rPr>
          <w:i/>
          <w:iCs/>
          <w:spacing w:val="-2"/>
          <w:lang w:val="en-US"/>
        </w:rPr>
        <w:t>31</w:t>
      </w:r>
      <w:r>
        <w:rPr>
          <w:rFonts w:hint="cs"/>
          <w:i/>
          <w:iCs/>
          <w:spacing w:val="-2"/>
          <w:cs/>
        </w:rPr>
        <w:t xml:space="preserve"> มีนาคม </w:t>
      </w:r>
      <w:r w:rsidR="00C76147" w:rsidRPr="00C76147">
        <w:rPr>
          <w:i/>
          <w:iCs/>
          <w:spacing w:val="-2"/>
          <w:lang w:val="en-US"/>
        </w:rPr>
        <w:t>2563</w:t>
      </w:r>
      <w:r w:rsidRPr="0060357A">
        <w:rPr>
          <w:i/>
          <w:iCs/>
          <w:spacing w:val="-2"/>
          <w:lang w:val="en-US"/>
        </w:rPr>
        <w:t xml:space="preserve">: </w:t>
      </w:r>
      <w:r w:rsidR="00C76147" w:rsidRPr="00C76147">
        <w:rPr>
          <w:i/>
          <w:iCs/>
          <w:lang w:val="en-US"/>
        </w:rPr>
        <w:t>985</w:t>
      </w:r>
      <w:r>
        <w:rPr>
          <w:i/>
          <w:iCs/>
          <w:lang w:val="en-US"/>
        </w:rPr>
        <w:t xml:space="preserve"> </w:t>
      </w:r>
      <w:r w:rsidRPr="0060357A">
        <w:rPr>
          <w:rFonts w:hint="cs"/>
          <w:i/>
          <w:iCs/>
          <w:cs/>
        </w:rPr>
        <w:t>ล้านบาท</w:t>
      </w:r>
      <w:r w:rsidRPr="0060357A">
        <w:rPr>
          <w:rFonts w:hint="cs"/>
          <w:i/>
          <w:iCs/>
          <w:cs/>
          <w:lang w:val="en-US"/>
        </w:rPr>
        <w:t>)</w:t>
      </w:r>
      <w:r w:rsidRPr="0060357A">
        <w:rPr>
          <w:rFonts w:hint="cs"/>
          <w:cs/>
          <w:lang w:val="en-US"/>
        </w:rPr>
        <w:t xml:space="preserve"> </w:t>
      </w:r>
      <w:r w:rsidRPr="00DB5F0E">
        <w:rPr>
          <w:rFonts w:hint="cs"/>
          <w:spacing w:val="4"/>
          <w:cs/>
          <w:lang w:val="en-US"/>
        </w:rPr>
        <w:t>ก</w:t>
      </w:r>
      <w:r w:rsidRPr="00E1072D">
        <w:rPr>
          <w:cs/>
        </w:rPr>
        <w:t>ลุ่ม</w:t>
      </w:r>
      <w:r w:rsidRPr="00ED2A73">
        <w:rPr>
          <w:cs/>
        </w:rPr>
        <w:t>บริษัทไม่มีภาระ</w:t>
      </w:r>
      <w:r w:rsidRPr="00ED2A73">
        <w:rPr>
          <w:rFonts w:hint="cs"/>
          <w:cs/>
        </w:rPr>
        <w:t>หนี้สินที่เกี่ยวเนื่องกับผล</w:t>
      </w:r>
      <w:r w:rsidRPr="00ED2A73">
        <w:rPr>
          <w:cs/>
        </w:rPr>
        <w:t>ขาดทุน</w:t>
      </w:r>
      <w:r w:rsidRPr="00ED2A73">
        <w:rPr>
          <w:rFonts w:hint="cs"/>
          <w:cs/>
        </w:rPr>
        <w:t>นี้</w:t>
      </w:r>
    </w:p>
    <w:p w14:paraId="0E92A2A5" w14:textId="77777777" w:rsidR="00F25E86" w:rsidRPr="00EF2E6A" w:rsidRDefault="00F25E86" w:rsidP="00F25E86">
      <w:pPr>
        <w:tabs>
          <w:tab w:val="left" w:pos="540"/>
          <w:tab w:val="right" w:pos="7200"/>
        </w:tabs>
        <w:spacing w:line="240" w:lineRule="auto"/>
        <w:ind w:right="389"/>
        <w:rPr>
          <w:rFonts w:ascii="Angsana New" w:hAnsi="Angsana New"/>
          <w:sz w:val="28"/>
          <w:szCs w:val="28"/>
          <w:cs/>
          <w:lang w:val="en-US"/>
        </w:rPr>
        <w:sectPr w:rsidR="00F25E86" w:rsidRPr="00EF2E6A" w:rsidSect="001979CB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aperSrc w:first="15" w:other="15"/>
          <w:pgNumType w:start="16"/>
          <w:cols w:space="737"/>
        </w:sectPr>
      </w:pPr>
    </w:p>
    <w:p w14:paraId="2A764E50" w14:textId="420E319E" w:rsidR="009B5E04" w:rsidRDefault="009B5E04" w:rsidP="00730E0A">
      <w:pPr>
        <w:pStyle w:val="Bo-C1Content"/>
        <w:ind w:hanging="547"/>
      </w:pPr>
      <w:r w:rsidRPr="00E52B83">
        <w:rPr>
          <w:cs/>
        </w:rPr>
        <w:lastRenderedPageBreak/>
        <w:t>เงินลงทุน</w:t>
      </w:r>
      <w:r w:rsidRPr="00E52B83">
        <w:rPr>
          <w:rFonts w:hint="cs"/>
          <w:cs/>
        </w:rPr>
        <w:t>ในบริษัทร่วม</w:t>
      </w:r>
      <w:r w:rsidR="00C00BA4">
        <w:t xml:space="preserve"> </w:t>
      </w:r>
      <w:r w:rsidRPr="00E52B83">
        <w:rPr>
          <w:cs/>
        </w:rPr>
        <w:t xml:space="preserve">ณ </w:t>
      </w:r>
      <w:r w:rsidRPr="00E52B83">
        <w:rPr>
          <w:cs/>
          <w:lang w:val="en-US"/>
        </w:rPr>
        <w:t xml:space="preserve">วันที่ </w:t>
      </w:r>
      <w:r w:rsidR="00C76147" w:rsidRPr="00C76147">
        <w:rPr>
          <w:lang w:val="en-US"/>
        </w:rPr>
        <w:t>31</w:t>
      </w:r>
      <w:r w:rsidR="00CA1DD9">
        <w:rPr>
          <w:rFonts w:hint="cs"/>
          <w:cs/>
          <w:lang w:val="en-US"/>
        </w:rPr>
        <w:t xml:space="preserve"> มีนาคม</w:t>
      </w:r>
      <w:r w:rsidR="00CA1DD9">
        <w:rPr>
          <w:lang w:val="en-US"/>
        </w:rPr>
        <w:t xml:space="preserve"> </w:t>
      </w:r>
      <w:r w:rsidR="00C76147" w:rsidRPr="00C76147">
        <w:rPr>
          <w:lang w:val="en-US"/>
        </w:rPr>
        <w:t>2564</w:t>
      </w:r>
      <w:r w:rsidR="00112979">
        <w:rPr>
          <w:lang w:val="en-US"/>
        </w:rPr>
        <w:t xml:space="preserve"> </w:t>
      </w:r>
      <w:r w:rsidR="00063ADF" w:rsidRPr="00E52B83">
        <w:rPr>
          <w:rFonts w:hint="cs"/>
          <w:cs/>
          <w:lang w:val="en-US"/>
        </w:rPr>
        <w:t xml:space="preserve">และ </w:t>
      </w:r>
      <w:r w:rsidR="00C76147" w:rsidRPr="00C76147">
        <w:rPr>
          <w:lang w:val="en-US"/>
        </w:rPr>
        <w:t>31</w:t>
      </w:r>
      <w:r w:rsidRPr="00E52B83">
        <w:rPr>
          <w:lang w:val="en-US"/>
        </w:rPr>
        <w:t xml:space="preserve"> </w:t>
      </w:r>
      <w:r w:rsidRPr="00E52B83">
        <w:rPr>
          <w:cs/>
          <w:lang w:val="en-US"/>
        </w:rPr>
        <w:t>ธันวาคม</w:t>
      </w:r>
      <w:r w:rsidR="006F2CCC">
        <w:rPr>
          <w:rFonts w:hint="cs"/>
          <w:cs/>
          <w:lang w:val="en-US"/>
        </w:rPr>
        <w:t xml:space="preserve"> </w:t>
      </w:r>
      <w:r w:rsidR="00C76147" w:rsidRPr="00C76147">
        <w:rPr>
          <w:lang w:val="en-US"/>
        </w:rPr>
        <w:t>2563</w:t>
      </w:r>
      <w:r w:rsidR="00112979">
        <w:rPr>
          <w:lang w:val="en-US"/>
        </w:rPr>
        <w:t xml:space="preserve"> </w:t>
      </w:r>
      <w:r w:rsidRPr="00E52B83">
        <w:rPr>
          <w:rFonts w:hint="cs"/>
          <w:cs/>
        </w:rPr>
        <w:t>มีดังนี้</w:t>
      </w:r>
    </w:p>
    <w:p w14:paraId="17A719A6" w14:textId="6B985748" w:rsidR="001C17D1" w:rsidRDefault="001C17D1" w:rsidP="00730E0A">
      <w:pPr>
        <w:pStyle w:val="Bo-C1Content"/>
        <w:ind w:hanging="547"/>
        <w:rPr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B877E9" w:rsidRPr="000E3456" w14:paraId="411C8F54" w14:textId="77777777" w:rsidTr="000E3456">
        <w:trPr>
          <w:tblHeader/>
        </w:trPr>
        <w:tc>
          <w:tcPr>
            <w:tcW w:w="2970" w:type="dxa"/>
          </w:tcPr>
          <w:p w14:paraId="231DB835" w14:textId="77777777" w:rsidR="00B877E9" w:rsidRPr="000E3456" w:rsidRDefault="00B877E9" w:rsidP="00B877E9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46308486" w14:textId="77777777" w:rsidR="00B877E9" w:rsidRPr="000E3456" w:rsidRDefault="00B877E9" w:rsidP="00B877E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4E58D628" w14:textId="77777777" w:rsidR="00B877E9" w:rsidRPr="000E3456" w:rsidRDefault="00B877E9" w:rsidP="00B877E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877E9" w:rsidRPr="000E3456" w14:paraId="4BB62326" w14:textId="77777777" w:rsidTr="000E3456">
        <w:trPr>
          <w:tblHeader/>
        </w:trPr>
        <w:tc>
          <w:tcPr>
            <w:tcW w:w="2970" w:type="dxa"/>
          </w:tcPr>
          <w:p w14:paraId="7FB35856" w14:textId="77777777" w:rsidR="00B877E9" w:rsidRPr="000E3456" w:rsidRDefault="00B877E9" w:rsidP="00B877E9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1E50DEBE" w14:textId="77777777" w:rsidR="00B877E9" w:rsidRPr="000E3456" w:rsidRDefault="00B877E9" w:rsidP="00B877E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1F7DF079" w14:textId="77777777" w:rsidR="00B877E9" w:rsidRPr="000E3456" w:rsidRDefault="00B877E9" w:rsidP="00B877E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3D7F1671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F8CC7A3" w14:textId="77777777" w:rsidR="00B877E9" w:rsidRPr="000E3456" w:rsidRDefault="00B877E9" w:rsidP="00B877E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66D3A934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610F2CCB" w14:textId="77777777" w:rsidR="00B877E9" w:rsidRPr="000E3456" w:rsidRDefault="00B877E9" w:rsidP="00B877E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1E366015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2710D488" w14:textId="77777777" w:rsidR="00B877E9" w:rsidRPr="000E3456" w:rsidRDefault="00B877E9" w:rsidP="00B877E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มูลค่าตามวิธีส่วนได้เสีย</w:t>
            </w:r>
          </w:p>
        </w:tc>
      </w:tr>
      <w:tr w:rsidR="00B877E9" w:rsidRPr="000E3456" w14:paraId="49968B22" w14:textId="77777777" w:rsidTr="000E3456">
        <w:trPr>
          <w:tblHeader/>
        </w:trPr>
        <w:tc>
          <w:tcPr>
            <w:tcW w:w="2970" w:type="dxa"/>
          </w:tcPr>
          <w:p w14:paraId="0E65E461" w14:textId="77777777" w:rsidR="00B877E9" w:rsidRPr="000E3456" w:rsidRDefault="00B877E9" w:rsidP="00B877E9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5F70792" w14:textId="77777777" w:rsidR="00B877E9" w:rsidRPr="000E3456" w:rsidRDefault="00B877E9" w:rsidP="00B877E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20EA5DEF" w14:textId="7018757B" w:rsidR="00B877E9" w:rsidRPr="000E3456" w:rsidRDefault="00C76147" w:rsidP="00B877E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5A2250E5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71864E6F" w14:textId="7D713E8D" w:rsidR="00B877E9" w:rsidRPr="000E3456" w:rsidRDefault="00C76147" w:rsidP="00B877E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487BF215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602EFE9" w14:textId="5EDCF797" w:rsidR="00B877E9" w:rsidRPr="000E3456" w:rsidRDefault="00C76147" w:rsidP="00B877E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49BAA725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8AB06B1" w14:textId="22A0B819" w:rsidR="00B877E9" w:rsidRPr="000E3456" w:rsidRDefault="00C76147" w:rsidP="00B877E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742C7C61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9AC8B66" w14:textId="00E7E370" w:rsidR="00B877E9" w:rsidRPr="000E3456" w:rsidRDefault="00C76147" w:rsidP="00B877E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1B6CB321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3420C21F" w14:textId="17EE058F" w:rsidR="00B877E9" w:rsidRPr="000E3456" w:rsidRDefault="00C76147" w:rsidP="00B877E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67C3DD86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0165BB5" w14:textId="473B22EA" w:rsidR="00B877E9" w:rsidRPr="000E3456" w:rsidRDefault="00C76147" w:rsidP="00B877E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7" w:type="dxa"/>
          </w:tcPr>
          <w:p w14:paraId="54C91C86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2581E7D" w14:textId="0C37E63D" w:rsidR="00B877E9" w:rsidRPr="000E3456" w:rsidRDefault="00C76147" w:rsidP="00B877E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877E9" w:rsidRPr="000E3456" w14:paraId="225CF8C8" w14:textId="77777777" w:rsidTr="000E3456">
        <w:trPr>
          <w:tblHeader/>
        </w:trPr>
        <w:tc>
          <w:tcPr>
            <w:tcW w:w="2970" w:type="dxa"/>
          </w:tcPr>
          <w:p w14:paraId="256F360F" w14:textId="77777777" w:rsidR="00B877E9" w:rsidRPr="000E3456" w:rsidRDefault="00B877E9" w:rsidP="00B877E9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36799B57" w14:textId="77777777" w:rsidR="00B877E9" w:rsidRPr="000E3456" w:rsidRDefault="00B877E9" w:rsidP="00B877E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724933CA" w14:textId="4888A769" w:rsidR="00B877E9" w:rsidRPr="000E3456" w:rsidRDefault="00C76147" w:rsidP="00B877E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7" w:type="dxa"/>
          </w:tcPr>
          <w:p w14:paraId="7D54CEC1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398CC46A" w14:textId="23D2A381" w:rsidR="00B877E9" w:rsidRPr="000E3456" w:rsidRDefault="00C76147" w:rsidP="00B877E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7" w:type="dxa"/>
          </w:tcPr>
          <w:p w14:paraId="6857EB8D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0FF46049" w14:textId="78354C4C" w:rsidR="00B877E9" w:rsidRPr="000E3456" w:rsidRDefault="00C76147" w:rsidP="00B877E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7" w:type="dxa"/>
          </w:tcPr>
          <w:p w14:paraId="2D1E7EC0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05F1685E" w14:textId="0101FC7D" w:rsidR="00B877E9" w:rsidRPr="000E3456" w:rsidRDefault="00C76147" w:rsidP="00B877E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7" w:type="dxa"/>
          </w:tcPr>
          <w:p w14:paraId="193D7EBF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7341963" w14:textId="64CDD08B" w:rsidR="00B877E9" w:rsidRPr="000E3456" w:rsidRDefault="00C76147" w:rsidP="00B877E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7" w:type="dxa"/>
          </w:tcPr>
          <w:p w14:paraId="54BEC70D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35E720A1" w14:textId="3FDEE911" w:rsidR="00B877E9" w:rsidRPr="000E3456" w:rsidRDefault="00C76147" w:rsidP="00B877E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7" w:type="dxa"/>
          </w:tcPr>
          <w:p w14:paraId="7EDB9155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86369B5" w14:textId="48C4DF43" w:rsidR="00B877E9" w:rsidRPr="000E3456" w:rsidRDefault="00C76147" w:rsidP="00B877E9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7" w:type="dxa"/>
          </w:tcPr>
          <w:p w14:paraId="28DB1A19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88506A6" w14:textId="343EE3B6" w:rsidR="00B877E9" w:rsidRPr="000E3456" w:rsidRDefault="00C76147" w:rsidP="00B877E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</w:tr>
      <w:tr w:rsidR="00B877E9" w:rsidRPr="000E3456" w14:paraId="0D6AF2D2" w14:textId="77777777" w:rsidTr="000E3456">
        <w:trPr>
          <w:tblHeader/>
        </w:trPr>
        <w:tc>
          <w:tcPr>
            <w:tcW w:w="2970" w:type="dxa"/>
          </w:tcPr>
          <w:p w14:paraId="63C0C87A" w14:textId="77777777" w:rsidR="00B877E9" w:rsidRPr="000E3456" w:rsidRDefault="00B877E9" w:rsidP="00B877E9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75D7D685" w14:textId="77777777" w:rsidR="00B877E9" w:rsidRPr="000E3456" w:rsidRDefault="00B877E9" w:rsidP="00B877E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744DA33A" w14:textId="77777777" w:rsidR="00B877E9" w:rsidRPr="000E3456" w:rsidRDefault="00B877E9" w:rsidP="00B877E9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  <w:t>(</w:t>
            </w: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617BCC19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6551C7CD" w14:textId="77777777" w:rsidR="00B877E9" w:rsidRPr="000E3456" w:rsidRDefault="00B877E9" w:rsidP="00B877E9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lang w:val="en-US"/>
              </w:rPr>
              <w:t>(</w:t>
            </w:r>
            <w:r w:rsidRPr="000E3456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B877E9" w:rsidRPr="000E3456" w14:paraId="2BA787E7" w14:textId="77777777" w:rsidTr="000E3456">
        <w:tc>
          <w:tcPr>
            <w:tcW w:w="2970" w:type="dxa"/>
          </w:tcPr>
          <w:p w14:paraId="5AF2129E" w14:textId="77777777" w:rsidR="00B877E9" w:rsidRPr="000E3456" w:rsidRDefault="00B877E9" w:rsidP="00B877E9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13C1174F" w14:textId="77777777" w:rsidR="00B877E9" w:rsidRPr="000E3456" w:rsidRDefault="00B877E9" w:rsidP="00B877E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71A7F85B" w14:textId="77777777" w:rsidR="00B877E9" w:rsidRPr="000E3456" w:rsidRDefault="00B877E9" w:rsidP="00B877E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53EF9FE9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2AD69A5E" w14:textId="77777777" w:rsidR="00B877E9" w:rsidRPr="000E3456" w:rsidRDefault="00B877E9" w:rsidP="00B877E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5ECD122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91FB5AE" w14:textId="77777777" w:rsidR="00B877E9" w:rsidRPr="000E3456" w:rsidRDefault="00B877E9" w:rsidP="00B877E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089B420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3DCFCFEB" w14:textId="77777777" w:rsidR="00B877E9" w:rsidRPr="000E3456" w:rsidRDefault="00B877E9" w:rsidP="00B877E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8684F39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04B435BF" w14:textId="77777777" w:rsidR="00B877E9" w:rsidRPr="000E3456" w:rsidRDefault="00B877E9" w:rsidP="00B877E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07E936B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2EA17BB" w14:textId="77777777" w:rsidR="00B877E9" w:rsidRPr="000E3456" w:rsidRDefault="00B877E9" w:rsidP="00B877E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99D530D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3387E5B3" w14:textId="77777777" w:rsidR="00B877E9" w:rsidRPr="000E3456" w:rsidRDefault="00B877E9" w:rsidP="00B877E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F83E4E8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01F1932B" w14:textId="77777777" w:rsidR="00B877E9" w:rsidRPr="000E3456" w:rsidRDefault="00B877E9" w:rsidP="00B877E9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5A7BCE" w:rsidRPr="000E3456" w14:paraId="6B154034" w14:textId="77777777" w:rsidTr="000E3456">
        <w:tc>
          <w:tcPr>
            <w:tcW w:w="2970" w:type="dxa"/>
          </w:tcPr>
          <w:p w14:paraId="551573FF" w14:textId="77777777" w:rsidR="005A7BCE" w:rsidRPr="000E3456" w:rsidRDefault="005A7BCE" w:rsidP="005A7BCE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  <w:t xml:space="preserve">บริษัท บางกอกสหประกันชีวิต </w:t>
            </w: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  <w:br/>
            </w: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330FEEA1" w14:textId="77777777" w:rsidR="005A7BCE" w:rsidRPr="000E3456" w:rsidRDefault="005A7BCE" w:rsidP="005A7BC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05426D09" w14:textId="1A5E67F6" w:rsidR="005A7BCE" w:rsidRPr="000E3456" w:rsidRDefault="00C76147" w:rsidP="00145EBC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47" w:type="dxa"/>
          </w:tcPr>
          <w:p w14:paraId="605D9DE0" w14:textId="77777777" w:rsidR="005A7BCE" w:rsidRPr="000E3456" w:rsidRDefault="005A7BCE" w:rsidP="00145EBC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027E8FA4" w14:textId="18B24862" w:rsidR="005A7BCE" w:rsidRPr="000E3456" w:rsidRDefault="00C76147" w:rsidP="00145EBC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47" w:type="dxa"/>
          </w:tcPr>
          <w:p w14:paraId="4C594452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79ECB0C" w14:textId="40500A82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7" w:type="dxa"/>
          </w:tcPr>
          <w:p w14:paraId="41E039E4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219B1F3" w14:textId="4BA3BB82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7" w:type="dxa"/>
          </w:tcPr>
          <w:p w14:paraId="3ECC941D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95AF866" w14:textId="0AC16098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41F82F0E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932094B" w14:textId="123420D2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3F9B80F3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BAECA09" w14:textId="51E8FBA5" w:rsidR="005A7BCE" w:rsidRPr="000E3456" w:rsidRDefault="00C76147" w:rsidP="005A7BC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122</w:t>
            </w:r>
            <w:r w:rsidR="005A7BCE"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745</w:t>
            </w:r>
          </w:p>
        </w:tc>
        <w:tc>
          <w:tcPr>
            <w:tcW w:w="247" w:type="dxa"/>
          </w:tcPr>
          <w:p w14:paraId="0B899A5B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38F35BCB" w14:textId="3CE30BD9" w:rsidR="005A7BCE" w:rsidRPr="000E3456" w:rsidRDefault="00C76147" w:rsidP="005A7BC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116</w:t>
            </w:r>
            <w:r w:rsidR="005A7BCE"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535</w:t>
            </w:r>
          </w:p>
        </w:tc>
      </w:tr>
      <w:tr w:rsidR="005A7BCE" w:rsidRPr="000E3456" w14:paraId="5F50AEA5" w14:textId="77777777" w:rsidTr="000E3456">
        <w:tc>
          <w:tcPr>
            <w:tcW w:w="2970" w:type="dxa"/>
          </w:tcPr>
          <w:p w14:paraId="294CF358" w14:textId="77777777" w:rsidR="005A7BCE" w:rsidRPr="000E3456" w:rsidRDefault="005A7BCE" w:rsidP="005A7BCE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0820328A" w14:textId="77777777" w:rsidR="005A7BCE" w:rsidRPr="000E3456" w:rsidRDefault="005A7BCE" w:rsidP="005A7BC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563F9B1E" w14:textId="21E91681" w:rsidR="005A7BCE" w:rsidRPr="000E3456" w:rsidRDefault="00C76147" w:rsidP="00145EBC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47" w:type="dxa"/>
          </w:tcPr>
          <w:p w14:paraId="612EB692" w14:textId="77777777" w:rsidR="005A7BCE" w:rsidRPr="000E3456" w:rsidRDefault="005A7BCE" w:rsidP="00145EBC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581EF5B9" w14:textId="55EDCC1F" w:rsidR="005A7BCE" w:rsidRPr="000E3456" w:rsidRDefault="00C76147" w:rsidP="00145EBC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47" w:type="dxa"/>
          </w:tcPr>
          <w:p w14:paraId="36C5AF9F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8EF3270" w14:textId="77C72325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7" w:type="dxa"/>
          </w:tcPr>
          <w:p w14:paraId="6B6EDE0F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749CA75" w14:textId="19EA357B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7" w:type="dxa"/>
          </w:tcPr>
          <w:p w14:paraId="04E8984A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A2701AF" w14:textId="64782AC7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75787641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95D9A18" w14:textId="3EFC79F2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06ED5593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9F8AD7C" w14:textId="469C6ED7" w:rsidR="005A7BCE" w:rsidRPr="000E3456" w:rsidRDefault="00C76147" w:rsidP="005A7BCE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695</w:t>
            </w:r>
            <w:r w:rsidR="005A7BCE"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721</w:t>
            </w:r>
          </w:p>
        </w:tc>
        <w:tc>
          <w:tcPr>
            <w:tcW w:w="247" w:type="dxa"/>
          </w:tcPr>
          <w:p w14:paraId="34245A05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19E41D6" w14:textId="2FBCEC5F" w:rsidR="005A7BCE" w:rsidRPr="000E3456" w:rsidRDefault="00C76147" w:rsidP="005A7BCE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688</w:t>
            </w:r>
            <w:r w:rsidR="005A7BCE"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566</w:t>
            </w:r>
          </w:p>
        </w:tc>
      </w:tr>
      <w:tr w:rsidR="005A7BCE" w:rsidRPr="000E3456" w14:paraId="42E1FB2C" w14:textId="77777777" w:rsidTr="000E3456">
        <w:tc>
          <w:tcPr>
            <w:tcW w:w="2970" w:type="dxa"/>
          </w:tcPr>
          <w:p w14:paraId="3548CC2E" w14:textId="77777777" w:rsidR="005A7BCE" w:rsidRPr="000E3456" w:rsidRDefault="005A7BCE" w:rsidP="005A7BCE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44CDCB31" w14:textId="77777777" w:rsidR="005A7BCE" w:rsidRPr="000E3456" w:rsidRDefault="005A7BCE" w:rsidP="005A7BC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25F8DF69" w14:textId="77777777" w:rsidR="005A7BCE" w:rsidRPr="000E3456" w:rsidRDefault="005A7BCE" w:rsidP="00145EBC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579F72FE" w14:textId="77777777" w:rsidR="005A7BCE" w:rsidRPr="000E3456" w:rsidRDefault="005A7BCE" w:rsidP="00145EBC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1B0B6ECA" w14:textId="77777777" w:rsidR="005A7BCE" w:rsidRPr="000E3456" w:rsidRDefault="005A7BCE" w:rsidP="00145EBC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20A6002B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B6141B9" w14:textId="77777777" w:rsidR="005A7BCE" w:rsidRPr="000E3456" w:rsidRDefault="005A7BCE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D231059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53724BC" w14:textId="77777777" w:rsidR="005A7BCE" w:rsidRPr="000E3456" w:rsidRDefault="005A7BCE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F892A9E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C34E5EF" w14:textId="291EF79C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1465E974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24B9C2B6" w14:textId="4171AF3C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229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47" w:type="dxa"/>
            <w:shd w:val="clear" w:color="auto" w:fill="auto"/>
          </w:tcPr>
          <w:p w14:paraId="056F831B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2205651F" w14:textId="07FA2DD0" w:rsidR="005A7BCE" w:rsidRPr="000E3456" w:rsidRDefault="00C76147" w:rsidP="005A7BC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818</w:t>
            </w:r>
            <w:r w:rsidR="005A7BCE"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466</w:t>
            </w:r>
          </w:p>
        </w:tc>
        <w:tc>
          <w:tcPr>
            <w:tcW w:w="247" w:type="dxa"/>
          </w:tcPr>
          <w:p w14:paraId="44052696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4A6178B" w14:textId="099BA855" w:rsidR="005A7BCE" w:rsidRPr="000E3456" w:rsidRDefault="00C76147" w:rsidP="005A7BC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805</w:t>
            </w:r>
            <w:r w:rsidR="005A7BCE"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101</w:t>
            </w:r>
          </w:p>
        </w:tc>
      </w:tr>
      <w:tr w:rsidR="005A7BCE" w:rsidRPr="000E3456" w14:paraId="07FB354A" w14:textId="77777777" w:rsidTr="000E3456">
        <w:tc>
          <w:tcPr>
            <w:tcW w:w="2970" w:type="dxa"/>
          </w:tcPr>
          <w:p w14:paraId="726DB25B" w14:textId="77777777" w:rsidR="005A7BCE" w:rsidRPr="000E3456" w:rsidRDefault="005A7BCE" w:rsidP="005A7BC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7560320F" w14:textId="77777777" w:rsidR="005A7BCE" w:rsidRPr="000E3456" w:rsidRDefault="005A7BCE" w:rsidP="005A7BC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066D63F6" w14:textId="77777777" w:rsidR="005A7BCE" w:rsidRPr="000E3456" w:rsidRDefault="005A7BCE" w:rsidP="00145EBC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2DA0873F" w14:textId="77777777" w:rsidR="005A7BCE" w:rsidRPr="000E3456" w:rsidRDefault="005A7BCE" w:rsidP="00145EBC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02713C2E" w14:textId="77777777" w:rsidR="005A7BCE" w:rsidRPr="000E3456" w:rsidRDefault="005A7BCE" w:rsidP="00145EBC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D1E5E58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1162134" w14:textId="77777777" w:rsidR="005A7BCE" w:rsidRPr="000E3456" w:rsidRDefault="005A7BCE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9047A17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BCCB904" w14:textId="77777777" w:rsidR="005A7BCE" w:rsidRPr="000E3456" w:rsidRDefault="005A7BCE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27E2C78A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20DC0FD" w14:textId="77777777" w:rsidR="005A7BCE" w:rsidRPr="000E3456" w:rsidRDefault="005A7BCE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4B18B2B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A34C19E" w14:textId="77777777" w:rsidR="005A7BCE" w:rsidRPr="000E3456" w:rsidRDefault="005A7BCE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64F4B1CC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A55D26D" w14:textId="77777777" w:rsidR="005A7BCE" w:rsidRPr="000E3456" w:rsidRDefault="005A7BCE" w:rsidP="005A7BC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97667FA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E7FCD7D" w14:textId="77777777" w:rsidR="005A7BCE" w:rsidRPr="000E3456" w:rsidRDefault="005A7BCE" w:rsidP="005A7BCE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5A7BCE" w:rsidRPr="000E3456" w14:paraId="574F728A" w14:textId="77777777" w:rsidTr="000E3456">
        <w:tc>
          <w:tcPr>
            <w:tcW w:w="2970" w:type="dxa"/>
          </w:tcPr>
          <w:p w14:paraId="4B381B8B" w14:textId="77777777" w:rsidR="005A7BCE" w:rsidRPr="000E3456" w:rsidRDefault="005A7BCE" w:rsidP="005A7BC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42857E29" w14:textId="77777777" w:rsidR="005A7BCE" w:rsidRPr="000E3456" w:rsidRDefault="005A7BCE" w:rsidP="005A7BC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1645BC7F" w14:textId="114B82B3" w:rsidR="005A7BCE" w:rsidRPr="000E3456" w:rsidRDefault="00C76147" w:rsidP="00145EBC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247" w:type="dxa"/>
          </w:tcPr>
          <w:p w14:paraId="0C5D0033" w14:textId="77777777" w:rsidR="005A7BCE" w:rsidRPr="000E3456" w:rsidRDefault="005A7BCE" w:rsidP="00145EBC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66DD5082" w14:textId="2A7745F2" w:rsidR="005A7BCE" w:rsidRPr="000E3456" w:rsidRDefault="00C76147" w:rsidP="00145EBC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</w:p>
        </w:tc>
        <w:tc>
          <w:tcPr>
            <w:tcW w:w="247" w:type="dxa"/>
          </w:tcPr>
          <w:p w14:paraId="53667CF8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DD50598" w14:textId="74633506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7" w:type="dxa"/>
          </w:tcPr>
          <w:p w14:paraId="10446759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B3D6D9E" w14:textId="2738500B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7" w:type="dxa"/>
          </w:tcPr>
          <w:p w14:paraId="6EA30749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F5B60E5" w14:textId="483F8B6B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6FA12840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4921138" w14:textId="18D1BC7A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  <w:tc>
          <w:tcPr>
            <w:tcW w:w="247" w:type="dxa"/>
            <w:shd w:val="clear" w:color="auto" w:fill="auto"/>
          </w:tcPr>
          <w:p w14:paraId="42AB4F76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41142B99" w14:textId="06EEED8C" w:rsidR="005A7BCE" w:rsidRPr="000E3456" w:rsidRDefault="005A7BCE" w:rsidP="005A7BCE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3DD95C3B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6B4207E" w14:textId="6969D47C" w:rsidR="005A7BCE" w:rsidRPr="000E3456" w:rsidRDefault="005A7BCE" w:rsidP="005A7BCE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7BCE" w:rsidRPr="000E3456" w14:paraId="75F85223" w14:textId="77777777" w:rsidTr="000E3456">
        <w:tc>
          <w:tcPr>
            <w:tcW w:w="2970" w:type="dxa"/>
          </w:tcPr>
          <w:p w14:paraId="1DEA0023" w14:textId="77777777" w:rsidR="005A7BCE" w:rsidRPr="000E3456" w:rsidRDefault="005A7BCE" w:rsidP="005A7BC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3513F6B0" w14:textId="77777777" w:rsidR="005A7BCE" w:rsidRPr="000E3456" w:rsidRDefault="005A7BCE" w:rsidP="005A7BC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59EB8BB6" w14:textId="266CB938" w:rsidR="005A7BCE" w:rsidRPr="000E3456" w:rsidRDefault="00C76147" w:rsidP="00145EBC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47" w:type="dxa"/>
          </w:tcPr>
          <w:p w14:paraId="3C5BB3C9" w14:textId="77777777" w:rsidR="005A7BCE" w:rsidRPr="000E3456" w:rsidRDefault="005A7BCE" w:rsidP="00145EBC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250D0ABA" w14:textId="0D11C4DB" w:rsidR="005A7BCE" w:rsidRPr="000E3456" w:rsidRDefault="00C76147" w:rsidP="00145EBC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47" w:type="dxa"/>
          </w:tcPr>
          <w:p w14:paraId="006139D8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2CF4D6C1" w14:textId="2179D7B2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7" w:type="dxa"/>
          </w:tcPr>
          <w:p w14:paraId="47DF884D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57CC032" w14:textId="79188250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7" w:type="dxa"/>
          </w:tcPr>
          <w:p w14:paraId="7DE63047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2D70623" w14:textId="397FA958" w:rsidR="005A7BCE" w:rsidRPr="000E3456" w:rsidRDefault="005A7BCE" w:rsidP="005A7BCE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E132763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FDABD10" w14:textId="485C7413" w:rsidR="005A7BCE" w:rsidRPr="000E3456" w:rsidRDefault="005A7BCE" w:rsidP="005A7BCE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593CCDA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226B052" w14:textId="171BBE7F" w:rsidR="005A7BCE" w:rsidRPr="000E3456" w:rsidRDefault="005A7BCE" w:rsidP="005A7BCE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41470D8F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5DE003A2" w14:textId="33D0C5E2" w:rsidR="005A7BCE" w:rsidRPr="000E3456" w:rsidRDefault="005A7BCE" w:rsidP="005A7BCE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A7BCE" w:rsidRPr="000E3456" w14:paraId="64BC766D" w14:textId="77777777" w:rsidTr="000E3456">
        <w:tc>
          <w:tcPr>
            <w:tcW w:w="2970" w:type="dxa"/>
          </w:tcPr>
          <w:p w14:paraId="52740552" w14:textId="77777777" w:rsidR="005A7BCE" w:rsidRPr="000E3456" w:rsidRDefault="005A7BCE" w:rsidP="005A7BCE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47FCF753" w14:textId="77777777" w:rsidR="005A7BCE" w:rsidRPr="000E3456" w:rsidRDefault="005A7BCE" w:rsidP="005A7BCE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4EA91181" w14:textId="5BCAFF9C" w:rsidR="005A7BCE" w:rsidRPr="000E3456" w:rsidRDefault="00C76147" w:rsidP="00145EBC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47" w:type="dxa"/>
          </w:tcPr>
          <w:p w14:paraId="47116059" w14:textId="77777777" w:rsidR="005A7BCE" w:rsidRPr="000E3456" w:rsidRDefault="005A7BCE" w:rsidP="00145EBC">
            <w:pPr>
              <w:tabs>
                <w:tab w:val="left" w:pos="540"/>
                <w:tab w:val="decimal" w:pos="839"/>
              </w:tabs>
              <w:spacing w:line="360" w:lineRule="exact"/>
              <w:ind w:left="-112"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00AA120C" w14:textId="0A4E3379" w:rsidR="005A7BCE" w:rsidRPr="000E3456" w:rsidRDefault="00C76147" w:rsidP="00145EBC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47" w:type="dxa"/>
          </w:tcPr>
          <w:p w14:paraId="1783166D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1B0012B1" w14:textId="2BB63A47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7" w:type="dxa"/>
          </w:tcPr>
          <w:p w14:paraId="6CD9CD07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7A9B7AFD" w14:textId="0C8934E9" w:rsidR="005A7BCE" w:rsidRPr="000E3456" w:rsidRDefault="00C76147" w:rsidP="005A7BCE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5A7BCE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7" w:type="dxa"/>
          </w:tcPr>
          <w:p w14:paraId="39CA44A8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FB8A78B" w14:textId="7190649D" w:rsidR="005A7BCE" w:rsidRPr="000E3456" w:rsidRDefault="005A7BCE" w:rsidP="005A7BCE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A00300E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440312C" w14:textId="6455B3BE" w:rsidR="005A7BCE" w:rsidRPr="000E3456" w:rsidRDefault="005A7BCE" w:rsidP="005A7BCE">
            <w:pPr>
              <w:spacing w:line="360" w:lineRule="exact"/>
              <w:ind w:left="-11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DAB45A4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E9B8A8E" w14:textId="1E67CF2D" w:rsidR="005A7BCE" w:rsidRPr="000E3456" w:rsidRDefault="005A7BCE" w:rsidP="005A7BCE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7" w:type="dxa"/>
          </w:tcPr>
          <w:p w14:paraId="101F4BAC" w14:textId="77777777" w:rsidR="005A7BCE" w:rsidRPr="000E3456" w:rsidRDefault="005A7BCE" w:rsidP="005A7BCE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1BA6B00C" w14:textId="36BA6B32" w:rsidR="005A7BCE" w:rsidRPr="000E3456" w:rsidRDefault="005A7BCE" w:rsidP="005A7BCE">
            <w:pPr>
              <w:spacing w:line="360" w:lineRule="exac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877E9" w:rsidRPr="000E3456" w14:paraId="0AE75CE3" w14:textId="77777777" w:rsidTr="000E3456">
        <w:tc>
          <w:tcPr>
            <w:tcW w:w="2970" w:type="dxa"/>
          </w:tcPr>
          <w:p w14:paraId="2D182B09" w14:textId="77777777" w:rsidR="00B877E9" w:rsidRPr="000E3456" w:rsidRDefault="00B877E9" w:rsidP="00B877E9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1337C047" w14:textId="77777777" w:rsidR="00B877E9" w:rsidRPr="000E3456" w:rsidRDefault="00B877E9" w:rsidP="00B877E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</w:tcPr>
          <w:p w14:paraId="5CD82C9F" w14:textId="77777777" w:rsidR="00B877E9" w:rsidRPr="000E3456" w:rsidRDefault="00B877E9" w:rsidP="00B877E9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6C34BEE1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14:paraId="3E8BA5E4" w14:textId="77777777" w:rsidR="00B877E9" w:rsidRPr="000E3456" w:rsidRDefault="00B877E9" w:rsidP="00B877E9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E67E1E4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425194EF" w14:textId="77777777" w:rsidR="00B877E9" w:rsidRPr="000E3456" w:rsidRDefault="00B877E9" w:rsidP="00B877E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ECB7C00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</w:tcPr>
          <w:p w14:paraId="6F60EA68" w14:textId="77777777" w:rsidR="00B877E9" w:rsidRPr="000E3456" w:rsidRDefault="00B877E9" w:rsidP="00B877E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40D92E3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8F916" w14:textId="265E5E08" w:rsidR="00B877E9" w:rsidRPr="000E3456" w:rsidRDefault="00C76147" w:rsidP="00B877E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A7BCE"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475</w:t>
            </w:r>
            <w:r w:rsidR="005A7BCE"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0408AD1E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60F7E" w14:textId="049E646F" w:rsidR="00B877E9" w:rsidRPr="000E3456" w:rsidRDefault="00C76147" w:rsidP="00B877E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877E9"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475</w:t>
            </w:r>
            <w:r w:rsidR="00B877E9"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700</w:t>
            </w:r>
          </w:p>
        </w:tc>
        <w:tc>
          <w:tcPr>
            <w:tcW w:w="247" w:type="dxa"/>
            <w:shd w:val="clear" w:color="auto" w:fill="auto"/>
          </w:tcPr>
          <w:p w14:paraId="23ED4C70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A1B3C" w14:textId="6A6BD367" w:rsidR="00B877E9" w:rsidRPr="000E3456" w:rsidRDefault="00C76147" w:rsidP="00B877E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818</w:t>
            </w:r>
            <w:r w:rsidR="005A7BCE"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</w:t>
            </w:r>
          </w:p>
        </w:tc>
        <w:tc>
          <w:tcPr>
            <w:tcW w:w="247" w:type="dxa"/>
          </w:tcPr>
          <w:p w14:paraId="7013AFA0" w14:textId="77777777" w:rsidR="00B877E9" w:rsidRPr="000E3456" w:rsidRDefault="00B877E9" w:rsidP="00B877E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3E457D5E" w14:textId="41491B9E" w:rsidR="00B877E9" w:rsidRPr="000E3456" w:rsidRDefault="00C76147" w:rsidP="00B877E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</w:t>
            </w:r>
            <w:r w:rsidR="00B877E9"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</w:tr>
    </w:tbl>
    <w:p w14:paraId="68E32CDB" w14:textId="77777777" w:rsidR="00B877E9" w:rsidRDefault="00B877E9" w:rsidP="00B877E9">
      <w:pPr>
        <w:pStyle w:val="Bo-C1Content"/>
        <w:rPr>
          <w:rFonts w:asciiTheme="majorBidi" w:hAnsiTheme="majorBidi" w:cstheme="majorBidi"/>
        </w:rPr>
        <w:sectPr w:rsidR="00B877E9" w:rsidSect="0085456B">
          <w:footerReference w:type="default" r:id="rId10"/>
          <w:pgSz w:w="16834" w:h="11909" w:orient="landscape" w:code="9"/>
          <w:pgMar w:top="1872" w:right="562" w:bottom="706" w:left="1008" w:header="720" w:footer="763" w:gutter="0"/>
          <w:paperSrc w:first="15" w:other="15"/>
          <w:cols w:space="737"/>
          <w:docGrid w:linePitch="299"/>
        </w:sectPr>
      </w:pPr>
    </w:p>
    <w:tbl>
      <w:tblPr>
        <w:tblW w:w="1485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800"/>
        <w:gridCol w:w="1080"/>
        <w:gridCol w:w="180"/>
        <w:gridCol w:w="1080"/>
        <w:gridCol w:w="180"/>
        <w:gridCol w:w="1170"/>
        <w:gridCol w:w="180"/>
        <w:gridCol w:w="1080"/>
        <w:gridCol w:w="180"/>
        <w:gridCol w:w="1170"/>
        <w:gridCol w:w="180"/>
        <w:gridCol w:w="1080"/>
        <w:gridCol w:w="180"/>
        <w:gridCol w:w="1080"/>
        <w:gridCol w:w="180"/>
        <w:gridCol w:w="1170"/>
      </w:tblGrid>
      <w:tr w:rsidR="00B877E9" w:rsidRPr="000E3456" w14:paraId="4ACD7F70" w14:textId="77777777" w:rsidTr="00FF0B3E">
        <w:trPr>
          <w:cantSplit/>
          <w:trHeight w:val="353"/>
          <w:tblHeader/>
        </w:trPr>
        <w:tc>
          <w:tcPr>
            <w:tcW w:w="4680" w:type="dxa"/>
            <w:gridSpan w:val="2"/>
          </w:tcPr>
          <w:p w14:paraId="6E3CB6D5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70" w:type="dxa"/>
            <w:gridSpan w:val="15"/>
          </w:tcPr>
          <w:p w14:paraId="2A3EEB16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77E9" w:rsidRPr="000E3456" w14:paraId="6CF0CE27" w14:textId="77777777" w:rsidTr="00FF0B3E">
        <w:trPr>
          <w:cantSplit/>
          <w:trHeight w:val="353"/>
          <w:tblHeader/>
        </w:trPr>
        <w:tc>
          <w:tcPr>
            <w:tcW w:w="2880" w:type="dxa"/>
          </w:tcPr>
          <w:p w14:paraId="489EBA5D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14:paraId="0C6050FD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340" w:type="dxa"/>
            <w:gridSpan w:val="3"/>
            <w:vAlign w:val="bottom"/>
          </w:tcPr>
          <w:p w14:paraId="660FAD29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272E107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2F88F0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16A505EE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3E14268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03BD8144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814B1AC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มูลค่าตามวิธีส่วนได้เสีย</w:t>
            </w:r>
          </w:p>
        </w:tc>
      </w:tr>
      <w:tr w:rsidR="00B877E9" w:rsidRPr="000E3456" w14:paraId="43C69B7F" w14:textId="77777777" w:rsidTr="00FF0B3E">
        <w:trPr>
          <w:cantSplit/>
          <w:tblHeader/>
        </w:trPr>
        <w:tc>
          <w:tcPr>
            <w:tcW w:w="2880" w:type="dxa"/>
          </w:tcPr>
          <w:p w14:paraId="00E1FE49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8E4DA42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E960877" w14:textId="21409524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5CCFB796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C2E729" w14:textId="18BAE311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7B2AD86C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DA0D8" w14:textId="74FDEF18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46D050D1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B92D4E" w14:textId="0C72D04C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1B0BD8D6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A58DE" w14:textId="3E0FBE43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46800F4B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D7977F" w14:textId="73745D2A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80" w:type="dxa"/>
          </w:tcPr>
          <w:p w14:paraId="1EDBC884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A84093" w14:textId="401506F1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877E9" w:rsidRPr="000E345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01C23254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2117BC9" w14:textId="11179826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B877E9" w:rsidRPr="000E3456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877E9" w:rsidRPr="000E3456" w14:paraId="1ED87EFE" w14:textId="77777777" w:rsidTr="00FF0B3E">
        <w:trPr>
          <w:cantSplit/>
          <w:tblHeader/>
        </w:trPr>
        <w:tc>
          <w:tcPr>
            <w:tcW w:w="2880" w:type="dxa"/>
          </w:tcPr>
          <w:p w14:paraId="6D21909F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BB617AD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B721B0" w14:textId="18DB3632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33942E9C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6CCF00F" w14:textId="1751E605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0F22640A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49F63" w14:textId="4D3F9665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704364F1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84526E" w14:textId="1C9579A5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435B40EB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D653FC" w14:textId="18F91005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1F60B182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B867C3A" w14:textId="5BBAB6C9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51589928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F87670" w14:textId="04FACBCB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2CE47789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3CA9C3C" w14:textId="6583E97D" w:rsidR="00B877E9" w:rsidRPr="000E3456" w:rsidRDefault="00C76147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2563</w:t>
            </w:r>
          </w:p>
        </w:tc>
      </w:tr>
      <w:tr w:rsidR="00B877E9" w:rsidRPr="000E3456" w14:paraId="1EA054E5" w14:textId="77777777" w:rsidTr="00FF0B3E">
        <w:trPr>
          <w:cantSplit/>
          <w:tblHeader/>
        </w:trPr>
        <w:tc>
          <w:tcPr>
            <w:tcW w:w="2880" w:type="dxa"/>
          </w:tcPr>
          <w:p w14:paraId="7291171A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3302A3F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29D178A6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640E2FE6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0" w:type="dxa"/>
            <w:gridSpan w:val="11"/>
            <w:vAlign w:val="center"/>
          </w:tcPr>
          <w:p w14:paraId="0F508238" w14:textId="77777777" w:rsidR="00B877E9" w:rsidRPr="000E3456" w:rsidRDefault="00B877E9" w:rsidP="00B87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77E9" w:rsidRPr="000E3456" w14:paraId="0DCDBED3" w14:textId="77777777" w:rsidTr="00FF0B3E">
        <w:trPr>
          <w:cantSplit/>
        </w:trPr>
        <w:tc>
          <w:tcPr>
            <w:tcW w:w="2880" w:type="dxa"/>
          </w:tcPr>
          <w:p w14:paraId="07E591AA" w14:textId="77777777" w:rsidR="00B877E9" w:rsidRPr="000E3456" w:rsidRDefault="00B877E9" w:rsidP="00B877E9">
            <w:pPr>
              <w:ind w:left="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0D11CA47" w14:textId="77777777" w:rsidR="00B877E9" w:rsidRPr="000E3456" w:rsidRDefault="00B877E9" w:rsidP="00B877E9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89BD03" w14:textId="77777777" w:rsidR="00B877E9" w:rsidRPr="000E3456" w:rsidRDefault="00B877E9" w:rsidP="00B877E9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251747" w14:textId="77777777" w:rsidR="00B877E9" w:rsidRPr="000E3456" w:rsidRDefault="00B877E9" w:rsidP="00B877E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AA394" w14:textId="77777777" w:rsidR="00B877E9" w:rsidRPr="000E3456" w:rsidRDefault="00B877E9" w:rsidP="00B877E9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C626C15" w14:textId="77777777" w:rsidR="00B877E9" w:rsidRPr="000E3456" w:rsidRDefault="00B877E9" w:rsidP="00B877E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D963A1" w14:textId="77777777" w:rsidR="00B877E9" w:rsidRPr="000E3456" w:rsidRDefault="00B877E9" w:rsidP="00B877E9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CFF706" w14:textId="77777777" w:rsidR="00B877E9" w:rsidRPr="000E3456" w:rsidRDefault="00B877E9" w:rsidP="00B877E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446B5D" w14:textId="77777777" w:rsidR="00B877E9" w:rsidRPr="000E3456" w:rsidRDefault="00B877E9" w:rsidP="00B877E9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8D77B85" w14:textId="77777777" w:rsidR="00B877E9" w:rsidRPr="000E3456" w:rsidRDefault="00B877E9" w:rsidP="00B877E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AA61A7" w14:textId="77777777" w:rsidR="00B877E9" w:rsidRPr="000E3456" w:rsidRDefault="00B877E9" w:rsidP="00B877E9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C711052" w14:textId="77777777" w:rsidR="00B877E9" w:rsidRPr="000E3456" w:rsidRDefault="00B877E9" w:rsidP="00B877E9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388BECA9" w14:textId="77777777" w:rsidR="00B877E9" w:rsidRPr="000E3456" w:rsidRDefault="00B877E9" w:rsidP="00B877E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02E52F" w14:textId="77777777" w:rsidR="00B877E9" w:rsidRPr="000E3456" w:rsidRDefault="00B877E9" w:rsidP="00B877E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91F3B73" w14:textId="77777777" w:rsidR="00B877E9" w:rsidRPr="000E3456" w:rsidRDefault="00B877E9" w:rsidP="00B877E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38A2E3" w14:textId="77777777" w:rsidR="00B877E9" w:rsidRPr="000E3456" w:rsidRDefault="00B877E9" w:rsidP="00B877E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3AF" w:rsidRPr="000E3456" w14:paraId="2154551F" w14:textId="77777777" w:rsidTr="00FF0B3E">
        <w:trPr>
          <w:cantSplit/>
          <w:trHeight w:val="396"/>
        </w:trPr>
        <w:tc>
          <w:tcPr>
            <w:tcW w:w="2880" w:type="dxa"/>
          </w:tcPr>
          <w:p w14:paraId="291E6EE8" w14:textId="77777777" w:rsidR="002A23AF" w:rsidRPr="000E3456" w:rsidRDefault="002A23AF" w:rsidP="002A23AF">
            <w:pPr>
              <w:ind w:left="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800" w:type="dxa"/>
          </w:tcPr>
          <w:p w14:paraId="0F919459" w14:textId="77777777" w:rsidR="002A23AF" w:rsidRPr="000E3456" w:rsidRDefault="002A23AF" w:rsidP="002A23AF">
            <w:pPr>
              <w:ind w:left="198" w:hanging="192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ธุรกิจประกันชีวิต</w:t>
            </w:r>
          </w:p>
        </w:tc>
        <w:tc>
          <w:tcPr>
            <w:tcW w:w="1080" w:type="dxa"/>
            <w:shd w:val="clear" w:color="auto" w:fill="auto"/>
          </w:tcPr>
          <w:p w14:paraId="5EF4DA8B" w14:textId="1292EA64" w:rsidR="002A23AF" w:rsidRPr="00145EBC" w:rsidRDefault="00C76147" w:rsidP="00145EBC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2A23AF" w:rsidRPr="00145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</w:tcPr>
          <w:p w14:paraId="7270F9E2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F48D0" w14:textId="3333134B" w:rsidR="002A23AF" w:rsidRPr="00145EBC" w:rsidRDefault="00C76147" w:rsidP="00145EBC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2A23AF" w:rsidRPr="00145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</w:tcPr>
          <w:p w14:paraId="78093B2F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530825F" w14:textId="187E64A5" w:rsidR="002A23AF" w:rsidRPr="000E3456" w:rsidRDefault="00C76147" w:rsidP="00145EBC">
            <w:pPr>
              <w:tabs>
                <w:tab w:val="decimal" w:pos="1000"/>
              </w:tabs>
              <w:spacing w:line="360" w:lineRule="exact"/>
              <w:ind w:left="-112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2A23AF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</w:tcPr>
          <w:p w14:paraId="01063994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B85AE" w14:textId="2F247E53" w:rsidR="002A23AF" w:rsidRPr="000E3456" w:rsidRDefault="00C76147" w:rsidP="00145EBC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2A23AF"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</w:tcPr>
          <w:p w14:paraId="0EA456C8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A1EB2E" w14:textId="2B21B23B" w:rsidR="002A23AF" w:rsidRPr="00145EBC" w:rsidRDefault="00C76147" w:rsidP="00145EBC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="002A23AF" w:rsidRPr="00145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</w:tcPr>
          <w:p w14:paraId="4BC82A36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08460A" w14:textId="34938FD2" w:rsidR="002A23AF" w:rsidRPr="00145EBC" w:rsidRDefault="00C76147" w:rsidP="00145EBC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  <w:r w:rsidR="002A23AF" w:rsidRPr="00145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</w:tcPr>
          <w:p w14:paraId="2D73C11B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C3E99F" w14:textId="79D8E3B4" w:rsidR="002A23AF" w:rsidRPr="00145EBC" w:rsidRDefault="00C76147" w:rsidP="00145EBC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 w:rsidR="002A23AF" w:rsidRPr="00145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745</w:t>
            </w:r>
          </w:p>
        </w:tc>
        <w:tc>
          <w:tcPr>
            <w:tcW w:w="180" w:type="dxa"/>
          </w:tcPr>
          <w:p w14:paraId="12E6572D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9AB07BB" w14:textId="196BDF90" w:rsidR="002A23AF" w:rsidRPr="00145EBC" w:rsidRDefault="00C76147" w:rsidP="00145EBC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2A23AF" w:rsidRPr="00145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</w:p>
        </w:tc>
      </w:tr>
      <w:tr w:rsidR="002A23AF" w:rsidRPr="000E3456" w14:paraId="40B70D5A" w14:textId="77777777" w:rsidTr="00FF0B3E">
        <w:trPr>
          <w:cantSplit/>
          <w:trHeight w:val="396"/>
        </w:trPr>
        <w:tc>
          <w:tcPr>
            <w:tcW w:w="2880" w:type="dxa"/>
          </w:tcPr>
          <w:p w14:paraId="3B5244FA" w14:textId="77777777" w:rsidR="002A23AF" w:rsidRPr="000E3456" w:rsidRDefault="002A23AF" w:rsidP="002A23AF">
            <w:pPr>
              <w:ind w:left="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</w:tcPr>
          <w:p w14:paraId="5E2D05EE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ผลิตและจำหน่ายถุงบรรจุสินค้า</w:t>
            </w:r>
          </w:p>
        </w:tc>
        <w:tc>
          <w:tcPr>
            <w:tcW w:w="1080" w:type="dxa"/>
            <w:shd w:val="clear" w:color="auto" w:fill="auto"/>
          </w:tcPr>
          <w:p w14:paraId="004976DF" w14:textId="672A34F2" w:rsidR="002A23AF" w:rsidRPr="00145EBC" w:rsidRDefault="00C76147" w:rsidP="00145EBC">
            <w:pPr>
              <w:tabs>
                <w:tab w:val="decimal" w:pos="52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2A23AF" w:rsidRPr="00145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</w:tcPr>
          <w:p w14:paraId="1D6202B5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EAE59" w14:textId="3D1500EC" w:rsidR="002A23AF" w:rsidRPr="00145EBC" w:rsidRDefault="00C76147" w:rsidP="00145EBC">
            <w:pPr>
              <w:tabs>
                <w:tab w:val="decimal" w:pos="57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2A23AF" w:rsidRPr="00145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</w:tcPr>
          <w:p w14:paraId="52437754" w14:textId="77777777" w:rsidR="002A23AF" w:rsidRPr="000E3456" w:rsidRDefault="002A23AF" w:rsidP="002A23AF">
            <w:pPr>
              <w:tabs>
                <w:tab w:val="decimal" w:pos="557"/>
              </w:tabs>
              <w:spacing w:line="360" w:lineRule="exact"/>
              <w:ind w:left="-112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145BA0B" w14:textId="647EC396" w:rsidR="002A23AF" w:rsidRPr="00145EBC" w:rsidRDefault="00C76147" w:rsidP="00145EBC">
            <w:pPr>
              <w:tabs>
                <w:tab w:val="decimal" w:pos="1000"/>
              </w:tabs>
              <w:spacing w:line="360" w:lineRule="exact"/>
              <w:ind w:left="-112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  <w:r w:rsidR="002A23AF" w:rsidRPr="00145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</w:tcPr>
          <w:p w14:paraId="6AFEFA61" w14:textId="77777777" w:rsidR="002A23AF" w:rsidRPr="000E3456" w:rsidRDefault="002A23AF" w:rsidP="002A23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D858E5" w14:textId="4848F921" w:rsidR="002A23AF" w:rsidRPr="00145EBC" w:rsidRDefault="00C76147" w:rsidP="00145EBC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550</w:t>
            </w:r>
            <w:r w:rsidR="002A23AF" w:rsidRPr="00145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180" w:type="dxa"/>
          </w:tcPr>
          <w:p w14:paraId="50D71FBC" w14:textId="77777777" w:rsidR="002A23AF" w:rsidRPr="000E3456" w:rsidRDefault="002A23AF" w:rsidP="002A23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E94144" w14:textId="7A8A31D8" w:rsidR="002A23AF" w:rsidRPr="00145EBC" w:rsidRDefault="00C76147" w:rsidP="00145EBC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2A23AF" w:rsidRPr="00145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80" w:type="dxa"/>
          </w:tcPr>
          <w:p w14:paraId="7A79C2F6" w14:textId="77777777" w:rsidR="002A23AF" w:rsidRPr="000E3456" w:rsidRDefault="002A23AF" w:rsidP="002A23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3961D6" w14:textId="7FA8553B" w:rsidR="002A23AF" w:rsidRPr="00145EBC" w:rsidRDefault="00C76147" w:rsidP="00145EBC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2A23AF" w:rsidRPr="00145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80" w:type="dxa"/>
          </w:tcPr>
          <w:p w14:paraId="306B1BFF" w14:textId="77777777" w:rsidR="002A23AF" w:rsidRPr="000E3456" w:rsidRDefault="002A23AF" w:rsidP="002A23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1DC388" w14:textId="1773B4ED" w:rsidR="002A23AF" w:rsidRPr="00145EBC" w:rsidRDefault="00C76147" w:rsidP="00145EBC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695</w:t>
            </w:r>
            <w:r w:rsidR="002A23AF" w:rsidRPr="00145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</w:p>
        </w:tc>
        <w:tc>
          <w:tcPr>
            <w:tcW w:w="180" w:type="dxa"/>
          </w:tcPr>
          <w:p w14:paraId="48E2ED3B" w14:textId="77777777" w:rsidR="002A23AF" w:rsidRPr="000E3456" w:rsidRDefault="002A23AF" w:rsidP="002A23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B3CC72" w14:textId="51FECAB3" w:rsidR="002A23AF" w:rsidRPr="00145EBC" w:rsidRDefault="00C76147" w:rsidP="00145EBC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688</w:t>
            </w:r>
            <w:r w:rsidR="002A23AF" w:rsidRPr="00145E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E34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</w:tr>
      <w:tr w:rsidR="002A23AF" w:rsidRPr="000E3456" w14:paraId="069C36D3" w14:textId="77777777" w:rsidTr="00FF0B3E">
        <w:trPr>
          <w:cantSplit/>
        </w:trPr>
        <w:tc>
          <w:tcPr>
            <w:tcW w:w="2880" w:type="dxa"/>
            <w:vAlign w:val="bottom"/>
          </w:tcPr>
          <w:p w14:paraId="49880AAA" w14:textId="77777777" w:rsidR="002A23AF" w:rsidRPr="000E3456" w:rsidRDefault="002A23AF" w:rsidP="002A23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45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030DF4DA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7018C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833418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728490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546E4A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17EEE4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346AC8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F15F36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DE6B50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C7CDF4" w14:textId="471F95F8" w:rsidR="002A23AF" w:rsidRPr="00145EBC" w:rsidRDefault="00C76147" w:rsidP="00145EBC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5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  <w:r w:rsidR="002A23AF" w:rsidRPr="00145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45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180" w:type="dxa"/>
          </w:tcPr>
          <w:p w14:paraId="0634E714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1B126" w14:textId="3C4FF9DC" w:rsidR="002A23AF" w:rsidRPr="00145EBC" w:rsidRDefault="00C76147" w:rsidP="00145EBC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5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229</w:t>
            </w:r>
            <w:r w:rsidR="002A23AF" w:rsidRPr="00145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45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</w:p>
        </w:tc>
        <w:tc>
          <w:tcPr>
            <w:tcW w:w="180" w:type="dxa"/>
            <w:vAlign w:val="bottom"/>
          </w:tcPr>
          <w:p w14:paraId="0E45D234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DCEBD" w14:textId="4D506B69" w:rsidR="002A23AF" w:rsidRPr="00145EBC" w:rsidRDefault="00C76147" w:rsidP="00145EBC">
            <w:pPr>
              <w:tabs>
                <w:tab w:val="decimal" w:pos="91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45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818</w:t>
            </w:r>
            <w:r w:rsidR="002A23AF" w:rsidRPr="00145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45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466</w:t>
            </w:r>
          </w:p>
        </w:tc>
        <w:tc>
          <w:tcPr>
            <w:tcW w:w="180" w:type="dxa"/>
            <w:vAlign w:val="bottom"/>
          </w:tcPr>
          <w:p w14:paraId="6C10E4D3" w14:textId="77777777" w:rsidR="002A23AF" w:rsidRPr="000E3456" w:rsidRDefault="002A23AF" w:rsidP="002A23A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76D62" w14:textId="1BB8CF01" w:rsidR="002A23AF" w:rsidRPr="00145EBC" w:rsidRDefault="00C76147" w:rsidP="00145EBC">
            <w:pPr>
              <w:tabs>
                <w:tab w:val="decimal" w:pos="1000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45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</w:t>
            </w:r>
            <w:r w:rsidR="002A23AF" w:rsidRPr="00145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45E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</w:tr>
    </w:tbl>
    <w:p w14:paraId="4E594956" w14:textId="5CE9BF01" w:rsidR="00B877E9" w:rsidRDefault="00B877E9" w:rsidP="00730E0A">
      <w:pPr>
        <w:pStyle w:val="Bo-C1Content"/>
        <w:ind w:hanging="547"/>
        <w:rPr>
          <w:sz w:val="20"/>
          <w:szCs w:val="20"/>
        </w:rPr>
      </w:pPr>
    </w:p>
    <w:p w14:paraId="3A7DD491" w14:textId="24310E71" w:rsidR="00E95516" w:rsidRPr="009A176D" w:rsidRDefault="006F6F63" w:rsidP="00C61F28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บริษัทร่วมของกลุ่มบริษัทและบริษัทไม่มีการจ่ายเงินปันผล</w:t>
      </w:r>
      <w:r w:rsidRPr="009A176D">
        <w:rPr>
          <w:cs/>
          <w:lang w:val="en-US"/>
        </w:rPr>
        <w:t>ในระหว่างงวด</w:t>
      </w:r>
      <w:r w:rsidR="00946DAB">
        <w:rPr>
          <w:rFonts w:hint="cs"/>
          <w:cs/>
          <w:lang w:val="en-US"/>
        </w:rPr>
        <w:t>สาม</w:t>
      </w:r>
      <w:r w:rsidR="0053766E" w:rsidRPr="009A176D">
        <w:rPr>
          <w:cs/>
          <w:lang w:val="en-US"/>
        </w:rPr>
        <w:t xml:space="preserve">เดือนสิ้นสุดวันที่ </w:t>
      </w:r>
      <w:r w:rsidR="00C76147" w:rsidRPr="00C76147">
        <w:rPr>
          <w:lang w:val="en-US"/>
        </w:rPr>
        <w:t>31</w:t>
      </w:r>
      <w:r w:rsidR="00946DAB">
        <w:rPr>
          <w:lang w:val="en-US"/>
        </w:rPr>
        <w:t xml:space="preserve"> </w:t>
      </w:r>
      <w:r w:rsidR="00946DAB">
        <w:rPr>
          <w:rFonts w:hint="cs"/>
          <w:cs/>
          <w:lang w:val="en-US"/>
        </w:rPr>
        <w:t xml:space="preserve">มีนาคม </w:t>
      </w:r>
      <w:r w:rsidR="00C76147" w:rsidRPr="00C76147">
        <w:rPr>
          <w:lang w:val="en-US"/>
        </w:rPr>
        <w:t>2564</w:t>
      </w:r>
      <w:r w:rsidR="00CD6FB6">
        <w:rPr>
          <w:lang w:val="en-US"/>
        </w:rPr>
        <w:t xml:space="preserve"> </w:t>
      </w:r>
      <w:r w:rsidR="00CD6FB6">
        <w:rPr>
          <w:cs/>
          <w:lang w:val="en-US"/>
        </w:rPr>
        <w:t xml:space="preserve">และ </w:t>
      </w:r>
      <w:r w:rsidR="00C76147" w:rsidRPr="00C76147">
        <w:rPr>
          <w:lang w:val="en-US"/>
        </w:rPr>
        <w:t>2563</w:t>
      </w:r>
    </w:p>
    <w:p w14:paraId="085087F6" w14:textId="77777777" w:rsidR="009C7A93" w:rsidRPr="00B877E9" w:rsidRDefault="009C7A93" w:rsidP="004D64FD">
      <w:pPr>
        <w:pStyle w:val="Bo-Blankline"/>
        <w:rPr>
          <w:lang w:val="en-US"/>
        </w:rPr>
      </w:pPr>
    </w:p>
    <w:p w14:paraId="147C8E35" w14:textId="77777777" w:rsidR="009C7A93" w:rsidRDefault="009C7A93" w:rsidP="00C61F28">
      <w:pPr>
        <w:pStyle w:val="Bo-C1Content"/>
        <w:ind w:left="0"/>
        <w:rPr>
          <w:lang w:val="en-US"/>
        </w:rPr>
      </w:pPr>
      <w:r w:rsidRPr="009A176D">
        <w:rPr>
          <w:rFonts w:hint="cs"/>
          <w:cs/>
          <w:lang w:val="en-US"/>
        </w:rPr>
        <w:t>กลุ่มบริษัทและ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96856AE" w14:textId="77777777" w:rsidR="00CE06C9" w:rsidRPr="004D64FD" w:rsidRDefault="00CE06C9" w:rsidP="004D64FD">
      <w:pPr>
        <w:pStyle w:val="Bo-Blankline"/>
      </w:pPr>
    </w:p>
    <w:p w14:paraId="02D2195F" w14:textId="77777777" w:rsidR="004D64FD" w:rsidRDefault="004D64FD" w:rsidP="004D64FD">
      <w:pPr>
        <w:pStyle w:val="Ang15"/>
        <w:ind w:left="0"/>
        <w:rPr>
          <w:cs/>
          <w:lang w:val="en-US"/>
        </w:rPr>
      </w:pPr>
      <w:r>
        <w:rPr>
          <w:rFonts w:hint="cs"/>
          <w:cs/>
          <w:lang w:val="en-US"/>
        </w:rPr>
        <w:t>บริษัทร่วมของกลุ่มบริษัททั้งหมดดำเนินธุรกิจในประเทศไทย</w:t>
      </w:r>
    </w:p>
    <w:p w14:paraId="512401EA" w14:textId="77777777" w:rsidR="009B5E04" w:rsidRPr="005D698C" w:rsidRDefault="009B5E04" w:rsidP="009B5E04">
      <w:pPr>
        <w:tabs>
          <w:tab w:val="left" w:pos="540"/>
        </w:tabs>
        <w:spacing w:line="240" w:lineRule="atLeast"/>
        <w:ind w:right="389"/>
        <w:jc w:val="both"/>
        <w:rPr>
          <w:sz w:val="20"/>
          <w:szCs w:val="20"/>
          <w:lang w:val="en-US"/>
        </w:rPr>
      </w:pPr>
    </w:p>
    <w:p w14:paraId="6D6A54E2" w14:textId="77777777" w:rsidR="009B5E04" w:rsidRPr="005208F8" w:rsidRDefault="009B5E04" w:rsidP="00F50215">
      <w:pPr>
        <w:pStyle w:val="Caption"/>
        <w:sectPr w:rsidR="009B5E04" w:rsidRPr="005208F8" w:rsidSect="009407C0">
          <w:headerReference w:type="default" r:id="rId11"/>
          <w:footerReference w:type="default" r:id="rId12"/>
          <w:pgSz w:w="16834" w:h="11909" w:orient="landscape" w:code="9"/>
          <w:pgMar w:top="1872" w:right="562" w:bottom="706" w:left="1008" w:header="720" w:footer="677" w:gutter="0"/>
          <w:paperSrc w:first="15" w:other="15"/>
          <w:cols w:space="737"/>
        </w:sectPr>
      </w:pPr>
    </w:p>
    <w:p w14:paraId="23476202" w14:textId="280A59FA" w:rsidR="007B2482" w:rsidRPr="00A01104" w:rsidRDefault="007B2482" w:rsidP="00A01104">
      <w:pPr>
        <w:pStyle w:val="Caption"/>
        <w:ind w:hanging="900"/>
        <w:rPr>
          <w:rFonts w:asciiTheme="majorBidi" w:hAnsiTheme="majorBidi" w:cstheme="majorBidi"/>
        </w:rPr>
      </w:pPr>
      <w:r w:rsidRPr="00A01104">
        <w:rPr>
          <w:rFonts w:asciiTheme="majorBidi" w:hAnsiTheme="majorBidi" w:cstheme="majorBidi"/>
          <w:cs/>
        </w:rPr>
        <w:lastRenderedPageBreak/>
        <w:t>เงินลงทุน</w:t>
      </w:r>
      <w:r w:rsidR="008D1AAA" w:rsidRPr="00A01104">
        <w:rPr>
          <w:rFonts w:asciiTheme="majorBidi" w:hAnsiTheme="majorBidi" w:cstheme="majorBidi"/>
          <w:cs/>
        </w:rPr>
        <w:t>ในบริษัทย่อย</w:t>
      </w:r>
    </w:p>
    <w:p w14:paraId="04879C9B" w14:textId="77777777" w:rsidR="003E44FB" w:rsidRPr="00FE5CE8" w:rsidRDefault="003E44FB" w:rsidP="003E44FB">
      <w:pPr>
        <w:spacing w:line="240" w:lineRule="auto"/>
        <w:ind w:left="540" w:right="-25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205" w:type="dxa"/>
        <w:tblInd w:w="423" w:type="dxa"/>
        <w:tblLook w:val="04A0" w:firstRow="1" w:lastRow="0" w:firstColumn="1" w:lastColumn="0" w:noHBand="0" w:noVBand="1"/>
      </w:tblPr>
      <w:tblGrid>
        <w:gridCol w:w="5337"/>
        <w:gridCol w:w="1080"/>
        <w:gridCol w:w="1258"/>
        <w:gridCol w:w="236"/>
        <w:gridCol w:w="1294"/>
      </w:tblGrid>
      <w:tr w:rsidR="00C40542" w:rsidRPr="00A01104" w14:paraId="34444427" w14:textId="77777777" w:rsidTr="00C40542">
        <w:tc>
          <w:tcPr>
            <w:tcW w:w="5337" w:type="dxa"/>
            <w:shd w:val="clear" w:color="auto" w:fill="auto"/>
          </w:tcPr>
          <w:p w14:paraId="618F8A6C" w14:textId="77777777" w:rsidR="00C40542" w:rsidRPr="00A01104" w:rsidRDefault="00C40542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1A0749" w14:textId="77777777" w:rsidR="00C40542" w:rsidRPr="00A01104" w:rsidRDefault="00C40542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76AF0AF5" w14:textId="388F9A2A" w:rsidR="00C40542" w:rsidRPr="00A01104" w:rsidRDefault="00C40542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11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0542" w:rsidRPr="00A01104" w14:paraId="1B76E3D0" w14:textId="77777777" w:rsidTr="00C40542">
        <w:tc>
          <w:tcPr>
            <w:tcW w:w="5337" w:type="dxa"/>
            <w:shd w:val="clear" w:color="auto" w:fill="auto"/>
          </w:tcPr>
          <w:p w14:paraId="39F75C6B" w14:textId="3914BC24" w:rsidR="00C40542" w:rsidRPr="00A01104" w:rsidRDefault="00C40542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01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761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01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A01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80" w:type="dxa"/>
          </w:tcPr>
          <w:p w14:paraId="39FBDDA6" w14:textId="0AFAA001" w:rsidR="00C40542" w:rsidRPr="00C40542" w:rsidRDefault="00C40542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C405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58" w:type="dxa"/>
            <w:shd w:val="clear" w:color="auto" w:fill="auto"/>
          </w:tcPr>
          <w:p w14:paraId="5A897FD5" w14:textId="1996670B" w:rsidR="00C40542" w:rsidRPr="00A01104" w:rsidRDefault="00C40542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7FA02F7" w14:textId="77777777" w:rsidR="00C40542" w:rsidRPr="00A01104" w:rsidRDefault="00C40542" w:rsidP="00DB4670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D50AFD8" w14:textId="4499DC3B" w:rsidR="00C40542" w:rsidRPr="00A01104" w:rsidRDefault="00C40542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C40542" w:rsidRPr="00A01104" w14:paraId="691B9E0C" w14:textId="77777777" w:rsidTr="00C40542">
        <w:tc>
          <w:tcPr>
            <w:tcW w:w="5337" w:type="dxa"/>
            <w:shd w:val="clear" w:color="auto" w:fill="auto"/>
          </w:tcPr>
          <w:p w14:paraId="3B0E5D3B" w14:textId="77777777" w:rsidR="00C40542" w:rsidRPr="00A01104" w:rsidRDefault="00C40542" w:rsidP="00DB467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412023" w14:textId="77777777" w:rsidR="00C40542" w:rsidRPr="00A01104" w:rsidRDefault="00C40542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3BF60B48" w14:textId="0E72FC2E" w:rsidR="00C40542" w:rsidRPr="00A01104" w:rsidRDefault="00C40542" w:rsidP="00DB467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1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011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011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40542" w:rsidRPr="001D5825" w14:paraId="54019400" w14:textId="77777777" w:rsidTr="00C40542">
        <w:tc>
          <w:tcPr>
            <w:tcW w:w="5337" w:type="dxa"/>
            <w:shd w:val="clear" w:color="auto" w:fill="auto"/>
          </w:tcPr>
          <w:p w14:paraId="49DAEA84" w14:textId="4ADA41B9" w:rsidR="00C40542" w:rsidRPr="001D5825" w:rsidRDefault="00C40542" w:rsidP="00A05C9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8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D582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D58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19A71078" w14:textId="77777777" w:rsidR="00C40542" w:rsidRPr="001D5825" w:rsidRDefault="00C40542" w:rsidP="00A05C9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E639837" w14:textId="197ADE18" w:rsidR="00C40542" w:rsidRPr="001D5825" w:rsidRDefault="00C40542" w:rsidP="00A05C9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5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24,911,629</w:t>
            </w:r>
          </w:p>
        </w:tc>
        <w:tc>
          <w:tcPr>
            <w:tcW w:w="236" w:type="dxa"/>
            <w:shd w:val="clear" w:color="auto" w:fill="auto"/>
          </w:tcPr>
          <w:p w14:paraId="7DD3586F" w14:textId="77777777" w:rsidR="00C40542" w:rsidRPr="001D5825" w:rsidRDefault="00C40542" w:rsidP="00A05C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FF48E3D" w14:textId="4DE7362B" w:rsidR="00C40542" w:rsidRPr="001D5825" w:rsidRDefault="00C40542" w:rsidP="00F253FB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D582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24,591,555</w:t>
            </w:r>
          </w:p>
        </w:tc>
      </w:tr>
      <w:tr w:rsidR="00C40542" w:rsidRPr="00A01104" w14:paraId="050612B3" w14:textId="77777777" w:rsidTr="00C40542">
        <w:tc>
          <w:tcPr>
            <w:tcW w:w="5337" w:type="dxa"/>
            <w:shd w:val="clear" w:color="auto" w:fill="auto"/>
          </w:tcPr>
          <w:p w14:paraId="303186D7" w14:textId="3253F7B0" w:rsidR="00C40542" w:rsidRPr="00A01104" w:rsidRDefault="00C40542" w:rsidP="00A05C9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1080" w:type="dxa"/>
          </w:tcPr>
          <w:p w14:paraId="6F24BBF5" w14:textId="77777777" w:rsidR="00C40542" w:rsidRDefault="00C40542" w:rsidP="00A05C9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AB50B3C" w14:textId="392F8597" w:rsidR="00C40542" w:rsidRPr="00A01104" w:rsidRDefault="00C40542" w:rsidP="00A05C9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925,510</w:t>
            </w:r>
          </w:p>
        </w:tc>
        <w:tc>
          <w:tcPr>
            <w:tcW w:w="236" w:type="dxa"/>
            <w:shd w:val="clear" w:color="auto" w:fill="auto"/>
          </w:tcPr>
          <w:p w14:paraId="2E7CB3CC" w14:textId="77777777" w:rsidR="00C40542" w:rsidRPr="00A01104" w:rsidRDefault="00C40542" w:rsidP="00A05C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10A5907" w14:textId="0F098860" w:rsidR="00C40542" w:rsidRDefault="00C40542" w:rsidP="00F253FB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850,234</w:t>
            </w:r>
          </w:p>
        </w:tc>
      </w:tr>
      <w:tr w:rsidR="00C40542" w:rsidRPr="00A01104" w14:paraId="591E9973" w14:textId="77777777" w:rsidTr="00C40542">
        <w:tc>
          <w:tcPr>
            <w:tcW w:w="5337" w:type="dxa"/>
            <w:shd w:val="clear" w:color="auto" w:fill="auto"/>
          </w:tcPr>
          <w:p w14:paraId="28D9F236" w14:textId="58EAB10B" w:rsidR="00C40542" w:rsidRPr="00A01104" w:rsidRDefault="00C40542" w:rsidP="00C40542">
            <w:pPr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1080" w:type="dxa"/>
          </w:tcPr>
          <w:p w14:paraId="42260898" w14:textId="4BD8EF20" w:rsidR="00C40542" w:rsidRPr="00C40542" w:rsidRDefault="00C40542" w:rsidP="00C40542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C4054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258" w:type="dxa"/>
            <w:shd w:val="clear" w:color="auto" w:fill="auto"/>
          </w:tcPr>
          <w:p w14:paraId="4EEBA011" w14:textId="6F4B987E" w:rsidR="00C40542" w:rsidRPr="00A01104" w:rsidRDefault="00C40542" w:rsidP="00A05C9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2,537</w:t>
            </w:r>
          </w:p>
        </w:tc>
        <w:tc>
          <w:tcPr>
            <w:tcW w:w="236" w:type="dxa"/>
            <w:shd w:val="clear" w:color="auto" w:fill="auto"/>
          </w:tcPr>
          <w:p w14:paraId="406880EC" w14:textId="77777777" w:rsidR="00C40542" w:rsidRPr="00A01104" w:rsidRDefault="00C40542" w:rsidP="00A05C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426A1EC" w14:textId="03021E7F" w:rsidR="00C40542" w:rsidRDefault="00C40542" w:rsidP="00F253FB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(20,815)</w:t>
            </w:r>
          </w:p>
        </w:tc>
      </w:tr>
      <w:tr w:rsidR="00C40542" w:rsidRPr="00A01104" w14:paraId="5D13D8DB" w14:textId="77777777" w:rsidTr="00C40542">
        <w:tc>
          <w:tcPr>
            <w:tcW w:w="5337" w:type="dxa"/>
            <w:shd w:val="clear" w:color="auto" w:fill="auto"/>
          </w:tcPr>
          <w:p w14:paraId="07FC8FF9" w14:textId="3D6CB671" w:rsidR="00C40542" w:rsidRPr="00A01104" w:rsidRDefault="00C40542" w:rsidP="00A05C9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ส่วนแบ่งกำไรเบ็ดเสร็จอื่นสุทธิจากเงินลงทุนในบริษัทย่อย</w:t>
            </w:r>
          </w:p>
        </w:tc>
        <w:tc>
          <w:tcPr>
            <w:tcW w:w="1080" w:type="dxa"/>
          </w:tcPr>
          <w:p w14:paraId="3AA56D66" w14:textId="77777777" w:rsidR="00C40542" w:rsidRDefault="00C40542" w:rsidP="00A05C9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E249A87" w14:textId="48247B92" w:rsidR="00C40542" w:rsidRPr="00A01104" w:rsidRDefault="00C40542" w:rsidP="00A05C9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</w:p>
        </w:tc>
        <w:tc>
          <w:tcPr>
            <w:tcW w:w="236" w:type="dxa"/>
            <w:shd w:val="clear" w:color="auto" w:fill="auto"/>
          </w:tcPr>
          <w:p w14:paraId="1D48F354" w14:textId="77777777" w:rsidR="00C40542" w:rsidRPr="00A01104" w:rsidRDefault="00C40542" w:rsidP="00A05C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2AB9F88" w14:textId="44DA1EBC" w:rsidR="00C40542" w:rsidRPr="00A01104" w:rsidRDefault="00C40542" w:rsidP="00F253FB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198</w:t>
            </w:r>
          </w:p>
        </w:tc>
      </w:tr>
      <w:tr w:rsidR="00C40542" w:rsidRPr="00A01104" w14:paraId="0C02C621" w14:textId="77777777" w:rsidTr="00C40542">
        <w:tc>
          <w:tcPr>
            <w:tcW w:w="5337" w:type="dxa"/>
            <w:shd w:val="clear" w:color="auto" w:fill="auto"/>
          </w:tcPr>
          <w:p w14:paraId="197DE19D" w14:textId="23A81606" w:rsidR="00C40542" w:rsidRPr="00A01104" w:rsidRDefault="00C40542" w:rsidP="00A05C9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011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A01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011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80" w:type="dxa"/>
          </w:tcPr>
          <w:p w14:paraId="23AC3C66" w14:textId="77777777" w:rsidR="00C40542" w:rsidRDefault="00C40542" w:rsidP="00A05C9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D6273D" w14:textId="7762C854" w:rsidR="00C40542" w:rsidRPr="00A01104" w:rsidRDefault="00C40542" w:rsidP="00A05C9C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25,839,813</w:t>
            </w:r>
          </w:p>
        </w:tc>
        <w:tc>
          <w:tcPr>
            <w:tcW w:w="236" w:type="dxa"/>
            <w:shd w:val="clear" w:color="auto" w:fill="auto"/>
          </w:tcPr>
          <w:p w14:paraId="32ABFAC6" w14:textId="77777777" w:rsidR="00C40542" w:rsidRPr="00A01104" w:rsidRDefault="00C40542" w:rsidP="00A05C9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C03D77" w14:textId="152415EF" w:rsidR="00C40542" w:rsidRPr="00A01104" w:rsidRDefault="00C40542" w:rsidP="00F253FB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25,421,172</w:t>
            </w:r>
          </w:p>
        </w:tc>
      </w:tr>
    </w:tbl>
    <w:p w14:paraId="61778B2F" w14:textId="77777777" w:rsidR="00A01104" w:rsidRDefault="00A01104" w:rsidP="005C2785">
      <w:pPr>
        <w:pStyle w:val="Bo-Blankline"/>
      </w:pPr>
    </w:p>
    <w:p w14:paraId="42236C31" w14:textId="77777777" w:rsidR="00C73C1F" w:rsidRPr="00631349" w:rsidRDefault="00C73C1F" w:rsidP="00B472F8">
      <w:pPr>
        <w:pStyle w:val="Bo-Blankline"/>
        <w:rPr>
          <w:sz w:val="16"/>
          <w:szCs w:val="16"/>
          <w:lang w:val="en-US"/>
        </w:rPr>
      </w:pPr>
    </w:p>
    <w:p w14:paraId="63FA7B5A" w14:textId="77777777" w:rsidR="008409D1" w:rsidRPr="008B6E19" w:rsidRDefault="008409D1" w:rsidP="004361F1">
      <w:pPr>
        <w:pStyle w:val="Bo-C1Content"/>
        <w:ind w:left="0"/>
        <w:rPr>
          <w:cs/>
          <w:lang w:val="en-US"/>
        </w:rPr>
        <w:sectPr w:rsidR="008409D1" w:rsidRPr="008B6E19" w:rsidSect="009407C0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720" w:left="1152" w:header="720" w:footer="720" w:gutter="0"/>
          <w:paperSrc w:first="15" w:other="15"/>
          <w:cols w:space="737"/>
        </w:sectPr>
      </w:pPr>
    </w:p>
    <w:p w14:paraId="1B5B0696" w14:textId="44C0013A" w:rsidR="00E20B0A" w:rsidRDefault="00EC5D85" w:rsidP="00730E0A">
      <w:pPr>
        <w:pStyle w:val="Bo-C1Content"/>
        <w:ind w:left="360" w:hanging="360"/>
      </w:pPr>
      <w:r w:rsidRPr="00F8282A">
        <w:rPr>
          <w:cs/>
        </w:rPr>
        <w:lastRenderedPageBreak/>
        <w:t>เงินลงทุน</w:t>
      </w:r>
      <w:r>
        <w:rPr>
          <w:cs/>
        </w:rPr>
        <w:t>ในบริษัทย่อย</w:t>
      </w:r>
      <w:r w:rsidR="00BA3EEB">
        <w:rPr>
          <w:rFonts w:hint="cs"/>
          <w:cs/>
        </w:rPr>
        <w:t xml:space="preserve"> </w:t>
      </w:r>
      <w:r w:rsidRPr="001D606A">
        <w:rPr>
          <w:cs/>
        </w:rPr>
        <w:t xml:space="preserve">ณ วันที่ </w:t>
      </w:r>
      <w:r w:rsidR="00C76147" w:rsidRPr="00C76147">
        <w:rPr>
          <w:lang w:val="en-US"/>
        </w:rPr>
        <w:t>31</w:t>
      </w:r>
      <w:r w:rsidR="00A01104">
        <w:t xml:space="preserve"> </w:t>
      </w:r>
      <w:r w:rsidR="00A01104">
        <w:rPr>
          <w:rFonts w:hint="cs"/>
          <w:cs/>
        </w:rPr>
        <w:t xml:space="preserve">มีนาคม </w:t>
      </w:r>
      <w:r w:rsidR="00C76147" w:rsidRPr="00C76147">
        <w:rPr>
          <w:lang w:val="en-US"/>
        </w:rPr>
        <w:t>2564</w:t>
      </w:r>
      <w:r w:rsidR="00964878">
        <w:t xml:space="preserve"> </w:t>
      </w:r>
      <w:r w:rsidR="00BA3EEB">
        <w:rPr>
          <w:rFonts w:hint="cs"/>
          <w:cs/>
        </w:rPr>
        <w:t xml:space="preserve">และ </w:t>
      </w:r>
      <w:r w:rsidR="00C76147" w:rsidRPr="00C76147">
        <w:rPr>
          <w:lang w:val="en-US"/>
        </w:rPr>
        <w:t>31</w:t>
      </w:r>
      <w:r w:rsidRPr="001D606A">
        <w:rPr>
          <w:cs/>
        </w:rPr>
        <w:t xml:space="preserve"> ธันวาคม </w:t>
      </w:r>
      <w:r w:rsidR="00C76147" w:rsidRPr="00C76147">
        <w:rPr>
          <w:lang w:val="en-US"/>
        </w:rPr>
        <w:t>2563</w:t>
      </w:r>
      <w:r w:rsidR="00964878">
        <w:t xml:space="preserve"> </w:t>
      </w:r>
      <w:r w:rsidR="007D3E07">
        <w:rPr>
          <w:rFonts w:hint="cs"/>
          <w:cs/>
        </w:rPr>
        <w:t>และเงินปันผลรับจากเงินลงทุนสำหรับแต่ล</w:t>
      </w:r>
      <w:r w:rsidR="006F2CCC">
        <w:rPr>
          <w:rFonts w:hint="cs"/>
          <w:cs/>
        </w:rPr>
        <w:t>ะ</w:t>
      </w:r>
      <w:r w:rsidR="005265EA">
        <w:rPr>
          <w:rFonts w:hint="cs"/>
          <w:cs/>
        </w:rPr>
        <w:t xml:space="preserve">งวดสิ้นสุดวันที่ </w:t>
      </w:r>
      <w:r w:rsidR="00C76147" w:rsidRPr="00C76147">
        <w:rPr>
          <w:lang w:val="en-US"/>
        </w:rPr>
        <w:t>31</w:t>
      </w:r>
      <w:r w:rsidR="00A01104">
        <w:t xml:space="preserve"> </w:t>
      </w:r>
      <w:r w:rsidR="00A01104">
        <w:rPr>
          <w:rFonts w:hint="cs"/>
          <w:cs/>
        </w:rPr>
        <w:t xml:space="preserve">มีนาคม </w:t>
      </w:r>
      <w:r w:rsidR="00C76147" w:rsidRPr="00C76147">
        <w:rPr>
          <w:lang w:val="en-US"/>
        </w:rPr>
        <w:t>2564</w:t>
      </w:r>
      <w:r w:rsidR="00A01104">
        <w:t xml:space="preserve"> </w:t>
      </w:r>
      <w:r w:rsidR="00A01104">
        <w:rPr>
          <w:rFonts w:hint="cs"/>
          <w:cs/>
        </w:rPr>
        <w:t xml:space="preserve">และ </w:t>
      </w:r>
      <w:r w:rsidR="00C76147" w:rsidRPr="00C76147">
        <w:rPr>
          <w:lang w:val="en-US"/>
        </w:rPr>
        <w:t>2563</w:t>
      </w:r>
      <w:r w:rsidR="00A01104">
        <w:t xml:space="preserve"> </w:t>
      </w:r>
      <w:r w:rsidRPr="00F8282A">
        <w:rPr>
          <w:cs/>
        </w:rPr>
        <w:t>มีดังนี้</w:t>
      </w:r>
    </w:p>
    <w:p w14:paraId="1C91F27B" w14:textId="77777777" w:rsidR="00B877E9" w:rsidRPr="00744476" w:rsidRDefault="00B877E9" w:rsidP="00B877E9">
      <w:pPr>
        <w:pStyle w:val="Bo-C1Content"/>
        <w:rPr>
          <w:rFonts w:asciiTheme="majorBidi" w:hAnsiTheme="majorBidi" w:cstheme="majorBidi"/>
          <w:sz w:val="12"/>
          <w:szCs w:val="12"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B877E9" w:rsidRPr="00C64277" w14:paraId="65EDD575" w14:textId="77777777" w:rsidTr="00B877E9">
        <w:trPr>
          <w:trHeight w:val="234"/>
          <w:tblHeader/>
        </w:trPr>
        <w:tc>
          <w:tcPr>
            <w:tcW w:w="2699" w:type="dxa"/>
            <w:vAlign w:val="bottom"/>
          </w:tcPr>
          <w:p w14:paraId="261017C6" w14:textId="77777777" w:rsidR="00B877E9" w:rsidRPr="00C64277" w:rsidRDefault="00B877E9" w:rsidP="00B877E9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26CDE85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5A17B1E" w14:textId="77777777" w:rsidR="00B877E9" w:rsidRPr="00C64277" w:rsidRDefault="00B877E9" w:rsidP="00B877E9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EFD0FD5" w14:textId="77777777" w:rsidR="00B877E9" w:rsidRPr="00C64277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1D55215E" w14:textId="77777777" w:rsidR="00B877E9" w:rsidRPr="008C15A8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877E9" w:rsidRPr="00C64277" w14:paraId="2D10E5FE" w14:textId="77777777" w:rsidTr="00B877E9">
        <w:trPr>
          <w:trHeight w:val="234"/>
          <w:tblHeader/>
        </w:trPr>
        <w:tc>
          <w:tcPr>
            <w:tcW w:w="2699" w:type="dxa"/>
            <w:vAlign w:val="bottom"/>
          </w:tcPr>
          <w:p w14:paraId="7022E030" w14:textId="77777777" w:rsidR="00B877E9" w:rsidRPr="00C64277" w:rsidRDefault="00B877E9" w:rsidP="00B877E9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4FF86DB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59E524F2" w14:textId="77777777" w:rsidR="00B877E9" w:rsidRPr="00C64277" w:rsidRDefault="00B877E9" w:rsidP="00B877E9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46C74A41" w14:textId="77777777" w:rsidR="00B877E9" w:rsidRPr="00C64277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678807E" w14:textId="77777777" w:rsidR="00B877E9" w:rsidRPr="00C64277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37E65CA8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B7D6EAD" w14:textId="77777777" w:rsidR="00B877E9" w:rsidRPr="00C64277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360BADED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91C3715" w14:textId="77777777" w:rsidR="00B877E9" w:rsidRPr="00C64277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4A7A269A" w14:textId="77777777" w:rsidR="00B877E9" w:rsidRPr="00C64277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B27B318" w14:textId="77777777" w:rsidR="00B877E9" w:rsidRPr="00E4226E" w:rsidRDefault="00B877E9" w:rsidP="00B877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E4226E">
              <w:rPr>
                <w:rFonts w:asciiTheme="majorBidi" w:hAnsiTheme="majorBidi" w:cstheme="majorBidi"/>
                <w:cs/>
                <w:lang w:val="en-US"/>
              </w:rPr>
              <w:t>มูลค่าตาม</w:t>
            </w:r>
          </w:p>
          <w:p w14:paraId="4D0E6EB1" w14:textId="77777777" w:rsidR="00B877E9" w:rsidRPr="00C64277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E4226E">
              <w:rPr>
                <w:rFonts w:asciiTheme="majorBidi" w:hAnsiTheme="majorBidi" w:cstheme="majorBidi"/>
                <w:cs/>
                <w:lang w:val="en-US"/>
              </w:rPr>
              <w:t>วิธีส่วนได้เสีย</w:t>
            </w:r>
          </w:p>
        </w:tc>
        <w:tc>
          <w:tcPr>
            <w:tcW w:w="90" w:type="dxa"/>
          </w:tcPr>
          <w:p w14:paraId="3DB96760" w14:textId="77777777" w:rsidR="00B877E9" w:rsidRPr="00C64277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CBF9702" w14:textId="1907AB8F" w:rsidR="00B877E9" w:rsidRPr="00C64277" w:rsidRDefault="00B877E9" w:rsidP="00B877E9">
            <w:pPr>
              <w:spacing w:line="32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เงินปันผลรับสำหรับ</w:t>
            </w:r>
            <w:r w:rsidR="0054152E">
              <w:rPr>
                <w:rFonts w:asciiTheme="majorBidi" w:hAnsiTheme="majorBidi" w:cstheme="majorBidi" w:hint="cs"/>
                <w:cs/>
                <w:lang w:val="en-US"/>
              </w:rPr>
              <w:t>งวด</w:t>
            </w:r>
            <w:r w:rsidR="006C3E80">
              <w:rPr>
                <w:rFonts w:asciiTheme="majorBidi" w:hAnsiTheme="majorBidi" w:cstheme="majorBidi"/>
                <w:lang w:val="en-US"/>
              </w:rPr>
              <w:br/>
            </w:r>
            <w:r w:rsidR="0054152E">
              <w:rPr>
                <w:rFonts w:asciiTheme="majorBidi" w:hAnsiTheme="majorBidi" w:cstheme="majorBidi" w:hint="cs"/>
                <w:cs/>
                <w:lang w:val="en-US"/>
              </w:rPr>
              <w:t>สามเดือนสิ้นสุดวันที่</w:t>
            </w:r>
          </w:p>
        </w:tc>
      </w:tr>
      <w:tr w:rsidR="00B877E9" w:rsidRPr="00C64277" w14:paraId="1A239EB1" w14:textId="77777777" w:rsidTr="00B877E9">
        <w:trPr>
          <w:trHeight w:val="234"/>
          <w:tblHeader/>
        </w:trPr>
        <w:tc>
          <w:tcPr>
            <w:tcW w:w="2699" w:type="dxa"/>
            <w:vAlign w:val="bottom"/>
          </w:tcPr>
          <w:p w14:paraId="7F74B97F" w14:textId="77777777" w:rsidR="00B877E9" w:rsidRPr="00C64277" w:rsidRDefault="00B877E9" w:rsidP="00B877E9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BFD2D4E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ABFE006" w14:textId="77777777" w:rsidR="00B877E9" w:rsidRPr="00C64277" w:rsidRDefault="00B877E9" w:rsidP="00B877E9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E024C74" w14:textId="77777777" w:rsidR="00B877E9" w:rsidRPr="00C64277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293BC4CD" w14:textId="155D15AF" w:rsidR="00B877E9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 w:rsidR="00B877E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877E9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4F9AAF6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9208BF1" w14:textId="6B951C42" w:rsidR="00B877E9" w:rsidRPr="00B877E9" w:rsidRDefault="00C76147" w:rsidP="00B877E9">
            <w:pPr>
              <w:spacing w:line="320" w:lineRule="exact"/>
              <w:ind w:right="18"/>
              <w:jc w:val="center"/>
              <w:rPr>
                <w:rFonts w:asciiTheme="majorBidi" w:hAnsiTheme="majorBidi" w:cstheme="majorBidi"/>
                <w:cs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 w:rsidR="00B877E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877E9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60A557AB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2212106" w14:textId="49BF2940" w:rsidR="00B877E9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 w:rsidR="00B877E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877E9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BFCBE39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A1A386A" w14:textId="6417BC05" w:rsidR="00B877E9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 w:rsidR="00B877E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877E9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AF3450D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1ACD804" w14:textId="5790E94B" w:rsidR="00B877E9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 w:rsidR="00B877E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877E9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1EE7F88F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4373707" w14:textId="1A84E3FA" w:rsidR="00B877E9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 w:rsidR="00B877E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877E9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546E069" w14:textId="77777777" w:rsidR="00B877E9" w:rsidRPr="00C64277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B1BDFF4" w14:textId="3B01A0B2" w:rsidR="00B877E9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 w:rsidR="00B877E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877E9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76B7C3D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18A1FE1" w14:textId="3A3A1D67" w:rsidR="00B877E9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 w:rsidR="00B877E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877E9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AF5CDE9" w14:textId="77777777" w:rsidR="00B877E9" w:rsidRPr="00C64277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2E92EF4" w14:textId="68DB440B" w:rsidR="00B877E9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 w:rsidR="00B877E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877E9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6BAE8CF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B822073" w14:textId="0B564000" w:rsidR="00B877E9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31</w:t>
            </w:r>
            <w:r w:rsidR="00B877E9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7F277B"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</w:p>
        </w:tc>
      </w:tr>
      <w:tr w:rsidR="00B877E9" w:rsidRPr="00C64277" w14:paraId="62258180" w14:textId="77777777" w:rsidTr="00B877E9">
        <w:trPr>
          <w:trHeight w:val="234"/>
          <w:tblHeader/>
        </w:trPr>
        <w:tc>
          <w:tcPr>
            <w:tcW w:w="2699" w:type="dxa"/>
            <w:vAlign w:val="bottom"/>
          </w:tcPr>
          <w:p w14:paraId="7C5418F0" w14:textId="77777777" w:rsidR="00B877E9" w:rsidRPr="00C64277" w:rsidRDefault="00B877E9" w:rsidP="00B877E9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414D9CF5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98B40E3" w14:textId="77777777" w:rsidR="00B877E9" w:rsidRPr="00C64277" w:rsidRDefault="00B877E9" w:rsidP="00B877E9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E453528" w14:textId="77777777" w:rsidR="00B877E9" w:rsidRPr="00C64277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50152090" w14:textId="1C8FC341" w:rsidR="00B877E9" w:rsidRPr="00C64277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90" w:type="dxa"/>
          </w:tcPr>
          <w:p w14:paraId="558F16C4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D6950F7" w14:textId="54EE1F5A" w:rsidR="00B877E9" w:rsidRPr="00C64277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" w:type="dxa"/>
          </w:tcPr>
          <w:p w14:paraId="7C5405EB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E7401AE" w14:textId="7BF64FEB" w:rsidR="00B877E9" w:rsidRPr="00C64277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90" w:type="dxa"/>
          </w:tcPr>
          <w:p w14:paraId="03714D0D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2CA5A139" w14:textId="3F713334" w:rsidR="00B877E9" w:rsidRPr="00C64277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" w:type="dxa"/>
          </w:tcPr>
          <w:p w14:paraId="6926D5B5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1E15DF8" w14:textId="7265CCA5" w:rsidR="00B877E9" w:rsidRPr="00C64277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90" w:type="dxa"/>
          </w:tcPr>
          <w:p w14:paraId="0DDEA513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16F834C" w14:textId="3D4E2DD0" w:rsidR="00B877E9" w:rsidRPr="00C64277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" w:type="dxa"/>
          </w:tcPr>
          <w:p w14:paraId="1E0CD9B2" w14:textId="77777777" w:rsidR="00B877E9" w:rsidRPr="00C64277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E084865" w14:textId="6D5E9F03" w:rsidR="00B877E9" w:rsidRPr="00C64277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90" w:type="dxa"/>
          </w:tcPr>
          <w:p w14:paraId="4ECE3683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80E281D" w14:textId="48F1760C" w:rsidR="00B877E9" w:rsidRPr="00C64277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90" w:type="dxa"/>
          </w:tcPr>
          <w:p w14:paraId="3225C949" w14:textId="77777777" w:rsidR="00B877E9" w:rsidRPr="00C64277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6EA7CCCF" w14:textId="2DF55EC3" w:rsidR="00B877E9" w:rsidRPr="00C64277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90" w:type="dxa"/>
          </w:tcPr>
          <w:p w14:paraId="3669127E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7F737D3" w14:textId="168FB83B" w:rsidR="00B877E9" w:rsidRPr="00C64277" w:rsidRDefault="00C76147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B877E9" w:rsidRPr="00C64277" w14:paraId="4ACD2F2B" w14:textId="77777777" w:rsidTr="00B877E9">
        <w:trPr>
          <w:trHeight w:val="234"/>
          <w:tblHeader/>
        </w:trPr>
        <w:tc>
          <w:tcPr>
            <w:tcW w:w="2699" w:type="dxa"/>
            <w:vAlign w:val="bottom"/>
          </w:tcPr>
          <w:p w14:paraId="6D2933B9" w14:textId="77777777" w:rsidR="00B877E9" w:rsidRPr="00C64277" w:rsidRDefault="00B877E9" w:rsidP="00B877E9">
            <w:pPr>
              <w:spacing w:line="32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0B24068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15DCDE4" w14:textId="77777777" w:rsidR="00B877E9" w:rsidRPr="00C64277" w:rsidRDefault="00B877E9" w:rsidP="00B877E9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6B0842F" w14:textId="77777777" w:rsidR="00B877E9" w:rsidRPr="00C64277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6CCBEF8A" w14:textId="77777777" w:rsidR="00B877E9" w:rsidRPr="00C3537D" w:rsidRDefault="00B877E9" w:rsidP="00B877E9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66B173B2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40B06987" w14:textId="77777777" w:rsidR="00B877E9" w:rsidRPr="00C3537D" w:rsidRDefault="00B877E9" w:rsidP="00B877E9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3537D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3537D">
              <w:rPr>
                <w:rFonts w:asciiTheme="majorBidi" w:hAnsi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B877E9" w:rsidRPr="00C64277" w14:paraId="01227787" w14:textId="77777777" w:rsidTr="00B877E9">
        <w:tc>
          <w:tcPr>
            <w:tcW w:w="2699" w:type="dxa"/>
          </w:tcPr>
          <w:p w14:paraId="3C975744" w14:textId="77777777" w:rsidR="00B877E9" w:rsidRPr="00444631" w:rsidRDefault="00B877E9" w:rsidP="00B877E9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ทางตรง</w:t>
            </w:r>
          </w:p>
        </w:tc>
        <w:tc>
          <w:tcPr>
            <w:tcW w:w="86" w:type="dxa"/>
          </w:tcPr>
          <w:p w14:paraId="14FBB2F5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70D2005" w14:textId="77777777" w:rsidR="00B877E9" w:rsidRPr="00C64277" w:rsidRDefault="00B877E9" w:rsidP="00B877E9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D923070" w14:textId="77777777" w:rsidR="00B877E9" w:rsidRPr="00C64277" w:rsidRDefault="00B877E9" w:rsidP="00B877E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C59239D" w14:textId="77777777" w:rsidR="00B877E9" w:rsidRPr="00C64277" w:rsidRDefault="00B877E9" w:rsidP="00B877E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2B7F94E" w14:textId="77777777" w:rsidR="00B877E9" w:rsidRPr="00C64277" w:rsidRDefault="00B877E9" w:rsidP="00B877E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6E3F2D1" w14:textId="77777777" w:rsidR="00B877E9" w:rsidRPr="00C64277" w:rsidRDefault="00B877E9" w:rsidP="00B877E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1E6E85B" w14:textId="77777777" w:rsidR="00B877E9" w:rsidRPr="00C64277" w:rsidRDefault="00B877E9" w:rsidP="00B877E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6CE03F" w14:textId="77777777" w:rsidR="00B877E9" w:rsidRPr="00C64277" w:rsidRDefault="00B877E9" w:rsidP="00B877E9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5E3AE05" w14:textId="77777777" w:rsidR="00B877E9" w:rsidRPr="00C64277" w:rsidRDefault="00B877E9" w:rsidP="00B877E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A97ED8D" w14:textId="77777777" w:rsidR="00B877E9" w:rsidRPr="00C64277" w:rsidRDefault="00B877E9" w:rsidP="00B877E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1811E1A" w14:textId="77777777" w:rsidR="00B877E9" w:rsidRPr="00C64277" w:rsidRDefault="00B877E9" w:rsidP="00B877E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6CAA28" w14:textId="77777777" w:rsidR="00B877E9" w:rsidRPr="00C64277" w:rsidRDefault="00B877E9" w:rsidP="00B877E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0C88AC9" w14:textId="77777777" w:rsidR="00B877E9" w:rsidRPr="00C64277" w:rsidRDefault="00B877E9" w:rsidP="00B877E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8811B16" w14:textId="77777777" w:rsidR="00B877E9" w:rsidRPr="00C64277" w:rsidRDefault="00B877E9" w:rsidP="00B877E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BF8DB35" w14:textId="77777777" w:rsidR="00B877E9" w:rsidRPr="00C64277" w:rsidRDefault="00B877E9" w:rsidP="00B877E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4FE4D49" w14:textId="77777777" w:rsidR="00B877E9" w:rsidRPr="00C64277" w:rsidRDefault="00B877E9" w:rsidP="00B877E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AE79282" w14:textId="77777777" w:rsidR="00B877E9" w:rsidRPr="00C64277" w:rsidRDefault="00B877E9" w:rsidP="00B877E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0EC466B" w14:textId="77777777" w:rsidR="00B877E9" w:rsidRPr="00C64277" w:rsidRDefault="00B877E9" w:rsidP="00B877E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3562B65" w14:textId="77777777" w:rsidR="00B877E9" w:rsidRPr="00C64277" w:rsidRDefault="00B877E9" w:rsidP="00B877E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BCBA832" w14:textId="77777777" w:rsidR="00B877E9" w:rsidRPr="00C64277" w:rsidRDefault="00B877E9" w:rsidP="00B877E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F004C39" w14:textId="77777777" w:rsidR="00B877E9" w:rsidRPr="00C64277" w:rsidRDefault="00B877E9" w:rsidP="00B877E9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978FA2E" w14:textId="77777777" w:rsidR="00B877E9" w:rsidRPr="00C64277" w:rsidRDefault="00B877E9" w:rsidP="00B877E9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E4FE6" w:rsidRPr="00C64277" w14:paraId="2F879A3D" w14:textId="77777777" w:rsidTr="00E53839">
        <w:tc>
          <w:tcPr>
            <w:tcW w:w="2699" w:type="dxa"/>
          </w:tcPr>
          <w:p w14:paraId="22502E17" w14:textId="77777777" w:rsidR="00CE4FE6" w:rsidRPr="00444631" w:rsidRDefault="00CE4FE6" w:rsidP="00CE4FE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7904FD19" w14:textId="77777777" w:rsidR="00CE4FE6" w:rsidRPr="00C64277" w:rsidRDefault="00CE4FE6" w:rsidP="00CE4FE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F6E9E22" w14:textId="77777777" w:rsidR="00CE4FE6" w:rsidRPr="00754F45" w:rsidRDefault="00CE4FE6" w:rsidP="00CE4FE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444631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61B54BC0" w14:textId="77777777" w:rsidR="00CE4FE6" w:rsidRPr="00C64277" w:rsidRDefault="00CE4FE6" w:rsidP="00CE4FE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27F6F2" w14:textId="7A2437B4" w:rsidR="00CE4FE6" w:rsidRPr="00C64277" w:rsidRDefault="00C76147" w:rsidP="009E54C8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F394E7F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853AE6" w14:textId="1D08CE07" w:rsidR="00CE4FE6" w:rsidRPr="00C64277" w:rsidRDefault="00C76147" w:rsidP="009E54C8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6317574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273AC31" w14:textId="0E7C8B5B" w:rsidR="00CE4FE6" w:rsidRPr="00C64277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AA1D7D3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E19598" w14:textId="6440760B" w:rsidR="00CE4FE6" w:rsidRPr="00C64277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23496D4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68AF5BE" w14:textId="41A1BCF7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999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2C0252BD" w14:textId="77777777" w:rsidR="00CE4FE6" w:rsidRPr="00C64277" w:rsidRDefault="00CE4FE6" w:rsidP="00CE4FE6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2CF8E5" w14:textId="58979C17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999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08555A0A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6BD406" w14:textId="2053E3CB" w:rsidR="00CE4FE6" w:rsidRPr="00C64277" w:rsidRDefault="00E53839" w:rsidP="00B22E8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1,667,155</w:t>
            </w:r>
          </w:p>
        </w:tc>
        <w:tc>
          <w:tcPr>
            <w:tcW w:w="90" w:type="dxa"/>
            <w:shd w:val="clear" w:color="auto" w:fill="auto"/>
          </w:tcPr>
          <w:p w14:paraId="3CB1D255" w14:textId="77777777" w:rsidR="00CE4FE6" w:rsidRPr="00C64277" w:rsidRDefault="00CE4FE6" w:rsidP="00CE4FE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CDECCCA" w14:textId="6FFBD6E9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664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14:paraId="5A6326EA" w14:textId="77777777" w:rsidR="00CE4FE6" w:rsidRPr="00C64277" w:rsidRDefault="00CE4FE6" w:rsidP="00CE4FE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8D8CE6E" w14:textId="1EC27DD3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0740943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1E9404C4" w14:textId="031AB2C1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E4FE6" w:rsidRPr="00C64277" w14:paraId="6E938A41" w14:textId="77777777" w:rsidTr="00E53839">
        <w:tc>
          <w:tcPr>
            <w:tcW w:w="2699" w:type="dxa"/>
          </w:tcPr>
          <w:p w14:paraId="0034D122" w14:textId="77777777" w:rsidR="00CE4FE6" w:rsidRPr="00444631" w:rsidRDefault="00CE4FE6" w:rsidP="00CE4FE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0547B6F5" w14:textId="77777777" w:rsidR="00CE4FE6" w:rsidRPr="00C64277" w:rsidRDefault="00CE4FE6" w:rsidP="00CE4FE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B4291EC" w14:textId="77777777" w:rsidR="00CE4FE6" w:rsidRPr="00754F45" w:rsidRDefault="00CE4FE6" w:rsidP="00CE4FE6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</w:t>
            </w:r>
            <w:r>
              <w:rPr>
                <w:rFonts w:asciiTheme="majorBidi" w:hAnsiTheme="majorBidi" w:cstheme="majorBidi"/>
                <w:cs/>
              </w:rPr>
              <w:t>ฟ้าและเชื้อเพลิงจากขยะรวมทั้ง</w:t>
            </w:r>
            <w:r w:rsidRPr="00754F45">
              <w:rPr>
                <w:rFonts w:asciiTheme="majorBidi" w:hAnsiTheme="majorBidi" w:cstheme="majorBidi"/>
                <w:cs/>
              </w:rPr>
              <w:t>เศษหรือขยะหรือของเสีย</w:t>
            </w:r>
          </w:p>
        </w:tc>
        <w:tc>
          <w:tcPr>
            <w:tcW w:w="90" w:type="dxa"/>
          </w:tcPr>
          <w:p w14:paraId="33E4E66F" w14:textId="77777777" w:rsidR="00CE4FE6" w:rsidRPr="00C64277" w:rsidRDefault="00CE4FE6" w:rsidP="00CE4FE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F68FFDC" w14:textId="5E9DF972" w:rsidR="00CE4FE6" w:rsidRPr="00C64277" w:rsidRDefault="00C76147" w:rsidP="009E54C8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2A2C80B7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852AA00" w14:textId="1AD4A630" w:rsidR="00CE4FE6" w:rsidRPr="00C64277" w:rsidRDefault="00C76147" w:rsidP="009E54C8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66507A58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727296" w14:textId="7FDE2489" w:rsidR="00CE4FE6" w:rsidRPr="00C64277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8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400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9A2BE8F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375342A" w14:textId="3498F810" w:rsidR="00CE4FE6" w:rsidRPr="00C64277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8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400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25EFC4A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014BDE" w14:textId="60B84C4B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5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899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09C86B34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8C55E6A" w14:textId="2AEAF9A4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5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899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76C3EF02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5B50C26" w14:textId="790FED30" w:rsidR="00CE4FE6" w:rsidRPr="00C64277" w:rsidRDefault="00E53839" w:rsidP="00B22E8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20,620,55</w:t>
            </w:r>
            <w:r w:rsidR="00765430">
              <w:rPr>
                <w:rFonts w:asciiTheme="majorBidi" w:hAnsiTheme="majorBidi" w:cstheme="majorBidi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D9FE15A" w14:textId="77777777" w:rsidR="00CE4FE6" w:rsidRPr="00C64277" w:rsidRDefault="00CE4FE6" w:rsidP="00CE4FE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95017B" w14:textId="797531B2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19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872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638</w:t>
            </w:r>
          </w:p>
        </w:tc>
        <w:tc>
          <w:tcPr>
            <w:tcW w:w="90" w:type="dxa"/>
            <w:shd w:val="clear" w:color="auto" w:fill="auto"/>
          </w:tcPr>
          <w:p w14:paraId="04667F9D" w14:textId="77777777" w:rsidR="00CE4FE6" w:rsidRPr="00C64277" w:rsidRDefault="00CE4FE6" w:rsidP="00CE4FE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3A58CA" w14:textId="2661CB64" w:rsidR="00CE4FE6" w:rsidRPr="00C64277" w:rsidRDefault="00CE4FE6" w:rsidP="0056622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86D2469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1AA0B1" w14:textId="01BFE4A1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E4FE6" w:rsidRPr="00C64277" w14:paraId="5D1D9648" w14:textId="77777777" w:rsidTr="00E53839">
        <w:tc>
          <w:tcPr>
            <w:tcW w:w="2699" w:type="dxa"/>
          </w:tcPr>
          <w:p w14:paraId="2D2BC54B" w14:textId="77777777" w:rsidR="00CE4FE6" w:rsidRPr="00444631" w:rsidRDefault="00CE4FE6" w:rsidP="00CE4FE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033C9475" w14:textId="77777777" w:rsidR="00CE4FE6" w:rsidRPr="00C64277" w:rsidRDefault="00CE4FE6" w:rsidP="00CE4FE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618078C" w14:textId="77777777" w:rsidR="00CE4FE6" w:rsidRPr="00754F45" w:rsidRDefault="00CE4FE6" w:rsidP="00CE4FE6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แ</w:t>
            </w:r>
            <w:r w:rsidRPr="00754F45">
              <w:rPr>
                <w:rFonts w:asciiTheme="majorBidi" w:hAnsiTheme="majorBidi" w:cstheme="majorBidi"/>
                <w:cs/>
              </w:rPr>
              <w:t>ผ่นฟิล์มสำหรับ</w:t>
            </w:r>
            <w:r>
              <w:rPr>
                <w:rFonts w:asciiTheme="majorBidi" w:hAnsiTheme="majorBidi" w:cstheme="majorBidi"/>
              </w:rPr>
              <w:br/>
            </w:r>
            <w:r w:rsidRPr="00754F45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22E664CC" w14:textId="77777777" w:rsidR="00CE4FE6" w:rsidRPr="00C64277" w:rsidRDefault="00CE4FE6" w:rsidP="00CE4FE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B5B5E8" w14:textId="4BEB9D68" w:rsidR="00CE4FE6" w:rsidRPr="00C64277" w:rsidRDefault="00C76147" w:rsidP="009E54C8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5107048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2B03C51" w14:textId="21459373" w:rsidR="00CE4FE6" w:rsidRPr="00C64277" w:rsidRDefault="00C76147" w:rsidP="009E54C8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1E06D82E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A00DA5" w14:textId="14DC7832" w:rsidR="00CE4FE6" w:rsidRPr="00C64277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450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2381782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CEAA247" w14:textId="22673CBB" w:rsidR="00CE4FE6" w:rsidRPr="00C64277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450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06065A5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D283B56" w14:textId="03BA932E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450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B794EA0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CA17AE" w14:textId="349E10E7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450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EFB59F6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B6ED7B" w14:textId="7A500AFC" w:rsidR="00CE4FE6" w:rsidRPr="00C64277" w:rsidRDefault="00E53839" w:rsidP="00B22E8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295,040</w:t>
            </w:r>
          </w:p>
        </w:tc>
        <w:tc>
          <w:tcPr>
            <w:tcW w:w="90" w:type="dxa"/>
            <w:shd w:val="clear" w:color="auto" w:fill="auto"/>
          </w:tcPr>
          <w:p w14:paraId="33C193F3" w14:textId="77777777" w:rsidR="00CE4FE6" w:rsidRPr="00C64277" w:rsidRDefault="00CE4FE6" w:rsidP="00CE4FE6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55AC51" w14:textId="31806980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287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651</w:t>
            </w:r>
          </w:p>
        </w:tc>
        <w:tc>
          <w:tcPr>
            <w:tcW w:w="90" w:type="dxa"/>
            <w:shd w:val="clear" w:color="auto" w:fill="auto"/>
          </w:tcPr>
          <w:p w14:paraId="05C06D81" w14:textId="77777777" w:rsidR="00CE4FE6" w:rsidRPr="00C64277" w:rsidRDefault="00CE4FE6" w:rsidP="00CE4FE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235ABAE" w14:textId="10C4769A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008066F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EEB8A17" w14:textId="4FDEE803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E4FE6" w:rsidRPr="00C64277" w14:paraId="4A75A1C3" w14:textId="77777777" w:rsidTr="00E53839">
        <w:tc>
          <w:tcPr>
            <w:tcW w:w="2699" w:type="dxa"/>
          </w:tcPr>
          <w:p w14:paraId="531B20CC" w14:textId="77777777" w:rsidR="00CE4FE6" w:rsidRPr="00444631" w:rsidRDefault="00CE4FE6" w:rsidP="00CE4FE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52C60760" w14:textId="77777777" w:rsidR="00CE4FE6" w:rsidRPr="00C64277" w:rsidRDefault="00CE4FE6" w:rsidP="00CE4FE6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215E2D7" w14:textId="77777777" w:rsidR="00CE4FE6" w:rsidRPr="00754F45" w:rsidRDefault="00CE4FE6" w:rsidP="00CE4FE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6CAC1A55" w14:textId="77777777" w:rsidR="00CE4FE6" w:rsidRPr="00C64277" w:rsidRDefault="00CE4FE6" w:rsidP="00CE4FE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7B32FB" w14:textId="65EC8997" w:rsidR="00CE4FE6" w:rsidRPr="00C64277" w:rsidRDefault="00C76147" w:rsidP="009E54C8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E5F83A7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4A678D" w14:textId="60CD6C7B" w:rsidR="00CE4FE6" w:rsidRPr="00C64277" w:rsidRDefault="00C76147" w:rsidP="009E54C8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1E734372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6EF413C" w14:textId="16DC6F99" w:rsidR="00CE4FE6" w:rsidRPr="00C64277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300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63A67173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35B386D" w14:textId="1D825ACA" w:rsidR="00CE4FE6" w:rsidRPr="00C64277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300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D90536F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DDBF1E" w14:textId="7264E310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654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49F983B1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3DF412" w14:textId="6220D993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654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57C9170D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86369F" w14:textId="66A57598" w:rsidR="00CE4FE6" w:rsidRPr="00C64277" w:rsidRDefault="00E53839" w:rsidP="00B22E8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1,642,735</w:t>
            </w:r>
          </w:p>
        </w:tc>
        <w:tc>
          <w:tcPr>
            <w:tcW w:w="90" w:type="dxa"/>
            <w:shd w:val="clear" w:color="auto" w:fill="auto"/>
          </w:tcPr>
          <w:p w14:paraId="2FEA56FE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C1810F6" w14:textId="37A646E7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668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657</w:t>
            </w:r>
          </w:p>
        </w:tc>
        <w:tc>
          <w:tcPr>
            <w:tcW w:w="90" w:type="dxa"/>
            <w:shd w:val="clear" w:color="auto" w:fill="auto"/>
          </w:tcPr>
          <w:p w14:paraId="524F7A2B" w14:textId="77777777" w:rsidR="00CE4FE6" w:rsidRPr="00C64277" w:rsidRDefault="00CE4FE6" w:rsidP="00CE4FE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E0EA46E" w14:textId="5C06990E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C6DD84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22CC45B" w14:textId="4870D66F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E4FE6" w:rsidRPr="00C64277" w14:paraId="12268EF0" w14:textId="77777777" w:rsidTr="00E53839">
        <w:tc>
          <w:tcPr>
            <w:tcW w:w="2699" w:type="dxa"/>
          </w:tcPr>
          <w:p w14:paraId="1DCB935A" w14:textId="14523AEC" w:rsidR="00CE4FE6" w:rsidRPr="00444631" w:rsidRDefault="00CE4FE6" w:rsidP="00CE4FE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โรงกลั่นน้ำมันทีพีไอ (</w:t>
            </w:r>
            <w:r w:rsidR="00C76147" w:rsidRPr="00C76147">
              <w:rPr>
                <w:rFonts w:asciiTheme="majorBidi" w:hAnsiTheme="majorBidi" w:cstheme="majorBidi"/>
                <w:lang w:val="en-US"/>
              </w:rPr>
              <w:t>1997</w:t>
            </w:r>
            <w:r w:rsidRPr="00C64277">
              <w:rPr>
                <w:rFonts w:asciiTheme="majorBidi" w:hAnsiTheme="majorBidi" w:cstheme="majorBidi"/>
                <w:cs/>
              </w:rPr>
              <w:t>)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86" w:type="dxa"/>
          </w:tcPr>
          <w:p w14:paraId="25E0B18C" w14:textId="77777777" w:rsidR="00CE4FE6" w:rsidRPr="00C64277" w:rsidRDefault="00CE4FE6" w:rsidP="00CE4FE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8081722" w14:textId="77777777" w:rsidR="00CE4FE6" w:rsidRPr="00754F45" w:rsidRDefault="00CE4FE6" w:rsidP="00CE4FE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ธุรกิจสำรวจปิโตรเลียม</w:t>
            </w:r>
          </w:p>
        </w:tc>
        <w:tc>
          <w:tcPr>
            <w:tcW w:w="90" w:type="dxa"/>
          </w:tcPr>
          <w:p w14:paraId="296C53F0" w14:textId="77777777" w:rsidR="00CE4FE6" w:rsidRPr="00C64277" w:rsidRDefault="00CE4FE6" w:rsidP="00CE4FE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DCD6D5" w14:textId="1BE21D4C" w:rsidR="00CE4FE6" w:rsidRPr="00C64277" w:rsidRDefault="00C76147" w:rsidP="009E54C8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22A8F82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D037CE" w14:textId="5A131E46" w:rsidR="00CE4FE6" w:rsidRPr="00C64277" w:rsidRDefault="00C76147" w:rsidP="009E54C8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2FF9C1EA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90ECF3" w14:textId="6BCB8468" w:rsidR="00CE4FE6" w:rsidRPr="00C64277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300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1DEEFEF" w14:textId="77777777" w:rsidR="00CE4FE6" w:rsidRPr="00C64277" w:rsidRDefault="00CE4FE6" w:rsidP="00CE4FE6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A76C82" w14:textId="0EB85F57" w:rsidR="00CE4FE6" w:rsidRPr="00C64277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300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1FA720C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FF60063" w14:textId="18090355" w:rsidR="00CE4FE6" w:rsidRPr="00C64277" w:rsidRDefault="00C76147" w:rsidP="00CE4FE6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299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4B79CCFD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AB9E140" w14:textId="05A913FF" w:rsidR="00CE4FE6" w:rsidRPr="00C64277" w:rsidRDefault="00C76147" w:rsidP="00CE4FE6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299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680317D5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9B64070" w14:textId="749D33F6" w:rsidR="00CE4FE6" w:rsidRPr="00C64277" w:rsidRDefault="00E53839" w:rsidP="00B22E8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D2DE68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AB0DD5" w14:textId="78081D07" w:rsidR="00CE4FE6" w:rsidRPr="00C64277" w:rsidRDefault="00CE4FE6" w:rsidP="00CE4FE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3E53E3" w14:textId="77777777" w:rsidR="00CE4FE6" w:rsidRPr="00C64277" w:rsidRDefault="00CE4FE6" w:rsidP="00CE4FE6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A24E516" w14:textId="042AA740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4754A9E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BC7023" w14:textId="2D629375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E4FE6" w:rsidRPr="00C64277" w14:paraId="1C442202" w14:textId="77777777" w:rsidTr="00E53839">
        <w:tc>
          <w:tcPr>
            <w:tcW w:w="2699" w:type="dxa"/>
          </w:tcPr>
          <w:p w14:paraId="6C4644B6" w14:textId="77777777" w:rsidR="00CE4FE6" w:rsidRPr="00444631" w:rsidRDefault="00CE4FE6" w:rsidP="00CE4FE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5EC6DB73" w14:textId="77777777" w:rsidR="00CE4FE6" w:rsidRPr="00C64277" w:rsidRDefault="00CE4FE6" w:rsidP="00CE4FE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DDDA2D2" w14:textId="77777777" w:rsidR="00CE4FE6" w:rsidRPr="00754F45" w:rsidRDefault="00CE4FE6" w:rsidP="00CE4FE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0ABC162D" w14:textId="77777777" w:rsidR="00CE4FE6" w:rsidRPr="00C64277" w:rsidRDefault="00CE4FE6" w:rsidP="00CE4FE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CAB858D" w14:textId="11C76607" w:rsidR="00CE4FE6" w:rsidRPr="00C64277" w:rsidRDefault="00C76147" w:rsidP="009E54C8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B2F5DD3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2F14D6" w14:textId="00D6595F" w:rsidR="00CE4FE6" w:rsidRPr="00C64277" w:rsidRDefault="00C76147" w:rsidP="009E54C8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03F1D86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5C77F9" w14:textId="4AE1FD58" w:rsidR="00CE4FE6" w:rsidRPr="00C64277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76733A36" w14:textId="77777777" w:rsidR="00CE4FE6" w:rsidRPr="00C64277" w:rsidRDefault="00CE4FE6" w:rsidP="00CE4FE6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8D10A5" w14:textId="397FE63B" w:rsidR="00CE4FE6" w:rsidRPr="00C64277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7C468E0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4F83888" w14:textId="55A93B69" w:rsidR="00CE4FE6" w:rsidRPr="00C64277" w:rsidRDefault="00C76147" w:rsidP="00CE4FE6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719DAD78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14BC5F" w14:textId="6E4E591B" w:rsidR="00CE4FE6" w:rsidRPr="00C64277" w:rsidRDefault="00C76147" w:rsidP="00CE4FE6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B8B5204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D6448F" w14:textId="4DDF6C36" w:rsidR="00CE4FE6" w:rsidRPr="00C64277" w:rsidRDefault="00E53839" w:rsidP="00B22E8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110B60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EE2B3A" w14:textId="64E4A5EC" w:rsidR="00CE4FE6" w:rsidRPr="00C64277" w:rsidRDefault="00CE4FE6" w:rsidP="00CE4FE6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FD499B" w14:textId="77777777" w:rsidR="00CE4FE6" w:rsidRPr="00C64277" w:rsidRDefault="00CE4FE6" w:rsidP="00CE4FE6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FD8A9C" w14:textId="735EEAB5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BB7191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009AEB" w14:textId="0C293754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E4FE6" w:rsidRPr="00C64277" w14:paraId="3F45AD3F" w14:textId="77777777" w:rsidTr="00E53839">
        <w:tc>
          <w:tcPr>
            <w:tcW w:w="2699" w:type="dxa"/>
          </w:tcPr>
          <w:p w14:paraId="7CD96B48" w14:textId="77777777" w:rsidR="00CE4FE6" w:rsidRPr="00C64277" w:rsidRDefault="00CE4FE6" w:rsidP="00CE4FE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3BF5B114" w14:textId="77777777" w:rsidR="00CE4FE6" w:rsidRPr="00C64277" w:rsidRDefault="00CE4FE6" w:rsidP="00CE4FE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B9712EC" w14:textId="77777777" w:rsidR="00CE4FE6" w:rsidRPr="00754F45" w:rsidRDefault="00CE4FE6" w:rsidP="00CE4FE6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4DBDCC96" w14:textId="77777777" w:rsidR="00CE4FE6" w:rsidRPr="00C64277" w:rsidRDefault="00CE4FE6" w:rsidP="00CE4FE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5E8311" w14:textId="40B446EF" w:rsidR="00CE4FE6" w:rsidRPr="00C64277" w:rsidRDefault="00C76147" w:rsidP="009E54C8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15D6DE39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17E946" w14:textId="2E8B746F" w:rsidR="00CE4FE6" w:rsidRPr="00C64277" w:rsidRDefault="00C76147" w:rsidP="009E54C8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35D27F5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D2897E" w14:textId="312DF91A" w:rsidR="00CE4FE6" w:rsidRPr="00C64277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468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52F1760C" w14:textId="77777777" w:rsidR="00CE4FE6" w:rsidRPr="00C64277" w:rsidRDefault="00CE4FE6" w:rsidP="00CE4FE6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4A8AF2" w14:textId="409A3B86" w:rsidR="00CE4FE6" w:rsidRPr="00C64277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468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0AC11E90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BE3A14" w14:textId="5CAD3278" w:rsidR="00CE4FE6" w:rsidRPr="00C64277" w:rsidRDefault="00C76147" w:rsidP="00CE4FE6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784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75C6DAD8" w14:textId="77777777" w:rsidR="00CE4FE6" w:rsidRPr="00C64277" w:rsidRDefault="00CE4FE6" w:rsidP="00CE4FE6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8C6788B" w14:textId="7B7B7879" w:rsidR="00CE4FE6" w:rsidRPr="00C64277" w:rsidRDefault="00C76147" w:rsidP="00CE4FE6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784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210B51E0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A50CEFF" w14:textId="7B9F7E40" w:rsidR="00CE4FE6" w:rsidRPr="00C64277" w:rsidRDefault="00E53839" w:rsidP="00B22E8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1,365,819</w:t>
            </w:r>
          </w:p>
        </w:tc>
        <w:tc>
          <w:tcPr>
            <w:tcW w:w="90" w:type="dxa"/>
            <w:shd w:val="clear" w:color="auto" w:fill="auto"/>
          </w:tcPr>
          <w:p w14:paraId="1921F790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7230A81" w14:textId="35E6A070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292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544</w:t>
            </w:r>
          </w:p>
        </w:tc>
        <w:tc>
          <w:tcPr>
            <w:tcW w:w="90" w:type="dxa"/>
            <w:shd w:val="clear" w:color="auto" w:fill="auto"/>
          </w:tcPr>
          <w:p w14:paraId="2656E3BC" w14:textId="77777777" w:rsidR="00CE4FE6" w:rsidRPr="00C64277" w:rsidRDefault="00CE4FE6" w:rsidP="00CE4FE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E6B7A36" w14:textId="1B5F2541" w:rsidR="00CE4FE6" w:rsidRPr="00C64277" w:rsidRDefault="00CE4FE6" w:rsidP="0056622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C3C5E6F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2FF82B2" w14:textId="441E4A62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E4FE6" w:rsidRPr="00C64277" w14:paraId="2F90AC3C" w14:textId="77777777" w:rsidTr="00E53839">
        <w:trPr>
          <w:trHeight w:val="243"/>
        </w:trPr>
        <w:tc>
          <w:tcPr>
            <w:tcW w:w="2699" w:type="dxa"/>
          </w:tcPr>
          <w:p w14:paraId="6F1427C5" w14:textId="77777777" w:rsidR="00CE4FE6" w:rsidRPr="00C64277" w:rsidRDefault="00CE4FE6" w:rsidP="00CE4FE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Pr="00C64277">
              <w:rPr>
                <w:rFonts w:asciiTheme="majorBidi" w:hAnsiTheme="majorBidi" w:cstheme="majorBidi" w:hint="cs"/>
                <w:cs/>
              </w:rPr>
              <w:t>ทีพีไอ รักษ์สุขภาพ จำกัด</w:t>
            </w:r>
          </w:p>
        </w:tc>
        <w:tc>
          <w:tcPr>
            <w:tcW w:w="86" w:type="dxa"/>
          </w:tcPr>
          <w:p w14:paraId="7346A141" w14:textId="77777777" w:rsidR="00CE4FE6" w:rsidRPr="00C64277" w:rsidRDefault="00CE4FE6" w:rsidP="00CE4FE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7A54201" w14:textId="77777777" w:rsidR="00CE4FE6" w:rsidRPr="00754F45" w:rsidRDefault="00CE4FE6" w:rsidP="00CE4FE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754F45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19E22943" w14:textId="77777777" w:rsidR="00CE4FE6" w:rsidRPr="00C64277" w:rsidRDefault="00CE4FE6" w:rsidP="00CE4FE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559D6C" w14:textId="5371C400" w:rsidR="00CE4FE6" w:rsidRPr="00C64277" w:rsidRDefault="00C76147" w:rsidP="009E54C8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38506E9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166E7D9" w14:textId="169E2C1E" w:rsidR="00CE4FE6" w:rsidRDefault="00C76147" w:rsidP="009E54C8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33D92316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C23BFC3" w14:textId="0159D281" w:rsidR="00CE4FE6" w:rsidRPr="00C64277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5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14:paraId="72805B3A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38B389" w14:textId="79CF0D39" w:rsidR="00CE4FE6" w:rsidRDefault="00C76147" w:rsidP="00CE4FE6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5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14:paraId="374C652A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8D1C04C" w14:textId="5E751C60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4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950</w:t>
            </w:r>
          </w:p>
        </w:tc>
        <w:tc>
          <w:tcPr>
            <w:tcW w:w="90" w:type="dxa"/>
          </w:tcPr>
          <w:p w14:paraId="71CAD463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D42BD53" w14:textId="063FFBDE" w:rsidR="00CE4FE6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4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950</w:t>
            </w:r>
          </w:p>
        </w:tc>
        <w:tc>
          <w:tcPr>
            <w:tcW w:w="90" w:type="dxa"/>
          </w:tcPr>
          <w:p w14:paraId="5465C73B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F991778" w14:textId="47CCC8C4" w:rsidR="00CE4FE6" w:rsidRPr="00C64277" w:rsidRDefault="00E53839" w:rsidP="00B22E8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7,620</w:t>
            </w:r>
          </w:p>
        </w:tc>
        <w:tc>
          <w:tcPr>
            <w:tcW w:w="90" w:type="dxa"/>
            <w:shd w:val="clear" w:color="auto" w:fill="auto"/>
          </w:tcPr>
          <w:p w14:paraId="0F264C29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447425" w14:textId="2D855876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6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387</w:t>
            </w:r>
          </w:p>
        </w:tc>
        <w:tc>
          <w:tcPr>
            <w:tcW w:w="90" w:type="dxa"/>
          </w:tcPr>
          <w:p w14:paraId="1C289293" w14:textId="77777777" w:rsidR="00CE4FE6" w:rsidRPr="00C64277" w:rsidRDefault="00CE4FE6" w:rsidP="00CE4FE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B8BD0CA" w14:textId="2C250010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DD5C8DA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870327" w14:textId="620E448A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E4FE6" w:rsidRPr="00C64277" w14:paraId="354699F4" w14:textId="77777777" w:rsidTr="00E53839">
        <w:tc>
          <w:tcPr>
            <w:tcW w:w="2699" w:type="dxa"/>
          </w:tcPr>
          <w:p w14:paraId="5C2C550F" w14:textId="77777777" w:rsidR="00CE4FE6" w:rsidRPr="00444631" w:rsidRDefault="00CE4FE6" w:rsidP="00CE4FE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2BC8036E" w14:textId="77777777" w:rsidR="00CE4FE6" w:rsidRPr="00C64277" w:rsidRDefault="00CE4FE6" w:rsidP="00CE4FE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3386AC7" w14:textId="77777777" w:rsidR="00CE4FE6" w:rsidRPr="00754F45" w:rsidRDefault="00CE4FE6" w:rsidP="00CE4FE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166529A4" w14:textId="77777777" w:rsidR="00CE4FE6" w:rsidRPr="00C64277" w:rsidRDefault="00CE4FE6" w:rsidP="00CE4FE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FB27C8" w14:textId="79B51F45" w:rsidR="00CE4FE6" w:rsidRPr="00C64277" w:rsidRDefault="00C76147" w:rsidP="009E54C8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94</w:t>
            </w:r>
          </w:p>
        </w:tc>
        <w:tc>
          <w:tcPr>
            <w:tcW w:w="90" w:type="dxa"/>
            <w:shd w:val="clear" w:color="auto" w:fill="auto"/>
          </w:tcPr>
          <w:p w14:paraId="5B320E21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54E61A" w14:textId="5FEFA7B9" w:rsidR="00CE4FE6" w:rsidRPr="00C64277" w:rsidRDefault="00C76147" w:rsidP="009E54C8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94</w:t>
            </w:r>
          </w:p>
        </w:tc>
        <w:tc>
          <w:tcPr>
            <w:tcW w:w="90" w:type="dxa"/>
            <w:shd w:val="clear" w:color="auto" w:fill="auto"/>
          </w:tcPr>
          <w:p w14:paraId="160C2C52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C0CF418" w14:textId="5DF7A073" w:rsidR="00CE4FE6" w:rsidRPr="00C64277" w:rsidRDefault="00C76147" w:rsidP="00CE4FE6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47FD204C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CCECE2" w14:textId="664F2DF6" w:rsidR="00CE4FE6" w:rsidRPr="00C64277" w:rsidRDefault="00C76147" w:rsidP="00CE4FE6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54A87BCF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EA288A4" w14:textId="0EA36C13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60F09E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FBAC99" w14:textId="3949BC9B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194332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33B84C" w14:textId="632BF66E" w:rsidR="00CE4FE6" w:rsidRPr="00C64277" w:rsidRDefault="004B10A7" w:rsidP="00B22E8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122,766</w:t>
            </w:r>
          </w:p>
        </w:tc>
        <w:tc>
          <w:tcPr>
            <w:tcW w:w="90" w:type="dxa"/>
            <w:shd w:val="clear" w:color="auto" w:fill="auto"/>
          </w:tcPr>
          <w:p w14:paraId="1231FB00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76FC1A" w14:textId="1A131315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B247C3" w14:textId="77777777" w:rsidR="00CE4FE6" w:rsidRPr="00C64277" w:rsidRDefault="00CE4FE6" w:rsidP="00CE4FE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777E745" w14:textId="22802A4D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DF01D55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FA2027E" w14:textId="36E7B68C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E4FE6" w:rsidRPr="00C64277" w14:paraId="53720365" w14:textId="77777777" w:rsidTr="00E53839">
        <w:tc>
          <w:tcPr>
            <w:tcW w:w="2699" w:type="dxa"/>
          </w:tcPr>
          <w:p w14:paraId="708CFAFB" w14:textId="77777777" w:rsidR="00CE4FE6" w:rsidRPr="00444631" w:rsidRDefault="00CE4FE6" w:rsidP="00CE4FE6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C64277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6B856B1D" w14:textId="77777777" w:rsidR="00CE4FE6" w:rsidRPr="00C64277" w:rsidRDefault="00CE4FE6" w:rsidP="00CE4FE6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86B2228" w14:textId="77777777" w:rsidR="00CE4FE6" w:rsidRPr="00754F45" w:rsidRDefault="00CE4FE6" w:rsidP="00CE4FE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754F45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410A44A7" w14:textId="77777777" w:rsidR="00CE4FE6" w:rsidRPr="00C64277" w:rsidRDefault="00CE4FE6" w:rsidP="00CE4FE6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F898B4" w14:textId="5C9C9B4B" w:rsidR="00CE4FE6" w:rsidRPr="00C64277" w:rsidRDefault="00C76147" w:rsidP="009E54C8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95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790709A7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E0A4AD3" w14:textId="017C81B6" w:rsidR="00CE4FE6" w:rsidRPr="00C64277" w:rsidRDefault="00C76147" w:rsidP="009E54C8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95</w:t>
            </w:r>
            <w:r w:rsidR="00CE4FE6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0BE53D93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77D75D" w14:textId="693C7FE4" w:rsidR="00CE4FE6" w:rsidRPr="00C64277" w:rsidRDefault="00C76147" w:rsidP="00CE4FE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4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348DF602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2381DE" w14:textId="04E13116" w:rsidR="00CE4FE6" w:rsidRPr="00C64277" w:rsidRDefault="00C76147" w:rsidP="00CE4FE6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4</w:t>
            </w:r>
            <w:r w:rsidR="00CE4FE6" w:rsidRPr="00C64277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7E3A0500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2DECBA9" w14:textId="08CAE815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4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0837D336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AE76A9" w14:textId="162AFFC9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4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200B2C81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B7150C" w14:textId="284B5B3F" w:rsidR="00CE4FE6" w:rsidRPr="00C64277" w:rsidRDefault="00E53839" w:rsidP="00B22E8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9,429</w:t>
            </w:r>
          </w:p>
        </w:tc>
        <w:tc>
          <w:tcPr>
            <w:tcW w:w="90" w:type="dxa"/>
            <w:shd w:val="clear" w:color="auto" w:fill="auto"/>
          </w:tcPr>
          <w:p w14:paraId="75AF526F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FA6DCC" w14:textId="06944B8F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973</w:t>
            </w:r>
          </w:p>
        </w:tc>
        <w:tc>
          <w:tcPr>
            <w:tcW w:w="90" w:type="dxa"/>
            <w:shd w:val="clear" w:color="auto" w:fill="auto"/>
          </w:tcPr>
          <w:p w14:paraId="5F532684" w14:textId="77777777" w:rsidR="00CE4FE6" w:rsidRPr="00C64277" w:rsidRDefault="00CE4FE6" w:rsidP="00CE4FE6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F97604" w14:textId="29E38033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43125AF" w14:textId="77777777" w:rsidR="00CE4FE6" w:rsidRPr="00C64277" w:rsidRDefault="00CE4FE6" w:rsidP="00CE4FE6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C7F872F" w14:textId="6F55DB50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E4FE6" w:rsidRPr="00C64277" w14:paraId="130E438C" w14:textId="77777777" w:rsidTr="00E53839">
        <w:trPr>
          <w:trHeight w:val="288"/>
        </w:trPr>
        <w:tc>
          <w:tcPr>
            <w:tcW w:w="2699" w:type="dxa"/>
          </w:tcPr>
          <w:p w14:paraId="57F9140E" w14:textId="77777777" w:rsidR="00CE4FE6" w:rsidRPr="00444631" w:rsidRDefault="00CE4FE6" w:rsidP="00CE4FE6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มาสเตอร์ อาชีพ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444631">
              <w:rPr>
                <w:rFonts w:asciiTheme="majorBidi" w:hAnsiTheme="majorBidi" w:cstheme="majorBidi"/>
              </w:rPr>
              <w:t>(</w:t>
            </w:r>
            <w:r w:rsidRPr="00444631">
              <w:rPr>
                <w:rFonts w:asciiTheme="majorBidi" w:hAnsiTheme="majorBidi" w:cstheme="majorBidi"/>
                <w:cs/>
              </w:rPr>
              <w:t>ประเทศไทย</w:t>
            </w:r>
            <w:r w:rsidRPr="00444631">
              <w:rPr>
                <w:rFonts w:asciiTheme="majorBidi" w:hAnsiTheme="majorBidi" w:cstheme="majorBidi"/>
              </w:rPr>
              <w:t xml:space="preserve">) </w:t>
            </w:r>
            <w:r w:rsidRPr="00444631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0983392D" w14:textId="77777777" w:rsidR="00CE4FE6" w:rsidRPr="00C64277" w:rsidRDefault="00CE4FE6" w:rsidP="00CE4FE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0A352FE5" w14:textId="77777777" w:rsidR="00CE4FE6" w:rsidRPr="00754F45" w:rsidRDefault="00CE4FE6" w:rsidP="00CE4FE6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357B0EAD" w14:textId="77777777" w:rsidR="00CE4FE6" w:rsidRPr="00C64277" w:rsidRDefault="00CE4FE6" w:rsidP="00CE4FE6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EEDC50" w14:textId="162FB5CB" w:rsidR="00CE4FE6" w:rsidRPr="009130AB" w:rsidRDefault="00C76147" w:rsidP="009E54C8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 w:rsidRPr="009130AB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286BE43" w14:textId="77777777" w:rsidR="00CE4FE6" w:rsidRPr="00C64277" w:rsidRDefault="00CE4FE6" w:rsidP="00CE4FE6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63DB19D" w14:textId="6DD025DF" w:rsidR="00CE4FE6" w:rsidRPr="009130AB" w:rsidRDefault="00C76147" w:rsidP="009E54C8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 w:rsidRPr="009130AB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07D37A08" w14:textId="77777777" w:rsidR="00CE4FE6" w:rsidRPr="009130AB" w:rsidRDefault="00CE4FE6" w:rsidP="00CE4FE6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FD2C88" w14:textId="3E2E6C7D" w:rsidR="00CE4FE6" w:rsidRPr="00C64277" w:rsidRDefault="00C76147" w:rsidP="00CE4FE6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100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9A251B9" w14:textId="77777777" w:rsidR="00CE4FE6" w:rsidRPr="00C64277" w:rsidRDefault="00CE4FE6" w:rsidP="00CE4FE6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32603DD" w14:textId="52F8E91E" w:rsidR="00CE4FE6" w:rsidRPr="00C64277" w:rsidRDefault="00C76147" w:rsidP="00CE4FE6">
            <w:pPr>
              <w:tabs>
                <w:tab w:val="decimal" w:pos="716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100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46F3770" w14:textId="77777777" w:rsidR="00CE4FE6" w:rsidRPr="00C64277" w:rsidRDefault="00CE4FE6" w:rsidP="00CE4FE6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09AE8ACC" w14:textId="3B7D9B09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080F760D" w14:textId="77777777" w:rsidR="00CE4FE6" w:rsidRPr="00C64277" w:rsidRDefault="00CE4FE6" w:rsidP="00CE4FE6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307E34" w14:textId="2D8EF09E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931</w:t>
            </w:r>
          </w:p>
        </w:tc>
        <w:tc>
          <w:tcPr>
            <w:tcW w:w="90" w:type="dxa"/>
            <w:shd w:val="clear" w:color="auto" w:fill="auto"/>
          </w:tcPr>
          <w:p w14:paraId="6366748B" w14:textId="77777777" w:rsidR="00CE4FE6" w:rsidRPr="00C64277" w:rsidRDefault="00CE4FE6" w:rsidP="00CE4FE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91E8A9" w14:textId="125E6AC7" w:rsidR="00CE4FE6" w:rsidRPr="00C64277" w:rsidRDefault="00E53839" w:rsidP="00B22E8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99,346</w:t>
            </w:r>
          </w:p>
        </w:tc>
        <w:tc>
          <w:tcPr>
            <w:tcW w:w="90" w:type="dxa"/>
            <w:shd w:val="clear" w:color="auto" w:fill="auto"/>
          </w:tcPr>
          <w:p w14:paraId="34979860" w14:textId="77777777" w:rsidR="00CE4FE6" w:rsidRPr="00C64277" w:rsidRDefault="00CE4FE6" w:rsidP="00CE4FE6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BD73D1" w14:textId="253ED697" w:rsidR="00CE4FE6" w:rsidRPr="00C64277" w:rsidRDefault="00C76147" w:rsidP="00CE4FE6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 w:rsidR="00CE4FE6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796</w:t>
            </w:r>
          </w:p>
        </w:tc>
        <w:tc>
          <w:tcPr>
            <w:tcW w:w="90" w:type="dxa"/>
            <w:shd w:val="clear" w:color="auto" w:fill="auto"/>
          </w:tcPr>
          <w:p w14:paraId="1D10E3B5" w14:textId="77777777" w:rsidR="00CE4FE6" w:rsidRPr="00C64277" w:rsidRDefault="00CE4FE6" w:rsidP="00CE4FE6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FC54DF" w14:textId="17B9EF29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A50B8BF" w14:textId="77777777" w:rsidR="00CE4FE6" w:rsidRPr="00C64277" w:rsidRDefault="00CE4FE6" w:rsidP="00CE4FE6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5CC20AC" w14:textId="5B1B9B16" w:rsidR="00CE4FE6" w:rsidRPr="00C64277" w:rsidRDefault="00CE4FE6" w:rsidP="00CE4FE6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E54C8" w:rsidRPr="00C64277" w14:paraId="306FF84E" w14:textId="77777777" w:rsidTr="00E53839">
        <w:tc>
          <w:tcPr>
            <w:tcW w:w="2699" w:type="dxa"/>
          </w:tcPr>
          <w:p w14:paraId="67BBD085" w14:textId="77777777" w:rsidR="009E54C8" w:rsidRPr="00444631" w:rsidRDefault="009E54C8" w:rsidP="009E54C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444631">
              <w:rPr>
                <w:rFonts w:asciiTheme="majorBidi" w:hAnsiTheme="majorBidi" w:cstheme="majorBidi"/>
                <w:cs/>
              </w:rPr>
              <w:t xml:space="preserve">บริษัท ทีพีไอ </w:t>
            </w:r>
            <w:r w:rsidRPr="00444631">
              <w:rPr>
                <w:rFonts w:asciiTheme="majorBidi" w:hAnsiTheme="majorBidi" w:cstheme="majorBidi" w:hint="cs"/>
                <w:cs/>
              </w:rPr>
              <w:t>ไบโอ ฟาร์มาซูติคอลส์</w:t>
            </w:r>
            <w:r w:rsidRPr="00444631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444631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6" w:type="dxa"/>
          </w:tcPr>
          <w:p w14:paraId="2B3B5F80" w14:textId="77777777" w:rsidR="009E54C8" w:rsidRPr="00C64277" w:rsidRDefault="009E54C8" w:rsidP="009E54C8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1FCB7B88" w14:textId="77777777" w:rsidR="009E54C8" w:rsidRPr="00754F45" w:rsidRDefault="009E54C8" w:rsidP="009E54C8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754F45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</w:t>
            </w:r>
            <w:r w:rsidRPr="00444631">
              <w:rPr>
                <w:rFonts w:asciiTheme="majorBidi" w:hAnsiTheme="majorBidi" w:cstheme="majorBidi"/>
                <w:cs/>
              </w:rPr>
              <w:t>สัตว</w:t>
            </w:r>
            <w:r>
              <w:rPr>
                <w:rFonts w:asciiTheme="majorBidi" w:hAnsiTheme="majorBidi" w:cstheme="majorBidi" w:hint="cs"/>
                <w:cs/>
              </w:rPr>
              <w:t>์</w:t>
            </w:r>
          </w:p>
        </w:tc>
        <w:tc>
          <w:tcPr>
            <w:tcW w:w="90" w:type="dxa"/>
          </w:tcPr>
          <w:p w14:paraId="5C4ED590" w14:textId="77777777" w:rsidR="009E54C8" w:rsidRPr="00C64277" w:rsidRDefault="009E54C8" w:rsidP="009E54C8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763E840" w14:textId="77777777" w:rsidR="009E54C8" w:rsidRPr="009E54C8" w:rsidRDefault="009E54C8" w:rsidP="009E54C8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9E54C8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ED1D184" w14:textId="77777777" w:rsidR="009E54C8" w:rsidRPr="00C64277" w:rsidRDefault="009E54C8" w:rsidP="009E54C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25F8EDE" w14:textId="77777777" w:rsidR="009E54C8" w:rsidRPr="009E54C8" w:rsidRDefault="009E54C8" w:rsidP="009E54C8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9E54C8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6F8B349" w14:textId="77777777" w:rsidR="009E54C8" w:rsidRPr="00C64277" w:rsidRDefault="009E54C8" w:rsidP="009E54C8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02F326" w14:textId="77777777" w:rsidR="009E54C8" w:rsidRPr="00651B2A" w:rsidRDefault="009E54C8" w:rsidP="009E54C8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0236EDC6" w14:textId="77777777" w:rsidR="009E54C8" w:rsidRPr="00C64277" w:rsidRDefault="009E54C8" w:rsidP="009E54C8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4C66E0" w14:textId="77777777" w:rsidR="009E54C8" w:rsidRPr="00651B2A" w:rsidRDefault="009E54C8" w:rsidP="009E54C8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5E135DB7" w14:textId="77777777" w:rsidR="009E54C8" w:rsidRPr="00C64277" w:rsidRDefault="009E54C8" w:rsidP="009E54C8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27FF2B1F" w14:textId="77777777" w:rsidR="009E54C8" w:rsidRPr="00651B2A" w:rsidRDefault="009E54C8" w:rsidP="009E54C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0325FE7C" w14:textId="77777777" w:rsidR="009E54C8" w:rsidRPr="00C64277" w:rsidRDefault="009E54C8" w:rsidP="009E54C8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3A093B1" w14:textId="77777777" w:rsidR="009E54C8" w:rsidRPr="00651B2A" w:rsidRDefault="009E54C8" w:rsidP="009E54C8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90" w:type="dxa"/>
            <w:shd w:val="clear" w:color="auto" w:fill="auto"/>
          </w:tcPr>
          <w:p w14:paraId="224ED36F" w14:textId="77777777" w:rsidR="009E54C8" w:rsidRPr="00C64277" w:rsidRDefault="009E54C8" w:rsidP="009E54C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512038B" w14:textId="4B3318ED" w:rsidR="009E54C8" w:rsidRPr="00C64277" w:rsidRDefault="00E53839" w:rsidP="009E54C8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1ECA81" w14:textId="77777777" w:rsidR="009E54C8" w:rsidRPr="00F05B85" w:rsidRDefault="009E54C8" w:rsidP="009E54C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B4B9CFE" w14:textId="77777777" w:rsidR="009E54C8" w:rsidRPr="00C64277" w:rsidRDefault="009E54C8" w:rsidP="009E54C8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D285DA" w14:textId="77777777" w:rsidR="009E54C8" w:rsidRPr="00C64277" w:rsidRDefault="009E54C8" w:rsidP="009E54C8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65E445" w14:textId="77777777" w:rsidR="009E54C8" w:rsidRPr="00C64277" w:rsidRDefault="009E54C8" w:rsidP="009E54C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8F3105E" w14:textId="77777777" w:rsidR="009E54C8" w:rsidRPr="00C64277" w:rsidRDefault="009E54C8" w:rsidP="009E54C8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FC7D62A" w14:textId="77777777" w:rsidR="009E54C8" w:rsidRPr="00C64277" w:rsidRDefault="009E54C8" w:rsidP="009E54C8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877E9" w:rsidRPr="00C64277" w14:paraId="4C6D5DC1" w14:textId="77777777" w:rsidTr="00B877E9">
        <w:tc>
          <w:tcPr>
            <w:tcW w:w="2699" w:type="dxa"/>
          </w:tcPr>
          <w:p w14:paraId="079A5D41" w14:textId="52DC42C0" w:rsidR="00B877E9" w:rsidRPr="00444631" w:rsidRDefault="00B877E9" w:rsidP="00B877E9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47F82EC6" w14:textId="77777777" w:rsidR="00B877E9" w:rsidRPr="00C64277" w:rsidRDefault="00B877E9" w:rsidP="00B877E9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1727498F" w14:textId="77777777" w:rsidR="00B877E9" w:rsidRPr="00754F45" w:rsidRDefault="00B877E9" w:rsidP="00B877E9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93DAE71" w14:textId="77777777" w:rsidR="00B877E9" w:rsidRPr="00C64277" w:rsidRDefault="00B877E9" w:rsidP="00B877E9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5A076F" w14:textId="77777777" w:rsidR="00B877E9" w:rsidRPr="009E54C8" w:rsidRDefault="00B877E9" w:rsidP="009E54C8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DBF3C2" w14:textId="77777777" w:rsidR="00B877E9" w:rsidRPr="00C64277" w:rsidRDefault="00B877E9" w:rsidP="00B877E9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723296C" w14:textId="77777777" w:rsidR="00B877E9" w:rsidRPr="009E54C8" w:rsidRDefault="00B877E9" w:rsidP="009E54C8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F90D2B" w14:textId="77777777" w:rsidR="00B877E9" w:rsidRPr="00C64277" w:rsidRDefault="00B877E9" w:rsidP="00B877E9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F7B0AE7" w14:textId="77777777" w:rsidR="00B877E9" w:rsidRPr="00651B2A" w:rsidRDefault="00B877E9" w:rsidP="00B877E9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5E296B" w14:textId="77777777" w:rsidR="00B877E9" w:rsidRPr="00C64277" w:rsidRDefault="00B877E9" w:rsidP="00B877E9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67BE1F" w14:textId="77777777" w:rsidR="00B877E9" w:rsidRPr="00651B2A" w:rsidRDefault="00B877E9" w:rsidP="00B877E9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F57358" w14:textId="77777777" w:rsidR="00B877E9" w:rsidRPr="00C64277" w:rsidRDefault="00B877E9" w:rsidP="00B877E9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656C6C5" w14:textId="77777777" w:rsidR="00B877E9" w:rsidRPr="00651B2A" w:rsidRDefault="00B877E9" w:rsidP="00B877E9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143834" w14:textId="77777777" w:rsidR="00B877E9" w:rsidRPr="00C64277" w:rsidRDefault="00B877E9" w:rsidP="00B877E9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4BCE50E" w14:textId="77777777" w:rsidR="00B877E9" w:rsidRPr="00651B2A" w:rsidRDefault="00B877E9" w:rsidP="00B877E9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AC0C79" w14:textId="77777777" w:rsidR="00B877E9" w:rsidRPr="00C64277" w:rsidRDefault="00B877E9" w:rsidP="00B877E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675540" w14:textId="77777777" w:rsidR="00B877E9" w:rsidRPr="00C64277" w:rsidRDefault="00B877E9" w:rsidP="00B877E9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3E432D" w14:textId="77777777" w:rsidR="00B877E9" w:rsidRPr="00C64277" w:rsidRDefault="00B877E9" w:rsidP="00B877E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A407C3" w14:textId="77777777" w:rsidR="00B877E9" w:rsidRPr="00C64277" w:rsidRDefault="00B877E9" w:rsidP="00B877E9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CAABB1" w14:textId="77777777" w:rsidR="00B877E9" w:rsidRPr="00C64277" w:rsidRDefault="00B877E9" w:rsidP="00B877E9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2975B3" w14:textId="77777777" w:rsidR="00B877E9" w:rsidRPr="00C64277" w:rsidRDefault="00B877E9" w:rsidP="00B877E9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8952A0C" w14:textId="77777777" w:rsidR="00B877E9" w:rsidRPr="00C64277" w:rsidRDefault="00B877E9" w:rsidP="00B877E9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D7AD5EA" w14:textId="77777777" w:rsidR="00B877E9" w:rsidRPr="00C64277" w:rsidRDefault="00B877E9" w:rsidP="00B877E9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F277B" w:rsidRPr="00C64277" w14:paraId="5B88414D" w14:textId="77777777" w:rsidTr="00E53839">
        <w:tc>
          <w:tcPr>
            <w:tcW w:w="2699" w:type="dxa"/>
          </w:tcPr>
          <w:p w14:paraId="2DC8FBCF" w14:textId="77777777" w:rsidR="007F277B" w:rsidRPr="008854AA" w:rsidRDefault="007F277B" w:rsidP="007F277B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</w:p>
        </w:tc>
        <w:tc>
          <w:tcPr>
            <w:tcW w:w="86" w:type="dxa"/>
          </w:tcPr>
          <w:p w14:paraId="1271081F" w14:textId="77777777" w:rsidR="007F277B" w:rsidRPr="00C64277" w:rsidRDefault="007F277B" w:rsidP="007F277B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15515186" w14:textId="77777777" w:rsidR="007F277B" w:rsidRPr="00444631" w:rsidRDefault="007F277B" w:rsidP="007F277B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BB1475C" w14:textId="77777777" w:rsidR="007F277B" w:rsidRPr="00C64277" w:rsidRDefault="007F277B" w:rsidP="007F277B">
            <w:pPr>
              <w:spacing w:line="240" w:lineRule="auto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0B91C8" w14:textId="77777777" w:rsidR="007F277B" w:rsidRPr="009E54C8" w:rsidRDefault="007F277B" w:rsidP="009E54C8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5E454C9" w14:textId="77777777" w:rsidR="007F277B" w:rsidRPr="00C64277" w:rsidRDefault="007F277B" w:rsidP="007F277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958686" w14:textId="77777777" w:rsidR="007F277B" w:rsidRPr="009E54C8" w:rsidRDefault="007F277B" w:rsidP="009E54C8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56A4EA" w14:textId="77777777" w:rsidR="007F277B" w:rsidRPr="00C64277" w:rsidRDefault="007F277B" w:rsidP="007F277B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015D81" w14:textId="77777777" w:rsidR="007F277B" w:rsidRPr="00C64277" w:rsidRDefault="007F277B" w:rsidP="007F277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46CF60F" w14:textId="77777777" w:rsidR="007F277B" w:rsidRPr="00C64277" w:rsidRDefault="007F277B" w:rsidP="007F277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2848E8" w14:textId="77777777" w:rsidR="007F277B" w:rsidRPr="00C64277" w:rsidRDefault="007F277B" w:rsidP="007F277B">
            <w:pPr>
              <w:tabs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B81D39C" w14:textId="77777777" w:rsidR="007F277B" w:rsidRPr="00C64277" w:rsidRDefault="007F277B" w:rsidP="007F277B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5E9FCDA7" w14:textId="77777777" w:rsidR="007F277B" w:rsidRPr="00C64277" w:rsidRDefault="007F277B" w:rsidP="007F277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A17289" w14:textId="77777777" w:rsidR="007F277B" w:rsidRPr="00C64277" w:rsidRDefault="007F277B" w:rsidP="007F277B">
            <w:pPr>
              <w:tabs>
                <w:tab w:val="left" w:pos="540"/>
              </w:tabs>
              <w:spacing w:line="240" w:lineRule="auto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B3B6B4" w14:textId="77777777" w:rsidR="007F277B" w:rsidRPr="00C64277" w:rsidRDefault="007F277B" w:rsidP="007F277B">
            <w:pPr>
              <w:tabs>
                <w:tab w:val="decimal" w:pos="769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74F56D" w14:textId="77777777" w:rsidR="007F277B" w:rsidRPr="00C64277" w:rsidRDefault="007F277B" w:rsidP="007F277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F82EDE" w14:textId="77777777" w:rsidR="007F277B" w:rsidRPr="00C64277" w:rsidRDefault="007F277B" w:rsidP="007F277B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92AAD12" w14:textId="77777777" w:rsidR="007F277B" w:rsidRPr="00C64277" w:rsidRDefault="007F277B" w:rsidP="007F277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3E951B" w14:textId="77777777" w:rsidR="007F277B" w:rsidRPr="00C64277" w:rsidRDefault="007F277B" w:rsidP="007F277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EB1987" w14:textId="77777777" w:rsidR="007F277B" w:rsidRPr="00C64277" w:rsidRDefault="007F277B" w:rsidP="007F277B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3F3F76" w14:textId="77777777" w:rsidR="007F277B" w:rsidRPr="00C64277" w:rsidRDefault="007F277B" w:rsidP="007F277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F726F9B" w14:textId="77777777" w:rsidR="007F277B" w:rsidRPr="00C64277" w:rsidRDefault="007F277B" w:rsidP="007F277B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43049B3" w14:textId="77777777" w:rsidR="007F277B" w:rsidRPr="00C64277" w:rsidRDefault="007F277B" w:rsidP="007F277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F277B" w:rsidRPr="00C64277" w14:paraId="58911E6F" w14:textId="77777777" w:rsidTr="00E53839">
        <w:tc>
          <w:tcPr>
            <w:tcW w:w="2699" w:type="dxa"/>
          </w:tcPr>
          <w:p w14:paraId="153E08AF" w14:textId="77777777" w:rsidR="007F277B" w:rsidRPr="00444631" w:rsidRDefault="007F277B" w:rsidP="007F277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44463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07DFCFA9" w14:textId="77777777" w:rsidR="007F277B" w:rsidRPr="00C64277" w:rsidRDefault="007F277B" w:rsidP="007F277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302E2EB5" w14:textId="77777777" w:rsidR="007F277B" w:rsidRPr="00444631" w:rsidRDefault="007F277B" w:rsidP="007F277B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444631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76C2A4F3" w14:textId="77777777" w:rsidR="007F277B" w:rsidRPr="00C64277" w:rsidRDefault="007F277B" w:rsidP="007F277B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3EFE42" w14:textId="54AC3657" w:rsidR="007F277B" w:rsidRPr="00444631" w:rsidRDefault="00C76147" w:rsidP="009E54C8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83</w:t>
            </w:r>
            <w:r w:rsidR="007F277B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1FACE6BF" w14:textId="77777777" w:rsidR="007F277B" w:rsidRPr="00444631" w:rsidRDefault="007F277B" w:rsidP="007F277B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71CECC7" w14:textId="34B33F6E" w:rsidR="007F277B" w:rsidRPr="00444631" w:rsidRDefault="00C76147" w:rsidP="009E54C8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83</w:t>
            </w:r>
            <w:r w:rsidR="007F277B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27</w:t>
            </w:r>
          </w:p>
        </w:tc>
        <w:tc>
          <w:tcPr>
            <w:tcW w:w="90" w:type="dxa"/>
            <w:shd w:val="clear" w:color="auto" w:fill="auto"/>
          </w:tcPr>
          <w:p w14:paraId="3BB45B65" w14:textId="77777777" w:rsidR="007F277B" w:rsidRPr="00C64277" w:rsidRDefault="007F277B" w:rsidP="007F277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1230803" w14:textId="02A40B3C" w:rsidR="007F277B" w:rsidRPr="00A453E5" w:rsidRDefault="00C76147" w:rsidP="007F277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36</w:t>
            </w:r>
            <w:r w:rsidR="007F277B" w:rsidRPr="00A453E5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7F71829" w14:textId="77777777" w:rsidR="007F277B" w:rsidRPr="00C64277" w:rsidRDefault="007F277B" w:rsidP="007F277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6691CC" w14:textId="0CEB2D76" w:rsidR="007F277B" w:rsidRPr="00A453E5" w:rsidRDefault="00C76147" w:rsidP="007F277B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36</w:t>
            </w:r>
            <w:r w:rsidR="007F277B" w:rsidRPr="00A453E5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2F3FBBA" w14:textId="77777777" w:rsidR="007F277B" w:rsidRPr="00C64277" w:rsidRDefault="007F277B" w:rsidP="007F277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0CE662" w14:textId="3223B2D3" w:rsidR="007F277B" w:rsidRPr="008C15A8" w:rsidRDefault="00C76147" w:rsidP="007F277B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10</w:t>
            </w:r>
            <w:r w:rsidR="007F277B" w:rsidRPr="008C15A8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0AEF3950" w14:textId="77777777" w:rsidR="007F277B" w:rsidRPr="00C64277" w:rsidRDefault="007F277B" w:rsidP="007F277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766158" w14:textId="1B798296" w:rsidR="007F277B" w:rsidRPr="008C15A8" w:rsidRDefault="00C76147" w:rsidP="007F277B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10</w:t>
            </w:r>
            <w:r w:rsidR="007F277B" w:rsidRPr="008C15A8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14:paraId="5681380C" w14:textId="77777777" w:rsidR="007F277B" w:rsidRPr="00C64277" w:rsidRDefault="007F277B" w:rsidP="007F277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4FFE59" w14:textId="09212442" w:rsidR="007F277B" w:rsidRPr="00C64277" w:rsidRDefault="00E53839" w:rsidP="00B22E86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9,344</w:t>
            </w:r>
          </w:p>
        </w:tc>
        <w:tc>
          <w:tcPr>
            <w:tcW w:w="90" w:type="dxa"/>
            <w:shd w:val="clear" w:color="auto" w:fill="auto"/>
          </w:tcPr>
          <w:p w14:paraId="35DD7BF1" w14:textId="77777777" w:rsidR="007F277B" w:rsidRPr="00C64277" w:rsidRDefault="007F277B" w:rsidP="007F277B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CE89DB4" w14:textId="644399BF" w:rsidR="007F277B" w:rsidRPr="00C64277" w:rsidRDefault="00C76147" w:rsidP="007F277B">
            <w:pPr>
              <w:tabs>
                <w:tab w:val="decimal" w:pos="745"/>
              </w:tabs>
              <w:spacing w:line="240" w:lineRule="auto"/>
              <w:ind w:left="20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</w:t>
            </w:r>
            <w:r w:rsidR="007F277B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14:paraId="52F6AB00" w14:textId="77777777" w:rsidR="007F277B" w:rsidRPr="00017A78" w:rsidRDefault="007F277B" w:rsidP="007F277B">
            <w:pPr>
              <w:tabs>
                <w:tab w:val="decimal" w:pos="770"/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C0B0A12" w14:textId="29EA5F42" w:rsidR="007F277B" w:rsidRPr="00C64277" w:rsidRDefault="007F277B" w:rsidP="007F277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E8E4409" w14:textId="77777777" w:rsidR="007F277B" w:rsidRPr="00C64277" w:rsidRDefault="007F277B" w:rsidP="007F277B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22D4CB89" w14:textId="77777777" w:rsidR="007F277B" w:rsidRPr="00C64277" w:rsidRDefault="007F277B" w:rsidP="007F277B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B10A7" w:rsidRPr="00C64277" w14:paraId="18A1CE0F" w14:textId="77777777" w:rsidTr="00E53839">
        <w:tc>
          <w:tcPr>
            <w:tcW w:w="2699" w:type="dxa"/>
          </w:tcPr>
          <w:p w14:paraId="52497618" w14:textId="77777777" w:rsidR="004B10A7" w:rsidRPr="00444631" w:rsidRDefault="004B10A7" w:rsidP="004B10A7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 พลาสติก โพลีน จำกัด</w:t>
            </w:r>
          </w:p>
        </w:tc>
        <w:tc>
          <w:tcPr>
            <w:tcW w:w="86" w:type="dxa"/>
          </w:tcPr>
          <w:p w14:paraId="67445487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436BA8C4" w14:textId="77777777" w:rsidR="004B10A7" w:rsidRPr="00444631" w:rsidRDefault="004B10A7" w:rsidP="004B10A7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14364C5C" w14:textId="77777777" w:rsidR="004B10A7" w:rsidRPr="00C64277" w:rsidRDefault="004B10A7" w:rsidP="004B10A7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1C2125" w14:textId="637E6FDD" w:rsidR="004B10A7" w:rsidRPr="00444631" w:rsidRDefault="004B10A7" w:rsidP="004B10A7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90" w:type="dxa"/>
            <w:shd w:val="clear" w:color="auto" w:fill="auto"/>
          </w:tcPr>
          <w:p w14:paraId="0C303301" w14:textId="77777777" w:rsidR="004B10A7" w:rsidRPr="00444631" w:rsidRDefault="004B10A7" w:rsidP="004B10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16770" w14:textId="0960B5B1" w:rsidR="004B10A7" w:rsidRPr="00444631" w:rsidRDefault="004B10A7" w:rsidP="004B10A7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99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90" w:type="dxa"/>
            <w:shd w:val="clear" w:color="auto" w:fill="auto"/>
          </w:tcPr>
          <w:p w14:paraId="0C89F565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97D363" w14:textId="24D00403" w:rsidR="004B10A7" w:rsidRPr="00A453E5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10</w:t>
            </w:r>
            <w:r w:rsidRPr="00B10708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29534D4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185929" w14:textId="5C697517" w:rsidR="004B10A7" w:rsidRPr="00A453E5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10</w:t>
            </w:r>
            <w:r w:rsidRPr="00B10708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E213534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02C9AB" w14:textId="4E2BBF6F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FF948A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F24FDE" w14:textId="31981532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EEDA68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3D8AB1" w14:textId="762391D2" w:rsidR="004B10A7" w:rsidRPr="00C64277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FE8A03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A01432C" w14:textId="5FBE5F55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7ABDA9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CACB98" w14:textId="1F5536ED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6F15FD4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24F65183" w14:textId="7777777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B10A7" w:rsidRPr="00C64277" w14:paraId="58B187D5" w14:textId="77777777" w:rsidTr="00E53839">
        <w:tc>
          <w:tcPr>
            <w:tcW w:w="2699" w:type="dxa"/>
          </w:tcPr>
          <w:p w14:paraId="126AC329" w14:textId="77777777" w:rsidR="004B10A7" w:rsidRPr="00181846" w:rsidRDefault="004B10A7" w:rsidP="004B10A7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181846">
              <w:rPr>
                <w:rFonts w:asciiTheme="majorBidi" w:hAnsiTheme="majorBidi" w:cstheme="majorBidi"/>
              </w:rPr>
              <w:t xml:space="preserve">TPI </w:t>
            </w:r>
            <w:proofErr w:type="spellStart"/>
            <w:r w:rsidRPr="00181846">
              <w:rPr>
                <w:rFonts w:asciiTheme="majorBidi" w:hAnsiTheme="majorBidi" w:cstheme="majorBidi"/>
              </w:rPr>
              <w:t>Polene</w:t>
            </w:r>
            <w:proofErr w:type="spellEnd"/>
            <w:r w:rsidRPr="00181846">
              <w:rPr>
                <w:rFonts w:asciiTheme="majorBidi" w:hAnsiTheme="majorBidi" w:cstheme="majorBidi"/>
              </w:rPr>
              <w:t xml:space="preserve"> Power Investment Co</w:t>
            </w:r>
            <w:r>
              <w:rPr>
                <w:rFonts w:asciiTheme="majorBidi" w:hAnsiTheme="majorBidi" w:cstheme="majorBidi"/>
              </w:rPr>
              <w:t>., Ltd.</w:t>
            </w:r>
          </w:p>
        </w:tc>
        <w:tc>
          <w:tcPr>
            <w:tcW w:w="86" w:type="dxa"/>
          </w:tcPr>
          <w:p w14:paraId="24CDA7BB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00A86E61" w14:textId="77777777" w:rsidR="004B10A7" w:rsidRPr="00444631" w:rsidRDefault="004B10A7" w:rsidP="004B10A7">
            <w:pPr>
              <w:spacing w:line="240" w:lineRule="auto"/>
              <w:ind w:left="6" w:right="38"/>
              <w:rPr>
                <w:rFonts w:asciiTheme="majorBidi" w:hAnsiTheme="majorBidi" w:cstheme="majorBidi"/>
                <w:cs/>
              </w:rPr>
            </w:pP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ลงทุนในกิจการผลิตกระแสไฟฟ้าในประเทศกัมพูชา</w:t>
            </w:r>
            <w:r w:rsidRPr="00216D90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216D90">
              <w:rPr>
                <w:rFonts w:asciiTheme="majorBidi" w:hAnsiTheme="majorBidi" w:cstheme="majorBidi" w:hint="cs"/>
                <w:cs/>
                <w:lang w:val="en-US"/>
              </w:rPr>
              <w:t>(อยู่ในระหว่างการดำเนินการเลิกกิจการ)</w:t>
            </w:r>
          </w:p>
        </w:tc>
        <w:tc>
          <w:tcPr>
            <w:tcW w:w="90" w:type="dxa"/>
          </w:tcPr>
          <w:p w14:paraId="589F309D" w14:textId="77777777" w:rsidR="004B10A7" w:rsidRPr="00C64277" w:rsidRDefault="004B10A7" w:rsidP="004B10A7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18EBC6" w14:textId="0EADA1BA" w:rsidR="004B10A7" w:rsidRPr="00444631" w:rsidRDefault="004B10A7" w:rsidP="004B10A7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4D19F015" w14:textId="77777777" w:rsidR="004B10A7" w:rsidRPr="00444631" w:rsidRDefault="004B10A7" w:rsidP="004B10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71C37DB" w14:textId="52BA7A72" w:rsidR="004B10A7" w:rsidRPr="00444631" w:rsidRDefault="004B10A7" w:rsidP="004B10A7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24</w:t>
            </w:r>
          </w:p>
        </w:tc>
        <w:tc>
          <w:tcPr>
            <w:tcW w:w="90" w:type="dxa"/>
            <w:shd w:val="clear" w:color="auto" w:fill="auto"/>
          </w:tcPr>
          <w:p w14:paraId="1097D1C9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B57BE00" w14:textId="17D71CD2" w:rsidR="004B10A7" w:rsidRPr="00F3681A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957</w:t>
            </w:r>
          </w:p>
        </w:tc>
        <w:tc>
          <w:tcPr>
            <w:tcW w:w="90" w:type="dxa"/>
            <w:shd w:val="clear" w:color="auto" w:fill="auto"/>
          </w:tcPr>
          <w:p w14:paraId="6020BF65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5B64C6" w14:textId="7813FEBD" w:rsidR="004B10A7" w:rsidRPr="00F3681A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3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957</w:t>
            </w:r>
          </w:p>
        </w:tc>
        <w:tc>
          <w:tcPr>
            <w:tcW w:w="90" w:type="dxa"/>
            <w:shd w:val="clear" w:color="auto" w:fill="auto"/>
          </w:tcPr>
          <w:p w14:paraId="4435ED06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3D2EB00" w14:textId="7F5BD6D8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8E4774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57E88F" w14:textId="55F514DE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81915D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6B26757" w14:textId="1FDEC8C6" w:rsidR="004B10A7" w:rsidRPr="00C64277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33442E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ACB6ECD" w14:textId="59E34A0D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66A35C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195E80D" w14:textId="2328F4AC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EF3F637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20397E5D" w14:textId="7777777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B10A7" w:rsidRPr="00C64277" w14:paraId="775B5DD1" w14:textId="77777777" w:rsidTr="00E53839">
        <w:tc>
          <w:tcPr>
            <w:tcW w:w="2699" w:type="dxa"/>
          </w:tcPr>
          <w:p w14:paraId="2DB4CC40" w14:textId="77777777" w:rsidR="004B10A7" w:rsidRPr="00181846" w:rsidRDefault="004B10A7" w:rsidP="004B10A7">
            <w:pPr>
              <w:spacing w:line="240" w:lineRule="auto"/>
              <w:ind w:left="3" w:right="38"/>
              <w:rPr>
                <w:rFonts w:asciiTheme="majorBidi" w:hAnsiTheme="majorBidi"/>
                <w:cs/>
              </w:rPr>
            </w:pPr>
            <w:r w:rsidRPr="00181846">
              <w:rPr>
                <w:rFonts w:asciiTheme="majorBidi" w:hAnsiTheme="majorBidi"/>
                <w:cs/>
              </w:rPr>
              <w:t>บริษัท ทีพีไอ โพลีน เพาเวอร์ (อ่อนนุช) จำกัด</w:t>
            </w:r>
          </w:p>
        </w:tc>
        <w:tc>
          <w:tcPr>
            <w:tcW w:w="86" w:type="dxa"/>
          </w:tcPr>
          <w:p w14:paraId="0C0C6CE0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2435" w:type="dxa"/>
          </w:tcPr>
          <w:p w14:paraId="53B974A3" w14:textId="77777777" w:rsidR="004B10A7" w:rsidRPr="00444631" w:rsidRDefault="004B10A7" w:rsidP="004B10A7">
            <w:pPr>
              <w:spacing w:line="240" w:lineRule="auto"/>
              <w:ind w:left="6" w:right="3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ลงทุนในกิจการผลิตกระแสไฟฟ้าจากขยะมูลฝอย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754F45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CBC71F3" w14:textId="77777777" w:rsidR="004B10A7" w:rsidRPr="00C64277" w:rsidRDefault="004B10A7" w:rsidP="004B10A7">
            <w:pPr>
              <w:spacing w:line="320" w:lineRule="exact"/>
              <w:ind w:left="-128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6C3DDC" w14:textId="19CE59C6" w:rsidR="004B10A7" w:rsidRDefault="004B10A7" w:rsidP="004B10A7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378DFECF" w14:textId="77777777" w:rsidR="004B10A7" w:rsidRPr="00444631" w:rsidRDefault="004B10A7" w:rsidP="004B10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D751587" w14:textId="495E9CE5" w:rsidR="004B10A7" w:rsidRDefault="004B10A7" w:rsidP="004B10A7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6FC7BD13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CAD645B" w14:textId="0768D9DF" w:rsidR="004B10A7" w:rsidRPr="00F3681A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187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02EFEAFA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162C39" w14:textId="74828C94" w:rsidR="004B10A7" w:rsidRPr="00F3681A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187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72AB5169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5F1DA9" w14:textId="014E0E4A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01A141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E9411AE" w14:textId="2CF2622B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771C99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190F1FF" w14:textId="40C9144B" w:rsidR="004B10A7" w:rsidRPr="00C64277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A0AA5E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B48CBF" w14:textId="3B1222C4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8868DB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F2B81EF" w14:textId="753F246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32488B7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B9D949E" w14:textId="7777777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B10A7" w:rsidRPr="00C64277" w14:paraId="7EA83015" w14:textId="77777777" w:rsidTr="00E53839">
        <w:tc>
          <w:tcPr>
            <w:tcW w:w="2699" w:type="dxa"/>
          </w:tcPr>
          <w:p w14:paraId="072B14C3" w14:textId="22766D69" w:rsidR="004B10A7" w:rsidRPr="00734A1F" w:rsidRDefault="004B10A7" w:rsidP="004B10A7">
            <w:pPr>
              <w:spacing w:line="240" w:lineRule="auto"/>
              <w:ind w:left="180" w:right="38" w:hanging="177"/>
              <w:rPr>
                <w:rFonts w:asciiTheme="majorBidi" w:hAnsiTheme="majorBidi" w:cstheme="majorBidi"/>
                <w:cs/>
              </w:rPr>
            </w:pPr>
            <w:r w:rsidRPr="00734A1F">
              <w:rPr>
                <w:rFonts w:ascii="Angsana New" w:hAnsi="Angsana New"/>
                <w:sz w:val="21"/>
                <w:szCs w:val="21"/>
                <w:cs/>
              </w:rPr>
              <w:t>บริษัท</w:t>
            </w: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734A1F">
              <w:rPr>
                <w:rFonts w:ascii="Angsana New" w:hAnsi="Angsana New"/>
                <w:sz w:val="21"/>
                <w:szCs w:val="21"/>
                <w:cs/>
              </w:rPr>
              <w:t xml:space="preserve">ทีพีไอ โพลีน เพาเวอร์ (อินเตอร์เนชั่นแนล) </w:t>
            </w:r>
            <w:r w:rsidRPr="00734A1F">
              <w:rPr>
                <w:rFonts w:ascii="Angsana New" w:hAnsi="Angsana New" w:hint="cs"/>
                <w:sz w:val="21"/>
                <w:szCs w:val="21"/>
                <w:cs/>
              </w:rPr>
              <w:t>จำกัด</w:t>
            </w:r>
          </w:p>
        </w:tc>
        <w:tc>
          <w:tcPr>
            <w:tcW w:w="86" w:type="dxa"/>
          </w:tcPr>
          <w:p w14:paraId="1AC83DCE" w14:textId="77777777" w:rsidR="004B10A7" w:rsidRPr="00734A1F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EF7CDD3" w14:textId="77777777" w:rsidR="004B10A7" w:rsidRPr="00734A1F" w:rsidRDefault="004B10A7" w:rsidP="004B10A7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734A1F">
              <w:rPr>
                <w:rFonts w:asciiTheme="majorBidi" w:hAnsiTheme="majorBidi"/>
                <w:cs/>
              </w:rPr>
              <w:t>ลงทุนในธุรกิจพลังงานทางเลือก</w:t>
            </w:r>
            <w:r>
              <w:rPr>
                <w:rFonts w:asciiTheme="majorBidi" w:hAnsiTheme="majorBidi"/>
              </w:rPr>
              <w:br/>
            </w:r>
            <w:r w:rsidRPr="00734A1F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539FBDCA" w14:textId="77777777" w:rsidR="004B10A7" w:rsidRPr="00734A1F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40D9AE" w14:textId="58C9FDFF" w:rsidR="004B10A7" w:rsidRPr="00734A1F" w:rsidRDefault="004B10A7" w:rsidP="004B10A7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 w:rsidRPr="00734A1F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7CEBC63E" w14:textId="77777777" w:rsidR="004B10A7" w:rsidRPr="00734A1F" w:rsidRDefault="004B10A7" w:rsidP="004B10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C213726" w14:textId="29BA5703" w:rsidR="004B10A7" w:rsidRPr="00734A1F" w:rsidRDefault="004B10A7" w:rsidP="004B10A7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 w:rsidRPr="00734A1F"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214DAC1C" w14:textId="77777777" w:rsidR="004B10A7" w:rsidRPr="00734A1F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D07907" w14:textId="392614C5" w:rsidR="004B10A7" w:rsidRPr="00734A1F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100</w:t>
            </w:r>
            <w:r w:rsidRPr="00734A1F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7BFC6A0" w14:textId="77777777" w:rsidR="004B10A7" w:rsidRPr="00734A1F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33D419" w14:textId="2C6CB122" w:rsidR="004B10A7" w:rsidRPr="00734A1F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100</w:t>
            </w:r>
            <w:r w:rsidRPr="00734A1F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65C931C" w14:textId="77777777" w:rsidR="004B10A7" w:rsidRPr="00734A1F" w:rsidRDefault="004B10A7" w:rsidP="004B10A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8844C58" w14:textId="2A86DD10" w:rsidR="004B10A7" w:rsidRPr="00734A1F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71CE7F" w14:textId="77777777" w:rsidR="004B10A7" w:rsidRPr="00734A1F" w:rsidRDefault="004B10A7" w:rsidP="004B10A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70BA1CC" w14:textId="2861B7C0" w:rsidR="004B10A7" w:rsidRPr="00734A1F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734A1F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4AE9C5" w14:textId="77777777" w:rsidR="004B10A7" w:rsidRPr="00734A1F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F72286" w14:textId="3468187D" w:rsidR="004B10A7" w:rsidRPr="00734A1F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F4678A" w14:textId="77777777" w:rsidR="004B10A7" w:rsidRPr="00734A1F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A34F286" w14:textId="60711BD2" w:rsidR="004B10A7" w:rsidRPr="00734A1F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48CCE8" w14:textId="77777777" w:rsidR="004B10A7" w:rsidRPr="00734A1F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FE9AC09" w14:textId="12646CEC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279A13F" w14:textId="77777777" w:rsidR="004B10A7" w:rsidRPr="00734A1F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F2BCEC4" w14:textId="4E39561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B10A7" w:rsidRPr="00C64277" w14:paraId="09A34984" w14:textId="77777777" w:rsidTr="00E53839">
        <w:tc>
          <w:tcPr>
            <w:tcW w:w="2699" w:type="dxa"/>
          </w:tcPr>
          <w:p w14:paraId="154991A3" w14:textId="77777777" w:rsidR="004B10A7" w:rsidRPr="005012C7" w:rsidRDefault="004B10A7" w:rsidP="004B10A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4264E55E" w14:textId="77777777" w:rsidR="004B10A7" w:rsidRPr="005012C7" w:rsidRDefault="004B10A7" w:rsidP="004B10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3C0281B" w14:textId="77777777" w:rsidR="004B10A7" w:rsidRPr="005012C7" w:rsidRDefault="004B10A7" w:rsidP="004B10A7">
            <w:pPr>
              <w:pStyle w:val="Bo-Blankline"/>
              <w:ind w:left="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ประกอบกิจการท่าเทียบเรือ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DCF6F4B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ED8822" w14:textId="24D0FE6A" w:rsidR="004B10A7" w:rsidRDefault="004B10A7" w:rsidP="004B10A7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388C4BCE" w14:textId="77777777" w:rsidR="004B10A7" w:rsidRPr="00444631" w:rsidRDefault="004B10A7" w:rsidP="004B10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44F44D" w14:textId="6A330E7D" w:rsidR="004B10A7" w:rsidRDefault="004B10A7" w:rsidP="004B10A7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655D1F56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881FB4" w14:textId="41680892" w:rsidR="004B10A7" w:rsidRPr="00F3681A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13500BA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969AC39" w14:textId="3D9FB330" w:rsidR="004B10A7" w:rsidRPr="00F3681A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25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600D994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9A7D88E" w14:textId="12DB80CA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2BBEF7" w14:textId="77777777" w:rsidR="004B10A7" w:rsidRPr="00C64277" w:rsidRDefault="004B10A7" w:rsidP="004B10A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49DB7B" w14:textId="03C4DD2D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75B7AE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145850" w14:textId="3B81C5F1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8CE78D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A9BFB0B" w14:textId="70AC9746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FAA145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09D0D2" w14:textId="31B3439F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19CF2C4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D1A00F4" w14:textId="77777777" w:rsidR="004B10A7" w:rsidRPr="00C64277" w:rsidRDefault="004B10A7" w:rsidP="004B10A7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B10A7" w:rsidRPr="00C64277" w14:paraId="76CFB3A3" w14:textId="77777777" w:rsidTr="00E53839">
        <w:tc>
          <w:tcPr>
            <w:tcW w:w="2699" w:type="dxa"/>
          </w:tcPr>
          <w:p w14:paraId="5847FB42" w14:textId="77777777" w:rsidR="004B10A7" w:rsidRPr="005012C7" w:rsidRDefault="004B10A7" w:rsidP="004B10A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86" w:type="dxa"/>
          </w:tcPr>
          <w:p w14:paraId="5C7EF68E" w14:textId="77777777" w:rsidR="004B10A7" w:rsidRPr="005012C7" w:rsidRDefault="004B10A7" w:rsidP="004B10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DC58ECA" w14:textId="77777777" w:rsidR="004B10A7" w:rsidRPr="005012C7" w:rsidRDefault="004B10A7" w:rsidP="004B10A7">
            <w:pPr>
              <w:pStyle w:val="Bo-Blankline"/>
              <w:ind w:left="6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ประกอบกิจการโรงไฟฟ้าและธุรกิจที่เกี่ยวข้อง (ยังไม่ได้ดำเนินงาน)</w:t>
            </w:r>
          </w:p>
        </w:tc>
        <w:tc>
          <w:tcPr>
            <w:tcW w:w="90" w:type="dxa"/>
          </w:tcPr>
          <w:p w14:paraId="6F038FC1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AEDE0A" w14:textId="3083150D" w:rsidR="004B10A7" w:rsidRDefault="004B10A7" w:rsidP="004B10A7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2D891A73" w14:textId="77777777" w:rsidR="004B10A7" w:rsidRPr="00444631" w:rsidRDefault="004B10A7" w:rsidP="004B10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FC86825" w14:textId="2A39DEDB" w:rsidR="004B10A7" w:rsidRDefault="004B10A7" w:rsidP="004B10A7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46504063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FC2F401" w14:textId="4918F184" w:rsidR="004B10A7" w:rsidRPr="00F3681A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5177C44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07157F" w14:textId="6C7387A6" w:rsidR="004B10A7" w:rsidRPr="00F3681A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7D065FA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0E5148B" w14:textId="09E8796D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51E18D" w14:textId="77777777" w:rsidR="004B10A7" w:rsidRPr="00C64277" w:rsidRDefault="004B10A7" w:rsidP="004B10A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346BBE2" w14:textId="03F67FBE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A2A8E4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35F9DB" w14:textId="7C938E15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BF4E42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29EBA7" w14:textId="7905A9F1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424FEB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00B394" w14:textId="4535F2D8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F5FA00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784A58C" w14:textId="77777777" w:rsidR="004B10A7" w:rsidRPr="00C64277" w:rsidRDefault="004B10A7" w:rsidP="004B10A7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B10A7" w:rsidRPr="00C64277" w14:paraId="7006E062" w14:textId="77777777" w:rsidTr="00E53839">
        <w:tc>
          <w:tcPr>
            <w:tcW w:w="2699" w:type="dxa"/>
          </w:tcPr>
          <w:p w14:paraId="192B74DF" w14:textId="77777777" w:rsidR="004B10A7" w:rsidRPr="005012C7" w:rsidRDefault="004B10A7" w:rsidP="004B10A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โพลีน เพาเวอร์ (สงขลา) จำกัด</w:t>
            </w:r>
          </w:p>
        </w:tc>
        <w:tc>
          <w:tcPr>
            <w:tcW w:w="86" w:type="dxa"/>
          </w:tcPr>
          <w:p w14:paraId="332F3DD8" w14:textId="77777777" w:rsidR="004B10A7" w:rsidRPr="005012C7" w:rsidRDefault="004B10A7" w:rsidP="004B10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644F1A" w14:textId="77777777" w:rsidR="004B10A7" w:rsidRPr="005012C7" w:rsidRDefault="004B10A7" w:rsidP="004B10A7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ไฟฟ้าจากพลังงานขยะและพลังงานชีวมวล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br/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413B64CC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96C379" w14:textId="43BB2F9E" w:rsidR="004B10A7" w:rsidRDefault="004B10A7" w:rsidP="004B10A7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18D5B8E0" w14:textId="77777777" w:rsidR="004B10A7" w:rsidRPr="00444631" w:rsidRDefault="004B10A7" w:rsidP="004B10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221A87" w14:textId="516C6639" w:rsidR="004B10A7" w:rsidRDefault="004B10A7" w:rsidP="004B10A7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69608CE0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09536E" w14:textId="3CFC4004" w:rsidR="004B10A7" w:rsidRPr="00F3681A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8D26592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A8F7E3D" w14:textId="4CF6236D" w:rsidR="004B10A7" w:rsidRPr="00F3681A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DEAA8BB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E57B4BE" w14:textId="3686F0A0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BDE0AD" w14:textId="77777777" w:rsidR="004B10A7" w:rsidRPr="00C64277" w:rsidRDefault="004B10A7" w:rsidP="004B10A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6105DE" w14:textId="6DFDFDC6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2AF842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C82B0F3" w14:textId="43BEAC2C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CB443A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0538C4" w14:textId="11D08911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23BF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5F8CED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8AE0BC8" w14:textId="41B21845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806CD86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8076DAA" w14:textId="77777777" w:rsidR="004B10A7" w:rsidRPr="00C64277" w:rsidRDefault="004B10A7" w:rsidP="004B10A7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C64277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B10A7" w:rsidRPr="00C64277" w14:paraId="300CC346" w14:textId="77777777" w:rsidTr="00656C1B">
        <w:tc>
          <w:tcPr>
            <w:tcW w:w="2699" w:type="dxa"/>
          </w:tcPr>
          <w:p w14:paraId="5AA98F12" w14:textId="77777777" w:rsidR="004B10A7" w:rsidRPr="005012C7" w:rsidRDefault="004B10A7" w:rsidP="004B10A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35E29017" w14:textId="77777777" w:rsidR="004B10A7" w:rsidRPr="005012C7" w:rsidRDefault="004B10A7" w:rsidP="004B10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FBE8112" w14:textId="77777777" w:rsidR="004B10A7" w:rsidRPr="005012C7" w:rsidRDefault="004B10A7" w:rsidP="004B10A7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5A6A6AA7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8A5DB6" w14:textId="77777777" w:rsidR="004B10A7" w:rsidRDefault="004B10A7" w:rsidP="004B10A7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39EF2D" w14:textId="77777777" w:rsidR="004B10A7" w:rsidRPr="00444631" w:rsidRDefault="004B10A7" w:rsidP="004B10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B9965F1" w14:textId="77777777" w:rsidR="004B10A7" w:rsidRPr="00B04E35" w:rsidRDefault="004B10A7" w:rsidP="004B10A7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E8AB2A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6FB3137" w14:textId="77777777" w:rsidR="004B10A7" w:rsidRPr="00F3681A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9BE558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BA3D0E" w14:textId="77777777" w:rsidR="004B10A7" w:rsidRPr="00B04E35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C524FF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D28F520" w14:textId="77777777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507FB9" w14:textId="77777777" w:rsidR="004B10A7" w:rsidRPr="00C64277" w:rsidRDefault="004B10A7" w:rsidP="004B10A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640D7C3" w14:textId="77777777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A241E8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C75AF7" w14:textId="7777777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F98EF9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5EEA6BF" w14:textId="77777777" w:rsidR="004B10A7" w:rsidRPr="00123BF2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7FC162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2A97D5" w14:textId="7777777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40F87F2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2DEFFEC" w14:textId="77777777" w:rsidR="004B10A7" w:rsidRPr="00C64277" w:rsidRDefault="004B10A7" w:rsidP="004B10A7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B10A7" w:rsidRPr="00C64277" w14:paraId="76BDE45E" w14:textId="77777777" w:rsidTr="00656C1B">
        <w:tc>
          <w:tcPr>
            <w:tcW w:w="2699" w:type="dxa"/>
          </w:tcPr>
          <w:p w14:paraId="078C36AA" w14:textId="77777777" w:rsidR="004B10A7" w:rsidRPr="005012C7" w:rsidRDefault="004B10A7" w:rsidP="004B10A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2919BE46" w14:textId="77777777" w:rsidR="004B10A7" w:rsidRPr="005012C7" w:rsidRDefault="004B10A7" w:rsidP="004B10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BA544D7" w14:textId="77777777" w:rsidR="004B10A7" w:rsidRPr="005012C7" w:rsidRDefault="004B10A7" w:rsidP="004B10A7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E4EDBE5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56E0B1" w14:textId="77777777" w:rsidR="004B10A7" w:rsidRDefault="004B10A7" w:rsidP="004B10A7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F6D3EC" w14:textId="77777777" w:rsidR="004B10A7" w:rsidRPr="00444631" w:rsidRDefault="004B10A7" w:rsidP="004B10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2CD49C" w14:textId="77777777" w:rsidR="004B10A7" w:rsidRPr="00B04E35" w:rsidRDefault="004B10A7" w:rsidP="004B10A7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E53046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279D1D6" w14:textId="77777777" w:rsidR="004B10A7" w:rsidRPr="00F3681A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73C182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1D345A3" w14:textId="77777777" w:rsidR="004B10A7" w:rsidRPr="00B04E35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23348A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EA3600E" w14:textId="77777777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A8F5B1" w14:textId="77777777" w:rsidR="004B10A7" w:rsidRPr="00C64277" w:rsidRDefault="004B10A7" w:rsidP="004B10A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8E663D6" w14:textId="77777777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90EF19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8314A34" w14:textId="7777777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F8889A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A9D625F" w14:textId="77777777" w:rsidR="004B10A7" w:rsidRPr="00123BF2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2D3BBF7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FDECA51" w14:textId="7777777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1049298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7788CC9" w14:textId="77777777" w:rsidR="004B10A7" w:rsidRPr="00C64277" w:rsidRDefault="004B10A7" w:rsidP="004B10A7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B10A7" w:rsidRPr="00C64277" w14:paraId="02B9108C" w14:textId="77777777" w:rsidTr="00656C1B">
        <w:tc>
          <w:tcPr>
            <w:tcW w:w="2699" w:type="dxa"/>
          </w:tcPr>
          <w:p w14:paraId="3DA1BC09" w14:textId="77777777" w:rsidR="004B10A7" w:rsidRPr="005012C7" w:rsidRDefault="004B10A7" w:rsidP="004B10A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00B78AE0" w14:textId="77777777" w:rsidR="004B10A7" w:rsidRPr="005012C7" w:rsidRDefault="004B10A7" w:rsidP="004B10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C57728B" w14:textId="77777777" w:rsidR="004B10A7" w:rsidRPr="005012C7" w:rsidRDefault="004B10A7" w:rsidP="004B10A7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61D1F6B1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F1D27B" w14:textId="77777777" w:rsidR="004B10A7" w:rsidRDefault="004B10A7" w:rsidP="004B10A7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24A9AD" w14:textId="77777777" w:rsidR="004B10A7" w:rsidRPr="00444631" w:rsidRDefault="004B10A7" w:rsidP="004B10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F8E2864" w14:textId="77777777" w:rsidR="004B10A7" w:rsidRPr="00B04E35" w:rsidRDefault="004B10A7" w:rsidP="004B10A7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BB0564D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EB96DF" w14:textId="77777777" w:rsidR="004B10A7" w:rsidRPr="00F3681A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07CD1E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54C526" w14:textId="77777777" w:rsidR="004B10A7" w:rsidRPr="00B04E35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1C270F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F1345CA" w14:textId="77777777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16919F7" w14:textId="77777777" w:rsidR="004B10A7" w:rsidRPr="00C64277" w:rsidRDefault="004B10A7" w:rsidP="004B10A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1612CB" w14:textId="77777777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1DBA51A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259A87F" w14:textId="7777777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A1BFA4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C41D691" w14:textId="77777777" w:rsidR="004B10A7" w:rsidRPr="00123BF2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D136F1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359337" w14:textId="7777777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75D92C1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BD3ADA2" w14:textId="77777777" w:rsidR="004B10A7" w:rsidRPr="00C64277" w:rsidRDefault="004B10A7" w:rsidP="004B10A7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B10A7" w:rsidRPr="00C64277" w14:paraId="24944AF5" w14:textId="77777777" w:rsidTr="00656C1B">
        <w:tc>
          <w:tcPr>
            <w:tcW w:w="2699" w:type="dxa"/>
          </w:tcPr>
          <w:p w14:paraId="1C371B02" w14:textId="77777777" w:rsidR="004B10A7" w:rsidRPr="005012C7" w:rsidRDefault="004B10A7" w:rsidP="004B10A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6" w:type="dxa"/>
          </w:tcPr>
          <w:p w14:paraId="0913DA85" w14:textId="77777777" w:rsidR="004B10A7" w:rsidRPr="005012C7" w:rsidRDefault="004B10A7" w:rsidP="004B10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9B2DC08" w14:textId="77777777" w:rsidR="004B10A7" w:rsidRPr="005012C7" w:rsidRDefault="004B10A7" w:rsidP="004B10A7">
            <w:pPr>
              <w:pStyle w:val="Bo-Blankline"/>
              <w:ind w:left="0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14:paraId="3DB01631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50363C" w14:textId="77777777" w:rsidR="004B10A7" w:rsidRDefault="004B10A7" w:rsidP="004B10A7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3D6CDE" w14:textId="77777777" w:rsidR="004B10A7" w:rsidRPr="00444631" w:rsidRDefault="004B10A7" w:rsidP="004B10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866F05" w14:textId="77777777" w:rsidR="004B10A7" w:rsidRPr="00B04E35" w:rsidRDefault="004B10A7" w:rsidP="004B10A7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5DDBA5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C0380F" w14:textId="77777777" w:rsidR="004B10A7" w:rsidRPr="00F3681A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E337F9A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B2FCDA" w14:textId="77777777" w:rsidR="004B10A7" w:rsidRPr="00B04E35" w:rsidRDefault="004B10A7" w:rsidP="004B10A7">
            <w:pPr>
              <w:tabs>
                <w:tab w:val="decimal" w:pos="716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9B2318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B9E18C7" w14:textId="77777777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B294198" w14:textId="77777777" w:rsidR="004B10A7" w:rsidRPr="00C64277" w:rsidRDefault="004B10A7" w:rsidP="004B10A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8C619A5" w14:textId="77777777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D295FA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3D052C9" w14:textId="7777777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04E75A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92C3B9E" w14:textId="77777777" w:rsidR="004B10A7" w:rsidRPr="00123BF2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F7E0A8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727913" w14:textId="7777777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29BCB68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5DD73836" w14:textId="77777777" w:rsidR="004B10A7" w:rsidRPr="00C64277" w:rsidRDefault="004B10A7" w:rsidP="004B10A7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B10A7" w:rsidRPr="00C64277" w14:paraId="5CC06524" w14:textId="77777777" w:rsidTr="00B877E9">
        <w:tc>
          <w:tcPr>
            <w:tcW w:w="2699" w:type="dxa"/>
          </w:tcPr>
          <w:p w14:paraId="6BBF4518" w14:textId="77777777" w:rsidR="004B10A7" w:rsidRPr="005012C7" w:rsidRDefault="004B10A7" w:rsidP="004B10A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4463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ทาง</w:t>
            </w:r>
            <w:r w:rsidRPr="00444631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อ้อม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(ต่อ)</w:t>
            </w:r>
          </w:p>
        </w:tc>
        <w:tc>
          <w:tcPr>
            <w:tcW w:w="86" w:type="dxa"/>
          </w:tcPr>
          <w:p w14:paraId="23CA9CBC" w14:textId="77777777" w:rsidR="004B10A7" w:rsidRPr="005012C7" w:rsidRDefault="004B10A7" w:rsidP="004B10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EEBAB3E" w14:textId="77777777" w:rsidR="004B10A7" w:rsidRPr="005012C7" w:rsidRDefault="004B10A7" w:rsidP="004B10A7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2154649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36336A" w14:textId="77777777" w:rsidR="004B10A7" w:rsidRDefault="004B10A7" w:rsidP="004B10A7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5F3BA1" w14:textId="77777777" w:rsidR="004B10A7" w:rsidRPr="00444631" w:rsidRDefault="004B10A7" w:rsidP="004B10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F7F6C52" w14:textId="77777777" w:rsidR="004B10A7" w:rsidRDefault="004B10A7" w:rsidP="004B10A7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6B8803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4DCF9A" w14:textId="77777777" w:rsidR="004B10A7" w:rsidRPr="00F3681A" w:rsidRDefault="004B10A7" w:rsidP="004B10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223218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E892F8" w14:textId="77777777" w:rsidR="004B10A7" w:rsidRPr="00F3681A" w:rsidRDefault="004B10A7" w:rsidP="004B10A7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5AFC2D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2891A25" w14:textId="77777777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BCE871" w14:textId="77777777" w:rsidR="004B10A7" w:rsidRPr="00C64277" w:rsidRDefault="004B10A7" w:rsidP="004B10A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A2DF937" w14:textId="77777777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0BE755F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A96E70" w14:textId="7777777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FEAFFA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8B1FC3C" w14:textId="7777777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2671BA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E59D93" w14:textId="7777777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3DAE24D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4F286BE7" w14:textId="77777777" w:rsidR="004B10A7" w:rsidRPr="00C64277" w:rsidRDefault="004B10A7" w:rsidP="004B10A7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B10A7" w:rsidRPr="00C64277" w14:paraId="1794631E" w14:textId="77777777" w:rsidTr="00E53839">
        <w:tc>
          <w:tcPr>
            <w:tcW w:w="2699" w:type="dxa"/>
          </w:tcPr>
          <w:p w14:paraId="5BF50951" w14:textId="77777777" w:rsidR="004B10A7" w:rsidRPr="005012C7" w:rsidRDefault="004B10A7" w:rsidP="004B10A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62735033" w14:textId="77777777" w:rsidR="004B10A7" w:rsidRPr="005012C7" w:rsidRDefault="004B10A7" w:rsidP="004B10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CD8A451" w14:textId="77777777" w:rsidR="004B10A7" w:rsidRPr="005012C7" w:rsidRDefault="004B10A7" w:rsidP="004B10A7">
            <w:pPr>
              <w:pStyle w:val="Bo-Blankline"/>
              <w:ind w:left="6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5012C7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ไฟฟ้าจากพลังงานแสงอาทิตย์ (ยังไม่ไ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ด้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ดำเนินงาน)</w:t>
            </w:r>
          </w:p>
        </w:tc>
        <w:tc>
          <w:tcPr>
            <w:tcW w:w="90" w:type="dxa"/>
          </w:tcPr>
          <w:p w14:paraId="1E24B7EE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B0ECB9" w14:textId="2F822703" w:rsidR="004B10A7" w:rsidRPr="00651B2A" w:rsidRDefault="004B10A7" w:rsidP="004B10A7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7B761EB7" w14:textId="77777777" w:rsidR="004B10A7" w:rsidRPr="00444631" w:rsidRDefault="004B10A7" w:rsidP="004B10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854472" w14:textId="65D870AA" w:rsidR="004B10A7" w:rsidRPr="00651B2A" w:rsidRDefault="004B10A7" w:rsidP="004B10A7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7C9FC4D1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84E8C6D" w14:textId="09A52110" w:rsidR="004B10A7" w:rsidRPr="00651B2A" w:rsidRDefault="004B10A7" w:rsidP="004B10A7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86DE6E0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3ED878" w14:textId="4B36650F" w:rsidR="004B10A7" w:rsidRPr="00651B2A" w:rsidRDefault="004B10A7" w:rsidP="004B10A7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5035D2B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D1A11D7" w14:textId="291EDE7C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2B2910" w14:textId="77777777" w:rsidR="004B10A7" w:rsidRPr="00C64277" w:rsidRDefault="004B10A7" w:rsidP="004B10A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D34158" w14:textId="7462E8CE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7EDAD0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9D0B31" w14:textId="04DFE73C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C34864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BD0C42" w14:textId="712506C9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8BF0FA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5A89F14" w14:textId="0ED6C92B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0EBB0A3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CE4260C" w14:textId="6E9D9A99" w:rsidR="004B10A7" w:rsidRPr="00C64277" w:rsidRDefault="004B10A7" w:rsidP="004B10A7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B10A7" w:rsidRPr="00C64277" w14:paraId="6F92533C" w14:textId="77777777" w:rsidTr="00E53839">
        <w:tc>
          <w:tcPr>
            <w:tcW w:w="2699" w:type="dxa"/>
          </w:tcPr>
          <w:p w14:paraId="32AB37B0" w14:textId="77777777" w:rsidR="004B10A7" w:rsidRPr="005012C7" w:rsidRDefault="004B10A7" w:rsidP="004B10A7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6D8420D8" w14:textId="77777777" w:rsidR="004B10A7" w:rsidRPr="005012C7" w:rsidRDefault="004B10A7" w:rsidP="004B10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0ECEA5F" w14:textId="77777777" w:rsidR="004B10A7" w:rsidRPr="005012C7" w:rsidRDefault="004B10A7" w:rsidP="004B10A7">
            <w:pPr>
              <w:pStyle w:val="Bo-Blankline"/>
              <w:ind w:left="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ประกอบกิจการ</w:t>
            </w:r>
            <w:r w:rsidRPr="00662433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ผลิต</w:t>
            </w:r>
            <w:r w:rsidRPr="005012C7">
              <w:rPr>
                <w:rFonts w:asciiTheme="majorBidi" w:hAnsiTheme="majorBidi" w:cstheme="majorBidi" w:hint="cs"/>
                <w:sz w:val="22"/>
                <w:szCs w:val="22"/>
                <w:cs/>
                <w:lang w:val="en-US"/>
              </w:rPr>
              <w:t>ไฟฟ้าจากพลังงานลม(ยังไม่ได้ดำเนินงาน)</w:t>
            </w:r>
          </w:p>
        </w:tc>
        <w:tc>
          <w:tcPr>
            <w:tcW w:w="90" w:type="dxa"/>
          </w:tcPr>
          <w:p w14:paraId="1BE7E135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B7658E" w14:textId="7D8E2D62" w:rsidR="004B10A7" w:rsidRDefault="004B10A7" w:rsidP="004B10A7">
            <w:pPr>
              <w:tabs>
                <w:tab w:val="decimal" w:pos="45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7BBFB982" w14:textId="77777777" w:rsidR="004B10A7" w:rsidRPr="00444631" w:rsidRDefault="004B10A7" w:rsidP="004B10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53CAC46" w14:textId="2F4DD5BD" w:rsidR="004B10A7" w:rsidRDefault="004B10A7" w:rsidP="004B10A7">
            <w:pPr>
              <w:tabs>
                <w:tab w:val="decimal" w:pos="54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70</w:t>
            </w:r>
            <w:r>
              <w:rPr>
                <w:rFonts w:asciiTheme="majorBidi" w:hAnsiTheme="majorBidi" w:cstheme="majorBidi"/>
                <w:lang w:val="en-US"/>
              </w:rPr>
              <w:t>.</w:t>
            </w:r>
            <w:r w:rsidRPr="00C76147">
              <w:rPr>
                <w:rFonts w:asciiTheme="majorBidi" w:hAnsiTheme="majorBidi" w:cstheme="majorBidi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03A9B4DA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08BC43F" w14:textId="3F849F90" w:rsidR="004B10A7" w:rsidRPr="00F3681A" w:rsidRDefault="004B10A7" w:rsidP="004B10A7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CF46F71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6411A0" w14:textId="7B9AABBE" w:rsidR="004B10A7" w:rsidRPr="00F3681A" w:rsidRDefault="004B10A7" w:rsidP="004B10A7">
            <w:pPr>
              <w:tabs>
                <w:tab w:val="decimal" w:pos="72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 w:rsidRPr="00C76147">
              <w:rPr>
                <w:rFonts w:asciiTheme="majorBidi" w:hAnsiTheme="majorBidi" w:cstheme="majorBidi"/>
                <w:lang w:val="en-US"/>
              </w:rPr>
              <w:t>1</w:t>
            </w:r>
            <w:r w:rsidRPr="00F3681A">
              <w:rPr>
                <w:rFonts w:asciiTheme="majorBidi" w:hAnsiTheme="majorBidi" w:cstheme="majorBidi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204FD37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4731BDE" w14:textId="204A0A8C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00FB47" w14:textId="77777777" w:rsidR="004B10A7" w:rsidRPr="00C64277" w:rsidRDefault="004B10A7" w:rsidP="004B10A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B48E4A" w14:textId="7D0B30BD" w:rsidR="004B10A7" w:rsidRPr="008C15A8" w:rsidRDefault="004B10A7" w:rsidP="004B10A7">
            <w:pPr>
              <w:spacing w:line="240" w:lineRule="auto"/>
              <w:ind w:left="20"/>
              <w:jc w:val="center"/>
              <w:rPr>
                <w:rFonts w:asciiTheme="majorBidi" w:hAnsiTheme="majorBidi" w:cstheme="majorBidi"/>
                <w:lang w:val="en-US"/>
              </w:rPr>
            </w:pPr>
            <w:r w:rsidRPr="008C15A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C368E7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9C2C5A" w14:textId="1CB694B5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5E48A5" w14:textId="77777777" w:rsidR="004B10A7" w:rsidRPr="00C64277" w:rsidRDefault="004B10A7" w:rsidP="004B10A7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115B484" w14:textId="0169E877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BAE5DF" w14:textId="77777777" w:rsidR="004B10A7" w:rsidRPr="00C64277" w:rsidRDefault="004B10A7" w:rsidP="004B10A7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5118584" w14:textId="60F03615" w:rsidR="004B10A7" w:rsidRPr="00C64277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C3BC2D6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7BAE7A2F" w14:textId="6693D6AA" w:rsidR="004B10A7" w:rsidRPr="00C64277" w:rsidRDefault="004B10A7" w:rsidP="004B10A7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4B10A7" w:rsidRPr="00C64277" w14:paraId="2D9F2FDA" w14:textId="77777777" w:rsidTr="00E53839">
        <w:tc>
          <w:tcPr>
            <w:tcW w:w="2699" w:type="dxa"/>
          </w:tcPr>
          <w:p w14:paraId="5B900FDE" w14:textId="77777777" w:rsidR="004B10A7" w:rsidRPr="00444631" w:rsidRDefault="004B10A7" w:rsidP="004B10A7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cs/>
              </w:rPr>
            </w:pPr>
            <w:r w:rsidRPr="0044463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40BDA738" w14:textId="77777777" w:rsidR="004B10A7" w:rsidRPr="00C64277" w:rsidRDefault="004B10A7" w:rsidP="004B10A7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6C4D494" w14:textId="77777777" w:rsidR="004B10A7" w:rsidRPr="00444631" w:rsidRDefault="004B10A7" w:rsidP="004B10A7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1C0550" w14:textId="77777777" w:rsidR="004B10A7" w:rsidRPr="00C64277" w:rsidRDefault="004B10A7" w:rsidP="004B10A7">
            <w:pPr>
              <w:tabs>
                <w:tab w:val="decimal" w:pos="103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0495D8" w14:textId="77777777" w:rsidR="004B10A7" w:rsidRPr="00C64277" w:rsidRDefault="004B10A7" w:rsidP="004B10A7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F559C1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813C99" w14:textId="77777777" w:rsidR="004B10A7" w:rsidRPr="00C64277" w:rsidRDefault="004B10A7" w:rsidP="004B10A7">
            <w:pPr>
              <w:tabs>
                <w:tab w:val="decimal" w:pos="1034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FE7A3F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A4935B" w14:textId="77777777" w:rsidR="004B10A7" w:rsidRPr="00C64277" w:rsidRDefault="004B10A7" w:rsidP="004B10A7">
            <w:pPr>
              <w:tabs>
                <w:tab w:val="left" w:pos="754"/>
                <w:tab w:val="decimal" w:pos="864"/>
              </w:tabs>
              <w:spacing w:line="240" w:lineRule="auto"/>
              <w:ind w:left="-4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B60D68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B2D38A8" w14:textId="77777777" w:rsidR="004B10A7" w:rsidRPr="00C64277" w:rsidRDefault="004B10A7" w:rsidP="004B10A7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E351C3" w14:textId="77777777" w:rsidR="004B10A7" w:rsidRPr="00C64277" w:rsidRDefault="004B10A7" w:rsidP="004B10A7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45951" w14:textId="16B9E348" w:rsidR="004B10A7" w:rsidRPr="00A453E5" w:rsidRDefault="004B10A7" w:rsidP="004B10A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lang w:val="en-US"/>
              </w:rPr>
              <w:t>214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lang w:val="en-US"/>
              </w:rPr>
              <w:t>012</w:t>
            </w:r>
          </w:p>
        </w:tc>
        <w:tc>
          <w:tcPr>
            <w:tcW w:w="90" w:type="dxa"/>
            <w:shd w:val="clear" w:color="auto" w:fill="auto"/>
          </w:tcPr>
          <w:p w14:paraId="26A34A1A" w14:textId="77777777" w:rsidR="004B10A7" w:rsidRPr="00C64277" w:rsidRDefault="004B10A7" w:rsidP="004B10A7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5E85F9" w14:textId="6191D357" w:rsidR="004B10A7" w:rsidRPr="00A453E5" w:rsidRDefault="004B10A7" w:rsidP="004B10A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lang w:val="en-US"/>
              </w:rPr>
              <w:t>214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lang w:val="en-US"/>
              </w:rPr>
              <w:t>012</w:t>
            </w:r>
          </w:p>
        </w:tc>
        <w:tc>
          <w:tcPr>
            <w:tcW w:w="90" w:type="dxa"/>
            <w:shd w:val="clear" w:color="auto" w:fill="auto"/>
          </w:tcPr>
          <w:p w14:paraId="02467E56" w14:textId="77777777" w:rsidR="004B10A7" w:rsidRPr="00C64277" w:rsidRDefault="004B10A7" w:rsidP="004B10A7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94F01" w14:textId="562DB7ED" w:rsidR="004B10A7" w:rsidRPr="008C15A8" w:rsidRDefault="004B10A7" w:rsidP="004B10A7">
            <w:pPr>
              <w:tabs>
                <w:tab w:val="decimal" w:pos="810"/>
              </w:tabs>
              <w:spacing w:line="240" w:lineRule="auto"/>
              <w:ind w:left="20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25,839,813</w:t>
            </w:r>
          </w:p>
        </w:tc>
        <w:tc>
          <w:tcPr>
            <w:tcW w:w="90" w:type="dxa"/>
            <w:shd w:val="clear" w:color="auto" w:fill="auto"/>
          </w:tcPr>
          <w:p w14:paraId="1408C830" w14:textId="77777777" w:rsidR="004B10A7" w:rsidRPr="00C64277" w:rsidRDefault="004B10A7" w:rsidP="004B10A7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4965B" w14:textId="2F542F97" w:rsidR="004B10A7" w:rsidRPr="00E95FDA" w:rsidRDefault="004B10A7" w:rsidP="004B10A7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lang w:val="en-US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lang w:val="en-US"/>
              </w:rPr>
              <w:t>911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lang w:val="en-US"/>
              </w:rPr>
              <w:t>629</w:t>
            </w:r>
          </w:p>
        </w:tc>
        <w:tc>
          <w:tcPr>
            <w:tcW w:w="90" w:type="dxa"/>
            <w:shd w:val="clear" w:color="auto" w:fill="auto"/>
          </w:tcPr>
          <w:p w14:paraId="5538EE62" w14:textId="77777777" w:rsidR="004B10A7" w:rsidRPr="00C64277" w:rsidRDefault="004B10A7" w:rsidP="004B10A7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E10D4" w14:textId="7A57BE0F" w:rsidR="004B10A7" w:rsidRPr="008C15A8" w:rsidRDefault="004B10A7" w:rsidP="004B10A7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90" w:type="dxa"/>
          </w:tcPr>
          <w:p w14:paraId="107845B9" w14:textId="77777777" w:rsidR="004B10A7" w:rsidRPr="00C64277" w:rsidRDefault="004B10A7" w:rsidP="004B10A7">
            <w:pPr>
              <w:tabs>
                <w:tab w:val="left" w:pos="540"/>
                <w:tab w:val="decimal" w:pos="929"/>
              </w:tabs>
              <w:spacing w:line="240" w:lineRule="auto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17803A" w14:textId="7B184E78" w:rsidR="004B10A7" w:rsidRPr="008C15A8" w:rsidRDefault="004B10A7" w:rsidP="004B10A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</w:tr>
    </w:tbl>
    <w:p w14:paraId="4EFB7E8F" w14:textId="77777777" w:rsidR="00B877E9" w:rsidRDefault="00B877E9" w:rsidP="00B877E9">
      <w:pPr>
        <w:pStyle w:val="Bo-C1Content"/>
        <w:ind w:left="0"/>
        <w:rPr>
          <w:rFonts w:asciiTheme="majorBidi" w:hAnsiTheme="majorBidi" w:cstheme="majorBidi"/>
          <w:sz w:val="12"/>
          <w:szCs w:val="12"/>
        </w:rPr>
      </w:pPr>
    </w:p>
    <w:p w14:paraId="60E20041" w14:textId="048FAEFC" w:rsidR="007B59AE" w:rsidRPr="00456261" w:rsidRDefault="00456261" w:rsidP="001B0D1E">
      <w:pPr>
        <w:pStyle w:val="Bo-C1Content"/>
        <w:ind w:left="0"/>
        <w:rPr>
          <w:cs/>
          <w:lang w:val="en-US"/>
        </w:rPr>
      </w:pPr>
      <w:r>
        <w:rPr>
          <w:rFonts w:hint="cs"/>
          <w:cs/>
        </w:rPr>
        <w:t xml:space="preserve">การจำแนกต้นทุนทางการเงินอธิบายไว้ในหมายเหตุข้อ </w:t>
      </w:r>
      <w:r w:rsidR="009E2D1B">
        <w:rPr>
          <w:lang w:val="en-US"/>
        </w:rPr>
        <w:t>14</w:t>
      </w:r>
      <w:r w:rsidR="008C78C6">
        <w:rPr>
          <w:rFonts w:hint="cs"/>
          <w:cs/>
          <w:lang w:val="en-US"/>
        </w:rPr>
        <w:t>(ง)</w:t>
      </w:r>
    </w:p>
    <w:p w14:paraId="5930AD7B" w14:textId="77777777" w:rsidR="007B59AE" w:rsidRDefault="007B59AE" w:rsidP="00730E0A">
      <w:pPr>
        <w:pStyle w:val="Bo-C1Content"/>
        <w:ind w:left="360" w:hanging="360"/>
      </w:pPr>
    </w:p>
    <w:p w14:paraId="3B7C28CB" w14:textId="77777777" w:rsidR="005A0DEC" w:rsidRPr="005A0DEC" w:rsidRDefault="005A0DEC" w:rsidP="008F5CB7">
      <w:pPr>
        <w:pStyle w:val="Bo-Blankline"/>
      </w:pPr>
    </w:p>
    <w:p w14:paraId="2535B6CF" w14:textId="77777777" w:rsidR="005A0DEC" w:rsidRPr="005A0DEC" w:rsidRDefault="005A0DEC" w:rsidP="005A0DEC">
      <w:pPr>
        <w:pStyle w:val="Bo-C1Content"/>
        <w:ind w:left="0"/>
        <w:rPr>
          <w:sz w:val="12"/>
          <w:szCs w:val="12"/>
          <w:cs/>
        </w:rPr>
        <w:sectPr w:rsidR="005A0DEC" w:rsidRPr="005A0DEC" w:rsidSect="00020D75">
          <w:footerReference w:type="default" r:id="rId16"/>
          <w:pgSz w:w="16834" w:h="11909" w:orient="landscape" w:code="9"/>
          <w:pgMar w:top="1872" w:right="1174" w:bottom="706" w:left="1008" w:header="720" w:footer="677" w:gutter="0"/>
          <w:paperSrc w:first="15" w:other="15"/>
          <w:cols w:space="737"/>
        </w:sectPr>
      </w:pPr>
    </w:p>
    <w:p w14:paraId="18B2EC7B" w14:textId="7456B971" w:rsidR="00730E0A" w:rsidRDefault="00730E0A" w:rsidP="005274FF">
      <w:pPr>
        <w:pStyle w:val="Bo-C1Content"/>
        <w:ind w:left="540" w:right="-25"/>
      </w:pPr>
      <w:r>
        <w:rPr>
          <w:rFonts w:hint="cs"/>
          <w:cs/>
        </w:rPr>
        <w:lastRenderedPageBreak/>
        <w:t>บริษัทย่อยทั้งหมด</w:t>
      </w:r>
      <w:r w:rsidR="00693306">
        <w:rPr>
          <w:rFonts w:hint="cs"/>
          <w:cs/>
        </w:rPr>
        <w:t>จดทะเบียนจัดตั้งและ</w:t>
      </w:r>
      <w:r>
        <w:rPr>
          <w:rFonts w:hint="cs"/>
          <w:cs/>
        </w:rPr>
        <w:t xml:space="preserve">ดำเนินธุรกิจในประเทศไทยยกเว้น </w:t>
      </w:r>
      <w:r>
        <w:rPr>
          <w:rFonts w:hint="cs"/>
        </w:rPr>
        <w:t xml:space="preserve">TPI </w:t>
      </w:r>
      <w:proofErr w:type="spellStart"/>
      <w:r>
        <w:rPr>
          <w:rFonts w:hint="cs"/>
        </w:rPr>
        <w:t>Polene</w:t>
      </w:r>
      <w:proofErr w:type="spellEnd"/>
      <w:r>
        <w:rPr>
          <w:rFonts w:hint="cs"/>
        </w:rPr>
        <w:t xml:space="preserve"> Power Investment Co., Ltd</w:t>
      </w:r>
      <w:r>
        <w:rPr>
          <w:rFonts w:hint="cs"/>
          <w:cs/>
        </w:rPr>
        <w:t>. ซึ่ง</w:t>
      </w:r>
      <w:r w:rsidR="00693306">
        <w:rPr>
          <w:rFonts w:hint="cs"/>
          <w:cs/>
        </w:rPr>
        <w:t>จดทะเบียนจัดตั้งและ</w:t>
      </w:r>
      <w:r>
        <w:rPr>
          <w:rFonts w:hint="cs"/>
          <w:cs/>
        </w:rPr>
        <w:t>ดำเนินธุรกิจในประเทศกัมพูชา</w:t>
      </w:r>
      <w:r w:rsidR="00FB6DFF">
        <w:t xml:space="preserve"> </w:t>
      </w:r>
      <w:r w:rsidR="00FB6DFF" w:rsidRPr="00FB6DFF">
        <w:rPr>
          <w:cs/>
        </w:rPr>
        <w:t xml:space="preserve">ซึ่ง ณ วันที่ </w:t>
      </w:r>
      <w:r w:rsidR="00C76147" w:rsidRPr="00C76147">
        <w:rPr>
          <w:lang w:val="en-US"/>
        </w:rPr>
        <w:t>31</w:t>
      </w:r>
      <w:r w:rsidR="00FB6DFF" w:rsidRPr="00FB6DFF">
        <w:rPr>
          <w:cs/>
        </w:rPr>
        <w:t xml:space="preserve"> </w:t>
      </w:r>
      <w:r w:rsidR="008432A9">
        <w:rPr>
          <w:rFonts w:hint="cs"/>
          <w:cs/>
        </w:rPr>
        <w:t>มีนาคม</w:t>
      </w:r>
      <w:r w:rsidR="00FB6DFF" w:rsidRPr="00FB6DFF">
        <w:rPr>
          <w:cs/>
        </w:rPr>
        <w:t xml:space="preserve"> </w:t>
      </w:r>
      <w:r w:rsidR="00C76147" w:rsidRPr="00C76147">
        <w:rPr>
          <w:lang w:val="en-US"/>
        </w:rPr>
        <w:t>2564</w:t>
      </w:r>
      <w:r w:rsidR="00FB6DFF" w:rsidRPr="00FB6DFF">
        <w:rPr>
          <w:cs/>
        </w:rPr>
        <w:t xml:space="preserve"> บริษัทอยู่ระหว่างการจดทะเบียนยกเลิกกิจการ</w:t>
      </w:r>
    </w:p>
    <w:p w14:paraId="2326F6E3" w14:textId="77777777" w:rsidR="00730E0A" w:rsidRDefault="00730E0A" w:rsidP="00730E0A">
      <w:pPr>
        <w:pStyle w:val="Bo-Blankline"/>
      </w:pPr>
    </w:p>
    <w:p w14:paraId="28DA31E4" w14:textId="09677239" w:rsidR="00C73C1F" w:rsidRPr="005E3FF7" w:rsidRDefault="00C73C1F" w:rsidP="00026E6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b w:val="0"/>
          <w:bCs w:val="0"/>
          <w:i/>
          <w:iCs/>
          <w:spacing w:val="-2"/>
          <w:cs/>
        </w:rPr>
      </w:pPr>
      <w:r w:rsidRPr="00766C70">
        <w:rPr>
          <w:rFonts w:hint="cs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C76147" w:rsidRPr="00C76147">
        <w:rPr>
          <w:b w:val="0"/>
          <w:bCs w:val="0"/>
        </w:rPr>
        <w:t>31</w:t>
      </w:r>
      <w:r w:rsidR="000F489F">
        <w:rPr>
          <w:b w:val="0"/>
          <w:bCs w:val="0"/>
        </w:rPr>
        <w:t xml:space="preserve"> </w:t>
      </w:r>
      <w:r w:rsidR="000F489F">
        <w:rPr>
          <w:rFonts w:hint="cs"/>
          <w:b w:val="0"/>
          <w:bCs w:val="0"/>
          <w:cs/>
        </w:rPr>
        <w:t xml:space="preserve">มีนาคม </w:t>
      </w:r>
      <w:r w:rsidR="00C76147" w:rsidRPr="00C76147">
        <w:rPr>
          <w:b w:val="0"/>
          <w:bCs w:val="0"/>
        </w:rPr>
        <w:t>2564</w:t>
      </w:r>
      <w:r w:rsidRPr="00766C70">
        <w:rPr>
          <w:rFonts w:hint="cs"/>
          <w:b w:val="0"/>
          <w:bCs w:val="0"/>
          <w:cs/>
        </w:rPr>
        <w:t xml:space="preserve"> มีราคาปิดอยู่ที่ </w:t>
      </w:r>
      <w:r w:rsidR="00C76147" w:rsidRPr="00C76147">
        <w:rPr>
          <w:rFonts w:hint="cs"/>
          <w:b w:val="0"/>
          <w:bCs w:val="0"/>
        </w:rPr>
        <w:t>4</w:t>
      </w:r>
      <w:r w:rsidR="00C5329D">
        <w:rPr>
          <w:rFonts w:hint="cs"/>
          <w:b w:val="0"/>
          <w:bCs w:val="0"/>
          <w:cs/>
        </w:rPr>
        <w:t>.</w:t>
      </w:r>
      <w:r w:rsidR="00C76147" w:rsidRPr="00C76147">
        <w:rPr>
          <w:rFonts w:hint="cs"/>
          <w:b w:val="0"/>
          <w:bCs w:val="0"/>
        </w:rPr>
        <w:t>38</w:t>
      </w:r>
      <w:r w:rsidRPr="00766C70">
        <w:rPr>
          <w:rFonts w:hint="cs"/>
          <w:b w:val="0"/>
          <w:bCs w:val="0"/>
          <w:cs/>
        </w:rPr>
        <w:t xml:space="preserve"> บาท </w:t>
      </w:r>
      <w:r w:rsidRPr="00766C70">
        <w:rPr>
          <w:rFonts w:hint="cs"/>
          <w:b w:val="0"/>
          <w:bCs w:val="0"/>
          <w:i/>
          <w:iCs/>
          <w:cs/>
        </w:rPr>
        <w:t>(</w:t>
      </w:r>
      <w:r w:rsidR="00C76147" w:rsidRPr="00C76147">
        <w:rPr>
          <w:b w:val="0"/>
          <w:bCs w:val="0"/>
          <w:i/>
          <w:iCs/>
        </w:rPr>
        <w:t>31</w:t>
      </w:r>
      <w:r w:rsidRPr="00766C70">
        <w:rPr>
          <w:rFonts w:hint="cs"/>
          <w:b w:val="0"/>
          <w:bCs w:val="0"/>
          <w:i/>
          <w:iCs/>
          <w:cs/>
        </w:rPr>
        <w:t xml:space="preserve"> ธันวาคม </w:t>
      </w:r>
      <w:r w:rsidR="00C76147" w:rsidRPr="00C76147">
        <w:rPr>
          <w:b w:val="0"/>
          <w:bCs w:val="0"/>
          <w:i/>
          <w:iCs/>
        </w:rPr>
        <w:t>2563</w:t>
      </w:r>
      <w:r w:rsidRPr="00766C70">
        <w:rPr>
          <w:b w:val="0"/>
          <w:bCs w:val="0"/>
          <w:i/>
          <w:iCs/>
        </w:rPr>
        <w:t xml:space="preserve">: </w:t>
      </w:r>
      <w:r w:rsidR="00C76147" w:rsidRPr="00C76147">
        <w:rPr>
          <w:b w:val="0"/>
          <w:bCs w:val="0"/>
          <w:i/>
          <w:iCs/>
        </w:rPr>
        <w:t>4</w:t>
      </w:r>
      <w:r w:rsidR="00746C0C">
        <w:rPr>
          <w:b w:val="0"/>
          <w:bCs w:val="0"/>
          <w:i/>
          <w:iCs/>
        </w:rPr>
        <w:t>.</w:t>
      </w:r>
      <w:r w:rsidR="00C76147" w:rsidRPr="00C76147">
        <w:rPr>
          <w:b w:val="0"/>
          <w:bCs w:val="0"/>
          <w:i/>
          <w:iCs/>
        </w:rPr>
        <w:t>28</w:t>
      </w:r>
      <w:r w:rsidR="008F5CB7" w:rsidRPr="00766C70">
        <w:rPr>
          <w:b w:val="0"/>
          <w:bCs w:val="0"/>
          <w:i/>
          <w:iCs/>
        </w:rPr>
        <w:t xml:space="preserve"> </w:t>
      </w:r>
      <w:r w:rsidRPr="00766C70">
        <w:rPr>
          <w:rFonts w:hint="cs"/>
          <w:b w:val="0"/>
          <w:bCs w:val="0"/>
          <w:i/>
          <w:iCs/>
          <w:cs/>
        </w:rPr>
        <w:t>บาท)</w:t>
      </w:r>
      <w:r w:rsidRPr="00766C70">
        <w:rPr>
          <w:rFonts w:hint="cs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</w:t>
      </w:r>
      <w:r w:rsidRPr="00793A08">
        <w:rPr>
          <w:rFonts w:hint="cs"/>
          <w:b w:val="0"/>
          <w:bCs w:val="0"/>
          <w:cs/>
        </w:rPr>
        <w:t>มหาชน) เท่ากับ</w:t>
      </w:r>
      <w:r w:rsidR="00766C70" w:rsidRPr="00793A08">
        <w:rPr>
          <w:b w:val="0"/>
          <w:bCs w:val="0"/>
        </w:rPr>
        <w:t xml:space="preserve"> </w:t>
      </w:r>
      <w:r w:rsidR="00C76147" w:rsidRPr="00C76147">
        <w:rPr>
          <w:rFonts w:hint="cs"/>
          <w:b w:val="0"/>
          <w:bCs w:val="0"/>
        </w:rPr>
        <w:t>25</w:t>
      </w:r>
      <w:r w:rsidR="00C5329D">
        <w:rPr>
          <w:b w:val="0"/>
          <w:bCs w:val="0"/>
        </w:rPr>
        <w:t>,</w:t>
      </w:r>
      <w:r w:rsidR="00C76147" w:rsidRPr="00C76147">
        <w:rPr>
          <w:b w:val="0"/>
          <w:bCs w:val="0"/>
        </w:rPr>
        <w:t>842</w:t>
      </w:r>
      <w:r w:rsidR="00C5329D">
        <w:rPr>
          <w:b w:val="0"/>
          <w:bCs w:val="0"/>
        </w:rPr>
        <w:t xml:space="preserve"> </w:t>
      </w:r>
      <w:r w:rsidRPr="00793A08">
        <w:rPr>
          <w:rFonts w:hint="cs"/>
          <w:b w:val="0"/>
          <w:bCs w:val="0"/>
          <w:cs/>
        </w:rPr>
        <w:t>ล้าน</w:t>
      </w:r>
      <w:r w:rsidRPr="00766C70">
        <w:rPr>
          <w:rFonts w:hint="cs"/>
          <w:b w:val="0"/>
          <w:bCs w:val="0"/>
          <w:cs/>
        </w:rPr>
        <w:t>บาท</w:t>
      </w:r>
      <w:r w:rsidRPr="00766C70">
        <w:rPr>
          <w:b w:val="0"/>
          <w:bCs w:val="0"/>
        </w:rPr>
        <w:t xml:space="preserve"> </w:t>
      </w:r>
      <w:r w:rsidRPr="00766C70">
        <w:rPr>
          <w:rFonts w:hint="cs"/>
          <w:b w:val="0"/>
          <w:bCs w:val="0"/>
          <w:i/>
          <w:iCs/>
          <w:cs/>
        </w:rPr>
        <w:t>(</w:t>
      </w:r>
      <w:r w:rsidR="00C76147" w:rsidRPr="00C76147">
        <w:rPr>
          <w:b w:val="0"/>
          <w:bCs w:val="0"/>
          <w:i/>
          <w:iCs/>
        </w:rPr>
        <w:t>31</w:t>
      </w:r>
      <w:r w:rsidRPr="00766C70">
        <w:rPr>
          <w:rFonts w:hint="cs"/>
          <w:b w:val="0"/>
          <w:bCs w:val="0"/>
          <w:i/>
          <w:iCs/>
          <w:cs/>
        </w:rPr>
        <w:t xml:space="preserve"> </w:t>
      </w:r>
      <w:r w:rsidRPr="00746C0C">
        <w:rPr>
          <w:rFonts w:hint="cs"/>
          <w:b w:val="0"/>
          <w:bCs w:val="0"/>
          <w:i/>
          <w:iCs/>
          <w:cs/>
        </w:rPr>
        <w:t xml:space="preserve">ธันวาคม </w:t>
      </w:r>
      <w:r w:rsidR="00C76147" w:rsidRPr="00C76147">
        <w:rPr>
          <w:b w:val="0"/>
          <w:bCs w:val="0"/>
          <w:i/>
          <w:iCs/>
        </w:rPr>
        <w:t>2563</w:t>
      </w:r>
      <w:r w:rsidRPr="00746C0C">
        <w:rPr>
          <w:b w:val="0"/>
          <w:bCs w:val="0"/>
          <w:i/>
          <w:iCs/>
        </w:rPr>
        <w:t>:</w:t>
      </w:r>
      <w:r w:rsidRPr="00746C0C">
        <w:rPr>
          <w:rFonts w:hint="cs"/>
          <w:b w:val="0"/>
          <w:bCs w:val="0"/>
          <w:i/>
          <w:iCs/>
          <w:cs/>
        </w:rPr>
        <w:t xml:space="preserve"> </w:t>
      </w:r>
      <w:r w:rsidR="00C76147" w:rsidRPr="00C76147">
        <w:rPr>
          <w:b w:val="0"/>
          <w:bCs w:val="0"/>
          <w:i/>
          <w:iCs/>
        </w:rPr>
        <w:t>25</w:t>
      </w:r>
      <w:r w:rsidR="00330030">
        <w:rPr>
          <w:b w:val="0"/>
          <w:bCs w:val="0"/>
          <w:i/>
          <w:iCs/>
        </w:rPr>
        <w:t>,</w:t>
      </w:r>
      <w:r w:rsidR="00C76147" w:rsidRPr="00C76147">
        <w:rPr>
          <w:b w:val="0"/>
          <w:bCs w:val="0"/>
          <w:i/>
          <w:iCs/>
        </w:rPr>
        <w:t>252</w:t>
      </w:r>
      <w:r w:rsidRPr="00746C0C">
        <w:rPr>
          <w:rFonts w:hint="cs"/>
          <w:b w:val="0"/>
          <w:bCs w:val="0"/>
          <w:i/>
          <w:iCs/>
          <w:cs/>
        </w:rPr>
        <w:t xml:space="preserve"> ล้านบาท</w:t>
      </w:r>
      <w:r w:rsidRPr="00766C70">
        <w:rPr>
          <w:rFonts w:hint="cs"/>
          <w:b w:val="0"/>
          <w:bCs w:val="0"/>
          <w:i/>
          <w:iCs/>
          <w:cs/>
        </w:rPr>
        <w:t>)</w:t>
      </w:r>
      <w:r w:rsidR="00370E30" w:rsidRPr="00766C70">
        <w:rPr>
          <w:rFonts w:hint="cs"/>
          <w:b w:val="0"/>
          <w:bCs w:val="0"/>
          <w:i/>
          <w:iCs/>
          <w:cs/>
        </w:rPr>
        <w:t xml:space="preserve"> </w:t>
      </w:r>
    </w:p>
    <w:p w14:paraId="55B8BFFC" w14:textId="77777777" w:rsidR="00C73C1F" w:rsidRPr="00B475F5" w:rsidRDefault="00C73C1F" w:rsidP="008F5CB7">
      <w:pPr>
        <w:pStyle w:val="Bo-Blankline"/>
        <w:rPr>
          <w:lang w:val="en-US"/>
        </w:rPr>
      </w:pPr>
    </w:p>
    <w:p w14:paraId="2BA9FD51" w14:textId="302FAC6A" w:rsidR="00E124B0" w:rsidRPr="00E663CA" w:rsidRDefault="00276D5A" w:rsidP="00026E6A">
      <w:pPr>
        <w:pStyle w:val="Caption"/>
        <w:ind w:hanging="900"/>
      </w:pPr>
      <w:r w:rsidRPr="00276D5A">
        <w:rPr>
          <w:cs/>
        </w:rPr>
        <w:t>ที่ดิน อาคารและอุปกรณ์</w:t>
      </w:r>
    </w:p>
    <w:p w14:paraId="3367CCF1" w14:textId="77777777" w:rsidR="0079437D" w:rsidRPr="008F5CB7" w:rsidRDefault="0079437D" w:rsidP="008F5CB7">
      <w:pPr>
        <w:pStyle w:val="Bo-Blankline"/>
      </w:pPr>
    </w:p>
    <w:p w14:paraId="302DFC17" w14:textId="3D566859" w:rsidR="0056380F" w:rsidRDefault="0056380F" w:rsidP="0056380F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6380F">
        <w:rPr>
          <w:rFonts w:ascii="Angsana New" w:hAnsi="Angsana New"/>
          <w:sz w:val="30"/>
          <w:szCs w:val="30"/>
          <w:cs/>
        </w:rPr>
        <w:t>การซื้อ</w:t>
      </w:r>
      <w:r w:rsidRPr="0056380F">
        <w:rPr>
          <w:rFonts w:ascii="Angsana New" w:hAnsi="Angsana New" w:hint="cs"/>
          <w:sz w:val="30"/>
          <w:szCs w:val="30"/>
          <w:cs/>
        </w:rPr>
        <w:t>และจำหน่ายที่ดิน</w:t>
      </w:r>
      <w:r w:rsidRPr="0056380F">
        <w:rPr>
          <w:rFonts w:ascii="Angsana New" w:hAnsi="Angsana New"/>
          <w:sz w:val="30"/>
          <w:szCs w:val="30"/>
        </w:rPr>
        <w:t xml:space="preserve"> </w:t>
      </w:r>
      <w:r w:rsidRPr="0056380F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</w:t>
      </w:r>
      <w:r w:rsidR="000F489F">
        <w:rPr>
          <w:rFonts w:ascii="Angsana New" w:hAnsi="Angsana New" w:hint="cs"/>
          <w:sz w:val="30"/>
          <w:szCs w:val="30"/>
          <w:cs/>
        </w:rPr>
        <w:t>สาม</w:t>
      </w:r>
      <w:r w:rsidRPr="0056380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="000F489F">
        <w:rPr>
          <w:rFonts w:ascii="Angsana New" w:hAnsi="Angsana New" w:hint="cs"/>
          <w:sz w:val="30"/>
          <w:szCs w:val="30"/>
          <w:cs/>
        </w:rPr>
        <w:t xml:space="preserve"> </w:t>
      </w:r>
      <w:r w:rsidR="000F489F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2564</w:t>
      </w:r>
      <w:r w:rsidR="000F489F">
        <w:rPr>
          <w:rFonts w:ascii="Angsana New" w:hAnsi="Angsana New"/>
          <w:sz w:val="30"/>
          <w:szCs w:val="30"/>
          <w:lang w:val="en-US"/>
        </w:rPr>
        <w:t xml:space="preserve"> </w:t>
      </w:r>
      <w:r w:rsidRPr="0056380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F2CBD38" w14:textId="77777777" w:rsidR="0056380F" w:rsidRPr="0056380F" w:rsidRDefault="0056380F" w:rsidP="00793A08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170"/>
        <w:gridCol w:w="236"/>
        <w:gridCol w:w="1204"/>
        <w:gridCol w:w="270"/>
        <w:gridCol w:w="1170"/>
        <w:gridCol w:w="270"/>
        <w:gridCol w:w="1080"/>
      </w:tblGrid>
      <w:tr w:rsidR="0056380F" w:rsidRPr="000F489F" w14:paraId="13711D33" w14:textId="77777777" w:rsidTr="0056380F">
        <w:tc>
          <w:tcPr>
            <w:tcW w:w="3780" w:type="dxa"/>
          </w:tcPr>
          <w:p w14:paraId="2263F665" w14:textId="77777777" w:rsidR="0056380F" w:rsidRPr="000F489F" w:rsidRDefault="0056380F" w:rsidP="0056380F">
            <w:pPr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6FF04DA4" w14:textId="77777777" w:rsidR="0056380F" w:rsidRPr="000F489F" w:rsidRDefault="00D67A34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0DF7B52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88AE49C" w14:textId="77777777" w:rsidR="0056380F" w:rsidRPr="000F489F" w:rsidRDefault="00D67A34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380F" w:rsidRPr="000F489F" w14:paraId="24A461E8" w14:textId="77777777" w:rsidTr="0056380F">
        <w:tc>
          <w:tcPr>
            <w:tcW w:w="3780" w:type="dxa"/>
          </w:tcPr>
          <w:p w14:paraId="7579EFE9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5BB4C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1F43FA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697FA0D7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604A3BD5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AE65184" w14:textId="77777777" w:rsidR="0056380F" w:rsidRPr="000F489F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0D20774" w14:textId="77777777" w:rsidR="0056380F" w:rsidRPr="000F489F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บัญชีสุทธิ</w:t>
            </w:r>
          </w:p>
        </w:tc>
        <w:tc>
          <w:tcPr>
            <w:tcW w:w="270" w:type="dxa"/>
          </w:tcPr>
          <w:p w14:paraId="6474A017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E7FF9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F069B2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</w:t>
            </w:r>
          </w:p>
          <w:p w14:paraId="1D139D45" w14:textId="77777777" w:rsidR="0056380F" w:rsidRPr="000F489F" w:rsidRDefault="0056380F" w:rsidP="0056380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4851E1C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0DAEF" w14:textId="77777777" w:rsidR="0056380F" w:rsidRPr="000F489F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A3BD698" w14:textId="77777777" w:rsidR="0056380F" w:rsidRPr="000F489F" w:rsidRDefault="0056380F" w:rsidP="0056380F">
            <w:pPr>
              <w:spacing w:line="240" w:lineRule="atLeast"/>
              <w:ind w:left="-119" w:right="-12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บัญชีสุทธิ</w:t>
            </w:r>
          </w:p>
        </w:tc>
      </w:tr>
      <w:tr w:rsidR="0056380F" w:rsidRPr="000F489F" w14:paraId="0257B69A" w14:textId="77777777" w:rsidTr="0056380F">
        <w:tc>
          <w:tcPr>
            <w:tcW w:w="3780" w:type="dxa"/>
          </w:tcPr>
          <w:p w14:paraId="514CCF35" w14:textId="77777777" w:rsidR="0056380F" w:rsidRPr="000F489F" w:rsidRDefault="0056380F" w:rsidP="005638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AB5FA80" w14:textId="77777777" w:rsidR="0056380F" w:rsidRPr="000F489F" w:rsidRDefault="0056380F" w:rsidP="0056380F">
            <w:pPr>
              <w:spacing w:line="240" w:lineRule="atLeast"/>
              <w:ind w:left="-119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F48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F489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B1A53" w:rsidRPr="000F489F" w14:paraId="34713F04" w14:textId="77777777" w:rsidTr="00737F63">
        <w:tc>
          <w:tcPr>
            <w:tcW w:w="3780" w:type="dxa"/>
          </w:tcPr>
          <w:p w14:paraId="4FC3A1E8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อาคารและส่วนประกอบ</w:t>
            </w:r>
          </w:p>
        </w:tc>
        <w:tc>
          <w:tcPr>
            <w:tcW w:w="1170" w:type="dxa"/>
            <w:shd w:val="clear" w:color="auto" w:fill="auto"/>
          </w:tcPr>
          <w:p w14:paraId="1F271C52" w14:textId="5E74D906" w:rsidR="005B1A53" w:rsidRPr="000F489F" w:rsidRDefault="00CD7884" w:rsidP="00737F63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  <w:tc>
          <w:tcPr>
            <w:tcW w:w="236" w:type="dxa"/>
            <w:shd w:val="clear" w:color="auto" w:fill="auto"/>
          </w:tcPr>
          <w:p w14:paraId="3A7643DD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6165976" w14:textId="79CE1471" w:rsidR="005B1A53" w:rsidRPr="000F489F" w:rsidRDefault="00CD7884" w:rsidP="00737F6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70" w:type="dxa"/>
            <w:shd w:val="clear" w:color="auto" w:fill="auto"/>
          </w:tcPr>
          <w:p w14:paraId="0272FE74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9861EA" w14:textId="3AFA4073" w:rsidR="005B1A53" w:rsidRPr="000F489F" w:rsidRDefault="001311CB" w:rsidP="004421F4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F10336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14F7BE" w14:textId="15C1F7D0" w:rsidR="005B1A53" w:rsidRPr="000F489F" w:rsidRDefault="001311CB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B1A53" w:rsidRPr="000F489F" w14:paraId="0E8EAF91" w14:textId="77777777" w:rsidTr="00737F63">
        <w:tc>
          <w:tcPr>
            <w:tcW w:w="3780" w:type="dxa"/>
          </w:tcPr>
          <w:p w14:paraId="778B5431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170" w:type="dxa"/>
            <w:shd w:val="clear" w:color="auto" w:fill="auto"/>
          </w:tcPr>
          <w:p w14:paraId="3729D08A" w14:textId="2F957386" w:rsidR="005B1A53" w:rsidRPr="000F489F" w:rsidRDefault="00CD7884" w:rsidP="00737F63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95,204</w:t>
            </w:r>
          </w:p>
        </w:tc>
        <w:tc>
          <w:tcPr>
            <w:tcW w:w="236" w:type="dxa"/>
            <w:shd w:val="clear" w:color="auto" w:fill="auto"/>
          </w:tcPr>
          <w:p w14:paraId="5A3217F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ECE7D21" w14:textId="68AF8A78" w:rsidR="005B1A53" w:rsidRPr="000F489F" w:rsidRDefault="00CD7884" w:rsidP="009A1FE6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1,010</w:t>
            </w:r>
          </w:p>
        </w:tc>
        <w:tc>
          <w:tcPr>
            <w:tcW w:w="270" w:type="dxa"/>
            <w:shd w:val="clear" w:color="auto" w:fill="auto"/>
          </w:tcPr>
          <w:p w14:paraId="62A33460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1D3B77" w14:textId="2D874549" w:rsidR="005B1A53" w:rsidRPr="000F489F" w:rsidRDefault="001311CB" w:rsidP="00F75B5B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7F0FFC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950287" w14:textId="179D2942" w:rsidR="005B1A53" w:rsidRPr="000F489F" w:rsidRDefault="00C76147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5B1A53" w:rsidRPr="000F489F" w14:paraId="69299179" w14:textId="77777777" w:rsidTr="00737F63">
        <w:tc>
          <w:tcPr>
            <w:tcW w:w="3780" w:type="dxa"/>
          </w:tcPr>
          <w:p w14:paraId="12F1FBD6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เครื่องมือ เครื่องใช้และอุปกรณ์โรงงาน </w:t>
            </w:r>
          </w:p>
        </w:tc>
        <w:tc>
          <w:tcPr>
            <w:tcW w:w="1170" w:type="dxa"/>
            <w:shd w:val="clear" w:color="auto" w:fill="auto"/>
          </w:tcPr>
          <w:p w14:paraId="6856F005" w14:textId="0E94FC51" w:rsidR="005B1A53" w:rsidRPr="000F489F" w:rsidRDefault="00CD7884" w:rsidP="00737F63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38,685</w:t>
            </w:r>
          </w:p>
        </w:tc>
        <w:tc>
          <w:tcPr>
            <w:tcW w:w="236" w:type="dxa"/>
            <w:shd w:val="clear" w:color="auto" w:fill="auto"/>
          </w:tcPr>
          <w:p w14:paraId="6A42E141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2C87AF8" w14:textId="4A030ABA" w:rsidR="005B1A53" w:rsidRPr="000F489F" w:rsidRDefault="00CD7884" w:rsidP="005B1A5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022355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651BC1" w14:textId="499E968B" w:rsidR="005B1A53" w:rsidRPr="000F489F" w:rsidRDefault="00C76147" w:rsidP="00737F63">
            <w:pPr>
              <w:tabs>
                <w:tab w:val="decimal" w:pos="918"/>
              </w:tabs>
              <w:spacing w:line="240" w:lineRule="atLeast"/>
              <w:ind w:left="-119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1311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</w:p>
        </w:tc>
        <w:tc>
          <w:tcPr>
            <w:tcW w:w="270" w:type="dxa"/>
            <w:shd w:val="clear" w:color="auto" w:fill="auto"/>
          </w:tcPr>
          <w:p w14:paraId="30E68A17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4C6774" w14:textId="490DE318" w:rsidR="005B1A53" w:rsidRPr="000F489F" w:rsidRDefault="00C76147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5B1A53" w:rsidRPr="000F489F" w14:paraId="44446F62" w14:textId="77777777" w:rsidTr="00737F63">
        <w:tc>
          <w:tcPr>
            <w:tcW w:w="3780" w:type="dxa"/>
          </w:tcPr>
          <w:p w14:paraId="7ABEC1F8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70" w:type="dxa"/>
            <w:shd w:val="clear" w:color="auto" w:fill="auto"/>
          </w:tcPr>
          <w:p w14:paraId="03244055" w14:textId="471A4741" w:rsidR="005B1A53" w:rsidRPr="000F489F" w:rsidRDefault="00CD7884" w:rsidP="00737F63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3,816</w:t>
            </w:r>
          </w:p>
        </w:tc>
        <w:tc>
          <w:tcPr>
            <w:tcW w:w="236" w:type="dxa"/>
            <w:shd w:val="clear" w:color="auto" w:fill="auto"/>
          </w:tcPr>
          <w:p w14:paraId="20C4AC76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418EB75" w14:textId="71BF6C6A" w:rsidR="005B1A53" w:rsidRPr="000F489F" w:rsidRDefault="00CD7884" w:rsidP="00B45961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0DC803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BEF322" w14:textId="4A2410E8" w:rsidR="005B1A53" w:rsidRPr="000F489F" w:rsidRDefault="00C76147" w:rsidP="00737F63">
            <w:pPr>
              <w:tabs>
                <w:tab w:val="decimal" w:pos="918"/>
              </w:tabs>
              <w:spacing w:line="240" w:lineRule="atLeast"/>
              <w:ind w:left="-119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311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038</w:t>
            </w:r>
          </w:p>
        </w:tc>
        <w:tc>
          <w:tcPr>
            <w:tcW w:w="270" w:type="dxa"/>
            <w:shd w:val="clear" w:color="auto" w:fill="auto"/>
          </w:tcPr>
          <w:p w14:paraId="2A82233D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8EA45D" w14:textId="5A656273" w:rsidR="005B1A53" w:rsidRPr="000F489F" w:rsidRDefault="001311CB" w:rsidP="001311CB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53" w:rsidRPr="000F489F" w14:paraId="73D99B74" w14:textId="77777777" w:rsidTr="00737F63">
        <w:tc>
          <w:tcPr>
            <w:tcW w:w="3780" w:type="dxa"/>
          </w:tcPr>
          <w:p w14:paraId="1071D626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7A313795" w14:textId="1D186ECA" w:rsidR="005B1A53" w:rsidRPr="000F489F" w:rsidRDefault="00CD7884" w:rsidP="00737F63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236" w:type="dxa"/>
            <w:shd w:val="clear" w:color="auto" w:fill="auto"/>
          </w:tcPr>
          <w:p w14:paraId="4D2E4FC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4B780DB" w14:textId="57AF1F75" w:rsidR="005B1A53" w:rsidRPr="000F489F" w:rsidRDefault="00CD7884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D6F2D5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2E7B5E" w14:textId="410D00B1" w:rsidR="005B1A53" w:rsidRPr="000F489F" w:rsidRDefault="00C76147" w:rsidP="00737F63">
            <w:pPr>
              <w:tabs>
                <w:tab w:val="decimal" w:pos="918"/>
              </w:tabs>
              <w:spacing w:line="240" w:lineRule="atLeast"/>
              <w:ind w:left="-119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</w:p>
        </w:tc>
        <w:tc>
          <w:tcPr>
            <w:tcW w:w="270" w:type="dxa"/>
            <w:shd w:val="clear" w:color="auto" w:fill="auto"/>
          </w:tcPr>
          <w:p w14:paraId="7D3FA281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4A3B82" w14:textId="7E7EB2E9" w:rsidR="005B1A53" w:rsidRPr="000F489F" w:rsidRDefault="001311CB" w:rsidP="004421F4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53" w:rsidRPr="000F489F" w14:paraId="615E4FBC" w14:textId="77777777" w:rsidTr="00737F63">
        <w:tc>
          <w:tcPr>
            <w:tcW w:w="3780" w:type="dxa"/>
          </w:tcPr>
          <w:p w14:paraId="7E2D97F0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อะไหล่ที่สำคัญ</w:t>
            </w:r>
          </w:p>
        </w:tc>
        <w:tc>
          <w:tcPr>
            <w:tcW w:w="1170" w:type="dxa"/>
            <w:shd w:val="clear" w:color="auto" w:fill="auto"/>
          </w:tcPr>
          <w:p w14:paraId="362ADA7C" w14:textId="77B1FC06" w:rsidR="005B1A53" w:rsidRPr="000F489F" w:rsidRDefault="00CD7884" w:rsidP="00737F63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1,419</w:t>
            </w:r>
          </w:p>
        </w:tc>
        <w:tc>
          <w:tcPr>
            <w:tcW w:w="236" w:type="dxa"/>
            <w:shd w:val="clear" w:color="auto" w:fill="auto"/>
          </w:tcPr>
          <w:p w14:paraId="250C8A1C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1B1D73" w14:textId="7456BC91" w:rsidR="005B1A53" w:rsidRPr="000F489F" w:rsidRDefault="00CD7884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45B75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977A78" w14:textId="6EA5D590" w:rsidR="005B1A53" w:rsidRPr="000F489F" w:rsidRDefault="001311CB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421CB7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54917D" w14:textId="5DA28C61" w:rsidR="005B1A53" w:rsidRPr="000F489F" w:rsidRDefault="001311CB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53" w:rsidRPr="000F489F" w14:paraId="1797AE13" w14:textId="77777777" w:rsidTr="00737F63">
        <w:tc>
          <w:tcPr>
            <w:tcW w:w="3780" w:type="dxa"/>
          </w:tcPr>
          <w:p w14:paraId="3659791E" w14:textId="77777777" w:rsidR="005B1A53" w:rsidRPr="000F489F" w:rsidRDefault="005B1A53" w:rsidP="005B1A5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489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883982" w14:textId="28D4BC69" w:rsidR="005B1A53" w:rsidRPr="000F489F" w:rsidRDefault="00CD7884" w:rsidP="00737F63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1,481,583</w:t>
            </w:r>
          </w:p>
        </w:tc>
        <w:tc>
          <w:tcPr>
            <w:tcW w:w="236" w:type="dxa"/>
            <w:shd w:val="clear" w:color="auto" w:fill="auto"/>
          </w:tcPr>
          <w:p w14:paraId="02130041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DFD70CA" w14:textId="3E8D0A8D" w:rsidR="005B1A53" w:rsidRPr="000F489F" w:rsidRDefault="00CD7884" w:rsidP="00603EFF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CD18B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5FC260" w14:textId="19DDA5FA" w:rsidR="005B1A53" w:rsidRPr="000F489F" w:rsidRDefault="00C76147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  <w:r w:rsidR="001311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270" w:type="dxa"/>
            <w:shd w:val="clear" w:color="auto" w:fill="auto"/>
          </w:tcPr>
          <w:p w14:paraId="7CB0A088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0B826F" w14:textId="0037A25A" w:rsidR="005B1A53" w:rsidRPr="000F489F" w:rsidRDefault="001311CB" w:rsidP="005B1A53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53" w:rsidRPr="000F489F" w14:paraId="7A8D53FC" w14:textId="77777777" w:rsidTr="00737F63">
        <w:trPr>
          <w:trHeight w:val="352"/>
        </w:trPr>
        <w:tc>
          <w:tcPr>
            <w:tcW w:w="3780" w:type="dxa"/>
          </w:tcPr>
          <w:p w14:paraId="30FDC8E6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8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0E9A9" w14:textId="6BBA8ED6" w:rsidR="005B1A53" w:rsidRPr="000F489F" w:rsidRDefault="00CD7884" w:rsidP="00737F63">
            <w:pPr>
              <w:tabs>
                <w:tab w:val="decimal" w:pos="9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1,621,249</w:t>
            </w:r>
          </w:p>
        </w:tc>
        <w:tc>
          <w:tcPr>
            <w:tcW w:w="236" w:type="dxa"/>
            <w:shd w:val="clear" w:color="auto" w:fill="auto"/>
          </w:tcPr>
          <w:p w14:paraId="0AE0C486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01122" w14:textId="00795DBA" w:rsidR="005B1A53" w:rsidRPr="000F489F" w:rsidRDefault="00CD7884" w:rsidP="005B1A53">
            <w:pPr>
              <w:tabs>
                <w:tab w:val="decimal" w:pos="98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1,896</w:t>
            </w:r>
          </w:p>
        </w:tc>
        <w:tc>
          <w:tcPr>
            <w:tcW w:w="270" w:type="dxa"/>
            <w:shd w:val="clear" w:color="auto" w:fill="auto"/>
          </w:tcPr>
          <w:p w14:paraId="0DFE37FF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6E1D0" w14:textId="53B30445" w:rsidR="005B1A53" w:rsidRPr="000F489F" w:rsidRDefault="00C76147" w:rsidP="005B1A53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662</w:t>
            </w:r>
            <w:r w:rsidR="001311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3F01E0E6" w14:textId="77777777" w:rsidR="005B1A53" w:rsidRPr="000F489F" w:rsidRDefault="005B1A53" w:rsidP="005B1A5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DA69B" w14:textId="68830FE9" w:rsidR="005B1A53" w:rsidRPr="000F489F" w:rsidRDefault="00C76147" w:rsidP="005B1A53">
            <w:pPr>
              <w:tabs>
                <w:tab w:val="decimal" w:pos="85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</w:t>
            </w:r>
          </w:p>
        </w:tc>
      </w:tr>
    </w:tbl>
    <w:p w14:paraId="1ADBD5EC" w14:textId="77777777" w:rsidR="0056380F" w:rsidRPr="00F74300" w:rsidRDefault="0056380F" w:rsidP="0056380F">
      <w:pPr>
        <w:rPr>
          <w:rFonts w:ascii="Angsana New" w:hAnsi="Angsana New"/>
          <w:sz w:val="20"/>
          <w:szCs w:val="20"/>
          <w:lang w:val="en-US"/>
        </w:rPr>
      </w:pPr>
    </w:p>
    <w:p w14:paraId="7EAA7D72" w14:textId="77777777" w:rsidR="0056380F" w:rsidRDefault="0056380F" w:rsidP="0056380F">
      <w:pPr>
        <w:spacing w:line="240" w:lineRule="auto"/>
        <w:rPr>
          <w:rFonts w:ascii="Angsana New" w:hAnsi="Angsana New"/>
          <w:sz w:val="2"/>
          <w:szCs w:val="2"/>
          <w:lang w:val="en-US"/>
        </w:rPr>
      </w:pPr>
    </w:p>
    <w:p w14:paraId="6D9B7FE3" w14:textId="77777777" w:rsidR="00734A1F" w:rsidRDefault="00734A1F">
      <w:pPr>
        <w:spacing w:line="240" w:lineRule="auto"/>
        <w:rPr>
          <w:rFonts w:asciiTheme="majorBidi" w:hAnsiTheme="majorBidi" w:cstheme="majorBidi"/>
          <w:sz w:val="30"/>
          <w:szCs w:val="30"/>
          <w:highlight w:val="cyan"/>
          <w:cs/>
        </w:rPr>
      </w:pPr>
      <w:r>
        <w:rPr>
          <w:rFonts w:asciiTheme="majorBidi" w:hAnsiTheme="majorBidi" w:cstheme="majorBidi"/>
          <w:sz w:val="30"/>
          <w:szCs w:val="30"/>
          <w:highlight w:val="cyan"/>
          <w:cs/>
        </w:rPr>
        <w:br w:type="page"/>
      </w:r>
    </w:p>
    <w:p w14:paraId="3E21BB77" w14:textId="77777777" w:rsidR="002B5A0A" w:rsidRPr="006E3A13" w:rsidRDefault="002B5A0A" w:rsidP="002B5A0A">
      <w:pPr>
        <w:pStyle w:val="Bo-C1Content"/>
        <w:rPr>
          <w:b/>
          <w:bCs/>
          <w:i/>
          <w:iCs/>
          <w:lang w:val="en-US"/>
        </w:rPr>
      </w:pPr>
      <w:r w:rsidRPr="006E3A13">
        <w:rPr>
          <w:rFonts w:hint="cs"/>
          <w:b/>
          <w:bCs/>
          <w:i/>
          <w:iCs/>
          <w:cs/>
          <w:lang w:val="en-US"/>
        </w:rPr>
        <w:lastRenderedPageBreak/>
        <w:t>การค้ำประกัน</w:t>
      </w:r>
    </w:p>
    <w:p w14:paraId="2F219441" w14:textId="77777777" w:rsidR="002B5A0A" w:rsidRPr="004B46B8" w:rsidRDefault="002B5A0A" w:rsidP="00E46A34">
      <w:pPr>
        <w:pStyle w:val="Bo-Blankline"/>
      </w:pPr>
    </w:p>
    <w:p w14:paraId="36415B27" w14:textId="6EB114A0" w:rsidR="002B5A0A" w:rsidRPr="006E3A13" w:rsidRDefault="002B5A0A" w:rsidP="00D714FC">
      <w:pPr>
        <w:pStyle w:val="Bo-C1Content"/>
        <w:rPr>
          <w:spacing w:val="6"/>
          <w:lang w:val="en-US"/>
        </w:rPr>
      </w:pPr>
      <w:r w:rsidRPr="006E3A13">
        <w:rPr>
          <w:rFonts w:hint="cs"/>
          <w:cs/>
          <w:lang w:val="en-US"/>
        </w:rPr>
        <w:t xml:space="preserve">ณ วันที่ </w:t>
      </w:r>
      <w:r w:rsidR="00C76147" w:rsidRPr="00C76147">
        <w:rPr>
          <w:lang w:val="en-US"/>
        </w:rPr>
        <w:t>31</w:t>
      </w:r>
      <w:r w:rsidR="000F489F" w:rsidRPr="006E3A13">
        <w:rPr>
          <w:rFonts w:hint="cs"/>
          <w:lang w:val="en-US"/>
        </w:rPr>
        <w:t xml:space="preserve"> </w:t>
      </w:r>
      <w:r w:rsidR="000F489F" w:rsidRPr="006E3A13">
        <w:rPr>
          <w:rFonts w:hint="cs"/>
          <w:cs/>
          <w:lang w:val="en-US"/>
        </w:rPr>
        <w:t>มีนาคม</w:t>
      </w:r>
      <w:r w:rsidR="00E851DF" w:rsidRPr="006E3A13">
        <w:rPr>
          <w:rFonts w:hint="cs"/>
          <w:lang w:val="en-US"/>
        </w:rPr>
        <w:t xml:space="preserve"> </w:t>
      </w:r>
      <w:r w:rsidR="00C76147" w:rsidRPr="00C76147">
        <w:rPr>
          <w:lang w:val="en-US"/>
        </w:rPr>
        <w:t>2564</w:t>
      </w:r>
      <w:r w:rsidRPr="006E3A13">
        <w:rPr>
          <w:rFonts w:hint="cs"/>
          <w:lang w:val="en-US"/>
        </w:rPr>
        <w:t xml:space="preserve"> </w:t>
      </w:r>
      <w:r w:rsidRPr="006E3A13">
        <w:rPr>
          <w:rFonts w:hint="cs"/>
          <w:cs/>
          <w:lang w:val="en-US"/>
        </w:rPr>
        <w:t>ที่ดิน อาคาร เครื่องจักรและอุปกรณ์ของบริษัท</w:t>
      </w:r>
      <w:r w:rsidR="00CA7D2A" w:rsidRPr="006E3A13">
        <w:rPr>
          <w:rFonts w:hint="cs"/>
          <w:cs/>
          <w:lang w:val="en-US"/>
        </w:rPr>
        <w:t>มี</w:t>
      </w:r>
      <w:r w:rsidRPr="006E3A13">
        <w:rPr>
          <w:rFonts w:hint="cs"/>
          <w:cs/>
          <w:lang w:val="en-US"/>
        </w:rPr>
        <w:t>มูลค่า</w:t>
      </w:r>
      <w:r w:rsidR="00D714FC" w:rsidRPr="006E3A13">
        <w:rPr>
          <w:rFonts w:hint="cs"/>
          <w:cs/>
          <w:lang w:val="en-US"/>
        </w:rPr>
        <w:t>สุทธิ</w:t>
      </w:r>
      <w:r w:rsidRPr="006E3A13">
        <w:rPr>
          <w:rFonts w:hint="cs"/>
          <w:cs/>
          <w:lang w:val="en-US"/>
        </w:rPr>
        <w:t>ตามบัญชีจำนวน</w:t>
      </w:r>
      <w:r w:rsidR="00D714FC" w:rsidRPr="006E3A13">
        <w:rPr>
          <w:rFonts w:hint="cs"/>
          <w:cs/>
          <w:lang w:val="en-US"/>
        </w:rPr>
        <w:br/>
      </w:r>
      <w:r w:rsidR="00C76147" w:rsidRPr="00C76147">
        <w:rPr>
          <w:lang w:val="en-US"/>
        </w:rPr>
        <w:t>5</w:t>
      </w:r>
      <w:r w:rsidR="001B1C88">
        <w:rPr>
          <w:lang w:val="en-US"/>
        </w:rPr>
        <w:t>,</w:t>
      </w:r>
      <w:r w:rsidR="00C76147" w:rsidRPr="00C76147">
        <w:rPr>
          <w:lang w:val="en-US"/>
        </w:rPr>
        <w:t>330</w:t>
      </w:r>
      <w:r w:rsidRPr="006E3A13">
        <w:rPr>
          <w:rFonts w:hint="cs"/>
          <w:lang w:val="en-US"/>
        </w:rPr>
        <w:t xml:space="preserve"> </w:t>
      </w:r>
      <w:r w:rsidRPr="006E3A13">
        <w:rPr>
          <w:rFonts w:hint="cs"/>
          <w:cs/>
          <w:lang w:val="en-US"/>
        </w:rPr>
        <w:t>ล้านบาท</w:t>
      </w:r>
      <w:r w:rsidRPr="006E3A13">
        <w:rPr>
          <w:rFonts w:hint="cs"/>
          <w:spacing w:val="6"/>
          <w:lang w:val="en-US"/>
        </w:rPr>
        <w:t xml:space="preserve"> </w:t>
      </w:r>
      <w:r w:rsidRPr="006E3A13">
        <w:rPr>
          <w:rFonts w:hint="cs"/>
          <w:i/>
          <w:iCs/>
          <w:cs/>
          <w:lang w:val="en-US"/>
        </w:rPr>
        <w:t>(</w:t>
      </w:r>
      <w:r w:rsidR="00C76147" w:rsidRPr="00C76147">
        <w:rPr>
          <w:rFonts w:hint="cs"/>
          <w:i/>
          <w:iCs/>
          <w:lang w:val="en-US"/>
        </w:rPr>
        <w:t>31</w:t>
      </w:r>
      <w:r w:rsidRPr="006E3A13">
        <w:rPr>
          <w:rFonts w:hint="cs"/>
          <w:i/>
          <w:iCs/>
          <w:lang w:val="en-US"/>
        </w:rPr>
        <w:t xml:space="preserve"> </w:t>
      </w:r>
      <w:r w:rsidRPr="006E3A13">
        <w:rPr>
          <w:rFonts w:hint="cs"/>
          <w:i/>
          <w:iCs/>
          <w:cs/>
          <w:lang w:val="en-US"/>
        </w:rPr>
        <w:t xml:space="preserve">ธันวาคม </w:t>
      </w:r>
      <w:r w:rsidR="00C76147" w:rsidRPr="00C76147">
        <w:rPr>
          <w:rFonts w:hint="cs"/>
          <w:i/>
          <w:iCs/>
          <w:lang w:val="en-US"/>
        </w:rPr>
        <w:t>256</w:t>
      </w:r>
      <w:r w:rsidR="00C76147" w:rsidRPr="00C76147">
        <w:rPr>
          <w:i/>
          <w:iCs/>
          <w:lang w:val="en-US"/>
        </w:rPr>
        <w:t>3</w:t>
      </w:r>
      <w:r w:rsidRPr="00746C0C">
        <w:rPr>
          <w:rFonts w:hint="cs"/>
          <w:i/>
          <w:iCs/>
          <w:lang w:val="en-US"/>
        </w:rPr>
        <w:t xml:space="preserve">: </w:t>
      </w:r>
      <w:r w:rsidR="00C76147" w:rsidRPr="00C76147">
        <w:rPr>
          <w:i/>
          <w:iCs/>
          <w:lang w:val="en-US"/>
        </w:rPr>
        <w:t>5</w:t>
      </w:r>
      <w:r w:rsidR="00330030">
        <w:rPr>
          <w:i/>
          <w:iCs/>
          <w:lang w:val="en-US"/>
        </w:rPr>
        <w:t>,</w:t>
      </w:r>
      <w:r w:rsidR="00C76147" w:rsidRPr="00C76147">
        <w:rPr>
          <w:i/>
          <w:iCs/>
          <w:lang w:val="en-US"/>
        </w:rPr>
        <w:t>363</w:t>
      </w:r>
      <w:r w:rsidRPr="00746C0C">
        <w:rPr>
          <w:rFonts w:hint="cs"/>
          <w:i/>
          <w:iCs/>
          <w:lang w:val="en-US"/>
        </w:rPr>
        <w:t xml:space="preserve"> </w:t>
      </w:r>
      <w:r w:rsidRPr="00746C0C">
        <w:rPr>
          <w:rFonts w:hint="cs"/>
          <w:i/>
          <w:iCs/>
          <w:cs/>
          <w:lang w:val="en-US"/>
        </w:rPr>
        <w:t>ล้านบาท</w:t>
      </w:r>
      <w:r w:rsidRPr="006E3A13">
        <w:rPr>
          <w:rFonts w:hint="cs"/>
          <w:i/>
          <w:iCs/>
          <w:cs/>
          <w:lang w:val="en-US"/>
        </w:rPr>
        <w:t>)</w:t>
      </w:r>
      <w:r w:rsidRPr="006E3A13">
        <w:rPr>
          <w:rFonts w:hint="cs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0452C355" w14:textId="77777777" w:rsidR="003F38F6" w:rsidRPr="004B46B8" w:rsidRDefault="003F38F6" w:rsidP="006D4E8A">
      <w:pPr>
        <w:pStyle w:val="Bo-Blankline"/>
      </w:pPr>
    </w:p>
    <w:p w14:paraId="12968941" w14:textId="77777777" w:rsidR="00257FD2" w:rsidRPr="00257FD2" w:rsidRDefault="00257FD2" w:rsidP="00257FD2">
      <w:pPr>
        <w:pStyle w:val="Bo-Blankline"/>
        <w:rPr>
          <w:b/>
          <w:bCs/>
          <w:i/>
          <w:iCs/>
          <w:sz w:val="30"/>
          <w:szCs w:val="30"/>
        </w:rPr>
      </w:pPr>
      <w:r w:rsidRPr="00257FD2">
        <w:rPr>
          <w:b/>
          <w:bCs/>
          <w:i/>
          <w:iCs/>
          <w:sz w:val="30"/>
          <w:szCs w:val="30"/>
          <w:cs/>
        </w:rPr>
        <w:t>สินทรัพย์เพื่อการสำรวจปิโตรเลียม</w:t>
      </w:r>
    </w:p>
    <w:p w14:paraId="341C4DC4" w14:textId="77777777" w:rsidR="00257FD2" w:rsidRPr="00257FD2" w:rsidRDefault="00257FD2" w:rsidP="00257FD2">
      <w:pPr>
        <w:pStyle w:val="Bo-Blankline"/>
        <w:rPr>
          <w:lang w:val="en-US"/>
        </w:rPr>
      </w:pPr>
    </w:p>
    <w:p w14:paraId="1245C3C6" w14:textId="25EB2E70" w:rsidR="00AD47B8" w:rsidRPr="00257FD2" w:rsidRDefault="00257FD2" w:rsidP="004E6E90">
      <w:pPr>
        <w:pStyle w:val="Bo-Blankline"/>
        <w:jc w:val="thaiDistribute"/>
        <w:rPr>
          <w:spacing w:val="8"/>
          <w:sz w:val="30"/>
          <w:szCs w:val="30"/>
        </w:rPr>
      </w:pPr>
      <w:r w:rsidRPr="00257FD2">
        <w:rPr>
          <w:spacing w:val="8"/>
          <w:sz w:val="30"/>
          <w:szCs w:val="30"/>
          <w:cs/>
        </w:rPr>
        <w:t xml:space="preserve">สำหรับสินทรัพย์เพื่อการสำรวจปิโตรเลียมมูลค่าสุทธิทางบัญชี ณ วันที่ </w:t>
      </w:r>
      <w:r w:rsidR="00C76147" w:rsidRPr="00C76147">
        <w:rPr>
          <w:spacing w:val="8"/>
          <w:sz w:val="30"/>
          <w:szCs w:val="30"/>
          <w:lang w:val="en-US"/>
        </w:rPr>
        <w:t>31</w:t>
      </w:r>
      <w:r w:rsidRPr="00257FD2">
        <w:rPr>
          <w:spacing w:val="8"/>
          <w:sz w:val="30"/>
          <w:szCs w:val="30"/>
          <w:cs/>
        </w:rPr>
        <w:t xml:space="preserve"> ธันวาคม </w:t>
      </w:r>
      <w:r w:rsidR="00C76147" w:rsidRPr="00C76147">
        <w:rPr>
          <w:spacing w:val="8"/>
          <w:sz w:val="30"/>
          <w:szCs w:val="30"/>
          <w:lang w:val="en-US"/>
        </w:rPr>
        <w:t>2562</w:t>
      </w:r>
      <w:r w:rsidRPr="00257FD2">
        <w:rPr>
          <w:spacing w:val="8"/>
          <w:sz w:val="30"/>
          <w:szCs w:val="30"/>
          <w:cs/>
        </w:rPr>
        <w:t xml:space="preserve"> มีจำนวนเงินรวม </w:t>
      </w:r>
      <w:r w:rsidR="00C76147" w:rsidRPr="00C76147">
        <w:rPr>
          <w:spacing w:val="8"/>
          <w:sz w:val="30"/>
          <w:szCs w:val="30"/>
          <w:lang w:val="en-US"/>
        </w:rPr>
        <w:t>1</w:t>
      </w:r>
      <w:r w:rsidRPr="00257FD2">
        <w:rPr>
          <w:spacing w:val="8"/>
          <w:sz w:val="30"/>
          <w:szCs w:val="30"/>
        </w:rPr>
        <w:t>,</w:t>
      </w:r>
      <w:r w:rsidR="00C76147" w:rsidRPr="00C76147">
        <w:rPr>
          <w:spacing w:val="8"/>
          <w:sz w:val="30"/>
          <w:szCs w:val="30"/>
          <w:lang w:val="en-US"/>
        </w:rPr>
        <w:t>388</w:t>
      </w:r>
      <w:r w:rsidRPr="00257FD2">
        <w:rPr>
          <w:spacing w:val="8"/>
          <w:sz w:val="30"/>
          <w:szCs w:val="30"/>
          <w:cs/>
        </w:rPr>
        <w:t xml:space="preserve"> ล้านบาท ในเดือนมิถุนายน </w:t>
      </w:r>
      <w:r w:rsidR="00C76147" w:rsidRPr="00C76147">
        <w:rPr>
          <w:spacing w:val="8"/>
          <w:sz w:val="30"/>
          <w:szCs w:val="30"/>
          <w:lang w:val="en-US"/>
        </w:rPr>
        <w:t>2563</w:t>
      </w:r>
      <w:r w:rsidRPr="00257FD2">
        <w:rPr>
          <w:spacing w:val="8"/>
          <w:sz w:val="30"/>
          <w:szCs w:val="30"/>
          <w:cs/>
        </w:rPr>
        <w:t xml:space="preserve"> บริษัทย่อยแห่งหนึ่งได้ขอขยายเวลาสำรวจปิโตรเลียมช่วงที่สามต่อไปจนถึงเดือนมกราคม </w:t>
      </w:r>
      <w:r w:rsidR="00C76147" w:rsidRPr="00C76147">
        <w:rPr>
          <w:spacing w:val="8"/>
          <w:sz w:val="30"/>
          <w:szCs w:val="30"/>
          <w:lang w:val="en-US"/>
        </w:rPr>
        <w:t>2564</w:t>
      </w:r>
      <w:r w:rsidRPr="00257FD2">
        <w:rPr>
          <w:spacing w:val="8"/>
          <w:sz w:val="30"/>
          <w:szCs w:val="30"/>
          <w:cs/>
        </w:rPr>
        <w:t xml:space="preserve"> จากการศึกษาของบริษัทที่ปรึกษาและจากประเมินของบริษัทย่อยดังกล่าวพบว่ายังเป็นพื้นที่ที่มีศักยภาพทางปิโตรเลียม ถ้าทำการสำรวจเพิ่มเติมและขุดเจาะสำรวจปิโตรเลียมหลุมถัดไป โอกาสจะพบปิโตรเลียมก็จะมีมาก</w:t>
      </w:r>
    </w:p>
    <w:p w14:paraId="022BAD61" w14:textId="5603A83F" w:rsidR="00917460" w:rsidRDefault="00917460" w:rsidP="004E6E90">
      <w:pPr>
        <w:pStyle w:val="Bo-Blankline"/>
        <w:jc w:val="thaiDistribute"/>
        <w:rPr>
          <w:lang w:val="en-US"/>
        </w:rPr>
      </w:pPr>
    </w:p>
    <w:p w14:paraId="13EFED54" w14:textId="64338A22" w:rsidR="00257FD2" w:rsidRPr="00A13A62" w:rsidRDefault="004E6E90" w:rsidP="004E6E90">
      <w:pPr>
        <w:pStyle w:val="Bo-Blankline"/>
        <w:jc w:val="thaiDistribute"/>
        <w:rPr>
          <w:spacing w:val="10"/>
          <w:sz w:val="30"/>
          <w:szCs w:val="30"/>
          <w:lang w:val="en-US"/>
        </w:rPr>
      </w:pPr>
      <w:bookmarkStart w:id="0" w:name="_Hlk64481699"/>
      <w:r>
        <w:rPr>
          <w:rFonts w:hint="cs"/>
          <w:spacing w:val="8"/>
          <w:sz w:val="30"/>
          <w:szCs w:val="30"/>
          <w:cs/>
        </w:rPr>
        <w:t>ต่อมา</w:t>
      </w:r>
      <w:r w:rsidR="00257FD2" w:rsidRPr="003725D0">
        <w:rPr>
          <w:spacing w:val="8"/>
          <w:sz w:val="30"/>
          <w:szCs w:val="30"/>
          <w:cs/>
        </w:rPr>
        <w:t>บริษัทย่อยดังกล่าวได้ทำการประเมินผลการเจาะสำรวจปิโตรเลียม ซึ่งพบปริมาณสำรอง</w:t>
      </w:r>
      <w:r w:rsidR="00257FD2" w:rsidRPr="003725D0">
        <w:rPr>
          <w:rFonts w:hint="cs"/>
          <w:spacing w:val="8"/>
          <w:sz w:val="30"/>
          <w:szCs w:val="30"/>
          <w:cs/>
        </w:rPr>
        <w:t>แต่</w:t>
      </w:r>
      <w:r w:rsidR="00257FD2" w:rsidRPr="003725D0">
        <w:rPr>
          <w:spacing w:val="8"/>
          <w:sz w:val="30"/>
          <w:szCs w:val="30"/>
          <w:cs/>
        </w:rPr>
        <w:t>ไ</w:t>
      </w:r>
      <w:r w:rsidR="00257FD2" w:rsidRPr="003725D0">
        <w:rPr>
          <w:rFonts w:hint="cs"/>
          <w:spacing w:val="8"/>
          <w:sz w:val="30"/>
          <w:szCs w:val="30"/>
          <w:cs/>
        </w:rPr>
        <w:t>ม่</w:t>
      </w:r>
      <w:r w:rsidR="00257FD2" w:rsidRPr="003725D0">
        <w:rPr>
          <w:spacing w:val="8"/>
          <w:sz w:val="30"/>
          <w:szCs w:val="30"/>
          <w:cs/>
        </w:rPr>
        <w:t>เพียงพอใน</w:t>
      </w:r>
      <w:r w:rsidR="00257FD2">
        <w:rPr>
          <w:rFonts w:hint="cs"/>
          <w:spacing w:val="8"/>
          <w:sz w:val="30"/>
          <w:szCs w:val="30"/>
          <w:cs/>
        </w:rPr>
        <w:t>การพัฒนา</w:t>
      </w:r>
      <w:r w:rsidR="00257FD2" w:rsidRPr="003725D0">
        <w:rPr>
          <w:spacing w:val="10"/>
          <w:sz w:val="30"/>
          <w:szCs w:val="30"/>
          <w:cs/>
        </w:rPr>
        <w:t>เชิง</w:t>
      </w:r>
      <w:r w:rsidR="00257FD2" w:rsidRPr="003725D0">
        <w:rPr>
          <w:spacing w:val="-10"/>
          <w:sz w:val="30"/>
          <w:szCs w:val="30"/>
          <w:cs/>
        </w:rPr>
        <w:t>พาณิชย์</w:t>
      </w:r>
      <w:r w:rsidR="00257FD2" w:rsidRPr="00FB43BF">
        <w:rPr>
          <w:sz w:val="30"/>
          <w:szCs w:val="30"/>
          <w:cs/>
        </w:rPr>
        <w:t xml:space="preserve"> จึงทำการยกเลิกการสำรวจปิโตรเลียมทั้งหมด ดังนั้น</w:t>
      </w:r>
      <w:r w:rsidR="00257FD2">
        <w:rPr>
          <w:rFonts w:hint="cs"/>
          <w:sz w:val="30"/>
          <w:szCs w:val="30"/>
          <w:cs/>
        </w:rPr>
        <w:t>กลุ่ม</w:t>
      </w:r>
      <w:r w:rsidR="00257FD2" w:rsidRPr="00FB43BF">
        <w:rPr>
          <w:sz w:val="30"/>
          <w:szCs w:val="30"/>
          <w:cs/>
        </w:rPr>
        <w:t>บริษัท</w:t>
      </w:r>
      <w:r w:rsidR="00257FD2">
        <w:rPr>
          <w:rFonts w:hint="cs"/>
          <w:sz w:val="30"/>
          <w:szCs w:val="30"/>
          <w:cs/>
        </w:rPr>
        <w:t>จึงรับรู้ขาดทุนจากการ</w:t>
      </w:r>
      <w:r w:rsidR="00257FD2" w:rsidRPr="003725D0">
        <w:rPr>
          <w:spacing w:val="-10"/>
          <w:sz w:val="30"/>
          <w:szCs w:val="30"/>
          <w:cs/>
        </w:rPr>
        <w:t>ด้อย</w:t>
      </w:r>
      <w:r w:rsidR="00257FD2" w:rsidRPr="003725D0">
        <w:rPr>
          <w:spacing w:val="-4"/>
          <w:sz w:val="30"/>
          <w:szCs w:val="30"/>
          <w:cs/>
        </w:rPr>
        <w:t xml:space="preserve">ค่าสินทรัพย์เพื่อการสำรวจปิโตรเลียมดังกล่าว จำนวน </w:t>
      </w:r>
      <w:r w:rsidR="00C76147" w:rsidRPr="00C76147">
        <w:rPr>
          <w:spacing w:val="-4"/>
          <w:sz w:val="30"/>
          <w:szCs w:val="30"/>
          <w:lang w:val="en-US"/>
        </w:rPr>
        <w:t>1</w:t>
      </w:r>
      <w:r w:rsidR="00257FD2" w:rsidRPr="003725D0">
        <w:rPr>
          <w:spacing w:val="-4"/>
          <w:sz w:val="30"/>
          <w:szCs w:val="30"/>
        </w:rPr>
        <w:t>,</w:t>
      </w:r>
      <w:r w:rsidR="00C76147" w:rsidRPr="00C76147">
        <w:rPr>
          <w:spacing w:val="-4"/>
          <w:sz w:val="30"/>
          <w:szCs w:val="30"/>
          <w:lang w:val="en-US"/>
        </w:rPr>
        <w:t>602</w:t>
      </w:r>
      <w:r w:rsidR="00257FD2" w:rsidRPr="003725D0">
        <w:rPr>
          <w:spacing w:val="-4"/>
          <w:sz w:val="30"/>
          <w:szCs w:val="30"/>
          <w:cs/>
        </w:rPr>
        <w:t xml:space="preserve"> ล้านบาท </w:t>
      </w:r>
      <w:r w:rsidR="00257FD2">
        <w:rPr>
          <w:rFonts w:hint="cs"/>
          <w:spacing w:val="-4"/>
          <w:sz w:val="30"/>
          <w:szCs w:val="30"/>
          <w:cs/>
        </w:rPr>
        <w:t>เป็นค่าใช้จ่ายในงบการเงินรวม</w:t>
      </w:r>
      <w:r w:rsidR="00257FD2" w:rsidRPr="003725D0">
        <w:rPr>
          <w:spacing w:val="-4"/>
          <w:sz w:val="30"/>
          <w:szCs w:val="30"/>
          <w:cs/>
        </w:rPr>
        <w:t>สำหรับปีสิ้นสุดวันที่</w:t>
      </w:r>
      <w:r w:rsidR="00257FD2" w:rsidRPr="00FB43BF">
        <w:rPr>
          <w:sz w:val="30"/>
          <w:szCs w:val="30"/>
          <w:cs/>
        </w:rPr>
        <w:t xml:space="preserve"> </w:t>
      </w:r>
      <w:r w:rsidR="00C76147" w:rsidRPr="00C76147">
        <w:rPr>
          <w:spacing w:val="10"/>
          <w:sz w:val="30"/>
          <w:szCs w:val="30"/>
          <w:lang w:val="en-US"/>
        </w:rPr>
        <w:t>31</w:t>
      </w:r>
      <w:r w:rsidR="00257FD2" w:rsidRPr="003725D0">
        <w:rPr>
          <w:spacing w:val="10"/>
          <w:sz w:val="30"/>
          <w:szCs w:val="30"/>
          <w:cs/>
        </w:rPr>
        <w:t xml:space="preserve"> ธันวาคม </w:t>
      </w:r>
      <w:r w:rsidR="00C76147" w:rsidRPr="00C76147">
        <w:rPr>
          <w:spacing w:val="10"/>
          <w:sz w:val="30"/>
          <w:szCs w:val="30"/>
          <w:lang w:val="en-US"/>
        </w:rPr>
        <w:t>2563</w:t>
      </w:r>
    </w:p>
    <w:bookmarkEnd w:id="0"/>
    <w:p w14:paraId="208E7374" w14:textId="365BC07A" w:rsidR="00257FD2" w:rsidRDefault="00257FD2" w:rsidP="004E6E90">
      <w:pPr>
        <w:pStyle w:val="Bo-Blankline"/>
        <w:jc w:val="thaiDistribute"/>
        <w:rPr>
          <w:lang w:val="en-US"/>
        </w:rPr>
      </w:pPr>
    </w:p>
    <w:p w14:paraId="78F3DF9C" w14:textId="4B9ED94C" w:rsidR="001B1C88" w:rsidRPr="00181BA3" w:rsidRDefault="001B1C88" w:rsidP="004E6E90">
      <w:pPr>
        <w:pStyle w:val="Bo-Blankline"/>
        <w:jc w:val="thaiDistribute"/>
        <w:rPr>
          <w:sz w:val="30"/>
          <w:szCs w:val="30"/>
          <w:cs/>
        </w:rPr>
      </w:pPr>
      <w:r w:rsidRPr="00181BA3">
        <w:rPr>
          <w:rFonts w:hint="cs"/>
          <w:sz w:val="30"/>
          <w:szCs w:val="30"/>
          <w:cs/>
        </w:rPr>
        <w:t xml:space="preserve">ในปี </w:t>
      </w:r>
      <w:r w:rsidR="00C76147" w:rsidRPr="00181BA3">
        <w:rPr>
          <w:sz w:val="30"/>
          <w:szCs w:val="30"/>
          <w:lang w:val="en-US"/>
        </w:rPr>
        <w:t>2564</w:t>
      </w:r>
      <w:r w:rsidRPr="00181BA3">
        <w:rPr>
          <w:sz w:val="30"/>
          <w:szCs w:val="30"/>
        </w:rPr>
        <w:t xml:space="preserve"> </w:t>
      </w:r>
      <w:r w:rsidRPr="00181BA3">
        <w:rPr>
          <w:rFonts w:hint="cs"/>
          <w:sz w:val="30"/>
          <w:szCs w:val="30"/>
          <w:cs/>
        </w:rPr>
        <w:t>บริษัทย่อยดังกล่าวได้ตัดจำหน่ายสินทรัพย์เพื่อการสำรวจปิโตรเลียมทั้งจำนวนแล้ว</w:t>
      </w:r>
    </w:p>
    <w:p w14:paraId="3F8653C8" w14:textId="77777777" w:rsidR="001B1C88" w:rsidRDefault="001B1C88" w:rsidP="005A6471">
      <w:pPr>
        <w:pStyle w:val="Bo-Blankline"/>
        <w:jc w:val="thaiDistribute"/>
        <w:rPr>
          <w:lang w:val="en-US"/>
        </w:rPr>
      </w:pPr>
    </w:p>
    <w:p w14:paraId="637A939F" w14:textId="77777777" w:rsidR="009A7E0D" w:rsidRPr="00C64AFC" w:rsidRDefault="009A7E0D" w:rsidP="009A7E0D">
      <w:pPr>
        <w:pStyle w:val="Caption"/>
        <w:ind w:hanging="900"/>
        <w:rPr>
          <w:lang w:val="en-GB" w:eastAsia="x-none"/>
        </w:rPr>
      </w:pPr>
      <w:r w:rsidRPr="00C64AFC">
        <w:rPr>
          <w:rFonts w:hint="cs"/>
          <w:cs/>
          <w:lang w:val="en-GB" w:eastAsia="x-none"/>
        </w:rPr>
        <w:t>สัญญาเช่า</w:t>
      </w:r>
    </w:p>
    <w:p w14:paraId="12DA8059" w14:textId="77777777" w:rsidR="009A7E0D" w:rsidRPr="009A7E0D" w:rsidRDefault="009A7E0D" w:rsidP="009A7E0D">
      <w:pPr>
        <w:pStyle w:val="Bo-Blankline"/>
        <w:jc w:val="thaiDistribute"/>
        <w:rPr>
          <w:rFonts w:asciiTheme="majorBidi" w:hAnsiTheme="majorBidi" w:cstheme="majorBidi"/>
          <w:lang w:val="en-US"/>
        </w:rPr>
      </w:pPr>
    </w:p>
    <w:p w14:paraId="3C0EE143" w14:textId="52409680" w:rsidR="009A7E0D" w:rsidRPr="002A2AE6" w:rsidRDefault="009A7E0D" w:rsidP="009A7E0D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C12527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ในฐานะผู้เช่า</w:t>
      </w:r>
    </w:p>
    <w:p w14:paraId="21E4A54D" w14:textId="77777777" w:rsidR="009A7E0D" w:rsidRPr="009A7E0D" w:rsidRDefault="009A7E0D" w:rsidP="009A7E0D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183"/>
        <w:gridCol w:w="1257"/>
        <w:gridCol w:w="180"/>
        <w:gridCol w:w="1260"/>
        <w:gridCol w:w="184"/>
        <w:gridCol w:w="1346"/>
      </w:tblGrid>
      <w:tr w:rsidR="00C7750C" w:rsidRPr="002A2AE6" w14:paraId="6D9F5471" w14:textId="7A20A2E8" w:rsidTr="00DC4DA4">
        <w:trPr>
          <w:cantSplit/>
          <w:tblHeader/>
        </w:trPr>
        <w:tc>
          <w:tcPr>
            <w:tcW w:w="3060" w:type="dxa"/>
            <w:hideMark/>
          </w:tcPr>
          <w:p w14:paraId="5BA64C45" w14:textId="07CEF08F" w:rsidR="00C7750C" w:rsidRPr="00C12527" w:rsidRDefault="00C7750C" w:rsidP="00C7750C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  <w:hideMark/>
          </w:tcPr>
          <w:p w14:paraId="4223AC8C" w14:textId="5BF8E2C9" w:rsidR="00C7750C" w:rsidRPr="002A2AE6" w:rsidRDefault="00C7750C" w:rsidP="00C7750C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2A2AE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2011EE0" w14:textId="77777777" w:rsidR="00C7750C" w:rsidRPr="002A2AE6" w:rsidRDefault="00C7750C" w:rsidP="00C7750C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1169305" w14:textId="02430FF6" w:rsidR="00C7750C" w:rsidRPr="002A2AE6" w:rsidRDefault="00C7750C" w:rsidP="00C7750C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2A2AE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4DA4" w:rsidRPr="002A2AE6" w14:paraId="046E29CF" w14:textId="77777777" w:rsidTr="00DC4DA4">
        <w:trPr>
          <w:cantSplit/>
        </w:trPr>
        <w:tc>
          <w:tcPr>
            <w:tcW w:w="3060" w:type="dxa"/>
          </w:tcPr>
          <w:p w14:paraId="70B09167" w14:textId="3F324D5E" w:rsidR="00DC4DA4" w:rsidRPr="00C12527" w:rsidRDefault="00DC4DA4" w:rsidP="00DC4DA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25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40C7120E" w14:textId="1A3AC831" w:rsidR="00DC4DA4" w:rsidRPr="002A2AE6" w:rsidRDefault="00C76147" w:rsidP="00DC4D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C4DA4" w:rsidRPr="00E358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4DA4" w:rsidRPr="00E3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DC4DA4" w:rsidRPr="00E3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3" w:type="dxa"/>
          </w:tcPr>
          <w:p w14:paraId="300C83D2" w14:textId="77777777" w:rsidR="00DC4DA4" w:rsidRPr="002A2AE6" w:rsidRDefault="00DC4DA4" w:rsidP="00DC4DA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B29D5DF" w14:textId="229C67C6" w:rsidR="00DC4DA4" w:rsidRPr="002A2AE6" w:rsidRDefault="00C76147" w:rsidP="00DC4D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C4DA4" w:rsidRPr="00E358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4DA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3EFEA9E6" w14:textId="77777777" w:rsidR="00DC4DA4" w:rsidRPr="002A2AE6" w:rsidRDefault="00DC4DA4" w:rsidP="00DC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C8A6F5" w14:textId="460D546E" w:rsidR="00DC4DA4" w:rsidRPr="002A2AE6" w:rsidRDefault="00C76147" w:rsidP="00DC4D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C4DA4" w:rsidRPr="00E358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4DA4" w:rsidRPr="00E35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="00DC4DA4" w:rsidRPr="00E358D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4" w:type="dxa"/>
          </w:tcPr>
          <w:p w14:paraId="0EB9ED02" w14:textId="77777777" w:rsidR="00DC4DA4" w:rsidRPr="002A2AE6" w:rsidRDefault="00DC4DA4" w:rsidP="00DC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DC61DB4" w14:textId="529BE2C4" w:rsidR="00DC4DA4" w:rsidRPr="002A2AE6" w:rsidRDefault="00C76147" w:rsidP="00DC4D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C4DA4" w:rsidRPr="00E358D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4DA4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C4DA4" w:rsidRPr="002A2AE6" w14:paraId="6D95D933" w14:textId="77777777" w:rsidTr="006621FA">
        <w:trPr>
          <w:cantSplit/>
        </w:trPr>
        <w:tc>
          <w:tcPr>
            <w:tcW w:w="3060" w:type="dxa"/>
          </w:tcPr>
          <w:p w14:paraId="75277370" w14:textId="77777777" w:rsidR="00DC4DA4" w:rsidRPr="00C12527" w:rsidRDefault="00DC4DA4" w:rsidP="00C7750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0A796149" w14:textId="2FE2CCC4" w:rsidR="00DC4DA4" w:rsidRPr="002A2AE6" w:rsidRDefault="00DC4DA4" w:rsidP="00DC4D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D4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6D4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56D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7750C" w:rsidRPr="002A2AE6" w14:paraId="0BF35B6F" w14:textId="081E4FCE" w:rsidTr="00E53839">
        <w:trPr>
          <w:cantSplit/>
        </w:trPr>
        <w:tc>
          <w:tcPr>
            <w:tcW w:w="3060" w:type="dxa"/>
          </w:tcPr>
          <w:p w14:paraId="2D55AB17" w14:textId="77777777" w:rsidR="00C7750C" w:rsidRPr="00C12527" w:rsidRDefault="00C7750C" w:rsidP="00C7750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252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  <w:shd w:val="clear" w:color="auto" w:fill="auto"/>
          </w:tcPr>
          <w:p w14:paraId="4A915C5C" w14:textId="4ECA4C63" w:rsidR="00C7750C" w:rsidRPr="002A2AE6" w:rsidRDefault="00E53839" w:rsidP="00C775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254,643</w:t>
            </w:r>
          </w:p>
        </w:tc>
        <w:tc>
          <w:tcPr>
            <w:tcW w:w="183" w:type="dxa"/>
            <w:shd w:val="clear" w:color="auto" w:fill="auto"/>
          </w:tcPr>
          <w:p w14:paraId="45910871" w14:textId="77777777" w:rsidR="00C7750C" w:rsidRPr="002A2AE6" w:rsidRDefault="00C7750C" w:rsidP="00C775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67FDBAC7" w14:textId="106EE8AC" w:rsidR="00C7750C" w:rsidRPr="00D0005E" w:rsidRDefault="00C76147" w:rsidP="00DC4D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172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180" w:type="dxa"/>
          </w:tcPr>
          <w:p w14:paraId="3D1FCE59" w14:textId="77777777" w:rsidR="00C7750C" w:rsidRDefault="00C7750C" w:rsidP="00C7750C">
            <w:pPr>
              <w:pStyle w:val="acctfourfigures"/>
              <w:tabs>
                <w:tab w:val="clear" w:pos="765"/>
              </w:tabs>
              <w:spacing w:line="240" w:lineRule="auto"/>
              <w:ind w:left="-79" w:right="-2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3A3F291" w14:textId="4F69C237" w:rsidR="00C7750C" w:rsidRDefault="00C76147" w:rsidP="004172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44</w:t>
            </w:r>
            <w:r w:rsidR="004172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</w:p>
        </w:tc>
        <w:tc>
          <w:tcPr>
            <w:tcW w:w="184" w:type="dxa"/>
          </w:tcPr>
          <w:p w14:paraId="0840E820" w14:textId="77777777" w:rsidR="00C7750C" w:rsidRDefault="00C7750C" w:rsidP="00C7750C">
            <w:pPr>
              <w:pStyle w:val="acctfourfigures"/>
              <w:tabs>
                <w:tab w:val="clear" w:pos="765"/>
              </w:tabs>
              <w:spacing w:line="240" w:lineRule="auto"/>
              <w:ind w:left="-79" w:right="-2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0DE83A4D" w14:textId="4E13DEED" w:rsidR="00C7750C" w:rsidRDefault="00C76147" w:rsidP="001200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1200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654</w:t>
            </w:r>
          </w:p>
        </w:tc>
      </w:tr>
      <w:tr w:rsidR="00C7750C" w:rsidRPr="002A2AE6" w14:paraId="0079A30E" w14:textId="211152BF" w:rsidTr="00E53839">
        <w:trPr>
          <w:cantSplit/>
        </w:trPr>
        <w:tc>
          <w:tcPr>
            <w:tcW w:w="3060" w:type="dxa"/>
          </w:tcPr>
          <w:p w14:paraId="12075D76" w14:textId="77777777" w:rsidR="00C7750C" w:rsidRPr="00C12527" w:rsidRDefault="00C7750C" w:rsidP="00C775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252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  <w:shd w:val="clear" w:color="auto" w:fill="auto"/>
          </w:tcPr>
          <w:p w14:paraId="3F992AD2" w14:textId="7B3FB592" w:rsidR="00C7750C" w:rsidRPr="002A2AE6" w:rsidRDefault="00E53839" w:rsidP="00C775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234,374</w:t>
            </w:r>
          </w:p>
        </w:tc>
        <w:tc>
          <w:tcPr>
            <w:tcW w:w="183" w:type="dxa"/>
            <w:shd w:val="clear" w:color="auto" w:fill="auto"/>
          </w:tcPr>
          <w:p w14:paraId="720C818B" w14:textId="77777777" w:rsidR="00C7750C" w:rsidRPr="002A2AE6" w:rsidRDefault="00C7750C" w:rsidP="00C775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64D2A7BB" w14:textId="453AD269" w:rsidR="00C7750C" w:rsidRPr="002A2AE6" w:rsidRDefault="00C76147" w:rsidP="00DC4D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</w:t>
            </w:r>
            <w:r w:rsidR="004172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</w:t>
            </w:r>
          </w:p>
        </w:tc>
        <w:tc>
          <w:tcPr>
            <w:tcW w:w="180" w:type="dxa"/>
          </w:tcPr>
          <w:p w14:paraId="004468FD" w14:textId="77777777" w:rsidR="00C7750C" w:rsidRDefault="00C7750C" w:rsidP="00C7750C">
            <w:pPr>
              <w:pStyle w:val="acctfourfigures"/>
              <w:tabs>
                <w:tab w:val="clear" w:pos="765"/>
              </w:tabs>
              <w:spacing w:line="240" w:lineRule="auto"/>
              <w:ind w:left="-79" w:right="-2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79632F8" w14:textId="0DA355DF" w:rsidR="00C7750C" w:rsidRDefault="00C76147" w:rsidP="004172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185</w:t>
            </w:r>
            <w:r w:rsidR="001200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323</w:t>
            </w:r>
          </w:p>
        </w:tc>
        <w:tc>
          <w:tcPr>
            <w:tcW w:w="184" w:type="dxa"/>
          </w:tcPr>
          <w:p w14:paraId="085E784B" w14:textId="77777777" w:rsidR="00C7750C" w:rsidRDefault="00C7750C" w:rsidP="00C7750C">
            <w:pPr>
              <w:pStyle w:val="acctfourfigures"/>
              <w:tabs>
                <w:tab w:val="clear" w:pos="765"/>
              </w:tabs>
              <w:spacing w:line="240" w:lineRule="auto"/>
              <w:ind w:left="-79" w:right="-2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30A03AC3" w14:textId="27E3241E" w:rsidR="00C7750C" w:rsidRDefault="00C76147" w:rsidP="001200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 w:rsidR="001200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</w:tr>
      <w:tr w:rsidR="00C7750C" w:rsidRPr="002A2AE6" w14:paraId="31E0CD45" w14:textId="0DFB085C" w:rsidTr="00E53839">
        <w:trPr>
          <w:cantSplit/>
        </w:trPr>
        <w:tc>
          <w:tcPr>
            <w:tcW w:w="3060" w:type="dxa"/>
          </w:tcPr>
          <w:p w14:paraId="5570F5B3" w14:textId="77777777" w:rsidR="00C7750C" w:rsidRPr="00C12527" w:rsidRDefault="00C7750C" w:rsidP="00C775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252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</w:tcPr>
          <w:p w14:paraId="698EB4E9" w14:textId="1C1C55D1" w:rsidR="00C7750C" w:rsidRPr="002A2AE6" w:rsidRDefault="00E53839" w:rsidP="00C775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21,132</w:t>
            </w:r>
          </w:p>
        </w:tc>
        <w:tc>
          <w:tcPr>
            <w:tcW w:w="183" w:type="dxa"/>
            <w:shd w:val="clear" w:color="auto" w:fill="auto"/>
          </w:tcPr>
          <w:p w14:paraId="22BF2EA1" w14:textId="77777777" w:rsidR="00C7750C" w:rsidRPr="002A2AE6" w:rsidRDefault="00C7750C" w:rsidP="00C775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1B6CA41E" w14:textId="034614C5" w:rsidR="00C7750C" w:rsidRPr="00DC4DA4" w:rsidRDefault="00C76147" w:rsidP="00DC4D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172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  <w:tc>
          <w:tcPr>
            <w:tcW w:w="180" w:type="dxa"/>
          </w:tcPr>
          <w:p w14:paraId="507DBF4A" w14:textId="77777777" w:rsidR="00C7750C" w:rsidRPr="00D0005E" w:rsidRDefault="00C7750C" w:rsidP="00C7750C">
            <w:pPr>
              <w:pStyle w:val="acctfourfigures"/>
              <w:tabs>
                <w:tab w:val="clear" w:pos="765"/>
              </w:tabs>
              <w:spacing w:line="240" w:lineRule="auto"/>
              <w:ind w:left="-79" w:right="-2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C8B73AE" w14:textId="622CE5E2" w:rsidR="00C7750C" w:rsidRPr="00D0005E" w:rsidRDefault="00C76147" w:rsidP="004172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="001200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  <w:tc>
          <w:tcPr>
            <w:tcW w:w="184" w:type="dxa"/>
          </w:tcPr>
          <w:p w14:paraId="583C3E84" w14:textId="77777777" w:rsidR="00C7750C" w:rsidRPr="00D0005E" w:rsidRDefault="00C7750C" w:rsidP="00C7750C">
            <w:pPr>
              <w:pStyle w:val="acctfourfigures"/>
              <w:tabs>
                <w:tab w:val="clear" w:pos="765"/>
              </w:tabs>
              <w:spacing w:line="240" w:lineRule="auto"/>
              <w:ind w:left="-79" w:right="-2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727C69C4" w14:textId="7AA76985" w:rsidR="00C7750C" w:rsidRPr="00D0005E" w:rsidRDefault="00C76147" w:rsidP="001200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200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</w:tr>
      <w:tr w:rsidR="00C7750C" w:rsidRPr="002A2AE6" w14:paraId="56222745" w14:textId="29F274D2" w:rsidTr="00E53839">
        <w:trPr>
          <w:cantSplit/>
        </w:trPr>
        <w:tc>
          <w:tcPr>
            <w:tcW w:w="3060" w:type="dxa"/>
          </w:tcPr>
          <w:p w14:paraId="182F96A7" w14:textId="77777777" w:rsidR="00C7750C" w:rsidRPr="00C12527" w:rsidRDefault="00C7750C" w:rsidP="00C775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252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</w:tcPr>
          <w:p w14:paraId="74B33C30" w14:textId="3E179865" w:rsidR="00C7750C" w:rsidRPr="002A2AE6" w:rsidRDefault="00E53839" w:rsidP="00C775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151,356</w:t>
            </w:r>
          </w:p>
        </w:tc>
        <w:tc>
          <w:tcPr>
            <w:tcW w:w="183" w:type="dxa"/>
            <w:shd w:val="clear" w:color="auto" w:fill="auto"/>
          </w:tcPr>
          <w:p w14:paraId="1B18EE22" w14:textId="77777777" w:rsidR="00C7750C" w:rsidRPr="002A2AE6" w:rsidRDefault="00C7750C" w:rsidP="00C775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26744906" w14:textId="0A336600" w:rsidR="00C7750C" w:rsidRPr="00D0005E" w:rsidRDefault="00C76147" w:rsidP="00DC4D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="004172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484</w:t>
            </w:r>
          </w:p>
        </w:tc>
        <w:tc>
          <w:tcPr>
            <w:tcW w:w="180" w:type="dxa"/>
          </w:tcPr>
          <w:p w14:paraId="0BFEDD73" w14:textId="77777777" w:rsidR="00C7750C" w:rsidRPr="00D0005E" w:rsidRDefault="00C7750C" w:rsidP="00C7750C">
            <w:pPr>
              <w:pStyle w:val="acctfourfigures"/>
              <w:tabs>
                <w:tab w:val="clear" w:pos="765"/>
              </w:tabs>
              <w:spacing w:line="240" w:lineRule="auto"/>
              <w:ind w:left="-79" w:right="-2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A354359" w14:textId="12B2D17C" w:rsidR="00C7750C" w:rsidRPr="00D0005E" w:rsidRDefault="00C76147" w:rsidP="004172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</w:t>
            </w:r>
            <w:r w:rsidR="001200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184" w:type="dxa"/>
          </w:tcPr>
          <w:p w14:paraId="54C43CF7" w14:textId="77777777" w:rsidR="00C7750C" w:rsidRPr="00D0005E" w:rsidRDefault="00C7750C" w:rsidP="00C7750C">
            <w:pPr>
              <w:pStyle w:val="acctfourfigures"/>
              <w:tabs>
                <w:tab w:val="clear" w:pos="765"/>
              </w:tabs>
              <w:spacing w:line="240" w:lineRule="auto"/>
              <w:ind w:left="-79" w:right="-2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5578766D" w14:textId="5DB850DB" w:rsidR="00C7750C" w:rsidRPr="00D0005E" w:rsidRDefault="00C76147" w:rsidP="001200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 w:rsidR="001200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863</w:t>
            </w:r>
          </w:p>
        </w:tc>
      </w:tr>
      <w:tr w:rsidR="00C7750C" w:rsidRPr="002A2AE6" w14:paraId="2D95C4C7" w14:textId="09642125" w:rsidTr="00E53839">
        <w:trPr>
          <w:cantSplit/>
        </w:trPr>
        <w:tc>
          <w:tcPr>
            <w:tcW w:w="3060" w:type="dxa"/>
            <w:hideMark/>
          </w:tcPr>
          <w:p w14:paraId="774975D4" w14:textId="77777777" w:rsidR="00C7750C" w:rsidRPr="00C12527" w:rsidRDefault="00C7750C" w:rsidP="00C7750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5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3A3835" w14:textId="4ACE5F41" w:rsidR="00C7750C" w:rsidRPr="002A2AE6" w:rsidRDefault="00E53839" w:rsidP="00C775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661,505</w:t>
            </w:r>
          </w:p>
        </w:tc>
        <w:tc>
          <w:tcPr>
            <w:tcW w:w="183" w:type="dxa"/>
            <w:shd w:val="clear" w:color="auto" w:fill="auto"/>
          </w:tcPr>
          <w:p w14:paraId="4C8B1C33" w14:textId="77777777" w:rsidR="00C7750C" w:rsidRPr="002A2AE6" w:rsidRDefault="00C7750C" w:rsidP="00C7750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C5AD4B" w14:textId="151DFB20" w:rsidR="00C7750C" w:rsidRPr="00D0005E" w:rsidRDefault="00C76147" w:rsidP="00DC4D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619</w:t>
            </w:r>
            <w:r w:rsidR="004172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DCBFD3E" w14:textId="77777777" w:rsidR="00C7750C" w:rsidRPr="00D0005E" w:rsidRDefault="00C7750C" w:rsidP="00C7750C">
            <w:pPr>
              <w:pStyle w:val="acctfourfigures"/>
              <w:tabs>
                <w:tab w:val="clear" w:pos="765"/>
              </w:tabs>
              <w:spacing w:line="240" w:lineRule="auto"/>
              <w:ind w:left="-79" w:right="-2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99FFB6" w14:textId="3E342C95" w:rsidR="00C7750C" w:rsidRPr="00D0005E" w:rsidRDefault="00C76147" w:rsidP="0041725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="001200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005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14D1DEB3" w14:textId="77777777" w:rsidR="00C7750C" w:rsidRPr="00D0005E" w:rsidRDefault="00C7750C" w:rsidP="00C7750C">
            <w:pPr>
              <w:pStyle w:val="acctfourfigures"/>
              <w:tabs>
                <w:tab w:val="clear" w:pos="765"/>
              </w:tabs>
              <w:spacing w:line="240" w:lineRule="auto"/>
              <w:ind w:left="-79" w:right="-2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85158" w14:textId="0D83B709" w:rsidR="00C7750C" w:rsidRPr="00D0005E" w:rsidRDefault="00C76147" w:rsidP="001200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</w:t>
            </w:r>
            <w:r w:rsidR="001200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990</w:t>
            </w:r>
          </w:p>
        </w:tc>
      </w:tr>
    </w:tbl>
    <w:p w14:paraId="3F467BB5" w14:textId="77777777" w:rsidR="00FC4178" w:rsidRDefault="00FC4178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/>
        </w:rPr>
      </w:pPr>
      <w:r>
        <w:rPr>
          <w:rFonts w:asciiTheme="majorBidi" w:hAnsiTheme="majorBidi" w:cstheme="majorBidi"/>
          <w:sz w:val="20"/>
          <w:szCs w:val="20"/>
          <w:cs/>
          <w:lang w:val="en-US"/>
        </w:rPr>
        <w:br w:type="page"/>
      </w:r>
    </w:p>
    <w:p w14:paraId="558106D4" w14:textId="5E193D1D" w:rsidR="00B5241E" w:rsidRDefault="00FC4178" w:rsidP="00FC4178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pacing w:val="-6"/>
          <w:sz w:val="30"/>
          <w:szCs w:val="30"/>
          <w:cs/>
        </w:rPr>
        <w:lastRenderedPageBreak/>
        <w:t xml:space="preserve">ระหว่างงวดสามเดือนสิ้นสุดวันที่ </w:t>
      </w:r>
      <w:r w:rsidR="00C76147" w:rsidRPr="00C76147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มีนาคม</w:t>
      </w:r>
      <w:r w:rsidRPr="00356D4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76147" w:rsidRPr="00C76147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356D4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สินทรัพย์สิทธิการใช้ของกลุ่มบริษัทและบริษัทเพิ่มขึ้นเป็น</w:t>
      </w:r>
      <w:r w:rsidRPr="00F76987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 </w:t>
      </w:r>
      <w:r w:rsidR="00DE4237" w:rsidRPr="00DE4237">
        <w:rPr>
          <w:rFonts w:asciiTheme="majorBidi" w:hAnsiTheme="majorBidi" w:cstheme="majorBidi"/>
          <w:spacing w:val="-6"/>
          <w:sz w:val="30"/>
          <w:szCs w:val="30"/>
        </w:rPr>
        <w:t>86.76</w:t>
      </w:r>
      <w:r w:rsidRPr="00DE423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E4237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และ </w:t>
      </w:r>
      <w:r w:rsidR="00DE4237" w:rsidRPr="00DE4237">
        <w:rPr>
          <w:rFonts w:asciiTheme="majorBidi" w:hAnsiTheme="majorBidi" w:cstheme="majorBidi"/>
          <w:spacing w:val="-6"/>
          <w:sz w:val="30"/>
          <w:szCs w:val="30"/>
        </w:rPr>
        <w:t>75.04</w:t>
      </w:r>
      <w:r w:rsidRPr="00DE423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E4237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Pr="00F76987">
        <w:rPr>
          <w:rFonts w:asciiTheme="majorBidi" w:hAnsiTheme="majorBidi" w:cstheme="majorBidi"/>
          <w:spacing w:val="-6"/>
          <w:sz w:val="30"/>
          <w:szCs w:val="30"/>
          <w:cs/>
        </w:rPr>
        <w:t>บาท</w:t>
      </w:r>
      <w:r w:rsidRPr="00356D49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F0E6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76147" w:rsidRPr="00E53839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  <w:r w:rsidRPr="00E53839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E53839" w:rsidRPr="00E53839">
        <w:rPr>
          <w:rFonts w:asciiTheme="majorBidi" w:hAnsiTheme="majorBidi" w:cstheme="majorBidi"/>
          <w:i/>
          <w:iCs/>
          <w:sz w:val="30"/>
          <w:szCs w:val="30"/>
        </w:rPr>
        <w:t>138</w:t>
      </w:r>
      <w:r w:rsidRPr="00E5383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5383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="00E53839" w:rsidRPr="00E53839">
        <w:rPr>
          <w:rFonts w:asciiTheme="majorBidi" w:hAnsiTheme="majorBidi" w:cstheme="majorBidi"/>
          <w:i/>
          <w:iCs/>
          <w:sz w:val="30"/>
          <w:szCs w:val="30"/>
        </w:rPr>
        <w:t>92</w:t>
      </w:r>
      <w:r w:rsidRPr="00E5383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53839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Pr="005F0E61">
        <w:rPr>
          <w:rFonts w:asciiTheme="majorBidi" w:hAnsiTheme="majorBidi" w:cstheme="majorBidi" w:hint="cs"/>
          <w:i/>
          <w:iCs/>
          <w:sz w:val="30"/>
          <w:szCs w:val="30"/>
          <w:cs/>
        </w:rPr>
        <w:t>บาท</w:t>
      </w:r>
      <w:r w:rsidRPr="005F0E6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F0E61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5F0E6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69952B8" w14:textId="77777777" w:rsidR="00FC4178" w:rsidRPr="00FC4178" w:rsidRDefault="00FC4178" w:rsidP="00FC4178">
      <w:pPr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1EBC4D6" w14:textId="03A004E1" w:rsidR="00C7750C" w:rsidRDefault="009A7E0D" w:rsidP="00C7750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50F8">
        <w:rPr>
          <w:rFonts w:asciiTheme="majorBidi" w:hAnsiTheme="majorBidi" w:cstheme="majorBidi"/>
          <w:sz w:val="30"/>
          <w:szCs w:val="30"/>
          <w:cs/>
        </w:rPr>
        <w:t>กลุ่มบริษัทเช่า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 อาคาร และยานพาหนะ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หลายแห่งเป็นระยะเวลา </w:t>
      </w:r>
      <w:r w:rsidR="00C76147" w:rsidRPr="00C76147">
        <w:rPr>
          <w:rFonts w:asciiTheme="majorBidi" w:hAnsiTheme="majorBidi" w:cstheme="majorBidi"/>
          <w:sz w:val="30"/>
          <w:szCs w:val="30"/>
          <w:lang w:val="en-US"/>
        </w:rPr>
        <w:t>2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- </w:t>
      </w:r>
      <w:r w:rsidR="00C76147" w:rsidRPr="00C76147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150F8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46BB829" w14:textId="0384C3B5" w:rsidR="00B5241E" w:rsidRPr="00B5241E" w:rsidRDefault="00B5241E" w:rsidP="00C7750C">
      <w:pPr>
        <w:ind w:left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410E242" w14:textId="77777777" w:rsidR="00B5241E" w:rsidRPr="006D6DF5" w:rsidRDefault="00B5241E" w:rsidP="00B524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D6DF5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6C4B9C5" w14:textId="77777777" w:rsidR="00B5241E" w:rsidRPr="00FC67CF" w:rsidRDefault="00B5241E" w:rsidP="00B5241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179275" w14:textId="1E9D1FA2" w:rsidR="00B5241E" w:rsidRPr="006D6DF5" w:rsidRDefault="00B5241E" w:rsidP="00B524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6DF5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สัญญาเช่าอสังหาริมทรัพย์บางสัญญาให้สิทธิ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6D6DF5">
        <w:rPr>
          <w:rFonts w:asciiTheme="majorBidi" w:hAnsiTheme="majorBidi" w:cstheme="majorBidi"/>
          <w:sz w:val="30"/>
          <w:szCs w:val="30"/>
          <w:cs/>
        </w:rPr>
        <w:t>บริษั</w:t>
      </w:r>
      <w:r w:rsidRPr="006D6DF5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6D6DF5">
        <w:rPr>
          <w:rFonts w:asciiTheme="majorBidi" w:hAnsiTheme="majorBidi" w:cstheme="majorBidi"/>
          <w:sz w:val="30"/>
          <w:szCs w:val="30"/>
          <w:cs/>
        </w:rPr>
        <w:t>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</w:t>
      </w:r>
      <w:r>
        <w:rPr>
          <w:rFonts w:asciiTheme="majorBidi" w:hAnsiTheme="majorBidi" w:cstheme="majorBidi" w:hint="cs"/>
          <w:sz w:val="30"/>
          <w:szCs w:val="30"/>
          <w:cs/>
        </w:rPr>
        <w:t>้</w:t>
      </w:r>
      <w:r w:rsidRPr="006D6DF5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Pr="006D6DF5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6D6DF5">
        <w:rPr>
          <w:rFonts w:asciiTheme="majorBidi" w:hAnsiTheme="majorBidi" w:cstheme="majorBidi"/>
          <w:sz w:val="30"/>
          <w:szCs w:val="30"/>
          <w:cs/>
        </w:rPr>
        <w:t>เป็นผู้มีสิทธิเลือกโดยผู้ให้เช่าไม่มีสิทธิดังกล่าว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D6DF5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และกลุ่มบริษั</w:t>
      </w:r>
      <w:r w:rsidRPr="006D6DF5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6D6DF5">
        <w:rPr>
          <w:rFonts w:asciiTheme="majorBidi" w:hAnsiTheme="majorBidi" w:cstheme="majorBidi"/>
          <w:sz w:val="30"/>
          <w:szCs w:val="30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075A6ED2" w14:textId="77777777" w:rsidR="00B5241E" w:rsidRPr="00FC67CF" w:rsidRDefault="00B5241E" w:rsidP="00B5241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84"/>
        <w:gridCol w:w="1256"/>
        <w:gridCol w:w="180"/>
        <w:gridCol w:w="1260"/>
        <w:gridCol w:w="180"/>
        <w:gridCol w:w="1260"/>
      </w:tblGrid>
      <w:tr w:rsidR="00B5241E" w:rsidRPr="002A2AE6" w14:paraId="64A18262" w14:textId="77777777" w:rsidTr="006621FA">
        <w:trPr>
          <w:cantSplit/>
          <w:tblHeader/>
        </w:trPr>
        <w:tc>
          <w:tcPr>
            <w:tcW w:w="3600" w:type="dxa"/>
            <w:shd w:val="clear" w:color="auto" w:fill="auto"/>
            <w:vAlign w:val="bottom"/>
          </w:tcPr>
          <w:p w14:paraId="335A1960" w14:textId="3C07AFE7" w:rsidR="00B5241E" w:rsidRPr="002A2AE6" w:rsidRDefault="00617679" w:rsidP="006621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 w:rsidRPr="000C0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700" w:type="dxa"/>
            <w:gridSpan w:val="3"/>
          </w:tcPr>
          <w:p w14:paraId="228C3C5D" w14:textId="77777777" w:rsidR="00B5241E" w:rsidRPr="002A2AE6" w:rsidRDefault="00B5241E" w:rsidP="006621F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A2AE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8F47002" w14:textId="77777777" w:rsidR="00B5241E" w:rsidRPr="002A2AE6" w:rsidRDefault="00B5241E" w:rsidP="006621F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479EDB8" w14:textId="77777777" w:rsidR="00B5241E" w:rsidRPr="002A2AE6" w:rsidRDefault="00B5241E" w:rsidP="006621FA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A2AE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41E" w:rsidRPr="002A2AE6" w14:paraId="75A3A80A" w14:textId="77777777" w:rsidTr="00AE4884">
        <w:trPr>
          <w:cantSplit/>
          <w:tblHeader/>
        </w:trPr>
        <w:tc>
          <w:tcPr>
            <w:tcW w:w="3600" w:type="dxa"/>
          </w:tcPr>
          <w:p w14:paraId="2313E1F0" w14:textId="0DF40D28" w:rsidR="00B5241E" w:rsidRPr="000C0F6D" w:rsidRDefault="00C76147" w:rsidP="00617679">
            <w:pPr>
              <w:pStyle w:val="acctfourfigures"/>
              <w:tabs>
                <w:tab w:val="clear" w:pos="765"/>
              </w:tabs>
              <w:spacing w:line="240" w:lineRule="atLeast"/>
              <w:ind w:left="280" w:hanging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B5241E" w:rsidRPr="000C0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077F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4CCF8316" w14:textId="17E3F32D" w:rsidR="00B5241E" w:rsidRPr="002A2AE6" w:rsidRDefault="00C76147" w:rsidP="00AE48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4" w:type="dxa"/>
          </w:tcPr>
          <w:p w14:paraId="4FE4C719" w14:textId="77777777" w:rsidR="00B5241E" w:rsidRPr="002A2AE6" w:rsidRDefault="00B5241E" w:rsidP="006621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6B6D756" w14:textId="31B316AA" w:rsidR="00B5241E" w:rsidRPr="002A2AE6" w:rsidRDefault="00C76147" w:rsidP="00AE48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7F6FBC21" w14:textId="77777777" w:rsidR="00B5241E" w:rsidRPr="002A2AE6" w:rsidRDefault="00B5241E" w:rsidP="006621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913F89" w14:textId="4DBAFD95" w:rsidR="00B5241E" w:rsidRPr="002A2AE6" w:rsidRDefault="00C76147" w:rsidP="00AE48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6B3F6D38" w14:textId="77777777" w:rsidR="00B5241E" w:rsidRPr="002A2AE6" w:rsidRDefault="00B5241E" w:rsidP="006621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4DE052" w14:textId="0974606C" w:rsidR="00B5241E" w:rsidRPr="002A2AE6" w:rsidRDefault="00C76147" w:rsidP="00AE488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B5241E" w:rsidRPr="002A2AE6" w14:paraId="1C11220E" w14:textId="77777777" w:rsidTr="006621FA">
        <w:trPr>
          <w:cantSplit/>
          <w:tblHeader/>
        </w:trPr>
        <w:tc>
          <w:tcPr>
            <w:tcW w:w="3600" w:type="dxa"/>
          </w:tcPr>
          <w:p w14:paraId="22728A63" w14:textId="77777777" w:rsidR="00B5241E" w:rsidRPr="000C0F6D" w:rsidRDefault="00B5241E" w:rsidP="006621F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F33AA18" w14:textId="77777777" w:rsidR="00B5241E" w:rsidRPr="002A2AE6" w:rsidRDefault="00B5241E" w:rsidP="006621FA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2A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A2AE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2A2A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5241E" w:rsidRPr="002A2AE6" w14:paraId="050C9D14" w14:textId="77777777" w:rsidTr="006621FA">
        <w:trPr>
          <w:cantSplit/>
        </w:trPr>
        <w:tc>
          <w:tcPr>
            <w:tcW w:w="3600" w:type="dxa"/>
          </w:tcPr>
          <w:p w14:paraId="58542390" w14:textId="77777777" w:rsidR="00B5241E" w:rsidRPr="000C0F6D" w:rsidRDefault="00B5241E" w:rsidP="006621F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0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C0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C0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2EE53929" w14:textId="77777777" w:rsidR="00B5241E" w:rsidRPr="002A2AE6" w:rsidRDefault="00B5241E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2ACE9850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2B5F44D" w14:textId="77777777" w:rsidR="00B5241E" w:rsidRPr="002A2AE6" w:rsidRDefault="00B5241E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6A1381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7AF40F" w14:textId="77777777" w:rsidR="00B5241E" w:rsidRPr="002A2AE6" w:rsidRDefault="00B5241E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F1C621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AC24C" w14:textId="77777777" w:rsidR="00B5241E" w:rsidRPr="002A2AE6" w:rsidRDefault="00B5241E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241E" w:rsidRPr="002A2AE6" w14:paraId="7DD8DFD9" w14:textId="77777777" w:rsidTr="006621FA">
        <w:trPr>
          <w:cantSplit/>
        </w:trPr>
        <w:tc>
          <w:tcPr>
            <w:tcW w:w="3600" w:type="dxa"/>
          </w:tcPr>
          <w:p w14:paraId="4FF2B5F9" w14:textId="77777777" w:rsidR="00B5241E" w:rsidRPr="000C0F6D" w:rsidRDefault="00B5241E" w:rsidP="006621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F6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3BE3A8" w14:textId="77777777" w:rsidR="00B5241E" w:rsidRPr="002A2AE6" w:rsidRDefault="00B5241E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D996178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303D36B3" w14:textId="77777777" w:rsidR="00B5241E" w:rsidRPr="002A2AE6" w:rsidRDefault="00B5241E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683F7A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580BFB" w14:textId="77777777" w:rsidR="00B5241E" w:rsidRPr="002A2AE6" w:rsidRDefault="00B5241E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D05BCD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5E831E" w14:textId="77777777" w:rsidR="00B5241E" w:rsidRPr="002A2AE6" w:rsidRDefault="00B5241E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5241E" w:rsidRPr="002A2AE6" w14:paraId="77576560" w14:textId="77777777" w:rsidTr="008E1A56">
        <w:trPr>
          <w:cantSplit/>
        </w:trPr>
        <w:tc>
          <w:tcPr>
            <w:tcW w:w="3600" w:type="dxa"/>
          </w:tcPr>
          <w:p w14:paraId="041092C1" w14:textId="77777777" w:rsidR="00B5241E" w:rsidRPr="000C0F6D" w:rsidRDefault="00B5241E" w:rsidP="00B5241E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DAA09A" w14:textId="552C8901" w:rsidR="00B5241E" w:rsidRPr="002A2AE6" w:rsidRDefault="00E53839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12,180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04FE70D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145F8C8E" w14:textId="29063743" w:rsidR="00B5241E" w:rsidRPr="0020100B" w:rsidRDefault="0020100B" w:rsidP="002010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100B">
              <w:rPr>
                <w:rFonts w:asciiTheme="majorBidi" w:hAnsiTheme="majorBidi" w:cstheme="majorBidi"/>
                <w:sz w:val="30"/>
                <w:szCs w:val="30"/>
              </w:rPr>
              <w:t>11,009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9FEB38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0F9E11" w14:textId="1D996A2C" w:rsidR="00B5241E" w:rsidRPr="002A2AE6" w:rsidRDefault="00C76147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2FAC3F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EFBDF6" w14:textId="420A720F" w:rsidR="00B5241E" w:rsidRPr="00BC3A28" w:rsidRDefault="0020100B" w:rsidP="00BC3A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172</w:t>
            </w:r>
          </w:p>
        </w:tc>
      </w:tr>
      <w:tr w:rsidR="00B5241E" w:rsidRPr="002A2AE6" w14:paraId="5C51506F" w14:textId="77777777" w:rsidTr="008E1A56">
        <w:trPr>
          <w:cantSplit/>
        </w:trPr>
        <w:tc>
          <w:tcPr>
            <w:tcW w:w="3600" w:type="dxa"/>
          </w:tcPr>
          <w:p w14:paraId="6ED8FA00" w14:textId="77777777" w:rsidR="00B5241E" w:rsidRPr="000C0F6D" w:rsidRDefault="00B5241E" w:rsidP="00B5241E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0F6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FBC205" w14:textId="69345098" w:rsidR="00B5241E" w:rsidRPr="002A2AE6" w:rsidRDefault="00E53839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11,925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94F0293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07228331" w14:textId="3C4B4587" w:rsidR="00B5241E" w:rsidRPr="0020100B" w:rsidRDefault="0020100B" w:rsidP="002010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100B">
              <w:rPr>
                <w:rFonts w:asciiTheme="majorBidi" w:hAnsiTheme="majorBidi" w:cstheme="majorBidi"/>
                <w:sz w:val="30"/>
                <w:szCs w:val="30"/>
              </w:rPr>
              <w:t>9,111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0FB4B5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946FA7" w14:textId="28DA0E89" w:rsidR="00B5241E" w:rsidRPr="002A2AE6" w:rsidRDefault="00C76147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7834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8C22B9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1CF0DE" w14:textId="2D15CB9E" w:rsidR="00B5241E" w:rsidRPr="00BC3A28" w:rsidRDefault="00C91D55" w:rsidP="00BC3A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8,739</w:t>
            </w:r>
          </w:p>
        </w:tc>
      </w:tr>
      <w:tr w:rsidR="00B5241E" w:rsidRPr="002A2AE6" w14:paraId="2D240DF7" w14:textId="77777777" w:rsidTr="008E1A56">
        <w:trPr>
          <w:cantSplit/>
        </w:trPr>
        <w:tc>
          <w:tcPr>
            <w:tcW w:w="3600" w:type="dxa"/>
          </w:tcPr>
          <w:p w14:paraId="36879FB8" w14:textId="77777777" w:rsidR="00B5241E" w:rsidRPr="000C0F6D" w:rsidRDefault="00B5241E" w:rsidP="00B5241E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0F6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07372E" w14:textId="2F6E5A92" w:rsidR="00B5241E" w:rsidRPr="002A2AE6" w:rsidRDefault="00E53839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BDC9151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27BF8D58" w14:textId="2EB71147" w:rsidR="00B5241E" w:rsidRPr="0020100B" w:rsidRDefault="0020100B" w:rsidP="0020100B">
            <w:pPr>
              <w:pStyle w:val="acctfourfigures"/>
              <w:tabs>
                <w:tab w:val="clear" w:pos="765"/>
              </w:tabs>
              <w:spacing w:line="240" w:lineRule="atLeast"/>
              <w:ind w:left="-80" w:right="-80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100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9E364B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95C678" w14:textId="5DAFB10F" w:rsidR="00B5241E" w:rsidRPr="002A2AE6" w:rsidRDefault="00C76147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834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EBC0BC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4DCFA6" w14:textId="5029B565" w:rsidR="00B5241E" w:rsidRPr="00192ABE" w:rsidRDefault="00BC3A28" w:rsidP="006621F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</w:rPr>
              <w:t>-</w:t>
            </w:r>
          </w:p>
        </w:tc>
      </w:tr>
      <w:tr w:rsidR="00B5241E" w:rsidRPr="002A2AE6" w14:paraId="4C8725F9" w14:textId="77777777" w:rsidTr="008E1A56">
        <w:trPr>
          <w:cantSplit/>
        </w:trPr>
        <w:tc>
          <w:tcPr>
            <w:tcW w:w="3600" w:type="dxa"/>
          </w:tcPr>
          <w:p w14:paraId="5B387D8B" w14:textId="77777777" w:rsidR="00B5241E" w:rsidRPr="000C0F6D" w:rsidRDefault="00B5241E" w:rsidP="00B5241E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0F6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351BE8" w14:textId="3A95A3EE" w:rsidR="00B5241E" w:rsidRPr="002A2AE6" w:rsidRDefault="00E53839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</w:t>
            </w:r>
            <w:r w:rsidR="008E1A5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D7C6807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78AF98B9" w14:textId="07E35ABC" w:rsidR="00B5241E" w:rsidRPr="0020100B" w:rsidRDefault="0020100B" w:rsidP="002010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100B">
              <w:rPr>
                <w:rFonts w:asciiTheme="majorBidi" w:hAnsiTheme="majorBidi" w:cstheme="majorBidi"/>
                <w:sz w:val="30"/>
                <w:szCs w:val="30"/>
              </w:rPr>
              <w:t>13,578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82FCA7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23477E" w14:textId="68BCE64B" w:rsidR="00B5241E" w:rsidRPr="002A2AE6" w:rsidRDefault="00C76147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78349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1158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7A88CA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DE62F4" w14:textId="026ADCD1" w:rsidR="00B5241E" w:rsidRPr="00BC3A28" w:rsidRDefault="00C76147" w:rsidP="00BC3A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11</w:t>
            </w:r>
            <w:r w:rsidR="00BC3A28" w:rsidRPr="00BC3A28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="00C91D55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267</w:t>
            </w:r>
          </w:p>
        </w:tc>
      </w:tr>
      <w:tr w:rsidR="00B5241E" w:rsidRPr="002A2AE6" w14:paraId="6AEAE125" w14:textId="77777777" w:rsidTr="008E1A56">
        <w:trPr>
          <w:cantSplit/>
        </w:trPr>
        <w:tc>
          <w:tcPr>
            <w:tcW w:w="3600" w:type="dxa"/>
          </w:tcPr>
          <w:p w14:paraId="77C89AB2" w14:textId="77777777" w:rsidR="00B5241E" w:rsidRPr="000C0F6D" w:rsidRDefault="00B5241E" w:rsidP="006621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0F6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65E38550" w14:textId="675AC14E" w:rsidR="00B5241E" w:rsidRPr="002A2AE6" w:rsidRDefault="0020100B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5,233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47E4891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5BB2E234" w14:textId="58365D0F" w:rsidR="00B5241E" w:rsidRPr="0020100B" w:rsidRDefault="0020100B" w:rsidP="002010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100B">
              <w:rPr>
                <w:rFonts w:asciiTheme="majorBidi" w:hAnsiTheme="majorBidi" w:cstheme="majorBidi"/>
                <w:sz w:val="30"/>
                <w:szCs w:val="30"/>
              </w:rPr>
              <w:t>2,396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9CC492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2E1385" w14:textId="6D5D9242" w:rsidR="00B5241E" w:rsidRPr="00F111E1" w:rsidRDefault="00C76147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7834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AFA02B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A07D12" w14:textId="7D5D4145" w:rsidR="00B5241E" w:rsidRPr="00BC3A28" w:rsidRDefault="00C76147" w:rsidP="00BC3A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</w:t>
            </w:r>
            <w:r w:rsidR="00BC3A28" w:rsidRPr="00BC3A28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520</w:t>
            </w:r>
          </w:p>
        </w:tc>
      </w:tr>
      <w:tr w:rsidR="00B5241E" w:rsidRPr="002A2AE6" w14:paraId="2DEC5E71" w14:textId="77777777" w:rsidTr="008E1A56">
        <w:trPr>
          <w:cantSplit/>
        </w:trPr>
        <w:tc>
          <w:tcPr>
            <w:tcW w:w="3600" w:type="dxa"/>
          </w:tcPr>
          <w:p w14:paraId="4FCC3ED4" w14:textId="77777777" w:rsidR="00B5241E" w:rsidRPr="000C0F6D" w:rsidRDefault="00B5241E" w:rsidP="006621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C0F6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60" w:type="dxa"/>
            <w:shd w:val="clear" w:color="auto" w:fill="auto"/>
          </w:tcPr>
          <w:p w14:paraId="6993248D" w14:textId="43F7568D" w:rsidR="00B5241E" w:rsidRPr="002A2AE6" w:rsidRDefault="008E1A56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15,877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CEE37BF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9DD8442" w14:textId="2A898541" w:rsidR="00B5241E" w:rsidRPr="008E1A56" w:rsidRDefault="008E1A56" w:rsidP="008E1A5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1A56">
              <w:rPr>
                <w:rFonts w:asciiTheme="majorBidi" w:hAnsiTheme="majorBidi" w:cstheme="majorBidi"/>
                <w:bCs/>
                <w:sz w:val="30"/>
                <w:szCs w:val="30"/>
              </w:rPr>
              <w:t>25,075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27CB10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62503" w14:textId="1F7029EA" w:rsidR="00B5241E" w:rsidRPr="002A2AE6" w:rsidRDefault="00C76147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E439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6DC34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9A70F6" w14:textId="108318AD" w:rsidR="00B5241E" w:rsidRPr="00BC3A28" w:rsidRDefault="00C76147" w:rsidP="00BC3A2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20</w:t>
            </w:r>
            <w:r w:rsidR="00BC3A28" w:rsidRPr="00BC3A28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409</w:t>
            </w:r>
          </w:p>
        </w:tc>
      </w:tr>
      <w:tr w:rsidR="00B5241E" w:rsidRPr="002A2AE6" w14:paraId="5330F6EC" w14:textId="77777777" w:rsidTr="008E1A56">
        <w:trPr>
          <w:cantSplit/>
        </w:trPr>
        <w:tc>
          <w:tcPr>
            <w:tcW w:w="3600" w:type="dxa"/>
          </w:tcPr>
          <w:p w14:paraId="51730FF1" w14:textId="77777777" w:rsidR="00B5241E" w:rsidRPr="002A2AE6" w:rsidRDefault="00B5241E" w:rsidP="006621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376239" w14:textId="71D7693F" w:rsidR="00B5241E" w:rsidRPr="00144477" w:rsidRDefault="0020100B" w:rsidP="0020100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4477">
              <w:rPr>
                <w:rFonts w:asciiTheme="majorBidi" w:hAnsiTheme="majorBidi" w:cstheme="majorBidi"/>
                <w:bCs/>
                <w:sz w:val="30"/>
                <w:szCs w:val="30"/>
              </w:rPr>
              <w:t>3,537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5BFFE18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shd w:val="clear" w:color="auto" w:fill="auto"/>
          </w:tcPr>
          <w:p w14:paraId="4183D34F" w14:textId="1BAC5278" w:rsidR="00B5241E" w:rsidRPr="002A2AE6" w:rsidRDefault="00E53839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4E4973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64B31E" w14:textId="03EB53E6" w:rsidR="00B5241E" w:rsidRPr="00E4396F" w:rsidRDefault="00C76147" w:rsidP="00E439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3866EE" w14:textId="77777777" w:rsidR="00B5241E" w:rsidRPr="002A2AE6" w:rsidRDefault="00B5241E" w:rsidP="006621F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D19AEB" w14:textId="6EA141BC" w:rsidR="00B5241E" w:rsidRPr="002A2AE6" w:rsidRDefault="00E53839" w:rsidP="006621F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12,194</w:t>
            </w:r>
          </w:p>
        </w:tc>
      </w:tr>
    </w:tbl>
    <w:p w14:paraId="187D9580" w14:textId="77777777" w:rsidR="00B5241E" w:rsidRPr="00FC67CF" w:rsidRDefault="00B5241E" w:rsidP="00B5241E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7549CD2" w14:textId="196CC07B" w:rsidR="00077FA1" w:rsidRDefault="00297120" w:rsidP="00297120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  <w:r w:rsidRPr="00297120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Pr="00297120">
        <w:rPr>
          <w:rFonts w:ascii="Angsana New" w:hAnsi="Angsana New"/>
          <w:sz w:val="30"/>
          <w:szCs w:val="30"/>
          <w:cs/>
        </w:rPr>
        <w:t xml:space="preserve"> มีนาคม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2564</w:t>
      </w:r>
      <w:r w:rsidRPr="00297120">
        <w:rPr>
          <w:rFonts w:ascii="Angsana New" w:hAnsi="Angsana New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กระแสเงินสดจ่ายทั้งหมดของสัญญาเช่าของกลุ่มบริษัทและบริษัท มีจำนวน </w:t>
      </w:r>
      <w:r w:rsidR="008E1A56" w:rsidRPr="008E1A56">
        <w:rPr>
          <w:rFonts w:ascii="Angsana New" w:hAnsi="Angsana New"/>
          <w:sz w:val="30"/>
          <w:szCs w:val="30"/>
        </w:rPr>
        <w:t>46.69</w:t>
      </w:r>
      <w:r w:rsidRPr="008E1A56">
        <w:rPr>
          <w:rFonts w:ascii="Angsana New" w:hAnsi="Angsana New"/>
          <w:sz w:val="30"/>
          <w:szCs w:val="30"/>
        </w:rPr>
        <w:t xml:space="preserve"> </w:t>
      </w:r>
      <w:r w:rsidRPr="008E1A56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8E1A56" w:rsidRPr="008E1A56">
        <w:rPr>
          <w:rFonts w:ascii="Angsana New" w:hAnsi="Angsana New"/>
          <w:sz w:val="30"/>
          <w:szCs w:val="30"/>
        </w:rPr>
        <w:t>28.18</w:t>
      </w:r>
      <w:r w:rsidRPr="008E1A56">
        <w:rPr>
          <w:rFonts w:ascii="Angsana New" w:hAnsi="Angsana New"/>
          <w:sz w:val="30"/>
          <w:szCs w:val="30"/>
        </w:rPr>
        <w:t xml:space="preserve"> </w:t>
      </w:r>
      <w:r w:rsidRPr="008E1A56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8E1A56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C76147" w:rsidRPr="008E1A56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Pr="008E1A56">
        <w:rPr>
          <w:rFonts w:ascii="Angsana New" w:hAnsi="Angsana New"/>
          <w:i/>
          <w:iCs/>
          <w:sz w:val="30"/>
          <w:szCs w:val="30"/>
          <w:cs/>
        </w:rPr>
        <w:t xml:space="preserve"> :</w:t>
      </w:r>
      <w:r w:rsidR="008E1A56" w:rsidRPr="008E1A56">
        <w:rPr>
          <w:rFonts w:ascii="Angsana New" w:hAnsi="Angsana New"/>
          <w:i/>
          <w:iCs/>
          <w:sz w:val="30"/>
          <w:szCs w:val="30"/>
        </w:rPr>
        <w:t xml:space="preserve"> 58.63</w:t>
      </w:r>
      <w:r w:rsidRPr="008E1A56">
        <w:rPr>
          <w:rFonts w:ascii="Angsana New" w:hAnsi="Angsana New"/>
          <w:i/>
          <w:iCs/>
          <w:sz w:val="30"/>
          <w:szCs w:val="30"/>
        </w:rPr>
        <w:t xml:space="preserve"> </w:t>
      </w:r>
      <w:r w:rsidRPr="008E1A56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8E1A56" w:rsidRPr="008E1A56">
        <w:rPr>
          <w:rFonts w:ascii="Angsana New" w:hAnsi="Angsana New"/>
          <w:i/>
          <w:iCs/>
          <w:sz w:val="30"/>
          <w:szCs w:val="30"/>
        </w:rPr>
        <w:t>40.14</w:t>
      </w:r>
      <w:r w:rsidRPr="008E1A56">
        <w:rPr>
          <w:rFonts w:ascii="Angsana New" w:hAnsi="Angsana New"/>
          <w:i/>
          <w:iCs/>
          <w:sz w:val="30"/>
          <w:szCs w:val="30"/>
        </w:rPr>
        <w:t xml:space="preserve"> </w:t>
      </w:r>
      <w:r w:rsidRPr="008E1A56">
        <w:rPr>
          <w:rFonts w:ascii="Angsana New" w:hAnsi="Angsana New"/>
          <w:i/>
          <w:iCs/>
          <w:sz w:val="30"/>
          <w:szCs w:val="30"/>
          <w:cs/>
        </w:rPr>
        <w:t>ล้าน</w:t>
      </w:r>
      <w:r w:rsidRPr="00297120">
        <w:rPr>
          <w:rFonts w:ascii="Angsana New" w:hAnsi="Angsana New"/>
          <w:i/>
          <w:iCs/>
          <w:sz w:val="30"/>
          <w:szCs w:val="30"/>
          <w:cs/>
        </w:rPr>
        <w:t>บาท ตามลำดับ)</w:t>
      </w:r>
      <w:r w:rsidR="00077FA1"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43E1AA6A" w14:textId="77777777" w:rsidR="00811B26" w:rsidRPr="006E3A13" w:rsidRDefault="00811B26" w:rsidP="00E86AF0">
      <w:pPr>
        <w:pStyle w:val="Caption"/>
        <w:ind w:hanging="900"/>
      </w:pPr>
      <w:r w:rsidRPr="006E3A13">
        <w:rPr>
          <w:rFonts w:hint="cs"/>
          <w:cs/>
        </w:rPr>
        <w:lastRenderedPageBreak/>
        <w:t>เงินกู้ยืมระยะสั้นจากสถาบันการเงิน</w:t>
      </w:r>
    </w:p>
    <w:p w14:paraId="43538564" w14:textId="77777777" w:rsidR="00811B26" w:rsidRPr="00F3013A" w:rsidRDefault="00811B26" w:rsidP="00F3013A">
      <w:pPr>
        <w:pStyle w:val="Bo-Blankline"/>
      </w:pPr>
    </w:p>
    <w:p w14:paraId="763121D8" w14:textId="797506B1" w:rsidR="00163196" w:rsidRDefault="00163196" w:rsidP="0016319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E3A13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รายการเคลื่อนไหวของเงินกู้ยืมระยะสั้นจากสถาบันการเงินสำหรับงวด</w:t>
      </w:r>
      <w:r w:rsidR="000F489F" w:rsidRPr="006E3A13">
        <w:rPr>
          <w:rFonts w:ascii="Angsana New" w:hAnsi="Angsana New" w:hint="cs"/>
          <w:sz w:val="30"/>
          <w:szCs w:val="30"/>
          <w:cs/>
        </w:rPr>
        <w:t>สาม</w:t>
      </w:r>
      <w:r w:rsidRPr="006E3A1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31</w:t>
      </w:r>
      <w:r w:rsidRPr="006E3A13">
        <w:rPr>
          <w:rFonts w:ascii="Angsana New" w:hAnsi="Angsana New" w:hint="cs"/>
          <w:sz w:val="30"/>
          <w:szCs w:val="30"/>
          <w:cs/>
        </w:rPr>
        <w:t xml:space="preserve"> </w:t>
      </w:r>
      <w:r w:rsidR="000F489F" w:rsidRPr="006E3A13">
        <w:rPr>
          <w:rFonts w:ascii="Angsana New" w:hAnsi="Angsana New" w:hint="cs"/>
          <w:sz w:val="30"/>
          <w:szCs w:val="30"/>
          <w:cs/>
        </w:rPr>
        <w:t>มีนาคม</w:t>
      </w:r>
      <w:r w:rsidRPr="006E3A13">
        <w:rPr>
          <w:rFonts w:ascii="Angsana New" w:hAnsi="Angsana New" w:hint="cs"/>
          <w:sz w:val="30"/>
          <w:szCs w:val="30"/>
          <w:cs/>
        </w:rPr>
        <w:t xml:space="preserve">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256</w:t>
      </w:r>
      <w:r w:rsidR="00C76147" w:rsidRPr="00C76147">
        <w:rPr>
          <w:rFonts w:ascii="Angsana New" w:hAnsi="Angsana New"/>
          <w:sz w:val="30"/>
          <w:szCs w:val="30"/>
          <w:lang w:val="en-US"/>
        </w:rPr>
        <w:t>4</w:t>
      </w:r>
      <w:r w:rsidRPr="006E3A13">
        <w:rPr>
          <w:rFonts w:ascii="Angsana New" w:hAnsi="Angsana New" w:hint="cs"/>
          <w:sz w:val="30"/>
          <w:szCs w:val="30"/>
        </w:rPr>
        <w:t xml:space="preserve"> </w:t>
      </w:r>
      <w:r w:rsidRPr="006E3A13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55EC5779" w14:textId="77777777" w:rsidR="006E3A13" w:rsidRPr="006E3A13" w:rsidRDefault="006E3A13" w:rsidP="00F3013A">
      <w:pPr>
        <w:pStyle w:val="Bo-Blankline"/>
        <w:rPr>
          <w:lang w:val="en-US"/>
        </w:rPr>
      </w:pPr>
    </w:p>
    <w:tbl>
      <w:tblPr>
        <w:tblW w:w="9213" w:type="dxa"/>
        <w:tblInd w:w="459" w:type="dxa"/>
        <w:tblLook w:val="04A0" w:firstRow="1" w:lastRow="0" w:firstColumn="1" w:lastColumn="0" w:noHBand="0" w:noVBand="1"/>
      </w:tblPr>
      <w:tblGrid>
        <w:gridCol w:w="5841"/>
        <w:gridCol w:w="1570"/>
        <w:gridCol w:w="236"/>
        <w:gridCol w:w="1566"/>
      </w:tblGrid>
      <w:tr w:rsidR="00590267" w:rsidRPr="006E3A13" w14:paraId="7FC2447E" w14:textId="77777777" w:rsidTr="009D492A">
        <w:tc>
          <w:tcPr>
            <w:tcW w:w="5841" w:type="dxa"/>
          </w:tcPr>
          <w:p w14:paraId="66E4AE79" w14:textId="77777777" w:rsidR="00590267" w:rsidRPr="006E3A13" w:rsidRDefault="00590267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0" w:type="dxa"/>
            <w:vAlign w:val="bottom"/>
          </w:tcPr>
          <w:p w14:paraId="3A9CD1E5" w14:textId="77777777" w:rsidR="00590267" w:rsidRPr="006E3A13" w:rsidRDefault="00590267" w:rsidP="00F259A8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D2D12A3" w14:textId="77777777" w:rsidR="00590267" w:rsidRPr="006E3A13" w:rsidRDefault="00590267" w:rsidP="00163196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3530C5E4" w14:textId="52768C0A" w:rsidR="00590267" w:rsidRPr="006E3A13" w:rsidRDefault="00590267" w:rsidP="00163196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F259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90267" w:rsidRPr="006E3A13" w14:paraId="2BD47F94" w14:textId="77777777" w:rsidTr="009D492A">
        <w:tc>
          <w:tcPr>
            <w:tcW w:w="5841" w:type="dxa"/>
          </w:tcPr>
          <w:p w14:paraId="5ACA8DBB" w14:textId="77777777" w:rsidR="00590267" w:rsidRPr="006E3A13" w:rsidRDefault="00590267" w:rsidP="008B59B5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2" w:type="dxa"/>
            <w:gridSpan w:val="3"/>
          </w:tcPr>
          <w:p w14:paraId="39D76D12" w14:textId="26AE5181" w:rsidR="00590267" w:rsidRPr="006E3A13" w:rsidRDefault="00590267" w:rsidP="008B59B5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</w:tr>
      <w:tr w:rsidR="00590267" w:rsidRPr="006E3A13" w14:paraId="133F0940" w14:textId="77777777" w:rsidTr="009D492A">
        <w:tc>
          <w:tcPr>
            <w:tcW w:w="5841" w:type="dxa"/>
          </w:tcPr>
          <w:p w14:paraId="122F1388" w14:textId="77777777" w:rsidR="00590267" w:rsidRPr="006E3A13" w:rsidRDefault="00590267" w:rsidP="00163196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2" w:type="dxa"/>
            <w:gridSpan w:val="3"/>
          </w:tcPr>
          <w:p w14:paraId="6C55FE6E" w14:textId="6B28AB89" w:rsidR="00590267" w:rsidRPr="006E3A13" w:rsidRDefault="00590267" w:rsidP="00163196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90267" w:rsidRPr="006E3A13" w14:paraId="3E89FF4D" w14:textId="77777777" w:rsidTr="009D492A">
        <w:tc>
          <w:tcPr>
            <w:tcW w:w="5841" w:type="dxa"/>
          </w:tcPr>
          <w:p w14:paraId="7452AA2C" w14:textId="24B15CE9" w:rsidR="00590267" w:rsidRPr="006E3A13" w:rsidRDefault="00590267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C76147" w:rsidRPr="00C76147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E3A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70" w:type="dxa"/>
          </w:tcPr>
          <w:p w14:paraId="22575698" w14:textId="77D11E4A" w:rsidR="00590267" w:rsidRPr="006E3A13" w:rsidRDefault="00C76147" w:rsidP="009D492A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902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  <w:r w:rsidR="005902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236" w:type="dxa"/>
          </w:tcPr>
          <w:p w14:paraId="0BA1BB65" w14:textId="77777777" w:rsidR="00590267" w:rsidRPr="006E3A13" w:rsidRDefault="00590267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569ED1AE" w14:textId="5CFBB90C" w:rsidR="00590267" w:rsidRPr="006E3A13" w:rsidRDefault="00C76147" w:rsidP="009D492A">
            <w:pPr>
              <w:tabs>
                <w:tab w:val="decimal" w:pos="135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90267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  <w:r w:rsidR="00590267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</w:tr>
      <w:tr w:rsidR="00590267" w:rsidRPr="006E3A13" w14:paraId="7505CAA7" w14:textId="77777777" w:rsidTr="009D492A">
        <w:tc>
          <w:tcPr>
            <w:tcW w:w="5841" w:type="dxa"/>
          </w:tcPr>
          <w:p w14:paraId="4F141280" w14:textId="7FB58F68" w:rsidR="00590267" w:rsidRPr="006E3A13" w:rsidRDefault="00590267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1570" w:type="dxa"/>
          </w:tcPr>
          <w:p w14:paraId="5016970F" w14:textId="739A1FD6" w:rsidR="00590267" w:rsidRPr="006E3A13" w:rsidRDefault="00C76147" w:rsidP="009D492A">
            <w:pPr>
              <w:tabs>
                <w:tab w:val="decimal" w:pos="133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  <w:r w:rsidR="00590267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</w:p>
        </w:tc>
        <w:tc>
          <w:tcPr>
            <w:tcW w:w="236" w:type="dxa"/>
          </w:tcPr>
          <w:p w14:paraId="0DADFD22" w14:textId="77777777" w:rsidR="00590267" w:rsidRPr="006E3A13" w:rsidRDefault="00590267" w:rsidP="00960C0A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66D4BD4B" w14:textId="573B2DD6" w:rsidR="00590267" w:rsidRPr="006E3A13" w:rsidRDefault="00C76147" w:rsidP="009D492A">
            <w:pPr>
              <w:tabs>
                <w:tab w:val="decimal" w:pos="135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902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039</w:t>
            </w:r>
            <w:r w:rsidR="005902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</w:tr>
      <w:tr w:rsidR="00590267" w:rsidRPr="006E3A13" w14:paraId="3303E2CC" w14:textId="77777777" w:rsidTr="009D492A">
        <w:tc>
          <w:tcPr>
            <w:tcW w:w="5841" w:type="dxa"/>
          </w:tcPr>
          <w:p w14:paraId="7A3C4C78" w14:textId="2EAD58D2" w:rsidR="00590267" w:rsidRPr="006E3A13" w:rsidRDefault="00590267" w:rsidP="00960C0A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C76147" w:rsidRPr="00C76147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764E95B2" w14:textId="659E5E74" w:rsidR="00590267" w:rsidRPr="006E3A13" w:rsidRDefault="00C76147" w:rsidP="009D492A">
            <w:pPr>
              <w:tabs>
                <w:tab w:val="decimal" w:pos="133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902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</w:t>
            </w:r>
            <w:r w:rsidR="005902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449</w:t>
            </w:r>
          </w:p>
        </w:tc>
        <w:tc>
          <w:tcPr>
            <w:tcW w:w="236" w:type="dxa"/>
          </w:tcPr>
          <w:p w14:paraId="3FD1C27A" w14:textId="77777777" w:rsidR="00590267" w:rsidRPr="006E3A13" w:rsidRDefault="00590267" w:rsidP="00960C0A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6D1EA30D" w14:textId="4D98B336" w:rsidR="00590267" w:rsidRPr="006E3A13" w:rsidRDefault="00C76147" w:rsidP="009D492A">
            <w:pPr>
              <w:tabs>
                <w:tab w:val="decimal" w:pos="135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902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</w:t>
            </w:r>
            <w:r w:rsidR="005902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449</w:t>
            </w:r>
          </w:p>
        </w:tc>
      </w:tr>
    </w:tbl>
    <w:p w14:paraId="4EA5A59A" w14:textId="77777777" w:rsidR="00B72FE5" w:rsidRPr="006E3A13" w:rsidRDefault="00B72FE5" w:rsidP="00B72FE5">
      <w:pPr>
        <w:spacing w:line="240" w:lineRule="auto"/>
        <w:ind w:left="540" w:right="-25"/>
        <w:jc w:val="both"/>
        <w:rPr>
          <w:rFonts w:ascii="Angsana New" w:hAnsi="Angsana New"/>
          <w:sz w:val="30"/>
          <w:szCs w:val="30"/>
          <w:lang w:val="en-US"/>
        </w:rPr>
      </w:pPr>
    </w:p>
    <w:p w14:paraId="43CEE0A9" w14:textId="77777777" w:rsidR="00B72FE5" w:rsidRPr="006E3A13" w:rsidRDefault="00B72FE5" w:rsidP="00B72FE5">
      <w:pPr>
        <w:spacing w:line="240" w:lineRule="auto"/>
        <w:ind w:left="540" w:right="-25"/>
        <w:jc w:val="both"/>
        <w:rPr>
          <w:rFonts w:ascii="Angsana New" w:hAnsi="Angsana New"/>
          <w:sz w:val="30"/>
          <w:szCs w:val="30"/>
          <w:lang w:val="en-US"/>
        </w:rPr>
      </w:pPr>
    </w:p>
    <w:p w14:paraId="728D7EEB" w14:textId="77777777" w:rsidR="007C5F2B" w:rsidRPr="006E3A13" w:rsidRDefault="007C5F2B" w:rsidP="00811B26">
      <w:pPr>
        <w:pStyle w:val="Bo-Blankline"/>
        <w:rPr>
          <w:sz w:val="30"/>
          <w:szCs w:val="30"/>
          <w:lang w:val="en-US"/>
        </w:rPr>
      </w:pPr>
    </w:p>
    <w:p w14:paraId="394B012C" w14:textId="77777777" w:rsidR="00D43B86" w:rsidRDefault="00D43B86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D43B86" w:rsidSect="005274FF">
          <w:headerReference w:type="default" r:id="rId17"/>
          <w:footerReference w:type="default" r:id="rId18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p w14:paraId="0D78BBF2" w14:textId="77777777" w:rsidR="00EE724F" w:rsidRDefault="00EE724F" w:rsidP="00DB700D">
      <w:pPr>
        <w:pStyle w:val="Caption"/>
        <w:ind w:hanging="900"/>
      </w:pPr>
      <w:r>
        <w:rPr>
          <w:rFonts w:hint="cs"/>
          <w:cs/>
        </w:rPr>
        <w:lastRenderedPageBreak/>
        <w:t>หุ้นกู้</w:t>
      </w:r>
    </w:p>
    <w:p w14:paraId="6BCEE6E9" w14:textId="77777777" w:rsidR="00501516" w:rsidRPr="00501516" w:rsidRDefault="00501516" w:rsidP="00C148DC">
      <w:pPr>
        <w:pStyle w:val="Bo-Blankline"/>
        <w:rPr>
          <w:lang w:val="en-US"/>
        </w:rPr>
      </w:pPr>
    </w:p>
    <w:p w14:paraId="7B7D7B17" w14:textId="41C128CC" w:rsidR="00EE724F" w:rsidRDefault="00EE724F" w:rsidP="00E01253">
      <w:pPr>
        <w:pStyle w:val="Caption"/>
        <w:numPr>
          <w:ilvl w:val="0"/>
          <w:numId w:val="0"/>
        </w:numPr>
        <w:tabs>
          <w:tab w:val="left" w:pos="14670"/>
        </w:tabs>
        <w:ind w:left="540" w:right="162"/>
        <w:jc w:val="thaiDistribute"/>
        <w:rPr>
          <w:b w:val="0"/>
          <w:bCs w:val="0"/>
        </w:rPr>
      </w:pPr>
      <w:r w:rsidRPr="00EE724F">
        <w:rPr>
          <w:rFonts w:hint="cs"/>
          <w:b w:val="0"/>
          <w:bCs w:val="0"/>
          <w:cs/>
        </w:rPr>
        <w:t xml:space="preserve">ณ </w:t>
      </w:r>
      <w:r w:rsidRPr="00EE724F">
        <w:rPr>
          <w:b w:val="0"/>
          <w:bCs w:val="0"/>
          <w:cs/>
        </w:rPr>
        <w:t xml:space="preserve">วันที่ </w:t>
      </w:r>
      <w:r w:rsidR="00C76147" w:rsidRPr="00C76147">
        <w:rPr>
          <w:b w:val="0"/>
          <w:bCs w:val="0"/>
        </w:rPr>
        <w:t>31</w:t>
      </w:r>
      <w:r w:rsidR="006E3A13">
        <w:rPr>
          <w:rFonts w:hint="cs"/>
          <w:b w:val="0"/>
          <w:bCs w:val="0"/>
          <w:cs/>
        </w:rPr>
        <w:t xml:space="preserve"> มีนาคม </w:t>
      </w:r>
      <w:r w:rsidR="00C76147" w:rsidRPr="00C76147">
        <w:rPr>
          <w:b w:val="0"/>
          <w:bCs w:val="0"/>
        </w:rPr>
        <w:t>2564</w:t>
      </w:r>
      <w:r w:rsidRPr="00EE724F">
        <w:rPr>
          <w:b w:val="0"/>
          <w:bCs w:val="0"/>
          <w:cs/>
        </w:rPr>
        <w:t xml:space="preserve"> </w:t>
      </w:r>
      <w:r w:rsidR="005F5AD9">
        <w:rPr>
          <w:rFonts w:hint="cs"/>
          <w:b w:val="0"/>
          <w:bCs w:val="0"/>
          <w:cs/>
        </w:rPr>
        <w:t>กลุ่มบริษัทและ</w:t>
      </w:r>
      <w:r w:rsidRPr="00EE724F">
        <w:rPr>
          <w:b w:val="0"/>
          <w:bCs w:val="0"/>
          <w:cs/>
        </w:rPr>
        <w:t>บริษัท</w:t>
      </w:r>
      <w:r w:rsidRPr="00EE724F">
        <w:rPr>
          <w:rFonts w:hint="cs"/>
          <w:b w:val="0"/>
          <w:bCs w:val="0"/>
          <w:cs/>
        </w:rPr>
        <w:t>มี</w:t>
      </w:r>
      <w:r w:rsidRPr="00EE724F">
        <w:rPr>
          <w:b w:val="0"/>
          <w:bCs w:val="0"/>
          <w:cs/>
        </w:rPr>
        <w:t xml:space="preserve">หุ้นกู้ไม่มีประกัน ชนิดระบุชื่อผู้ถือ ไม่ด้อยสิทธิ และมีผู้แทนผู้ถือหุ้นกู้ </w:t>
      </w:r>
      <w:r w:rsidRPr="00EE724F">
        <w:rPr>
          <w:rFonts w:hint="cs"/>
          <w:b w:val="0"/>
          <w:bCs w:val="0"/>
          <w:cs/>
        </w:rPr>
        <w:t xml:space="preserve">ชำระดอกเบี้ยทุก </w:t>
      </w:r>
      <w:r w:rsidR="00C76147" w:rsidRPr="00C76147">
        <w:rPr>
          <w:b w:val="0"/>
          <w:bCs w:val="0"/>
        </w:rPr>
        <w:t>3</w:t>
      </w:r>
      <w:r w:rsidRPr="00EE724F">
        <w:rPr>
          <w:rFonts w:hint="cs"/>
          <w:b w:val="0"/>
          <w:bCs w:val="0"/>
          <w:cs/>
        </w:rPr>
        <w:t xml:space="preserve"> เดือน </w:t>
      </w:r>
      <w:r w:rsidRPr="00B52712">
        <w:rPr>
          <w:b w:val="0"/>
          <w:bCs w:val="0"/>
          <w:cs/>
        </w:rPr>
        <w:t xml:space="preserve">มูลค่ารวม </w:t>
      </w:r>
      <w:r w:rsidR="00C76147" w:rsidRPr="00C76147">
        <w:rPr>
          <w:b w:val="0"/>
          <w:bCs w:val="0"/>
        </w:rPr>
        <w:t>59</w:t>
      </w:r>
      <w:r w:rsidR="00812CDB">
        <w:rPr>
          <w:b w:val="0"/>
          <w:bCs w:val="0"/>
        </w:rPr>
        <w:t>,</w:t>
      </w:r>
      <w:r w:rsidR="00C76147" w:rsidRPr="00C76147">
        <w:rPr>
          <w:b w:val="0"/>
          <w:bCs w:val="0"/>
        </w:rPr>
        <w:t>727</w:t>
      </w:r>
      <w:r w:rsidRPr="00B52712">
        <w:rPr>
          <w:b w:val="0"/>
          <w:bCs w:val="0"/>
          <w:cs/>
        </w:rPr>
        <w:t xml:space="preserve"> ล้าน</w:t>
      </w:r>
      <w:r w:rsidRPr="00EE724F">
        <w:rPr>
          <w:b w:val="0"/>
          <w:bCs w:val="0"/>
          <w:cs/>
        </w:rPr>
        <w:t>บาท</w:t>
      </w:r>
      <w:r w:rsidR="007B1448">
        <w:rPr>
          <w:b w:val="0"/>
          <w:bCs w:val="0"/>
        </w:rPr>
        <w:br/>
      </w:r>
      <w:r w:rsidR="005F5AD9" w:rsidRPr="00B52712">
        <w:rPr>
          <w:rFonts w:hint="cs"/>
          <w:b w:val="0"/>
          <w:bCs w:val="0"/>
          <w:cs/>
        </w:rPr>
        <w:t>และ</w:t>
      </w:r>
      <w:r w:rsidR="00564316" w:rsidRPr="00B52712">
        <w:rPr>
          <w:b w:val="0"/>
          <w:bCs w:val="0"/>
        </w:rPr>
        <w:t xml:space="preserve"> </w:t>
      </w:r>
      <w:r w:rsidR="00C76147" w:rsidRPr="00C76147">
        <w:rPr>
          <w:b w:val="0"/>
          <w:bCs w:val="0"/>
        </w:rPr>
        <w:t>48</w:t>
      </w:r>
      <w:r w:rsidR="001E0B08">
        <w:rPr>
          <w:b w:val="0"/>
          <w:bCs w:val="0"/>
        </w:rPr>
        <w:t>,</w:t>
      </w:r>
      <w:r w:rsidR="00C76147" w:rsidRPr="00C76147">
        <w:rPr>
          <w:b w:val="0"/>
          <w:bCs w:val="0"/>
        </w:rPr>
        <w:t>119</w:t>
      </w:r>
      <w:r w:rsidR="005F5AD9" w:rsidRPr="00B52712">
        <w:rPr>
          <w:b w:val="0"/>
          <w:bCs w:val="0"/>
        </w:rPr>
        <w:t xml:space="preserve"> </w:t>
      </w:r>
      <w:r w:rsidR="005F5AD9" w:rsidRPr="00B52712">
        <w:rPr>
          <w:rFonts w:hint="cs"/>
          <w:b w:val="0"/>
          <w:bCs w:val="0"/>
          <w:cs/>
        </w:rPr>
        <w:t>ล้านบาท</w:t>
      </w:r>
      <w:r w:rsidR="005F5AD9">
        <w:rPr>
          <w:rFonts w:hint="cs"/>
          <w:b w:val="0"/>
          <w:bCs w:val="0"/>
          <w:cs/>
        </w:rPr>
        <w:t xml:space="preserve"> ตามลำดับ</w:t>
      </w:r>
      <w:r w:rsidRPr="00EE724F">
        <w:rPr>
          <w:rFonts w:hint="cs"/>
          <w:b w:val="0"/>
          <w:bCs w:val="0"/>
          <w:cs/>
        </w:rPr>
        <w:t xml:space="preserve"> </w:t>
      </w:r>
      <w:r w:rsidR="00D96FAB">
        <w:rPr>
          <w:rFonts w:hint="cs"/>
          <w:b w:val="0"/>
          <w:bCs w:val="0"/>
          <w:i/>
          <w:iCs/>
          <w:cs/>
        </w:rPr>
        <w:t>(</w:t>
      </w:r>
      <w:r w:rsidR="00C76147" w:rsidRPr="00C76147">
        <w:rPr>
          <w:b w:val="0"/>
          <w:bCs w:val="0"/>
          <w:i/>
          <w:iCs/>
        </w:rPr>
        <w:t>31</w:t>
      </w:r>
      <w:r w:rsidR="00D96FAB">
        <w:rPr>
          <w:rFonts w:hint="cs"/>
          <w:b w:val="0"/>
          <w:bCs w:val="0"/>
          <w:i/>
          <w:iCs/>
          <w:cs/>
        </w:rPr>
        <w:t xml:space="preserve"> ธันวาคม </w:t>
      </w:r>
      <w:r w:rsidR="00C76147" w:rsidRPr="00C76147">
        <w:rPr>
          <w:b w:val="0"/>
          <w:bCs w:val="0"/>
          <w:i/>
          <w:iCs/>
        </w:rPr>
        <w:t>2563</w:t>
      </w:r>
      <w:r w:rsidRPr="00746C0C">
        <w:rPr>
          <w:b w:val="0"/>
          <w:bCs w:val="0"/>
          <w:i/>
          <w:iCs/>
        </w:rPr>
        <w:t xml:space="preserve">: </w:t>
      </w:r>
      <w:r w:rsidR="00C76147" w:rsidRPr="00C76147">
        <w:rPr>
          <w:b w:val="0"/>
          <w:bCs w:val="0"/>
          <w:i/>
          <w:iCs/>
        </w:rPr>
        <w:t>57</w:t>
      </w:r>
      <w:r w:rsidR="00504C94" w:rsidRPr="00504C94">
        <w:rPr>
          <w:b w:val="0"/>
          <w:bCs w:val="0"/>
          <w:i/>
          <w:iCs/>
        </w:rPr>
        <w:t>,</w:t>
      </w:r>
      <w:r w:rsidR="00C76147" w:rsidRPr="00C76147">
        <w:rPr>
          <w:b w:val="0"/>
          <w:bCs w:val="0"/>
          <w:i/>
          <w:iCs/>
        </w:rPr>
        <w:t>686</w:t>
      </w:r>
      <w:r w:rsidR="00504C94" w:rsidRPr="00504C94">
        <w:rPr>
          <w:b w:val="0"/>
          <w:bCs w:val="0"/>
          <w:i/>
          <w:iCs/>
        </w:rPr>
        <w:t xml:space="preserve"> </w:t>
      </w:r>
      <w:r w:rsidRPr="00746C0C">
        <w:rPr>
          <w:rFonts w:hint="cs"/>
          <w:b w:val="0"/>
          <w:bCs w:val="0"/>
          <w:i/>
          <w:iCs/>
          <w:cs/>
        </w:rPr>
        <w:t>ล้านบาท</w:t>
      </w:r>
      <w:r w:rsidR="005F5AD9" w:rsidRPr="00746C0C">
        <w:rPr>
          <w:rFonts w:hint="cs"/>
          <w:b w:val="0"/>
          <w:bCs w:val="0"/>
          <w:i/>
          <w:iCs/>
          <w:cs/>
        </w:rPr>
        <w:t xml:space="preserve">และ </w:t>
      </w:r>
      <w:r w:rsidR="00C76147" w:rsidRPr="00C76147">
        <w:rPr>
          <w:b w:val="0"/>
          <w:bCs w:val="0"/>
          <w:i/>
          <w:iCs/>
        </w:rPr>
        <w:t>45</w:t>
      </w:r>
      <w:r w:rsidR="00504C94" w:rsidRPr="00504C94">
        <w:rPr>
          <w:b w:val="0"/>
          <w:bCs w:val="0"/>
          <w:i/>
          <w:iCs/>
        </w:rPr>
        <w:t>,</w:t>
      </w:r>
      <w:r w:rsidR="00C76147" w:rsidRPr="00C76147">
        <w:rPr>
          <w:b w:val="0"/>
          <w:bCs w:val="0"/>
          <w:i/>
          <w:iCs/>
        </w:rPr>
        <w:t>924</w:t>
      </w:r>
      <w:r w:rsidR="00504C94" w:rsidRPr="00504C94">
        <w:rPr>
          <w:b w:val="0"/>
          <w:bCs w:val="0"/>
          <w:i/>
          <w:iCs/>
        </w:rPr>
        <w:t xml:space="preserve"> </w:t>
      </w:r>
      <w:r w:rsidR="005F5AD9">
        <w:rPr>
          <w:rFonts w:hint="cs"/>
          <w:b w:val="0"/>
          <w:bCs w:val="0"/>
          <w:i/>
          <w:iCs/>
          <w:cs/>
        </w:rPr>
        <w:t>ล้านบาท ตามลำดับ</w:t>
      </w:r>
      <w:r w:rsidRPr="00EE724F">
        <w:rPr>
          <w:rFonts w:hint="cs"/>
          <w:b w:val="0"/>
          <w:bCs w:val="0"/>
          <w:i/>
          <w:iCs/>
          <w:cs/>
        </w:rPr>
        <w:t>)</w:t>
      </w:r>
      <w:r w:rsidRPr="00EE724F">
        <w:rPr>
          <w:b w:val="0"/>
          <w:bCs w:val="0"/>
          <w:i/>
          <w:iCs/>
        </w:rPr>
        <w:t xml:space="preserve"> </w:t>
      </w:r>
      <w:r w:rsidRPr="00EE724F">
        <w:rPr>
          <w:rFonts w:hint="cs"/>
          <w:b w:val="0"/>
          <w:bCs w:val="0"/>
          <w:cs/>
        </w:rPr>
        <w:t>ดังนี้</w:t>
      </w:r>
    </w:p>
    <w:p w14:paraId="5F12C294" w14:textId="6DBF82CD" w:rsidR="002047E4" w:rsidRPr="001B0D1E" w:rsidRDefault="002047E4" w:rsidP="002047E4">
      <w:pPr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90"/>
        <w:gridCol w:w="236"/>
        <w:gridCol w:w="1384"/>
        <w:gridCol w:w="236"/>
        <w:gridCol w:w="1384"/>
        <w:gridCol w:w="236"/>
        <w:gridCol w:w="1385"/>
        <w:gridCol w:w="265"/>
        <w:gridCol w:w="1445"/>
        <w:gridCol w:w="236"/>
        <w:gridCol w:w="1383"/>
        <w:gridCol w:w="236"/>
        <w:gridCol w:w="1384"/>
        <w:gridCol w:w="236"/>
        <w:gridCol w:w="1114"/>
        <w:gridCol w:w="236"/>
        <w:gridCol w:w="1114"/>
      </w:tblGrid>
      <w:tr w:rsidR="002047E4" w:rsidRPr="000B291A" w14:paraId="474E10CB" w14:textId="77777777" w:rsidTr="000B291A">
        <w:trPr>
          <w:tblHeader/>
        </w:trPr>
        <w:tc>
          <w:tcPr>
            <w:tcW w:w="1890" w:type="dxa"/>
          </w:tcPr>
          <w:p w14:paraId="7E988ADA" w14:textId="77777777" w:rsidR="002047E4" w:rsidRPr="000B291A" w:rsidRDefault="002047E4" w:rsidP="002047E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13D929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74" w:type="dxa"/>
            <w:gridSpan w:val="15"/>
          </w:tcPr>
          <w:p w14:paraId="3D7EDF6C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047E4" w:rsidRPr="000B291A" w14:paraId="7AEB9543" w14:textId="77777777" w:rsidTr="000B291A">
        <w:trPr>
          <w:tblHeader/>
        </w:trPr>
        <w:tc>
          <w:tcPr>
            <w:tcW w:w="1890" w:type="dxa"/>
          </w:tcPr>
          <w:p w14:paraId="18E71E6E" w14:textId="77777777" w:rsidR="002047E4" w:rsidRPr="000B291A" w:rsidRDefault="002047E4" w:rsidP="002047E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75871DE7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4" w:type="dxa"/>
            <w:gridSpan w:val="3"/>
          </w:tcPr>
          <w:p w14:paraId="5B930CBF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ส่วนที่ครบกำหนดชำระภายในหนึ่ง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335CCF88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5" w:type="dxa"/>
            <w:gridSpan w:val="3"/>
          </w:tcPr>
          <w:p w14:paraId="0A926D93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ส่วนที่ครบกำหนดชำระเกินกว่าหนึ่ง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2E8259B9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03" w:type="dxa"/>
            <w:gridSpan w:val="3"/>
          </w:tcPr>
          <w:p w14:paraId="59B8E652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568C902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3FF416D0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21BEF2D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4B33B02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047E4" w:rsidRPr="000B291A" w14:paraId="6DAF3962" w14:textId="77777777" w:rsidTr="000B291A">
        <w:trPr>
          <w:tblHeader/>
        </w:trPr>
        <w:tc>
          <w:tcPr>
            <w:tcW w:w="1890" w:type="dxa"/>
          </w:tcPr>
          <w:p w14:paraId="214326B3" w14:textId="77777777" w:rsidR="00423590" w:rsidRDefault="00423590" w:rsidP="002047E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ACA2DDE" w14:textId="24385C8C" w:rsidR="002047E4" w:rsidRPr="000B291A" w:rsidRDefault="002047E4" w:rsidP="002047E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794E614E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EF7EE5D" w14:textId="02E63596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154FC5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18803789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9DF3CC5" w14:textId="54A26DEB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154FC5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542AF54E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</w:tcPr>
          <w:p w14:paraId="0F11A3D4" w14:textId="765FB393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154FC5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5" w:type="dxa"/>
          </w:tcPr>
          <w:p w14:paraId="32C6C479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0E6C223D" w14:textId="50791220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154FC5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656A2E30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14:paraId="357AD1D6" w14:textId="4FB93C0D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154FC5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43D0D5E2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DAA2275" w14:textId="1041A42E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154FC5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42F8B6CC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6581F85B" w14:textId="77777777" w:rsidR="00423590" w:rsidRDefault="00423590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899736" w14:textId="28307194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6B7ACA0E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2038CC" w14:textId="77777777" w:rsidR="00423590" w:rsidRDefault="00423590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A67A50" w14:textId="4621A0BC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อายุหุ้นกู้</w:t>
            </w:r>
          </w:p>
        </w:tc>
      </w:tr>
      <w:tr w:rsidR="002047E4" w:rsidRPr="000B291A" w14:paraId="01B10E56" w14:textId="77777777" w:rsidTr="000B291A">
        <w:trPr>
          <w:trHeight w:val="324"/>
          <w:tblHeader/>
        </w:trPr>
        <w:tc>
          <w:tcPr>
            <w:tcW w:w="1890" w:type="dxa"/>
          </w:tcPr>
          <w:p w14:paraId="76395B23" w14:textId="77777777" w:rsidR="002047E4" w:rsidRPr="000B291A" w:rsidRDefault="002047E4" w:rsidP="002047E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16A3558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74" w:type="dxa"/>
            <w:gridSpan w:val="11"/>
          </w:tcPr>
          <w:p w14:paraId="328D2C8A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6CF26D1E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2B510093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5D8FD7CD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7256A97D" w14:textId="77777777" w:rsidR="002047E4" w:rsidRPr="000B291A" w:rsidRDefault="002047E4" w:rsidP="002047E4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047E4" w:rsidRPr="000B291A" w14:paraId="00C09889" w14:textId="77777777" w:rsidTr="000B291A">
        <w:tc>
          <w:tcPr>
            <w:tcW w:w="1890" w:type="dxa"/>
          </w:tcPr>
          <w:p w14:paraId="3313FAA7" w14:textId="6B64FC5C" w:rsidR="002047E4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สิงหาคม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2558</w:t>
            </w:r>
          </w:p>
        </w:tc>
        <w:tc>
          <w:tcPr>
            <w:tcW w:w="236" w:type="dxa"/>
          </w:tcPr>
          <w:p w14:paraId="20839570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7308A913" w14:textId="4FF224FB" w:rsidR="002047E4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E4B315E" w14:textId="77777777" w:rsidR="002047E4" w:rsidRPr="000B291A" w:rsidRDefault="002047E4" w:rsidP="00B325C5">
            <w:pPr>
              <w:tabs>
                <w:tab w:val="decimal" w:pos="864"/>
                <w:tab w:val="decimal" w:pos="1164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15B1B98B" w14:textId="602F51CE" w:rsidR="002047E4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E27CD88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</w:tcPr>
          <w:p w14:paraId="3804B18C" w14:textId="33CD0AC1" w:rsidR="002047E4" w:rsidRPr="000B291A" w:rsidRDefault="00F441A9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</w:tcPr>
          <w:p w14:paraId="271C2B37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</w:tcPr>
          <w:p w14:paraId="7EB2B145" w14:textId="7CC88CFD" w:rsidR="002047E4" w:rsidRPr="000B291A" w:rsidRDefault="002047E4" w:rsidP="007B72A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847B188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</w:tcPr>
          <w:p w14:paraId="617285D9" w14:textId="5EE3DAA0" w:rsidR="002047E4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185AEB3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08BCCD7" w14:textId="4E0A42E9" w:rsidR="002047E4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E3E1659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7EEC02D2" w14:textId="7CD8FC2A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14:paraId="3F352378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749E877C" w14:textId="157AD0AA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2047E4" w:rsidRPr="000B291A" w14:paraId="4C2D763E" w14:textId="77777777" w:rsidTr="000B291A">
        <w:tc>
          <w:tcPr>
            <w:tcW w:w="1890" w:type="dxa"/>
          </w:tcPr>
          <w:p w14:paraId="77A8763D" w14:textId="29DAC6E7" w:rsidR="002047E4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สิงหาคม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2558</w:t>
            </w:r>
          </w:p>
        </w:tc>
        <w:tc>
          <w:tcPr>
            <w:tcW w:w="236" w:type="dxa"/>
          </w:tcPr>
          <w:p w14:paraId="14CD0464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182E2382" w14:textId="146303EC" w:rsidR="002047E4" w:rsidRPr="000B291A" w:rsidRDefault="001E0B08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D14E807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6616180D" w14:textId="4CC2517E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8A59DCF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</w:tcPr>
          <w:p w14:paraId="04A40E68" w14:textId="4CBF2E40" w:rsidR="002047E4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441A9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  <w:r w:rsidR="00F441A9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5" w:type="dxa"/>
          </w:tcPr>
          <w:p w14:paraId="24C9572B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</w:tcPr>
          <w:p w14:paraId="5B21C69D" w14:textId="210E70CC" w:rsidR="002047E4" w:rsidRPr="000B291A" w:rsidRDefault="00C76147" w:rsidP="005171DA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848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39CD6581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</w:tcPr>
          <w:p w14:paraId="17BBD1FE" w14:textId="00730A81" w:rsidR="002047E4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B73C5BB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43756336" w14:textId="42FC958A" w:rsidR="002047E4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848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96BE503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0B3D6821" w14:textId="24001B5D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</w:tcPr>
          <w:p w14:paraId="4DD06AC4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4F9CC48F" w14:textId="76F1EE25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2047E4" w:rsidRPr="000B291A" w14:paraId="499CC9F2" w14:textId="77777777" w:rsidTr="000B291A">
        <w:tc>
          <w:tcPr>
            <w:tcW w:w="1890" w:type="dxa"/>
          </w:tcPr>
          <w:p w14:paraId="071E0FA1" w14:textId="0A4DBFF6" w:rsidR="002047E4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36" w:type="dxa"/>
          </w:tcPr>
          <w:p w14:paraId="274A4491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6735478A" w14:textId="359A2357" w:rsidR="002047E4" w:rsidRPr="000B291A" w:rsidRDefault="001E0B08" w:rsidP="001E0B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206634F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4A1C8FEF" w14:textId="5C5D2FEF" w:rsidR="002047E4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4CAB38B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</w:tcPr>
          <w:p w14:paraId="2F56C5AC" w14:textId="4313477B" w:rsidR="002047E4" w:rsidRPr="000B291A" w:rsidRDefault="00F441A9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</w:tcPr>
          <w:p w14:paraId="2EEA19B9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</w:tcPr>
          <w:p w14:paraId="65E9978F" w14:textId="6AF43C34" w:rsidR="002047E4" w:rsidRPr="000B291A" w:rsidRDefault="002047E4" w:rsidP="007B72A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D68427B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</w:tcPr>
          <w:p w14:paraId="33CB5A5A" w14:textId="7D1799CE" w:rsidR="002047E4" w:rsidRPr="000B291A" w:rsidRDefault="00444F3F" w:rsidP="003029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B55F73A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4BFA3F51" w14:textId="16577B28" w:rsidR="002047E4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A5BD8B2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10950F71" w14:textId="2C8ECFFD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36" w:type="dxa"/>
          </w:tcPr>
          <w:p w14:paraId="417E0F4F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C1E1874" w14:textId="5F04B200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1E0B08" w:rsidRPr="000B291A" w14:paraId="4FED0CFF" w14:textId="77777777" w:rsidTr="000B291A">
        <w:tc>
          <w:tcPr>
            <w:tcW w:w="1890" w:type="dxa"/>
          </w:tcPr>
          <w:p w14:paraId="1EFC1E69" w14:textId="55041DFE" w:rsidR="001E0B08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36" w:type="dxa"/>
          </w:tcPr>
          <w:p w14:paraId="49275F49" w14:textId="77777777" w:rsidR="001E0B08" w:rsidRPr="000B291A" w:rsidRDefault="001E0B08" w:rsidP="001E0B0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67F55C1" w14:textId="5BF5AD5A" w:rsidR="001E0B08" w:rsidRPr="000B291A" w:rsidRDefault="001E0B08" w:rsidP="001E0B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E09859C" w14:textId="77777777" w:rsidR="001E0B08" w:rsidRPr="000B291A" w:rsidRDefault="001E0B08" w:rsidP="001E0B0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2E5789DD" w14:textId="7C597457" w:rsidR="001E0B08" w:rsidRPr="000B291A" w:rsidRDefault="001E0B08" w:rsidP="001E0B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F50B51B" w14:textId="77777777" w:rsidR="001E0B08" w:rsidRPr="000B291A" w:rsidRDefault="001E0B08" w:rsidP="001E0B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</w:tcPr>
          <w:p w14:paraId="0640B423" w14:textId="632429F0" w:rsidR="001E0B08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441A9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F441A9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5" w:type="dxa"/>
          </w:tcPr>
          <w:p w14:paraId="7B4B68C5" w14:textId="77777777" w:rsidR="001E0B08" w:rsidRPr="000B291A" w:rsidRDefault="001E0B08" w:rsidP="001E0B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</w:tcPr>
          <w:p w14:paraId="16FF4767" w14:textId="5E2ADD2D" w:rsidR="001E0B08" w:rsidRPr="000B291A" w:rsidRDefault="00C76147" w:rsidP="005171DA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A62FB61" w14:textId="77777777" w:rsidR="001E0B08" w:rsidRPr="000B291A" w:rsidRDefault="001E0B08" w:rsidP="001E0B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</w:tcPr>
          <w:p w14:paraId="2252A496" w14:textId="52C93224" w:rsidR="001E0B08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780DAFE" w14:textId="77777777" w:rsidR="001E0B08" w:rsidRPr="000B291A" w:rsidRDefault="001E0B08" w:rsidP="001E0B0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55E2D93" w14:textId="001FF771" w:rsidR="001E0B08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9071814" w14:textId="77777777" w:rsidR="001E0B08" w:rsidRPr="000B291A" w:rsidRDefault="001E0B08" w:rsidP="001E0B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7033692A" w14:textId="2015351F" w:rsidR="001E0B08" w:rsidRPr="000B291A" w:rsidRDefault="00C76147" w:rsidP="001E0B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236" w:type="dxa"/>
          </w:tcPr>
          <w:p w14:paraId="7F566F68" w14:textId="77777777" w:rsidR="001E0B08" w:rsidRPr="000B291A" w:rsidRDefault="001E0B08" w:rsidP="001E0B0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31FCF26D" w14:textId="68676CA8" w:rsidR="001E0B08" w:rsidRPr="000B291A" w:rsidRDefault="00C76147" w:rsidP="001E0B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1E0B08" w:rsidRPr="000B291A" w14:paraId="5597C8C8" w14:textId="77777777" w:rsidTr="000B291A">
        <w:tc>
          <w:tcPr>
            <w:tcW w:w="1890" w:type="dxa"/>
          </w:tcPr>
          <w:p w14:paraId="541884D4" w14:textId="7BDB2412" w:rsidR="001E0B08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36" w:type="dxa"/>
          </w:tcPr>
          <w:p w14:paraId="4BAC8BF6" w14:textId="77777777" w:rsidR="001E0B08" w:rsidRPr="000B291A" w:rsidRDefault="001E0B08" w:rsidP="001E0B0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35823921" w14:textId="7B0832D4" w:rsidR="001E0B08" w:rsidRPr="000B291A" w:rsidRDefault="001E0B08" w:rsidP="001E0B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FD67BE1" w14:textId="77777777" w:rsidR="001E0B08" w:rsidRPr="000B291A" w:rsidRDefault="001E0B08" w:rsidP="001E0B0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425B5F39" w14:textId="0A332BD0" w:rsidR="001E0B08" w:rsidRPr="000B291A" w:rsidRDefault="001E0B08" w:rsidP="001E0B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660EA8B" w14:textId="77777777" w:rsidR="001E0B08" w:rsidRPr="000B291A" w:rsidRDefault="001E0B08" w:rsidP="001E0B0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</w:tcPr>
          <w:p w14:paraId="0F12B25D" w14:textId="0778982B" w:rsidR="001E0B08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441A9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  <w:r w:rsidR="00F441A9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65" w:type="dxa"/>
          </w:tcPr>
          <w:p w14:paraId="5B51416C" w14:textId="77777777" w:rsidR="001E0B08" w:rsidRPr="000B291A" w:rsidRDefault="001E0B08" w:rsidP="001E0B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</w:tcPr>
          <w:p w14:paraId="5747A972" w14:textId="1453B1D0" w:rsidR="001E0B08" w:rsidRPr="000B291A" w:rsidRDefault="00C76147" w:rsidP="005171DA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</w:tcPr>
          <w:p w14:paraId="733C52C0" w14:textId="77777777" w:rsidR="001E0B08" w:rsidRPr="000B291A" w:rsidRDefault="001E0B08" w:rsidP="001E0B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</w:tcPr>
          <w:p w14:paraId="6C3F95DF" w14:textId="4B4D4F60" w:rsidR="001E0B08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</w:tcPr>
          <w:p w14:paraId="5E656B3E" w14:textId="77777777" w:rsidR="001E0B08" w:rsidRPr="000B291A" w:rsidRDefault="001E0B08" w:rsidP="001E0B08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73D024A1" w14:textId="214BE48E" w:rsidR="001E0B08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</w:tcPr>
          <w:p w14:paraId="131A1F0A" w14:textId="77777777" w:rsidR="001E0B08" w:rsidRPr="000B291A" w:rsidRDefault="001E0B08" w:rsidP="001E0B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6C25817F" w14:textId="2E012707" w:rsidR="001E0B08" w:rsidRPr="000B291A" w:rsidRDefault="00C76147" w:rsidP="001E0B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36" w:type="dxa"/>
          </w:tcPr>
          <w:p w14:paraId="75E5CE2F" w14:textId="77777777" w:rsidR="001E0B08" w:rsidRPr="000B291A" w:rsidRDefault="001E0B08" w:rsidP="001E0B0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0C23D464" w14:textId="428FFB50" w:rsidR="001E0B08" w:rsidRPr="000B291A" w:rsidRDefault="00C76147" w:rsidP="001E0B0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E0B08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444F3F" w:rsidRPr="000B291A" w14:paraId="7549104A" w14:textId="77777777" w:rsidTr="000B291A">
        <w:tc>
          <w:tcPr>
            <w:tcW w:w="1890" w:type="dxa"/>
          </w:tcPr>
          <w:p w14:paraId="31571484" w14:textId="7B62D132" w:rsidR="00444F3F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6" w:type="dxa"/>
          </w:tcPr>
          <w:p w14:paraId="74BAEA49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41BAE6A9" w14:textId="0DA05513" w:rsidR="00444F3F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3A2FA9DA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5193DC79" w14:textId="3C6EE56D" w:rsidR="00444F3F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307DE45A" w14:textId="77777777" w:rsidR="00444F3F" w:rsidRPr="000B291A" w:rsidRDefault="00444F3F" w:rsidP="00444F3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</w:tcPr>
          <w:p w14:paraId="68AE14BA" w14:textId="7FC8DCEC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</w:tcPr>
          <w:p w14:paraId="795E2112" w14:textId="77777777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</w:tcPr>
          <w:p w14:paraId="2B27B942" w14:textId="7CCE2ED2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DFAED6C" w14:textId="77777777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</w:tcPr>
          <w:p w14:paraId="0E7316EA" w14:textId="76953D34" w:rsidR="00444F3F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042B7D7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4A93B315" w14:textId="503BB967" w:rsidR="00444F3F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F4A0FC3" w14:textId="77777777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774B6B3A" w14:textId="1B87B893" w:rsidR="00444F3F" w:rsidRPr="000B291A" w:rsidRDefault="00C76147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236" w:type="dxa"/>
          </w:tcPr>
          <w:p w14:paraId="235D8389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558BF529" w14:textId="383CA2FD" w:rsidR="00444F3F" w:rsidRPr="000B291A" w:rsidRDefault="00C76147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444F3F" w:rsidRPr="000B291A" w14:paraId="5049D8C2" w14:textId="77777777" w:rsidTr="000B291A">
        <w:tc>
          <w:tcPr>
            <w:tcW w:w="1890" w:type="dxa"/>
          </w:tcPr>
          <w:p w14:paraId="0F02E464" w14:textId="43B826A4" w:rsidR="00444F3F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6" w:type="dxa"/>
          </w:tcPr>
          <w:p w14:paraId="7D008D64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193D36F5" w14:textId="7D6ABCB1" w:rsidR="00444F3F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C7211C5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1F209852" w14:textId="614CA159" w:rsidR="00444F3F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0804EE4" w14:textId="77777777" w:rsidR="00444F3F" w:rsidRPr="000B291A" w:rsidRDefault="00444F3F" w:rsidP="00444F3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</w:tcPr>
          <w:p w14:paraId="155F5726" w14:textId="57D0582C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</w:tcPr>
          <w:p w14:paraId="059F09E0" w14:textId="77777777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</w:tcPr>
          <w:p w14:paraId="414A8B46" w14:textId="19C4A28F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3CDDF68" w14:textId="77777777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</w:tcPr>
          <w:p w14:paraId="6C0096F5" w14:textId="709598F0" w:rsidR="00444F3F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6DAC30B5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1D58BC4" w14:textId="7CC93D44" w:rsidR="00444F3F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85F82FD" w14:textId="77777777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03312B3D" w14:textId="26097A15" w:rsidR="00444F3F" w:rsidRPr="000B291A" w:rsidRDefault="00C76147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14:paraId="10546901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14CF46E" w14:textId="1C2A5C6D" w:rsidR="00444F3F" w:rsidRPr="000B291A" w:rsidRDefault="00C76147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444F3F" w:rsidRPr="000B291A" w14:paraId="6935529D" w14:textId="77777777" w:rsidTr="000B291A">
        <w:tc>
          <w:tcPr>
            <w:tcW w:w="1890" w:type="dxa"/>
          </w:tcPr>
          <w:p w14:paraId="3C0D582E" w14:textId="2390296D" w:rsidR="00444F3F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66FC9E0C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4481B30" w14:textId="0EC1DCFB" w:rsidR="00444F3F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D47B855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2377820D" w14:textId="77FFC369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AC4F926" w14:textId="77777777" w:rsidR="00444F3F" w:rsidRPr="000B291A" w:rsidRDefault="00444F3F" w:rsidP="00444F3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</w:tcPr>
          <w:p w14:paraId="31970B23" w14:textId="6ED3755C" w:rsidR="00444F3F" w:rsidRPr="000B291A" w:rsidRDefault="00444F3F" w:rsidP="003029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</w:tcPr>
          <w:p w14:paraId="0A92F983" w14:textId="77777777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</w:tcPr>
          <w:p w14:paraId="437AC81E" w14:textId="4F2842F8" w:rsidR="00444F3F" w:rsidRPr="000B291A" w:rsidRDefault="00C76147" w:rsidP="005171DA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85C0335" w14:textId="77777777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</w:tcPr>
          <w:p w14:paraId="5CF40010" w14:textId="07BE9902" w:rsidR="00444F3F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7B350AA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552A3DFB" w14:textId="4D43B643" w:rsidR="00444F3F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098B72D" w14:textId="77777777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0DB80FE5" w14:textId="7067663D" w:rsidR="00444F3F" w:rsidRPr="000B291A" w:rsidRDefault="00C76147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</w:tcPr>
          <w:p w14:paraId="69466FCC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4E3BDA5F" w14:textId="598A1FEE" w:rsidR="00444F3F" w:rsidRPr="000B291A" w:rsidRDefault="00C76147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444F3F" w:rsidRPr="000B291A" w14:paraId="0F037938" w14:textId="77777777" w:rsidTr="000B291A">
        <w:tc>
          <w:tcPr>
            <w:tcW w:w="1890" w:type="dxa"/>
          </w:tcPr>
          <w:p w14:paraId="3DAF44A6" w14:textId="3769A96D" w:rsidR="00444F3F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07E97890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22C2E124" w14:textId="68202B34" w:rsidR="00444F3F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943D7BA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2AB7D682" w14:textId="3EA16172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9AD0E31" w14:textId="77777777" w:rsidR="00444F3F" w:rsidRPr="000B291A" w:rsidRDefault="00444F3F" w:rsidP="00444F3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</w:tcPr>
          <w:p w14:paraId="2F066D41" w14:textId="414A4169" w:rsidR="00444F3F" w:rsidRPr="000B291A" w:rsidRDefault="00444F3F" w:rsidP="003029D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</w:tcPr>
          <w:p w14:paraId="249A2F55" w14:textId="77777777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</w:tcPr>
          <w:p w14:paraId="4A1685C1" w14:textId="1DAFAD2B" w:rsidR="00444F3F" w:rsidRPr="000B291A" w:rsidRDefault="00C76147" w:rsidP="005171DA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D160797" w14:textId="77777777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</w:tcPr>
          <w:p w14:paraId="312E1AD3" w14:textId="60CE2CDA" w:rsidR="00444F3F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0C7EADE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208A14CD" w14:textId="49C5FB87" w:rsidR="00444F3F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6C4CC141" w14:textId="77777777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579ED113" w14:textId="0036A1A9" w:rsidR="00444F3F" w:rsidRPr="000B291A" w:rsidRDefault="00C76147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36" w:type="dxa"/>
          </w:tcPr>
          <w:p w14:paraId="02C7A67D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404AC20E" w14:textId="67992DBE" w:rsidR="00444F3F" w:rsidRPr="000B291A" w:rsidRDefault="00C76147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เดือน </w:t>
            </w:r>
            <w:r w:rsidR="00B325C5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วัน</w:t>
            </w:r>
          </w:p>
        </w:tc>
      </w:tr>
      <w:tr w:rsidR="00444F3F" w:rsidRPr="000B291A" w14:paraId="17E16EE6" w14:textId="77777777" w:rsidTr="000B291A">
        <w:tc>
          <w:tcPr>
            <w:tcW w:w="1890" w:type="dxa"/>
          </w:tcPr>
          <w:p w14:paraId="134E1391" w14:textId="630DAE23" w:rsidR="00444F3F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35515A53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D02E1EB" w14:textId="5461007A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2A1BDF3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5200FB5A" w14:textId="13729170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AB79100" w14:textId="77777777" w:rsidR="00444F3F" w:rsidRPr="000B291A" w:rsidRDefault="00444F3F" w:rsidP="00444F3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</w:tcPr>
          <w:p w14:paraId="3F4276A8" w14:textId="38651910" w:rsidR="00444F3F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5" w:type="dxa"/>
          </w:tcPr>
          <w:p w14:paraId="73CED3B5" w14:textId="77777777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</w:tcPr>
          <w:p w14:paraId="609CCE4C" w14:textId="41786387" w:rsidR="00444F3F" w:rsidRPr="000B291A" w:rsidRDefault="00C76147" w:rsidP="005171DA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AA32A13" w14:textId="77777777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</w:tcPr>
          <w:p w14:paraId="60920D64" w14:textId="021E6D6E" w:rsidR="00444F3F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E18A425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725E1214" w14:textId="39E0C6F6" w:rsidR="00444F3F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DE88606" w14:textId="77777777" w:rsidR="00444F3F" w:rsidRPr="000B291A" w:rsidRDefault="00444F3F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7C6A5849" w14:textId="320EDCFC" w:rsidR="00444F3F" w:rsidRPr="000B291A" w:rsidRDefault="00C76147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14:paraId="16C9ECFF" w14:textId="77777777" w:rsidR="00444F3F" w:rsidRPr="000B291A" w:rsidRDefault="00444F3F" w:rsidP="00444F3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5B95AB82" w14:textId="5202690D" w:rsidR="00444F3F" w:rsidRPr="000B291A" w:rsidRDefault="00C76147" w:rsidP="00444F3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2047E4" w:rsidRPr="000B291A" w14:paraId="3F42CE0F" w14:textId="77777777" w:rsidTr="000B291A">
        <w:tc>
          <w:tcPr>
            <w:tcW w:w="1890" w:type="dxa"/>
          </w:tcPr>
          <w:p w14:paraId="3E682AC6" w14:textId="233CBE1C" w:rsidR="002047E4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3D3DB0C4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2B329F2" w14:textId="285C3006" w:rsidR="002047E4" w:rsidRPr="000B291A" w:rsidRDefault="00072530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E5CDB1E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3B4EDC34" w14:textId="6217750D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B627A40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</w:tcPr>
          <w:p w14:paraId="6BF8CE67" w14:textId="69AA8B64" w:rsidR="002047E4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441A9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888</w:t>
            </w:r>
            <w:r w:rsidR="00F441A9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5" w:type="dxa"/>
          </w:tcPr>
          <w:p w14:paraId="43132780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</w:tcPr>
          <w:p w14:paraId="50DF2A7F" w14:textId="658AFEAF" w:rsidR="002047E4" w:rsidRPr="000B291A" w:rsidRDefault="00C76147" w:rsidP="005171DA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C6E318A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</w:tcPr>
          <w:p w14:paraId="4A6F4815" w14:textId="78787B6D" w:rsidR="002047E4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888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A2D3C60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2471F430" w14:textId="2203E3F0" w:rsidR="002047E4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2B18996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2FF82984" w14:textId="25FF0512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14:paraId="5E5D879D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452889FF" w14:textId="388B81FA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2047E4" w:rsidRPr="000B291A" w14:paraId="4A91DD01" w14:textId="77777777" w:rsidTr="000B291A">
        <w:tc>
          <w:tcPr>
            <w:tcW w:w="1890" w:type="dxa"/>
          </w:tcPr>
          <w:p w14:paraId="00E7E7CD" w14:textId="10D4D932" w:rsidR="002047E4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lastRenderedPageBreak/>
              <w:t>9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5BB4487C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2E4DB2E9" w14:textId="73AB18A3" w:rsidR="002047E4" w:rsidRPr="000B291A" w:rsidRDefault="00072530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5D56F3B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18191B6E" w14:textId="46AF8FC8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63DFB25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</w:tcPr>
          <w:p w14:paraId="62D8660C" w14:textId="31E93F76" w:rsidR="002047E4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441A9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441A9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5" w:type="dxa"/>
          </w:tcPr>
          <w:p w14:paraId="22CFCFA0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</w:tcPr>
          <w:p w14:paraId="195CEADE" w14:textId="5DD9212E" w:rsidR="002047E4" w:rsidRPr="000B291A" w:rsidRDefault="00C76147" w:rsidP="005171DA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CAB13E7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</w:tcPr>
          <w:p w14:paraId="6A2742CE" w14:textId="7E25A1B0" w:rsidR="002047E4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444F3F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F3ADA62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0FD8E3FB" w14:textId="446CEFCA" w:rsidR="002047E4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0EAEC9C3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627EEC72" w14:textId="3EABB32C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36" w:type="dxa"/>
          </w:tcPr>
          <w:p w14:paraId="3A41AA81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0436EF95" w14:textId="356D2430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8E0F7A" w:rsidRPr="000B291A" w14:paraId="44756860" w14:textId="77777777" w:rsidTr="000B291A">
        <w:tc>
          <w:tcPr>
            <w:tcW w:w="1890" w:type="dxa"/>
          </w:tcPr>
          <w:p w14:paraId="05E31C1B" w14:textId="3D9B9CEB" w:rsidR="008E0F7A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74B9EBCE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B98404A" w14:textId="60ADD8C9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E71380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DE3ED51" w14:textId="577D4B5C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1411C5" w14:textId="77777777" w:rsidR="008E0F7A" w:rsidRPr="000B291A" w:rsidRDefault="008E0F7A" w:rsidP="008E0F7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68FA8822" w14:textId="509495BA" w:rsidR="008E0F7A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65" w:type="dxa"/>
            <w:shd w:val="clear" w:color="auto" w:fill="auto"/>
          </w:tcPr>
          <w:p w14:paraId="6E456AD2" w14:textId="77777777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81FFEC2" w14:textId="258C2561" w:rsidR="008E0F7A" w:rsidRPr="000B291A" w:rsidRDefault="00C76147" w:rsidP="005171DA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7E7D5E12" w14:textId="77777777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2A8ED3A6" w14:textId="0FCFEECE" w:rsidR="008E0F7A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445A4B90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711BF5C" w14:textId="7348576F" w:rsidR="008E0F7A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5EE70369" w14:textId="77777777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F7ACEED" w14:textId="75C01907" w:rsidR="008E0F7A" w:rsidRPr="000B291A" w:rsidRDefault="00C76147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056136A3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D79CB33" w14:textId="4BBE35BA" w:rsidR="008E0F7A" w:rsidRPr="000B291A" w:rsidRDefault="00C76147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8E0F7A" w:rsidRPr="000B291A" w14:paraId="329E6A99" w14:textId="77777777" w:rsidTr="000B291A">
        <w:tc>
          <w:tcPr>
            <w:tcW w:w="1890" w:type="dxa"/>
          </w:tcPr>
          <w:p w14:paraId="673206A9" w14:textId="4056F5BA" w:rsidR="008E0F7A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05366ECB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4451CB8" w14:textId="08629102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6B7072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6C5A8B2" w14:textId="113E98CA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E581FE" w14:textId="77777777" w:rsidR="008E0F7A" w:rsidRPr="000B291A" w:rsidRDefault="008E0F7A" w:rsidP="008E0F7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2AB8B222" w14:textId="014C1D0B" w:rsidR="008E0F7A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0A96996C" w14:textId="77777777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E887A42" w14:textId="66E58E17" w:rsidR="008E0F7A" w:rsidRPr="000B291A" w:rsidRDefault="00C76147" w:rsidP="005171DA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4C70E64" w14:textId="77777777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437FF90E" w14:textId="12CA5949" w:rsidR="008E0F7A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F82690D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904DED4" w14:textId="01EED089" w:rsidR="008E0F7A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AE55350" w14:textId="77777777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ABA1E45" w14:textId="7AB3BD2E" w:rsidR="008E0F7A" w:rsidRPr="000B291A" w:rsidRDefault="00C76147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612820CB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B7F02E1" w14:textId="347EC2F5" w:rsidR="008E0F7A" w:rsidRPr="000B291A" w:rsidRDefault="00C76147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8E0F7A" w:rsidRPr="000B291A" w14:paraId="1E3AD822" w14:textId="77777777" w:rsidTr="000B291A">
        <w:tc>
          <w:tcPr>
            <w:tcW w:w="1890" w:type="dxa"/>
          </w:tcPr>
          <w:p w14:paraId="026C48E7" w14:textId="5F29F65A" w:rsidR="008E0F7A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0F3566D1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EB60971" w14:textId="4861A21D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94F04A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4D34896" w14:textId="014DCCBD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946627" w14:textId="77777777" w:rsidR="008E0F7A" w:rsidRPr="000B291A" w:rsidRDefault="008E0F7A" w:rsidP="008E0F7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301FC0D5" w14:textId="196E38CA" w:rsidR="008E0F7A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65" w:type="dxa"/>
            <w:shd w:val="clear" w:color="auto" w:fill="auto"/>
          </w:tcPr>
          <w:p w14:paraId="4D357CFA" w14:textId="77777777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808553F" w14:textId="7A2E1193" w:rsidR="008E0F7A" w:rsidRPr="000B291A" w:rsidRDefault="00C76147" w:rsidP="005171DA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2BAFDDF" w14:textId="77777777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2AAA1F64" w14:textId="45C31C8B" w:rsidR="008E0F7A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5B830ED3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DDCAA24" w14:textId="2CBBFEC5" w:rsidR="008E0F7A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577F9BA" w14:textId="77777777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6B41576" w14:textId="2B406C0E" w:rsidR="008E0F7A" w:rsidRPr="000B291A" w:rsidRDefault="00C76147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45A80EE2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B4FC4B9" w14:textId="4DF1DDC9" w:rsidR="008E0F7A" w:rsidRPr="000B291A" w:rsidRDefault="00C76147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8E0F7A" w:rsidRPr="000B291A" w14:paraId="50DCA4BC" w14:textId="77777777" w:rsidTr="000B291A">
        <w:tc>
          <w:tcPr>
            <w:tcW w:w="1890" w:type="dxa"/>
          </w:tcPr>
          <w:p w14:paraId="52824B8B" w14:textId="57CB1C07" w:rsidR="008E0F7A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6B99005D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7AFED10" w14:textId="649508B3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2673A0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52EA1C8" w14:textId="38E7B1E4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015BA1" w14:textId="77777777" w:rsidR="008E0F7A" w:rsidRPr="000B291A" w:rsidRDefault="008E0F7A" w:rsidP="008E0F7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442537DC" w14:textId="3C1BD6D8" w:rsidR="008E0F7A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265" w:type="dxa"/>
            <w:shd w:val="clear" w:color="auto" w:fill="auto"/>
          </w:tcPr>
          <w:p w14:paraId="62DCBCE0" w14:textId="77777777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946C1EE" w14:textId="1447EEE8" w:rsidR="008E0F7A" w:rsidRPr="000B291A" w:rsidRDefault="00C76147" w:rsidP="005171DA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3A8A9829" w14:textId="77777777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71FC286B" w14:textId="0924F06E" w:rsidR="008E0F7A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71A794AB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4FF5171" w14:textId="3183462C" w:rsidR="008E0F7A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11E4367E" w14:textId="77777777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B0B3C76" w14:textId="564FCF84" w:rsidR="008E0F7A" w:rsidRPr="000B291A" w:rsidRDefault="00C76147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791B8003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F0AEAC0" w14:textId="4270EFAF" w:rsidR="008E0F7A" w:rsidRPr="000B291A" w:rsidRDefault="00C76147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8E0F7A" w:rsidRPr="000B291A" w14:paraId="64BE9E23" w14:textId="77777777" w:rsidTr="000B291A">
        <w:tc>
          <w:tcPr>
            <w:tcW w:w="1890" w:type="dxa"/>
          </w:tcPr>
          <w:p w14:paraId="3BA8AA19" w14:textId="4914615F" w:rsidR="008E0F7A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509246D7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6B48412" w14:textId="447BB6E2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3B517A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CB16BDE" w14:textId="3DA54EB6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84067A" w14:textId="77777777" w:rsidR="008E0F7A" w:rsidRPr="000B291A" w:rsidRDefault="008E0F7A" w:rsidP="008E0F7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5CF96690" w14:textId="6C52E230" w:rsidR="008E0F7A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65" w:type="dxa"/>
            <w:shd w:val="clear" w:color="auto" w:fill="auto"/>
          </w:tcPr>
          <w:p w14:paraId="66E07FE5" w14:textId="77777777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D976F5F" w14:textId="4D18FF77" w:rsidR="008E0F7A" w:rsidRPr="000B291A" w:rsidRDefault="00C76147" w:rsidP="005171DA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45988107" w14:textId="77777777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069ACA81" w14:textId="41266D4E" w:rsidR="008E0F7A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7B576BFC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3D69A6E" w14:textId="717A175E" w:rsidR="008E0F7A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3AEF5FC7" w14:textId="77777777" w:rsidR="008E0F7A" w:rsidRPr="000B291A" w:rsidRDefault="008E0F7A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C3A2BC4" w14:textId="06B4CF5F" w:rsidR="008E0F7A" w:rsidRPr="000B291A" w:rsidRDefault="00C76147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2EADA2D8" w14:textId="77777777" w:rsidR="008E0F7A" w:rsidRPr="000B291A" w:rsidRDefault="008E0F7A" w:rsidP="008E0F7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64D0B7D" w14:textId="27419E6F" w:rsidR="008E0F7A" w:rsidRPr="000B291A" w:rsidRDefault="00C76147" w:rsidP="008E0F7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E0F7A"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271B8D" w:rsidRPr="000B291A" w14:paraId="6D1E759C" w14:textId="77777777" w:rsidTr="000B291A">
        <w:tc>
          <w:tcPr>
            <w:tcW w:w="1890" w:type="dxa"/>
          </w:tcPr>
          <w:p w14:paraId="34285E9F" w14:textId="45E0A936" w:rsidR="00271B8D" w:rsidRPr="000B291A" w:rsidRDefault="00C76147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71B8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71B8D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0BC2D241" w14:textId="77777777" w:rsidR="00271B8D" w:rsidRPr="000B291A" w:rsidRDefault="00271B8D" w:rsidP="00271B8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4C08CEF2" w14:textId="1137B18A" w:rsidR="00271B8D" w:rsidRPr="000B291A" w:rsidRDefault="00271B8D" w:rsidP="00271B8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F7F0C2" w14:textId="77777777" w:rsidR="00271B8D" w:rsidRPr="000B291A" w:rsidRDefault="00271B8D" w:rsidP="00271B8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2ADC09F6" w14:textId="20A2BAC0" w:rsidR="00271B8D" w:rsidRPr="000B291A" w:rsidRDefault="00271B8D" w:rsidP="00271B8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76E0C8" w14:textId="77777777" w:rsidR="00271B8D" w:rsidRPr="000B291A" w:rsidRDefault="00271B8D" w:rsidP="00271B8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299A3E43" w14:textId="0B0561D8" w:rsidR="00271B8D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71B8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271B8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1D534F82" w14:textId="77777777" w:rsidR="00271B8D" w:rsidRPr="000B291A" w:rsidRDefault="00271B8D" w:rsidP="00271B8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201DE66D" w14:textId="06C6239A" w:rsidR="00271B8D" w:rsidRPr="000B291A" w:rsidRDefault="00271B8D" w:rsidP="00FF2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1D9FEA" w14:textId="77777777" w:rsidR="00271B8D" w:rsidRPr="000B291A" w:rsidRDefault="00271B8D" w:rsidP="00271B8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298CB651" w14:textId="2C92CD11" w:rsidR="00271B8D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71B8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271B8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63B00E5" w14:textId="77777777" w:rsidR="00271B8D" w:rsidRPr="000B291A" w:rsidRDefault="00271B8D" w:rsidP="00271B8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09DFEE5" w14:textId="712D618A" w:rsidR="00271B8D" w:rsidRPr="000B291A" w:rsidRDefault="00271B8D" w:rsidP="00FF2F6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488FBF" w14:textId="77777777" w:rsidR="00271B8D" w:rsidRPr="000B291A" w:rsidRDefault="00271B8D" w:rsidP="00271B8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2BF9CA2" w14:textId="52D8EDA1" w:rsidR="00271B8D" w:rsidRPr="000B291A" w:rsidRDefault="00C76147" w:rsidP="00271B8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71B8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236" w:type="dxa"/>
            <w:shd w:val="clear" w:color="auto" w:fill="auto"/>
          </w:tcPr>
          <w:p w14:paraId="5BE8AB45" w14:textId="77777777" w:rsidR="00271B8D" w:rsidRPr="000B291A" w:rsidRDefault="00271B8D" w:rsidP="00271B8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07FF6DA8" w14:textId="595B70F6" w:rsidR="00271B8D" w:rsidRPr="000B291A" w:rsidRDefault="00C76147" w:rsidP="00271B8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71B8D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71B8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71B8D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2047E4" w:rsidRPr="000B291A" w14:paraId="6C4D1CF5" w14:textId="77777777" w:rsidTr="000B291A">
        <w:tc>
          <w:tcPr>
            <w:tcW w:w="1890" w:type="dxa"/>
          </w:tcPr>
          <w:p w14:paraId="7FC59BD9" w14:textId="77777777" w:rsidR="002047E4" w:rsidRPr="000B291A" w:rsidRDefault="002047E4" w:rsidP="00B325C5">
            <w:pPr>
              <w:spacing w:line="240" w:lineRule="atLeast"/>
              <w:ind w:left="8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5AF8CCB1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5D17BB1" w14:textId="3FFDB5BA" w:rsidR="002047E4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="008E0F7A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210</w:t>
            </w:r>
            <w:r w:rsidR="008E0F7A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0830387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D2B1DCB" w14:textId="1AB0DABB" w:rsidR="002047E4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  <w:r w:rsidR="002047E4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180</w:t>
            </w:r>
            <w:r w:rsidR="002047E4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A22E716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080817E1" w14:textId="32C2EEF1" w:rsidR="002047E4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 w:rsidR="008E0F7A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516</w:t>
            </w:r>
            <w:r w:rsidR="008E0F7A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800</w:t>
            </w:r>
          </w:p>
        </w:tc>
        <w:tc>
          <w:tcPr>
            <w:tcW w:w="265" w:type="dxa"/>
          </w:tcPr>
          <w:p w14:paraId="3988C0E5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4E5CE6D5" w14:textId="115FC889" w:rsidR="002047E4" w:rsidRPr="000B291A" w:rsidRDefault="00C76147" w:rsidP="005171DA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</w:t>
            </w:r>
            <w:r w:rsidR="002047E4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506</w:t>
            </w:r>
            <w:r w:rsidR="002047E4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</w:tcPr>
          <w:p w14:paraId="5D106AD2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59DED447" w14:textId="1DB02E9E" w:rsidR="002047E4" w:rsidRPr="000B291A" w:rsidRDefault="00C76147" w:rsidP="005171DA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812CDB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726</w:t>
            </w:r>
            <w:r w:rsidR="00812CDB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800</w:t>
            </w:r>
          </w:p>
        </w:tc>
        <w:tc>
          <w:tcPr>
            <w:tcW w:w="236" w:type="dxa"/>
          </w:tcPr>
          <w:p w14:paraId="54828767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E914B91" w14:textId="7B454078" w:rsidR="002047E4" w:rsidRPr="000B291A" w:rsidRDefault="00C76147" w:rsidP="005171DA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</w:t>
            </w:r>
            <w:r w:rsidR="002047E4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686</w:t>
            </w:r>
            <w:r w:rsidR="002047E4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</w:tcPr>
          <w:p w14:paraId="170CC8A7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607A7360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54A9195E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763F0FC6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</w:tbl>
    <w:p w14:paraId="6709E6E9" w14:textId="550B5A01" w:rsidR="002047E4" w:rsidRDefault="002047E4" w:rsidP="002047E4">
      <w:pPr>
        <w:rPr>
          <w:lang w:val="en-US"/>
        </w:rPr>
      </w:pPr>
    </w:p>
    <w:p w14:paraId="2F88AD42" w14:textId="296B8F1A" w:rsidR="002047E4" w:rsidRDefault="002047E4" w:rsidP="002047E4">
      <w:pPr>
        <w:rPr>
          <w:lang w:val="en-US"/>
        </w:rPr>
      </w:pPr>
    </w:p>
    <w:p w14:paraId="1E5D8EEC" w14:textId="0640A93D" w:rsidR="002047E4" w:rsidRDefault="002047E4" w:rsidP="002047E4">
      <w:pPr>
        <w:rPr>
          <w:lang w:val="en-US"/>
        </w:rPr>
      </w:pPr>
    </w:p>
    <w:p w14:paraId="79A930CB" w14:textId="6AC1DF51" w:rsidR="002047E4" w:rsidRDefault="002047E4" w:rsidP="002047E4">
      <w:pPr>
        <w:rPr>
          <w:lang w:val="en-US"/>
        </w:rPr>
      </w:pPr>
    </w:p>
    <w:p w14:paraId="2AA12522" w14:textId="031A42C0" w:rsidR="002047E4" w:rsidRDefault="002047E4">
      <w:pPr>
        <w:spacing w:line="240" w:lineRule="auto"/>
        <w:rPr>
          <w:lang w:val="en-US"/>
        </w:rPr>
      </w:pPr>
      <w:r>
        <w:rPr>
          <w:lang w:val="en-US"/>
        </w:rPr>
        <w:br w:type="page"/>
      </w: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89"/>
        <w:gridCol w:w="236"/>
        <w:gridCol w:w="1384"/>
        <w:gridCol w:w="236"/>
        <w:gridCol w:w="1384"/>
        <w:gridCol w:w="236"/>
        <w:gridCol w:w="1385"/>
        <w:gridCol w:w="265"/>
        <w:gridCol w:w="1445"/>
        <w:gridCol w:w="236"/>
        <w:gridCol w:w="1383"/>
        <w:gridCol w:w="236"/>
        <w:gridCol w:w="1385"/>
        <w:gridCol w:w="236"/>
        <w:gridCol w:w="1114"/>
        <w:gridCol w:w="236"/>
        <w:gridCol w:w="1114"/>
      </w:tblGrid>
      <w:tr w:rsidR="002047E4" w:rsidRPr="000B291A" w14:paraId="3EDC0709" w14:textId="77777777" w:rsidTr="000B291A">
        <w:tc>
          <w:tcPr>
            <w:tcW w:w="1889" w:type="dxa"/>
          </w:tcPr>
          <w:p w14:paraId="5E603150" w14:textId="77777777" w:rsidR="002047E4" w:rsidRPr="000B291A" w:rsidRDefault="002047E4" w:rsidP="002047E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50B270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75" w:type="dxa"/>
            <w:gridSpan w:val="15"/>
          </w:tcPr>
          <w:p w14:paraId="51DA4D80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47E4" w:rsidRPr="000B291A" w14:paraId="536C7E66" w14:textId="77777777" w:rsidTr="000B291A">
        <w:tc>
          <w:tcPr>
            <w:tcW w:w="1889" w:type="dxa"/>
          </w:tcPr>
          <w:p w14:paraId="1A06AE74" w14:textId="77777777" w:rsidR="002047E4" w:rsidRPr="000B291A" w:rsidRDefault="002047E4" w:rsidP="002047E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0D5F44E0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04" w:type="dxa"/>
            <w:gridSpan w:val="3"/>
          </w:tcPr>
          <w:p w14:paraId="1AE209B6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ส่วนที่ครบกำหนดชำระภายในหนึ่ง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6C9B57C4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5" w:type="dxa"/>
            <w:gridSpan w:val="3"/>
          </w:tcPr>
          <w:p w14:paraId="1E82F371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ส่วนที่ครบกำหนดชำระเกินกว่าหนึ่ง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6" w:type="dxa"/>
          </w:tcPr>
          <w:p w14:paraId="20C1E5A2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04" w:type="dxa"/>
            <w:gridSpan w:val="3"/>
          </w:tcPr>
          <w:p w14:paraId="49933871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FE9108F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1B2CF8B2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74D87BA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5CB3D9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047E4" w:rsidRPr="000B291A" w14:paraId="5B59A242" w14:textId="77777777" w:rsidTr="000B291A">
        <w:tc>
          <w:tcPr>
            <w:tcW w:w="1889" w:type="dxa"/>
          </w:tcPr>
          <w:p w14:paraId="52EADDEF" w14:textId="77777777" w:rsidR="00980C84" w:rsidRDefault="00980C84" w:rsidP="002047E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439DE7C" w14:textId="4B0D2901" w:rsidR="002047E4" w:rsidRPr="000B291A" w:rsidRDefault="002047E4" w:rsidP="002047E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วันที่ออก</w:t>
            </w:r>
          </w:p>
        </w:tc>
        <w:tc>
          <w:tcPr>
            <w:tcW w:w="236" w:type="dxa"/>
          </w:tcPr>
          <w:p w14:paraId="3B18DCD7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3DCFADF" w14:textId="39CEC141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  <w:r w:rsidR="000B291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0F9123E4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E1AA45D" w14:textId="4BD8BF9E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0B291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6F206903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</w:tcPr>
          <w:p w14:paraId="49698124" w14:textId="553BE48B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0B291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65" w:type="dxa"/>
          </w:tcPr>
          <w:p w14:paraId="6F8C0F07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6B296E49" w14:textId="75BB81A8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0B291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2F78D258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14:paraId="492A3C21" w14:textId="356A1014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0B291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7451A6BC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</w:tcPr>
          <w:p w14:paraId="7B7677F3" w14:textId="40F7A775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0B291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0AE496A6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1897C74F" w14:textId="77777777" w:rsidR="00980C84" w:rsidRDefault="00980C8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740B09" w14:textId="1750FA1C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4D842F8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DFBF5B" w14:textId="77777777" w:rsidR="00980C84" w:rsidRDefault="00980C8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8DF0BF" w14:textId="11C5F1F3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อายุหุ้นกู้</w:t>
            </w:r>
          </w:p>
        </w:tc>
      </w:tr>
      <w:tr w:rsidR="002047E4" w:rsidRPr="000B291A" w14:paraId="09A1A6B5" w14:textId="77777777" w:rsidTr="000B291A">
        <w:tc>
          <w:tcPr>
            <w:tcW w:w="1889" w:type="dxa"/>
          </w:tcPr>
          <w:p w14:paraId="18B293C6" w14:textId="77777777" w:rsidR="002047E4" w:rsidRPr="000B291A" w:rsidRDefault="002047E4" w:rsidP="002047E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DBC596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75" w:type="dxa"/>
            <w:gridSpan w:val="11"/>
          </w:tcPr>
          <w:p w14:paraId="2B37B6E1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136F8FBC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39E9E967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(ร้อยละต่อปี)</w:t>
            </w:r>
          </w:p>
        </w:tc>
        <w:tc>
          <w:tcPr>
            <w:tcW w:w="236" w:type="dxa"/>
          </w:tcPr>
          <w:p w14:paraId="5DABE08B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25D22351" w14:textId="77777777" w:rsidR="002047E4" w:rsidRPr="000B291A" w:rsidRDefault="002047E4" w:rsidP="002047E4">
            <w:pPr>
              <w:spacing w:line="240" w:lineRule="atLeast"/>
              <w:ind w:left="-163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047E4" w:rsidRPr="000B291A" w14:paraId="54A060AA" w14:textId="77777777" w:rsidTr="000B291A">
        <w:tc>
          <w:tcPr>
            <w:tcW w:w="1889" w:type="dxa"/>
          </w:tcPr>
          <w:p w14:paraId="0EF41C6A" w14:textId="34993D89" w:rsidR="002047E4" w:rsidRPr="000B291A" w:rsidRDefault="00C76147" w:rsidP="002047E4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สิงหาคม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2558</w:t>
            </w:r>
          </w:p>
        </w:tc>
        <w:tc>
          <w:tcPr>
            <w:tcW w:w="236" w:type="dxa"/>
          </w:tcPr>
          <w:p w14:paraId="45F2B8D8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BAA0200" w14:textId="59D3CD90" w:rsidR="002047E4" w:rsidRPr="000F697C" w:rsidRDefault="00C76147" w:rsidP="000F697C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69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43B86" w:rsidRPr="000F69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F69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="00943B86" w:rsidRPr="000F69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F69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41B7113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BCDACC8" w14:textId="6B3198FA" w:rsidR="002047E4" w:rsidRPr="000F697C" w:rsidRDefault="00C76147" w:rsidP="000F697C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69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047E4" w:rsidRPr="000F69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F69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="002047E4" w:rsidRPr="000F69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F69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C6A6E6B" w14:textId="77777777" w:rsidR="002047E4" w:rsidRPr="000B291A" w:rsidRDefault="002047E4" w:rsidP="002047E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3A1AB8CB" w14:textId="1FAA2D2B" w:rsidR="002047E4" w:rsidRPr="000B291A" w:rsidRDefault="008037CD" w:rsidP="000F697C">
            <w:pPr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E3006E2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0384DC5B" w14:textId="38685D42" w:rsidR="002047E4" w:rsidRPr="000B291A" w:rsidRDefault="002047E4" w:rsidP="002047E4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0630C7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578A1217" w14:textId="25E830F3" w:rsidR="002047E4" w:rsidRPr="000B291A" w:rsidRDefault="00C76147" w:rsidP="000F697C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66E4E75A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</w:tcPr>
          <w:p w14:paraId="768C5038" w14:textId="495FA4FF" w:rsidR="002047E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FEE5D17" w14:textId="77777777" w:rsidR="002047E4" w:rsidRPr="000B291A" w:rsidRDefault="002047E4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76763928" w14:textId="14F769A0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14:paraId="307BB2D6" w14:textId="77777777" w:rsidR="002047E4" w:rsidRPr="000B291A" w:rsidRDefault="002047E4" w:rsidP="002047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4888699" w14:textId="1E712C8F" w:rsidR="002047E4" w:rsidRPr="000B291A" w:rsidRDefault="00C76147" w:rsidP="002047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047E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943B86" w:rsidRPr="000B291A" w14:paraId="53449E4F" w14:textId="77777777" w:rsidTr="000B291A">
        <w:tc>
          <w:tcPr>
            <w:tcW w:w="1889" w:type="dxa"/>
          </w:tcPr>
          <w:p w14:paraId="27A945BB" w14:textId="23186670" w:rsidR="00943B86" w:rsidRPr="000B291A" w:rsidRDefault="00C76147" w:rsidP="00943B86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สิงหาคม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2558</w:t>
            </w:r>
          </w:p>
        </w:tc>
        <w:tc>
          <w:tcPr>
            <w:tcW w:w="236" w:type="dxa"/>
          </w:tcPr>
          <w:p w14:paraId="23E4E6F6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F7D1E8C" w14:textId="2896121B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0996A9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0E594E7" w14:textId="1A24C6DF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8E5502" w14:textId="77777777" w:rsidR="00943B86" w:rsidRPr="000B291A" w:rsidRDefault="00943B86" w:rsidP="00943B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19600791" w14:textId="7D7B8F27" w:rsidR="00943B86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140F175A" w14:textId="7777777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1FF8AB9" w14:textId="02566B89" w:rsidR="00943B86" w:rsidRPr="000B291A" w:rsidRDefault="00C76147" w:rsidP="000F697C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379A96E" w14:textId="7777777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4D65D314" w14:textId="2DE17E84" w:rsidR="00943B86" w:rsidRPr="000B291A" w:rsidRDefault="00C76147" w:rsidP="000F697C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65F723E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</w:tcPr>
          <w:p w14:paraId="26AE9568" w14:textId="5C0BBCD6" w:rsidR="00943B86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2A68B4E" w14:textId="7777777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1A3ADE9E" w14:textId="1DE21597" w:rsidR="00943B86" w:rsidRPr="000B291A" w:rsidRDefault="00C76147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</w:tcPr>
          <w:p w14:paraId="5F7B1E7A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14D0850" w14:textId="4F8D8D76" w:rsidR="00943B86" w:rsidRPr="000B291A" w:rsidRDefault="00C76147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943B86" w:rsidRPr="000B291A" w14:paraId="48B1927E" w14:textId="77777777" w:rsidTr="000B291A">
        <w:tc>
          <w:tcPr>
            <w:tcW w:w="1889" w:type="dxa"/>
          </w:tcPr>
          <w:p w14:paraId="0A7A0DDA" w14:textId="5FFF2333" w:rsidR="00943B86" w:rsidRPr="000B291A" w:rsidRDefault="00C76147" w:rsidP="00943B86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36" w:type="dxa"/>
          </w:tcPr>
          <w:p w14:paraId="07720CCF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D6225E9" w14:textId="204153C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5524C5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270A48F" w14:textId="5128001A" w:rsidR="00943B86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665D9B1" w14:textId="77777777" w:rsidR="00943B86" w:rsidRPr="000B291A" w:rsidRDefault="00943B86" w:rsidP="00943B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4C5D29AD" w14:textId="0D632EDB" w:rsidR="00943B86" w:rsidRPr="000B291A" w:rsidRDefault="008037CD" w:rsidP="000F697C">
            <w:pPr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D14AB8A" w14:textId="7777777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0D0590DF" w14:textId="45745A46" w:rsidR="00943B86" w:rsidRPr="000B291A" w:rsidRDefault="00943B86" w:rsidP="00943B86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937648" w14:textId="7777777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192D75A3" w14:textId="26A53513" w:rsidR="00943B86" w:rsidRPr="000B291A" w:rsidRDefault="00242C84" w:rsidP="000F697C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0069AA7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</w:tcPr>
          <w:p w14:paraId="1867A122" w14:textId="302AFFF2" w:rsidR="00943B86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A9D4C20" w14:textId="7777777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5F7E46A7" w14:textId="79AE665C" w:rsidR="00943B86" w:rsidRPr="000B291A" w:rsidRDefault="00C76147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236" w:type="dxa"/>
          </w:tcPr>
          <w:p w14:paraId="0A6952EE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059F3B46" w14:textId="52C10925" w:rsidR="00943B86" w:rsidRPr="000B291A" w:rsidRDefault="00C76147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943B86" w:rsidRPr="000B291A" w14:paraId="568723EE" w14:textId="77777777" w:rsidTr="000B291A">
        <w:tc>
          <w:tcPr>
            <w:tcW w:w="1889" w:type="dxa"/>
          </w:tcPr>
          <w:p w14:paraId="5F4DD01A" w14:textId="59527BD0" w:rsidR="00943B86" w:rsidRPr="000B291A" w:rsidRDefault="00C76147" w:rsidP="00943B86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36" w:type="dxa"/>
          </w:tcPr>
          <w:p w14:paraId="4735579A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46E86D6" w14:textId="0537B51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379C0D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36A9689" w14:textId="05E64DCE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1DCA53" w14:textId="77777777" w:rsidR="00943B86" w:rsidRPr="000B291A" w:rsidRDefault="00943B86" w:rsidP="00943B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40E7DA13" w14:textId="70F84EDB" w:rsidR="00943B86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19A5D190" w14:textId="7777777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09653FCE" w14:textId="7AA020C7" w:rsidR="00943B86" w:rsidRPr="000B291A" w:rsidRDefault="00C76147" w:rsidP="000F697C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C4D880C" w14:textId="7777777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1568EF68" w14:textId="347B2C1E" w:rsidR="00943B86" w:rsidRPr="000B291A" w:rsidRDefault="00C76147" w:rsidP="000F697C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5B52159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</w:tcPr>
          <w:p w14:paraId="40CD58DB" w14:textId="7790182E" w:rsidR="00943B86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0D69769" w14:textId="7777777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637B666B" w14:textId="179F3A6D" w:rsidR="00943B86" w:rsidRPr="000B291A" w:rsidRDefault="00C76147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236" w:type="dxa"/>
          </w:tcPr>
          <w:p w14:paraId="1014F775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0F65FC27" w14:textId="24E7ECA5" w:rsidR="00943B86" w:rsidRPr="000B291A" w:rsidRDefault="00C76147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943B86" w:rsidRPr="000B291A" w14:paraId="3A01065D" w14:textId="77777777" w:rsidTr="000B291A">
        <w:tc>
          <w:tcPr>
            <w:tcW w:w="1889" w:type="dxa"/>
          </w:tcPr>
          <w:p w14:paraId="197A5168" w14:textId="51E4BCFF" w:rsidR="00943B86" w:rsidRPr="000B291A" w:rsidRDefault="00C76147" w:rsidP="00943B86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236" w:type="dxa"/>
          </w:tcPr>
          <w:p w14:paraId="0491C47F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72BFB13" w14:textId="452AE4E2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4BF7EC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0672E16B" w14:textId="0F0A794E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3E80B2" w14:textId="77777777" w:rsidR="00943B86" w:rsidRPr="000B291A" w:rsidRDefault="00943B86" w:rsidP="00943B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78DBD054" w14:textId="4EA1EF3F" w:rsidR="00943B86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65" w:type="dxa"/>
            <w:shd w:val="clear" w:color="auto" w:fill="auto"/>
          </w:tcPr>
          <w:p w14:paraId="23D4120B" w14:textId="7777777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9C4E4AC" w14:textId="5F701C3D" w:rsidR="00943B86" w:rsidRPr="000B291A" w:rsidRDefault="00C76147" w:rsidP="000F697C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31856890" w14:textId="7777777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66091A20" w14:textId="4DD1CF46" w:rsidR="00943B86" w:rsidRPr="000B291A" w:rsidRDefault="00C76147" w:rsidP="000F697C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</w:tcPr>
          <w:p w14:paraId="063C3836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</w:tcPr>
          <w:p w14:paraId="4F452963" w14:textId="5BF8B47E" w:rsidR="00943B86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236" w:type="dxa"/>
          </w:tcPr>
          <w:p w14:paraId="2B519687" w14:textId="7777777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74089188" w14:textId="5B026226" w:rsidR="00943B86" w:rsidRPr="000B291A" w:rsidRDefault="00C76147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36" w:type="dxa"/>
          </w:tcPr>
          <w:p w14:paraId="07C3FC1B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04AB484B" w14:textId="28B1A2A9" w:rsidR="00943B86" w:rsidRPr="000B291A" w:rsidRDefault="00C76147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8037CD" w:rsidRPr="000B291A" w14:paraId="6E90D950" w14:textId="77777777" w:rsidTr="000B291A">
        <w:tc>
          <w:tcPr>
            <w:tcW w:w="1889" w:type="dxa"/>
          </w:tcPr>
          <w:p w14:paraId="1FCEA3FA" w14:textId="2D5696CB" w:rsidR="008037CD" w:rsidRPr="000B291A" w:rsidRDefault="00C76147" w:rsidP="008037CD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6" w:type="dxa"/>
          </w:tcPr>
          <w:p w14:paraId="55758257" w14:textId="77777777" w:rsidR="008037CD" w:rsidRPr="000B291A" w:rsidRDefault="008037CD" w:rsidP="008037C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8161940" w14:textId="09C7F992" w:rsidR="008037CD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2D37755" w14:textId="77777777" w:rsidR="008037CD" w:rsidRPr="000B291A" w:rsidRDefault="008037CD" w:rsidP="008037C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595AB82" w14:textId="2FCAC6C6" w:rsidR="008037CD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9E15378" w14:textId="77777777" w:rsidR="008037CD" w:rsidRPr="000B291A" w:rsidRDefault="008037CD" w:rsidP="008037CD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544C1A1A" w14:textId="0E1F953D" w:rsidR="008037CD" w:rsidRPr="000B291A" w:rsidRDefault="008037CD" w:rsidP="000F697C">
            <w:pPr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06924CDD" w14:textId="77777777" w:rsidR="008037CD" w:rsidRPr="000B291A" w:rsidRDefault="008037CD" w:rsidP="00803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59B5F9A" w14:textId="62362AB1" w:rsidR="008037CD" w:rsidRPr="000B291A" w:rsidRDefault="008037CD" w:rsidP="000F697C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AF5BF5" w14:textId="77777777" w:rsidR="008037CD" w:rsidRPr="000B291A" w:rsidRDefault="008037CD" w:rsidP="00803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766784A4" w14:textId="3C56CE68" w:rsidR="008037CD" w:rsidRPr="000B291A" w:rsidRDefault="00C76147" w:rsidP="000F697C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C588215" w14:textId="77777777" w:rsidR="008037CD" w:rsidRPr="000B291A" w:rsidRDefault="008037CD" w:rsidP="008037CD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</w:tcPr>
          <w:p w14:paraId="6A835F3B" w14:textId="51D53D1A" w:rsidR="008037CD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CE94129" w14:textId="77777777" w:rsidR="008037CD" w:rsidRPr="000B291A" w:rsidRDefault="008037CD" w:rsidP="00803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2B759CDC" w14:textId="063D5523" w:rsidR="008037CD" w:rsidRPr="000B291A" w:rsidRDefault="00C76147" w:rsidP="00803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236" w:type="dxa"/>
          </w:tcPr>
          <w:p w14:paraId="5A0F6B07" w14:textId="77777777" w:rsidR="008037CD" w:rsidRPr="000B291A" w:rsidRDefault="008037CD" w:rsidP="008037CD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C89D3D8" w14:textId="322BDEF5" w:rsidR="008037CD" w:rsidRPr="000B291A" w:rsidRDefault="00C76147" w:rsidP="008037C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037CD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242C84" w:rsidRPr="000B291A" w14:paraId="41B986DF" w14:textId="77777777" w:rsidTr="000B291A">
        <w:tc>
          <w:tcPr>
            <w:tcW w:w="1889" w:type="dxa"/>
          </w:tcPr>
          <w:p w14:paraId="45EDB5B8" w14:textId="5371BE95" w:rsidR="00242C84" w:rsidRPr="000B291A" w:rsidRDefault="00C76147" w:rsidP="00242C84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4B611DCC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7C0FFA9" w14:textId="2E658866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21CED74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ACE6D08" w14:textId="1E2504D2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39A958" w14:textId="77777777" w:rsidR="00242C84" w:rsidRPr="000B291A" w:rsidRDefault="00242C84" w:rsidP="00242C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0B225BDB" w14:textId="6CACEBE5" w:rsidR="00242C84" w:rsidRPr="000B291A" w:rsidRDefault="00242C84" w:rsidP="000F697C">
            <w:pPr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02A8D97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B86BA10" w14:textId="7B6B322E" w:rsidR="00242C84" w:rsidRPr="000B291A" w:rsidRDefault="00C76147" w:rsidP="000F697C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A9CDA58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2E713657" w14:textId="3EA39557" w:rsidR="00242C84" w:rsidRPr="000B291A" w:rsidRDefault="00C76147" w:rsidP="000F697C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83E6F50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</w:tcPr>
          <w:p w14:paraId="1E412363" w14:textId="66809F6D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43F73FD7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7F5901C1" w14:textId="710AA829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</w:tcPr>
          <w:p w14:paraId="14A54379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231A4443" w14:textId="5E0ADF3A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242C84" w:rsidRPr="000B291A" w14:paraId="6072A4F5" w14:textId="77777777" w:rsidTr="000B291A">
        <w:tc>
          <w:tcPr>
            <w:tcW w:w="1889" w:type="dxa"/>
          </w:tcPr>
          <w:p w14:paraId="0577EC43" w14:textId="6DE29248" w:rsidR="00242C84" w:rsidRPr="000B291A" w:rsidRDefault="00C76147" w:rsidP="00242C84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64AF723F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9BEC5A9" w14:textId="4637060D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6B1B803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AED4034" w14:textId="06E924DC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C4E110" w14:textId="77777777" w:rsidR="00242C84" w:rsidRPr="000B291A" w:rsidRDefault="00242C84" w:rsidP="00242C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3DFAD1F1" w14:textId="40E2ACDF" w:rsidR="00242C84" w:rsidRPr="000B291A" w:rsidRDefault="00242C84" w:rsidP="000F697C">
            <w:pPr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A54EE0E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073D7152" w14:textId="5E240432" w:rsidR="00242C84" w:rsidRPr="000B291A" w:rsidRDefault="00C76147" w:rsidP="000F697C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B310F49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04243BB7" w14:textId="76E98F6F" w:rsidR="00242C84" w:rsidRPr="000B291A" w:rsidRDefault="00C76147" w:rsidP="000F697C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D1386EF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</w:tcPr>
          <w:p w14:paraId="712C8C83" w14:textId="5586A900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5176A03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7E4AC8A2" w14:textId="1E9B2315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36" w:type="dxa"/>
          </w:tcPr>
          <w:p w14:paraId="15FFDD00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13CDFD14" w14:textId="242E88FE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0B291A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วัน</w:t>
            </w:r>
          </w:p>
        </w:tc>
      </w:tr>
      <w:tr w:rsidR="00242C84" w:rsidRPr="000B291A" w14:paraId="207EE16B" w14:textId="77777777" w:rsidTr="000B291A">
        <w:tc>
          <w:tcPr>
            <w:tcW w:w="1889" w:type="dxa"/>
          </w:tcPr>
          <w:p w14:paraId="292F29CA" w14:textId="74B7672F" w:rsidR="00242C84" w:rsidRPr="000B291A" w:rsidRDefault="00C76147" w:rsidP="00242C84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1162FB9C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D5B3F41" w14:textId="00E59A2B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966133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41BD165" w14:textId="2BB0927A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3CF0CD" w14:textId="77777777" w:rsidR="00242C84" w:rsidRPr="000B291A" w:rsidRDefault="00242C84" w:rsidP="00242C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7EEEAB88" w14:textId="2B89BF50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2537700D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5AD26F13" w14:textId="02EFBDF1" w:rsidR="00242C84" w:rsidRPr="000B291A" w:rsidRDefault="00C76147" w:rsidP="000F697C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55FC0943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40FC359E" w14:textId="0AD36D60" w:rsidR="00242C84" w:rsidRPr="000B291A" w:rsidRDefault="00C76147" w:rsidP="000F697C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6A1C5EB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</w:tcPr>
          <w:p w14:paraId="273281D8" w14:textId="64F9727E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57ABFB28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7BCF1681" w14:textId="04635879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14:paraId="529F3F0F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42430761" w14:textId="4E123EB7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943B86" w:rsidRPr="000B291A" w14:paraId="551CCF2D" w14:textId="77777777" w:rsidTr="000B291A">
        <w:tc>
          <w:tcPr>
            <w:tcW w:w="1889" w:type="dxa"/>
          </w:tcPr>
          <w:p w14:paraId="3E9A7CCB" w14:textId="7B22C158" w:rsidR="00943B86" w:rsidRPr="000B291A" w:rsidRDefault="00C76147" w:rsidP="00943B86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47B2570E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FC28FBA" w14:textId="0358245D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108BAB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43CAE255" w14:textId="29CCEA3C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59AE18" w14:textId="77777777" w:rsidR="00943B86" w:rsidRPr="000B291A" w:rsidRDefault="00943B86" w:rsidP="00943B8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6078B90A" w14:textId="017595F7" w:rsidR="00943B86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E40D0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888</w:t>
            </w:r>
            <w:r w:rsidR="004E40D0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125FAB2C" w14:textId="7777777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7B367818" w14:textId="7BE9A15A" w:rsidR="00943B86" w:rsidRPr="000B291A" w:rsidRDefault="00C76147" w:rsidP="000F697C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3AA2B00" w14:textId="7777777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6240899F" w14:textId="69D2011F" w:rsidR="00943B86" w:rsidRPr="000B291A" w:rsidRDefault="00C76147" w:rsidP="000F697C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888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60EC84E2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</w:tcPr>
          <w:p w14:paraId="6CB2B00F" w14:textId="495A2917" w:rsidR="00943B86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1E19271D" w14:textId="77777777" w:rsidR="00943B86" w:rsidRPr="000B291A" w:rsidRDefault="00943B86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45FE3A28" w14:textId="1D84983D" w:rsidR="00943B86" w:rsidRPr="000B291A" w:rsidRDefault="00C76147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14:paraId="4509FA54" w14:textId="77777777" w:rsidR="00943B86" w:rsidRPr="000B291A" w:rsidRDefault="00943B86" w:rsidP="00943B86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2AD554A4" w14:textId="2A4CDBE0" w:rsidR="00943B86" w:rsidRPr="000B291A" w:rsidRDefault="00C76147" w:rsidP="00943B8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43B86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242C84" w:rsidRPr="000B291A" w14:paraId="2569649C" w14:textId="77777777" w:rsidTr="000B291A">
        <w:tc>
          <w:tcPr>
            <w:tcW w:w="1889" w:type="dxa"/>
          </w:tcPr>
          <w:p w14:paraId="4D44C2A5" w14:textId="7F7F102F" w:rsidR="00242C84" w:rsidRPr="000B291A" w:rsidRDefault="00C76147" w:rsidP="00242C84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61EC10DA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384F5E07" w14:textId="6777B4DD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D6FC6C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6D9E98D1" w14:textId="5E9BCB4B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59851B" w14:textId="77777777" w:rsidR="00242C84" w:rsidRPr="000B291A" w:rsidRDefault="00242C84" w:rsidP="00242C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1D544E54" w14:textId="3F90295F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65" w:type="dxa"/>
            <w:shd w:val="clear" w:color="auto" w:fill="auto"/>
          </w:tcPr>
          <w:p w14:paraId="464DA72F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2C139888" w14:textId="6648C1C3" w:rsidR="00242C84" w:rsidRPr="000B291A" w:rsidRDefault="00C76147" w:rsidP="000F697C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06CF66D0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5DA7DF06" w14:textId="4066CD77" w:rsidR="00242C84" w:rsidRPr="000B291A" w:rsidRDefault="00C76147" w:rsidP="000F697C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</w:tcPr>
          <w:p w14:paraId="0C23E27E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</w:tcPr>
          <w:p w14:paraId="57B4B22C" w14:textId="6AD4DC81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</w:tcPr>
          <w:p w14:paraId="4A2416E1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658E87DC" w14:textId="077D3F69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36" w:type="dxa"/>
          </w:tcPr>
          <w:p w14:paraId="27FEDFC3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77DAF156" w14:textId="5A7E3573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242C84" w:rsidRPr="000B291A" w14:paraId="45F0B0D3" w14:textId="77777777" w:rsidTr="000B291A">
        <w:tc>
          <w:tcPr>
            <w:tcW w:w="1889" w:type="dxa"/>
          </w:tcPr>
          <w:p w14:paraId="57456B98" w14:textId="421CA0FE" w:rsidR="00242C84" w:rsidRPr="000B291A" w:rsidRDefault="00C76147" w:rsidP="00242C84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1D3D8588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5C3867AE" w14:textId="766266A5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EE5DAB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58C52B2" w14:textId="4AE71F15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4D4DF5" w14:textId="77777777" w:rsidR="00242C84" w:rsidRPr="000B291A" w:rsidRDefault="00242C84" w:rsidP="00242C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17B47AEF" w14:textId="634311AD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01DCEEE1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13C4EF3B" w14:textId="60E3FE69" w:rsidR="00242C84" w:rsidRPr="000B291A" w:rsidRDefault="00C76147" w:rsidP="000F697C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51A547A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5E276C9D" w14:textId="1DF57949" w:rsidR="00242C84" w:rsidRPr="000B291A" w:rsidRDefault="00C76147" w:rsidP="000F697C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97EA7E4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</w:tcPr>
          <w:p w14:paraId="7AFB9C08" w14:textId="7DE96AD6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219DE6AE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41A759C8" w14:textId="3006BD80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236" w:type="dxa"/>
          </w:tcPr>
          <w:p w14:paraId="4C2C2CD1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55C01BA0" w14:textId="2CB2EAF6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242C84" w:rsidRPr="000B291A" w14:paraId="76981C94" w14:textId="77777777" w:rsidTr="000B291A">
        <w:tc>
          <w:tcPr>
            <w:tcW w:w="1889" w:type="dxa"/>
          </w:tcPr>
          <w:p w14:paraId="3DBC777A" w14:textId="74C37944" w:rsidR="00242C84" w:rsidRPr="000B291A" w:rsidRDefault="00C76147" w:rsidP="00242C84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02406196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7AEC57EF" w14:textId="3808B929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F65E9E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198A872" w14:textId="638FD6D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82D71B" w14:textId="77777777" w:rsidR="00242C84" w:rsidRPr="000B291A" w:rsidRDefault="00242C84" w:rsidP="00242C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4E8321C4" w14:textId="7501A3CF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265" w:type="dxa"/>
            <w:shd w:val="clear" w:color="auto" w:fill="auto"/>
          </w:tcPr>
          <w:p w14:paraId="17B338E4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519A50C1" w14:textId="063EA9A2" w:rsidR="00242C84" w:rsidRPr="000B291A" w:rsidRDefault="00C76147" w:rsidP="000F697C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2818D25C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5B4AC985" w14:textId="688A1F27" w:rsidR="00242C84" w:rsidRPr="000B291A" w:rsidRDefault="00C76147" w:rsidP="000F697C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236" w:type="dxa"/>
          </w:tcPr>
          <w:p w14:paraId="5F21D2B3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</w:tcPr>
          <w:p w14:paraId="2F9CFFA2" w14:textId="4A243F9B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  <w:tc>
          <w:tcPr>
            <w:tcW w:w="236" w:type="dxa"/>
          </w:tcPr>
          <w:p w14:paraId="3507C531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0624AC64" w14:textId="4E8E026A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236" w:type="dxa"/>
          </w:tcPr>
          <w:p w14:paraId="47F625A9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490F9A1D" w14:textId="5A326A12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242C84" w:rsidRPr="000B291A" w14:paraId="52F58791" w14:textId="77777777" w:rsidTr="000B291A">
        <w:tc>
          <w:tcPr>
            <w:tcW w:w="1889" w:type="dxa"/>
          </w:tcPr>
          <w:p w14:paraId="448D55FF" w14:textId="279C71B0" w:rsidR="00242C84" w:rsidRPr="000B291A" w:rsidRDefault="00C76147" w:rsidP="00242C84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7D28F7C4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27B61C21" w14:textId="41B41F0E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61F6A2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14:paraId="193F53C2" w14:textId="340011B2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7D0814" w14:textId="77777777" w:rsidR="00242C84" w:rsidRPr="000B291A" w:rsidRDefault="00242C84" w:rsidP="00242C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shd w:val="clear" w:color="auto" w:fill="auto"/>
          </w:tcPr>
          <w:p w14:paraId="30ABAF7F" w14:textId="71827250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65" w:type="dxa"/>
            <w:shd w:val="clear" w:color="auto" w:fill="auto"/>
          </w:tcPr>
          <w:p w14:paraId="457878DF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9C1E5C5" w14:textId="21E18963" w:rsidR="00242C84" w:rsidRPr="000B291A" w:rsidRDefault="00C76147" w:rsidP="000F697C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5E98797A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shd w:val="clear" w:color="auto" w:fill="auto"/>
          </w:tcPr>
          <w:p w14:paraId="1A791F08" w14:textId="5FD31E05" w:rsidR="00242C84" w:rsidRPr="000B291A" w:rsidRDefault="00C76147" w:rsidP="000F697C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</w:tcPr>
          <w:p w14:paraId="33A823FD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</w:tcPr>
          <w:p w14:paraId="54796F95" w14:textId="7269E288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36" w:type="dxa"/>
          </w:tcPr>
          <w:p w14:paraId="51BA9CB1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7F1A0BE9" w14:textId="64C104BE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36" w:type="dxa"/>
          </w:tcPr>
          <w:p w14:paraId="2547F324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54476B8B" w14:textId="33DFA952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242C84" w:rsidRPr="000B291A" w14:paraId="004C1C61" w14:textId="77777777" w:rsidTr="000B291A">
        <w:tc>
          <w:tcPr>
            <w:tcW w:w="1889" w:type="dxa"/>
          </w:tcPr>
          <w:p w14:paraId="07DD6C25" w14:textId="3295384E" w:rsidR="00242C84" w:rsidRPr="000B291A" w:rsidRDefault="00C76147" w:rsidP="00242C84">
            <w:pPr>
              <w:spacing w:line="240" w:lineRule="atLeast"/>
              <w:ind w:left="86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548A8183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0974FA9" w14:textId="361828AA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D7F4C4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22D5CC09" w14:textId="45335289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013E05" w14:textId="77777777" w:rsidR="00242C84" w:rsidRPr="000B291A" w:rsidRDefault="00242C84" w:rsidP="00242C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6DB55454" w14:textId="24F78588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607106EF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6B23F8BB" w14:textId="5CF226F6" w:rsidR="00242C84" w:rsidRPr="000B291A" w:rsidRDefault="00242C84" w:rsidP="000F697C">
            <w:pPr>
              <w:spacing w:line="240" w:lineRule="atLeast"/>
              <w:ind w:left="-46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0A0C14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427E35B4" w14:textId="5F42EECC" w:rsidR="00242C84" w:rsidRPr="000B291A" w:rsidRDefault="00C76147" w:rsidP="000F697C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</w:tcPr>
          <w:p w14:paraId="7EDF1D71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50797D33" w14:textId="4E128913" w:rsidR="00242C84" w:rsidRPr="000B291A" w:rsidRDefault="00242C84" w:rsidP="000F69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FC4DED3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1EA52191" w14:textId="6F9D2776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236" w:type="dxa"/>
          </w:tcPr>
          <w:p w14:paraId="40057425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2C457952" w14:textId="7AB09339" w:rsidR="00242C84" w:rsidRPr="000B291A" w:rsidRDefault="00C76147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ปี 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42C84"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242C84" w:rsidRPr="000B291A" w14:paraId="61431D4C" w14:textId="77777777" w:rsidTr="000B291A">
        <w:tc>
          <w:tcPr>
            <w:tcW w:w="1889" w:type="dxa"/>
          </w:tcPr>
          <w:p w14:paraId="305E97E0" w14:textId="77777777" w:rsidR="00242C84" w:rsidRPr="000B291A" w:rsidRDefault="00242C84" w:rsidP="00242C84">
            <w:pPr>
              <w:spacing w:line="240" w:lineRule="atLeast"/>
              <w:ind w:left="8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37F529D1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20EAA" w14:textId="4291CAFA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</w:t>
            </w:r>
            <w:r w:rsidR="00242C84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210</w:t>
            </w:r>
            <w:r w:rsidR="00242C84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0E098480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2CD5D4" w14:textId="6B3B9A7A" w:rsidR="00242C84" w:rsidRPr="000F697C" w:rsidRDefault="00C76147" w:rsidP="000F697C">
            <w:pPr>
              <w:tabs>
                <w:tab w:val="decimal" w:pos="1100"/>
              </w:tabs>
              <w:spacing w:line="240" w:lineRule="atLeast"/>
              <w:ind w:left="-46" w:right="-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242C84"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180</w:t>
            </w:r>
            <w:r w:rsidR="00242C84"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913E9C0" w14:textId="77777777" w:rsidR="00242C84" w:rsidRPr="000B291A" w:rsidRDefault="00242C84" w:rsidP="00242C8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B4C62" w14:textId="62DACA2D" w:rsidR="00242C84" w:rsidRPr="000F697C" w:rsidRDefault="00C76147" w:rsidP="000F697C">
            <w:pPr>
              <w:tabs>
                <w:tab w:val="decimal" w:pos="110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242C84"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909</w:t>
            </w:r>
            <w:r w:rsidR="00242C84"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200</w:t>
            </w:r>
          </w:p>
        </w:tc>
        <w:tc>
          <w:tcPr>
            <w:tcW w:w="265" w:type="dxa"/>
            <w:shd w:val="clear" w:color="auto" w:fill="auto"/>
          </w:tcPr>
          <w:p w14:paraId="02AE1915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4E70F" w14:textId="0A397AE7" w:rsidR="00242C84" w:rsidRPr="000F697C" w:rsidRDefault="00C76147" w:rsidP="000F697C">
            <w:pPr>
              <w:tabs>
                <w:tab w:val="decimal" w:pos="116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242C84"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744</w:t>
            </w:r>
            <w:r w:rsidR="00242C84"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13211FA4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7A46D" w14:textId="39BA5AEA" w:rsidR="00242C84" w:rsidRPr="000F697C" w:rsidRDefault="00C76147" w:rsidP="000F697C">
            <w:pPr>
              <w:tabs>
                <w:tab w:val="decimal" w:pos="1090"/>
              </w:tabs>
              <w:spacing w:line="240" w:lineRule="atLeast"/>
              <w:ind w:left="-4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</w:t>
            </w:r>
            <w:r w:rsidR="00242C84"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119</w:t>
            </w:r>
            <w:r w:rsidR="00242C84"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F69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</w:tcPr>
          <w:p w14:paraId="1DFBDF3D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62AFE187" w14:textId="240E99C9" w:rsidR="00242C84" w:rsidRPr="000B291A" w:rsidRDefault="00C76147" w:rsidP="000F697C">
            <w:pPr>
              <w:tabs>
                <w:tab w:val="decimal" w:pos="1100"/>
              </w:tabs>
              <w:spacing w:line="240" w:lineRule="atLeast"/>
              <w:ind w:left="-46" w:right="-8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="00242C84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924</w:t>
            </w:r>
            <w:r w:rsidR="00242C84"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</w:tcPr>
          <w:p w14:paraId="106BE4FE" w14:textId="77777777" w:rsidR="00242C84" w:rsidRPr="000B291A" w:rsidRDefault="00242C84" w:rsidP="00F259A8">
            <w:pPr>
              <w:tabs>
                <w:tab w:val="decimal" w:pos="1164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14:paraId="163C9BCC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2E31AB71" w14:textId="77777777" w:rsidR="00242C84" w:rsidRPr="000B291A" w:rsidRDefault="00242C84" w:rsidP="00242C8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428AC8B8" w14:textId="77777777" w:rsidR="00242C84" w:rsidRPr="000B291A" w:rsidRDefault="00242C84" w:rsidP="00242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</w:tbl>
    <w:p w14:paraId="62240740" w14:textId="77777777" w:rsidR="006427BB" w:rsidRPr="006427BB" w:rsidRDefault="006427BB" w:rsidP="006427BB">
      <w:pPr>
        <w:rPr>
          <w:cs/>
          <w:lang w:val="en-US"/>
        </w:rPr>
        <w:sectPr w:rsidR="006427BB" w:rsidRPr="006427BB" w:rsidSect="00EE724F">
          <w:footerReference w:type="default" r:id="rId19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p w14:paraId="1C9D88D0" w14:textId="77777777" w:rsidR="00592A3D" w:rsidRDefault="00592A3D" w:rsidP="00592A3D">
      <w:pPr>
        <w:pStyle w:val="Caption"/>
        <w:ind w:hanging="900"/>
      </w:pPr>
      <w:r>
        <w:rPr>
          <w:rFonts w:hint="cs"/>
          <w:cs/>
        </w:rPr>
        <w:lastRenderedPageBreak/>
        <w:t>หุ้นทุนซื้อคืน</w:t>
      </w:r>
    </w:p>
    <w:p w14:paraId="62964D8F" w14:textId="77777777" w:rsidR="00592A3D" w:rsidRPr="00F14B6C" w:rsidRDefault="00592A3D" w:rsidP="00592A3D">
      <w:pPr>
        <w:pStyle w:val="Bo-Blankline"/>
      </w:pPr>
    </w:p>
    <w:p w14:paraId="5F161467" w14:textId="1CD982D6" w:rsidR="00592A3D" w:rsidRPr="00232BDD" w:rsidRDefault="005D627D" w:rsidP="00232BDD">
      <w:pPr>
        <w:pStyle w:val="Bo-C1Content"/>
        <w:tabs>
          <w:tab w:val="left" w:pos="720"/>
        </w:tabs>
        <w:ind w:left="540"/>
      </w:pPr>
      <w:r>
        <w:rPr>
          <w:rFonts w:hint="cs"/>
          <w:cs/>
        </w:rPr>
        <w:t>ใน</w:t>
      </w:r>
      <w:r w:rsidR="00592A3D" w:rsidRPr="00232BDD">
        <w:rPr>
          <w:rFonts w:hint="cs"/>
          <w:cs/>
        </w:rPr>
        <w:t xml:space="preserve">ไตรมาส </w:t>
      </w:r>
      <w:r w:rsidR="00C76147" w:rsidRPr="00232BDD">
        <w:rPr>
          <w:lang w:val="en-US"/>
        </w:rPr>
        <w:t>1</w:t>
      </w:r>
      <w:r w:rsidR="00592A3D" w:rsidRPr="00232BDD">
        <w:rPr>
          <w:lang w:val="en-US"/>
        </w:rPr>
        <w:t xml:space="preserve"> </w:t>
      </w:r>
      <w:r w:rsidR="00592A3D" w:rsidRPr="00232BDD">
        <w:rPr>
          <w:rFonts w:hint="cs"/>
          <w:cs/>
          <w:lang w:val="en-US"/>
        </w:rPr>
        <w:t xml:space="preserve">ปี </w:t>
      </w:r>
      <w:r w:rsidR="00C76147" w:rsidRPr="00232BDD">
        <w:rPr>
          <w:lang w:val="en-US"/>
        </w:rPr>
        <w:t>2564</w:t>
      </w:r>
      <w:r w:rsidR="00592A3D" w:rsidRPr="00232BDD">
        <w:rPr>
          <w:cs/>
        </w:rPr>
        <w:t xml:space="preserve"> บริษัทได้จำหน่ายหุ้นทุนซื้อคืนจำนวน </w:t>
      </w:r>
      <w:r w:rsidR="00C76147" w:rsidRPr="00232BDD">
        <w:rPr>
          <w:lang w:val="en-US"/>
        </w:rPr>
        <w:t>165</w:t>
      </w:r>
      <w:r w:rsidR="00592A3D" w:rsidRPr="00232BDD">
        <w:t>.</w:t>
      </w:r>
      <w:r w:rsidR="00C76147" w:rsidRPr="00232BDD">
        <w:rPr>
          <w:lang w:val="en-US"/>
        </w:rPr>
        <w:t>6</w:t>
      </w:r>
      <w:r w:rsidR="00D269DD" w:rsidRPr="00232BDD">
        <w:rPr>
          <w:lang w:val="en-US"/>
        </w:rPr>
        <w:t>0</w:t>
      </w:r>
      <w:r w:rsidR="00592A3D" w:rsidRPr="00232BDD">
        <w:rPr>
          <w:cs/>
        </w:rPr>
        <w:t xml:space="preserve"> ล้านหุ้น เป็นจำนวนเงินรวม </w:t>
      </w:r>
      <w:r w:rsidR="00C76147" w:rsidRPr="00232BDD">
        <w:rPr>
          <w:lang w:val="en-US"/>
        </w:rPr>
        <w:t>281</w:t>
      </w:r>
      <w:r w:rsidR="00592A3D" w:rsidRPr="00232BDD">
        <w:t>.</w:t>
      </w:r>
      <w:r w:rsidR="00C76147" w:rsidRPr="00232BDD">
        <w:rPr>
          <w:lang w:val="en-US"/>
        </w:rPr>
        <w:t>25</w:t>
      </w:r>
      <w:r w:rsidR="00592A3D" w:rsidRPr="00232BDD">
        <w:rPr>
          <w:cs/>
        </w:rPr>
        <w:t xml:space="preserve"> ล้านบาท</w:t>
      </w:r>
      <w:r w:rsidR="0005720B" w:rsidRPr="00232BDD">
        <w:t xml:space="preserve"> </w:t>
      </w:r>
      <w:r w:rsidR="00120FA7" w:rsidRPr="00120FA7">
        <w:rPr>
          <w:cs/>
        </w:rPr>
        <w:t xml:space="preserve">ประกอบด้วยจำนวนต้นทุนของหุ้นทุนซื้อคืนที่จำหน่ายซึ่งคำนวณโดยวิธีถัวเฉลี่ยถ่วงน้ำหนัก เป็นจำนวนเงินรวม </w:t>
      </w:r>
      <w:r w:rsidR="00CE0480">
        <w:t>95.94</w:t>
      </w:r>
      <w:r w:rsidR="00120FA7" w:rsidRPr="00120FA7">
        <w:rPr>
          <w:cs/>
        </w:rPr>
        <w:t xml:space="preserve"> ล้านบาท </w:t>
      </w:r>
      <w:r w:rsidR="00CE0480" w:rsidRPr="00CE0480">
        <w:rPr>
          <w:cs/>
        </w:rPr>
        <w:t xml:space="preserve">และมีส่วนเกินทุนจากการจำหน่ายหุ้นทุนซื้อคืน (“ส่วนเกินทุนหุ้นทุนซื้อคืน”) จำนวน </w:t>
      </w:r>
      <w:r w:rsidR="00CE0480">
        <w:t>185.31</w:t>
      </w:r>
      <w:r w:rsidR="00CE0480" w:rsidRPr="00CE0480">
        <w:rPr>
          <w:cs/>
        </w:rPr>
        <w:t xml:space="preserve"> </w:t>
      </w:r>
      <w:r w:rsidR="00CE0480">
        <w:br/>
      </w:r>
      <w:r w:rsidR="00CE0480" w:rsidRPr="00CE0480">
        <w:rPr>
          <w:cs/>
        </w:rPr>
        <w:t>ล้านบาท แสดงเป็นรายการแยกต่างหากในส่วนของผู้ถือหุ้น</w:t>
      </w:r>
    </w:p>
    <w:p w14:paraId="6D19A1EF" w14:textId="77777777" w:rsidR="00592A3D" w:rsidRPr="00232BDD" w:rsidRDefault="00592A3D" w:rsidP="00232BDD">
      <w:pPr>
        <w:pStyle w:val="Bo-C1Content"/>
        <w:rPr>
          <w:spacing w:val="-2"/>
          <w:sz w:val="20"/>
          <w:szCs w:val="20"/>
        </w:rPr>
      </w:pPr>
    </w:p>
    <w:p w14:paraId="5B281793" w14:textId="01BA3391" w:rsidR="00232BDD" w:rsidRDefault="00232BDD" w:rsidP="00232BDD">
      <w:pPr>
        <w:pStyle w:val="Bo-C1Content"/>
      </w:pPr>
      <w:r w:rsidRPr="00EF3026">
        <w:rPr>
          <w:rFonts w:hint="cs"/>
          <w:spacing w:val="-4"/>
          <w:cs/>
        </w:rPr>
        <w:t>ณ</w:t>
      </w:r>
      <w:r w:rsidR="00EF3026" w:rsidRPr="00EF3026">
        <w:rPr>
          <w:spacing w:val="-4"/>
        </w:rPr>
        <w:t xml:space="preserve"> </w:t>
      </w:r>
      <w:r w:rsidR="00EF3026" w:rsidRPr="00EF3026">
        <w:rPr>
          <w:rFonts w:hint="cs"/>
          <w:spacing w:val="-4"/>
          <w:cs/>
        </w:rPr>
        <w:t>วันที่</w:t>
      </w:r>
      <w:r w:rsidRPr="00EF3026">
        <w:rPr>
          <w:rFonts w:hint="cs"/>
          <w:spacing w:val="-4"/>
          <w:cs/>
        </w:rPr>
        <w:t xml:space="preserve"> </w:t>
      </w:r>
      <w:r w:rsidRPr="00EF3026">
        <w:rPr>
          <w:rFonts w:hint="cs"/>
          <w:spacing w:val="-4"/>
        </w:rPr>
        <w:t xml:space="preserve">31 </w:t>
      </w:r>
      <w:r w:rsidRPr="00EF3026">
        <w:rPr>
          <w:rFonts w:hint="cs"/>
          <w:spacing w:val="-4"/>
          <w:cs/>
        </w:rPr>
        <w:t xml:space="preserve">มีนาคม </w:t>
      </w:r>
      <w:r w:rsidRPr="00EF3026">
        <w:rPr>
          <w:rFonts w:hint="cs"/>
          <w:spacing w:val="-4"/>
        </w:rPr>
        <w:t xml:space="preserve">2564 </w:t>
      </w:r>
      <w:r w:rsidRPr="00EF3026">
        <w:rPr>
          <w:rFonts w:hint="cs"/>
          <w:spacing w:val="-4"/>
          <w:cs/>
        </w:rPr>
        <w:t xml:space="preserve">หุ้นทุนซื้อคืนของบริษัทมีจำนวนคงเหลือ </w:t>
      </w:r>
      <w:r w:rsidRPr="00EF3026">
        <w:rPr>
          <w:rFonts w:hint="cs"/>
          <w:spacing w:val="-4"/>
        </w:rPr>
        <w:t xml:space="preserve">54.01 </w:t>
      </w:r>
      <w:r w:rsidRPr="00EF3026">
        <w:rPr>
          <w:rFonts w:hint="cs"/>
          <w:spacing w:val="-4"/>
          <w:cs/>
        </w:rPr>
        <w:t xml:space="preserve">ล้านหุ้น </w:t>
      </w:r>
      <w:r w:rsidRPr="00EF3026">
        <w:rPr>
          <w:rFonts w:hint="cs"/>
          <w:i/>
          <w:iCs/>
          <w:spacing w:val="-4"/>
          <w:lang w:val="en-US"/>
        </w:rPr>
        <w:t xml:space="preserve">(31 </w:t>
      </w:r>
      <w:r w:rsidRPr="00EF3026">
        <w:rPr>
          <w:rFonts w:hint="cs"/>
          <w:i/>
          <w:iCs/>
          <w:spacing w:val="-4"/>
          <w:cs/>
          <w:lang w:val="en-US"/>
        </w:rPr>
        <w:t xml:space="preserve">ธันวาคม </w:t>
      </w:r>
      <w:r w:rsidRPr="00EF3026">
        <w:rPr>
          <w:rFonts w:hint="cs"/>
          <w:i/>
          <w:iCs/>
          <w:spacing w:val="-4"/>
          <w:lang w:val="en-US"/>
        </w:rPr>
        <w:t xml:space="preserve">2563: </w:t>
      </w:r>
      <w:r w:rsidRPr="00EF3026">
        <w:rPr>
          <w:rFonts w:hint="cs"/>
          <w:i/>
          <w:iCs/>
          <w:spacing w:val="-4"/>
        </w:rPr>
        <w:t xml:space="preserve">219.61 </w:t>
      </w:r>
      <w:r w:rsidR="00EF3026">
        <w:rPr>
          <w:i/>
          <w:iCs/>
          <w:spacing w:val="-4"/>
          <w:cs/>
        </w:rPr>
        <w:br/>
      </w:r>
      <w:r w:rsidRPr="00EF3026">
        <w:rPr>
          <w:rFonts w:hint="cs"/>
          <w:i/>
          <w:iCs/>
          <w:spacing w:val="-4"/>
          <w:cs/>
        </w:rPr>
        <w:t>ล้านหุ้น</w:t>
      </w:r>
      <w:r w:rsidRPr="00EF3026">
        <w:rPr>
          <w:rFonts w:hint="cs"/>
          <w:i/>
          <w:iCs/>
          <w:spacing w:val="-4"/>
          <w:lang w:val="en-US"/>
        </w:rPr>
        <w:t>)</w:t>
      </w:r>
      <w:r>
        <w:rPr>
          <w:rFonts w:hint="cs"/>
          <w:spacing w:val="-2"/>
          <w:cs/>
        </w:rPr>
        <w:t xml:space="preserve"> เป็นจำนวนเงินทั้งสิ้น </w:t>
      </w:r>
      <w:r>
        <w:rPr>
          <w:rFonts w:hint="cs"/>
          <w:spacing w:val="-2"/>
        </w:rPr>
        <w:t xml:space="preserve">63.86 </w:t>
      </w:r>
      <w:r>
        <w:rPr>
          <w:rFonts w:hint="cs"/>
          <w:spacing w:val="-2"/>
          <w:cs/>
        </w:rPr>
        <w:t xml:space="preserve">ล้านบาท </w:t>
      </w:r>
      <w:r>
        <w:rPr>
          <w:rFonts w:hint="cs"/>
          <w:i/>
          <w:iCs/>
          <w:spacing w:val="-2"/>
          <w:lang w:val="en-US"/>
        </w:rPr>
        <w:t xml:space="preserve">(31 </w:t>
      </w:r>
      <w:r>
        <w:rPr>
          <w:rFonts w:hint="cs"/>
          <w:i/>
          <w:iCs/>
          <w:spacing w:val="-2"/>
          <w:cs/>
          <w:lang w:val="en-US"/>
        </w:rPr>
        <w:t xml:space="preserve">ธันวาคม </w:t>
      </w:r>
      <w:r>
        <w:rPr>
          <w:rFonts w:hint="cs"/>
          <w:i/>
          <w:iCs/>
          <w:spacing w:val="-2"/>
          <w:lang w:val="en-US"/>
        </w:rPr>
        <w:t xml:space="preserve">2563: </w:t>
      </w:r>
      <w:r>
        <w:rPr>
          <w:rFonts w:hint="cs"/>
          <w:i/>
          <w:iCs/>
          <w:spacing w:val="-2"/>
        </w:rPr>
        <w:t xml:space="preserve">259.64 </w:t>
      </w:r>
      <w:r>
        <w:rPr>
          <w:rFonts w:hint="cs"/>
          <w:i/>
          <w:iCs/>
          <w:spacing w:val="-2"/>
          <w:cs/>
        </w:rPr>
        <w:t>ล้านบาท</w:t>
      </w:r>
      <w:r w:rsidRPr="00CB1F52">
        <w:rPr>
          <w:rFonts w:hint="cs"/>
          <w:i/>
          <w:iCs/>
          <w:spacing w:val="-2"/>
          <w:lang w:val="en-US"/>
        </w:rPr>
        <w:t xml:space="preserve">) </w:t>
      </w:r>
    </w:p>
    <w:p w14:paraId="3FE520E1" w14:textId="77777777" w:rsidR="001F02AE" w:rsidRPr="00592A3D" w:rsidRDefault="001F02AE" w:rsidP="001F02AE">
      <w:pPr>
        <w:pStyle w:val="Bo-Blankline"/>
        <w:rPr>
          <w:lang w:val="en-US"/>
        </w:rPr>
      </w:pPr>
    </w:p>
    <w:p w14:paraId="542B321A" w14:textId="77777777" w:rsidR="0039259E" w:rsidRDefault="0039259E" w:rsidP="0039259E">
      <w:pPr>
        <w:pStyle w:val="Bo-C1Content"/>
        <w:ind w:left="0"/>
        <w:rPr>
          <w:lang w:val="en-US"/>
        </w:rPr>
      </w:pPr>
    </w:p>
    <w:p w14:paraId="182DEB89" w14:textId="77777777" w:rsidR="0039259E" w:rsidRPr="0039259E" w:rsidRDefault="0039259E" w:rsidP="0039259E">
      <w:pPr>
        <w:pStyle w:val="Bo-C1Content"/>
        <w:ind w:left="0"/>
        <w:rPr>
          <w:cs/>
          <w:lang w:val="en-US"/>
        </w:rPr>
        <w:sectPr w:rsidR="0039259E" w:rsidRPr="0039259E" w:rsidSect="005274FF">
          <w:footerReference w:type="default" r:id="rId20"/>
          <w:pgSz w:w="11909" w:h="16834" w:code="9"/>
          <w:pgMar w:top="907" w:right="1152" w:bottom="1008" w:left="1152" w:header="706" w:footer="706" w:gutter="0"/>
          <w:cols w:space="737"/>
          <w:docGrid w:linePitch="360"/>
        </w:sectPr>
      </w:pPr>
    </w:p>
    <w:p w14:paraId="34B1A350" w14:textId="77777777" w:rsidR="001732C7" w:rsidRDefault="001732C7" w:rsidP="00EE724F">
      <w:pPr>
        <w:pStyle w:val="Caption"/>
        <w:ind w:hanging="900"/>
      </w:pPr>
      <w:r>
        <w:rPr>
          <w:rFonts w:hint="cs"/>
          <w:cs/>
        </w:rPr>
        <w:lastRenderedPageBreak/>
        <w:t>ส่วนงาน</w:t>
      </w:r>
      <w:r w:rsidR="00216209">
        <w:rPr>
          <w:rFonts w:hint="cs"/>
          <w:cs/>
        </w:rPr>
        <w:t>ดำเนินงาน</w:t>
      </w:r>
      <w:r w:rsidR="00E80DB5">
        <w:rPr>
          <w:rFonts w:hint="cs"/>
          <w:cs/>
        </w:rPr>
        <w:t>และการจำแนกรายได้</w:t>
      </w:r>
    </w:p>
    <w:p w14:paraId="1DD304EA" w14:textId="77777777" w:rsidR="001732C7" w:rsidRPr="002E795F" w:rsidRDefault="001732C7" w:rsidP="002E795F">
      <w:pPr>
        <w:pStyle w:val="Bo-Blankline"/>
        <w:spacing w:line="160" w:lineRule="exact"/>
        <w:ind w:left="547" w:right="-29"/>
        <w:rPr>
          <w:sz w:val="16"/>
          <w:szCs w:val="16"/>
        </w:rPr>
      </w:pPr>
    </w:p>
    <w:p w14:paraId="4370381C" w14:textId="4D95F919" w:rsidR="0040333E" w:rsidRDefault="004E7AC9" w:rsidP="00E5749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="0040333E"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 w:rsidR="00F418F2"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0D8210C6" w14:textId="77777777" w:rsidR="006969C2" w:rsidRPr="006969C2" w:rsidRDefault="006969C2" w:rsidP="006969C2">
      <w:pPr>
        <w:pStyle w:val="Bo-Blankline"/>
        <w:spacing w:line="160" w:lineRule="exact"/>
        <w:ind w:left="547" w:right="-29"/>
        <w:rPr>
          <w:sz w:val="16"/>
          <w:szCs w:val="16"/>
        </w:rPr>
      </w:pPr>
    </w:p>
    <w:tbl>
      <w:tblPr>
        <w:tblW w:w="14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02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2E795F" w:rsidRPr="006969C2" w14:paraId="2135A503" w14:textId="77777777" w:rsidTr="006969C2">
        <w:tc>
          <w:tcPr>
            <w:tcW w:w="3402" w:type="dxa"/>
          </w:tcPr>
          <w:p w14:paraId="43255F5E" w14:textId="77777777" w:rsidR="002E795F" w:rsidRPr="006969C2" w:rsidRDefault="002E795F" w:rsidP="00DB467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68" w:type="dxa"/>
            <w:gridSpan w:val="15"/>
            <w:vAlign w:val="bottom"/>
          </w:tcPr>
          <w:p w14:paraId="0BC860C9" w14:textId="77777777" w:rsidR="002E795F" w:rsidRPr="006969C2" w:rsidRDefault="002E795F" w:rsidP="00DB467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2E795F" w:rsidRPr="006969C2" w14:paraId="627B1F30" w14:textId="77777777" w:rsidTr="006969C2">
        <w:tc>
          <w:tcPr>
            <w:tcW w:w="3402" w:type="dxa"/>
            <w:vAlign w:val="bottom"/>
          </w:tcPr>
          <w:p w14:paraId="22081B17" w14:textId="19554000" w:rsidR="002E795F" w:rsidRPr="006969C2" w:rsidRDefault="002E795F" w:rsidP="0063121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2C040145" w14:textId="77777777" w:rsidR="002E795F" w:rsidRPr="006969C2" w:rsidRDefault="002E795F" w:rsidP="00DB467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vAlign w:val="bottom"/>
          </w:tcPr>
          <w:p w14:paraId="30B18B95" w14:textId="77777777" w:rsidR="002E795F" w:rsidRPr="006969C2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2644B2F7" w14:textId="77777777" w:rsidR="002E795F" w:rsidRPr="006969C2" w:rsidRDefault="002E795F" w:rsidP="00DB467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vAlign w:val="bottom"/>
          </w:tcPr>
          <w:p w14:paraId="34926D6C" w14:textId="77777777" w:rsidR="002E795F" w:rsidRPr="006969C2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707C8AD8" w14:textId="4D4E3D64" w:rsidR="002E795F" w:rsidRPr="006969C2" w:rsidRDefault="002E795F" w:rsidP="00DB467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รวมรายได้ส่วนงานที่รายงาน</w:t>
            </w:r>
          </w:p>
        </w:tc>
        <w:tc>
          <w:tcPr>
            <w:tcW w:w="236" w:type="dxa"/>
            <w:vAlign w:val="bottom"/>
          </w:tcPr>
          <w:p w14:paraId="74E76CAA" w14:textId="77777777" w:rsidR="002E795F" w:rsidRPr="006969C2" w:rsidRDefault="002E795F" w:rsidP="00DB467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40" w:type="dxa"/>
            <w:gridSpan w:val="3"/>
            <w:vAlign w:val="bottom"/>
          </w:tcPr>
          <w:p w14:paraId="6D409AAF" w14:textId="4E90A7F8" w:rsidR="002E795F" w:rsidRPr="006969C2" w:rsidRDefault="00A620F2" w:rsidP="00DB4670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6969C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(ขาดทุน)</w:t>
            </w: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6969C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ตามส่วนงานก่อนหัก</w:t>
            </w:r>
            <w:r w:rsidR="006969C2">
              <w:rPr>
                <w:rFonts w:asciiTheme="majorBidi" w:hAnsiTheme="majorBidi" w:cstheme="majorBidi"/>
                <w:b/>
                <w:bCs/>
                <w:lang w:val="en-US"/>
              </w:rPr>
              <w:br/>
            </w:r>
            <w:r w:rsidRPr="006969C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ต้นทุนทางการเงิน ภาษีเงินได้</w:t>
            </w:r>
            <w:r w:rsidRPr="006969C2">
              <w:rPr>
                <w:rFonts w:asciiTheme="majorBidi" w:hAnsiTheme="majorBidi" w:cstheme="majorBidi"/>
                <w:b/>
                <w:bCs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CD6FB6" w:rsidRPr="006969C2" w14:paraId="0CB5779D" w14:textId="77777777" w:rsidTr="006969C2">
        <w:tc>
          <w:tcPr>
            <w:tcW w:w="3402" w:type="dxa"/>
            <w:vAlign w:val="bottom"/>
          </w:tcPr>
          <w:p w14:paraId="379C8065" w14:textId="613DC256" w:rsidR="00CD6FB6" w:rsidRPr="006969C2" w:rsidRDefault="009D4DB0" w:rsidP="006969C2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</w:rPr>
            </w:pPr>
            <w:r w:rsidRPr="006969C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สำหรับงวดสามเดือนสิ้นสุด</w:t>
            </w:r>
            <w:r w:rsidR="00CD6FB6" w:rsidRPr="006969C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="00C76147" w:rsidRPr="006969C2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31</w:t>
            </w:r>
            <w:r w:rsidR="00CD6FB6" w:rsidRPr="006969C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มีนาคม</w:t>
            </w:r>
          </w:p>
        </w:tc>
        <w:tc>
          <w:tcPr>
            <w:tcW w:w="1152" w:type="dxa"/>
            <w:vAlign w:val="bottom"/>
          </w:tcPr>
          <w:p w14:paraId="09F66D8C" w14:textId="39D52D6E" w:rsidR="00CD6FB6" w:rsidRPr="006969C2" w:rsidRDefault="00C76147" w:rsidP="00CD6FB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4DD558F1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CC20187" w14:textId="2AB7BAEB" w:rsidR="00CD6FB6" w:rsidRPr="006969C2" w:rsidRDefault="00C76147" w:rsidP="00CD6FB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09C141B5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6026FEE" w14:textId="0E2EF3A2" w:rsidR="00CD6FB6" w:rsidRPr="006969C2" w:rsidRDefault="00C76147" w:rsidP="00CD6FB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368CD9A0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48592A2" w14:textId="118E3B29" w:rsidR="00CD6FB6" w:rsidRPr="006969C2" w:rsidRDefault="00C76147" w:rsidP="00CD6FB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235743F2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5D64E63" w14:textId="0CAEF425" w:rsidR="00CD6FB6" w:rsidRPr="006969C2" w:rsidRDefault="00C76147" w:rsidP="00CD6FB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698A23FF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393ED63" w14:textId="505E105D" w:rsidR="00CD6FB6" w:rsidRPr="006969C2" w:rsidRDefault="00C76147" w:rsidP="00CD6FB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0D06E38F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C548A56" w14:textId="69ADFD4E" w:rsidR="00CD6FB6" w:rsidRPr="006969C2" w:rsidRDefault="00C76147" w:rsidP="00CD6FB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36" w:type="dxa"/>
            <w:vAlign w:val="bottom"/>
          </w:tcPr>
          <w:p w14:paraId="324BF795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765F003" w14:textId="485FB133" w:rsidR="00CD6FB6" w:rsidRPr="006969C2" w:rsidRDefault="00C76147" w:rsidP="00CD6FB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2563</w:t>
            </w:r>
          </w:p>
        </w:tc>
      </w:tr>
      <w:tr w:rsidR="00CD6FB6" w:rsidRPr="006969C2" w14:paraId="15525DDB" w14:textId="77777777" w:rsidTr="006969C2">
        <w:trPr>
          <w:trHeight w:val="198"/>
        </w:trPr>
        <w:tc>
          <w:tcPr>
            <w:tcW w:w="3402" w:type="dxa"/>
          </w:tcPr>
          <w:p w14:paraId="28BA7151" w14:textId="77777777" w:rsidR="00CD6FB6" w:rsidRPr="006969C2" w:rsidRDefault="00CD6FB6" w:rsidP="00CD6FB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68" w:type="dxa"/>
            <w:gridSpan w:val="15"/>
            <w:vAlign w:val="bottom"/>
          </w:tcPr>
          <w:p w14:paraId="1399FB82" w14:textId="77777777" w:rsidR="00CD6FB6" w:rsidRPr="006969C2" w:rsidRDefault="00CD6FB6" w:rsidP="00CD6FB6">
            <w:pPr>
              <w:spacing w:line="240" w:lineRule="atLeas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  <w:r w:rsidRPr="006969C2">
              <w:rPr>
                <w:rFonts w:asciiTheme="majorBidi" w:hAnsiTheme="majorBidi" w:cstheme="majorBidi"/>
                <w:i/>
                <w:iCs/>
                <w:color w:val="000000"/>
                <w:cs/>
                <w:lang w:val="en-US"/>
              </w:rPr>
              <w:t>(พันบาท</w:t>
            </w:r>
            <w:r w:rsidRPr="006969C2"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  <w:t>)</w:t>
            </w:r>
          </w:p>
        </w:tc>
      </w:tr>
      <w:tr w:rsidR="00CD6FB6" w:rsidRPr="006969C2" w14:paraId="191B99C2" w14:textId="77777777" w:rsidTr="00F874F7">
        <w:trPr>
          <w:trHeight w:val="302"/>
        </w:trPr>
        <w:tc>
          <w:tcPr>
            <w:tcW w:w="3402" w:type="dxa"/>
            <w:vAlign w:val="center"/>
          </w:tcPr>
          <w:p w14:paraId="13E753CF" w14:textId="77777777" w:rsidR="00CD6FB6" w:rsidRPr="006969C2" w:rsidRDefault="00CD6FB6" w:rsidP="00CD6FB6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969C2">
              <w:rPr>
                <w:rFonts w:asciiTheme="majorBidi" w:hAnsiTheme="majorBidi" w:cstheme="majorBidi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86D6FC" w14:textId="4F6FED4A" w:rsidR="00CD6FB6" w:rsidRPr="006969C2" w:rsidRDefault="003A08B8" w:rsidP="003A08B8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4,432,822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BF25085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07E964" w14:textId="760CB9B3" w:rsidR="00CD6FB6" w:rsidRPr="006969C2" w:rsidRDefault="00C76147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4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961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459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916A76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1ADEF22" w14:textId="30B5047E" w:rsidR="00CD6FB6" w:rsidRPr="006969C2" w:rsidRDefault="003A08B8" w:rsidP="003A08B8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1,248,919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8BBC304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6355E39" w14:textId="7D9F8F1C" w:rsidR="00CD6FB6" w:rsidRPr="006969C2" w:rsidRDefault="00C76147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1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840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296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6C8E85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A447AD" w14:textId="5DC2CE37" w:rsidR="00CD6FB6" w:rsidRPr="006969C2" w:rsidRDefault="003A08B8" w:rsidP="003A08B8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5,681,741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5E9D01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CB9EB14" w14:textId="0B80CDD6" w:rsidR="00CD6FB6" w:rsidRPr="006969C2" w:rsidRDefault="00C76147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6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801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755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7C558D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3EAE2A8" w14:textId="462F028F" w:rsidR="00CD6FB6" w:rsidRPr="006969C2" w:rsidRDefault="008F2763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45</w:t>
            </w:r>
            <w:r w:rsidR="006969C2">
              <w:rPr>
                <w:rFonts w:asciiTheme="majorBidi" w:hAnsiTheme="majorBidi" w:cstheme="majorBidi"/>
                <w:lang w:val="en-US"/>
              </w:rPr>
              <w:t>9</w:t>
            </w:r>
            <w:r w:rsidRPr="006969C2">
              <w:rPr>
                <w:rFonts w:asciiTheme="majorBidi" w:hAnsiTheme="majorBidi" w:cstheme="majorBidi"/>
                <w:lang w:val="en-US"/>
              </w:rPr>
              <w:t>,</w:t>
            </w:r>
            <w:r w:rsidR="006969C2">
              <w:rPr>
                <w:rFonts w:asciiTheme="majorBidi" w:hAnsiTheme="majorBidi" w:cstheme="majorBidi"/>
                <w:lang w:val="en-US"/>
              </w:rPr>
              <w:t>056</w:t>
            </w:r>
          </w:p>
        </w:tc>
        <w:tc>
          <w:tcPr>
            <w:tcW w:w="236" w:type="dxa"/>
            <w:vAlign w:val="center"/>
          </w:tcPr>
          <w:p w14:paraId="5506181A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65D78BD0" w14:textId="003690B9" w:rsidR="00CD6FB6" w:rsidRPr="006969C2" w:rsidRDefault="003A08B8" w:rsidP="003A08B8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172,764</w:t>
            </w:r>
          </w:p>
        </w:tc>
      </w:tr>
      <w:tr w:rsidR="00CD6FB6" w:rsidRPr="006969C2" w14:paraId="0CECDDCE" w14:textId="77777777" w:rsidTr="006969C2">
        <w:tc>
          <w:tcPr>
            <w:tcW w:w="3402" w:type="dxa"/>
            <w:vAlign w:val="center"/>
          </w:tcPr>
          <w:p w14:paraId="52E6703B" w14:textId="77777777" w:rsidR="00CD6FB6" w:rsidRPr="006969C2" w:rsidRDefault="00CD6FB6" w:rsidP="00CD6FB6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969C2">
              <w:rPr>
                <w:rFonts w:asciiTheme="majorBidi" w:hAnsiTheme="majorBidi" w:cstheme="majorBidi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6C6F95" w14:textId="15C45855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2,271,095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4019366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B809C06" w14:textId="1A78EA0A" w:rsidR="00CD6FB6" w:rsidRPr="006969C2" w:rsidRDefault="00C76147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109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423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EE88A5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FCDC29" w14:textId="5B36398E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1,639,257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96EFE8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87E570D" w14:textId="725F4875" w:rsidR="00CD6FB6" w:rsidRPr="006969C2" w:rsidRDefault="00C76147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1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630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576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E30F0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4084F43" w14:textId="5582303C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3,910,352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D5A2B7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7D03D8C" w14:textId="5E8AE53D" w:rsidR="00CD6FB6" w:rsidRPr="006969C2" w:rsidRDefault="00C76147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3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739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999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AD5C919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90A87C" w14:textId="70FF52F2" w:rsidR="00CD6FB6" w:rsidRPr="006969C2" w:rsidRDefault="008F2763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903,796</w:t>
            </w:r>
          </w:p>
        </w:tc>
        <w:tc>
          <w:tcPr>
            <w:tcW w:w="236" w:type="dxa"/>
            <w:vAlign w:val="center"/>
          </w:tcPr>
          <w:p w14:paraId="069C862D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3DD419C1" w14:textId="5FEAB486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569,484</w:t>
            </w:r>
          </w:p>
        </w:tc>
      </w:tr>
      <w:tr w:rsidR="00CD6FB6" w:rsidRPr="006969C2" w14:paraId="13E29AB2" w14:textId="77777777" w:rsidTr="006969C2">
        <w:tc>
          <w:tcPr>
            <w:tcW w:w="3402" w:type="dxa"/>
            <w:vAlign w:val="center"/>
          </w:tcPr>
          <w:p w14:paraId="7605CF65" w14:textId="77777777" w:rsidR="00CD6FB6" w:rsidRPr="006969C2" w:rsidRDefault="00CD6FB6" w:rsidP="00CD6FB6">
            <w:pPr>
              <w:spacing w:line="240" w:lineRule="auto"/>
              <w:ind w:left="252" w:hanging="252"/>
              <w:rPr>
                <w:rFonts w:asciiTheme="majorBidi" w:hAnsiTheme="majorBidi" w:cstheme="majorBidi"/>
                <w:cs/>
              </w:rPr>
            </w:pPr>
            <w:r w:rsidRPr="006969C2">
              <w:rPr>
                <w:rFonts w:asciiTheme="majorBidi" w:hAnsiTheme="majorBidi" w:cstheme="majorBidi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7F2524C" w14:textId="507E3BD0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2,285,566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4C0A26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E2E13CB" w14:textId="2EE1032D" w:rsidR="00CD6FB6" w:rsidRPr="006969C2" w:rsidRDefault="00C76147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123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522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BA313B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FF8025" w14:textId="552AEBC6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364,589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9E3F1DE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8C2B719" w14:textId="60E2D6E3" w:rsidR="00CD6FB6" w:rsidRPr="006969C2" w:rsidRDefault="00C76147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411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327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F73809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72D9826" w14:textId="6FC2AD18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2,650,155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32AC56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20A6AD5" w14:textId="10EA5A34" w:rsidR="00CD6FB6" w:rsidRPr="006969C2" w:rsidRDefault="00C76147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534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849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B15681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25066A2" w14:textId="2E612BB5" w:rsidR="00CD6FB6" w:rsidRPr="006969C2" w:rsidRDefault="008F2763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1,408,973</w:t>
            </w:r>
          </w:p>
        </w:tc>
        <w:tc>
          <w:tcPr>
            <w:tcW w:w="236" w:type="dxa"/>
            <w:vAlign w:val="center"/>
          </w:tcPr>
          <w:p w14:paraId="417E318A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213F490F" w14:textId="692A889A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1,291,838</w:t>
            </w:r>
          </w:p>
        </w:tc>
      </w:tr>
      <w:tr w:rsidR="00CD6FB6" w:rsidRPr="006969C2" w14:paraId="4A6B47FF" w14:textId="77777777" w:rsidTr="006969C2">
        <w:tc>
          <w:tcPr>
            <w:tcW w:w="3402" w:type="dxa"/>
            <w:vAlign w:val="center"/>
          </w:tcPr>
          <w:p w14:paraId="775554C2" w14:textId="77777777" w:rsidR="00CD6FB6" w:rsidRPr="006969C2" w:rsidRDefault="00CD6FB6" w:rsidP="00CD6FB6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969C2">
              <w:rPr>
                <w:rFonts w:asciiTheme="majorBidi" w:hAnsiTheme="majorBidi" w:cstheme="majorBidi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FA19C3A" w14:textId="718EC016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28,467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F31964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21CD46" w14:textId="4CFC1147" w:rsidR="00CD6FB6" w:rsidRPr="006969C2" w:rsidRDefault="00C76147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28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357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CCB5E4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16AE642" w14:textId="35731C27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31,207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106AAF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D9AD50" w14:textId="3B7F24DE" w:rsidR="00CD6FB6" w:rsidRPr="006969C2" w:rsidRDefault="00C76147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44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902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ACBEE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ACE1238" w14:textId="66936A8B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59,674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9DE75A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C14F06" w14:textId="436B3AB4" w:rsidR="00CD6FB6" w:rsidRPr="006969C2" w:rsidRDefault="00C76147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73</w:t>
            </w:r>
            <w:r w:rsidR="00CD6FB6" w:rsidRPr="006969C2">
              <w:rPr>
                <w:rFonts w:asciiTheme="majorBidi" w:hAnsiTheme="majorBidi" w:cstheme="majorBidi"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lang w:val="en-US"/>
              </w:rPr>
              <w:t>259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015F2B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0AC9AC3" w14:textId="3AC4B416" w:rsidR="00CD6FB6" w:rsidRPr="006969C2" w:rsidRDefault="008F2763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(4,688)</w:t>
            </w:r>
          </w:p>
        </w:tc>
        <w:tc>
          <w:tcPr>
            <w:tcW w:w="236" w:type="dxa"/>
            <w:vAlign w:val="center"/>
          </w:tcPr>
          <w:p w14:paraId="18B9EFC7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vAlign w:val="center"/>
          </w:tcPr>
          <w:p w14:paraId="30305CF7" w14:textId="7897096B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(1,235)</w:t>
            </w:r>
          </w:p>
        </w:tc>
      </w:tr>
      <w:tr w:rsidR="00CD6FB6" w:rsidRPr="006969C2" w14:paraId="60366E21" w14:textId="77777777" w:rsidTr="006969C2">
        <w:tc>
          <w:tcPr>
            <w:tcW w:w="3402" w:type="dxa"/>
            <w:vAlign w:val="center"/>
          </w:tcPr>
          <w:p w14:paraId="10B5DA6E" w14:textId="77777777" w:rsidR="00CD6FB6" w:rsidRPr="006969C2" w:rsidRDefault="00CD6FB6" w:rsidP="00CD6FB6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96ACE" w14:textId="44AA1745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9,017,950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D32731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37225" w14:textId="40DC1A5D" w:rsidR="00CD6FB6" w:rsidRPr="006969C2" w:rsidRDefault="00C76147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 w:rsidR="00CD6FB6" w:rsidRPr="006969C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222</w:t>
            </w:r>
            <w:r w:rsidR="00CD6FB6" w:rsidRPr="006969C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761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8ECC23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A1443" w14:textId="2839652A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3,283,972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281500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BA5F7F" w14:textId="40E32D59" w:rsidR="00CD6FB6" w:rsidRPr="006969C2" w:rsidRDefault="00C76147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CD6FB6" w:rsidRPr="006969C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927</w:t>
            </w:r>
            <w:r w:rsidR="00CD6FB6" w:rsidRPr="006969C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101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EE2AFC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3C098" w14:textId="34FE41FF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12,301,922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303FCA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0C078B" w14:textId="133FFAD1" w:rsidR="00CD6FB6" w:rsidRPr="006969C2" w:rsidRDefault="00C76147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13</w:t>
            </w:r>
            <w:r w:rsidR="00CD6FB6" w:rsidRPr="006969C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149</w:t>
            </w:r>
            <w:r w:rsidR="00CD6FB6" w:rsidRPr="006969C2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862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8A2D33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F4BEDE" w14:textId="4B6362E0" w:rsidR="00CD6FB6" w:rsidRPr="006969C2" w:rsidRDefault="008F2763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2,767,</w:t>
            </w:r>
            <w:r w:rsidR="006969C2">
              <w:rPr>
                <w:rFonts w:asciiTheme="majorBidi" w:hAnsiTheme="majorBidi" w:cstheme="majorBidi"/>
                <w:b/>
                <w:bCs/>
                <w:lang w:val="en-US"/>
              </w:rPr>
              <w:t>137</w:t>
            </w:r>
          </w:p>
        </w:tc>
        <w:tc>
          <w:tcPr>
            <w:tcW w:w="236" w:type="dxa"/>
            <w:vAlign w:val="center"/>
          </w:tcPr>
          <w:p w14:paraId="094B0D1D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2C96F" w14:textId="78A236C5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2,032,851</w:t>
            </w:r>
          </w:p>
        </w:tc>
      </w:tr>
      <w:tr w:rsidR="00CD6FB6" w:rsidRPr="006969C2" w14:paraId="6D0AEE2E" w14:textId="77777777" w:rsidTr="006969C2">
        <w:trPr>
          <w:trHeight w:val="71"/>
        </w:trPr>
        <w:tc>
          <w:tcPr>
            <w:tcW w:w="3402" w:type="dxa"/>
            <w:vAlign w:val="center"/>
          </w:tcPr>
          <w:p w14:paraId="232BDAC8" w14:textId="77777777" w:rsidR="00CD6FB6" w:rsidRPr="006969C2" w:rsidRDefault="00CD6FB6" w:rsidP="00CD6FB6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4E89F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0CFDEA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5F843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C1FEBB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55FDFC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FD9346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07BF65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464CCC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D1669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518DFD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10690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425B2A1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2AF1D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A44E991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C1273B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6FB6" w:rsidRPr="006969C2" w14:paraId="0BCEF548" w14:textId="77777777" w:rsidTr="006969C2">
        <w:tc>
          <w:tcPr>
            <w:tcW w:w="3402" w:type="dxa"/>
            <w:vAlign w:val="center"/>
          </w:tcPr>
          <w:p w14:paraId="57603C31" w14:textId="77777777" w:rsidR="00CD6FB6" w:rsidRPr="006969C2" w:rsidRDefault="00CD6FB6" w:rsidP="00CD6FB6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969C2">
              <w:rPr>
                <w:rFonts w:asciiTheme="majorBidi" w:hAnsiTheme="majorBidi" w:cstheme="majorBidi"/>
                <w:cs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F209C8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D6DF94C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01C8ED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28610A6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C39A75E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AD68CAD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DFA648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FB0566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A0B13F6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609B283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D1225E0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C43FDDB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EA196" w14:textId="7BDD7452" w:rsidR="00CD6FB6" w:rsidRPr="006969C2" w:rsidRDefault="008F2763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(18,722)</w:t>
            </w:r>
          </w:p>
        </w:tc>
        <w:tc>
          <w:tcPr>
            <w:tcW w:w="236" w:type="dxa"/>
            <w:vAlign w:val="center"/>
          </w:tcPr>
          <w:p w14:paraId="0A39C7F8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B92BB7" w14:textId="209B8D1A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116</w:t>
            </w:r>
          </w:p>
        </w:tc>
      </w:tr>
      <w:tr w:rsidR="00CD6FB6" w:rsidRPr="006969C2" w14:paraId="26C33EDF" w14:textId="77777777" w:rsidTr="006969C2">
        <w:tc>
          <w:tcPr>
            <w:tcW w:w="3402" w:type="dxa"/>
            <w:vAlign w:val="center"/>
          </w:tcPr>
          <w:p w14:paraId="1DA490EB" w14:textId="77777777" w:rsidR="00CD6FB6" w:rsidRPr="006969C2" w:rsidRDefault="00CD6FB6" w:rsidP="00CD6FB6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D583EF8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D748164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94B63E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2024FE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37EE27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9B82BC0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735FEE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341EFA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C953DC6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6FD6C9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18F8841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A6AF80A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A439E" w14:textId="4E0AE77A" w:rsidR="00CD6FB6" w:rsidRPr="006969C2" w:rsidRDefault="008F2763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2,748,</w:t>
            </w:r>
            <w:r w:rsidR="006969C2">
              <w:rPr>
                <w:rFonts w:asciiTheme="majorBidi" w:hAnsiTheme="majorBidi" w:cstheme="majorBidi"/>
                <w:lang w:val="en-US"/>
              </w:rPr>
              <w:t>415</w:t>
            </w:r>
          </w:p>
        </w:tc>
        <w:tc>
          <w:tcPr>
            <w:tcW w:w="236" w:type="dxa"/>
            <w:vAlign w:val="center"/>
          </w:tcPr>
          <w:p w14:paraId="38C0CFC7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EFD4CA" w14:textId="7CA0299E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2,032,967</w:t>
            </w:r>
          </w:p>
        </w:tc>
      </w:tr>
      <w:tr w:rsidR="00475A3A" w:rsidRPr="006969C2" w14:paraId="48A9A456" w14:textId="77777777" w:rsidTr="006969C2">
        <w:tc>
          <w:tcPr>
            <w:tcW w:w="3402" w:type="dxa"/>
            <w:vAlign w:val="center"/>
          </w:tcPr>
          <w:p w14:paraId="6DA30CA1" w14:textId="77777777" w:rsidR="00475A3A" w:rsidRPr="006969C2" w:rsidRDefault="00475A3A" w:rsidP="00CD6FB6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3285F05" w14:textId="77777777" w:rsidR="00475A3A" w:rsidRPr="006969C2" w:rsidRDefault="00475A3A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ED21742" w14:textId="77777777" w:rsidR="00475A3A" w:rsidRPr="006969C2" w:rsidRDefault="00475A3A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D33404" w14:textId="77777777" w:rsidR="00475A3A" w:rsidRPr="006969C2" w:rsidRDefault="00475A3A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7F4CA8" w14:textId="77777777" w:rsidR="00475A3A" w:rsidRPr="006969C2" w:rsidRDefault="00475A3A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AC7C48" w14:textId="77777777" w:rsidR="00475A3A" w:rsidRPr="006969C2" w:rsidRDefault="00475A3A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28B949" w14:textId="77777777" w:rsidR="00475A3A" w:rsidRPr="006969C2" w:rsidRDefault="00475A3A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8590B46" w14:textId="77777777" w:rsidR="00475A3A" w:rsidRPr="006969C2" w:rsidRDefault="00475A3A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124988" w14:textId="77777777" w:rsidR="00475A3A" w:rsidRPr="006969C2" w:rsidRDefault="00475A3A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79BBCBA" w14:textId="77777777" w:rsidR="00475A3A" w:rsidRPr="006969C2" w:rsidRDefault="00475A3A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CA3E8A3" w14:textId="77777777" w:rsidR="00475A3A" w:rsidRPr="006969C2" w:rsidRDefault="00475A3A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20907A" w14:textId="77777777" w:rsidR="00475A3A" w:rsidRPr="006969C2" w:rsidRDefault="00475A3A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7537B4D" w14:textId="77777777" w:rsidR="00475A3A" w:rsidRPr="006969C2" w:rsidRDefault="00475A3A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AE10C9" w14:textId="77777777" w:rsidR="00475A3A" w:rsidRPr="006969C2" w:rsidRDefault="00475A3A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8C6EAB9" w14:textId="77777777" w:rsidR="00475A3A" w:rsidRPr="006969C2" w:rsidRDefault="00475A3A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27B724" w14:textId="77777777" w:rsidR="00475A3A" w:rsidRPr="006969C2" w:rsidRDefault="00475A3A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D6FB6" w:rsidRPr="006969C2" w14:paraId="2B98D7FC" w14:textId="77777777" w:rsidTr="006969C2">
        <w:tc>
          <w:tcPr>
            <w:tcW w:w="3402" w:type="dxa"/>
            <w:vAlign w:val="center"/>
          </w:tcPr>
          <w:p w14:paraId="5A2A2482" w14:textId="43791E0B" w:rsidR="00CD6FB6" w:rsidRPr="006969C2" w:rsidRDefault="00CD6FB6" w:rsidP="00CD6FB6">
            <w:pPr>
              <w:spacing w:line="240" w:lineRule="atLeast"/>
              <w:ind w:right="-144"/>
              <w:rPr>
                <w:rFonts w:asciiTheme="majorBidi" w:hAnsiTheme="majorBidi" w:cstheme="majorBidi"/>
                <w:cs/>
                <w:lang w:val="en-US"/>
              </w:rPr>
            </w:pPr>
            <w:r w:rsidRPr="006969C2">
              <w:rPr>
                <w:rFonts w:asciiTheme="majorBidi" w:hAnsiTheme="majorBidi" w:cstheme="majorBidi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C76998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62AA1F2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C937D75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40C25A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C6CD02A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7A8A17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9105BFD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A5C544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98D78B4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35C514E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7A7F4D9" w14:textId="77777777" w:rsidR="00CD6FB6" w:rsidRPr="006969C2" w:rsidRDefault="00CD6FB6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692F08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3E05AC" w14:textId="116E3DC8" w:rsidR="00CD6FB6" w:rsidRPr="006969C2" w:rsidRDefault="008F2763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(557,771)</w:t>
            </w:r>
          </w:p>
        </w:tc>
        <w:tc>
          <w:tcPr>
            <w:tcW w:w="236" w:type="dxa"/>
            <w:vAlign w:val="center"/>
          </w:tcPr>
          <w:p w14:paraId="556C6110" w14:textId="77777777" w:rsidR="00CD6FB6" w:rsidRPr="006969C2" w:rsidRDefault="00CD6FB6" w:rsidP="00CD6FB6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D4965A" w14:textId="1525489D" w:rsidR="00CD6FB6" w:rsidRPr="006969C2" w:rsidRDefault="003A08B8" w:rsidP="00CD6FB6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(451,332)</w:t>
            </w:r>
          </w:p>
        </w:tc>
      </w:tr>
      <w:tr w:rsidR="00475A3A" w:rsidRPr="006969C2" w14:paraId="6F9E911E" w14:textId="77777777" w:rsidTr="006969C2">
        <w:tc>
          <w:tcPr>
            <w:tcW w:w="3402" w:type="dxa"/>
            <w:vAlign w:val="center"/>
          </w:tcPr>
          <w:p w14:paraId="45681BAF" w14:textId="64A75D1F" w:rsidR="00475A3A" w:rsidRPr="006969C2" w:rsidRDefault="00475A3A" w:rsidP="00475A3A">
            <w:pPr>
              <w:spacing w:line="240" w:lineRule="atLeast"/>
              <w:ind w:right="-144"/>
              <w:rPr>
                <w:rFonts w:asciiTheme="majorBidi" w:hAnsiTheme="majorBidi" w:cstheme="majorBidi"/>
                <w:cs/>
                <w:lang w:val="en-US"/>
              </w:rPr>
            </w:pPr>
            <w:r w:rsidRPr="006969C2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5FAD287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6B6999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DBEE348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F220CB0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84D7303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4200F9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52C23DB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9684268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FC84BF2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167DA6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DF1128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A23327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913051" w14:textId="77B77CEC" w:rsidR="00475A3A" w:rsidRPr="006969C2" w:rsidRDefault="008F2763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(749,</w:t>
            </w:r>
            <w:r w:rsidR="006969C2">
              <w:rPr>
                <w:rFonts w:asciiTheme="majorBidi" w:hAnsiTheme="majorBidi" w:cstheme="majorBidi"/>
                <w:lang w:val="en-US"/>
              </w:rPr>
              <w:t>898</w:t>
            </w:r>
            <w:r w:rsidRPr="006969C2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08F76267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86CE21" w14:textId="0DC0E078" w:rsidR="00475A3A" w:rsidRPr="006969C2" w:rsidRDefault="003A08B8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(835,179)</w:t>
            </w:r>
          </w:p>
        </w:tc>
      </w:tr>
      <w:tr w:rsidR="00475A3A" w:rsidRPr="006969C2" w14:paraId="25B77D72" w14:textId="77777777" w:rsidTr="006969C2">
        <w:tc>
          <w:tcPr>
            <w:tcW w:w="3402" w:type="dxa"/>
            <w:vAlign w:val="center"/>
          </w:tcPr>
          <w:p w14:paraId="591D6689" w14:textId="03AC5B49" w:rsidR="00475A3A" w:rsidRPr="006969C2" w:rsidRDefault="00475A3A" w:rsidP="00475A3A">
            <w:pPr>
              <w:spacing w:line="240" w:lineRule="atLeast"/>
              <w:ind w:right="-144"/>
              <w:rPr>
                <w:rFonts w:asciiTheme="majorBidi" w:hAnsiTheme="majorBidi" w:cstheme="majorBidi"/>
                <w:cs/>
                <w:lang w:val="en-US"/>
              </w:rPr>
            </w:pPr>
            <w:r w:rsidRPr="006969C2">
              <w:rPr>
                <w:rFonts w:asciiTheme="majorBidi" w:hAnsiTheme="majorBidi" w:cstheme="majorBidi"/>
                <w:cs/>
                <w:lang w:val="en-US"/>
              </w:rPr>
              <w:t>อื่น ๆ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7F38902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DBF981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5FF934A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C27E62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877633A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265194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4148CBB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367C656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F30BA5E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6A7BEB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F20C30F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6E7E461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310D1E" w14:textId="577F38DB" w:rsidR="00475A3A" w:rsidRPr="006969C2" w:rsidRDefault="008F2763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141,273</w:t>
            </w:r>
          </w:p>
        </w:tc>
        <w:tc>
          <w:tcPr>
            <w:tcW w:w="236" w:type="dxa"/>
            <w:vAlign w:val="center"/>
          </w:tcPr>
          <w:p w14:paraId="49D1145C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06ECCD" w14:textId="58AD8392" w:rsidR="00475A3A" w:rsidRPr="006969C2" w:rsidRDefault="003A08B8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(32,716)</w:t>
            </w:r>
          </w:p>
        </w:tc>
      </w:tr>
      <w:tr w:rsidR="00475A3A" w:rsidRPr="006969C2" w14:paraId="2FCD7DCE" w14:textId="77777777" w:rsidTr="006969C2">
        <w:tc>
          <w:tcPr>
            <w:tcW w:w="5942" w:type="dxa"/>
            <w:gridSpan w:val="4"/>
            <w:vAlign w:val="center"/>
          </w:tcPr>
          <w:p w14:paraId="5F7EDB71" w14:textId="5FC2BACE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B557AB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F0F7E3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62A538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D692272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55B45BC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98EFA5E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D279D0D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3C0B858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36CB96B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123994" w14:textId="4601941B" w:rsidR="00475A3A" w:rsidRPr="006969C2" w:rsidRDefault="008F2763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14,430</w:t>
            </w:r>
          </w:p>
        </w:tc>
        <w:tc>
          <w:tcPr>
            <w:tcW w:w="236" w:type="dxa"/>
            <w:vAlign w:val="center"/>
          </w:tcPr>
          <w:p w14:paraId="1F37B856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A77F5A" w14:textId="2F42C707" w:rsidR="00475A3A" w:rsidRPr="006969C2" w:rsidRDefault="003A08B8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21,650</w:t>
            </w:r>
          </w:p>
        </w:tc>
      </w:tr>
      <w:tr w:rsidR="00475A3A" w:rsidRPr="006969C2" w14:paraId="48339DB8" w14:textId="77777777" w:rsidTr="006969C2">
        <w:tc>
          <w:tcPr>
            <w:tcW w:w="5942" w:type="dxa"/>
            <w:gridSpan w:val="4"/>
            <w:shd w:val="clear" w:color="auto" w:fill="auto"/>
            <w:vAlign w:val="center"/>
          </w:tcPr>
          <w:p w14:paraId="2B4FC3A9" w14:textId="77777777" w:rsidR="00475A3A" w:rsidRPr="006969C2" w:rsidRDefault="00475A3A" w:rsidP="00475A3A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969C2">
              <w:rPr>
                <w:rFonts w:asciiTheme="majorBidi" w:hAnsiTheme="majorBidi" w:cstheme="majorBidi"/>
                <w:cs/>
                <w:lang w:val="en-US"/>
              </w:rPr>
              <w:t>ตัดรายการ</w:t>
            </w:r>
            <w:r w:rsidRPr="006969C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6969C2">
              <w:rPr>
                <w:rFonts w:asciiTheme="majorBidi" w:hAnsiTheme="majorBidi" w:cstheme="majorBidi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E11EB49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7C0E8A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2466E65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305DD40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05CD4F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A224D2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76B4CF3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A73FD1D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EC21E85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9BE1D" w14:textId="1F7E185B" w:rsidR="00475A3A" w:rsidRPr="006969C2" w:rsidRDefault="008F2763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(18,21</w:t>
            </w:r>
            <w:r w:rsidR="006969C2">
              <w:rPr>
                <w:rFonts w:asciiTheme="majorBidi" w:hAnsiTheme="majorBidi" w:cstheme="majorBidi"/>
                <w:lang w:val="en-US"/>
              </w:rPr>
              <w:t>3</w:t>
            </w:r>
            <w:r w:rsidRPr="006969C2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vAlign w:val="center"/>
          </w:tcPr>
          <w:p w14:paraId="6E9F4AA7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FECFD" w14:textId="27147E25" w:rsidR="00475A3A" w:rsidRPr="006969C2" w:rsidRDefault="003A08B8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lang w:val="en-US"/>
              </w:rPr>
            </w:pPr>
            <w:r w:rsidRPr="006969C2">
              <w:rPr>
                <w:rFonts w:asciiTheme="majorBidi" w:hAnsiTheme="majorBidi" w:cstheme="majorBidi"/>
                <w:lang w:val="en-US"/>
              </w:rPr>
              <w:t>1,436</w:t>
            </w:r>
          </w:p>
        </w:tc>
      </w:tr>
      <w:tr w:rsidR="00475A3A" w:rsidRPr="006969C2" w14:paraId="4889E8A9" w14:textId="77777777" w:rsidTr="006969C2">
        <w:tc>
          <w:tcPr>
            <w:tcW w:w="5942" w:type="dxa"/>
            <w:gridSpan w:val="4"/>
            <w:shd w:val="clear" w:color="auto" w:fill="auto"/>
            <w:vAlign w:val="center"/>
          </w:tcPr>
          <w:p w14:paraId="7F3686C3" w14:textId="6FE91F78" w:rsidR="00475A3A" w:rsidRPr="006969C2" w:rsidRDefault="00475A3A" w:rsidP="00475A3A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DCEEC2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C0757F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686DFF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E506F7C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D1A318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6A93CB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2B49A30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58C17EA" w14:textId="77777777" w:rsidR="00475A3A" w:rsidRPr="006969C2" w:rsidRDefault="00475A3A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A7E4087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7E50B0" w14:textId="4F289AA1" w:rsidR="00475A3A" w:rsidRPr="006969C2" w:rsidRDefault="008F2763" w:rsidP="008F2763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1,578,236</w:t>
            </w:r>
          </w:p>
        </w:tc>
        <w:tc>
          <w:tcPr>
            <w:tcW w:w="236" w:type="dxa"/>
            <w:vAlign w:val="center"/>
          </w:tcPr>
          <w:p w14:paraId="30EA3B04" w14:textId="77777777" w:rsidR="00475A3A" w:rsidRPr="006969C2" w:rsidRDefault="00475A3A" w:rsidP="00475A3A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E6E272" w14:textId="40BAD68D" w:rsidR="00475A3A" w:rsidRPr="006969C2" w:rsidRDefault="003A08B8" w:rsidP="00475A3A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969C2">
              <w:rPr>
                <w:rFonts w:asciiTheme="majorBidi" w:hAnsiTheme="majorBidi" w:cstheme="majorBidi"/>
                <w:b/>
                <w:bCs/>
                <w:lang w:val="en-US"/>
              </w:rPr>
              <w:t>736,826</w:t>
            </w:r>
          </w:p>
        </w:tc>
      </w:tr>
    </w:tbl>
    <w:p w14:paraId="06E36671" w14:textId="77777777" w:rsidR="008E2D9E" w:rsidRPr="008E2D9E" w:rsidRDefault="008E2D9E" w:rsidP="002E795F">
      <w:pPr>
        <w:pStyle w:val="Ang15"/>
        <w:rPr>
          <w:sz w:val="16"/>
          <w:szCs w:val="16"/>
        </w:rPr>
      </w:pPr>
    </w:p>
    <w:p w14:paraId="7DE3DF78" w14:textId="54060B11" w:rsidR="002E795F" w:rsidRPr="008E2D9E" w:rsidRDefault="002E795F" w:rsidP="002E795F">
      <w:pPr>
        <w:pStyle w:val="Ang15"/>
        <w:rPr>
          <w:b/>
          <w:bCs/>
        </w:rPr>
      </w:pPr>
      <w:r w:rsidRPr="008E2D9E">
        <w:rPr>
          <w:rFonts w:hint="cs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Default="002E795F" w:rsidP="002E795F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  <w:sectPr w:rsidR="002E795F" w:rsidSect="00EE724F">
          <w:headerReference w:type="default" r:id="rId21"/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502"/>
      </w:tblGrid>
      <w:tr w:rsidR="00154B04" w:rsidRPr="00E15351" w14:paraId="50B58D71" w14:textId="77777777" w:rsidTr="00DF3414">
        <w:tc>
          <w:tcPr>
            <w:tcW w:w="4888" w:type="dxa"/>
            <w:shd w:val="clear" w:color="auto" w:fill="auto"/>
          </w:tcPr>
          <w:p w14:paraId="5F24BE24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shd w:val="clear" w:color="auto" w:fill="auto"/>
          </w:tcPr>
          <w:p w14:paraId="1F9F5135" w14:textId="77777777" w:rsidR="00154B04" w:rsidRPr="00E15351" w:rsidRDefault="00154B04" w:rsidP="00DF341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DFB27D5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1" w:type="dxa"/>
            <w:gridSpan w:val="3"/>
            <w:shd w:val="clear" w:color="auto" w:fill="auto"/>
          </w:tcPr>
          <w:p w14:paraId="6733FE74" w14:textId="77777777" w:rsidR="00154B04" w:rsidRPr="00E15351" w:rsidRDefault="00154B04" w:rsidP="00DF341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4B04" w:rsidRPr="00E15351" w14:paraId="39947AEF" w14:textId="77777777" w:rsidTr="00DF3414">
        <w:tc>
          <w:tcPr>
            <w:tcW w:w="4888" w:type="dxa"/>
            <w:shd w:val="clear" w:color="auto" w:fill="auto"/>
          </w:tcPr>
          <w:p w14:paraId="60001811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shd w:val="clear" w:color="auto" w:fill="auto"/>
          </w:tcPr>
          <w:p w14:paraId="7EA83337" w14:textId="77777777" w:rsidR="00154B04" w:rsidRPr="00E15351" w:rsidRDefault="00154B04" w:rsidP="00DF341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5C1CC87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1" w:type="dxa"/>
            <w:gridSpan w:val="3"/>
            <w:shd w:val="clear" w:color="auto" w:fill="auto"/>
          </w:tcPr>
          <w:p w14:paraId="46D02126" w14:textId="77777777" w:rsidR="00154B04" w:rsidRPr="00E15351" w:rsidRDefault="00154B04" w:rsidP="00DF341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154B04" w:rsidRPr="00E15351" w14:paraId="024EED21" w14:textId="77777777" w:rsidTr="00DF3414">
        <w:tc>
          <w:tcPr>
            <w:tcW w:w="4888" w:type="dxa"/>
            <w:shd w:val="clear" w:color="auto" w:fill="auto"/>
          </w:tcPr>
          <w:p w14:paraId="103CEB48" w14:textId="5255B680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76147" w:rsidRPr="00C761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14" w:type="dxa"/>
            <w:shd w:val="clear" w:color="auto" w:fill="auto"/>
          </w:tcPr>
          <w:p w14:paraId="0C1AF570" w14:textId="77777777" w:rsidR="00154B04" w:rsidRPr="00E15351" w:rsidRDefault="00154B04" w:rsidP="00DF341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14679B8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7B84BE2" w14:textId="30B1292A" w:rsidR="00154B04" w:rsidRPr="00E15351" w:rsidRDefault="00C76147" w:rsidP="00DF341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9" w:type="dxa"/>
            <w:shd w:val="clear" w:color="auto" w:fill="auto"/>
          </w:tcPr>
          <w:p w14:paraId="4443CDE2" w14:textId="77777777" w:rsidR="00154B04" w:rsidRPr="00E15351" w:rsidRDefault="00154B04" w:rsidP="00DF341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83E1F97" w14:textId="616EE5F7" w:rsidR="00154B04" w:rsidRPr="00E15351" w:rsidRDefault="00C76147" w:rsidP="00DF341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54B04" w:rsidRPr="00E15351" w14:paraId="37D8B701" w14:textId="77777777" w:rsidTr="00DF3414">
        <w:tc>
          <w:tcPr>
            <w:tcW w:w="4888" w:type="dxa"/>
            <w:shd w:val="clear" w:color="auto" w:fill="auto"/>
          </w:tcPr>
          <w:p w14:paraId="28EBB579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shd w:val="clear" w:color="auto" w:fill="auto"/>
          </w:tcPr>
          <w:p w14:paraId="759DBC6C" w14:textId="77777777" w:rsidR="00154B04" w:rsidRPr="00E15351" w:rsidRDefault="00154B04" w:rsidP="00DF341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F52676E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11" w:type="dxa"/>
            <w:gridSpan w:val="3"/>
            <w:shd w:val="clear" w:color="auto" w:fill="auto"/>
          </w:tcPr>
          <w:p w14:paraId="5756CBE3" w14:textId="77777777" w:rsidR="00154B04" w:rsidRPr="00E15351" w:rsidRDefault="00154B04" w:rsidP="00DF341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54B04" w:rsidRPr="00E15351" w14:paraId="7E40D76D" w14:textId="77777777" w:rsidTr="00AB5DC9">
        <w:tc>
          <w:tcPr>
            <w:tcW w:w="4888" w:type="dxa"/>
            <w:shd w:val="clear" w:color="auto" w:fill="auto"/>
          </w:tcPr>
          <w:p w14:paraId="0FF17EA7" w14:textId="77777777" w:rsidR="00154B04" w:rsidRPr="00E15351" w:rsidRDefault="00154B04" w:rsidP="00DF341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14" w:type="dxa"/>
            <w:shd w:val="clear" w:color="auto" w:fill="auto"/>
          </w:tcPr>
          <w:p w14:paraId="3E94859D" w14:textId="77777777" w:rsidR="00154B04" w:rsidRPr="00E15351" w:rsidRDefault="00154B04" w:rsidP="00DF341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2D6B3AC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1B7ACF1" w14:textId="3C2AFA24" w:rsidR="00154B04" w:rsidRPr="00E15351" w:rsidRDefault="0090792B" w:rsidP="00DF3414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</w:t>
            </w:r>
            <w:r w:rsidR="005E0B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,053)</w:t>
            </w:r>
          </w:p>
        </w:tc>
        <w:tc>
          <w:tcPr>
            <w:tcW w:w="269" w:type="dxa"/>
            <w:shd w:val="clear" w:color="auto" w:fill="auto"/>
          </w:tcPr>
          <w:p w14:paraId="5E728320" w14:textId="77777777" w:rsidR="00154B04" w:rsidRPr="00E15351" w:rsidRDefault="00154B04" w:rsidP="00DF341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A1D39D7" w14:textId="444E597C" w:rsidR="00154B04" w:rsidRPr="00E15351" w:rsidRDefault="0090792B" w:rsidP="0090792B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(664,832)</w:t>
            </w:r>
          </w:p>
        </w:tc>
      </w:tr>
      <w:tr w:rsidR="00154B04" w:rsidRPr="00E15351" w14:paraId="7FEA4E26" w14:textId="77777777" w:rsidTr="00AB5DC9">
        <w:tc>
          <w:tcPr>
            <w:tcW w:w="4888" w:type="dxa"/>
            <w:shd w:val="clear" w:color="auto" w:fill="auto"/>
          </w:tcPr>
          <w:p w14:paraId="18956723" w14:textId="77777777" w:rsidR="00154B04" w:rsidRPr="00E15351" w:rsidRDefault="00154B04" w:rsidP="00DF341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4" w:type="dxa"/>
            <w:shd w:val="clear" w:color="auto" w:fill="auto"/>
          </w:tcPr>
          <w:p w14:paraId="36A26AFA" w14:textId="77777777" w:rsidR="00154B04" w:rsidRPr="00E15351" w:rsidRDefault="00154B04" w:rsidP="00DF341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FEEDAAE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948013A" w14:textId="185A18EB" w:rsidR="00154B04" w:rsidRPr="00E15351" w:rsidRDefault="0090792B" w:rsidP="00DF3414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921,392</w:t>
            </w:r>
          </w:p>
        </w:tc>
        <w:tc>
          <w:tcPr>
            <w:tcW w:w="269" w:type="dxa"/>
            <w:shd w:val="clear" w:color="auto" w:fill="auto"/>
          </w:tcPr>
          <w:p w14:paraId="3A63FADE" w14:textId="77777777" w:rsidR="00154B04" w:rsidRPr="00E15351" w:rsidRDefault="00154B04" w:rsidP="00DF341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89BE699" w14:textId="2B2454EC" w:rsidR="00154B04" w:rsidRPr="00E15351" w:rsidRDefault="0090792B" w:rsidP="00DF341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511,990</w:t>
            </w:r>
          </w:p>
        </w:tc>
      </w:tr>
      <w:tr w:rsidR="00154B04" w:rsidRPr="00E15351" w14:paraId="01FB40B6" w14:textId="77777777" w:rsidTr="00AB5DC9">
        <w:tc>
          <w:tcPr>
            <w:tcW w:w="4888" w:type="dxa"/>
            <w:shd w:val="clear" w:color="auto" w:fill="auto"/>
          </w:tcPr>
          <w:p w14:paraId="5AC50E73" w14:textId="77777777" w:rsidR="00154B04" w:rsidRPr="00E15351" w:rsidRDefault="00154B04" w:rsidP="00DF341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4" w:type="dxa"/>
            <w:shd w:val="clear" w:color="auto" w:fill="auto"/>
          </w:tcPr>
          <w:p w14:paraId="54C83B5A" w14:textId="77777777" w:rsidR="00154B04" w:rsidRPr="00E15351" w:rsidRDefault="00154B04" w:rsidP="00DF341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2099C2EA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5D74EF8" w14:textId="71019EA9" w:rsidR="00154B04" w:rsidRPr="00E15351" w:rsidRDefault="0090792B" w:rsidP="00DF3414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1,096,692</w:t>
            </w:r>
          </w:p>
        </w:tc>
        <w:tc>
          <w:tcPr>
            <w:tcW w:w="269" w:type="dxa"/>
            <w:shd w:val="clear" w:color="auto" w:fill="auto"/>
          </w:tcPr>
          <w:p w14:paraId="6FFD5044" w14:textId="77777777" w:rsidR="00154B04" w:rsidRPr="00E15351" w:rsidRDefault="00154B04" w:rsidP="00DF341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63FD282D" w14:textId="52791111" w:rsidR="00154B04" w:rsidRPr="00E15351" w:rsidRDefault="0090792B" w:rsidP="00DF341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985,743</w:t>
            </w:r>
          </w:p>
        </w:tc>
      </w:tr>
      <w:tr w:rsidR="00154B04" w:rsidRPr="00E15351" w14:paraId="7DEE1040" w14:textId="77777777" w:rsidTr="00AB5DC9">
        <w:tc>
          <w:tcPr>
            <w:tcW w:w="4888" w:type="dxa"/>
            <w:shd w:val="clear" w:color="auto" w:fill="auto"/>
          </w:tcPr>
          <w:p w14:paraId="1EEE2AFC" w14:textId="77777777" w:rsidR="00154B04" w:rsidRPr="00E15351" w:rsidRDefault="00154B04" w:rsidP="00DF341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14" w:type="dxa"/>
            <w:shd w:val="clear" w:color="auto" w:fill="auto"/>
          </w:tcPr>
          <w:p w14:paraId="31F3C71D" w14:textId="77777777" w:rsidR="00154B04" w:rsidRPr="00E15351" w:rsidRDefault="00154B04" w:rsidP="00DF341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02A6B8A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66C7C54" w14:textId="060885E1" w:rsidR="00154B04" w:rsidRPr="00E15351" w:rsidRDefault="0090792B" w:rsidP="0090792B">
            <w:pPr>
              <w:tabs>
                <w:tab w:val="decimal" w:pos="1214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(22,183)</w:t>
            </w:r>
          </w:p>
        </w:tc>
        <w:tc>
          <w:tcPr>
            <w:tcW w:w="269" w:type="dxa"/>
            <w:shd w:val="clear" w:color="auto" w:fill="auto"/>
          </w:tcPr>
          <w:p w14:paraId="2AEA6B46" w14:textId="77777777" w:rsidR="00154B04" w:rsidRPr="00E15351" w:rsidRDefault="00154B04" w:rsidP="00DF341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E221E37" w14:textId="2932CC1E" w:rsidR="00154B04" w:rsidRPr="00E15351" w:rsidRDefault="0090792B" w:rsidP="00DF341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(18,154)</w:t>
            </w:r>
          </w:p>
        </w:tc>
      </w:tr>
      <w:tr w:rsidR="00154B04" w:rsidRPr="00E15351" w14:paraId="0F54FBC8" w14:textId="77777777" w:rsidTr="00AB5DC9">
        <w:tc>
          <w:tcPr>
            <w:tcW w:w="4888" w:type="dxa"/>
            <w:shd w:val="clear" w:color="auto" w:fill="auto"/>
          </w:tcPr>
          <w:p w14:paraId="30F25339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4" w:type="dxa"/>
            <w:shd w:val="clear" w:color="auto" w:fill="auto"/>
          </w:tcPr>
          <w:p w14:paraId="5B6F81CE" w14:textId="77777777" w:rsidR="00154B04" w:rsidRPr="00E15351" w:rsidRDefault="00154B04" w:rsidP="00DF341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FD39C58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21B402" w14:textId="721A427E" w:rsidR="00154B04" w:rsidRPr="00E15351" w:rsidRDefault="0090792B" w:rsidP="00DF341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1,703,848</w:t>
            </w:r>
          </w:p>
        </w:tc>
        <w:tc>
          <w:tcPr>
            <w:tcW w:w="269" w:type="dxa"/>
            <w:shd w:val="clear" w:color="auto" w:fill="auto"/>
          </w:tcPr>
          <w:p w14:paraId="2C039AFA" w14:textId="77777777" w:rsidR="00154B04" w:rsidRPr="00E15351" w:rsidRDefault="00154B04" w:rsidP="00DF341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D3207" w14:textId="0525F007" w:rsidR="00154B04" w:rsidRPr="00E15351" w:rsidRDefault="0090792B" w:rsidP="00DF341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814,747</w:t>
            </w:r>
          </w:p>
        </w:tc>
      </w:tr>
      <w:tr w:rsidR="00154B04" w:rsidRPr="00E15351" w14:paraId="1D220198" w14:textId="77777777" w:rsidTr="00AB5DC9">
        <w:tc>
          <w:tcPr>
            <w:tcW w:w="4888" w:type="dxa"/>
            <w:shd w:val="clear" w:color="auto" w:fill="auto"/>
          </w:tcPr>
          <w:p w14:paraId="4A4BD4D6" w14:textId="77777777" w:rsidR="00154B04" w:rsidRPr="00F14B6C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5A3103E3" w14:textId="77777777" w:rsidR="00154B04" w:rsidRPr="00F14B6C" w:rsidRDefault="00154B04" w:rsidP="00DF341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</w:tcPr>
          <w:p w14:paraId="256EF5C1" w14:textId="77777777" w:rsidR="00154B04" w:rsidRPr="00F14B6C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2CD6C23C" w14:textId="77777777" w:rsidR="00154B04" w:rsidRPr="00F14B6C" w:rsidRDefault="00154B04" w:rsidP="00DF341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</w:tcPr>
          <w:p w14:paraId="45E63876" w14:textId="77777777" w:rsidR="00154B04" w:rsidRPr="00F14B6C" w:rsidRDefault="00154B04" w:rsidP="00DF341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2C10D757" w14:textId="77777777" w:rsidR="00154B04" w:rsidRPr="00F14B6C" w:rsidRDefault="00154B04" w:rsidP="00DF341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154B04" w:rsidRPr="00E15351" w14:paraId="0D6A39F0" w14:textId="77777777" w:rsidTr="00AB5DC9">
        <w:tc>
          <w:tcPr>
            <w:tcW w:w="4888" w:type="dxa"/>
            <w:shd w:val="clear" w:color="auto" w:fill="auto"/>
          </w:tcPr>
          <w:p w14:paraId="3CA3E7A8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(ขาดทุน) </w:t>
            </w: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814" w:type="dxa"/>
            <w:shd w:val="clear" w:color="auto" w:fill="auto"/>
          </w:tcPr>
          <w:p w14:paraId="76FADDC9" w14:textId="77777777" w:rsidR="00154B04" w:rsidRPr="00E15351" w:rsidRDefault="00154B04" w:rsidP="00DF341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11B6C59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4183D6A" w14:textId="7F26D61D" w:rsidR="00154B04" w:rsidRPr="00E15351" w:rsidRDefault="0090792B" w:rsidP="00DF341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(16,237)</w:t>
            </w:r>
          </w:p>
        </w:tc>
        <w:tc>
          <w:tcPr>
            <w:tcW w:w="269" w:type="dxa"/>
            <w:shd w:val="clear" w:color="auto" w:fill="auto"/>
          </w:tcPr>
          <w:p w14:paraId="10F8F65C" w14:textId="77777777" w:rsidR="00154B04" w:rsidRPr="00E15351" w:rsidRDefault="00154B04" w:rsidP="00DF341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3A0FDBA6" w14:textId="60F020D3" w:rsidR="00154B04" w:rsidRPr="00E15351" w:rsidRDefault="0090792B" w:rsidP="00DF341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17,054</w:t>
            </w:r>
          </w:p>
        </w:tc>
      </w:tr>
      <w:tr w:rsidR="00154B04" w:rsidRPr="00E15351" w14:paraId="3A4C790D" w14:textId="77777777" w:rsidTr="00AB5DC9">
        <w:tc>
          <w:tcPr>
            <w:tcW w:w="4888" w:type="dxa"/>
            <w:shd w:val="clear" w:color="auto" w:fill="auto"/>
          </w:tcPr>
          <w:p w14:paraId="3F3D5C5E" w14:textId="77777777" w:rsidR="00154B04" w:rsidRPr="00F14B6C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14" w:type="dxa"/>
            <w:shd w:val="clear" w:color="auto" w:fill="auto"/>
          </w:tcPr>
          <w:p w14:paraId="300D541F" w14:textId="77777777" w:rsidR="00154B04" w:rsidRPr="00F14B6C" w:rsidRDefault="00154B04" w:rsidP="00DF341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</w:tcPr>
          <w:p w14:paraId="0A60F82A" w14:textId="77777777" w:rsidR="00154B04" w:rsidRPr="00F14B6C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451D2100" w14:textId="77777777" w:rsidR="00154B04" w:rsidRPr="00F14B6C" w:rsidRDefault="00154B04" w:rsidP="00DF341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</w:tcPr>
          <w:p w14:paraId="0987CA41" w14:textId="77777777" w:rsidR="00154B04" w:rsidRPr="00F14B6C" w:rsidRDefault="00154B04" w:rsidP="00DF341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3966DD81" w14:textId="77777777" w:rsidR="00154B04" w:rsidRPr="00F14B6C" w:rsidRDefault="00154B04" w:rsidP="00DF341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154B04" w:rsidRPr="00E15351" w14:paraId="3040B3CA" w14:textId="77777777" w:rsidTr="00AB5DC9">
        <w:tc>
          <w:tcPr>
            <w:tcW w:w="4888" w:type="dxa"/>
            <w:shd w:val="clear" w:color="auto" w:fill="auto"/>
          </w:tcPr>
          <w:p w14:paraId="22CCC3BD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14" w:type="dxa"/>
            <w:shd w:val="clear" w:color="auto" w:fill="auto"/>
          </w:tcPr>
          <w:p w14:paraId="247DDF3C" w14:textId="77777777" w:rsidR="00154B04" w:rsidRPr="00E15351" w:rsidRDefault="00154B04" w:rsidP="00DF341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BE9D5C5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4BA994B" w14:textId="7EF40A44" w:rsidR="00154B04" w:rsidRPr="00E15351" w:rsidRDefault="0090792B" w:rsidP="00DF341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(105,428)</w:t>
            </w:r>
          </w:p>
        </w:tc>
        <w:tc>
          <w:tcPr>
            <w:tcW w:w="269" w:type="dxa"/>
            <w:shd w:val="clear" w:color="auto" w:fill="auto"/>
          </w:tcPr>
          <w:p w14:paraId="2597AAF7" w14:textId="77777777" w:rsidR="00154B04" w:rsidRPr="00E15351" w:rsidRDefault="00154B04" w:rsidP="00DF341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46867B9B" w14:textId="061D6065" w:rsidR="00154B04" w:rsidRPr="00E15351" w:rsidRDefault="0090792B" w:rsidP="00DF341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(96,356)</w:t>
            </w:r>
          </w:p>
        </w:tc>
      </w:tr>
      <w:tr w:rsidR="00154B04" w:rsidRPr="00E15351" w14:paraId="58EB7049" w14:textId="77777777" w:rsidTr="00AB5DC9">
        <w:tc>
          <w:tcPr>
            <w:tcW w:w="4888" w:type="dxa"/>
            <w:shd w:val="clear" w:color="auto" w:fill="auto"/>
            <w:vAlign w:val="center"/>
          </w:tcPr>
          <w:p w14:paraId="3D3E14FD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E1535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14" w:type="dxa"/>
            <w:shd w:val="clear" w:color="auto" w:fill="auto"/>
          </w:tcPr>
          <w:p w14:paraId="11B80821" w14:textId="77777777" w:rsidR="00154B04" w:rsidRPr="00E15351" w:rsidRDefault="00154B04" w:rsidP="00DF341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C1C81C6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CAB7414" w14:textId="686AD389" w:rsidR="00154B04" w:rsidRPr="00E15351" w:rsidRDefault="0090792B" w:rsidP="00DF341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(3,947)</w:t>
            </w:r>
          </w:p>
        </w:tc>
        <w:tc>
          <w:tcPr>
            <w:tcW w:w="269" w:type="dxa"/>
            <w:shd w:val="clear" w:color="auto" w:fill="auto"/>
          </w:tcPr>
          <w:p w14:paraId="6890F35D" w14:textId="77777777" w:rsidR="00154B04" w:rsidRPr="00E15351" w:rsidRDefault="00154B04" w:rsidP="00DF341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  <w:vAlign w:val="center"/>
          </w:tcPr>
          <w:p w14:paraId="1BD5174C" w14:textId="490A7588" w:rsidR="00154B04" w:rsidRPr="00E15351" w:rsidRDefault="0090792B" w:rsidP="00DF341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1,381</w:t>
            </w:r>
          </w:p>
        </w:tc>
      </w:tr>
      <w:tr w:rsidR="00154B04" w:rsidRPr="00E15351" w14:paraId="54FD1D21" w14:textId="77777777" w:rsidTr="00AB5DC9">
        <w:tc>
          <w:tcPr>
            <w:tcW w:w="4888" w:type="dxa"/>
            <w:shd w:val="clear" w:color="auto" w:fill="auto"/>
          </w:tcPr>
          <w:p w14:paraId="5B3F8AC4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14" w:type="dxa"/>
            <w:shd w:val="clear" w:color="auto" w:fill="auto"/>
          </w:tcPr>
          <w:p w14:paraId="2FBB70C6" w14:textId="77777777" w:rsidR="00154B04" w:rsidRPr="00E15351" w:rsidRDefault="00154B04" w:rsidP="00DF3414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4E2212A" w14:textId="77777777" w:rsidR="00154B04" w:rsidRPr="00E15351" w:rsidRDefault="00154B04" w:rsidP="00DF341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F1BCE" w14:textId="5CD88FCF" w:rsidR="00154B04" w:rsidRPr="00E15351" w:rsidRDefault="0090792B" w:rsidP="00DF3414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1,578,236</w:t>
            </w:r>
          </w:p>
        </w:tc>
        <w:tc>
          <w:tcPr>
            <w:tcW w:w="269" w:type="dxa"/>
            <w:shd w:val="clear" w:color="auto" w:fill="auto"/>
          </w:tcPr>
          <w:p w14:paraId="6E7A759D" w14:textId="77777777" w:rsidR="00154B04" w:rsidRPr="00E15351" w:rsidRDefault="00154B04" w:rsidP="00DF3414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FF08AF" w14:textId="6257EA29" w:rsidR="00154B04" w:rsidRPr="00E15351" w:rsidRDefault="0090792B" w:rsidP="00DF3414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736,826</w:t>
            </w:r>
          </w:p>
        </w:tc>
      </w:tr>
    </w:tbl>
    <w:p w14:paraId="4B434ACF" w14:textId="77777777" w:rsidR="00154B04" w:rsidRPr="00154B04" w:rsidRDefault="00154B04" w:rsidP="00154B04">
      <w:pPr>
        <w:pStyle w:val="Bo-Blankline"/>
      </w:pPr>
    </w:p>
    <w:p w14:paraId="0016CE12" w14:textId="2DFFD962" w:rsidR="0040333E" w:rsidRPr="007470B8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470B8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Default="0040333E" w:rsidP="00F3013A">
      <w:pPr>
        <w:pStyle w:val="Bo-Blankline"/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18"/>
        <w:gridCol w:w="989"/>
        <w:gridCol w:w="234"/>
        <w:gridCol w:w="1438"/>
        <w:gridCol w:w="234"/>
        <w:gridCol w:w="1414"/>
      </w:tblGrid>
      <w:tr w:rsidR="00CD6FB6" w:rsidRPr="007620FF" w14:paraId="73F93A6E" w14:textId="77777777" w:rsidTr="00F005D0">
        <w:trPr>
          <w:tblHeader/>
        </w:trPr>
        <w:tc>
          <w:tcPr>
            <w:tcW w:w="4818" w:type="dxa"/>
          </w:tcPr>
          <w:p w14:paraId="7425E096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C25C2DD" w14:textId="77777777" w:rsidR="00CD6FB6" w:rsidRPr="007620FF" w:rsidRDefault="00CD6FB6" w:rsidP="00F005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7FB19988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5B5C0358" w14:textId="77777777" w:rsidR="00CD6FB6" w:rsidRPr="007620FF" w:rsidRDefault="00CD6FB6" w:rsidP="00F005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6FB6" w:rsidRPr="007620FF" w14:paraId="4366BAA5" w14:textId="77777777" w:rsidTr="00F005D0">
        <w:trPr>
          <w:tblHeader/>
        </w:trPr>
        <w:tc>
          <w:tcPr>
            <w:tcW w:w="4818" w:type="dxa"/>
          </w:tcPr>
          <w:p w14:paraId="3B438AA4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92A9902" w14:textId="77777777" w:rsidR="00CD6FB6" w:rsidRPr="007620FF" w:rsidRDefault="00CD6FB6" w:rsidP="00F005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623CBCFD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4F2B18E4" w14:textId="77777777" w:rsidR="00CD6FB6" w:rsidRPr="007620FF" w:rsidRDefault="00CD6FB6" w:rsidP="00F005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7620F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ส่วนงาน</w:t>
            </w:r>
          </w:p>
        </w:tc>
      </w:tr>
      <w:tr w:rsidR="00CD6FB6" w:rsidRPr="007620FF" w14:paraId="62105091" w14:textId="77777777" w:rsidTr="00F005D0">
        <w:trPr>
          <w:tblHeader/>
        </w:trPr>
        <w:tc>
          <w:tcPr>
            <w:tcW w:w="4818" w:type="dxa"/>
          </w:tcPr>
          <w:p w14:paraId="09593F19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89" w:type="dxa"/>
          </w:tcPr>
          <w:p w14:paraId="3FD66A3D" w14:textId="77777777" w:rsidR="00CD6FB6" w:rsidRPr="007620FF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1FB67CEE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6E376FA" w14:textId="7F1E4ED1" w:rsidR="00CD6FB6" w:rsidRPr="007620FF" w:rsidRDefault="00C76147" w:rsidP="00CD6F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D6FB6" w:rsidRPr="007470B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6FB6"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4" w:type="dxa"/>
          </w:tcPr>
          <w:p w14:paraId="4F58175B" w14:textId="77777777" w:rsidR="00CD6FB6" w:rsidRPr="007620FF" w:rsidRDefault="00CD6FB6" w:rsidP="00CD6FB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184E34A" w14:textId="6E2BF225" w:rsidR="00CD6FB6" w:rsidRPr="007620FF" w:rsidRDefault="00C76147" w:rsidP="00CD6F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D6FB6"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D6FB6" w:rsidRPr="007620FF" w14:paraId="636F2F82" w14:textId="77777777" w:rsidTr="00F005D0">
        <w:trPr>
          <w:tblHeader/>
        </w:trPr>
        <w:tc>
          <w:tcPr>
            <w:tcW w:w="4818" w:type="dxa"/>
          </w:tcPr>
          <w:p w14:paraId="57132149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89" w:type="dxa"/>
          </w:tcPr>
          <w:p w14:paraId="13F0C317" w14:textId="77777777" w:rsidR="00CD6FB6" w:rsidRPr="007620FF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16790D78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D066C57" w14:textId="2038E5CC" w:rsidR="00CD6FB6" w:rsidRPr="007620FF" w:rsidRDefault="00C76147" w:rsidP="00CD6F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4" w:type="dxa"/>
          </w:tcPr>
          <w:p w14:paraId="3A7724D7" w14:textId="77777777" w:rsidR="00CD6FB6" w:rsidRPr="007620FF" w:rsidRDefault="00CD6FB6" w:rsidP="00CD6FB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</w:tcPr>
          <w:p w14:paraId="07CD20C7" w14:textId="0EBF2B34" w:rsidR="00CD6FB6" w:rsidRPr="007620FF" w:rsidRDefault="00C76147" w:rsidP="00CD6F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CD6FB6" w:rsidRPr="007620FF" w14:paraId="7FD851F5" w14:textId="77777777" w:rsidTr="00F005D0">
        <w:trPr>
          <w:tblHeader/>
        </w:trPr>
        <w:tc>
          <w:tcPr>
            <w:tcW w:w="4818" w:type="dxa"/>
          </w:tcPr>
          <w:p w14:paraId="3B7E776D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DB86B55" w14:textId="77777777" w:rsidR="00CD6FB6" w:rsidRPr="007620FF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26FA9ACF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86" w:type="dxa"/>
            <w:gridSpan w:val="3"/>
          </w:tcPr>
          <w:p w14:paraId="7711C5A5" w14:textId="77777777" w:rsidR="00CD6FB6" w:rsidRPr="007620FF" w:rsidRDefault="00CD6FB6" w:rsidP="00CD6F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7620F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CD6FB6" w:rsidRPr="007620FF" w14:paraId="0280FDAA" w14:textId="77777777" w:rsidTr="00AB5DC9">
        <w:tc>
          <w:tcPr>
            <w:tcW w:w="4818" w:type="dxa"/>
            <w:shd w:val="clear" w:color="auto" w:fill="auto"/>
            <w:vAlign w:val="center"/>
          </w:tcPr>
          <w:p w14:paraId="28CD307F" w14:textId="77777777" w:rsidR="00CD6FB6" w:rsidRPr="007620FF" w:rsidRDefault="00CD6FB6" w:rsidP="00CD6FB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989" w:type="dxa"/>
            <w:shd w:val="clear" w:color="auto" w:fill="auto"/>
          </w:tcPr>
          <w:p w14:paraId="62CA41CA" w14:textId="77777777" w:rsidR="00CD6FB6" w:rsidRPr="007620FF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044AD16E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455123C8" w14:textId="0D2010AB" w:rsidR="00CD6FB6" w:rsidRPr="007620FF" w:rsidRDefault="00E13EBB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77,273,042</w:t>
            </w:r>
          </w:p>
        </w:tc>
        <w:tc>
          <w:tcPr>
            <w:tcW w:w="234" w:type="dxa"/>
            <w:shd w:val="clear" w:color="auto" w:fill="auto"/>
          </w:tcPr>
          <w:p w14:paraId="54D679AF" w14:textId="77777777" w:rsidR="00CD6FB6" w:rsidRPr="007620FF" w:rsidRDefault="00CD6FB6" w:rsidP="00CD6F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3071A19" w14:textId="12EAFE6A" w:rsidR="00CD6FB6" w:rsidRPr="007620FF" w:rsidRDefault="00C76147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CD6FB6"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="00CD6FB6"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</w:tr>
      <w:tr w:rsidR="00CD6FB6" w:rsidRPr="007620FF" w14:paraId="1E39E77F" w14:textId="77777777" w:rsidTr="00AB5DC9">
        <w:tc>
          <w:tcPr>
            <w:tcW w:w="4818" w:type="dxa"/>
            <w:shd w:val="clear" w:color="auto" w:fill="auto"/>
            <w:vAlign w:val="center"/>
          </w:tcPr>
          <w:p w14:paraId="2990084C" w14:textId="77777777" w:rsidR="00CD6FB6" w:rsidRPr="007620FF" w:rsidRDefault="00CD6FB6" w:rsidP="00CD6FB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cs/>
              </w:rPr>
              <w:t>ปิโตรเคมีและเคมีภัณฑ์</w:t>
            </w:r>
          </w:p>
        </w:tc>
        <w:tc>
          <w:tcPr>
            <w:tcW w:w="989" w:type="dxa"/>
            <w:shd w:val="clear" w:color="auto" w:fill="auto"/>
          </w:tcPr>
          <w:p w14:paraId="159B2587" w14:textId="77777777" w:rsidR="00CD6FB6" w:rsidRPr="007620FF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BFB7552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78D0BD5A" w14:textId="5CE31BD7" w:rsidR="00CD6FB6" w:rsidRPr="007620FF" w:rsidRDefault="00E13EBB" w:rsidP="00CD6FB6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9,882,499</w:t>
            </w:r>
          </w:p>
        </w:tc>
        <w:tc>
          <w:tcPr>
            <w:tcW w:w="234" w:type="dxa"/>
            <w:shd w:val="clear" w:color="auto" w:fill="auto"/>
          </w:tcPr>
          <w:p w14:paraId="7AFD1B8E" w14:textId="77777777" w:rsidR="00CD6FB6" w:rsidRPr="007620FF" w:rsidRDefault="00CD6FB6" w:rsidP="00CD6F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B170C26" w14:textId="0F01A9F8" w:rsidR="00CD6FB6" w:rsidRPr="007620FF" w:rsidRDefault="00C76147" w:rsidP="00CD6FB6">
            <w:pPr>
              <w:tabs>
                <w:tab w:val="decimal" w:pos="113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D6FB6"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="00CD6FB6"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</w:tr>
      <w:tr w:rsidR="00CD6FB6" w:rsidRPr="007620FF" w14:paraId="1AFDBB88" w14:textId="77777777" w:rsidTr="00AB5DC9">
        <w:tc>
          <w:tcPr>
            <w:tcW w:w="4818" w:type="dxa"/>
            <w:shd w:val="clear" w:color="auto" w:fill="auto"/>
            <w:vAlign w:val="center"/>
          </w:tcPr>
          <w:p w14:paraId="2E72B6E0" w14:textId="77777777" w:rsidR="00CD6FB6" w:rsidRPr="007620FF" w:rsidRDefault="00CD6FB6" w:rsidP="00CD6FB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พลังงานและสาธารณูปโภค</w:t>
            </w:r>
          </w:p>
        </w:tc>
        <w:tc>
          <w:tcPr>
            <w:tcW w:w="989" w:type="dxa"/>
            <w:shd w:val="clear" w:color="auto" w:fill="auto"/>
          </w:tcPr>
          <w:p w14:paraId="01DE6AA6" w14:textId="77777777" w:rsidR="00CD6FB6" w:rsidRPr="007620FF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CAE096B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4BAC20AB" w14:textId="1853C2CD" w:rsidR="00CD6FB6" w:rsidRPr="007620FF" w:rsidRDefault="00E13EBB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40,735,301</w:t>
            </w:r>
          </w:p>
        </w:tc>
        <w:tc>
          <w:tcPr>
            <w:tcW w:w="234" w:type="dxa"/>
            <w:shd w:val="clear" w:color="auto" w:fill="auto"/>
          </w:tcPr>
          <w:p w14:paraId="256E25F3" w14:textId="77777777" w:rsidR="00CD6FB6" w:rsidRPr="007620FF" w:rsidRDefault="00CD6FB6" w:rsidP="00CD6F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DB2AF5A" w14:textId="5C09833E" w:rsidR="00CD6FB6" w:rsidRPr="007620FF" w:rsidRDefault="00C76147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CD6FB6"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  <w:r w:rsidR="00CD6FB6" w:rsidRPr="007620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</w:p>
        </w:tc>
      </w:tr>
      <w:tr w:rsidR="00CD6FB6" w:rsidRPr="007620FF" w14:paraId="19BCDDDD" w14:textId="77777777" w:rsidTr="00AB5DC9">
        <w:tc>
          <w:tcPr>
            <w:tcW w:w="4818" w:type="dxa"/>
            <w:shd w:val="clear" w:color="auto" w:fill="auto"/>
            <w:vAlign w:val="center"/>
          </w:tcPr>
          <w:p w14:paraId="13100DDA" w14:textId="77777777" w:rsidR="00CD6FB6" w:rsidRPr="007620FF" w:rsidRDefault="00CD6FB6" w:rsidP="00CD6FB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cs/>
              </w:rPr>
              <w:t>การเกษตร</w:t>
            </w:r>
          </w:p>
        </w:tc>
        <w:tc>
          <w:tcPr>
            <w:tcW w:w="989" w:type="dxa"/>
            <w:shd w:val="clear" w:color="auto" w:fill="auto"/>
          </w:tcPr>
          <w:p w14:paraId="69F01592" w14:textId="77777777" w:rsidR="00CD6FB6" w:rsidRPr="007620FF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A7876C7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3A7189FC" w14:textId="6A69D109" w:rsidR="00CD6FB6" w:rsidRPr="007620FF" w:rsidRDefault="00E13EBB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2,127,932</w:t>
            </w:r>
          </w:p>
        </w:tc>
        <w:tc>
          <w:tcPr>
            <w:tcW w:w="234" w:type="dxa"/>
            <w:shd w:val="clear" w:color="auto" w:fill="auto"/>
          </w:tcPr>
          <w:p w14:paraId="30C74C49" w14:textId="77777777" w:rsidR="00CD6FB6" w:rsidRPr="007620FF" w:rsidRDefault="00CD6FB6" w:rsidP="00CD6F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8C647C9" w14:textId="4978CA53" w:rsidR="00CD6FB6" w:rsidRPr="007620FF" w:rsidRDefault="00C76147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D6FB6"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="00CD6FB6"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</w:tr>
      <w:tr w:rsidR="00CD6FB6" w:rsidRPr="007620FF" w14:paraId="1F1C86C6" w14:textId="77777777" w:rsidTr="00AB5DC9">
        <w:tc>
          <w:tcPr>
            <w:tcW w:w="4818" w:type="dxa"/>
            <w:shd w:val="clear" w:color="auto" w:fill="auto"/>
            <w:vAlign w:val="center"/>
          </w:tcPr>
          <w:p w14:paraId="7D9813B7" w14:textId="77777777" w:rsidR="00CD6FB6" w:rsidRPr="007620FF" w:rsidRDefault="00CD6FB6" w:rsidP="00CD6FB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7620F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620FF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989" w:type="dxa"/>
            <w:shd w:val="clear" w:color="auto" w:fill="auto"/>
          </w:tcPr>
          <w:p w14:paraId="4E3948AB" w14:textId="77777777" w:rsidR="00CD6FB6" w:rsidRPr="007620FF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06A5A543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1A65A" w14:textId="15B7B796" w:rsidR="00CD6FB6" w:rsidRPr="007620FF" w:rsidRDefault="00E13EBB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579,810</w:t>
            </w:r>
          </w:p>
        </w:tc>
        <w:tc>
          <w:tcPr>
            <w:tcW w:w="234" w:type="dxa"/>
            <w:shd w:val="clear" w:color="auto" w:fill="auto"/>
          </w:tcPr>
          <w:p w14:paraId="6F178835" w14:textId="77777777" w:rsidR="00CD6FB6" w:rsidRPr="007620FF" w:rsidRDefault="00CD6FB6" w:rsidP="00CD6F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5E53" w14:textId="0D702F0A" w:rsidR="00CD6FB6" w:rsidRPr="007620FF" w:rsidRDefault="00C76147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="00CD6FB6"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989</w:t>
            </w:r>
          </w:p>
        </w:tc>
      </w:tr>
      <w:tr w:rsidR="00CD6FB6" w:rsidRPr="007620FF" w14:paraId="7886D804" w14:textId="77777777" w:rsidTr="00AB5DC9">
        <w:tc>
          <w:tcPr>
            <w:tcW w:w="4818" w:type="dxa"/>
            <w:shd w:val="clear" w:color="auto" w:fill="auto"/>
          </w:tcPr>
          <w:p w14:paraId="246B0DB5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9F99FF0" w14:textId="77777777" w:rsidR="00CD6FB6" w:rsidRPr="007620FF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8798318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6FF72" w14:textId="2CC88043" w:rsidR="00CD6FB6" w:rsidRPr="007620FF" w:rsidRDefault="00E13EBB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130,598,584</w:t>
            </w:r>
          </w:p>
        </w:tc>
        <w:tc>
          <w:tcPr>
            <w:tcW w:w="234" w:type="dxa"/>
            <w:shd w:val="clear" w:color="auto" w:fill="auto"/>
          </w:tcPr>
          <w:p w14:paraId="29A27615" w14:textId="77777777" w:rsidR="00CD6FB6" w:rsidRPr="007620FF" w:rsidRDefault="00CD6FB6" w:rsidP="00CD6F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8C9E9" w14:textId="79714A6A" w:rsidR="00CD6FB6" w:rsidRPr="007620FF" w:rsidRDefault="00C76147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</w:t>
            </w:r>
            <w:r w:rsidR="00CD6FB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183</w:t>
            </w:r>
            <w:r w:rsidR="00CD6FB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693</w:t>
            </w:r>
          </w:p>
        </w:tc>
      </w:tr>
      <w:tr w:rsidR="00CD6FB6" w:rsidRPr="007620FF" w14:paraId="510D03A9" w14:textId="77777777" w:rsidTr="00AB5DC9">
        <w:tc>
          <w:tcPr>
            <w:tcW w:w="4818" w:type="dxa"/>
            <w:shd w:val="clear" w:color="auto" w:fill="auto"/>
          </w:tcPr>
          <w:p w14:paraId="681A12A1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  <w:shd w:val="clear" w:color="auto" w:fill="auto"/>
          </w:tcPr>
          <w:p w14:paraId="4B498A06" w14:textId="77777777" w:rsidR="00CD6FB6" w:rsidRPr="007620FF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5F40D25B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2E684" w14:textId="646CE3EE" w:rsidR="00CD6FB6" w:rsidRPr="007620FF" w:rsidRDefault="00E13EBB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5,616,835</w:t>
            </w:r>
          </w:p>
        </w:tc>
        <w:tc>
          <w:tcPr>
            <w:tcW w:w="234" w:type="dxa"/>
            <w:shd w:val="clear" w:color="auto" w:fill="auto"/>
          </w:tcPr>
          <w:p w14:paraId="39E240A7" w14:textId="77777777" w:rsidR="00CD6FB6" w:rsidRPr="007620FF" w:rsidRDefault="00CD6FB6" w:rsidP="00CD6F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1352" w14:textId="7F859075" w:rsidR="00CD6FB6" w:rsidRPr="007620FF" w:rsidRDefault="00C76147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D6FB6"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  <w:r w:rsidR="00CD6FB6"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</w:tr>
      <w:tr w:rsidR="00CD6FB6" w:rsidRPr="007620FF" w14:paraId="5B17E9C3" w14:textId="77777777" w:rsidTr="00AB5DC9">
        <w:tc>
          <w:tcPr>
            <w:tcW w:w="4818" w:type="dxa"/>
            <w:shd w:val="clear" w:color="auto" w:fill="auto"/>
          </w:tcPr>
          <w:p w14:paraId="7B52402F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1D754A74" w14:textId="77777777" w:rsidR="00CD6FB6" w:rsidRPr="007620FF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7B615E3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285D2" w14:textId="30329C35" w:rsidR="00CD6FB6" w:rsidRPr="007620FF" w:rsidRDefault="00E13EBB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136,215,419</w:t>
            </w:r>
          </w:p>
        </w:tc>
        <w:tc>
          <w:tcPr>
            <w:tcW w:w="234" w:type="dxa"/>
            <w:shd w:val="clear" w:color="auto" w:fill="auto"/>
          </w:tcPr>
          <w:p w14:paraId="4784B9C2" w14:textId="77777777" w:rsidR="00CD6FB6" w:rsidRPr="007620FF" w:rsidRDefault="00CD6FB6" w:rsidP="00CD6F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139A" w14:textId="6E51F3B2" w:rsidR="00CD6FB6" w:rsidRPr="007620FF" w:rsidRDefault="00C76147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132</w:t>
            </w:r>
            <w:r w:rsidR="00CD6FB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365</w:t>
            </w:r>
            <w:r w:rsidR="00CD6FB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943</w:t>
            </w:r>
          </w:p>
        </w:tc>
      </w:tr>
      <w:tr w:rsidR="00CD6FB6" w:rsidRPr="007620FF" w14:paraId="5C33CB5D" w14:textId="77777777" w:rsidTr="00AB5DC9">
        <w:tc>
          <w:tcPr>
            <w:tcW w:w="4818" w:type="dxa"/>
            <w:shd w:val="clear" w:color="auto" w:fill="auto"/>
          </w:tcPr>
          <w:p w14:paraId="3F6FD07B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989" w:type="dxa"/>
            <w:shd w:val="clear" w:color="auto" w:fill="auto"/>
          </w:tcPr>
          <w:p w14:paraId="3F9DD514" w14:textId="77777777" w:rsidR="00CD6FB6" w:rsidRPr="007620FF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504244D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1751E" w14:textId="517B8012" w:rsidR="00CD6FB6" w:rsidRPr="007620FF" w:rsidRDefault="00E13EBB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(7,647,721)</w:t>
            </w:r>
          </w:p>
        </w:tc>
        <w:tc>
          <w:tcPr>
            <w:tcW w:w="234" w:type="dxa"/>
            <w:shd w:val="clear" w:color="auto" w:fill="auto"/>
          </w:tcPr>
          <w:p w14:paraId="0C26BCE5" w14:textId="77777777" w:rsidR="00CD6FB6" w:rsidRPr="007620FF" w:rsidRDefault="00CD6FB6" w:rsidP="00CD6F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4B1F" w14:textId="25AC4B63" w:rsidR="00CD6FB6" w:rsidRPr="007620FF" w:rsidRDefault="00CD6FB6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147"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147"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  <w:r w:rsidRPr="007620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147"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041</w:t>
            </w:r>
            <w:r w:rsidRPr="007620F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D6FB6" w:rsidRPr="007620FF" w14:paraId="7EAF5AED" w14:textId="77777777" w:rsidTr="00AB5DC9">
        <w:tc>
          <w:tcPr>
            <w:tcW w:w="4818" w:type="dxa"/>
            <w:shd w:val="clear" w:color="auto" w:fill="auto"/>
          </w:tcPr>
          <w:p w14:paraId="4A0D863A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989" w:type="dxa"/>
            <w:shd w:val="clear" w:color="auto" w:fill="auto"/>
          </w:tcPr>
          <w:p w14:paraId="03E337F0" w14:textId="77777777" w:rsidR="00CD6FB6" w:rsidRPr="007620FF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EE5B5FF" w14:textId="77777777" w:rsidR="00CD6FB6" w:rsidRPr="007620FF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83E03D" w14:textId="1A5B9118" w:rsidR="00CD6FB6" w:rsidRPr="007620FF" w:rsidRDefault="00E13EBB" w:rsidP="00E13EBB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128,567,698</w:t>
            </w:r>
          </w:p>
        </w:tc>
        <w:tc>
          <w:tcPr>
            <w:tcW w:w="234" w:type="dxa"/>
            <w:shd w:val="clear" w:color="auto" w:fill="auto"/>
          </w:tcPr>
          <w:p w14:paraId="173E4D85" w14:textId="77777777" w:rsidR="00CD6FB6" w:rsidRPr="007620FF" w:rsidRDefault="00CD6FB6" w:rsidP="00CD6FB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09420" w14:textId="1DA0E577" w:rsidR="00CD6FB6" w:rsidRPr="007620FF" w:rsidRDefault="00C76147" w:rsidP="00CD6FB6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123</w:t>
            </w:r>
            <w:r w:rsidR="00CD6FB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908</w:t>
            </w:r>
            <w:r w:rsidR="00CD6FB6"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902</w:t>
            </w:r>
          </w:p>
        </w:tc>
      </w:tr>
    </w:tbl>
    <w:p w14:paraId="284024FE" w14:textId="77777777" w:rsidR="00CD6FB6" w:rsidRDefault="00CD6FB6" w:rsidP="00CD6FB6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6261FC9D" w14:textId="77777777" w:rsidR="00D001AF" w:rsidRPr="007470B8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77777777" w:rsidR="00D001AF" w:rsidRPr="00F3013A" w:rsidRDefault="00D001AF" w:rsidP="00F3013A">
      <w:pPr>
        <w:pStyle w:val="Bo-Blankline"/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D001AF" w:rsidRPr="007470B8" w14:paraId="778E8850" w14:textId="77777777" w:rsidTr="00C22E98">
        <w:tc>
          <w:tcPr>
            <w:tcW w:w="4860" w:type="dxa"/>
          </w:tcPr>
          <w:p w14:paraId="7B9C9122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78BFEF" w14:textId="77777777" w:rsidR="00D001AF" w:rsidRPr="007470B8" w:rsidRDefault="00D001AF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36813F4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AD27990" w14:textId="77777777" w:rsidR="00D001AF" w:rsidRPr="007470B8" w:rsidRDefault="00A541C3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894BF1"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541C3" w:rsidRPr="007470B8" w14:paraId="388F2D47" w14:textId="77777777" w:rsidTr="00C22E98">
        <w:tc>
          <w:tcPr>
            <w:tcW w:w="4860" w:type="dxa"/>
          </w:tcPr>
          <w:p w14:paraId="321060C5" w14:textId="77777777" w:rsidR="00A541C3" w:rsidRPr="007470B8" w:rsidRDefault="00A541C3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5D3B36" w14:textId="77777777" w:rsidR="00A541C3" w:rsidRPr="007470B8" w:rsidRDefault="00A541C3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8B551B2" w14:textId="77777777" w:rsidR="00A541C3" w:rsidRPr="007470B8" w:rsidRDefault="00A541C3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6F0BF3A7" w14:textId="77777777" w:rsidR="00A541C3" w:rsidRPr="007470B8" w:rsidRDefault="00A541C3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D001AF" w:rsidRPr="007470B8" w14:paraId="51968C4C" w14:textId="77777777" w:rsidTr="00C22E98">
        <w:tc>
          <w:tcPr>
            <w:tcW w:w="4860" w:type="dxa"/>
          </w:tcPr>
          <w:p w14:paraId="67C8CDF0" w14:textId="341E33DD" w:rsidR="00D001AF" w:rsidRPr="007470B8" w:rsidRDefault="00A541C3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64D76" w:rsidRPr="007470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470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76147" w:rsidRPr="00C761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607335" w:rsidRPr="007470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4D32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90" w:type="dxa"/>
          </w:tcPr>
          <w:p w14:paraId="1D916587" w14:textId="77777777" w:rsidR="00D001AF" w:rsidRPr="007470B8" w:rsidRDefault="00D001AF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DF0B0C0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B9A53E" w14:textId="4D8B1B62" w:rsidR="00D001AF" w:rsidRPr="007470B8" w:rsidRDefault="00C76147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4" w:type="dxa"/>
          </w:tcPr>
          <w:p w14:paraId="7E052026" w14:textId="77777777" w:rsidR="00D001AF" w:rsidRPr="007470B8" w:rsidRDefault="00D001AF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</w:tcPr>
          <w:p w14:paraId="25AF4FD6" w14:textId="45BB2BCA" w:rsidR="00D001AF" w:rsidRPr="007470B8" w:rsidRDefault="00C76147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001AF" w:rsidRPr="007470B8" w14:paraId="1F106BC7" w14:textId="77777777" w:rsidTr="00C22E98">
        <w:tc>
          <w:tcPr>
            <w:tcW w:w="4860" w:type="dxa"/>
          </w:tcPr>
          <w:p w14:paraId="17912B5C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39238B" w14:textId="77777777" w:rsidR="00D001AF" w:rsidRPr="007470B8" w:rsidRDefault="00D001AF" w:rsidP="007470B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26154B0A" w14:textId="77777777" w:rsidR="00D001AF" w:rsidRPr="007470B8" w:rsidRDefault="00D001AF" w:rsidP="007470B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19EC734F" w14:textId="77777777" w:rsidR="00D001AF" w:rsidRPr="007470B8" w:rsidRDefault="00D001AF" w:rsidP="007470B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D6FB6" w:rsidRPr="007470B8" w14:paraId="519084CC" w14:textId="77777777" w:rsidTr="005E0BEE">
        <w:tc>
          <w:tcPr>
            <w:tcW w:w="4860" w:type="dxa"/>
            <w:vAlign w:val="center"/>
          </w:tcPr>
          <w:p w14:paraId="54036F1C" w14:textId="77777777" w:rsidR="00CD6FB6" w:rsidRPr="007470B8" w:rsidRDefault="00CD6FB6" w:rsidP="005E0B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22CA5965" w14:textId="77777777" w:rsidR="00CD6FB6" w:rsidRPr="007470B8" w:rsidRDefault="00CD6FB6" w:rsidP="005E0BE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47D43176" w14:textId="77777777" w:rsidR="00CD6FB6" w:rsidRPr="007470B8" w:rsidRDefault="00CD6FB6" w:rsidP="005E0BE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27A576E" w14:textId="44EE025B" w:rsidR="00CD6FB6" w:rsidRPr="007470B8" w:rsidRDefault="005E0BEE" w:rsidP="005E0BEE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4,076,028</w:t>
            </w:r>
          </w:p>
        </w:tc>
        <w:tc>
          <w:tcPr>
            <w:tcW w:w="234" w:type="dxa"/>
            <w:shd w:val="clear" w:color="auto" w:fill="auto"/>
          </w:tcPr>
          <w:p w14:paraId="1A78EF74" w14:textId="77777777" w:rsidR="00CD6FB6" w:rsidRPr="007470B8" w:rsidRDefault="00CD6FB6" w:rsidP="005E0BE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2C86FC79" w14:textId="686EDCE9" w:rsidR="00CD6FB6" w:rsidRPr="007470B8" w:rsidRDefault="00C76147" w:rsidP="005E0BEE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D6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  <w:r w:rsidR="00CD6F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930</w:t>
            </w:r>
          </w:p>
        </w:tc>
      </w:tr>
      <w:tr w:rsidR="00CD6FB6" w:rsidRPr="007470B8" w14:paraId="7C404036" w14:textId="77777777" w:rsidTr="005E0BEE">
        <w:tc>
          <w:tcPr>
            <w:tcW w:w="4860" w:type="dxa"/>
            <w:vAlign w:val="center"/>
          </w:tcPr>
          <w:p w14:paraId="304373F5" w14:textId="77777777" w:rsidR="00CD6FB6" w:rsidRPr="007470B8" w:rsidRDefault="00CD6FB6" w:rsidP="005E0B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26C43C6C" w14:textId="77777777" w:rsidR="00CD6FB6" w:rsidRPr="007470B8" w:rsidRDefault="00CD6FB6" w:rsidP="005E0BE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14EBA79" w14:textId="77777777" w:rsidR="00CD6FB6" w:rsidRPr="007470B8" w:rsidRDefault="00CD6FB6" w:rsidP="005E0BE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997C" w14:textId="624484C7" w:rsidR="00CD6FB6" w:rsidRPr="007470B8" w:rsidRDefault="005E0BEE" w:rsidP="005E0BEE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1,986,182</w:t>
            </w:r>
          </w:p>
        </w:tc>
        <w:tc>
          <w:tcPr>
            <w:tcW w:w="234" w:type="dxa"/>
            <w:shd w:val="clear" w:color="auto" w:fill="auto"/>
          </w:tcPr>
          <w:p w14:paraId="4C91089B" w14:textId="77777777" w:rsidR="00CD6FB6" w:rsidRPr="007470B8" w:rsidRDefault="00CD6FB6" w:rsidP="005E0BE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404FD" w14:textId="7C0EDE73" w:rsidR="00CD6FB6" w:rsidRPr="007470B8" w:rsidRDefault="00C76147" w:rsidP="005E0BEE">
            <w:pPr>
              <w:tabs>
                <w:tab w:val="decimal" w:pos="113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6F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866</w:t>
            </w:r>
            <w:r w:rsidR="00CD6F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</w:p>
        </w:tc>
      </w:tr>
      <w:tr w:rsidR="00CD6FB6" w:rsidRPr="007470B8" w14:paraId="66BA975F" w14:textId="77777777" w:rsidTr="005E0BEE">
        <w:tc>
          <w:tcPr>
            <w:tcW w:w="4860" w:type="dxa"/>
          </w:tcPr>
          <w:p w14:paraId="47EC63CF" w14:textId="77777777" w:rsidR="00CD6FB6" w:rsidRPr="007470B8" w:rsidRDefault="00CD6FB6" w:rsidP="005E0BE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2BDD058" w14:textId="77777777" w:rsidR="00CD6FB6" w:rsidRPr="007470B8" w:rsidRDefault="00CD6FB6" w:rsidP="005E0BE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56EE9922" w14:textId="77777777" w:rsidR="00CD6FB6" w:rsidRPr="007470B8" w:rsidRDefault="00CD6FB6" w:rsidP="005E0BE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758D0A" w14:textId="30F4C8E0" w:rsidR="00CD6FB6" w:rsidRPr="007470B8" w:rsidRDefault="005E0BEE" w:rsidP="005E0BEE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6,062,210</w:t>
            </w:r>
          </w:p>
        </w:tc>
        <w:tc>
          <w:tcPr>
            <w:tcW w:w="234" w:type="dxa"/>
            <w:shd w:val="clear" w:color="auto" w:fill="auto"/>
          </w:tcPr>
          <w:p w14:paraId="2AB06A63" w14:textId="77777777" w:rsidR="00CD6FB6" w:rsidRPr="007470B8" w:rsidRDefault="00CD6FB6" w:rsidP="005E0BEE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EE22D1" w14:textId="74AA958D" w:rsidR="00CD6FB6" w:rsidRPr="007470B8" w:rsidRDefault="00C76147" w:rsidP="005E0BEE">
            <w:pPr>
              <w:tabs>
                <w:tab w:val="decimal" w:pos="1132"/>
              </w:tabs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CD6F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428</w:t>
            </w:r>
            <w:r w:rsidR="00CD6F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544</w:t>
            </w:r>
          </w:p>
        </w:tc>
      </w:tr>
    </w:tbl>
    <w:p w14:paraId="1F4E037C" w14:textId="77777777" w:rsidR="00164D76" w:rsidRPr="00F3013A" w:rsidRDefault="00164D76" w:rsidP="005E0BEE">
      <w:pPr>
        <w:pStyle w:val="Bo-Blankline"/>
        <w:rPr>
          <w:cs/>
        </w:rPr>
      </w:pPr>
    </w:p>
    <w:p w14:paraId="0EE87C13" w14:textId="0BD6F440" w:rsidR="00A541C3" w:rsidRDefault="00A541C3" w:rsidP="005E0BEE">
      <w:pPr>
        <w:pStyle w:val="Ang15"/>
        <w:rPr>
          <w:rFonts w:asciiTheme="majorBidi" w:hAnsiTheme="majorBidi" w:cstheme="majorBidi"/>
        </w:rPr>
      </w:pPr>
      <w:r w:rsidRPr="007470B8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5064F997" w14:textId="78CB0859" w:rsidR="008C7C3E" w:rsidRDefault="008C7C3E" w:rsidP="005E0BEE">
      <w:pPr>
        <w:pStyle w:val="Bo-Blankline"/>
        <w:rPr>
          <w:cs/>
        </w:rPr>
      </w:pPr>
    </w:p>
    <w:p w14:paraId="66ECF6A0" w14:textId="77777777" w:rsidR="008C7C3E" w:rsidRPr="00A541C3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A541C3">
        <w:rPr>
          <w:rFonts w:ascii="Angsana New" w:hAnsi="Angsana New" w:hint="cs"/>
          <w:sz w:val="30"/>
          <w:szCs w:val="30"/>
          <w:cs/>
        </w:rPr>
        <w:t>การ</w:t>
      </w:r>
      <w:r w:rsidRPr="00A541C3">
        <w:rPr>
          <w:rFonts w:hint="cs"/>
          <w:sz w:val="30"/>
          <w:szCs w:val="30"/>
          <w:cs/>
        </w:rPr>
        <w:t>จำแนก</w:t>
      </w:r>
      <w:r>
        <w:rPr>
          <w:rFonts w:hint="cs"/>
          <w:sz w:val="30"/>
          <w:szCs w:val="30"/>
          <w:cs/>
          <w:lang w:val="en-US"/>
        </w:rPr>
        <w:t>ต้นทุนทางการเงิน</w:t>
      </w:r>
    </w:p>
    <w:p w14:paraId="5E5BAF20" w14:textId="77777777" w:rsidR="008C7C3E" w:rsidRPr="007470B8" w:rsidRDefault="008C7C3E" w:rsidP="005E0BEE">
      <w:pPr>
        <w:pStyle w:val="Bo-Blankline"/>
      </w:pPr>
    </w:p>
    <w:tbl>
      <w:tblPr>
        <w:tblW w:w="9163" w:type="dxa"/>
        <w:tblInd w:w="450" w:type="dxa"/>
        <w:tblLook w:val="04A0" w:firstRow="1" w:lastRow="0" w:firstColumn="1" w:lastColumn="0" w:noHBand="0" w:noVBand="1"/>
      </w:tblPr>
      <w:tblGrid>
        <w:gridCol w:w="4860"/>
        <w:gridCol w:w="990"/>
        <w:gridCol w:w="234"/>
        <w:gridCol w:w="1440"/>
        <w:gridCol w:w="234"/>
        <w:gridCol w:w="1405"/>
      </w:tblGrid>
      <w:tr w:rsidR="008C7C3E" w:rsidRPr="00964878" w14:paraId="2619CE6B" w14:textId="77777777" w:rsidTr="008C7C3E">
        <w:tc>
          <w:tcPr>
            <w:tcW w:w="4860" w:type="dxa"/>
          </w:tcPr>
          <w:p w14:paraId="6E20A553" w14:textId="77777777" w:rsidR="008C7C3E" w:rsidRPr="00964878" w:rsidRDefault="008C7C3E" w:rsidP="005E0B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735B95" w14:textId="77777777" w:rsidR="008C7C3E" w:rsidRPr="00964878" w:rsidRDefault="008C7C3E" w:rsidP="005E0B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58D5BD6" w14:textId="77777777" w:rsidR="008C7C3E" w:rsidRPr="00964878" w:rsidRDefault="008C7C3E" w:rsidP="005E0B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7B09128E" w14:textId="77777777" w:rsidR="008C7C3E" w:rsidRPr="00964878" w:rsidRDefault="008C7C3E" w:rsidP="005E0B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C3E" w:rsidRPr="00964878" w14:paraId="4DE770F6" w14:textId="77777777" w:rsidTr="008C7C3E">
        <w:tc>
          <w:tcPr>
            <w:tcW w:w="4860" w:type="dxa"/>
          </w:tcPr>
          <w:p w14:paraId="4710AA06" w14:textId="77777777" w:rsidR="008C7C3E" w:rsidRPr="00964878" w:rsidRDefault="008C7C3E" w:rsidP="005E0B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578923" w14:textId="77777777" w:rsidR="008C7C3E" w:rsidRPr="00964878" w:rsidRDefault="008C7C3E" w:rsidP="005E0B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A34DF33" w14:textId="77777777" w:rsidR="008C7C3E" w:rsidRPr="00964878" w:rsidRDefault="008C7C3E" w:rsidP="005E0B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09639F6B" w14:textId="77777777" w:rsidR="008C7C3E" w:rsidRDefault="008C7C3E" w:rsidP="005E0B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8C7C3E" w:rsidRPr="00964878" w14:paraId="4FF86578" w14:textId="77777777" w:rsidTr="008C7C3E">
        <w:tc>
          <w:tcPr>
            <w:tcW w:w="4860" w:type="dxa"/>
          </w:tcPr>
          <w:p w14:paraId="42E563D6" w14:textId="7DF7D78F" w:rsidR="008C7C3E" w:rsidRPr="00964878" w:rsidRDefault="00456261" w:rsidP="005E0B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76147" w:rsidRPr="00C761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470B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90" w:type="dxa"/>
          </w:tcPr>
          <w:p w14:paraId="7533D3BE" w14:textId="77777777" w:rsidR="008C7C3E" w:rsidRPr="00964878" w:rsidRDefault="008C7C3E" w:rsidP="005E0B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04F1968" w14:textId="77777777" w:rsidR="008C7C3E" w:rsidRPr="00964878" w:rsidRDefault="008C7C3E" w:rsidP="005E0B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8E8E83" w14:textId="3752A533" w:rsidR="008C7C3E" w:rsidRPr="0089415E" w:rsidRDefault="00C76147" w:rsidP="005E0B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4" w:type="dxa"/>
          </w:tcPr>
          <w:p w14:paraId="58FE085D" w14:textId="77777777" w:rsidR="008C7C3E" w:rsidRPr="00964878" w:rsidRDefault="008C7C3E" w:rsidP="005E0B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</w:tcPr>
          <w:p w14:paraId="2493AA49" w14:textId="0B17B946" w:rsidR="008C7C3E" w:rsidRPr="00964878" w:rsidRDefault="00C76147" w:rsidP="005E0B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8C7C3E" w:rsidRPr="00964878" w14:paraId="68BFD1BB" w14:textId="77777777" w:rsidTr="008C7C3E">
        <w:tc>
          <w:tcPr>
            <w:tcW w:w="4860" w:type="dxa"/>
          </w:tcPr>
          <w:p w14:paraId="07599A38" w14:textId="77777777" w:rsidR="008C7C3E" w:rsidRPr="00964878" w:rsidRDefault="008C7C3E" w:rsidP="005E0B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7DFFDB" w14:textId="77777777" w:rsidR="008C7C3E" w:rsidRPr="00964878" w:rsidRDefault="008C7C3E" w:rsidP="005E0B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3CD4029" w14:textId="77777777" w:rsidR="008C7C3E" w:rsidRPr="00964878" w:rsidRDefault="008C7C3E" w:rsidP="005E0B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9" w:type="dxa"/>
            <w:gridSpan w:val="3"/>
          </w:tcPr>
          <w:p w14:paraId="5423494C" w14:textId="77777777" w:rsidR="008C7C3E" w:rsidRPr="00964878" w:rsidRDefault="008C7C3E" w:rsidP="005E0BE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D6FB6" w:rsidRPr="00964878" w14:paraId="01F0D40C" w14:textId="77777777" w:rsidTr="005E0BEE">
        <w:tc>
          <w:tcPr>
            <w:tcW w:w="4860" w:type="dxa"/>
            <w:vAlign w:val="center"/>
          </w:tcPr>
          <w:p w14:paraId="21DDED12" w14:textId="77777777" w:rsidR="00CD6FB6" w:rsidRPr="00A541C3" w:rsidRDefault="00CD6FB6" w:rsidP="005E0BE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990" w:type="dxa"/>
          </w:tcPr>
          <w:p w14:paraId="59DC81DC" w14:textId="77777777" w:rsidR="00CD6FB6" w:rsidRPr="00964878" w:rsidRDefault="00CD6FB6" w:rsidP="005E0B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B6EC935" w14:textId="77777777" w:rsidR="00CD6FB6" w:rsidRPr="00964878" w:rsidRDefault="00CD6FB6" w:rsidP="005E0B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429F2DC" w14:textId="062C313C" w:rsidR="00CD6FB6" w:rsidRPr="006A5FB2" w:rsidRDefault="005E0BEE" w:rsidP="005E0BEE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376,977</w:t>
            </w:r>
          </w:p>
        </w:tc>
        <w:tc>
          <w:tcPr>
            <w:tcW w:w="234" w:type="dxa"/>
            <w:shd w:val="clear" w:color="auto" w:fill="auto"/>
          </w:tcPr>
          <w:p w14:paraId="3856BE76" w14:textId="77777777" w:rsidR="00CD6FB6" w:rsidRPr="00964878" w:rsidRDefault="00CD6FB6" w:rsidP="005E0B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72D574DA" w14:textId="10F0D53A" w:rsidR="00CD6FB6" w:rsidRPr="00020D75" w:rsidRDefault="00C76147" w:rsidP="005E0BEE">
            <w:pPr>
              <w:tabs>
                <w:tab w:val="decimal" w:pos="1041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 w:rsidR="00CD6F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</w:p>
        </w:tc>
      </w:tr>
      <w:tr w:rsidR="00CD6FB6" w:rsidRPr="00964878" w14:paraId="65BDDC33" w14:textId="77777777" w:rsidTr="005E0BEE">
        <w:tc>
          <w:tcPr>
            <w:tcW w:w="4860" w:type="dxa"/>
            <w:vAlign w:val="center"/>
          </w:tcPr>
          <w:p w14:paraId="0F0385C9" w14:textId="77777777" w:rsidR="00CD6FB6" w:rsidRPr="00964878" w:rsidRDefault="00CD6FB6" w:rsidP="005E0B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990" w:type="dxa"/>
          </w:tcPr>
          <w:p w14:paraId="1530370F" w14:textId="77777777" w:rsidR="00CD6FB6" w:rsidRPr="00964878" w:rsidRDefault="00CD6FB6" w:rsidP="005E0B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5BCE60E" w14:textId="77777777" w:rsidR="00CD6FB6" w:rsidRPr="00964878" w:rsidRDefault="00CD6FB6" w:rsidP="005E0B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AD29C59" w14:textId="3D5BB14D" w:rsidR="00CD6FB6" w:rsidRPr="00964878" w:rsidRDefault="005E0BEE" w:rsidP="005E0BE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234" w:type="dxa"/>
            <w:shd w:val="clear" w:color="auto" w:fill="auto"/>
          </w:tcPr>
          <w:p w14:paraId="2CC4E683" w14:textId="77777777" w:rsidR="00CD6FB6" w:rsidRPr="00964878" w:rsidRDefault="00CD6FB6" w:rsidP="005E0B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14:paraId="18CC03E3" w14:textId="250BC0E8" w:rsidR="00CD6FB6" w:rsidRPr="00020D75" w:rsidRDefault="00C76147" w:rsidP="005E0BEE">
            <w:pPr>
              <w:tabs>
                <w:tab w:val="decimal" w:pos="104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CD6FB6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096</w:t>
            </w:r>
          </w:p>
        </w:tc>
      </w:tr>
      <w:tr w:rsidR="00CD6FB6" w:rsidRPr="00964878" w14:paraId="3CB51591" w14:textId="77777777" w:rsidTr="005E0BEE">
        <w:tc>
          <w:tcPr>
            <w:tcW w:w="4860" w:type="dxa"/>
            <w:vAlign w:val="center"/>
          </w:tcPr>
          <w:p w14:paraId="3FB58E55" w14:textId="1C53A9B7" w:rsidR="00CD6FB6" w:rsidRPr="00964878" w:rsidRDefault="00CD6FB6" w:rsidP="005E0B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E46E90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990" w:type="dxa"/>
          </w:tcPr>
          <w:p w14:paraId="33222BBF" w14:textId="77777777" w:rsidR="00CD6FB6" w:rsidRPr="00964878" w:rsidRDefault="00CD6FB6" w:rsidP="005E0B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40F50232" w14:textId="77777777" w:rsidR="00CD6FB6" w:rsidRPr="00964878" w:rsidRDefault="00CD6FB6" w:rsidP="005E0B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220C4" w14:textId="0104D2F6" w:rsidR="00CD6FB6" w:rsidRDefault="005E0BEE" w:rsidP="005E0BE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105,428</w:t>
            </w:r>
          </w:p>
        </w:tc>
        <w:tc>
          <w:tcPr>
            <w:tcW w:w="234" w:type="dxa"/>
            <w:shd w:val="clear" w:color="auto" w:fill="auto"/>
          </w:tcPr>
          <w:p w14:paraId="598FC88F" w14:textId="77777777" w:rsidR="00CD6FB6" w:rsidRPr="00964878" w:rsidRDefault="00CD6FB6" w:rsidP="005E0B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0DE91E" w14:textId="0F6F0018" w:rsidR="00CD6FB6" w:rsidRDefault="00C76147" w:rsidP="005E0BEE">
            <w:pPr>
              <w:tabs>
                <w:tab w:val="decimal" w:pos="104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CD6FB6"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</w:tr>
      <w:tr w:rsidR="00CD6FB6" w:rsidRPr="00964878" w14:paraId="67B0B264" w14:textId="77777777" w:rsidTr="005E0BEE">
        <w:tc>
          <w:tcPr>
            <w:tcW w:w="4860" w:type="dxa"/>
          </w:tcPr>
          <w:p w14:paraId="0A092449" w14:textId="77777777" w:rsidR="00CD6FB6" w:rsidRPr="00A541C3" w:rsidRDefault="00CD6FB6" w:rsidP="005E0BEE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1BC1B85F" w14:textId="77777777" w:rsidR="00CD6FB6" w:rsidRPr="00964878" w:rsidRDefault="00CD6FB6" w:rsidP="005E0BE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71CAE2A9" w14:textId="77777777" w:rsidR="00CD6FB6" w:rsidRPr="00964878" w:rsidRDefault="00CD6FB6" w:rsidP="005E0BE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66588C" w14:textId="6E363158" w:rsidR="00CD6FB6" w:rsidRPr="00964878" w:rsidRDefault="005E0BEE" w:rsidP="005E0BEE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483,027</w:t>
            </w:r>
          </w:p>
        </w:tc>
        <w:tc>
          <w:tcPr>
            <w:tcW w:w="234" w:type="dxa"/>
            <w:shd w:val="clear" w:color="auto" w:fill="auto"/>
          </w:tcPr>
          <w:p w14:paraId="645F9CBE" w14:textId="77777777" w:rsidR="00CD6FB6" w:rsidRPr="00964878" w:rsidRDefault="00CD6FB6" w:rsidP="005E0BE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0D1378" w14:textId="6A8921B1" w:rsidR="00CD6FB6" w:rsidRPr="00020D75" w:rsidRDefault="00C76147" w:rsidP="005E0BEE">
            <w:pPr>
              <w:tabs>
                <w:tab w:val="decimal" w:pos="1041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</w:t>
            </w:r>
            <w:r w:rsidR="00CD6F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458</w:t>
            </w:r>
          </w:p>
        </w:tc>
      </w:tr>
    </w:tbl>
    <w:p w14:paraId="316BA5D0" w14:textId="77777777" w:rsidR="00244EE7" w:rsidRPr="00244EE7" w:rsidRDefault="00244EE7" w:rsidP="00244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p w14:paraId="09C4E53F" w14:textId="77777777" w:rsidR="00B52DD8" w:rsidRDefault="00B52DD8" w:rsidP="00AE4109">
      <w:pPr>
        <w:pStyle w:val="Caption"/>
        <w:ind w:hanging="900"/>
      </w:pPr>
      <w:r>
        <w:rPr>
          <w:rFonts w:hint="cs"/>
          <w:cs/>
        </w:rPr>
        <w:t>ภาษีเงินได้</w:t>
      </w:r>
    </w:p>
    <w:p w14:paraId="619B5CB4" w14:textId="77777777" w:rsidR="00607335" w:rsidRPr="00607335" w:rsidRDefault="00607335" w:rsidP="008903C9">
      <w:pPr>
        <w:pStyle w:val="Bo-Blankline"/>
        <w:rPr>
          <w:lang w:val="en-US"/>
        </w:rPr>
      </w:pPr>
    </w:p>
    <w:p w14:paraId="204055C9" w14:textId="080365E2" w:rsidR="000E584E" w:rsidRDefault="00522E88" w:rsidP="000E58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22E8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</w:t>
      </w:r>
      <w:r w:rsidRPr="002D4FBE">
        <w:rPr>
          <w:rFonts w:ascii="Angsana New" w:hAnsi="Angsana New"/>
          <w:sz w:val="30"/>
          <w:szCs w:val="30"/>
          <w:cs/>
        </w:rPr>
        <w:t>ของกลุ่มบริษัท</w:t>
      </w:r>
      <w:r w:rsidR="002D4FBE" w:rsidRPr="002D4FBE">
        <w:rPr>
          <w:rFonts w:ascii="Angsana New" w:hAnsi="Angsana New" w:hint="cs"/>
          <w:sz w:val="30"/>
          <w:szCs w:val="30"/>
          <w:cs/>
        </w:rPr>
        <w:t>และ</w:t>
      </w:r>
      <w:r w:rsidRPr="002D4FBE">
        <w:rPr>
          <w:rFonts w:ascii="Angsana New" w:hAnsi="Angsana New"/>
          <w:sz w:val="30"/>
          <w:szCs w:val="30"/>
          <w:cs/>
        </w:rPr>
        <w:t>บริษัทในการ</w:t>
      </w:r>
      <w:r w:rsidRPr="00522E88">
        <w:rPr>
          <w:rFonts w:ascii="Angsana New" w:hAnsi="Angsana New"/>
          <w:sz w:val="30"/>
          <w:szCs w:val="30"/>
          <w:cs/>
        </w:rPr>
        <w:t>ดำเนินงานต่อเนื่องเป็นระยะเวลา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522E8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2564</w:t>
      </w:r>
      <w:r w:rsidRPr="00522E88">
        <w:rPr>
          <w:rFonts w:ascii="Angsana New" w:hAnsi="Angsana New"/>
          <w:sz w:val="30"/>
          <w:szCs w:val="30"/>
          <w:cs/>
        </w:rPr>
        <w:t xml:space="preserve"> คือร้อย</w:t>
      </w:r>
      <w:r w:rsidRPr="00717C56">
        <w:rPr>
          <w:rFonts w:ascii="Angsana New" w:hAnsi="Angsana New"/>
          <w:sz w:val="30"/>
          <w:szCs w:val="30"/>
          <w:cs/>
        </w:rPr>
        <w:t xml:space="preserve">ละ </w:t>
      </w:r>
      <w:r w:rsidR="00182844">
        <w:rPr>
          <w:rFonts w:ascii="Angsana New" w:hAnsi="Angsana New"/>
          <w:sz w:val="30"/>
          <w:szCs w:val="30"/>
        </w:rPr>
        <w:t>6.62</w:t>
      </w:r>
      <w:r w:rsidR="002D4FBE" w:rsidRPr="00717C56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D4FBE">
        <w:rPr>
          <w:rFonts w:ascii="Angsana New" w:hAnsi="Angsana New"/>
          <w:sz w:val="30"/>
          <w:szCs w:val="30"/>
          <w:cs/>
        </w:rPr>
        <w:t xml:space="preserve"> ร้อยละ </w:t>
      </w:r>
      <w:r w:rsidR="00182844">
        <w:rPr>
          <w:rFonts w:ascii="Angsana New" w:hAnsi="Angsana New"/>
          <w:sz w:val="30"/>
          <w:szCs w:val="30"/>
        </w:rPr>
        <w:t>0.74</w:t>
      </w:r>
      <w:r w:rsidR="002D4FBE" w:rsidRPr="002D4FB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22E88">
        <w:rPr>
          <w:rFonts w:ascii="Angsana New" w:hAnsi="Angsana New"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</w:rPr>
        <w:t>(</w:t>
      </w:r>
      <w:r w:rsidR="00C76147" w:rsidRPr="00C76147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มีนาคม </w:t>
      </w:r>
      <w:r w:rsidR="00C76147" w:rsidRPr="00C76147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: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>ร้อย</w:t>
      </w:r>
      <w:r w:rsidR="00154B04">
        <w:rPr>
          <w:rFonts w:ascii="Angsana New" w:hAnsi="Angsana New"/>
          <w:i/>
          <w:iCs/>
          <w:sz w:val="30"/>
          <w:szCs w:val="30"/>
        </w:rPr>
        <w:t xml:space="preserve"> </w:t>
      </w:r>
      <w:r w:rsidR="00C76147" w:rsidRPr="00C76147">
        <w:rPr>
          <w:rFonts w:ascii="Angsana New" w:hAnsi="Angsana New"/>
          <w:i/>
          <w:iCs/>
          <w:sz w:val="30"/>
          <w:szCs w:val="30"/>
          <w:lang w:val="en-US"/>
        </w:rPr>
        <w:t>6</w:t>
      </w:r>
      <w:r w:rsidR="00CD6FB6">
        <w:rPr>
          <w:rFonts w:ascii="Angsana New" w:hAnsi="Angsana New"/>
          <w:i/>
          <w:iCs/>
          <w:sz w:val="30"/>
          <w:szCs w:val="30"/>
        </w:rPr>
        <w:t>.</w:t>
      </w:r>
      <w:r w:rsidR="00C76147" w:rsidRPr="00C76147">
        <w:rPr>
          <w:rFonts w:ascii="Angsana New" w:hAnsi="Angsana New"/>
          <w:i/>
          <w:iCs/>
          <w:sz w:val="30"/>
          <w:szCs w:val="30"/>
          <w:lang w:val="en-US"/>
        </w:rPr>
        <w:t>19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765430">
        <w:rPr>
          <w:rFonts w:ascii="Angsana New" w:hAnsi="Angsana New"/>
          <w:i/>
          <w:iCs/>
          <w:sz w:val="30"/>
          <w:szCs w:val="30"/>
        </w:rPr>
        <w:t>(4</w:t>
      </w:r>
      <w:r w:rsidR="00CD6FB6">
        <w:rPr>
          <w:rFonts w:ascii="Angsana New" w:hAnsi="Angsana New"/>
          <w:i/>
          <w:iCs/>
          <w:sz w:val="30"/>
          <w:szCs w:val="30"/>
        </w:rPr>
        <w:t>.</w:t>
      </w:r>
      <w:r w:rsidR="00765430">
        <w:rPr>
          <w:rFonts w:ascii="Angsana New" w:hAnsi="Angsana New"/>
          <w:i/>
          <w:iCs/>
          <w:sz w:val="30"/>
          <w:szCs w:val="30"/>
        </w:rPr>
        <w:t>32)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="002D4FBE" w:rsidRPr="002D4FBE">
        <w:rPr>
          <w:rFonts w:ascii="Angsana New" w:hAnsi="Angsana New"/>
          <w:sz w:val="30"/>
          <w:szCs w:val="30"/>
          <w:cs/>
        </w:rPr>
        <w:t xml:space="preserve"> </w:t>
      </w:r>
      <w:r w:rsidRPr="00522E8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F27C52D" w14:textId="77777777" w:rsidR="00522E88" w:rsidRPr="000E584E" w:rsidRDefault="00522E88" w:rsidP="000E584E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13C4424A" w14:textId="0029F6F6" w:rsidR="00384589" w:rsidRDefault="00384589" w:rsidP="00C151CD">
      <w:pPr>
        <w:numPr>
          <w:ilvl w:val="0"/>
          <w:numId w:val="9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724C5">
        <w:rPr>
          <w:rFonts w:ascii="Angsana New" w:hAnsi="Angsana New"/>
          <w:spacing w:val="-4"/>
          <w:sz w:val="30"/>
          <w:szCs w:val="30"/>
          <w:cs/>
        </w:rPr>
        <w:t>การเพิ่มขึ้นอย่างเป็นสาระสำคัญของกำไรจากธุรกรรมที่ได้รับการส่งเสริมการลงทุนที่ไม่ต้องนำมาเสียภาษีเงินได้</w:t>
      </w:r>
      <w:r w:rsidRPr="00340641">
        <w:rPr>
          <w:rFonts w:ascii="Angsana New" w:hAnsi="Angsana New"/>
          <w:sz w:val="30"/>
          <w:szCs w:val="30"/>
          <w:cs/>
        </w:rPr>
        <w:t>ของบริษัทย่อยแห่งหนึ่ง</w:t>
      </w:r>
    </w:p>
    <w:p w14:paraId="64F3E7CC" w14:textId="77777777" w:rsidR="00EF4EA2" w:rsidRDefault="00EF4EA2" w:rsidP="00EF4EA2">
      <w:pPr>
        <w:pStyle w:val="Bo-Blankline"/>
      </w:pPr>
    </w:p>
    <w:p w14:paraId="34034A90" w14:textId="073972F0" w:rsidR="009C56D7" w:rsidRPr="009C56D7" w:rsidRDefault="00300B59" w:rsidP="009C56D7">
      <w:pPr>
        <w:pStyle w:val="Ang15"/>
        <w:numPr>
          <w:ilvl w:val="0"/>
          <w:numId w:val="9"/>
        </w:numPr>
        <w:ind w:left="900"/>
        <w:rPr>
          <w:cs/>
        </w:rPr>
      </w:pPr>
      <w:r>
        <w:rPr>
          <w:rFonts w:hint="cs"/>
          <w:cs/>
        </w:rPr>
        <w:t>บริษัทไม่ได้รับรู้ภาษีเงินได้รอการตัดบัญชีจากขาดทุนทางภาษ</w:t>
      </w:r>
      <w:r w:rsidR="009C56D7">
        <w:rPr>
          <w:rFonts w:hint="cs"/>
          <w:cs/>
        </w:rPr>
        <w:t>ี</w:t>
      </w:r>
      <w:r w:rsidR="009C56D7">
        <w:rPr>
          <w:cs/>
        </w:rPr>
        <w:br w:type="page"/>
      </w:r>
    </w:p>
    <w:p w14:paraId="24A6E440" w14:textId="4F9FD73A" w:rsidR="00F90B1F" w:rsidRPr="00964878" w:rsidRDefault="007B2482" w:rsidP="00DB700D">
      <w:pPr>
        <w:pStyle w:val="Caption"/>
        <w:ind w:hanging="900"/>
      </w:pPr>
      <w:r w:rsidRPr="00964878">
        <w:rPr>
          <w:cs/>
        </w:rPr>
        <w:lastRenderedPageBreak/>
        <w:t>กำไรต่อหุ้น</w:t>
      </w:r>
      <w:r w:rsidR="00C9729C" w:rsidRPr="00964878">
        <w:rPr>
          <w:rFonts w:hint="cs"/>
          <w:cs/>
        </w:rPr>
        <w:t>ขั้นพื้นฐาน</w:t>
      </w:r>
    </w:p>
    <w:p w14:paraId="318F416B" w14:textId="77777777" w:rsidR="00F90B1F" w:rsidRPr="00AF6A88" w:rsidRDefault="00F90B1F" w:rsidP="008903C9">
      <w:pPr>
        <w:pStyle w:val="Bo-Blankline"/>
        <w:rPr>
          <w:lang w:val="en-US"/>
        </w:rPr>
      </w:pPr>
    </w:p>
    <w:p w14:paraId="5FCD7B5D" w14:textId="1C502ADE" w:rsidR="00552196" w:rsidRPr="00964878" w:rsidRDefault="00552196" w:rsidP="00552196">
      <w:pPr>
        <w:pStyle w:val="Bo-C1Content"/>
        <w:rPr>
          <w:spacing w:val="4"/>
        </w:rPr>
      </w:pPr>
      <w:r w:rsidRPr="00964878">
        <w:rPr>
          <w:spacing w:val="4"/>
          <w:cs/>
        </w:rPr>
        <w:t>กำไรต่อหุ้นขั้นพื้นฐานสำหรับ</w:t>
      </w:r>
      <w:r w:rsidRPr="00964878">
        <w:rPr>
          <w:rFonts w:hint="cs"/>
          <w:spacing w:val="4"/>
          <w:cs/>
        </w:rPr>
        <w:t>งวดสามเดือน</w:t>
      </w:r>
      <w:r w:rsidRPr="00964878">
        <w:rPr>
          <w:spacing w:val="4"/>
          <w:cs/>
        </w:rPr>
        <w:t xml:space="preserve">สิ้นสุดวันที่ </w:t>
      </w:r>
      <w:r w:rsidR="00C76147" w:rsidRPr="00C76147">
        <w:rPr>
          <w:spacing w:val="4"/>
          <w:lang w:val="en-US"/>
        </w:rPr>
        <w:t>31</w:t>
      </w:r>
      <w:r w:rsidRPr="00964878">
        <w:rPr>
          <w:spacing w:val="4"/>
          <w:cs/>
        </w:rPr>
        <w:t xml:space="preserve"> </w:t>
      </w:r>
      <w:r w:rsidRPr="00964878">
        <w:rPr>
          <w:rFonts w:hint="cs"/>
          <w:spacing w:val="4"/>
          <w:cs/>
        </w:rPr>
        <w:t xml:space="preserve">มีนาคม </w:t>
      </w:r>
      <w:r w:rsidR="00C76147" w:rsidRPr="00C76147">
        <w:rPr>
          <w:spacing w:val="4"/>
          <w:lang w:val="en-US"/>
        </w:rPr>
        <w:t>2564</w:t>
      </w:r>
      <w:r w:rsidR="00CD6FB6">
        <w:rPr>
          <w:spacing w:val="4"/>
          <w:lang w:val="en-US"/>
        </w:rPr>
        <w:t xml:space="preserve"> </w:t>
      </w:r>
      <w:r w:rsidR="00CD6FB6">
        <w:rPr>
          <w:spacing w:val="4"/>
          <w:cs/>
          <w:lang w:val="en-US"/>
        </w:rPr>
        <w:t xml:space="preserve">และ </w:t>
      </w:r>
      <w:r w:rsidR="00C76147" w:rsidRPr="00C76147">
        <w:rPr>
          <w:spacing w:val="4"/>
          <w:lang w:val="en-US"/>
        </w:rPr>
        <w:t>2563</w:t>
      </w:r>
      <w:r w:rsidRPr="00964878">
        <w:rPr>
          <w:spacing w:val="4"/>
          <w:lang w:val="en-US"/>
        </w:rPr>
        <w:t xml:space="preserve"> </w:t>
      </w:r>
      <w:r w:rsidRPr="00964878">
        <w:rPr>
          <w:spacing w:val="4"/>
          <w:cs/>
        </w:rPr>
        <w:t>คำนวณจากกำไรสำหรับ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โดยได้ปรับกระทบจำนวน</w:t>
      </w:r>
      <w:r w:rsidR="00522E88">
        <w:rPr>
          <w:rFonts w:hint="cs"/>
          <w:spacing w:val="4"/>
          <w:cs/>
        </w:rPr>
        <w:t>หุ้นทุนซื้อคืน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</w:t>
      </w:r>
      <w:r w:rsidRPr="00964878">
        <w:rPr>
          <w:spacing w:val="4"/>
          <w:cs/>
        </w:rPr>
        <w:t>แสดงการคำนวณดังนี้</w:t>
      </w:r>
    </w:p>
    <w:p w14:paraId="6902824A" w14:textId="77777777" w:rsidR="00A53681" w:rsidRDefault="00A53681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659"/>
        <w:gridCol w:w="1207"/>
        <w:gridCol w:w="235"/>
        <w:gridCol w:w="1207"/>
        <w:gridCol w:w="235"/>
        <w:gridCol w:w="1200"/>
        <w:gridCol w:w="235"/>
        <w:gridCol w:w="1200"/>
      </w:tblGrid>
      <w:tr w:rsidR="00552196" w:rsidRPr="006E4F8A" w14:paraId="7D82D80F" w14:textId="77777777" w:rsidTr="00CD6FB6">
        <w:tc>
          <w:tcPr>
            <w:tcW w:w="3659" w:type="dxa"/>
          </w:tcPr>
          <w:p w14:paraId="204D331E" w14:textId="77777777" w:rsidR="00552196" w:rsidRPr="006E4F8A" w:rsidRDefault="00552196" w:rsidP="00DB4670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4CAEBE65" w14:textId="77777777" w:rsidR="00552196" w:rsidRPr="006E4F8A" w:rsidRDefault="0055219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66CB00E1" w14:textId="77777777" w:rsidR="00552196" w:rsidRPr="006E4F8A" w:rsidRDefault="00552196" w:rsidP="00DB4670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14EDAFED" w14:textId="77777777" w:rsidR="00552196" w:rsidRPr="006E4F8A" w:rsidRDefault="00552196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351E" w:rsidRPr="006E4F8A" w14:paraId="5A4B2BAF" w14:textId="77777777" w:rsidTr="00CD6FB6">
        <w:tc>
          <w:tcPr>
            <w:tcW w:w="3659" w:type="dxa"/>
          </w:tcPr>
          <w:p w14:paraId="1FA7A3CC" w14:textId="60CDB548" w:rsidR="0055351E" w:rsidRPr="00C31888" w:rsidRDefault="0055351E" w:rsidP="0055351E">
            <w:pPr>
              <w:spacing w:line="240" w:lineRule="atLeast"/>
              <w:ind w:left="270" w:right="-140" w:hanging="27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C3188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C76147" w:rsidRPr="00C7614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07" w:type="dxa"/>
          </w:tcPr>
          <w:p w14:paraId="7D4395C2" w14:textId="0C2379C7" w:rsidR="0055351E" w:rsidRPr="00C31888" w:rsidRDefault="00C76147" w:rsidP="005535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</w:tcPr>
          <w:p w14:paraId="24D52CB6" w14:textId="77777777" w:rsidR="0055351E" w:rsidRPr="003A3233" w:rsidRDefault="0055351E" w:rsidP="005535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1211810" w14:textId="49A63C6F" w:rsidR="0055351E" w:rsidRPr="003A3233" w:rsidRDefault="00C76147" w:rsidP="005535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5" w:type="dxa"/>
          </w:tcPr>
          <w:p w14:paraId="0DA4DE67" w14:textId="77777777" w:rsidR="0055351E" w:rsidRPr="003A3233" w:rsidRDefault="0055351E" w:rsidP="005535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8F4DEED" w14:textId="290A8D86" w:rsidR="0055351E" w:rsidRPr="00C31888" w:rsidRDefault="00C76147" w:rsidP="005535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5" w:type="dxa"/>
          </w:tcPr>
          <w:p w14:paraId="3518E4D8" w14:textId="77777777" w:rsidR="0055351E" w:rsidRPr="003A3233" w:rsidRDefault="0055351E" w:rsidP="005535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70FF588" w14:textId="0D2F2920" w:rsidR="0055351E" w:rsidRPr="003A3233" w:rsidRDefault="00C76147" w:rsidP="005535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FF6C0B" w:rsidRPr="006E4F8A" w14:paraId="145E4779" w14:textId="77777777" w:rsidTr="00CD6FB6">
        <w:tc>
          <w:tcPr>
            <w:tcW w:w="3659" w:type="dxa"/>
          </w:tcPr>
          <w:p w14:paraId="7D30A14B" w14:textId="77777777" w:rsidR="00FF6C0B" w:rsidRPr="00C31888" w:rsidRDefault="00FF6C0B" w:rsidP="0055351E">
            <w:pPr>
              <w:spacing w:line="240" w:lineRule="atLeast"/>
              <w:ind w:left="270" w:right="-14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4DA8B919" w14:textId="77777777" w:rsidR="00FF6C0B" w:rsidRPr="00C76147" w:rsidRDefault="00FF6C0B" w:rsidP="005535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5CD1E1DA" w14:textId="77777777" w:rsidR="00FF6C0B" w:rsidRPr="003A3233" w:rsidRDefault="00FF6C0B" w:rsidP="005535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7AD24601" w14:textId="77777777" w:rsidR="00FF6C0B" w:rsidRPr="00C76147" w:rsidRDefault="00FF6C0B" w:rsidP="005535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6FD47E16" w14:textId="77777777" w:rsidR="00FF6C0B" w:rsidRPr="003A3233" w:rsidRDefault="00FF6C0B" w:rsidP="005535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5F5F738" w14:textId="77777777" w:rsidR="00FF6C0B" w:rsidRPr="00C76147" w:rsidRDefault="00FF6C0B" w:rsidP="005535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5" w:type="dxa"/>
          </w:tcPr>
          <w:p w14:paraId="081A0879" w14:textId="77777777" w:rsidR="00FF6C0B" w:rsidRPr="003A3233" w:rsidRDefault="00FF6C0B" w:rsidP="005535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9C3B75D" w14:textId="73B3BD52" w:rsidR="00FF6C0B" w:rsidRPr="00C76147" w:rsidRDefault="00FF6C0B" w:rsidP="005535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5351E" w:rsidRPr="006E4F8A" w14:paraId="23C26405" w14:textId="77777777" w:rsidTr="00CD6FB6">
        <w:tc>
          <w:tcPr>
            <w:tcW w:w="3659" w:type="dxa"/>
          </w:tcPr>
          <w:p w14:paraId="10D7CB25" w14:textId="77777777" w:rsidR="0055351E" w:rsidRPr="006E4F8A" w:rsidRDefault="0055351E" w:rsidP="0055351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9" w:type="dxa"/>
            <w:gridSpan w:val="7"/>
          </w:tcPr>
          <w:p w14:paraId="4198F381" w14:textId="77777777" w:rsidR="0055351E" w:rsidRPr="006E4F8A" w:rsidRDefault="0055351E" w:rsidP="0055351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 xml:space="preserve"> /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5351E" w:rsidRPr="006E4F8A" w14:paraId="7024ED85" w14:textId="77777777" w:rsidTr="00B27DEA">
        <w:tc>
          <w:tcPr>
            <w:tcW w:w="3659" w:type="dxa"/>
          </w:tcPr>
          <w:p w14:paraId="7383EA95" w14:textId="583F556C" w:rsidR="0055351E" w:rsidRPr="006E4F8A" w:rsidRDefault="0055351E" w:rsidP="0055351E">
            <w:pPr>
              <w:spacing w:line="240" w:lineRule="atLeast"/>
              <w:ind w:left="270" w:right="25" w:hanging="270"/>
              <w:rPr>
                <w:rFonts w:ascii="Angsana New" w:hAnsi="Angsana New"/>
                <w:sz w:val="30"/>
                <w:szCs w:val="30"/>
              </w:rPr>
            </w:pPr>
            <w:r w:rsidRPr="000712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CB3D02" w14:textId="5155B3B3" w:rsidR="0055351E" w:rsidRPr="00A21577" w:rsidRDefault="00B27DEA" w:rsidP="005535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1,164,48</w:t>
            </w:r>
            <w:r w:rsidR="00E538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DF03856" w14:textId="77777777" w:rsidR="0055351E" w:rsidRPr="00A21577" w:rsidRDefault="0055351E" w:rsidP="005535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AE2770" w14:textId="5987FD2B" w:rsidR="0055351E" w:rsidRPr="00A21577" w:rsidRDefault="00C76147" w:rsidP="005535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403</w:t>
            </w:r>
            <w:r w:rsidR="005535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B2BD89E" w14:textId="77777777" w:rsidR="0055351E" w:rsidRPr="00A21577" w:rsidRDefault="0055351E" w:rsidP="005535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1F293" w14:textId="0BB83001" w:rsidR="0055351E" w:rsidRPr="00A21577" w:rsidRDefault="00FF6C0B" w:rsidP="005535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1,164,48</w:t>
            </w:r>
            <w:r w:rsidR="00E538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D63CEB0" w14:textId="77777777" w:rsidR="0055351E" w:rsidRPr="00A21577" w:rsidRDefault="0055351E" w:rsidP="005535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FD1540" w14:textId="58D6E1BA" w:rsidR="0055351E" w:rsidRPr="00A21577" w:rsidRDefault="00C76147" w:rsidP="0055351E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FF6C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</w:t>
            </w:r>
            <w:r w:rsidR="005535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FF6C0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</w:p>
        </w:tc>
      </w:tr>
      <w:tr w:rsidR="0055351E" w:rsidRPr="00A21577" w14:paraId="3620E991" w14:textId="77777777" w:rsidTr="00CD6FB6">
        <w:tc>
          <w:tcPr>
            <w:tcW w:w="3659" w:type="dxa"/>
          </w:tcPr>
          <w:p w14:paraId="53B90D23" w14:textId="77777777" w:rsidR="0055351E" w:rsidRPr="00A21577" w:rsidRDefault="0055351E" w:rsidP="0055351E">
            <w:pPr>
              <w:spacing w:line="240" w:lineRule="atLeast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  <w:shd w:val="clear" w:color="auto" w:fill="auto"/>
          </w:tcPr>
          <w:p w14:paraId="7D39E16F" w14:textId="77777777" w:rsidR="0055351E" w:rsidRPr="00A21577" w:rsidRDefault="0055351E" w:rsidP="005535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308A6AD8" w14:textId="77777777" w:rsidR="0055351E" w:rsidRPr="00A21577" w:rsidRDefault="0055351E" w:rsidP="005535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14:paraId="49319C56" w14:textId="77777777" w:rsidR="0055351E" w:rsidRPr="00A21577" w:rsidRDefault="0055351E" w:rsidP="005535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0F476E1B" w14:textId="77777777" w:rsidR="0055351E" w:rsidRPr="00A21577" w:rsidRDefault="0055351E" w:rsidP="005535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257B3A3" w14:textId="77777777" w:rsidR="0055351E" w:rsidRPr="00A21577" w:rsidRDefault="0055351E" w:rsidP="005535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5" w:type="dxa"/>
            <w:shd w:val="clear" w:color="auto" w:fill="auto"/>
          </w:tcPr>
          <w:p w14:paraId="3993460A" w14:textId="77777777" w:rsidR="0055351E" w:rsidRPr="00A21577" w:rsidRDefault="0055351E" w:rsidP="005535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61F2AE98" w14:textId="77777777" w:rsidR="0055351E" w:rsidRPr="00A21577" w:rsidRDefault="0055351E" w:rsidP="0055351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FF6C0B" w:rsidRPr="006E4F8A" w14:paraId="14CF886E" w14:textId="77777777" w:rsidTr="00FF6C0B">
        <w:tc>
          <w:tcPr>
            <w:tcW w:w="3659" w:type="dxa"/>
          </w:tcPr>
          <w:p w14:paraId="27AD2C2E" w14:textId="7D47CBC9" w:rsidR="00FF6C0B" w:rsidRPr="006E4F8A" w:rsidRDefault="00FF6C0B" w:rsidP="00FF6C0B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577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A2157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07" w:type="dxa"/>
            <w:shd w:val="clear" w:color="auto" w:fill="auto"/>
          </w:tcPr>
          <w:p w14:paraId="3984A5A5" w14:textId="4C459473" w:rsidR="00FF6C0B" w:rsidRPr="005E1B79" w:rsidRDefault="00FF6C0B" w:rsidP="00FF6C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5" w:type="dxa"/>
            <w:shd w:val="clear" w:color="auto" w:fill="auto"/>
          </w:tcPr>
          <w:p w14:paraId="30D388FA" w14:textId="77777777" w:rsidR="00FF6C0B" w:rsidRPr="00A21577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14:paraId="3E3AB716" w14:textId="45B80C1B" w:rsidR="00FF6C0B" w:rsidRPr="005E1B79" w:rsidRDefault="00FF6C0B" w:rsidP="00FF6C0B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5" w:type="dxa"/>
            <w:shd w:val="clear" w:color="auto" w:fill="auto"/>
          </w:tcPr>
          <w:p w14:paraId="6D8E9FC8" w14:textId="77777777" w:rsidR="00FF6C0B" w:rsidRPr="00A21577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13949EDD" w14:textId="504BD9F7" w:rsidR="00FF6C0B" w:rsidRPr="00A21577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5" w:type="dxa"/>
            <w:shd w:val="clear" w:color="auto" w:fill="auto"/>
          </w:tcPr>
          <w:p w14:paraId="479F4AA5" w14:textId="77777777" w:rsidR="00FF6C0B" w:rsidRPr="00A21577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4FF64EC" w14:textId="043FB382" w:rsidR="00FF6C0B" w:rsidRPr="00A21577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FF6C0B" w:rsidRPr="006E4F8A" w14:paraId="5F69E429" w14:textId="77777777" w:rsidTr="00FF6C0B">
        <w:tc>
          <w:tcPr>
            <w:tcW w:w="3659" w:type="dxa"/>
          </w:tcPr>
          <w:p w14:paraId="382B25CC" w14:textId="77777777" w:rsidR="00FF6C0B" w:rsidRPr="00A67EF9" w:rsidRDefault="00FF6C0B" w:rsidP="00FF6C0B">
            <w:pPr>
              <w:spacing w:line="240" w:lineRule="atLeast"/>
              <w:ind w:right="-15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7EF9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207" w:type="dxa"/>
            <w:shd w:val="clear" w:color="auto" w:fill="auto"/>
          </w:tcPr>
          <w:p w14:paraId="6A55C711" w14:textId="245CDDAA" w:rsidR="00FF6C0B" w:rsidRPr="005E1B79" w:rsidRDefault="00FF6C0B" w:rsidP="00FF6C0B">
            <w:pPr>
              <w:tabs>
                <w:tab w:val="decimal" w:pos="92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(153,926)</w:t>
            </w:r>
          </w:p>
        </w:tc>
        <w:tc>
          <w:tcPr>
            <w:tcW w:w="235" w:type="dxa"/>
            <w:shd w:val="clear" w:color="auto" w:fill="auto"/>
          </w:tcPr>
          <w:p w14:paraId="77C2CDB6" w14:textId="77777777" w:rsidR="00FF6C0B" w:rsidRPr="00A21577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shd w:val="clear" w:color="auto" w:fill="auto"/>
          </w:tcPr>
          <w:p w14:paraId="075AA699" w14:textId="59349EB0" w:rsidR="00FF6C0B" w:rsidRPr="005E1B79" w:rsidRDefault="00FF6C0B" w:rsidP="00FF6C0B">
            <w:pPr>
              <w:tabs>
                <w:tab w:val="decimal" w:pos="925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3BB5E937" w14:textId="77777777" w:rsidR="00FF6C0B" w:rsidRPr="00A21577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CC0AE35" w14:textId="0A26CF8F" w:rsidR="00FF6C0B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(153,926)</w:t>
            </w:r>
          </w:p>
        </w:tc>
        <w:tc>
          <w:tcPr>
            <w:tcW w:w="235" w:type="dxa"/>
            <w:shd w:val="clear" w:color="auto" w:fill="auto"/>
          </w:tcPr>
          <w:p w14:paraId="16E80F2F" w14:textId="77777777" w:rsidR="00FF6C0B" w:rsidRPr="006E4F8A" w:rsidRDefault="00FF6C0B" w:rsidP="00FF6C0B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5F9B2F13" w14:textId="131DC134" w:rsidR="00FF6C0B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6C0B" w:rsidRPr="006E4F8A" w14:paraId="59D52619" w14:textId="77777777" w:rsidTr="00FF6C0B">
        <w:tc>
          <w:tcPr>
            <w:tcW w:w="3659" w:type="dxa"/>
            <w:vAlign w:val="bottom"/>
          </w:tcPr>
          <w:p w14:paraId="7C62E730" w14:textId="77777777" w:rsidR="00FF6C0B" w:rsidRPr="006E4F8A" w:rsidRDefault="00FF6C0B" w:rsidP="00FF6C0B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15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C04A9" w14:textId="55F12CD8" w:rsidR="00FF6C0B" w:rsidRPr="005E1B79" w:rsidRDefault="00FF6C0B" w:rsidP="00FF6C0B">
            <w:pPr>
              <w:tabs>
                <w:tab w:val="decimal" w:pos="910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19,026,574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45BBAB5" w14:textId="77777777" w:rsidR="00FF6C0B" w:rsidRPr="00A21577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6A092" w14:textId="25643CBF" w:rsidR="00FF6C0B" w:rsidRPr="005E1B79" w:rsidRDefault="00FF6C0B" w:rsidP="00FF6C0B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51AF3C1" w14:textId="77777777" w:rsidR="00FF6C0B" w:rsidRPr="00A21577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06108D" w14:textId="5C32B2D1" w:rsidR="00FF6C0B" w:rsidRPr="0065236D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19,026,574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1B5B81B" w14:textId="77777777" w:rsidR="00FF6C0B" w:rsidRPr="0065236D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4B734" w14:textId="40387DF6" w:rsidR="00FF6C0B" w:rsidRPr="0065236D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280</w:t>
            </w:r>
          </w:p>
        </w:tc>
      </w:tr>
      <w:tr w:rsidR="00FF6C0B" w:rsidRPr="006E4F8A" w14:paraId="4A4C9F44" w14:textId="77777777" w:rsidTr="00B27DEA">
        <w:tc>
          <w:tcPr>
            <w:tcW w:w="3659" w:type="dxa"/>
            <w:vAlign w:val="bottom"/>
          </w:tcPr>
          <w:p w14:paraId="61236F9C" w14:textId="2CAE23B3" w:rsidR="00FF6C0B" w:rsidRPr="006E4F8A" w:rsidRDefault="00FF6C0B" w:rsidP="00FF6C0B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215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2157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7DAE68" w14:textId="6F22C1CD" w:rsidR="00FF6C0B" w:rsidRPr="00A21577" w:rsidRDefault="00B27DEA" w:rsidP="00FF6C0B">
            <w:pPr>
              <w:spacing w:line="240" w:lineRule="atLeast"/>
              <w:ind w:left="-1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B98937D" w14:textId="77777777" w:rsidR="00FF6C0B" w:rsidRPr="00A21577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EF5BB" w14:textId="5D703934" w:rsidR="00FF6C0B" w:rsidRPr="00A21577" w:rsidRDefault="00FF6C0B" w:rsidP="00FF6C0B">
            <w:pPr>
              <w:spacing w:line="240" w:lineRule="atLeast"/>
              <w:ind w:left="-115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105E02D" w14:textId="77777777" w:rsidR="00FF6C0B" w:rsidRPr="00A21577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75DEA2" w14:textId="5672D4B3" w:rsidR="00FF6C0B" w:rsidRPr="00A21577" w:rsidRDefault="00FF6C0B" w:rsidP="00FF6C0B">
            <w:pPr>
              <w:spacing w:line="240" w:lineRule="atLeast"/>
              <w:ind w:left="-115" w:right="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0.061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9EAE736" w14:textId="77777777" w:rsidR="00FF6C0B" w:rsidRPr="00A21577" w:rsidRDefault="00FF6C0B" w:rsidP="00FF6C0B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4CDED" w14:textId="662EED3A" w:rsidR="00FF6C0B" w:rsidRPr="00A21577" w:rsidRDefault="00FF6C0B" w:rsidP="00FF6C0B">
            <w:pPr>
              <w:spacing w:line="240" w:lineRule="atLeast"/>
              <w:ind w:left="-115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688A5E0E" w14:textId="695317D8" w:rsidR="00154B04" w:rsidRDefault="00154B04">
      <w:pPr>
        <w:spacing w:line="240" w:lineRule="auto"/>
        <w:rPr>
          <w:rFonts w:ascii="Angsana New" w:hAnsi="Angsana New"/>
          <w:sz w:val="20"/>
          <w:szCs w:val="20"/>
        </w:rPr>
      </w:pPr>
    </w:p>
    <w:p w14:paraId="658B2A8C" w14:textId="77777777" w:rsidR="004D44D9" w:rsidRDefault="004D44D9" w:rsidP="004D44D9">
      <w:pPr>
        <w:pStyle w:val="Caption"/>
        <w:ind w:hanging="900"/>
      </w:pPr>
      <w:r>
        <w:rPr>
          <w:rFonts w:hint="cs"/>
          <w:cs/>
        </w:rPr>
        <w:t>เครื่องมือทางการเงิน</w:t>
      </w:r>
    </w:p>
    <w:p w14:paraId="26EC27C9" w14:textId="77777777" w:rsidR="004D44D9" w:rsidRPr="00C53CD8" w:rsidRDefault="004D44D9" w:rsidP="00090B3C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4CBF0536" w14:textId="77777777" w:rsidR="00CF58AB" w:rsidRPr="00592D43" w:rsidRDefault="00CF58AB" w:rsidP="00CF58AB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592D43">
        <w:rPr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53CD8" w:rsidRDefault="00CF58AB" w:rsidP="00CF58AB">
      <w:pPr>
        <w:pStyle w:val="Bo-Blankline"/>
      </w:pPr>
    </w:p>
    <w:p w14:paraId="4354ABF7" w14:textId="217F06A0" w:rsidR="00B321BA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154B04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12DF9F3" w14:textId="77777777" w:rsidR="00154B04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p w14:paraId="22560364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cs/>
        </w:rPr>
        <w:sectPr w:rsidR="00B321BA" w:rsidSect="005274FF">
          <w:footerReference w:type="default" r:id="rId22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tbl>
      <w:tblPr>
        <w:tblW w:w="1507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2"/>
        <w:gridCol w:w="806"/>
        <w:gridCol w:w="1443"/>
        <w:gridCol w:w="236"/>
        <w:gridCol w:w="1571"/>
        <w:gridCol w:w="236"/>
        <w:gridCol w:w="1384"/>
        <w:gridCol w:w="236"/>
        <w:gridCol w:w="1220"/>
        <w:gridCol w:w="264"/>
        <w:gridCol w:w="1114"/>
        <w:gridCol w:w="236"/>
        <w:gridCol w:w="1114"/>
        <w:gridCol w:w="236"/>
        <w:gridCol w:w="1024"/>
        <w:gridCol w:w="236"/>
        <w:gridCol w:w="1002"/>
        <w:gridCol w:w="28"/>
      </w:tblGrid>
      <w:tr w:rsidR="00381B9D" w:rsidRPr="00F55E4D" w14:paraId="2792CE79" w14:textId="77777777" w:rsidTr="00F55E4D">
        <w:trPr>
          <w:gridAfter w:val="1"/>
          <w:wAfter w:w="28" w:type="dxa"/>
          <w:trHeight w:val="261"/>
          <w:tblHeader/>
        </w:trPr>
        <w:tc>
          <w:tcPr>
            <w:tcW w:w="2692" w:type="dxa"/>
            <w:shd w:val="clear" w:color="auto" w:fill="auto"/>
            <w:vAlign w:val="bottom"/>
          </w:tcPr>
          <w:p w14:paraId="58CCD2F1" w14:textId="77777777" w:rsidR="00381B9D" w:rsidRPr="00F55E4D" w:rsidRDefault="00381B9D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44C5498F" w14:textId="77777777" w:rsidR="00381B9D" w:rsidRPr="00F55E4D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552" w:type="dxa"/>
            <w:gridSpan w:val="15"/>
            <w:vAlign w:val="bottom"/>
          </w:tcPr>
          <w:p w14:paraId="5FA3BCE7" w14:textId="77777777" w:rsidR="00381B9D" w:rsidRPr="00F55E4D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079A1" w:rsidRPr="00F55E4D" w14:paraId="54971C47" w14:textId="77777777" w:rsidTr="00F55E4D">
        <w:trPr>
          <w:gridAfter w:val="1"/>
          <w:wAfter w:w="28" w:type="dxa"/>
          <w:trHeight w:val="261"/>
          <w:tblHeader/>
        </w:trPr>
        <w:tc>
          <w:tcPr>
            <w:tcW w:w="2692" w:type="dxa"/>
            <w:shd w:val="clear" w:color="auto" w:fill="auto"/>
            <w:vAlign w:val="bottom"/>
          </w:tcPr>
          <w:p w14:paraId="4607C8A8" w14:textId="77777777" w:rsidR="007079A1" w:rsidRPr="00F55E4D" w:rsidRDefault="007079A1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33A9A08F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6326" w:type="dxa"/>
            <w:gridSpan w:val="7"/>
            <w:vAlign w:val="bottom"/>
          </w:tcPr>
          <w:p w14:paraId="0A13B254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4" w:type="dxa"/>
            <w:vAlign w:val="bottom"/>
          </w:tcPr>
          <w:p w14:paraId="2C584CA0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62" w:type="dxa"/>
            <w:gridSpan w:val="7"/>
            <w:vAlign w:val="bottom"/>
          </w:tcPr>
          <w:p w14:paraId="08F9073B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22E88" w:rsidRPr="00F55E4D" w14:paraId="48DAB752" w14:textId="77777777" w:rsidTr="00F55E4D">
        <w:trPr>
          <w:trHeight w:val="261"/>
          <w:tblHeader/>
        </w:trPr>
        <w:tc>
          <w:tcPr>
            <w:tcW w:w="2692" w:type="dxa"/>
            <w:shd w:val="clear" w:color="auto" w:fill="auto"/>
            <w:vAlign w:val="bottom"/>
          </w:tcPr>
          <w:p w14:paraId="4424B253" w14:textId="347E5ADB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ED9EE85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9A05264" w14:textId="00C1E5FF" w:rsidR="00522E88" w:rsidRPr="00F55E4D" w:rsidRDefault="00154B04" w:rsidP="00CF6D40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85734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8A490C3" w14:textId="4F63A871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524921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BCC4AFC" w14:textId="515AA307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570C7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9A443D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4" w:type="dxa"/>
          </w:tcPr>
          <w:p w14:paraId="0DCBFFE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625F8FE" w14:textId="6E6E9962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614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9CE1691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244A0E6" w14:textId="09CD2A36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614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DDD8ACC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27227586" w14:textId="02DA2311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614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70035F1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4C648F4F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2E88" w:rsidRPr="00F55E4D" w14:paraId="0EBE71C8" w14:textId="77777777" w:rsidTr="00F55E4D">
        <w:trPr>
          <w:gridAfter w:val="1"/>
          <w:wAfter w:w="28" w:type="dxa"/>
          <w:trHeight w:val="261"/>
          <w:tblHeader/>
        </w:trPr>
        <w:tc>
          <w:tcPr>
            <w:tcW w:w="2692" w:type="dxa"/>
            <w:shd w:val="clear" w:color="auto" w:fill="auto"/>
            <w:vAlign w:val="bottom"/>
          </w:tcPr>
          <w:p w14:paraId="09B794AB" w14:textId="77777777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62CF095C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552" w:type="dxa"/>
            <w:gridSpan w:val="15"/>
            <w:vAlign w:val="bottom"/>
          </w:tcPr>
          <w:p w14:paraId="3BA6F2D4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4B04" w:rsidRPr="00F55E4D" w14:paraId="7D85F7A1" w14:textId="77777777" w:rsidTr="00F55E4D">
        <w:trPr>
          <w:gridAfter w:val="1"/>
          <w:wAfter w:w="28" w:type="dxa"/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56DA059C" w14:textId="7DED51EE" w:rsidR="00154B04" w:rsidRPr="00F55E4D" w:rsidRDefault="00154B04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76147"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C76147"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06" w:type="dxa"/>
            <w:vAlign w:val="bottom"/>
          </w:tcPr>
          <w:p w14:paraId="05160778" w14:textId="77777777" w:rsidR="00154B04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552" w:type="dxa"/>
            <w:gridSpan w:val="15"/>
            <w:vAlign w:val="bottom"/>
          </w:tcPr>
          <w:p w14:paraId="3929393F" w14:textId="77777777" w:rsidR="00154B04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F1FA4" w:rsidRPr="00F55E4D" w14:paraId="064A737E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3B1FB310" w14:textId="36F1ACA6" w:rsidR="00FF1FA4" w:rsidRPr="00F55E4D" w:rsidRDefault="00FF1FA4" w:rsidP="00FF1FA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4A254980" w14:textId="77777777" w:rsidR="00FF1FA4" w:rsidRPr="00F55E4D" w:rsidRDefault="00FF1FA4" w:rsidP="00FF1FA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381816E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4F08D6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512FC90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70260E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D70F022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B9045F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4E976F3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5B84F1DC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63F7DDC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CC1AD8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2E939A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1718E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CE4309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EE59B4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7AF43963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1FA4" w:rsidRPr="00F55E4D" w14:paraId="132A989E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713D6B3B" w14:textId="71A3E334" w:rsidR="00FF1FA4" w:rsidRPr="00F55E4D" w:rsidRDefault="00FF1FA4" w:rsidP="00FF1FA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5C47BB0E" w14:textId="77777777" w:rsidR="00FF1FA4" w:rsidRPr="00F55E4D" w:rsidRDefault="00FF1FA4" w:rsidP="00FF1FA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6DFF568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D67126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5BF7486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E641F3" w14:textId="77777777" w:rsidR="00FF1FA4" w:rsidRPr="00F55E4D" w:rsidRDefault="00FF1FA4" w:rsidP="00FF1FA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87CD820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7C1D17" w14:textId="77777777" w:rsidR="00FF1FA4" w:rsidRPr="00F55E4D" w:rsidRDefault="00FF1FA4" w:rsidP="00FF1F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3C74D08D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687178DA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3635E9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BF0902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C951A4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DD818" w14:textId="77777777" w:rsidR="00FF1FA4" w:rsidRPr="00F55E4D" w:rsidRDefault="00FF1FA4" w:rsidP="00FF1F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67F08D" w14:textId="77777777" w:rsidR="00FF1FA4" w:rsidRPr="00F55E4D" w:rsidRDefault="00FF1FA4" w:rsidP="00FF1FA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843746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4D496167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1FA4" w:rsidRPr="00F55E4D" w14:paraId="6FE21F3C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642DA3F6" w14:textId="31934479" w:rsidR="00FF1FA4" w:rsidRPr="00F55E4D" w:rsidRDefault="00FF1FA4" w:rsidP="00FF1FA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45F807E8" w14:textId="3E664A58" w:rsidR="00FF1FA4" w:rsidRPr="00F55E4D" w:rsidRDefault="00FF1FA4" w:rsidP="00FF1FA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57542C91" w14:textId="2FE23B83" w:rsidR="00FF1FA4" w:rsidRPr="00F55E4D" w:rsidRDefault="004B5C61" w:rsidP="00FF1FA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3E95FC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30CC030" w14:textId="3715133C" w:rsidR="00FF1FA4" w:rsidRPr="00F55E4D" w:rsidRDefault="00C76147" w:rsidP="009F3538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3B35AA89" w14:textId="77777777" w:rsidR="00FF1FA4" w:rsidRPr="00F55E4D" w:rsidRDefault="00FF1FA4" w:rsidP="00FF1FA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4DC0CFC" w14:textId="29EE2E55" w:rsidR="00FF1FA4" w:rsidRPr="00F55E4D" w:rsidRDefault="004B5C61" w:rsidP="00FF1FA4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EAD066" w14:textId="77777777" w:rsidR="00FF1FA4" w:rsidRPr="00F55E4D" w:rsidRDefault="00FF1FA4" w:rsidP="00FF1F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349C361" w14:textId="29667DD9" w:rsidR="00FF1FA4" w:rsidRPr="00F55E4D" w:rsidRDefault="00C76147" w:rsidP="009F353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64" w:type="dxa"/>
          </w:tcPr>
          <w:p w14:paraId="7FD93068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A23139F" w14:textId="23BBD5A7" w:rsidR="00FF1FA4" w:rsidRPr="00F55E4D" w:rsidRDefault="00C76147" w:rsidP="00625A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36" w:type="dxa"/>
          </w:tcPr>
          <w:p w14:paraId="3EB48EC2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D573B5" w14:textId="5B212021" w:rsidR="00FF1FA4" w:rsidRPr="00F55E4D" w:rsidRDefault="00EE2B49" w:rsidP="00FF1FA4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C4A851" w14:textId="77777777" w:rsidR="00FF1FA4" w:rsidRPr="00F55E4D" w:rsidRDefault="00FF1FA4" w:rsidP="00FF1F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7A02CB" w14:textId="36039A7A" w:rsidR="00FF1FA4" w:rsidRPr="00F55E4D" w:rsidRDefault="00EE2B49" w:rsidP="00FF1FA4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C9F7A5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132E3CE0" w14:textId="3920B4F7" w:rsidR="00FF1FA4" w:rsidRPr="00F55E4D" w:rsidRDefault="00C76147" w:rsidP="00625AE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</w:tr>
      <w:tr w:rsidR="00FF1FA4" w:rsidRPr="00F55E4D" w14:paraId="273339A5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50D53409" w14:textId="6E834DCC" w:rsidR="00FF1FA4" w:rsidRPr="00F55E4D" w:rsidRDefault="00FF1FA4" w:rsidP="00FF1FA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1E3A2533" w14:textId="753EF685" w:rsidR="00FF1FA4" w:rsidRPr="00F55E4D" w:rsidRDefault="00FF1FA4" w:rsidP="00FF1FA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37B1C688" w14:textId="3DEC25B7" w:rsidR="00FF1FA4" w:rsidRPr="00F55E4D" w:rsidRDefault="00C76147" w:rsidP="009F3538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B5C61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="00825C66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</w:p>
        </w:tc>
        <w:tc>
          <w:tcPr>
            <w:tcW w:w="236" w:type="dxa"/>
          </w:tcPr>
          <w:p w14:paraId="3A1A214E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77C7545" w14:textId="27C9F30D" w:rsidR="00FF1FA4" w:rsidRPr="00F55E4D" w:rsidRDefault="00C76147" w:rsidP="009F3538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B5C61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</w:p>
        </w:tc>
        <w:tc>
          <w:tcPr>
            <w:tcW w:w="236" w:type="dxa"/>
            <w:shd w:val="clear" w:color="auto" w:fill="auto"/>
          </w:tcPr>
          <w:p w14:paraId="1CAB99EE" w14:textId="77777777" w:rsidR="00FF1FA4" w:rsidRPr="00F55E4D" w:rsidRDefault="00FF1FA4" w:rsidP="00FF1FA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E3D0C55" w14:textId="78AC4DB1" w:rsidR="00FF1FA4" w:rsidRPr="00F55E4D" w:rsidRDefault="00C76147" w:rsidP="009F353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825C66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</w:p>
        </w:tc>
        <w:tc>
          <w:tcPr>
            <w:tcW w:w="236" w:type="dxa"/>
            <w:shd w:val="clear" w:color="auto" w:fill="auto"/>
          </w:tcPr>
          <w:p w14:paraId="070F2706" w14:textId="77777777" w:rsidR="00FF1FA4" w:rsidRPr="00F55E4D" w:rsidRDefault="00FF1FA4" w:rsidP="00FF1F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6B58B452" w14:textId="032EFE18" w:rsidR="00FF1FA4" w:rsidRPr="00F55E4D" w:rsidRDefault="00C76147" w:rsidP="009F353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25C66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  <w:r w:rsidR="00825C66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914</w:t>
            </w:r>
          </w:p>
        </w:tc>
        <w:tc>
          <w:tcPr>
            <w:tcW w:w="264" w:type="dxa"/>
          </w:tcPr>
          <w:p w14:paraId="450A8EE5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118D09E" w14:textId="1093643E" w:rsidR="00FF1FA4" w:rsidRPr="00F55E4D" w:rsidRDefault="00C76147" w:rsidP="00625A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B492F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459</w:t>
            </w:r>
            <w:r w:rsidR="002B492F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775</w:t>
            </w:r>
          </w:p>
        </w:tc>
        <w:tc>
          <w:tcPr>
            <w:tcW w:w="236" w:type="dxa"/>
          </w:tcPr>
          <w:p w14:paraId="700806AD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EF50D69" w14:textId="2A05F0BD" w:rsidR="00FF1FA4" w:rsidRPr="00F55E4D" w:rsidRDefault="00C76147" w:rsidP="00625AE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AD1EE0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096</w:t>
            </w:r>
          </w:p>
        </w:tc>
        <w:tc>
          <w:tcPr>
            <w:tcW w:w="236" w:type="dxa"/>
          </w:tcPr>
          <w:p w14:paraId="1A106B02" w14:textId="77777777" w:rsidR="00FF1FA4" w:rsidRPr="00F55E4D" w:rsidRDefault="00FF1FA4" w:rsidP="00FF1F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E5FAEE" w14:textId="434A077F" w:rsidR="00FF1FA4" w:rsidRPr="00F55E4D" w:rsidRDefault="00EE2B49" w:rsidP="00FF1FA4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D82FB6" w14:textId="77777777" w:rsidR="00FF1FA4" w:rsidRPr="00F55E4D" w:rsidRDefault="00FF1FA4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3FAB3C40" w14:textId="3AEB84EF" w:rsidR="00FF1FA4" w:rsidRPr="00F55E4D" w:rsidRDefault="00C76147" w:rsidP="00625AE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927CD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  <w:r w:rsidR="00C927CD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871</w:t>
            </w:r>
          </w:p>
        </w:tc>
      </w:tr>
      <w:tr w:rsidR="000404A7" w:rsidRPr="00F55E4D" w14:paraId="24965CB0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2000D6CA" w14:textId="1EF198AE" w:rsidR="000404A7" w:rsidRPr="00F55E4D" w:rsidRDefault="000404A7" w:rsidP="00FF1FA4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5B3CBC54" w14:textId="77777777" w:rsidR="000404A7" w:rsidRPr="00F55E4D" w:rsidRDefault="000404A7" w:rsidP="00FF1FA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411BE27" w14:textId="59D719F6" w:rsidR="000404A7" w:rsidRPr="00F55E4D" w:rsidRDefault="004B5C61" w:rsidP="009F353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B8BDA0" w14:textId="77777777" w:rsidR="000404A7" w:rsidRPr="00F55E4D" w:rsidRDefault="000404A7" w:rsidP="00FF1F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54F8CB4" w14:textId="26B9D9CE" w:rsidR="000404A7" w:rsidRPr="00F55E4D" w:rsidRDefault="004B5C61" w:rsidP="009F3538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D58651" w14:textId="77777777" w:rsidR="000404A7" w:rsidRPr="00F55E4D" w:rsidRDefault="000404A7" w:rsidP="00FF1FA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58EC2B8" w14:textId="0293E46D" w:rsidR="000404A7" w:rsidRPr="00F55E4D" w:rsidRDefault="00C76147" w:rsidP="009F353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B5C61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  <w:r w:rsidR="00825C66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932</w:t>
            </w:r>
          </w:p>
        </w:tc>
        <w:tc>
          <w:tcPr>
            <w:tcW w:w="236" w:type="dxa"/>
            <w:shd w:val="clear" w:color="auto" w:fill="auto"/>
          </w:tcPr>
          <w:p w14:paraId="40D0D8E5" w14:textId="77777777" w:rsidR="000404A7" w:rsidRPr="00F55E4D" w:rsidRDefault="000404A7" w:rsidP="00FF1F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271DB10B" w14:textId="12BAB23B" w:rsidR="000404A7" w:rsidRPr="00F55E4D" w:rsidRDefault="00C76147" w:rsidP="009F353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B5C61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845</w:t>
            </w:r>
            <w:r w:rsidR="00825C66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932</w:t>
            </w:r>
          </w:p>
        </w:tc>
        <w:tc>
          <w:tcPr>
            <w:tcW w:w="264" w:type="dxa"/>
          </w:tcPr>
          <w:p w14:paraId="391DC365" w14:textId="77777777" w:rsidR="000404A7" w:rsidRPr="00F55E4D" w:rsidRDefault="000404A7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DDCFB6" w14:textId="7EE89A47" w:rsidR="000404A7" w:rsidRPr="00F55E4D" w:rsidRDefault="002B492F" w:rsidP="00FF1FA4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7640AC" w14:textId="77777777" w:rsidR="000404A7" w:rsidRPr="00F55E4D" w:rsidRDefault="000404A7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9BF23A" w14:textId="6941083C" w:rsidR="000404A7" w:rsidRPr="00F55E4D" w:rsidRDefault="00C76147" w:rsidP="00625AE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E2B49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  <w:r w:rsidR="00AD1EE0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</w:t>
            </w:r>
          </w:p>
        </w:tc>
        <w:tc>
          <w:tcPr>
            <w:tcW w:w="236" w:type="dxa"/>
          </w:tcPr>
          <w:p w14:paraId="11A8A2EB" w14:textId="77777777" w:rsidR="000404A7" w:rsidRPr="00F55E4D" w:rsidRDefault="000404A7" w:rsidP="00FF1F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7ED0FD" w14:textId="0A0E706D" w:rsidR="000404A7" w:rsidRPr="00F55E4D" w:rsidRDefault="00EE2B49" w:rsidP="00FF1FA4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24358D" w14:textId="77777777" w:rsidR="000404A7" w:rsidRPr="00F55E4D" w:rsidRDefault="000404A7" w:rsidP="00FF1F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927528A" w14:textId="614C1FAE" w:rsidR="000404A7" w:rsidRPr="00F55E4D" w:rsidRDefault="00C76147" w:rsidP="00625AE8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927CD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846</w:t>
            </w:r>
            <w:r w:rsidR="00C927CD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</w:t>
            </w:r>
          </w:p>
        </w:tc>
      </w:tr>
      <w:tr w:rsidR="00522E88" w:rsidRPr="00F55E4D" w14:paraId="16EF129D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733732F9" w14:textId="77777777" w:rsidR="00522E88" w:rsidRPr="00F55E4D" w:rsidRDefault="00522E88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27AB77F7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7825FBCB" w14:textId="7CC39D36" w:rsidR="00522E88" w:rsidRPr="00F55E4D" w:rsidRDefault="00C76147" w:rsidP="009F3538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4B5C61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502</w:t>
            </w:r>
            <w:r w:rsidR="00825C66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589</w:t>
            </w:r>
          </w:p>
        </w:tc>
        <w:tc>
          <w:tcPr>
            <w:tcW w:w="236" w:type="dxa"/>
          </w:tcPr>
          <w:p w14:paraId="64399C5F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0CBA5" w14:textId="6745CE07" w:rsidR="00522E88" w:rsidRPr="00F55E4D" w:rsidRDefault="00C76147" w:rsidP="009F3538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B5C61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236" w:type="dxa"/>
            <w:shd w:val="clear" w:color="auto" w:fill="auto"/>
          </w:tcPr>
          <w:p w14:paraId="18013855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AE1FC" w14:textId="009C4F2E" w:rsidR="00522E88" w:rsidRPr="00F55E4D" w:rsidRDefault="00C76147" w:rsidP="009F353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4B5C61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873</w:t>
            </w:r>
            <w:r w:rsidR="00825C66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052</w:t>
            </w:r>
          </w:p>
        </w:tc>
        <w:tc>
          <w:tcPr>
            <w:tcW w:w="236" w:type="dxa"/>
            <w:shd w:val="clear" w:color="auto" w:fill="auto"/>
          </w:tcPr>
          <w:p w14:paraId="451C3080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D81EE" w14:textId="48297D04" w:rsidR="00522E88" w:rsidRPr="00F55E4D" w:rsidRDefault="00C76147" w:rsidP="009F353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4B5C61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377</w:t>
            </w:r>
            <w:r w:rsidR="00825C66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072</w:t>
            </w:r>
          </w:p>
        </w:tc>
        <w:tc>
          <w:tcPr>
            <w:tcW w:w="264" w:type="dxa"/>
          </w:tcPr>
          <w:p w14:paraId="1AEE79BB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9C0AE7C" w14:textId="77777777" w:rsidR="00522E88" w:rsidRPr="00F55E4D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F2A3AF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A7E6C35" w14:textId="77777777" w:rsidR="00522E88" w:rsidRPr="00F55E4D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09FC00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158888" w14:textId="77777777" w:rsidR="00522E88" w:rsidRPr="00F55E4D" w:rsidRDefault="00522E88" w:rsidP="00793A08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239F0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379980CD" w14:textId="77777777" w:rsidR="00522E88" w:rsidRPr="00F55E4D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5375DB7B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6CA9D837" w14:textId="77777777" w:rsidR="00522E88" w:rsidRPr="00F55E4D" w:rsidRDefault="00522E88" w:rsidP="00143E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4AD8A54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7448580C" w14:textId="77777777" w:rsidR="00522E88" w:rsidRPr="00F55E4D" w:rsidRDefault="00522E88" w:rsidP="004B541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66AF5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7C621E95" w14:textId="77777777" w:rsidR="00522E88" w:rsidRPr="00F55E4D" w:rsidRDefault="00522E88" w:rsidP="004B541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3C22E1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D12E92E" w14:textId="77777777" w:rsidR="00522E88" w:rsidRPr="00F55E4D" w:rsidRDefault="00522E88" w:rsidP="009F353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88629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103A8B94" w14:textId="77777777" w:rsidR="00522E88" w:rsidRPr="00F55E4D" w:rsidRDefault="00522E88" w:rsidP="009F353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1096F01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F442B8" w14:textId="77777777" w:rsidR="00522E88" w:rsidRPr="00F55E4D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B06004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36044C1" w14:textId="77777777" w:rsidR="00522E88" w:rsidRPr="00F55E4D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3A8F01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8D12FA" w14:textId="77777777" w:rsidR="00522E88" w:rsidRPr="00F55E4D" w:rsidRDefault="00522E88" w:rsidP="00793A08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1DACCE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147B2637" w14:textId="77777777" w:rsidR="00522E88" w:rsidRPr="00F55E4D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73F61B9F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6B71CCCE" w14:textId="77777777" w:rsidR="00522E88" w:rsidRPr="00F55E4D" w:rsidRDefault="00522E88" w:rsidP="00143E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07CAF3D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0FF98CCC" w14:textId="77777777" w:rsidR="00522E88" w:rsidRPr="00F55E4D" w:rsidRDefault="00522E88" w:rsidP="004B541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9B3417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42A4939" w14:textId="77777777" w:rsidR="00522E88" w:rsidRPr="00F55E4D" w:rsidRDefault="00522E88" w:rsidP="004B5416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47D4B8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FB8557C" w14:textId="77777777" w:rsidR="00522E88" w:rsidRPr="00F55E4D" w:rsidRDefault="00522E88" w:rsidP="009F353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B44A31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88F12F8" w14:textId="77777777" w:rsidR="00522E88" w:rsidRPr="00F55E4D" w:rsidRDefault="00522E88" w:rsidP="009F353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43D76D6A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8D53A0" w14:textId="77777777" w:rsidR="00522E88" w:rsidRPr="00F55E4D" w:rsidRDefault="00522E88" w:rsidP="00793A0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CDEBFA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8E2C145" w14:textId="77777777" w:rsidR="00522E88" w:rsidRPr="00F55E4D" w:rsidRDefault="00522E88" w:rsidP="00576A6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1D39AD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3A71DF" w14:textId="77777777" w:rsidR="00522E88" w:rsidRPr="00F55E4D" w:rsidRDefault="00522E88" w:rsidP="00793A08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2F518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D586A62" w14:textId="77777777" w:rsidR="00522E88" w:rsidRPr="00F55E4D" w:rsidRDefault="00522E88" w:rsidP="000E362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4A7" w:rsidRPr="00F55E4D" w14:paraId="6861F835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3FA8FA87" w14:textId="2BDFAB51" w:rsidR="000404A7" w:rsidRPr="00F55E4D" w:rsidRDefault="000404A7" w:rsidP="00143EAD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509FDD97" w14:textId="77777777" w:rsidR="000404A7" w:rsidRPr="00F55E4D" w:rsidRDefault="000404A7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2004CDD0" w14:textId="33EFF417" w:rsidR="000404A7" w:rsidRPr="00F55E4D" w:rsidRDefault="00825C66" w:rsidP="00825C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35863E0" w14:textId="77777777" w:rsidR="000404A7" w:rsidRPr="00F55E4D" w:rsidRDefault="000404A7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0FC74E0" w14:textId="30C603A6" w:rsidR="000404A7" w:rsidRPr="00F55E4D" w:rsidRDefault="00825C66" w:rsidP="00825C6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C6974" w14:textId="77777777" w:rsidR="000404A7" w:rsidRPr="00F55E4D" w:rsidRDefault="000404A7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D0643D6" w14:textId="135AD118" w:rsidR="000404A7" w:rsidRPr="00F55E4D" w:rsidRDefault="00C76147" w:rsidP="009F353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236" w:type="dxa"/>
            <w:shd w:val="clear" w:color="auto" w:fill="auto"/>
          </w:tcPr>
          <w:p w14:paraId="64652129" w14:textId="77777777" w:rsidR="000404A7" w:rsidRPr="00F55E4D" w:rsidRDefault="000404A7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6B6197C" w14:textId="0C699C3B" w:rsidR="000404A7" w:rsidRPr="00F55E4D" w:rsidRDefault="00C76147" w:rsidP="009F353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264" w:type="dxa"/>
          </w:tcPr>
          <w:p w14:paraId="62FC59A0" w14:textId="77777777" w:rsidR="000404A7" w:rsidRPr="00F55E4D" w:rsidRDefault="000404A7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073615" w14:textId="79B25AD2" w:rsidR="000404A7" w:rsidRPr="00F55E4D" w:rsidRDefault="00DB046E" w:rsidP="00DB046E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B266C5" w14:textId="77777777" w:rsidR="000404A7" w:rsidRPr="00F55E4D" w:rsidRDefault="000404A7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1D74AD" w14:textId="5EB82C62" w:rsidR="000404A7" w:rsidRPr="00F55E4D" w:rsidRDefault="00C76147" w:rsidP="00DB046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878</w:t>
            </w:r>
          </w:p>
        </w:tc>
        <w:tc>
          <w:tcPr>
            <w:tcW w:w="236" w:type="dxa"/>
          </w:tcPr>
          <w:p w14:paraId="2511D3E9" w14:textId="77777777" w:rsidR="000404A7" w:rsidRPr="00F55E4D" w:rsidRDefault="000404A7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7FB5AED" w14:textId="5FFE50C3" w:rsidR="000404A7" w:rsidRPr="00F55E4D" w:rsidRDefault="00DB046E" w:rsidP="00DB046E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DC024D" w14:textId="77777777" w:rsidR="000404A7" w:rsidRPr="00F55E4D" w:rsidRDefault="000404A7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3511365" w14:textId="1EF1890A" w:rsidR="000404A7" w:rsidRPr="00F55E4D" w:rsidRDefault="00C76147" w:rsidP="00DB046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878</w:t>
            </w:r>
          </w:p>
        </w:tc>
      </w:tr>
      <w:tr w:rsidR="00522E88" w:rsidRPr="00F55E4D" w14:paraId="2B8C1E0D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438EA3DD" w14:textId="77777777" w:rsidR="00522E88" w:rsidRPr="00F55E4D" w:rsidRDefault="00522E88" w:rsidP="00143EAD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52312DED" w14:textId="15E04491" w:rsidR="00522E88" w:rsidRPr="00F55E4D" w:rsidRDefault="00C76147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="005731DF"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3BBB25E" w14:textId="1773F345" w:rsidR="00522E88" w:rsidRPr="00F55E4D" w:rsidRDefault="00825C66" w:rsidP="0049077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B68EC0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008F23FC" w14:textId="3786D4E4" w:rsidR="00522E88" w:rsidRPr="00F55E4D" w:rsidRDefault="00825C66" w:rsidP="0049077C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431EC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34DBE721" w14:textId="4111C93F" w:rsidR="00522E88" w:rsidRPr="00F55E4D" w:rsidRDefault="00C76147" w:rsidP="009F353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236" w:type="dxa"/>
            <w:shd w:val="clear" w:color="auto" w:fill="auto"/>
          </w:tcPr>
          <w:p w14:paraId="733EAB66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6425869" w14:textId="6F7FB0EA" w:rsidR="00522E88" w:rsidRPr="00F55E4D" w:rsidRDefault="00C76147" w:rsidP="009F353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264" w:type="dxa"/>
          </w:tcPr>
          <w:p w14:paraId="7A468909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0416C0" w14:textId="4A532BFD" w:rsidR="00522E88" w:rsidRPr="00F55E4D" w:rsidRDefault="00DB046E" w:rsidP="00DB046E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AE9C6F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823437" w14:textId="34FFE296" w:rsidR="00522E88" w:rsidRPr="00F55E4D" w:rsidRDefault="00C76147" w:rsidP="00DB046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</w:p>
        </w:tc>
        <w:tc>
          <w:tcPr>
            <w:tcW w:w="236" w:type="dxa"/>
          </w:tcPr>
          <w:p w14:paraId="7F19F6F2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223A15F" w14:textId="3A6D387C" w:rsidR="00522E88" w:rsidRPr="00F55E4D" w:rsidRDefault="00DB046E" w:rsidP="00DB046E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F26BF0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E23B965" w14:textId="37FDA5BA" w:rsidR="00522E88" w:rsidRPr="00F55E4D" w:rsidRDefault="00C76147" w:rsidP="00DB046E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  <w:r w:rsidR="00DB046E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</w:p>
        </w:tc>
      </w:tr>
      <w:tr w:rsidR="00154B04" w:rsidRPr="00F55E4D" w14:paraId="36AB48CE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3969A1B4" w14:textId="77777777" w:rsidR="00154B04" w:rsidRPr="00F55E4D" w:rsidRDefault="00154B04" w:rsidP="00154B04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246D4D16" w14:textId="77777777" w:rsidR="00154B04" w:rsidRPr="00F55E4D" w:rsidRDefault="00154B04" w:rsidP="00154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032FE8A" w14:textId="56485A88" w:rsidR="00154B04" w:rsidRPr="00F55E4D" w:rsidRDefault="00825C66" w:rsidP="00825C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5BBACB" w14:textId="77777777" w:rsidR="00154B04" w:rsidRPr="00F55E4D" w:rsidRDefault="00154B04" w:rsidP="00154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9BC3C" w14:textId="4AA203A6" w:rsidR="00154B04" w:rsidRPr="00F55E4D" w:rsidRDefault="00825C66" w:rsidP="00154B04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7365E" w14:textId="77777777" w:rsidR="00154B04" w:rsidRPr="00F55E4D" w:rsidRDefault="00154B04" w:rsidP="00154B0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D958D" w14:textId="3B796670" w:rsidR="00154B04" w:rsidRPr="00F55E4D" w:rsidRDefault="00C76147" w:rsidP="009F353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</w:t>
            </w:r>
            <w:r w:rsidR="00DB046E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841</w:t>
            </w:r>
            <w:r w:rsidR="00DB046E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</w:t>
            </w:r>
          </w:p>
        </w:tc>
        <w:tc>
          <w:tcPr>
            <w:tcW w:w="236" w:type="dxa"/>
            <w:shd w:val="clear" w:color="auto" w:fill="auto"/>
          </w:tcPr>
          <w:p w14:paraId="0CEF4786" w14:textId="77777777" w:rsidR="00154B04" w:rsidRPr="00F55E4D" w:rsidRDefault="00154B04" w:rsidP="00154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7988D" w14:textId="46792942" w:rsidR="00154B04" w:rsidRPr="00F55E4D" w:rsidRDefault="00C76147" w:rsidP="009F353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</w:t>
            </w:r>
            <w:r w:rsidR="00DB046E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841</w:t>
            </w:r>
            <w:r w:rsidR="00DB046E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249</w:t>
            </w:r>
          </w:p>
        </w:tc>
        <w:tc>
          <w:tcPr>
            <w:tcW w:w="264" w:type="dxa"/>
          </w:tcPr>
          <w:p w14:paraId="1CC42DE5" w14:textId="77777777" w:rsidR="00154B04" w:rsidRPr="00F55E4D" w:rsidRDefault="00154B04" w:rsidP="00154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216769" w14:textId="77777777" w:rsidR="00154B04" w:rsidRPr="00F55E4D" w:rsidRDefault="00154B04" w:rsidP="00154B0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8E9FA" w14:textId="77777777" w:rsidR="00154B04" w:rsidRPr="00F55E4D" w:rsidRDefault="00154B04" w:rsidP="00154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851CED" w14:textId="77777777" w:rsidR="00154B04" w:rsidRPr="00F55E4D" w:rsidRDefault="00154B04" w:rsidP="00154B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DB36260" w14:textId="77777777" w:rsidR="00154B04" w:rsidRPr="00F55E4D" w:rsidRDefault="00154B04" w:rsidP="00154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5D1D224" w14:textId="77777777" w:rsidR="00154B04" w:rsidRPr="00F55E4D" w:rsidRDefault="00154B04" w:rsidP="00154B0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77A40A" w14:textId="77777777" w:rsidR="00154B04" w:rsidRPr="00F55E4D" w:rsidRDefault="00154B04" w:rsidP="00154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1DD023B" w14:textId="77777777" w:rsidR="00154B04" w:rsidRPr="00F55E4D" w:rsidRDefault="00154B04" w:rsidP="00154B0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55E4D" w:rsidRPr="00F55E4D" w14:paraId="67C4C255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1C41DFF5" w14:textId="77777777" w:rsidR="00F55E4D" w:rsidRPr="00F55E4D" w:rsidRDefault="00F55E4D" w:rsidP="00154B04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639841C" w14:textId="77777777" w:rsidR="00F55E4D" w:rsidRPr="00F55E4D" w:rsidRDefault="00F55E4D" w:rsidP="00154B0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078DF24E" w14:textId="77777777" w:rsidR="00F55E4D" w:rsidRPr="00F55E4D" w:rsidRDefault="00F55E4D" w:rsidP="00825C6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953C6D" w14:textId="77777777" w:rsidR="00F55E4D" w:rsidRPr="00F55E4D" w:rsidRDefault="00F55E4D" w:rsidP="00154B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573C143D" w14:textId="77777777" w:rsidR="00F55E4D" w:rsidRPr="00F55E4D" w:rsidRDefault="00F55E4D" w:rsidP="00154B04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E13EB4" w14:textId="77777777" w:rsidR="00F55E4D" w:rsidRPr="00F55E4D" w:rsidRDefault="00F55E4D" w:rsidP="00154B0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A2F515C" w14:textId="77777777" w:rsidR="00F55E4D" w:rsidRPr="00F55E4D" w:rsidRDefault="00F55E4D" w:rsidP="009F3538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4512BB0" w14:textId="77777777" w:rsidR="00F55E4D" w:rsidRPr="00F55E4D" w:rsidRDefault="00F55E4D" w:rsidP="00154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3905BCC1" w14:textId="77777777" w:rsidR="00F55E4D" w:rsidRPr="00F55E4D" w:rsidRDefault="00F55E4D" w:rsidP="009F353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2C270C56" w14:textId="77777777" w:rsidR="00F55E4D" w:rsidRPr="00F55E4D" w:rsidRDefault="00F55E4D" w:rsidP="00154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10F902" w14:textId="77777777" w:rsidR="00F55E4D" w:rsidRPr="00F55E4D" w:rsidRDefault="00F55E4D" w:rsidP="00154B0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DC3A7" w14:textId="77777777" w:rsidR="00F55E4D" w:rsidRPr="00F55E4D" w:rsidRDefault="00F55E4D" w:rsidP="00154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B7B64E" w14:textId="77777777" w:rsidR="00F55E4D" w:rsidRPr="00F55E4D" w:rsidRDefault="00F55E4D" w:rsidP="00154B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D9C9F9" w14:textId="77777777" w:rsidR="00F55E4D" w:rsidRPr="00F55E4D" w:rsidRDefault="00F55E4D" w:rsidP="00154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25FDD8" w14:textId="77777777" w:rsidR="00F55E4D" w:rsidRPr="00F55E4D" w:rsidRDefault="00F55E4D" w:rsidP="00154B04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81DA2" w14:textId="77777777" w:rsidR="00F55E4D" w:rsidRPr="00F55E4D" w:rsidRDefault="00F55E4D" w:rsidP="00154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1E5CBB6" w14:textId="77777777" w:rsidR="00F55E4D" w:rsidRPr="00F55E4D" w:rsidRDefault="00F55E4D" w:rsidP="00154B0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54B04" w:rsidRPr="00F55E4D" w14:paraId="479EFB60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683FDBAD" w14:textId="7784C920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C76147"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C76147"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06" w:type="dxa"/>
          </w:tcPr>
          <w:p w14:paraId="74DB5AB4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1E33A9F2" w14:textId="77777777" w:rsidR="00154B04" w:rsidRPr="00F55E4D" w:rsidRDefault="00154B04" w:rsidP="00FA099A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B7AD0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673457F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3DDAFF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3075BE1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5C884D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4E5C958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4E69F781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248F517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EF5C67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B8CE96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A0AEF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E266BE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8C3A80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1AD122C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F1FA4" w:rsidRPr="00F55E4D" w14:paraId="38F6C07E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00618F87" w14:textId="18EE138B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39CBCD5D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5A923FC7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59919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6EF2BD2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710C08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BE7423C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E4BB89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7EFB3D89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0774B34C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30F2E46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6EE7BB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BCC287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17FADD3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3C705D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AF6B3E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3B1D9A0" w14:textId="77777777" w:rsidR="00FF1FA4" w:rsidRPr="00F55E4D" w:rsidRDefault="00FF1FA4" w:rsidP="00134EE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F1FA4" w:rsidRPr="00F55E4D" w14:paraId="0C825E1F" w14:textId="77777777" w:rsidTr="00F55E4D">
        <w:trPr>
          <w:trHeight w:val="252"/>
        </w:trPr>
        <w:tc>
          <w:tcPr>
            <w:tcW w:w="2692" w:type="dxa"/>
            <w:shd w:val="clear" w:color="auto" w:fill="auto"/>
          </w:tcPr>
          <w:p w14:paraId="3B02DD1A" w14:textId="390C022F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77E8F852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F8B65BD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AD88D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DE291B5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FCA997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302E1B7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9A1DD8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377C4C1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64C3FF6C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2AADDF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5D2378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269C2B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1F4D7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5AA012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BB7C5A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D9E49D0" w14:textId="77777777" w:rsidR="00FF1FA4" w:rsidRPr="00F55E4D" w:rsidRDefault="00FF1FA4" w:rsidP="00A53618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4A7" w:rsidRPr="00F55E4D" w14:paraId="22416930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78900037" w14:textId="4B0733C3" w:rsidR="000404A7" w:rsidRPr="00F55E4D" w:rsidRDefault="000404A7" w:rsidP="00A53618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47654514" w14:textId="77777777" w:rsidR="000404A7" w:rsidRPr="00F55E4D" w:rsidRDefault="000404A7" w:rsidP="00A53618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317E277" w14:textId="6045A2FB" w:rsidR="000404A7" w:rsidRPr="00F55E4D" w:rsidRDefault="000404A7" w:rsidP="00134EE9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57ACAD" w14:textId="77777777" w:rsidR="000404A7" w:rsidRPr="00F55E4D" w:rsidRDefault="000404A7" w:rsidP="00A53618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C881A3A" w14:textId="68FC6E4A" w:rsidR="000404A7" w:rsidRPr="00F55E4D" w:rsidRDefault="00C76147" w:rsidP="00F55E4D">
            <w:pPr>
              <w:tabs>
                <w:tab w:val="decimal" w:pos="128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4C62F172" w14:textId="77777777" w:rsidR="000404A7" w:rsidRPr="00F55E4D" w:rsidRDefault="000404A7" w:rsidP="00A53618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AD57C1B" w14:textId="6F91C66E" w:rsidR="000404A7" w:rsidRPr="00F55E4D" w:rsidRDefault="000404A7" w:rsidP="004A12E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06DB8B" w14:textId="77777777" w:rsidR="000404A7" w:rsidRPr="00F55E4D" w:rsidRDefault="000404A7" w:rsidP="00A53618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1214521" w14:textId="5F72A6E7" w:rsidR="000404A7" w:rsidRPr="00F55E4D" w:rsidRDefault="00C76147" w:rsidP="00F55E4D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64" w:type="dxa"/>
          </w:tcPr>
          <w:p w14:paraId="4465D077" w14:textId="77777777" w:rsidR="000404A7" w:rsidRPr="00F55E4D" w:rsidRDefault="000404A7" w:rsidP="00A53618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0FB3808" w14:textId="76F7D165" w:rsidR="000404A7" w:rsidRPr="00F55E4D" w:rsidRDefault="00C76147" w:rsidP="00F55E4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36" w:type="dxa"/>
          </w:tcPr>
          <w:p w14:paraId="10A1335F" w14:textId="77777777" w:rsidR="000404A7" w:rsidRPr="00F55E4D" w:rsidRDefault="000404A7" w:rsidP="00A53618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3C7A4A" w14:textId="7DD8DC66" w:rsidR="000404A7" w:rsidRPr="00F55E4D" w:rsidRDefault="000404A7" w:rsidP="009469F6">
            <w:pPr>
              <w:ind w:left="-11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2C13E5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03F5B5" w14:textId="32A7F063" w:rsidR="000404A7" w:rsidRPr="00F55E4D" w:rsidRDefault="000404A7" w:rsidP="009469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F5FF76" w14:textId="77777777" w:rsidR="000404A7" w:rsidRPr="00F55E4D" w:rsidRDefault="000404A7" w:rsidP="00A53618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256427C" w14:textId="6D98BE6B" w:rsidR="000404A7" w:rsidRPr="00F55E4D" w:rsidRDefault="00C76147" w:rsidP="009469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</w:tr>
      <w:tr w:rsidR="000404A7" w:rsidRPr="00F55E4D" w14:paraId="28938BB7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2587D33B" w14:textId="5538805A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66BF5739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58208E9" w14:textId="7AE42C0F" w:rsidR="000404A7" w:rsidRPr="00F55E4D" w:rsidRDefault="00C76147" w:rsidP="00F55E4D">
            <w:pPr>
              <w:tabs>
                <w:tab w:val="decimal" w:pos="116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236" w:type="dxa"/>
          </w:tcPr>
          <w:p w14:paraId="789CBF5D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0664221" w14:textId="044FBC7C" w:rsidR="000404A7" w:rsidRPr="00F55E4D" w:rsidRDefault="00C76147" w:rsidP="00F55E4D">
            <w:pPr>
              <w:tabs>
                <w:tab w:val="decimal" w:pos="128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</w:p>
        </w:tc>
        <w:tc>
          <w:tcPr>
            <w:tcW w:w="236" w:type="dxa"/>
            <w:shd w:val="clear" w:color="auto" w:fill="auto"/>
          </w:tcPr>
          <w:p w14:paraId="5E03C2D4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1562CDC" w14:textId="6707187B" w:rsidR="000404A7" w:rsidRPr="00F55E4D" w:rsidRDefault="00C76147" w:rsidP="00F55E4D">
            <w:pPr>
              <w:tabs>
                <w:tab w:val="decimal" w:pos="110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  <w:tc>
          <w:tcPr>
            <w:tcW w:w="236" w:type="dxa"/>
            <w:shd w:val="clear" w:color="auto" w:fill="auto"/>
          </w:tcPr>
          <w:p w14:paraId="7203D8B3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89D30A2" w14:textId="000AEE94" w:rsidR="000404A7" w:rsidRPr="00F55E4D" w:rsidRDefault="00C76147" w:rsidP="00F55E4D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  <w:tc>
          <w:tcPr>
            <w:tcW w:w="264" w:type="dxa"/>
          </w:tcPr>
          <w:p w14:paraId="615F7604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63F5604" w14:textId="41D00768" w:rsidR="000404A7" w:rsidRPr="00F55E4D" w:rsidRDefault="00C76147" w:rsidP="00F55E4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236" w:type="dxa"/>
          </w:tcPr>
          <w:p w14:paraId="66D393C5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D8CEDF" w14:textId="0DDE6A42" w:rsidR="000404A7" w:rsidRPr="00F55E4D" w:rsidRDefault="00C76147" w:rsidP="00F55E4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</w:p>
        </w:tc>
        <w:tc>
          <w:tcPr>
            <w:tcW w:w="236" w:type="dxa"/>
          </w:tcPr>
          <w:p w14:paraId="618526D6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2FDA2D" w14:textId="62047B34" w:rsidR="000404A7" w:rsidRPr="00F55E4D" w:rsidRDefault="000404A7" w:rsidP="009469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D1C28B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421324D" w14:textId="79BA5328" w:rsidR="000404A7" w:rsidRPr="00F55E4D" w:rsidRDefault="00C76147" w:rsidP="009469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</w:tr>
      <w:tr w:rsidR="000404A7" w:rsidRPr="00F55E4D" w14:paraId="02CE1323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60427550" w14:textId="166C743B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709B6A8E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553CA64" w14:textId="5483CF65" w:rsidR="000404A7" w:rsidRPr="00F55E4D" w:rsidRDefault="000404A7" w:rsidP="00134EE9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881B18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62844D78" w14:textId="39743586" w:rsidR="000404A7" w:rsidRPr="00F55E4D" w:rsidRDefault="000404A7" w:rsidP="00F55E4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9CE810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067F5DC5" w14:textId="30F03DFF" w:rsidR="000404A7" w:rsidRPr="00F55E4D" w:rsidRDefault="00C76147" w:rsidP="00F55E4D">
            <w:pPr>
              <w:tabs>
                <w:tab w:val="decimal" w:pos="110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236" w:type="dxa"/>
            <w:shd w:val="clear" w:color="auto" w:fill="auto"/>
          </w:tcPr>
          <w:p w14:paraId="5F3D0BA2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3F4211D" w14:textId="4261BA60" w:rsidR="000404A7" w:rsidRPr="00F55E4D" w:rsidRDefault="00C76147" w:rsidP="00F55E4D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264" w:type="dxa"/>
          </w:tcPr>
          <w:p w14:paraId="07A73885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52FF7C5" w14:textId="1E8D81B9" w:rsidR="000404A7" w:rsidRPr="00F55E4D" w:rsidRDefault="000404A7" w:rsidP="00F55E4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4115EA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F26137" w14:textId="6C9583A4" w:rsidR="000404A7" w:rsidRPr="00F55E4D" w:rsidRDefault="00C76147" w:rsidP="00F55E4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</w:p>
        </w:tc>
        <w:tc>
          <w:tcPr>
            <w:tcW w:w="236" w:type="dxa"/>
          </w:tcPr>
          <w:p w14:paraId="68883F17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E93377" w14:textId="2900F29E" w:rsidR="000404A7" w:rsidRPr="00F55E4D" w:rsidRDefault="000404A7" w:rsidP="009469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683B78" w14:textId="77777777" w:rsidR="000404A7" w:rsidRPr="00F55E4D" w:rsidRDefault="000404A7" w:rsidP="00134EE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7BE18E6" w14:textId="3BEDDC2F" w:rsidR="000404A7" w:rsidRPr="00F55E4D" w:rsidRDefault="00C76147" w:rsidP="009469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</w:p>
        </w:tc>
      </w:tr>
      <w:tr w:rsidR="000404A7" w:rsidRPr="00F55E4D" w14:paraId="748E66B8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40407649" w14:textId="04B350DB" w:rsidR="000404A7" w:rsidRPr="00F55E4D" w:rsidRDefault="000404A7" w:rsidP="000404A7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0406B7B9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0C2E896" w14:textId="36C9D9A1" w:rsidR="000404A7" w:rsidRPr="00F55E4D" w:rsidRDefault="00C76147" w:rsidP="00F55E4D">
            <w:pPr>
              <w:tabs>
                <w:tab w:val="decimal" w:pos="116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699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273</w:t>
            </w:r>
          </w:p>
        </w:tc>
        <w:tc>
          <w:tcPr>
            <w:tcW w:w="236" w:type="dxa"/>
          </w:tcPr>
          <w:p w14:paraId="206174B2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69EF7" w14:textId="115A9912" w:rsidR="000404A7" w:rsidRPr="00F55E4D" w:rsidRDefault="00C76147" w:rsidP="00F55E4D">
            <w:pPr>
              <w:tabs>
                <w:tab w:val="decimal" w:pos="128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236" w:type="dxa"/>
            <w:shd w:val="clear" w:color="auto" w:fill="auto"/>
          </w:tcPr>
          <w:p w14:paraId="3FCD3C74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4F5FF" w14:textId="77120761" w:rsidR="000404A7" w:rsidRPr="00F55E4D" w:rsidRDefault="00C76147" w:rsidP="00F55E4D">
            <w:pPr>
              <w:tabs>
                <w:tab w:val="decimal" w:pos="110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826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755</w:t>
            </w:r>
          </w:p>
        </w:tc>
        <w:tc>
          <w:tcPr>
            <w:tcW w:w="236" w:type="dxa"/>
            <w:shd w:val="clear" w:color="auto" w:fill="auto"/>
          </w:tcPr>
          <w:p w14:paraId="50AE18E5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DDA30" w14:textId="6174E7CE" w:rsidR="000404A7" w:rsidRPr="00F55E4D" w:rsidRDefault="00C76147" w:rsidP="00F55E4D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527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459</w:t>
            </w:r>
          </w:p>
        </w:tc>
        <w:tc>
          <w:tcPr>
            <w:tcW w:w="264" w:type="dxa"/>
          </w:tcPr>
          <w:p w14:paraId="42A84AD7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4BE70E" w14:textId="77777777" w:rsidR="000404A7" w:rsidRPr="00F55E4D" w:rsidRDefault="000404A7" w:rsidP="000404A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BF2D4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CF9AB0" w14:textId="77777777" w:rsidR="000404A7" w:rsidRPr="00F55E4D" w:rsidRDefault="000404A7" w:rsidP="00F55E4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6E2C86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AF01AB" w14:textId="77777777" w:rsidR="000404A7" w:rsidRPr="00F55E4D" w:rsidRDefault="000404A7" w:rsidP="000404A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FFA07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487B097" w14:textId="77777777" w:rsidR="000404A7" w:rsidRPr="00F55E4D" w:rsidRDefault="000404A7" w:rsidP="009469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404A7" w:rsidRPr="00F55E4D" w14:paraId="67F0EA6D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3B45539A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6DA4FC81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6D77DE97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A33F44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53BEE9A5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1645E4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7842BB3" w14:textId="77777777" w:rsidR="000404A7" w:rsidRPr="00F55E4D" w:rsidRDefault="000404A7" w:rsidP="00F55E4D">
            <w:pPr>
              <w:tabs>
                <w:tab w:val="decimal" w:pos="110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48D2CC5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76FB6AFD" w14:textId="77777777" w:rsidR="000404A7" w:rsidRPr="00F55E4D" w:rsidRDefault="000404A7" w:rsidP="00F55E4D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26445B8E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7922F1" w14:textId="77777777" w:rsidR="000404A7" w:rsidRPr="00F55E4D" w:rsidRDefault="000404A7" w:rsidP="00F55E4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3E2E8C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8C9724" w14:textId="77777777" w:rsidR="000404A7" w:rsidRPr="00F55E4D" w:rsidRDefault="000404A7" w:rsidP="00F55E4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8EF14D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CC2423" w14:textId="77777777" w:rsidR="000404A7" w:rsidRPr="00F55E4D" w:rsidRDefault="000404A7" w:rsidP="009469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9334A6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7B57875D" w14:textId="77777777" w:rsidR="000404A7" w:rsidRPr="00F55E4D" w:rsidRDefault="000404A7" w:rsidP="009469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B56CC" w:rsidRPr="00F55E4D" w14:paraId="640D3787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7197D89C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695DD19B" w14:textId="77777777" w:rsidR="00AB56CC" w:rsidRPr="00F55E4D" w:rsidRDefault="00AB56CC" w:rsidP="00014D6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F3F07BE" w14:textId="77777777" w:rsidR="00AB56CC" w:rsidRPr="00F55E4D" w:rsidRDefault="00AB56CC" w:rsidP="00014D6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18D519" w14:textId="77777777" w:rsidR="00AB56CC" w:rsidRPr="00F55E4D" w:rsidRDefault="00AB56CC" w:rsidP="00014D6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3B3E817" w14:textId="77777777" w:rsidR="00AB56CC" w:rsidRPr="00F55E4D" w:rsidRDefault="00AB56CC" w:rsidP="00014D67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DB832F" w14:textId="77777777" w:rsidR="00AB56CC" w:rsidRPr="00F55E4D" w:rsidRDefault="00AB56CC" w:rsidP="00014D6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B449132" w14:textId="77777777" w:rsidR="00AB56CC" w:rsidRPr="00F55E4D" w:rsidRDefault="00AB56CC" w:rsidP="00F55E4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82ED06" w14:textId="77777777" w:rsidR="00AB56CC" w:rsidRPr="00F55E4D" w:rsidRDefault="00AB56CC" w:rsidP="00014D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9CBF26B" w14:textId="77777777" w:rsidR="00AB56CC" w:rsidRPr="00F55E4D" w:rsidRDefault="00AB56CC" w:rsidP="00F55E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01FDAA6" w14:textId="77777777" w:rsidR="00AB56CC" w:rsidRPr="00F55E4D" w:rsidRDefault="00AB56CC" w:rsidP="00014D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13DBBC" w14:textId="77777777" w:rsidR="00AB56CC" w:rsidRPr="00F55E4D" w:rsidRDefault="00AB56CC" w:rsidP="00F55E4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E19571" w14:textId="77777777" w:rsidR="00AB56CC" w:rsidRPr="00F55E4D" w:rsidRDefault="00AB56CC" w:rsidP="00014D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2EB0DF" w14:textId="77777777" w:rsidR="00AB56CC" w:rsidRPr="00F55E4D" w:rsidRDefault="00AB56CC" w:rsidP="00F55E4D">
            <w:pPr>
              <w:pStyle w:val="acctfourfigures"/>
              <w:tabs>
                <w:tab w:val="clear" w:pos="765"/>
                <w:tab w:val="decimal" w:pos="830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4423EC" w14:textId="77777777" w:rsidR="00AB56CC" w:rsidRPr="00F55E4D" w:rsidRDefault="00AB56CC" w:rsidP="00014D6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22D519" w14:textId="77777777" w:rsidR="00AB56CC" w:rsidRPr="00F55E4D" w:rsidRDefault="00AB56CC" w:rsidP="00014D67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55FB0C" w14:textId="77777777" w:rsidR="00AB56CC" w:rsidRPr="00F55E4D" w:rsidRDefault="00AB56CC" w:rsidP="00014D6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58CC277" w14:textId="77777777" w:rsidR="00AB56CC" w:rsidRPr="00F55E4D" w:rsidRDefault="00AB56CC" w:rsidP="00014D6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4A7" w:rsidRPr="00F55E4D" w14:paraId="14520B79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684B34AC" w14:textId="01314B90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28309915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B6D7200" w14:textId="5BC87821" w:rsidR="000404A7" w:rsidRPr="00F55E4D" w:rsidRDefault="000404A7" w:rsidP="00134EE9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BB4CC1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C7C718A" w14:textId="2D8CF025" w:rsidR="000404A7" w:rsidRPr="00F55E4D" w:rsidRDefault="000404A7" w:rsidP="004A12E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1C846A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A10A2B5" w14:textId="0EE10F26" w:rsidR="000404A7" w:rsidRPr="00F55E4D" w:rsidRDefault="00C76147" w:rsidP="00F55E4D">
            <w:pPr>
              <w:tabs>
                <w:tab w:val="decimal" w:pos="110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236" w:type="dxa"/>
            <w:shd w:val="clear" w:color="auto" w:fill="auto"/>
          </w:tcPr>
          <w:p w14:paraId="1B3EEF8B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58786FA7" w14:textId="3230437A" w:rsidR="000404A7" w:rsidRPr="00F55E4D" w:rsidRDefault="00C76147" w:rsidP="00F55E4D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264" w:type="dxa"/>
          </w:tcPr>
          <w:p w14:paraId="1F603070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2EF933" w14:textId="7275F441" w:rsidR="000404A7" w:rsidRPr="00F55E4D" w:rsidRDefault="000404A7" w:rsidP="00F55E4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1B026D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38F4D4" w14:textId="51BEA2ED" w:rsidR="000404A7" w:rsidRPr="00F55E4D" w:rsidRDefault="00C76147" w:rsidP="00F55E4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  <w:tc>
          <w:tcPr>
            <w:tcW w:w="236" w:type="dxa"/>
          </w:tcPr>
          <w:p w14:paraId="44152BB4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B3A6530" w14:textId="3AD3F3F7" w:rsidR="000404A7" w:rsidRPr="00F55E4D" w:rsidRDefault="000404A7" w:rsidP="009469F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48E99D" w14:textId="77777777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A36D339" w14:textId="5209E86A" w:rsidR="000404A7" w:rsidRPr="00F55E4D" w:rsidRDefault="00C76147" w:rsidP="009469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</w:tr>
      <w:tr w:rsidR="000404A7" w:rsidRPr="00F55E4D" w14:paraId="12AFEDBA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47CEBDD8" w14:textId="2429123F" w:rsidR="000404A7" w:rsidRPr="00F55E4D" w:rsidRDefault="000404A7" w:rsidP="00134EE9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6155D5EB" w14:textId="0FA7B308" w:rsidR="000404A7" w:rsidRPr="00F55E4D" w:rsidRDefault="00C76147" w:rsidP="00D41DA1">
            <w:pPr>
              <w:pStyle w:val="acctfourfigures"/>
              <w:tabs>
                <w:tab w:val="clear" w:pos="765"/>
              </w:tabs>
              <w:spacing w:line="240" w:lineRule="atLeast"/>
              <w:ind w:left="-100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="005731DF"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4FC7908" w14:textId="335086BB" w:rsidR="000404A7" w:rsidRPr="00F55E4D" w:rsidRDefault="000404A7" w:rsidP="000404A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BBE785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47ADBB53" w14:textId="3D06277D" w:rsidR="000404A7" w:rsidRPr="00F55E4D" w:rsidRDefault="000404A7" w:rsidP="000404A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F8291B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414DD55D" w14:textId="1AB8AC58" w:rsidR="000404A7" w:rsidRPr="00F55E4D" w:rsidRDefault="00C76147" w:rsidP="00F55E4D">
            <w:pPr>
              <w:tabs>
                <w:tab w:val="decimal" w:pos="110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61FF21A2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3BA1D52" w14:textId="74D5CBAF" w:rsidR="000404A7" w:rsidRPr="00F55E4D" w:rsidRDefault="00C76147" w:rsidP="00F55E4D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64" w:type="dxa"/>
          </w:tcPr>
          <w:p w14:paraId="6603819E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907865" w14:textId="41E793B7" w:rsidR="000404A7" w:rsidRPr="00F55E4D" w:rsidRDefault="000404A7" w:rsidP="000404A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67870B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B48E5C" w14:textId="23F7B229" w:rsidR="000404A7" w:rsidRPr="00F55E4D" w:rsidRDefault="00C76147" w:rsidP="00F55E4D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</w:p>
        </w:tc>
        <w:tc>
          <w:tcPr>
            <w:tcW w:w="236" w:type="dxa"/>
          </w:tcPr>
          <w:p w14:paraId="03C61F57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ACFDC2" w14:textId="2ADD110B" w:rsidR="000404A7" w:rsidRPr="00F55E4D" w:rsidRDefault="000404A7" w:rsidP="000404A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8FDB50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6DD4BC1" w14:textId="2807BB41" w:rsidR="000404A7" w:rsidRPr="00F55E4D" w:rsidRDefault="00C76147" w:rsidP="009469F6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</w:p>
        </w:tc>
      </w:tr>
      <w:tr w:rsidR="000404A7" w:rsidRPr="00F55E4D" w14:paraId="3BA4BF43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23D5075D" w14:textId="6581B858" w:rsidR="000404A7" w:rsidRPr="00F55E4D" w:rsidRDefault="000404A7" w:rsidP="000404A7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3E8843B1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C99AD07" w14:textId="5978280E" w:rsidR="000404A7" w:rsidRPr="00F55E4D" w:rsidRDefault="000404A7" w:rsidP="000404A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8FA335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514E6" w14:textId="7618D45E" w:rsidR="000404A7" w:rsidRPr="00F55E4D" w:rsidRDefault="000404A7" w:rsidP="000404A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AFA415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7C05" w14:textId="708E1379" w:rsidR="000404A7" w:rsidRPr="00F55E4D" w:rsidRDefault="00C76147" w:rsidP="00F55E4D">
            <w:pPr>
              <w:tabs>
                <w:tab w:val="decimal" w:pos="110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001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007</w:t>
            </w:r>
          </w:p>
        </w:tc>
        <w:tc>
          <w:tcPr>
            <w:tcW w:w="236" w:type="dxa"/>
            <w:shd w:val="clear" w:color="auto" w:fill="auto"/>
          </w:tcPr>
          <w:p w14:paraId="37407CBF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E7651" w14:textId="00A12E15" w:rsidR="000404A7" w:rsidRPr="00F55E4D" w:rsidRDefault="00C76147" w:rsidP="00F55E4D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001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007</w:t>
            </w:r>
          </w:p>
        </w:tc>
        <w:tc>
          <w:tcPr>
            <w:tcW w:w="264" w:type="dxa"/>
          </w:tcPr>
          <w:p w14:paraId="200DCD7B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90A92C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6CD61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3F1FE9E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C1E152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9EDCC2B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E9578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478DC35" w14:textId="77777777" w:rsidR="000404A7" w:rsidRPr="00F55E4D" w:rsidRDefault="000404A7" w:rsidP="000404A7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C59CE9F" w14:textId="77777777" w:rsidR="00F55E4D" w:rsidRDefault="00F55E4D"/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2"/>
        <w:gridCol w:w="806"/>
        <w:gridCol w:w="1443"/>
        <w:gridCol w:w="236"/>
        <w:gridCol w:w="1571"/>
        <w:gridCol w:w="236"/>
        <w:gridCol w:w="1384"/>
        <w:gridCol w:w="236"/>
        <w:gridCol w:w="1210"/>
        <w:gridCol w:w="236"/>
        <w:gridCol w:w="1200"/>
        <w:gridCol w:w="236"/>
        <w:gridCol w:w="1024"/>
        <w:gridCol w:w="236"/>
        <w:gridCol w:w="1114"/>
        <w:gridCol w:w="236"/>
        <w:gridCol w:w="1024"/>
      </w:tblGrid>
      <w:tr w:rsidR="006E2DA4" w:rsidRPr="00F55E4D" w14:paraId="23CE1B2F" w14:textId="77777777" w:rsidTr="00F55E4D">
        <w:trPr>
          <w:trHeight w:val="261"/>
          <w:tblHeader/>
        </w:trPr>
        <w:tc>
          <w:tcPr>
            <w:tcW w:w="2692" w:type="dxa"/>
            <w:shd w:val="clear" w:color="auto" w:fill="auto"/>
            <w:vAlign w:val="bottom"/>
          </w:tcPr>
          <w:p w14:paraId="18E6E6B3" w14:textId="77777777" w:rsidR="006E2DA4" w:rsidRPr="00F55E4D" w:rsidRDefault="006E2DA4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6D2D0F1B" w14:textId="77777777" w:rsidR="006E2DA4" w:rsidRPr="00F55E4D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74A973D8" w14:textId="77777777" w:rsidR="006E2DA4" w:rsidRPr="00F55E4D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923DC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84CF4" w:rsidRPr="00F55E4D" w14:paraId="44F9A353" w14:textId="77777777" w:rsidTr="00F55E4D">
        <w:trPr>
          <w:trHeight w:val="261"/>
          <w:tblHeader/>
        </w:trPr>
        <w:tc>
          <w:tcPr>
            <w:tcW w:w="2692" w:type="dxa"/>
            <w:shd w:val="clear" w:color="auto" w:fill="auto"/>
            <w:vAlign w:val="bottom"/>
          </w:tcPr>
          <w:p w14:paraId="34F59B56" w14:textId="77777777" w:rsidR="00284CF4" w:rsidRPr="00F55E4D" w:rsidRDefault="00284CF4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4D551419" w14:textId="77777777" w:rsidR="00284CF4" w:rsidRPr="00F55E4D" w:rsidRDefault="00284CF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6316" w:type="dxa"/>
            <w:gridSpan w:val="7"/>
            <w:vAlign w:val="bottom"/>
          </w:tcPr>
          <w:p w14:paraId="1A93A7C1" w14:textId="60729D6D" w:rsidR="00284CF4" w:rsidRPr="00F55E4D" w:rsidRDefault="00284CF4" w:rsidP="004D5EEC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D974B0A" w14:textId="77777777" w:rsidR="00284CF4" w:rsidRPr="00F55E4D" w:rsidRDefault="00284CF4" w:rsidP="004D5EEC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70" w:type="dxa"/>
            <w:gridSpan w:val="7"/>
            <w:vAlign w:val="bottom"/>
          </w:tcPr>
          <w:p w14:paraId="1C7B65B5" w14:textId="77777777" w:rsidR="00284CF4" w:rsidRPr="00F55E4D" w:rsidRDefault="00284CF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22E88" w:rsidRPr="00F55E4D" w14:paraId="623FB087" w14:textId="77777777" w:rsidTr="00F55E4D">
        <w:trPr>
          <w:trHeight w:val="261"/>
          <w:tblHeader/>
        </w:trPr>
        <w:tc>
          <w:tcPr>
            <w:tcW w:w="2692" w:type="dxa"/>
            <w:shd w:val="clear" w:color="auto" w:fill="auto"/>
            <w:vAlign w:val="bottom"/>
          </w:tcPr>
          <w:p w14:paraId="37FB8770" w14:textId="48AD81C0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78796D3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37B1ECE7" w14:textId="699B60C7" w:rsidR="00522E88" w:rsidRPr="00F55E4D" w:rsidRDefault="00154B04" w:rsidP="00F679B3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FDA220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2E5729CD" w14:textId="285573DD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EB621B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1F8E55" w14:textId="3CB27053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43BA0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219066C8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BC3D1A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24F136A" w14:textId="46D1D9B5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614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A8AD3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780ACDEE" w14:textId="5BA10576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614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18B1C52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0CA4F2D" w14:textId="4B86798A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614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4C4C65F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9EF73F1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2E88" w:rsidRPr="00F55E4D" w14:paraId="103D5714" w14:textId="77777777" w:rsidTr="00F55E4D">
        <w:trPr>
          <w:trHeight w:val="261"/>
          <w:tblHeader/>
        </w:trPr>
        <w:tc>
          <w:tcPr>
            <w:tcW w:w="2692" w:type="dxa"/>
            <w:shd w:val="clear" w:color="auto" w:fill="auto"/>
            <w:vAlign w:val="bottom"/>
          </w:tcPr>
          <w:p w14:paraId="40640BED" w14:textId="77777777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592A579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48701E0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4B04" w:rsidRPr="00F55E4D" w14:paraId="0245AC28" w14:textId="77777777" w:rsidTr="00F55E4D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09F27FD5" w14:textId="3A63A4F7" w:rsidR="00154B04" w:rsidRPr="00F55E4D" w:rsidRDefault="00154B04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76147"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C76147"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806" w:type="dxa"/>
            <w:vAlign w:val="bottom"/>
          </w:tcPr>
          <w:p w14:paraId="371EC66D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32AF1858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522E88" w:rsidRPr="00F55E4D" w14:paraId="36053BB5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1C424DE5" w14:textId="77777777" w:rsidR="00522E88" w:rsidRPr="00F55E4D" w:rsidRDefault="00522E88" w:rsidP="00143E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36B3037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0C97B0D7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7D0B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3BEE78D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C5FBB7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56801D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7D89D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F1DC48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08B367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CD739C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06C72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DD337E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D600F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2AFFE1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A7522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C085082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013A96DE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01D0563D" w14:textId="77777777" w:rsidR="00522E88" w:rsidRPr="00F55E4D" w:rsidRDefault="00522E88" w:rsidP="00143EA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30892094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7B38D03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55BE5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401335A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FF5E14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EC9077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317200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30EF1BD4" w14:textId="77777777" w:rsidR="00522E88" w:rsidRPr="00F55E4D" w:rsidRDefault="00522E88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0B65D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04EAA12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DF3A85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D4F32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82170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B985C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4D621A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2B97E99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296C1184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3FBA699D" w14:textId="77777777" w:rsidR="00522E88" w:rsidRPr="00F55E4D" w:rsidRDefault="00522E88" w:rsidP="00143EAD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6D7270E5" w14:textId="313B1758" w:rsidR="00522E88" w:rsidRPr="00F55E4D" w:rsidRDefault="00522E88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A61E3B9" w14:textId="7334D98A" w:rsidR="00522E88" w:rsidRPr="00F55E4D" w:rsidRDefault="006338A0" w:rsidP="001F0FC5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86A04A6" w14:textId="77777777" w:rsidR="00522E88" w:rsidRPr="00F55E4D" w:rsidRDefault="00522E88" w:rsidP="001F0FC5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6414958" w14:textId="26C286B2" w:rsidR="00522E88" w:rsidRPr="00F55E4D" w:rsidRDefault="00C76147" w:rsidP="00F55E4D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61A78451" w14:textId="77777777" w:rsidR="00522E88" w:rsidRPr="00F55E4D" w:rsidRDefault="00522E88" w:rsidP="001F0FC5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28BFEF9" w14:textId="09A644AE" w:rsidR="00522E88" w:rsidRPr="00F55E4D" w:rsidRDefault="006338A0" w:rsidP="001F0FC5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C197B4" w14:textId="77777777" w:rsidR="00522E88" w:rsidRPr="00F55E4D" w:rsidRDefault="00522E88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40E5E155" w14:textId="5AD29880" w:rsidR="00522E88" w:rsidRPr="00F55E4D" w:rsidRDefault="00C76147" w:rsidP="00F55E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36" w:type="dxa"/>
          </w:tcPr>
          <w:p w14:paraId="4E0246FB" w14:textId="77777777" w:rsidR="00522E88" w:rsidRPr="00F55E4D" w:rsidRDefault="00522E88" w:rsidP="001F0FC5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</w:tcPr>
          <w:p w14:paraId="4869E180" w14:textId="6BE23438" w:rsidR="00522E88" w:rsidRPr="00F55E4D" w:rsidRDefault="00C76147" w:rsidP="00F55E4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36" w:type="dxa"/>
          </w:tcPr>
          <w:p w14:paraId="20FCCEEF" w14:textId="77777777" w:rsidR="00522E88" w:rsidRPr="00F55E4D" w:rsidRDefault="00522E88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9B5BBA" w14:textId="5FA8F628" w:rsidR="00522E88" w:rsidRPr="00F55E4D" w:rsidRDefault="006338A0" w:rsidP="001F0FC5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1AAB2F" w14:textId="77777777" w:rsidR="00522E88" w:rsidRPr="00F55E4D" w:rsidRDefault="00522E88" w:rsidP="001F0FC5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6262841" w14:textId="6FF858D6" w:rsidR="00522E88" w:rsidRPr="00F55E4D" w:rsidRDefault="006338A0" w:rsidP="001F0FC5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E31AF6" w14:textId="77777777" w:rsidR="00522E88" w:rsidRPr="00F55E4D" w:rsidRDefault="00522E88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38DFE92" w14:textId="1D23129D" w:rsidR="00522E88" w:rsidRPr="00F55E4D" w:rsidRDefault="00C76147" w:rsidP="001F0FC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</w:tr>
      <w:tr w:rsidR="00522E88" w:rsidRPr="00F55E4D" w14:paraId="547D847E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31E8ACC7" w14:textId="77777777" w:rsidR="00522E88" w:rsidRPr="00F55E4D" w:rsidRDefault="00522E88" w:rsidP="00143EAD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46390E22" w14:textId="42FB6119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5DFFEE7" w14:textId="19EAAC37" w:rsidR="00522E88" w:rsidRPr="00F55E4D" w:rsidRDefault="00C76147" w:rsidP="00F55E4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338A0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>004</w:t>
            </w:r>
            <w:r w:rsidR="006338A0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>928</w:t>
            </w:r>
          </w:p>
        </w:tc>
        <w:tc>
          <w:tcPr>
            <w:tcW w:w="236" w:type="dxa"/>
          </w:tcPr>
          <w:p w14:paraId="4D42A182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03ADDE8" w14:textId="21CA6870" w:rsidR="00522E88" w:rsidRPr="00F55E4D" w:rsidRDefault="006338A0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5FD36A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03E63F3" w14:textId="00014209" w:rsidR="00522E88" w:rsidRPr="00F55E4D" w:rsidRDefault="00C76147" w:rsidP="00F55E4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759</w:t>
            </w:r>
          </w:p>
        </w:tc>
        <w:tc>
          <w:tcPr>
            <w:tcW w:w="236" w:type="dxa"/>
            <w:shd w:val="clear" w:color="auto" w:fill="auto"/>
          </w:tcPr>
          <w:p w14:paraId="148D1DF9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04C391E2" w14:textId="4604875D" w:rsidR="00522E88" w:rsidRPr="00F55E4D" w:rsidRDefault="00C76147" w:rsidP="00F55E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  <w:tc>
          <w:tcPr>
            <w:tcW w:w="236" w:type="dxa"/>
          </w:tcPr>
          <w:p w14:paraId="5DC035F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1E2F450" w14:textId="32B9D3F0" w:rsidR="00522E88" w:rsidRPr="00F55E4D" w:rsidRDefault="00C76147" w:rsidP="00196E7B">
            <w:pPr>
              <w:pStyle w:val="acctfourfigures"/>
              <w:tabs>
                <w:tab w:val="clear" w:pos="765"/>
              </w:tabs>
              <w:spacing w:line="240" w:lineRule="atLeast"/>
              <w:ind w:left="-70" w:right="-108" w:firstLine="2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338A0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004</w:t>
            </w:r>
            <w:r w:rsidR="006338A0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  <w:tc>
          <w:tcPr>
            <w:tcW w:w="236" w:type="dxa"/>
          </w:tcPr>
          <w:p w14:paraId="6AC361A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860D2C" w14:textId="2D214ED8" w:rsidR="00522E88" w:rsidRPr="00F55E4D" w:rsidRDefault="00C76147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984</w:t>
            </w:r>
          </w:p>
        </w:tc>
        <w:tc>
          <w:tcPr>
            <w:tcW w:w="236" w:type="dxa"/>
          </w:tcPr>
          <w:p w14:paraId="05B43218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CF285C7" w14:textId="2574F0B2" w:rsidR="00522E88" w:rsidRPr="00F55E4D" w:rsidRDefault="006338A0" w:rsidP="00E27FA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0312F0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3FA4D8B" w14:textId="67CBE74B" w:rsidR="00522E88" w:rsidRPr="00F55E4D" w:rsidRDefault="00C76147" w:rsidP="00196E7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</w:p>
        </w:tc>
      </w:tr>
      <w:tr w:rsidR="000404A7" w:rsidRPr="00F55E4D" w14:paraId="0A253CCA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5F3501EB" w14:textId="68CA8DD8" w:rsidR="000404A7" w:rsidRPr="00F55E4D" w:rsidRDefault="000404A7" w:rsidP="00143EAD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0F976F0A" w14:textId="77777777" w:rsidR="000404A7" w:rsidRPr="00F55E4D" w:rsidRDefault="000404A7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3F8B7DDE" w14:textId="0FDD12D7" w:rsidR="000404A7" w:rsidRPr="00F55E4D" w:rsidRDefault="006338A0" w:rsidP="00F55E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688011" w14:textId="77777777" w:rsidR="000404A7" w:rsidRPr="00F55E4D" w:rsidRDefault="000404A7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50604E2" w14:textId="6D1544E9" w:rsidR="000404A7" w:rsidRPr="00F55E4D" w:rsidRDefault="006338A0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F643D9" w14:textId="77777777" w:rsidR="000404A7" w:rsidRPr="00F55E4D" w:rsidRDefault="000404A7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C95851E" w14:textId="7E74ED99" w:rsidR="000404A7" w:rsidRPr="00F55E4D" w:rsidRDefault="00C76147" w:rsidP="00F55E4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</w:p>
        </w:tc>
        <w:tc>
          <w:tcPr>
            <w:tcW w:w="236" w:type="dxa"/>
            <w:shd w:val="clear" w:color="auto" w:fill="auto"/>
          </w:tcPr>
          <w:p w14:paraId="4F20ACF6" w14:textId="77777777" w:rsidR="000404A7" w:rsidRPr="00F55E4D" w:rsidRDefault="000404A7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33983AC6" w14:textId="1BE3CCA7" w:rsidR="000404A7" w:rsidRPr="00F55E4D" w:rsidRDefault="00C76147" w:rsidP="00F55E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70007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</w:p>
        </w:tc>
        <w:tc>
          <w:tcPr>
            <w:tcW w:w="236" w:type="dxa"/>
          </w:tcPr>
          <w:p w14:paraId="72139CDC" w14:textId="77777777" w:rsidR="000404A7" w:rsidRPr="00F55E4D" w:rsidRDefault="000404A7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575A971" w14:textId="75EEA7D1" w:rsidR="000404A7" w:rsidRPr="00F55E4D" w:rsidRDefault="006338A0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F24844" w14:textId="77777777" w:rsidR="000404A7" w:rsidRPr="00F55E4D" w:rsidRDefault="000404A7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CB280E" w14:textId="5B9A726E" w:rsidR="000404A7" w:rsidRPr="00F55E4D" w:rsidRDefault="00C76147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70007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</w:t>
            </w:r>
          </w:p>
        </w:tc>
        <w:tc>
          <w:tcPr>
            <w:tcW w:w="236" w:type="dxa"/>
          </w:tcPr>
          <w:p w14:paraId="16CC6247" w14:textId="77777777" w:rsidR="000404A7" w:rsidRPr="00F55E4D" w:rsidRDefault="000404A7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9E2F252" w14:textId="6E1E33A8" w:rsidR="000404A7" w:rsidRPr="00F55E4D" w:rsidRDefault="006338A0" w:rsidP="00E27FA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76F3ED" w14:textId="77777777" w:rsidR="000404A7" w:rsidRPr="00F55E4D" w:rsidRDefault="000404A7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878B785" w14:textId="525D106F" w:rsidR="000404A7" w:rsidRPr="00F55E4D" w:rsidRDefault="00C76147" w:rsidP="00196E7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802</w:t>
            </w:r>
          </w:p>
        </w:tc>
      </w:tr>
      <w:tr w:rsidR="00522E88" w:rsidRPr="00F55E4D" w14:paraId="0E4BC9E0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6E50BC0C" w14:textId="77777777" w:rsidR="00522E88" w:rsidRPr="00F55E4D" w:rsidRDefault="00522E88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2A4B163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DA101FF" w14:textId="25E1AF9F" w:rsidR="00522E88" w:rsidRPr="00F55E4D" w:rsidRDefault="00C76147" w:rsidP="00F55E4D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338A0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004</w:t>
            </w:r>
            <w:r w:rsidR="006338A0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236" w:type="dxa"/>
          </w:tcPr>
          <w:p w14:paraId="44D6535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78020" w14:textId="05409B24" w:rsidR="00522E88" w:rsidRPr="00F55E4D" w:rsidRDefault="00C76147" w:rsidP="00F55E4D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6B0B37D2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95838" w14:textId="52401705" w:rsidR="00522E88" w:rsidRPr="00F55E4D" w:rsidRDefault="00C76147" w:rsidP="00F55E4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6338A0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807</w:t>
            </w:r>
            <w:r w:rsidR="006338A0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698</w:t>
            </w:r>
          </w:p>
        </w:tc>
        <w:tc>
          <w:tcPr>
            <w:tcW w:w="236" w:type="dxa"/>
            <w:shd w:val="clear" w:color="auto" w:fill="auto"/>
          </w:tcPr>
          <w:p w14:paraId="6C6A2998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A9079" w14:textId="2E2B866B" w:rsidR="00522E88" w:rsidRPr="00F55E4D" w:rsidRDefault="00C76147" w:rsidP="00F55E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C36C8A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812</w:t>
            </w:r>
            <w:r w:rsidR="00C36C8A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852</w:t>
            </w:r>
          </w:p>
        </w:tc>
        <w:tc>
          <w:tcPr>
            <w:tcW w:w="236" w:type="dxa"/>
          </w:tcPr>
          <w:p w14:paraId="59154D4B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1432032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36F1D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1E95AA5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47179F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622AFE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18495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DC233D9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66594556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0C8C5924" w14:textId="77777777" w:rsidR="00522E88" w:rsidRPr="00F55E4D" w:rsidRDefault="00522E88" w:rsidP="00143E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7F44677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7E42DCBB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1AE64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3101CEE5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6B0680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DE53822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A7762C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14:paraId="7C6D5FB4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FD87E9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B53B183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CDCD74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4F8CF8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DFD7EB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6B1356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D1903A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A96CD92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28AE" w:rsidRPr="00F55E4D" w14:paraId="50EE756A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09C5D248" w14:textId="1DABCD59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0520C610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555B063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00B355E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90B1D81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77CD34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10840F3" w14:textId="77777777" w:rsidR="00EF28AE" w:rsidRPr="00F55E4D" w:rsidRDefault="00EF28AE" w:rsidP="00F55E4D">
            <w:pPr>
              <w:tabs>
                <w:tab w:val="decimal" w:pos="110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B063D4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7DF25C4E" w14:textId="77777777" w:rsidR="00EF28AE" w:rsidRPr="00F55E4D" w:rsidRDefault="00EF28AE" w:rsidP="00F55E4D">
            <w:pPr>
              <w:tabs>
                <w:tab w:val="decimal" w:pos="92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CC278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141638F2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9364E5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927BE2" w14:textId="0A78B3B5" w:rsidR="00EF28AE" w:rsidRPr="00F55E4D" w:rsidRDefault="00EF28AE" w:rsidP="00F55E4D">
            <w:pPr>
              <w:tabs>
                <w:tab w:val="decimal" w:pos="81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A76D02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00DD2BF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ACE3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FA6E6BB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36C8A" w:rsidRPr="00F55E4D" w14:paraId="45A9953F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7EECA4DF" w14:textId="6ECFC517" w:rsidR="00C36C8A" w:rsidRPr="00F55E4D" w:rsidRDefault="00C36C8A" w:rsidP="00C36C8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577DF04D" w14:textId="77777777" w:rsidR="00C36C8A" w:rsidRPr="00F55E4D" w:rsidRDefault="00C36C8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578AC64" w14:textId="6F3CB15E" w:rsidR="00C36C8A" w:rsidRPr="00F55E4D" w:rsidRDefault="00C36C8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7A39D1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908D753" w14:textId="129C21A6" w:rsidR="00C36C8A" w:rsidRPr="00F55E4D" w:rsidRDefault="00C36C8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39612C" w14:textId="77777777" w:rsidR="00C36C8A" w:rsidRPr="00F55E4D" w:rsidRDefault="00C36C8A" w:rsidP="00C36C8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B519C8B" w14:textId="023C2128" w:rsidR="00C36C8A" w:rsidRPr="00F55E4D" w:rsidRDefault="00C76147" w:rsidP="00F55E4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236" w:type="dxa"/>
            <w:shd w:val="clear" w:color="auto" w:fill="auto"/>
          </w:tcPr>
          <w:p w14:paraId="54EF45E1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7A58AA37" w14:textId="7A21C50E" w:rsidR="00C36C8A" w:rsidRPr="00F55E4D" w:rsidRDefault="00C76147" w:rsidP="00F55E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</w:p>
        </w:tc>
        <w:tc>
          <w:tcPr>
            <w:tcW w:w="236" w:type="dxa"/>
          </w:tcPr>
          <w:p w14:paraId="36870C3F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5EDA7EC" w14:textId="0B0E12F3" w:rsidR="00C36C8A" w:rsidRPr="00F55E4D" w:rsidRDefault="00C36C8A" w:rsidP="000D47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4FFD2C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B06550" w14:textId="3E61F7C8" w:rsidR="00C36C8A" w:rsidRPr="00F55E4D" w:rsidRDefault="00C76147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878</w:t>
            </w:r>
          </w:p>
        </w:tc>
        <w:tc>
          <w:tcPr>
            <w:tcW w:w="236" w:type="dxa"/>
          </w:tcPr>
          <w:p w14:paraId="262B9038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488C3B" w14:textId="5392DC54" w:rsidR="00C36C8A" w:rsidRPr="00F55E4D" w:rsidRDefault="00C36C8A" w:rsidP="000D47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8B61C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CAF219E" w14:textId="2126717B" w:rsidR="00C36C8A" w:rsidRPr="00F55E4D" w:rsidRDefault="00C76147" w:rsidP="000D470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878</w:t>
            </w:r>
          </w:p>
        </w:tc>
      </w:tr>
      <w:tr w:rsidR="00C36C8A" w:rsidRPr="00F55E4D" w14:paraId="1960B026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671B4969" w14:textId="77777777" w:rsidR="00C36C8A" w:rsidRPr="00F55E4D" w:rsidRDefault="00C36C8A" w:rsidP="00C36C8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1CDC1C2F" w14:textId="264118B9" w:rsidR="00C36C8A" w:rsidRPr="00F55E4D" w:rsidRDefault="00C76147" w:rsidP="00D41DA1">
            <w:pPr>
              <w:pStyle w:val="acctfourfigures"/>
              <w:tabs>
                <w:tab w:val="clear" w:pos="765"/>
              </w:tabs>
              <w:spacing w:line="240" w:lineRule="atLeast"/>
              <w:ind w:left="-100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="005731DF"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3320526" w14:textId="066D4C94" w:rsidR="00C36C8A" w:rsidRPr="00F55E4D" w:rsidRDefault="00C36C8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FC66FB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1E07A5C5" w14:textId="0AC3A89C" w:rsidR="00C36C8A" w:rsidRPr="00F55E4D" w:rsidRDefault="00C36C8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6F3057" w14:textId="77777777" w:rsidR="00C36C8A" w:rsidRPr="00F55E4D" w:rsidRDefault="00C36C8A" w:rsidP="00C36C8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29E2ECF" w14:textId="7AC3101D" w:rsidR="00C36C8A" w:rsidRPr="00F55E4D" w:rsidRDefault="00C76147" w:rsidP="00F55E4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59766D53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F4CF6D9" w14:textId="573EC645" w:rsidR="00C36C8A" w:rsidRPr="00F55E4D" w:rsidRDefault="00C76147" w:rsidP="00F55E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</w:tcPr>
          <w:p w14:paraId="36A6B9AD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52DE955" w14:textId="35F9AB0D" w:rsidR="00C36C8A" w:rsidRPr="00F55E4D" w:rsidRDefault="00C36C8A" w:rsidP="000D47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5D204B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ACC2DA" w14:textId="5B653687" w:rsidR="00C36C8A" w:rsidRPr="00F55E4D" w:rsidRDefault="00C76147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36" w:type="dxa"/>
          </w:tcPr>
          <w:p w14:paraId="56BBE45C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347BFC" w14:textId="441B577C" w:rsidR="00C36C8A" w:rsidRPr="00F55E4D" w:rsidRDefault="00C36C8A" w:rsidP="000D47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852EDD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163B697" w14:textId="291DC49F" w:rsidR="00C36C8A" w:rsidRPr="00F55E4D" w:rsidRDefault="00C76147" w:rsidP="000D470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  <w:r w:rsidR="00C36C8A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</w:tr>
      <w:tr w:rsidR="00522E88" w:rsidRPr="00F55E4D" w14:paraId="023C5917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2D526DDC" w14:textId="77777777" w:rsidR="00522E88" w:rsidRPr="00F55E4D" w:rsidRDefault="00522E88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4E4D526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75F568C" w14:textId="2A1F6CC2" w:rsidR="00522E88" w:rsidRPr="00F55E4D" w:rsidRDefault="00C36C8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F87E88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FD782" w14:textId="0F283135" w:rsidR="00522E88" w:rsidRPr="00F55E4D" w:rsidRDefault="00C36C8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2B820C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ECF" w14:textId="79F670A0" w:rsidR="00522E88" w:rsidRPr="00F55E4D" w:rsidRDefault="00C76147" w:rsidP="00F55E4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  <w:r w:rsidR="00C36C8A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233</w:t>
            </w:r>
            <w:r w:rsidR="00C36C8A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649</w:t>
            </w:r>
          </w:p>
        </w:tc>
        <w:tc>
          <w:tcPr>
            <w:tcW w:w="236" w:type="dxa"/>
            <w:shd w:val="clear" w:color="auto" w:fill="auto"/>
          </w:tcPr>
          <w:p w14:paraId="405E5CFB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1E498" w14:textId="37D50A0F" w:rsidR="00522E88" w:rsidRPr="00F55E4D" w:rsidRDefault="00C76147" w:rsidP="00F55E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</w:t>
            </w:r>
            <w:r w:rsidR="00C36C8A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233</w:t>
            </w:r>
            <w:r w:rsidR="00C36C8A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649</w:t>
            </w:r>
          </w:p>
        </w:tc>
        <w:tc>
          <w:tcPr>
            <w:tcW w:w="236" w:type="dxa"/>
          </w:tcPr>
          <w:p w14:paraId="524B8C2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374BEA5D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6ACED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8E253C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3756DF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0C8E6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F62F4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D43EF34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1FA4" w:rsidRPr="00F55E4D" w14:paraId="6F22F8FE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79D1EC60" w14:textId="77777777" w:rsidR="00FF1FA4" w:rsidRPr="00F55E4D" w:rsidRDefault="00FF1FA4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056614BE" w14:textId="77777777" w:rsidR="00FF1FA4" w:rsidRPr="00F55E4D" w:rsidRDefault="00FF1F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383665DC" w14:textId="77777777" w:rsidR="00FF1FA4" w:rsidRPr="00F55E4D" w:rsidRDefault="00FF1FA4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9EE828A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6E12A4E6" w14:textId="77777777" w:rsidR="00FF1FA4" w:rsidRPr="00F55E4D" w:rsidRDefault="00FF1FA4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4CF14E" w14:textId="77777777" w:rsidR="00FF1FA4" w:rsidRPr="00F55E4D" w:rsidRDefault="00FF1FA4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ED230F4" w14:textId="77777777" w:rsidR="00FF1FA4" w:rsidRPr="00F55E4D" w:rsidRDefault="00FF1FA4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ACBE88" w14:textId="77777777" w:rsidR="00FF1FA4" w:rsidRPr="00F55E4D" w:rsidRDefault="00FF1FA4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14:paraId="6E164297" w14:textId="77777777" w:rsidR="00FF1FA4" w:rsidRPr="00F55E4D" w:rsidRDefault="00FF1FA4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7059D3B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5D6DBC5E" w14:textId="77777777" w:rsidR="00FF1FA4" w:rsidRPr="00F55E4D" w:rsidRDefault="00FF1FA4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05D7B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6F10C7" w14:textId="77777777" w:rsidR="00FF1FA4" w:rsidRPr="00F55E4D" w:rsidRDefault="00FF1FA4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354A6" w14:textId="77777777" w:rsidR="00FF1FA4" w:rsidRPr="00F55E4D" w:rsidRDefault="00FF1FA4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2331A2E" w14:textId="77777777" w:rsidR="00FF1FA4" w:rsidRPr="00F55E4D" w:rsidRDefault="00FF1FA4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802131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7861D67" w14:textId="77777777" w:rsidR="00FF1FA4" w:rsidRPr="00F55E4D" w:rsidRDefault="00FF1FA4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1FA4" w:rsidRPr="00F55E4D" w14:paraId="23E711CC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3803098B" w14:textId="783A97BA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="00C76147"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C76147"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06" w:type="dxa"/>
          </w:tcPr>
          <w:p w14:paraId="6791FB20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665BEE7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81E0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104C15E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7B1049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22C91E5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2E5BBB5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25EED7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8B87D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155A471D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66E3C0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3C09C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4FE6A4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500922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B11E1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469A4E1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F1FA4" w:rsidRPr="00F55E4D" w14:paraId="728BB13B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779DC2C9" w14:textId="5CED7F7C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7A468FA1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00010203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6DD92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F5EF186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8646DF6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DB2665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5CDB16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064DD88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7639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338CF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B2B651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09272D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30DCD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93EDE1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19B42A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721B0E2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F1FA4" w:rsidRPr="00F55E4D" w14:paraId="70C95C36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1C5C0C6D" w14:textId="5A017BDC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12557EA1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4E78F79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7FC81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01EE245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DB18DB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554E58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6AB6474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83991DA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9D3EA0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2783F37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1DF892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D5DFD6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F91D09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DBCBB1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223504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E58D3FD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4A7" w:rsidRPr="00F55E4D" w14:paraId="6E3784E0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5B788ADA" w14:textId="13DFAC48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3A73C35C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61A650F" w14:textId="653029B7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DA3B29D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4C07F36C" w14:textId="585749BF" w:rsidR="000404A7" w:rsidRPr="00F55E4D" w:rsidRDefault="00C76147" w:rsidP="00CF027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68124D86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134FEF9" w14:textId="0E80D471" w:rsidR="000404A7" w:rsidRPr="00F55E4D" w:rsidRDefault="000404A7" w:rsidP="00B250B7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266283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209DFD14" w14:textId="65394C5D" w:rsidR="000404A7" w:rsidRPr="00F55E4D" w:rsidRDefault="00C76147" w:rsidP="00A82D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36" w:type="dxa"/>
          </w:tcPr>
          <w:p w14:paraId="6802B8A9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B7327C6" w14:textId="68C8BD0E" w:rsidR="000404A7" w:rsidRPr="00F55E4D" w:rsidRDefault="00C76147" w:rsidP="00F55E4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36" w:type="dxa"/>
          </w:tcPr>
          <w:p w14:paraId="1BC9C4DA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691A495" w14:textId="2A2A0148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63A33F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7A8DCA" w14:textId="287FDE28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9E596B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AD95250" w14:textId="24DA9752" w:rsidR="000404A7" w:rsidRPr="00F55E4D" w:rsidRDefault="00C76147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</w:tr>
      <w:tr w:rsidR="000404A7" w:rsidRPr="00F55E4D" w14:paraId="01C85287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44A305F0" w14:textId="7DAFB509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3D2795AA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2A56D8E" w14:textId="41445F50" w:rsidR="000404A7" w:rsidRPr="00F55E4D" w:rsidRDefault="00C76147" w:rsidP="00F55E4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236" w:type="dxa"/>
          </w:tcPr>
          <w:p w14:paraId="0F68AF6A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E1E2C48" w14:textId="6A03CA4B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959788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3E2F9EC" w14:textId="3F48FEE2" w:rsidR="000404A7" w:rsidRPr="00F55E4D" w:rsidRDefault="00C76147" w:rsidP="00B250B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236" w:type="dxa"/>
            <w:shd w:val="clear" w:color="auto" w:fill="auto"/>
          </w:tcPr>
          <w:p w14:paraId="459AB172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5A962CAB" w14:textId="278BC40F" w:rsidR="000404A7" w:rsidRPr="00F55E4D" w:rsidRDefault="00C76147" w:rsidP="00A82D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236" w:type="dxa"/>
          </w:tcPr>
          <w:p w14:paraId="4E3C762F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08ECFA8" w14:textId="7F9EDE6D" w:rsidR="000404A7" w:rsidRPr="00F55E4D" w:rsidRDefault="00C76147" w:rsidP="00F55E4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236" w:type="dxa"/>
          </w:tcPr>
          <w:p w14:paraId="01C106B3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52AAA03" w14:textId="02271592" w:rsidR="000404A7" w:rsidRPr="00F55E4D" w:rsidRDefault="00C76147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236" w:type="dxa"/>
          </w:tcPr>
          <w:p w14:paraId="30C92824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15BFA7" w14:textId="604C24CE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662396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2701AFD" w14:textId="6FEE2F63" w:rsidR="000404A7" w:rsidRPr="00F55E4D" w:rsidRDefault="00C76147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</w:p>
        </w:tc>
      </w:tr>
      <w:tr w:rsidR="000404A7" w:rsidRPr="00F55E4D" w14:paraId="03D29836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0D7BC6CF" w14:textId="29198E36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6086A82C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8EE89EF" w14:textId="26391493" w:rsidR="000404A7" w:rsidRPr="00F55E4D" w:rsidRDefault="000404A7" w:rsidP="00F55E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22E6984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2992E909" w14:textId="76D700AC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02D052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AFE894A" w14:textId="234A25D5" w:rsidR="000404A7" w:rsidRPr="00F55E4D" w:rsidRDefault="00C76147" w:rsidP="00B250B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236" w:type="dxa"/>
            <w:shd w:val="clear" w:color="auto" w:fill="auto"/>
          </w:tcPr>
          <w:p w14:paraId="11E5E23B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3B24BF23" w14:textId="2D9EF9E2" w:rsidR="000404A7" w:rsidRPr="00F55E4D" w:rsidRDefault="00C76147" w:rsidP="00A82D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236" w:type="dxa"/>
          </w:tcPr>
          <w:p w14:paraId="0BC5630E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E75D28C" w14:textId="0E20429B" w:rsidR="000404A7" w:rsidRPr="00F55E4D" w:rsidRDefault="000404A7" w:rsidP="00EB0F2E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1B231E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1F2312" w14:textId="572FB06F" w:rsidR="000404A7" w:rsidRPr="00F55E4D" w:rsidRDefault="00C76147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236" w:type="dxa"/>
          </w:tcPr>
          <w:p w14:paraId="4291360B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D308EE" w14:textId="73B00D76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0A707F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98A9066" w14:textId="391B09B6" w:rsidR="000404A7" w:rsidRPr="00F55E4D" w:rsidRDefault="00C76147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</w:tr>
      <w:tr w:rsidR="000404A7" w:rsidRPr="00F55E4D" w14:paraId="2F8C90FD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01AA8E31" w14:textId="77CABC0D" w:rsidR="000404A7" w:rsidRPr="00F55E4D" w:rsidRDefault="000404A7" w:rsidP="000404A7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071D8F86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417B11F" w14:textId="70AB17C2" w:rsidR="000404A7" w:rsidRPr="00F55E4D" w:rsidRDefault="00C76147" w:rsidP="00F55E4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302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891</w:t>
            </w:r>
          </w:p>
        </w:tc>
        <w:tc>
          <w:tcPr>
            <w:tcW w:w="236" w:type="dxa"/>
          </w:tcPr>
          <w:p w14:paraId="6BF2A786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1B641" w14:textId="2502E9D5" w:rsidR="000404A7" w:rsidRPr="00CF0271" w:rsidRDefault="00C76147" w:rsidP="00CF027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0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5D89B381" w14:textId="77777777" w:rsidR="000404A7" w:rsidRPr="00F55E4D" w:rsidRDefault="000404A7" w:rsidP="000404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8382E" w14:textId="1FBF8A29" w:rsidR="000404A7" w:rsidRPr="00F55E4D" w:rsidRDefault="00C76147" w:rsidP="00B250B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411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644FE7CB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C4197" w14:textId="5106818A" w:rsidR="000404A7" w:rsidRPr="00F55E4D" w:rsidRDefault="00C76147" w:rsidP="00A82D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714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251</w:t>
            </w:r>
          </w:p>
        </w:tc>
        <w:tc>
          <w:tcPr>
            <w:tcW w:w="236" w:type="dxa"/>
          </w:tcPr>
          <w:p w14:paraId="01ED3ED0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058F55D5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DC7C8F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A362EA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E1687EC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692533" w14:textId="77777777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C505C6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67B3427" w14:textId="77777777" w:rsidR="000404A7" w:rsidRPr="00F55E4D" w:rsidRDefault="000404A7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404A7" w:rsidRPr="00F55E4D" w14:paraId="381F2733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22F88E1B" w14:textId="77777777" w:rsidR="000404A7" w:rsidRPr="00F55E4D" w:rsidRDefault="000404A7" w:rsidP="000404A7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34705D87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55C0D4F7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1B6E829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40F56455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16D8E3" w14:textId="77777777" w:rsidR="000404A7" w:rsidRPr="00F55E4D" w:rsidRDefault="000404A7" w:rsidP="000404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48B454D" w14:textId="77777777" w:rsidR="000404A7" w:rsidRPr="00F55E4D" w:rsidRDefault="000404A7" w:rsidP="00B250B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EE3D5D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14:paraId="67B500EF" w14:textId="77777777" w:rsidR="000404A7" w:rsidRPr="00F55E4D" w:rsidRDefault="000404A7" w:rsidP="00A82D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5F1BD3F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5F5ED5B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69FA33D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461335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5BACFF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089D2F" w14:textId="77777777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82F928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09D2848" w14:textId="77777777" w:rsidR="000404A7" w:rsidRPr="00F55E4D" w:rsidRDefault="000404A7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B56CC" w:rsidRPr="00F55E4D" w14:paraId="2F5C5CF2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024CDF62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5A225644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72545A3A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1646A7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6A13794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DE0A7A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E449867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977618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159A5CED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B9A48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328AA01D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2D37DA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0C46C54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7CACF4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03EFB2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F5E73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EA73300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404A7" w:rsidRPr="00F55E4D" w14:paraId="3DD24CD2" w14:textId="77777777" w:rsidTr="00F55E4D">
        <w:trPr>
          <w:trHeight w:val="279"/>
        </w:trPr>
        <w:tc>
          <w:tcPr>
            <w:tcW w:w="2692" w:type="dxa"/>
            <w:shd w:val="clear" w:color="auto" w:fill="auto"/>
          </w:tcPr>
          <w:p w14:paraId="0DD1637A" w14:textId="191184A5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34E1FA11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C43213C" w14:textId="131A5CCF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65EEA71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254BD41" w14:textId="75672280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D360A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3EE5CB" w14:textId="68BC5C40" w:rsidR="000404A7" w:rsidRPr="00F55E4D" w:rsidRDefault="00C76147" w:rsidP="00B250B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</w:p>
        </w:tc>
        <w:tc>
          <w:tcPr>
            <w:tcW w:w="236" w:type="dxa"/>
            <w:shd w:val="clear" w:color="auto" w:fill="auto"/>
          </w:tcPr>
          <w:p w14:paraId="42024D26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auto"/>
          </w:tcPr>
          <w:p w14:paraId="6D5691AE" w14:textId="3A87E217" w:rsidR="000404A7" w:rsidRPr="00F55E4D" w:rsidRDefault="00C76147" w:rsidP="00A82D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</w:p>
        </w:tc>
        <w:tc>
          <w:tcPr>
            <w:tcW w:w="236" w:type="dxa"/>
          </w:tcPr>
          <w:p w14:paraId="2D1FC01D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619F4C6" w14:textId="2CCCE4F9" w:rsidR="000404A7" w:rsidRPr="00F55E4D" w:rsidRDefault="000404A7" w:rsidP="00EB0F2E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D01A69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91F6BF" w14:textId="16954C3D" w:rsidR="000404A7" w:rsidRPr="00F55E4D" w:rsidRDefault="00C76147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236" w:type="dxa"/>
          </w:tcPr>
          <w:p w14:paraId="58B3FDF6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22BAE2" w14:textId="7714B114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6834E3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7C1B890" w14:textId="69191EBE" w:rsidR="000404A7" w:rsidRPr="00F55E4D" w:rsidRDefault="00C76147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</w:tr>
      <w:tr w:rsidR="000404A7" w:rsidRPr="00F55E4D" w14:paraId="759CFE6B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0BECCE42" w14:textId="5541D77E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16B1716D" w14:textId="7CB730F2" w:rsidR="000404A7" w:rsidRPr="00D41DA1" w:rsidRDefault="00C76147" w:rsidP="00D41DA1">
            <w:pPr>
              <w:ind w:left="-100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41D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5731DF" w:rsidRPr="00D41DA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05925F6" w14:textId="22D73ED0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7120D28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3A8F999D" w14:textId="36916530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04ECF5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02035371" w14:textId="26E1842B" w:rsidR="000404A7" w:rsidRPr="00F55E4D" w:rsidRDefault="00C76147" w:rsidP="00B250B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  <w:shd w:val="clear" w:color="auto" w:fill="auto"/>
          </w:tcPr>
          <w:p w14:paraId="54A4C0C2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F83C0D9" w14:textId="4BEA9007" w:rsidR="000404A7" w:rsidRPr="00F55E4D" w:rsidRDefault="00C76147" w:rsidP="00A82D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</w:tcPr>
          <w:p w14:paraId="0C8A24AB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AAD73D0" w14:textId="43CAA534" w:rsidR="000404A7" w:rsidRPr="00F55E4D" w:rsidRDefault="000404A7" w:rsidP="00EB0F2E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40B52C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73452E" w14:textId="3670E327" w:rsidR="000404A7" w:rsidRPr="00F55E4D" w:rsidRDefault="00C76147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236" w:type="dxa"/>
          </w:tcPr>
          <w:p w14:paraId="4D31DAA4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9D92C2" w14:textId="7337B53D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13D367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7A1CF5D" w14:textId="2BB380E6" w:rsidR="000404A7" w:rsidRPr="00F55E4D" w:rsidRDefault="00C76147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</w:tr>
      <w:tr w:rsidR="000404A7" w:rsidRPr="00F55E4D" w14:paraId="7A1C29B7" w14:textId="77777777" w:rsidTr="00F55E4D">
        <w:trPr>
          <w:trHeight w:val="261"/>
        </w:trPr>
        <w:tc>
          <w:tcPr>
            <w:tcW w:w="2692" w:type="dxa"/>
            <w:shd w:val="clear" w:color="auto" w:fill="auto"/>
          </w:tcPr>
          <w:p w14:paraId="306E20AC" w14:textId="37489A77" w:rsidR="000404A7" w:rsidRPr="00F55E4D" w:rsidRDefault="000404A7" w:rsidP="000404A7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0BE82E7E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54C609A" w14:textId="5EFB6599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E22E310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DC4F6" w14:textId="6D7588D4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29FDA4" w14:textId="77777777" w:rsidR="000404A7" w:rsidRPr="00F55E4D" w:rsidRDefault="000404A7" w:rsidP="000404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4421C" w14:textId="4BF1F3E6" w:rsidR="000404A7" w:rsidRPr="00F55E4D" w:rsidRDefault="00C76147" w:rsidP="000404A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999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382</w:t>
            </w:r>
          </w:p>
        </w:tc>
        <w:tc>
          <w:tcPr>
            <w:tcW w:w="236" w:type="dxa"/>
            <w:shd w:val="clear" w:color="auto" w:fill="auto"/>
          </w:tcPr>
          <w:p w14:paraId="2B991B98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44D98" w14:textId="7A5B4B60" w:rsidR="000404A7" w:rsidRPr="00F55E4D" w:rsidRDefault="00C76147" w:rsidP="000404A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999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382</w:t>
            </w:r>
          </w:p>
        </w:tc>
        <w:tc>
          <w:tcPr>
            <w:tcW w:w="236" w:type="dxa"/>
          </w:tcPr>
          <w:p w14:paraId="24E17C9D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797655F1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CC069F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D26D634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47DEF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8FE2D0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D06C1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EF8CEA4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0326780" w14:textId="77777777" w:rsidR="006E2DA4" w:rsidRDefault="006E2DA4" w:rsidP="006E2DA4">
      <w:pPr>
        <w:spacing w:line="240" w:lineRule="auto"/>
        <w:rPr>
          <w:rFonts w:ascii="Angsana New" w:hAnsi="Angsana New"/>
          <w:sz w:val="20"/>
          <w:szCs w:val="20"/>
        </w:rPr>
      </w:pPr>
    </w:p>
    <w:p w14:paraId="08B9706C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</w:rPr>
      </w:pPr>
    </w:p>
    <w:p w14:paraId="4D1A9E53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  <w:cs/>
        </w:rPr>
        <w:sectPr w:rsidR="00B321BA" w:rsidSect="00381B9D">
          <w:pgSz w:w="16834" w:h="11909" w:orient="landscape" w:code="9"/>
          <w:pgMar w:top="1152" w:right="691" w:bottom="1152" w:left="1080" w:header="706" w:footer="706" w:gutter="0"/>
          <w:cols w:space="737"/>
          <w:docGrid w:linePitch="360"/>
        </w:sectPr>
      </w:pPr>
    </w:p>
    <w:p w14:paraId="38333330" w14:textId="77777777" w:rsidR="00972DE7" w:rsidRPr="00400EFE" w:rsidRDefault="00400EFE" w:rsidP="001B71E6">
      <w:pPr>
        <w:pStyle w:val="Bo-Blankline"/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</w:t>
      </w:r>
      <w:r w:rsidR="00E575FD" w:rsidRPr="00400EFE">
        <w:rPr>
          <w:b/>
          <w:bCs/>
          <w:sz w:val="30"/>
          <w:szCs w:val="30"/>
          <w:cs/>
        </w:rPr>
        <w:t>มูลค่ายุติธรรม</w:t>
      </w:r>
    </w:p>
    <w:p w14:paraId="1F3F85D7" w14:textId="77777777" w:rsidR="00E575FD" w:rsidRPr="00CE35AC" w:rsidRDefault="00E575FD" w:rsidP="001B71E6">
      <w:pPr>
        <w:pStyle w:val="Bo-Blankline"/>
      </w:pPr>
    </w:p>
    <w:p w14:paraId="62FE54EE" w14:textId="0486383B" w:rsidR="00CF58AB" w:rsidRPr="00C122C1" w:rsidRDefault="00CF58AB" w:rsidP="001B71E6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b w:val="0"/>
          <w:bCs w:val="0"/>
        </w:rPr>
      </w:pPr>
      <w:r w:rsidRPr="00026E6A">
        <w:rPr>
          <w:b w:val="0"/>
          <w:bCs w:val="0"/>
          <w:spacing w:val="-6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C76147" w:rsidRPr="00C76147">
        <w:rPr>
          <w:b w:val="0"/>
          <w:bCs w:val="0"/>
          <w:spacing w:val="-6"/>
        </w:rPr>
        <w:t>2</w:t>
      </w:r>
      <w:r w:rsidR="001B71E6" w:rsidRPr="00026E6A">
        <w:rPr>
          <w:b w:val="0"/>
          <w:bCs w:val="0"/>
          <w:spacing w:val="-6"/>
        </w:rPr>
        <w:t xml:space="preserve"> </w:t>
      </w:r>
    </w:p>
    <w:p w14:paraId="520D27C5" w14:textId="77777777" w:rsidR="00CF58AB" w:rsidRDefault="00CF58AB" w:rsidP="00CF58AB">
      <w:pPr>
        <w:pStyle w:val="Bo-Blankline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44476" w14:paraId="2350678B" w14:textId="77777777" w:rsidTr="00D106AE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DBB8D5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7B95224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44476" w14:paraId="38B84824" w14:textId="77777777" w:rsidTr="00D106AE">
        <w:tc>
          <w:tcPr>
            <w:tcW w:w="2970" w:type="dxa"/>
            <w:shd w:val="clear" w:color="auto" w:fill="auto"/>
          </w:tcPr>
          <w:p w14:paraId="5EA0F511" w14:textId="16CE9583" w:rsidR="00B1351D" w:rsidRPr="00A62F34" w:rsidRDefault="000404A7" w:rsidP="00C97613">
            <w:pPr>
              <w:ind w:left="250" w:right="-163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0404A7">
              <w:rPr>
                <w:rFonts w:ascii="Angsana New" w:hAnsi="Angsana New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>
              <w:rPr>
                <w:rFonts w:ascii="Angsana New" w:hAnsi="Angsana New"/>
                <w:sz w:val="30"/>
                <w:szCs w:val="30"/>
              </w:rPr>
              <w:br/>
            </w:r>
            <w:r w:rsidRPr="000404A7">
              <w:rPr>
                <w:rFonts w:ascii="Angsana New" w:hAnsi="Angsana New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2A0FBC51" w14:textId="77777777" w:rsidR="00B1351D" w:rsidRPr="00B2627C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2F34">
              <w:rPr>
                <w:rFonts w:ascii="Angsana New" w:hAnsi="Angsana New"/>
                <w:sz w:val="30"/>
                <w:szCs w:val="30"/>
                <w:lang w:val="en-US"/>
              </w:rPr>
              <w:t>Thai Bond Market Association Government Bond Yield Curve)</w:t>
            </w:r>
            <w:r w:rsidRPr="00A62F3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A7461E" w:rsidRPr="00744476" w14:paraId="5B55DCC1" w14:textId="77777777" w:rsidTr="00D106AE">
        <w:tc>
          <w:tcPr>
            <w:tcW w:w="2970" w:type="dxa"/>
            <w:shd w:val="clear" w:color="auto" w:fill="auto"/>
          </w:tcPr>
          <w:p w14:paraId="10B46951" w14:textId="77777777" w:rsidR="00A7461E" w:rsidRPr="00A62F34" w:rsidRDefault="00A7461E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EF3D22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31BB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14:paraId="743912E7" w14:textId="77777777" w:rsidR="00A7461E" w:rsidRPr="00A62F34" w:rsidRDefault="00A7461E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4C9716E3" w14:textId="112A76F7" w:rsidR="00A7461E" w:rsidRPr="00876F89" w:rsidRDefault="00A7461E" w:rsidP="00C961D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C76147" w:rsidRPr="00C7614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</w:t>
            </w:r>
            <w:r w:rsidR="00C961D8">
              <w:rPr>
                <w:rFonts w:ascii="Angsana New" w:hAnsi="Angsana New"/>
                <w:sz w:val="30"/>
                <w:szCs w:val="30"/>
                <w:lang w:val="en-US"/>
              </w:rPr>
              <w:t>ย</w:t>
            </w:r>
            <w:r w:rsidR="00C961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</w:rPr>
              <w:t>illiquidity factor</w:t>
            </w:r>
          </w:p>
        </w:tc>
      </w:tr>
      <w:tr w:rsidR="000404A7" w:rsidRPr="00744476" w14:paraId="67DAE276" w14:textId="77777777" w:rsidTr="00D106AE">
        <w:tc>
          <w:tcPr>
            <w:tcW w:w="2970" w:type="dxa"/>
            <w:shd w:val="clear" w:color="auto" w:fill="auto"/>
          </w:tcPr>
          <w:p w14:paraId="56739DA8" w14:textId="2417315A" w:rsidR="000404A7" w:rsidRPr="00EF3D22" w:rsidRDefault="000404A7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A3575F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C741245" w14:textId="77777777" w:rsidR="000404A7" w:rsidRPr="00A62F34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7BEDAB8B" w14:textId="4A31476C" w:rsidR="000404A7" w:rsidRPr="00EF3D22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575F">
              <w:rPr>
                <w:rFonts w:ascii="Angsana New" w:hAnsi="Angsana New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44476" w14:paraId="65959897" w14:textId="77777777" w:rsidTr="00D106AE">
        <w:tc>
          <w:tcPr>
            <w:tcW w:w="2970" w:type="dxa"/>
            <w:shd w:val="clear" w:color="auto" w:fill="auto"/>
          </w:tcPr>
          <w:p w14:paraId="0802AD3C" w14:textId="77777777" w:rsidR="00A7461E" w:rsidRPr="00E50529" w:rsidRDefault="00A7461E" w:rsidP="00A7461E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6C66AD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</w:tcPr>
          <w:p w14:paraId="030B5A58" w14:textId="77777777" w:rsidR="00A7461E" w:rsidRPr="00E5052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="00C22E9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370BC2A8" w14:textId="4CB5DE14" w:rsidR="00A52635" w:rsidRDefault="00A52635" w:rsidP="004E2430">
      <w:pPr>
        <w:pStyle w:val="Bo-Blankline"/>
      </w:pPr>
    </w:p>
    <w:p w14:paraId="78157643" w14:textId="77777777" w:rsidR="00A52635" w:rsidRDefault="00A52635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415F0D26" w14:textId="15E6955F" w:rsidR="00866A2C" w:rsidRPr="005731DF" w:rsidRDefault="00A52635" w:rsidP="00D574FB">
      <w:pPr>
        <w:pStyle w:val="Bo-Blankline"/>
        <w:jc w:val="thaiDistribute"/>
        <w:rPr>
          <w:i/>
          <w:iCs/>
          <w:sz w:val="30"/>
          <w:szCs w:val="30"/>
          <w:lang w:val="en-US"/>
        </w:rPr>
      </w:pPr>
      <w:r w:rsidRPr="005731DF">
        <w:rPr>
          <w:i/>
          <w:iCs/>
          <w:sz w:val="30"/>
          <w:szCs w:val="30"/>
          <w:cs/>
        </w:rPr>
        <w:lastRenderedPageBreak/>
        <w:t>รายการเคลื่อนไหวของตราสารทุนและตราสารหนี้ที่อยู่ในความต้องการของตล</w:t>
      </w:r>
      <w:r w:rsidRPr="005731DF">
        <w:rPr>
          <w:rFonts w:hint="cs"/>
          <w:i/>
          <w:iCs/>
          <w:sz w:val="30"/>
          <w:szCs w:val="30"/>
          <w:cs/>
          <w:lang w:val="en-US"/>
        </w:rPr>
        <w:t>าด</w:t>
      </w:r>
    </w:p>
    <w:p w14:paraId="49FD07D9" w14:textId="0B22DB5D" w:rsidR="00A52635" w:rsidRPr="00A52635" w:rsidRDefault="00A52635" w:rsidP="00A52635">
      <w:pPr>
        <w:pStyle w:val="Bo-Blankline"/>
      </w:pPr>
    </w:p>
    <w:tbl>
      <w:tblPr>
        <w:tblStyle w:val="TableGrid"/>
        <w:tblW w:w="907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1433"/>
        <w:gridCol w:w="6"/>
        <w:gridCol w:w="258"/>
        <w:gridCol w:w="6"/>
        <w:gridCol w:w="1490"/>
        <w:gridCol w:w="264"/>
        <w:gridCol w:w="1490"/>
        <w:gridCol w:w="264"/>
        <w:gridCol w:w="1298"/>
      </w:tblGrid>
      <w:tr w:rsidR="00A52635" w14:paraId="1E4CCA14" w14:textId="77777777" w:rsidTr="002259C4">
        <w:trPr>
          <w:tblHeader/>
        </w:trPr>
        <w:tc>
          <w:tcPr>
            <w:tcW w:w="2610" w:type="dxa"/>
          </w:tcPr>
          <w:p w14:paraId="40C27494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2" w:type="dxa"/>
            <w:gridSpan w:val="9"/>
            <w:hideMark/>
          </w:tcPr>
          <w:p w14:paraId="7EFF2C20" w14:textId="77777777" w:rsidR="00A52635" w:rsidRPr="00920947" w:rsidRDefault="00A52635" w:rsidP="00DF34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94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A52635" w14:paraId="43EADF48" w14:textId="77777777" w:rsidTr="002259C4">
        <w:trPr>
          <w:tblHeader/>
        </w:trPr>
        <w:tc>
          <w:tcPr>
            <w:tcW w:w="2610" w:type="dxa"/>
            <w:vAlign w:val="bottom"/>
            <w:hideMark/>
          </w:tcPr>
          <w:p w14:paraId="02F11DE3" w14:textId="77777777" w:rsidR="00A52635" w:rsidRPr="00920947" w:rsidRDefault="00A52635" w:rsidP="00DF341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77143EEA" w14:textId="77777777" w:rsidR="00A52635" w:rsidRPr="00920947" w:rsidRDefault="00A52635" w:rsidP="00DF341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EBE92B7" w14:textId="2266190E" w:rsidR="00A52635" w:rsidRPr="00920947" w:rsidRDefault="00C76147" w:rsidP="00DF341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52635" w:rsidRPr="009209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52635"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65" w:type="dxa"/>
            <w:gridSpan w:val="2"/>
          </w:tcPr>
          <w:p w14:paraId="500F630D" w14:textId="77777777" w:rsidR="00A52635" w:rsidRPr="00920947" w:rsidRDefault="00A52635" w:rsidP="00DF3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90" w:type="dxa"/>
            <w:vAlign w:val="bottom"/>
          </w:tcPr>
          <w:p w14:paraId="7957CB20" w14:textId="77777777" w:rsidR="00A52635" w:rsidRPr="007E0CE6" w:rsidRDefault="00A52635" w:rsidP="00DF3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265" w:type="dxa"/>
            <w:vAlign w:val="bottom"/>
          </w:tcPr>
          <w:p w14:paraId="38188FEC" w14:textId="77777777" w:rsidR="00A52635" w:rsidRPr="00920947" w:rsidRDefault="00A52635" w:rsidP="00DF3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29" w:type="dxa"/>
            <w:vAlign w:val="bottom"/>
            <w:hideMark/>
          </w:tcPr>
          <w:p w14:paraId="21562FF8" w14:textId="77777777" w:rsidR="00A52635" w:rsidRPr="00920947" w:rsidRDefault="00A52635" w:rsidP="00DF341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5" w:type="dxa"/>
            <w:vAlign w:val="bottom"/>
          </w:tcPr>
          <w:p w14:paraId="027B11C4" w14:textId="77777777" w:rsidR="00A52635" w:rsidRPr="00920947" w:rsidRDefault="00A52635" w:rsidP="00DF3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09" w:type="dxa"/>
            <w:vAlign w:val="bottom"/>
            <w:hideMark/>
          </w:tcPr>
          <w:p w14:paraId="4665496B" w14:textId="77777777" w:rsidR="00A52635" w:rsidRPr="00920947" w:rsidRDefault="00A52635" w:rsidP="00DF3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6BE7713" w14:textId="69EC11E9" w:rsidR="00A52635" w:rsidRPr="00920947" w:rsidRDefault="00C76147" w:rsidP="00DF3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A52635" w:rsidRPr="009209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3015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="00A52635"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A52635" w14:paraId="1291D92E" w14:textId="77777777" w:rsidTr="002259C4">
        <w:trPr>
          <w:tblHeader/>
        </w:trPr>
        <w:tc>
          <w:tcPr>
            <w:tcW w:w="2610" w:type="dxa"/>
          </w:tcPr>
          <w:p w14:paraId="24849CA8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462" w:type="dxa"/>
            <w:gridSpan w:val="9"/>
            <w:vAlign w:val="bottom"/>
            <w:hideMark/>
          </w:tcPr>
          <w:p w14:paraId="0E7AA829" w14:textId="77777777" w:rsidR="00A52635" w:rsidRPr="00920947" w:rsidRDefault="00A52635" w:rsidP="00DF341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52635" w14:paraId="1E7EFD24" w14:textId="77777777" w:rsidTr="002259C4">
        <w:tc>
          <w:tcPr>
            <w:tcW w:w="2610" w:type="dxa"/>
            <w:hideMark/>
          </w:tcPr>
          <w:p w14:paraId="00457A9A" w14:textId="5EBE88BD" w:rsidR="00A52635" w:rsidRPr="00920947" w:rsidRDefault="00C76147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39" w:type="dxa"/>
            <w:gridSpan w:val="2"/>
          </w:tcPr>
          <w:p w14:paraId="047D24F7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4FFFC1FE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14:paraId="21C20035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A8EB72A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</w:tcPr>
          <w:p w14:paraId="40158BCB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5A0B3CE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11E9D22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2635" w14:paraId="3471D7F7" w14:textId="77777777" w:rsidTr="002259C4">
        <w:tc>
          <w:tcPr>
            <w:tcW w:w="2610" w:type="dxa"/>
            <w:hideMark/>
          </w:tcPr>
          <w:p w14:paraId="08C2151D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439" w:type="dxa"/>
            <w:gridSpan w:val="2"/>
          </w:tcPr>
          <w:p w14:paraId="18B0B482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5" w:type="dxa"/>
            <w:gridSpan w:val="2"/>
          </w:tcPr>
          <w:p w14:paraId="4E0990D4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14:paraId="6005F84B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01348EF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</w:tcPr>
          <w:p w14:paraId="5EE1E40C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1AF6776E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</w:tcPr>
          <w:p w14:paraId="7C506CFB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2635" w14:paraId="1C1F8C2F" w14:textId="77777777" w:rsidTr="002259C4">
        <w:tc>
          <w:tcPr>
            <w:tcW w:w="2610" w:type="dxa"/>
          </w:tcPr>
          <w:p w14:paraId="0E76DF19" w14:textId="77777777" w:rsidR="00A52635" w:rsidRPr="0013099F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39" w:type="dxa"/>
            <w:gridSpan w:val="2"/>
          </w:tcPr>
          <w:p w14:paraId="015976B0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5" w:type="dxa"/>
            <w:gridSpan w:val="2"/>
          </w:tcPr>
          <w:p w14:paraId="602ADEAE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14:paraId="67ADA183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0B19FDE7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</w:tcPr>
          <w:p w14:paraId="7F2E3C30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2BC80343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331E4B4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0156" w14:paraId="4C04CAF6" w14:textId="77777777" w:rsidTr="002259C4">
        <w:tc>
          <w:tcPr>
            <w:tcW w:w="2610" w:type="dxa"/>
            <w:hideMark/>
          </w:tcPr>
          <w:p w14:paraId="0151A2CC" w14:textId="77777777" w:rsidR="00D30156" w:rsidRPr="0013099F" w:rsidRDefault="00D30156" w:rsidP="00D30156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33DF16AB" w14:textId="4818FB1F" w:rsidR="00D30156" w:rsidRPr="00C31DB2" w:rsidRDefault="00C76147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D30156" w:rsidRPr="00C31DB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699</w:t>
            </w:r>
            <w:r w:rsidR="00D30156" w:rsidRPr="00C31DB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273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10757E8F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0684EA2A" w14:textId="01D31F68" w:rsidR="00D30156" w:rsidRPr="00C31DB2" w:rsidRDefault="00C76147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79</w:t>
            </w:r>
            <w:r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CC7134" w:rsidRPr="00C31DB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0268BF">
              <w:rPr>
                <w:rFonts w:ascii="Angsana New" w:hAnsi="Angsana New" w:cs="Angsana New"/>
                <w:sz w:val="28"/>
                <w:szCs w:val="28"/>
                <w:lang w:val="en-US"/>
              </w:rPr>
              <w:t>850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417FD8D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766D378" w14:textId="755EB567" w:rsidR="00D30156" w:rsidRPr="00D42969" w:rsidRDefault="00C76147" w:rsidP="00D4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D106AE" w:rsidRPr="00D4296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0268BF">
              <w:rPr>
                <w:rFonts w:ascii="Angsana New" w:hAnsi="Angsana New" w:cs="Angsana New"/>
                <w:sz w:val="28"/>
                <w:szCs w:val="28"/>
                <w:lang w:val="en-US"/>
              </w:rPr>
              <w:t>466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ECB5821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3A00CEA8" w14:textId="3E9CAB09" w:rsidR="00D30156" w:rsidRPr="00920947" w:rsidRDefault="00C76147" w:rsidP="00D3015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29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502</w:t>
            </w:r>
            <w:r w:rsidR="00CC713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</w:p>
        </w:tc>
      </w:tr>
      <w:tr w:rsidR="00D30156" w14:paraId="776D303F" w14:textId="77777777" w:rsidTr="002259C4">
        <w:tc>
          <w:tcPr>
            <w:tcW w:w="2610" w:type="dxa"/>
            <w:hideMark/>
          </w:tcPr>
          <w:p w14:paraId="6EEB2797" w14:textId="77777777" w:rsidR="00D30156" w:rsidRPr="0013099F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5ABF18" w14:textId="428B137A" w:rsidR="00D30156" w:rsidRPr="00C31DB2" w:rsidRDefault="00C76147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D30156" w:rsidRPr="00C31DB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699</w:t>
            </w:r>
            <w:r w:rsidR="00D30156" w:rsidRPr="00C31DB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273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0A61E3A6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7084E" w14:textId="60F30AEB" w:rsidR="00D30156" w:rsidRPr="00D42969" w:rsidRDefault="00C76147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798</w:t>
            </w:r>
            <w:r w:rsidR="00CC7134" w:rsidRPr="00D4296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0268B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850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3B69098" w14:textId="77777777" w:rsidR="00D30156" w:rsidRPr="000C6CC6" w:rsidRDefault="00D30156" w:rsidP="00D301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D60584" w14:textId="47CE27DA" w:rsidR="00D30156" w:rsidRPr="00D42969" w:rsidRDefault="00C76147" w:rsidP="00D4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="00D106AE" w:rsidRPr="00D4296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0268B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466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69E5AD1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0ED0CD" w14:textId="4F5EB943" w:rsidR="00D30156" w:rsidRPr="00920947" w:rsidRDefault="00C76147" w:rsidP="00D301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FE29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502</w:t>
            </w:r>
            <w:r w:rsidR="00CC71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589</w:t>
            </w:r>
          </w:p>
        </w:tc>
      </w:tr>
      <w:tr w:rsidR="00A52635" w:rsidRPr="008C76DE" w14:paraId="4156B8E3" w14:textId="77777777" w:rsidTr="002259C4">
        <w:tc>
          <w:tcPr>
            <w:tcW w:w="2610" w:type="dxa"/>
          </w:tcPr>
          <w:p w14:paraId="32E0D0C1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55D4B" w14:textId="77777777" w:rsidR="00A52635" w:rsidRPr="00813060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9C8F6A3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double" w:sz="4" w:space="0" w:color="auto"/>
            </w:tcBorders>
            <w:shd w:val="clear" w:color="auto" w:fill="auto"/>
          </w:tcPr>
          <w:p w14:paraId="3DAAB6BD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9313D3C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71910" w14:textId="77777777" w:rsidR="00A52635" w:rsidRPr="00813060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185954BB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43C36" w14:textId="77777777" w:rsidR="00A52635" w:rsidRPr="00813060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2635" w14:paraId="6FFCE156" w14:textId="77777777" w:rsidTr="002259C4">
        <w:tc>
          <w:tcPr>
            <w:tcW w:w="4043" w:type="dxa"/>
            <w:gridSpan w:val="2"/>
            <w:hideMark/>
          </w:tcPr>
          <w:p w14:paraId="36FFAB11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09527369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6" w:type="dxa"/>
            <w:gridSpan w:val="2"/>
            <w:shd w:val="clear" w:color="auto" w:fill="auto"/>
          </w:tcPr>
          <w:p w14:paraId="3B223A84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2B2BBCB6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7F35507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5D11CF3F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0F489EB3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52635" w14:paraId="387711C0" w14:textId="77777777" w:rsidTr="002259C4">
        <w:tc>
          <w:tcPr>
            <w:tcW w:w="2610" w:type="dxa"/>
          </w:tcPr>
          <w:p w14:paraId="535D95CE" w14:textId="77777777" w:rsidR="00A52635" w:rsidRPr="0013099F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หนี้ที่วัดมูลค่าด้วย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4848D986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2DCDD3C8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4C425AED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28A70393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2A40F133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1872005B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688459D4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0156" w14:paraId="663A204C" w14:textId="77777777" w:rsidTr="002259C4">
        <w:tc>
          <w:tcPr>
            <w:tcW w:w="2610" w:type="dxa"/>
            <w:hideMark/>
          </w:tcPr>
          <w:p w14:paraId="4AF0D6A1" w14:textId="77777777" w:rsidR="00D30156" w:rsidRPr="0013099F" w:rsidRDefault="00D30156" w:rsidP="002259C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240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6BD33" w14:textId="4EA9A132" w:rsidR="00D30156" w:rsidRPr="00C31DB2" w:rsidRDefault="00C76147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30156" w:rsidRPr="00C31DB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431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447517C8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E2DB8" w14:textId="0A2C88D1" w:rsidR="00D30156" w:rsidRPr="00920947" w:rsidRDefault="00D106AE" w:rsidP="00D301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FCCD26C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14642" w14:textId="594F3C1B" w:rsidR="00D30156" w:rsidRPr="00920947" w:rsidRDefault="00D106AE" w:rsidP="00FC1D0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EE147B1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8127E" w14:textId="17A0F59A" w:rsidR="00D30156" w:rsidRPr="00920947" w:rsidRDefault="00C76147" w:rsidP="00D3015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E29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</w:t>
            </w:r>
          </w:p>
        </w:tc>
      </w:tr>
      <w:tr w:rsidR="00D30156" w14:paraId="18D2C596" w14:textId="77777777" w:rsidTr="002259C4">
        <w:tc>
          <w:tcPr>
            <w:tcW w:w="2610" w:type="dxa"/>
            <w:hideMark/>
          </w:tcPr>
          <w:p w14:paraId="5EF5EA1C" w14:textId="77777777" w:rsidR="00D30156" w:rsidRPr="00920947" w:rsidRDefault="00D30156" w:rsidP="00D30156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232098" w14:textId="7718042D" w:rsidR="00D30156" w:rsidRPr="00C31DB2" w:rsidRDefault="00C76147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D30156" w:rsidRPr="00C31DB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2DA63AB1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26591D" w14:textId="69895E30" w:rsidR="00D30156" w:rsidRPr="000C6CC6" w:rsidRDefault="00D106AE" w:rsidP="00D301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3358BF2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4697A8" w14:textId="4FC1AC1A" w:rsidR="00D30156" w:rsidRPr="00FC1D02" w:rsidRDefault="00D106AE" w:rsidP="00FC1D0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C1D0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734F295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4AFCD8" w14:textId="15547F5F" w:rsidR="00D30156" w:rsidRPr="00920947" w:rsidRDefault="00C76147" w:rsidP="00D301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E29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431</w:t>
            </w:r>
          </w:p>
        </w:tc>
      </w:tr>
      <w:tr w:rsidR="00A52635" w:rsidRPr="008C76DE" w14:paraId="71645EFB" w14:textId="77777777" w:rsidTr="002259C4">
        <w:tc>
          <w:tcPr>
            <w:tcW w:w="2610" w:type="dxa"/>
          </w:tcPr>
          <w:p w14:paraId="68F2BA2C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highlight w:val="green"/>
              </w:rPr>
            </w:pPr>
          </w:p>
        </w:tc>
        <w:tc>
          <w:tcPr>
            <w:tcW w:w="1439" w:type="dxa"/>
            <w:gridSpan w:val="2"/>
            <w:shd w:val="clear" w:color="auto" w:fill="auto"/>
          </w:tcPr>
          <w:p w14:paraId="42DD0A0B" w14:textId="77777777" w:rsidR="00A52635" w:rsidRPr="00C31DB2" w:rsidRDefault="00A52635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34D71C97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double" w:sz="4" w:space="0" w:color="auto"/>
            </w:tcBorders>
            <w:shd w:val="clear" w:color="auto" w:fill="auto"/>
          </w:tcPr>
          <w:p w14:paraId="3B70A978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shd w:val="clear" w:color="auto" w:fill="auto"/>
          </w:tcPr>
          <w:p w14:paraId="6C22278C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542695" w14:textId="77777777" w:rsidR="00A52635" w:rsidRPr="00813060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shd w:val="clear" w:color="auto" w:fill="auto"/>
          </w:tcPr>
          <w:p w14:paraId="385924BB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</w:tcPr>
          <w:p w14:paraId="4EE2E47D" w14:textId="77777777" w:rsidR="00A52635" w:rsidRPr="00813060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2635" w14:paraId="0173D017" w14:textId="77777777" w:rsidTr="002259C4">
        <w:tc>
          <w:tcPr>
            <w:tcW w:w="2610" w:type="dxa"/>
            <w:hideMark/>
          </w:tcPr>
          <w:p w14:paraId="329CBFA4" w14:textId="19E23485" w:rsidR="00A52635" w:rsidRPr="00920947" w:rsidRDefault="00C76147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4270C52E" w14:textId="77777777" w:rsidR="00A52635" w:rsidRPr="00C31DB2" w:rsidRDefault="00A52635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7B493DF0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43DA2449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22AEE75A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2AEE3194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0EF0B1FE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42E90BBB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2635" w14:paraId="64A4C996" w14:textId="77777777" w:rsidTr="002259C4">
        <w:tc>
          <w:tcPr>
            <w:tcW w:w="2610" w:type="dxa"/>
            <w:hideMark/>
          </w:tcPr>
          <w:p w14:paraId="5302BCF3" w14:textId="59677849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2B1791C4" w14:textId="77777777" w:rsidR="00A52635" w:rsidRPr="00C31DB2" w:rsidRDefault="00A52635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23FE930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28E1C03D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7798A9EA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36BB7A55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5150E053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26BABB01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AAA" w14:paraId="202D744E" w14:textId="77777777" w:rsidTr="002259C4">
        <w:tc>
          <w:tcPr>
            <w:tcW w:w="2610" w:type="dxa"/>
            <w:hideMark/>
          </w:tcPr>
          <w:p w14:paraId="20D6707C" w14:textId="4313A75C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5DA61B96" w14:textId="3E6DE9F0" w:rsidR="00360AAA" w:rsidRPr="00C31DB2" w:rsidRDefault="00360AAA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87D41D4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085330EB" w14:textId="323F38AC" w:rsidR="00360AAA" w:rsidRPr="00920947" w:rsidRDefault="00360AAA" w:rsidP="00360AAA">
            <w:pPr>
              <w:tabs>
                <w:tab w:val="clear" w:pos="907"/>
              </w:tabs>
              <w:spacing w:line="240" w:lineRule="auto"/>
              <w:ind w:right="-200" w:firstLine="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A88651C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D9BD6C9" w14:textId="30AE855E" w:rsidR="00360AAA" w:rsidRPr="00920947" w:rsidRDefault="00360AAA" w:rsidP="00360A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3E8BC159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1285557E" w14:textId="59D3E2BE" w:rsidR="00360AAA" w:rsidRPr="00920947" w:rsidRDefault="00360AAA" w:rsidP="00360A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AAA" w14:paraId="32A00341" w14:textId="77777777" w:rsidTr="002259C4">
        <w:tc>
          <w:tcPr>
            <w:tcW w:w="2610" w:type="dxa"/>
          </w:tcPr>
          <w:p w14:paraId="1CF19911" w14:textId="07B8A922" w:rsidR="00360AAA" w:rsidRPr="00116778" w:rsidRDefault="00360AAA" w:rsidP="00360AAA">
            <w:pPr>
              <w:pStyle w:val="ListParagraph"/>
              <w:numPr>
                <w:ilvl w:val="0"/>
                <w:numId w:val="19"/>
              </w:numPr>
              <w:tabs>
                <w:tab w:val="clear" w:pos="680"/>
                <w:tab w:val="left" w:pos="340"/>
              </w:tabs>
              <w:spacing w:line="240" w:lineRule="auto"/>
              <w:ind w:left="250" w:hanging="27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677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39" w:type="dxa"/>
            <w:gridSpan w:val="2"/>
            <w:shd w:val="clear" w:color="auto" w:fill="auto"/>
            <w:vAlign w:val="bottom"/>
          </w:tcPr>
          <w:p w14:paraId="7B89F40B" w14:textId="21BA6E28" w:rsidR="00360AAA" w:rsidRPr="00C31DB2" w:rsidRDefault="00C76147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360AAA" w:rsidRPr="00C31DB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521</w:t>
            </w:r>
            <w:r w:rsidR="00360AAA" w:rsidRPr="00C31DB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596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76644626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7FE41F41" w14:textId="6BF07752" w:rsidR="00360AAA" w:rsidRPr="00C31DB2" w:rsidRDefault="00D106AE" w:rsidP="004F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31DB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C76147"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C31DB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C76147"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480</w:t>
            </w:r>
            <w:r w:rsidRPr="00C31DB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C76147"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019</w:t>
            </w:r>
            <w:r w:rsidRPr="00C31DB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D8FFFC4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853E57C" w14:textId="749014BF" w:rsidR="00360AAA" w:rsidRPr="00D42969" w:rsidRDefault="00C76147" w:rsidP="004F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170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5979372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33006E9B" w14:textId="201BA15D" w:rsidR="00360AAA" w:rsidRDefault="00C76147" w:rsidP="00360A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FE29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747</w:t>
            </w:r>
          </w:p>
        </w:tc>
      </w:tr>
      <w:tr w:rsidR="00360AAA" w14:paraId="5A5973C8" w14:textId="77777777" w:rsidTr="002259C4">
        <w:tc>
          <w:tcPr>
            <w:tcW w:w="2610" w:type="dxa"/>
            <w:hideMark/>
          </w:tcPr>
          <w:p w14:paraId="0AD38A4A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6CE3F7" w14:textId="443A1D85" w:rsidR="00360AAA" w:rsidRPr="00C31DB2" w:rsidRDefault="00C76147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360AAA" w:rsidRPr="00C31DB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521</w:t>
            </w:r>
            <w:r w:rsidR="00360AAA" w:rsidRPr="00C31DB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596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1C726595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FB980" w14:textId="720299B1" w:rsidR="00360AAA" w:rsidRPr="00D42969" w:rsidRDefault="00D106AE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4296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="00C76147"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360AAA" w:rsidRPr="00D4296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C76147"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480</w:t>
            </w:r>
            <w:r w:rsidRPr="00D4296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="00C76147"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019</w:t>
            </w:r>
            <w:r w:rsidRPr="00D4296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F6C626E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08E46A" w14:textId="2225A048" w:rsidR="00360AAA" w:rsidRPr="004F6E7B" w:rsidRDefault="00C76147" w:rsidP="0057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170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C2F70CD" w14:textId="77777777" w:rsidR="00360AAA" w:rsidRPr="009C758D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074E73" w14:textId="64C8671E" w:rsidR="00360AAA" w:rsidRPr="009C758D" w:rsidRDefault="00C76147" w:rsidP="00360A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</w:t>
            </w:r>
            <w:r w:rsidR="00FE29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747</w:t>
            </w:r>
          </w:p>
        </w:tc>
      </w:tr>
      <w:tr w:rsidR="00360AAA" w:rsidRPr="008C76DE" w14:paraId="2C8DC0A5" w14:textId="77777777" w:rsidTr="002259C4">
        <w:tc>
          <w:tcPr>
            <w:tcW w:w="2610" w:type="dxa"/>
          </w:tcPr>
          <w:p w14:paraId="34BBAFFA" w14:textId="77777777" w:rsidR="00360AAA" w:rsidRPr="00ED3A69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5AC803" w14:textId="77777777" w:rsidR="00360AAA" w:rsidRPr="00C31DB2" w:rsidRDefault="00360AAA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78B7EBC9" w14:textId="77777777" w:rsidR="00360AAA" w:rsidRPr="00ED3A69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double" w:sz="4" w:space="0" w:color="auto"/>
            </w:tcBorders>
            <w:shd w:val="clear" w:color="auto" w:fill="auto"/>
          </w:tcPr>
          <w:p w14:paraId="42DD6FE9" w14:textId="77777777" w:rsidR="00360AAA" w:rsidRPr="00ED3A69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5" w:type="dxa"/>
            <w:shd w:val="clear" w:color="auto" w:fill="auto"/>
          </w:tcPr>
          <w:p w14:paraId="441B1B15" w14:textId="77777777" w:rsidR="00360AAA" w:rsidRPr="00ED3A69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EABB82" w14:textId="77777777" w:rsidR="00360AAA" w:rsidRPr="004F6E7B" w:rsidRDefault="00360AAA" w:rsidP="004F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6E2863FC" w14:textId="77777777" w:rsidR="00360AAA" w:rsidRPr="00ED3A69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909AC2" w14:textId="77777777" w:rsidR="00360AAA" w:rsidRPr="00ED3A69" w:rsidRDefault="00360AAA" w:rsidP="00360AAA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259C4" w14:paraId="69CF38FC" w14:textId="77777777" w:rsidTr="009E54C8">
        <w:tc>
          <w:tcPr>
            <w:tcW w:w="4049" w:type="dxa"/>
            <w:gridSpan w:val="3"/>
            <w:hideMark/>
          </w:tcPr>
          <w:p w14:paraId="6CDD1AC4" w14:textId="2E2D3096" w:rsidR="002259C4" w:rsidRPr="00C31DB2" w:rsidRDefault="002259C4" w:rsidP="002259C4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309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7958CAE2" w14:textId="77777777" w:rsidR="002259C4" w:rsidRPr="00920947" w:rsidRDefault="002259C4" w:rsidP="00360A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5E6C3FB4" w14:textId="77777777" w:rsidR="002259C4" w:rsidRPr="00920947" w:rsidRDefault="002259C4" w:rsidP="00360A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79D4C31D" w14:textId="77777777" w:rsidR="002259C4" w:rsidRPr="00920947" w:rsidRDefault="002259C4" w:rsidP="00360A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724E30DC" w14:textId="77777777" w:rsidR="002259C4" w:rsidRPr="004F6E7B" w:rsidRDefault="002259C4" w:rsidP="004F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3CB5558B" w14:textId="77777777" w:rsidR="002259C4" w:rsidRPr="00920947" w:rsidRDefault="002259C4" w:rsidP="00360A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139F8573" w14:textId="77777777" w:rsidR="002259C4" w:rsidRPr="00920947" w:rsidRDefault="002259C4" w:rsidP="00360A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360AAA" w14:paraId="36D444ED" w14:textId="77777777" w:rsidTr="002259C4">
        <w:tc>
          <w:tcPr>
            <w:tcW w:w="2610" w:type="dxa"/>
          </w:tcPr>
          <w:p w14:paraId="3EFEE6B9" w14:textId="4EFBE99E" w:rsidR="00360AAA" w:rsidRPr="0013099F" w:rsidRDefault="00360AAA" w:rsidP="00360AAA">
            <w:pPr>
              <w:spacing w:line="240" w:lineRule="auto"/>
              <w:ind w:right="-20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หนี้ที่วัดมูลค่าด้วย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53E615CE" w14:textId="77777777" w:rsidR="00360AAA" w:rsidRPr="00C31DB2" w:rsidRDefault="00360AAA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3CDF6E6E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629C4FB2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21AA426C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1BC2EC26" w14:textId="77777777" w:rsidR="00360AAA" w:rsidRPr="004F6E7B" w:rsidRDefault="00360AAA" w:rsidP="004F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  <w:shd w:val="clear" w:color="auto" w:fill="auto"/>
          </w:tcPr>
          <w:p w14:paraId="1FEA2926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09" w:type="dxa"/>
            <w:shd w:val="clear" w:color="auto" w:fill="auto"/>
          </w:tcPr>
          <w:p w14:paraId="75396B3F" w14:textId="77777777" w:rsidR="00360AAA" w:rsidRPr="00920947" w:rsidRDefault="00360AAA" w:rsidP="00360A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360AAA" w14:paraId="3CBCB22C" w14:textId="77777777" w:rsidTr="002259C4">
        <w:tc>
          <w:tcPr>
            <w:tcW w:w="2610" w:type="dxa"/>
            <w:hideMark/>
          </w:tcPr>
          <w:p w14:paraId="4DC9FBD4" w14:textId="5E9BB30F" w:rsidR="00360AAA" w:rsidRPr="00360AAA" w:rsidRDefault="00360AAA" w:rsidP="00360AAA">
            <w:pPr>
              <w:pStyle w:val="ListParagraph"/>
              <w:numPr>
                <w:ilvl w:val="0"/>
                <w:numId w:val="21"/>
              </w:numPr>
              <w:spacing w:line="240" w:lineRule="auto"/>
              <w:ind w:left="250" w:hanging="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60AA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</w:t>
            </w:r>
            <w:r w:rsidRPr="00360AAA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EDD83" w14:textId="2DC19F56" w:rsidR="00360AAA" w:rsidRPr="00C31DB2" w:rsidRDefault="00C76147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360AAA" w:rsidRPr="00C31DB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422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1314E134" w14:textId="77777777" w:rsidR="00360AAA" w:rsidRPr="004664E2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04FF9" w14:textId="7AAFE210" w:rsidR="00360AAA" w:rsidRPr="004664E2" w:rsidRDefault="00360AAA" w:rsidP="00156320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3D8D341" w14:textId="77777777" w:rsidR="00360AAA" w:rsidRPr="004664E2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D4F9C" w14:textId="6AD24774" w:rsidR="00360AAA" w:rsidRPr="004F6E7B" w:rsidRDefault="00D106AE" w:rsidP="004F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F6E7B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C76147"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91</w:t>
            </w:r>
            <w:r w:rsidRPr="004F6E7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553FC33" w14:textId="77777777" w:rsidR="00360AAA" w:rsidRPr="004664E2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EF2FD" w14:textId="31FF8147" w:rsidR="00360AAA" w:rsidRPr="004664E2" w:rsidRDefault="00C76147" w:rsidP="00360A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60AA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</w:p>
        </w:tc>
      </w:tr>
      <w:tr w:rsidR="00360AAA" w14:paraId="28514BA0" w14:textId="77777777" w:rsidTr="002259C4">
        <w:tc>
          <w:tcPr>
            <w:tcW w:w="2610" w:type="dxa"/>
          </w:tcPr>
          <w:p w14:paraId="2E0C08CB" w14:textId="77777777" w:rsidR="00360AAA" w:rsidRPr="004664E2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64E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BA202D" w14:textId="425F9FA7" w:rsidR="00360AAA" w:rsidRPr="00C31DB2" w:rsidRDefault="00C76147" w:rsidP="00C31D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360AAA" w:rsidRPr="00C31DB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422</w:t>
            </w:r>
          </w:p>
        </w:tc>
        <w:tc>
          <w:tcPr>
            <w:tcW w:w="265" w:type="dxa"/>
            <w:gridSpan w:val="2"/>
            <w:shd w:val="clear" w:color="auto" w:fill="auto"/>
          </w:tcPr>
          <w:p w14:paraId="65711C50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80B38" w14:textId="581729E6" w:rsidR="00360AAA" w:rsidRPr="002A5683" w:rsidRDefault="00360AAA" w:rsidP="00360AA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6C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FB33B3C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F4491D" w14:textId="0E2BBB08" w:rsidR="00360AAA" w:rsidRPr="004F6E7B" w:rsidRDefault="00D106AE" w:rsidP="004F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F6E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="00C76147"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91</w:t>
            </w:r>
            <w:r w:rsidRPr="004F6E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BA5889E" w14:textId="77777777" w:rsidR="00360AAA" w:rsidRPr="00920947" w:rsidRDefault="00360AAA" w:rsidP="00360AAA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770040" w14:textId="1F118A34" w:rsidR="00360AAA" w:rsidRDefault="00C76147" w:rsidP="00360AA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360A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331</w:t>
            </w:r>
          </w:p>
        </w:tc>
      </w:tr>
    </w:tbl>
    <w:p w14:paraId="534635DB" w14:textId="77777777" w:rsidR="00A52635" w:rsidRPr="00A52635" w:rsidRDefault="00A52635" w:rsidP="00D574FB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768838CD" w14:textId="77777777" w:rsidR="0054692C" w:rsidRDefault="0054692C">
      <w:pPr>
        <w:spacing w:line="240" w:lineRule="auto"/>
        <w:rPr>
          <w:rFonts w:ascii="Angsana New" w:hAnsi="Angsana New"/>
          <w:sz w:val="20"/>
          <w:szCs w:val="20"/>
          <w:highlight w:val="yellow"/>
        </w:rPr>
      </w:pPr>
      <w:r>
        <w:rPr>
          <w:highlight w:val="yellow"/>
        </w:rPr>
        <w:br w:type="page"/>
      </w:r>
    </w:p>
    <w:tbl>
      <w:tblPr>
        <w:tblStyle w:val="TableGrid"/>
        <w:tblW w:w="90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6"/>
        <w:gridCol w:w="1413"/>
        <w:gridCol w:w="268"/>
        <w:gridCol w:w="1362"/>
        <w:gridCol w:w="267"/>
        <w:gridCol w:w="1490"/>
        <w:gridCol w:w="267"/>
        <w:gridCol w:w="1327"/>
      </w:tblGrid>
      <w:tr w:rsidR="00A52635" w14:paraId="38CAC27B" w14:textId="77777777" w:rsidTr="00C04352">
        <w:trPr>
          <w:tblHeader/>
        </w:trPr>
        <w:tc>
          <w:tcPr>
            <w:tcW w:w="2626" w:type="dxa"/>
          </w:tcPr>
          <w:p w14:paraId="2879FD92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4" w:type="dxa"/>
            <w:gridSpan w:val="7"/>
            <w:hideMark/>
          </w:tcPr>
          <w:p w14:paraId="6B01A2AD" w14:textId="77777777" w:rsidR="00A52635" w:rsidRPr="00920947" w:rsidRDefault="00A52635" w:rsidP="00DF341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94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A52635" w14:paraId="5B102117" w14:textId="77777777" w:rsidTr="00C04352">
        <w:trPr>
          <w:tblHeader/>
        </w:trPr>
        <w:tc>
          <w:tcPr>
            <w:tcW w:w="2626" w:type="dxa"/>
            <w:vAlign w:val="bottom"/>
            <w:hideMark/>
          </w:tcPr>
          <w:p w14:paraId="5593B76F" w14:textId="77777777" w:rsidR="00A52635" w:rsidRPr="00920947" w:rsidRDefault="00A52635" w:rsidP="00DF3414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413" w:type="dxa"/>
            <w:vAlign w:val="bottom"/>
            <w:hideMark/>
          </w:tcPr>
          <w:p w14:paraId="1EF0F37E" w14:textId="77777777" w:rsidR="00A52635" w:rsidRPr="00920947" w:rsidRDefault="00A52635" w:rsidP="00DF341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CB9FE45" w14:textId="288D0D76" w:rsidR="00A52635" w:rsidRPr="00920947" w:rsidRDefault="00C76147" w:rsidP="00DF3414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52635" w:rsidRPr="009209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52635"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68" w:type="dxa"/>
          </w:tcPr>
          <w:p w14:paraId="265C5A36" w14:textId="77777777" w:rsidR="00A52635" w:rsidRPr="00920947" w:rsidRDefault="00A52635" w:rsidP="00DF3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62" w:type="dxa"/>
            <w:vAlign w:val="bottom"/>
          </w:tcPr>
          <w:p w14:paraId="3FFD857C" w14:textId="77777777" w:rsidR="00A52635" w:rsidRPr="007E0CE6" w:rsidRDefault="00A52635" w:rsidP="00DF3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267" w:type="dxa"/>
            <w:vAlign w:val="bottom"/>
          </w:tcPr>
          <w:p w14:paraId="7BF6C4E7" w14:textId="77777777" w:rsidR="00A52635" w:rsidRPr="00920947" w:rsidRDefault="00A52635" w:rsidP="00DF3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90" w:type="dxa"/>
            <w:vAlign w:val="bottom"/>
            <w:hideMark/>
          </w:tcPr>
          <w:p w14:paraId="44ECD079" w14:textId="77777777" w:rsidR="00A52635" w:rsidRPr="00920947" w:rsidRDefault="00A52635" w:rsidP="00DF3414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7" w:type="dxa"/>
            <w:vAlign w:val="bottom"/>
          </w:tcPr>
          <w:p w14:paraId="4C0683DA" w14:textId="77777777" w:rsidR="00A52635" w:rsidRPr="00920947" w:rsidRDefault="00A52635" w:rsidP="00DF3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27" w:type="dxa"/>
            <w:vAlign w:val="bottom"/>
            <w:hideMark/>
          </w:tcPr>
          <w:p w14:paraId="30FD307E" w14:textId="77777777" w:rsidR="00A52635" w:rsidRPr="00920947" w:rsidRDefault="00A52635" w:rsidP="00DF3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C3A13A2" w14:textId="4D3AE18A" w:rsidR="00A52635" w:rsidRPr="00920947" w:rsidRDefault="00C76147" w:rsidP="00DF341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A52635" w:rsidRPr="009209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359FF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A52635" w14:paraId="00FDB295" w14:textId="77777777" w:rsidTr="00C04352">
        <w:trPr>
          <w:tblHeader/>
        </w:trPr>
        <w:tc>
          <w:tcPr>
            <w:tcW w:w="2626" w:type="dxa"/>
          </w:tcPr>
          <w:p w14:paraId="14D25749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394" w:type="dxa"/>
            <w:gridSpan w:val="7"/>
            <w:vAlign w:val="bottom"/>
            <w:hideMark/>
          </w:tcPr>
          <w:p w14:paraId="646B3C85" w14:textId="77777777" w:rsidR="00A52635" w:rsidRPr="00920947" w:rsidRDefault="00A52635" w:rsidP="00DF341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52635" w14:paraId="0780C4D6" w14:textId="77777777" w:rsidTr="00C04352">
        <w:tc>
          <w:tcPr>
            <w:tcW w:w="2626" w:type="dxa"/>
            <w:hideMark/>
          </w:tcPr>
          <w:p w14:paraId="1FB89FB3" w14:textId="378AFF57" w:rsidR="00A52635" w:rsidRPr="00920947" w:rsidRDefault="00C76147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3" w:type="dxa"/>
          </w:tcPr>
          <w:p w14:paraId="08D357E5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2EDF9E35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</w:tcPr>
          <w:p w14:paraId="53C52750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D821844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14:paraId="12E9D5F4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FC19EAD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1F10CB2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2635" w:rsidRPr="00B17C14" w14:paraId="36E8F98F" w14:textId="77777777" w:rsidTr="00C04352">
        <w:tc>
          <w:tcPr>
            <w:tcW w:w="2626" w:type="dxa"/>
            <w:hideMark/>
          </w:tcPr>
          <w:p w14:paraId="720BF3BF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413" w:type="dxa"/>
          </w:tcPr>
          <w:p w14:paraId="4F92D475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8" w:type="dxa"/>
          </w:tcPr>
          <w:p w14:paraId="4EED5FE6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</w:tcPr>
          <w:p w14:paraId="0384DAC4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AC94D60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14:paraId="37AA09E2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149EAD0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5BC1DA85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2635" w14:paraId="7941D667" w14:textId="77777777" w:rsidTr="00C04352">
        <w:tc>
          <w:tcPr>
            <w:tcW w:w="2626" w:type="dxa"/>
          </w:tcPr>
          <w:p w14:paraId="22BAA33D" w14:textId="77777777" w:rsidR="00A52635" w:rsidRPr="0013099F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13" w:type="dxa"/>
          </w:tcPr>
          <w:p w14:paraId="6D152F27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8" w:type="dxa"/>
          </w:tcPr>
          <w:p w14:paraId="60BEDCC2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</w:tcPr>
          <w:p w14:paraId="1527E668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6BED4C9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</w:tcPr>
          <w:p w14:paraId="51F5F4EA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3C1A34D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6A2A933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0156" w14:paraId="38050272" w14:textId="77777777" w:rsidTr="00C04352">
        <w:tc>
          <w:tcPr>
            <w:tcW w:w="2626" w:type="dxa"/>
            <w:hideMark/>
          </w:tcPr>
          <w:p w14:paraId="6DCB1531" w14:textId="77777777" w:rsidR="00D30156" w:rsidRPr="0013099F" w:rsidRDefault="00D30156" w:rsidP="00D30156">
            <w:pPr>
              <w:pStyle w:val="ListParagraph"/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0" w:hanging="268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2F8E8AC" w14:textId="6F79EDB5" w:rsidR="00D30156" w:rsidRPr="00063B12" w:rsidRDefault="00C76147" w:rsidP="00BB0B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3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="00D30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268" w:type="dxa"/>
            <w:shd w:val="clear" w:color="auto" w:fill="auto"/>
          </w:tcPr>
          <w:p w14:paraId="4202C94E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7FF17F5D" w14:textId="1FBF06DC" w:rsidR="00D30156" w:rsidRPr="00C359FF" w:rsidRDefault="00C76147" w:rsidP="00D3015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76147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699</w:t>
            </w:r>
            <w:r w:rsidR="00C359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EAFFE4E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70BBE959" w14:textId="30343317" w:rsidR="00D30156" w:rsidRPr="004F6E7B" w:rsidRDefault="00C76147" w:rsidP="004F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BB0B5A" w:rsidRPr="004F6E7B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579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3F3F4A3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0FD1469" w14:textId="49A90552" w:rsidR="00D30156" w:rsidRPr="00920947" w:rsidRDefault="00C76147" w:rsidP="00D3015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B0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004</w:t>
            </w:r>
            <w:r w:rsidR="00BB0B5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</w:tr>
      <w:tr w:rsidR="00D30156" w14:paraId="1CBE9B3F" w14:textId="77777777" w:rsidTr="00C04352">
        <w:tc>
          <w:tcPr>
            <w:tcW w:w="2626" w:type="dxa"/>
            <w:hideMark/>
          </w:tcPr>
          <w:p w14:paraId="333BA475" w14:textId="77777777" w:rsidR="00D30156" w:rsidRPr="0013099F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20FC91" w14:textId="07FB54DF" w:rsidR="00D30156" w:rsidRPr="00CF7F8B" w:rsidRDefault="00C76147" w:rsidP="00BB0B5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D30156" w:rsidRPr="00451D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302</w:t>
            </w:r>
            <w:r w:rsidR="00D30156" w:rsidRPr="00451D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891</w:t>
            </w:r>
          </w:p>
        </w:tc>
        <w:tc>
          <w:tcPr>
            <w:tcW w:w="268" w:type="dxa"/>
            <w:shd w:val="clear" w:color="auto" w:fill="auto"/>
          </w:tcPr>
          <w:p w14:paraId="1685F4E9" w14:textId="77777777" w:rsidR="00D30156" w:rsidRPr="00CF7F8B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144E5" w14:textId="74CA471E" w:rsidR="00D30156" w:rsidRPr="00CF7F8B" w:rsidRDefault="00C76147" w:rsidP="00D301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699</w:t>
            </w:r>
            <w:r w:rsidR="00C359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8CCC26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80A82C" w14:textId="099FAEEC" w:rsidR="00D30156" w:rsidRPr="004F6E7B" w:rsidRDefault="00C76147" w:rsidP="00573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BB0B5A" w:rsidRPr="004F6E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BC055B6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A4E3A9" w14:textId="6325C5EF" w:rsidR="00D30156" w:rsidRPr="00920947" w:rsidRDefault="00C76147" w:rsidP="00D148DF">
            <w:pPr>
              <w:tabs>
                <w:tab w:val="clear" w:pos="4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BB0B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004</w:t>
            </w:r>
            <w:r w:rsidR="006535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928</w:t>
            </w:r>
          </w:p>
        </w:tc>
      </w:tr>
      <w:tr w:rsidR="00A52635" w:rsidRPr="008C76DE" w14:paraId="3B317480" w14:textId="77777777" w:rsidTr="00C04352">
        <w:tc>
          <w:tcPr>
            <w:tcW w:w="2626" w:type="dxa"/>
          </w:tcPr>
          <w:p w14:paraId="575672FD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6291B" w14:textId="77777777" w:rsidR="00A52635" w:rsidRPr="00813060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8" w:type="dxa"/>
            <w:shd w:val="clear" w:color="auto" w:fill="auto"/>
          </w:tcPr>
          <w:p w14:paraId="77E3B870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  <w:shd w:val="clear" w:color="auto" w:fill="auto"/>
          </w:tcPr>
          <w:p w14:paraId="76279366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74EB3DA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69F84" w14:textId="77777777" w:rsidR="00A52635" w:rsidRPr="00813060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03326552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5B083" w14:textId="77777777" w:rsidR="00A52635" w:rsidRPr="00813060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2635" w14:paraId="561D6FF1" w14:textId="77777777" w:rsidTr="00C04352">
        <w:tc>
          <w:tcPr>
            <w:tcW w:w="4039" w:type="dxa"/>
            <w:gridSpan w:val="2"/>
            <w:hideMark/>
          </w:tcPr>
          <w:p w14:paraId="734F13FC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68" w:type="dxa"/>
            <w:shd w:val="clear" w:color="auto" w:fill="auto"/>
          </w:tcPr>
          <w:p w14:paraId="3BBEA14F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1B3F29CB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61331F45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014381B2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5D34529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6510F1E9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A52635" w14:paraId="6EC0E477" w14:textId="77777777" w:rsidTr="00C04352">
        <w:tc>
          <w:tcPr>
            <w:tcW w:w="2626" w:type="dxa"/>
          </w:tcPr>
          <w:p w14:paraId="425C4F1C" w14:textId="77777777" w:rsidR="00A52635" w:rsidRPr="0013099F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13" w:type="dxa"/>
            <w:shd w:val="clear" w:color="auto" w:fill="auto"/>
          </w:tcPr>
          <w:p w14:paraId="6A53C7DA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2B26D881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0C4C8C55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FB04695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5890BAB0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356D5D1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755591A2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0156" w14:paraId="272545C9" w14:textId="77777777" w:rsidTr="00C04352">
        <w:tc>
          <w:tcPr>
            <w:tcW w:w="2626" w:type="dxa"/>
            <w:hideMark/>
          </w:tcPr>
          <w:p w14:paraId="7909A9BB" w14:textId="77777777" w:rsidR="00D30156" w:rsidRPr="0013099F" w:rsidRDefault="00D30156" w:rsidP="00D30156">
            <w:pPr>
              <w:pStyle w:val="ListParagraph"/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69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1588F" w14:textId="2B50FF49" w:rsidR="00D30156" w:rsidRPr="00920947" w:rsidRDefault="00C76147" w:rsidP="00D3015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68" w:type="dxa"/>
            <w:shd w:val="clear" w:color="auto" w:fill="auto"/>
          </w:tcPr>
          <w:p w14:paraId="4E6F0F89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3CD59" w14:textId="5C29E28D" w:rsidR="00D30156" w:rsidRPr="00920947" w:rsidRDefault="00BB0B5A" w:rsidP="00D301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DD979E5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60044" w14:textId="3DA1E309" w:rsidR="00D30156" w:rsidRPr="00920947" w:rsidRDefault="00BB0B5A" w:rsidP="00BB0B5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BE4DB69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23984" w14:textId="09E6DBFC" w:rsidR="00D30156" w:rsidRPr="00920947" w:rsidRDefault="00C76147" w:rsidP="00D3015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</w:tr>
      <w:tr w:rsidR="00D30156" w14:paraId="6F65EA62" w14:textId="77777777" w:rsidTr="00C04352">
        <w:tc>
          <w:tcPr>
            <w:tcW w:w="2626" w:type="dxa"/>
            <w:hideMark/>
          </w:tcPr>
          <w:p w14:paraId="5BF2F8C6" w14:textId="77777777" w:rsidR="00D30156" w:rsidRPr="00920947" w:rsidRDefault="00D30156" w:rsidP="00D30156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3EAC15" w14:textId="181A2208" w:rsidR="00D30156" w:rsidRPr="00920947" w:rsidRDefault="00C76147" w:rsidP="00D301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</w:t>
            </w:r>
          </w:p>
        </w:tc>
        <w:tc>
          <w:tcPr>
            <w:tcW w:w="268" w:type="dxa"/>
            <w:shd w:val="clear" w:color="auto" w:fill="auto"/>
          </w:tcPr>
          <w:p w14:paraId="665C6789" w14:textId="77777777" w:rsidR="00D30156" w:rsidRPr="00920947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CDEAC" w14:textId="4DE52446" w:rsidR="00D30156" w:rsidRPr="00CF7F8B" w:rsidRDefault="00BB0B5A" w:rsidP="00D3015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CF70F2D" w14:textId="77777777" w:rsidR="00D30156" w:rsidRPr="00CF7F8B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0E0F04" w14:textId="068F973B" w:rsidR="00D30156" w:rsidRPr="00BB0B5A" w:rsidRDefault="00BB0B5A" w:rsidP="00BB0B5A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0B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F62B284" w14:textId="77777777" w:rsidR="00D30156" w:rsidRPr="00CF7F8B" w:rsidRDefault="00D30156" w:rsidP="00D3015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675648" w14:textId="1643B1C2" w:rsidR="00D30156" w:rsidRPr="00CF7F8B" w:rsidRDefault="00C76147" w:rsidP="00D3015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</w:t>
            </w:r>
          </w:p>
        </w:tc>
      </w:tr>
      <w:tr w:rsidR="00A52635" w:rsidRPr="008C76DE" w14:paraId="538AE547" w14:textId="77777777" w:rsidTr="00C04352">
        <w:tc>
          <w:tcPr>
            <w:tcW w:w="2626" w:type="dxa"/>
          </w:tcPr>
          <w:p w14:paraId="33DDB6D3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highlight w:val="green"/>
              </w:rPr>
            </w:pPr>
          </w:p>
        </w:tc>
        <w:tc>
          <w:tcPr>
            <w:tcW w:w="1413" w:type="dxa"/>
            <w:shd w:val="clear" w:color="auto" w:fill="auto"/>
          </w:tcPr>
          <w:p w14:paraId="5BBB94FE" w14:textId="77777777" w:rsidR="00A52635" w:rsidRPr="00813060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8" w:type="dxa"/>
            <w:shd w:val="clear" w:color="auto" w:fill="auto"/>
          </w:tcPr>
          <w:p w14:paraId="464FB408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  <w:shd w:val="clear" w:color="auto" w:fill="auto"/>
          </w:tcPr>
          <w:p w14:paraId="7ABA75FD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</w:tcPr>
          <w:p w14:paraId="5E4D5801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360A2F" w14:textId="77777777" w:rsidR="00A52635" w:rsidRPr="00813060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</w:tcPr>
          <w:p w14:paraId="2C319587" w14:textId="77777777" w:rsidR="00A52635" w:rsidRPr="00813060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05421777" w14:textId="77777777" w:rsidR="00A52635" w:rsidRPr="00813060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52635" w14:paraId="071804F3" w14:textId="77777777" w:rsidTr="00C04352">
        <w:tc>
          <w:tcPr>
            <w:tcW w:w="2626" w:type="dxa"/>
            <w:hideMark/>
          </w:tcPr>
          <w:p w14:paraId="128AC5B7" w14:textId="30FEA5D9" w:rsidR="00A52635" w:rsidRPr="00920947" w:rsidRDefault="00C76147" w:rsidP="00DF341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3" w:type="dxa"/>
            <w:shd w:val="clear" w:color="auto" w:fill="auto"/>
          </w:tcPr>
          <w:p w14:paraId="70CFA6B0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693AAA64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0AA7B34B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E960C7A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3D69820E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13AF35D8" w14:textId="77777777" w:rsidR="00A52635" w:rsidRPr="00920947" w:rsidRDefault="00A52635" w:rsidP="00DF341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43B16261" w14:textId="77777777" w:rsidR="00A52635" w:rsidRPr="00920947" w:rsidRDefault="00A52635" w:rsidP="00DF341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1D0B" w14:paraId="3E4FD17E" w14:textId="77777777" w:rsidTr="00C04352">
        <w:tc>
          <w:tcPr>
            <w:tcW w:w="2626" w:type="dxa"/>
          </w:tcPr>
          <w:p w14:paraId="4B7AC3F4" w14:textId="5DBAA0F0" w:rsidR="00451D0B" w:rsidRPr="0013099F" w:rsidRDefault="00451D0B" w:rsidP="00451D0B">
            <w:pPr>
              <w:tabs>
                <w:tab w:val="clear" w:pos="2580"/>
              </w:tabs>
              <w:spacing w:line="240" w:lineRule="auto"/>
              <w:ind w:right="-20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13" w:type="dxa"/>
            <w:shd w:val="clear" w:color="auto" w:fill="auto"/>
          </w:tcPr>
          <w:p w14:paraId="3FBC3BA3" w14:textId="77777777" w:rsidR="00451D0B" w:rsidRPr="00920947" w:rsidRDefault="00451D0B" w:rsidP="00451D0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3348A772" w14:textId="77777777" w:rsidR="00451D0B" w:rsidRPr="00920947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054C81FB" w14:textId="77777777" w:rsidR="00451D0B" w:rsidRPr="00920947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63232B2F" w14:textId="77777777" w:rsidR="00451D0B" w:rsidRPr="00920947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573CA255" w14:textId="77777777" w:rsidR="00451D0B" w:rsidRPr="00920947" w:rsidRDefault="00451D0B" w:rsidP="00451D0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C2C852C" w14:textId="77777777" w:rsidR="00451D0B" w:rsidRPr="00920947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62FDD135" w14:textId="77777777" w:rsidR="00451D0B" w:rsidRPr="00920947" w:rsidRDefault="00451D0B" w:rsidP="00451D0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51D0B" w14:paraId="45795C0F" w14:textId="77777777" w:rsidTr="00C04352">
        <w:tc>
          <w:tcPr>
            <w:tcW w:w="2626" w:type="dxa"/>
          </w:tcPr>
          <w:p w14:paraId="48A7425F" w14:textId="1FB29F4B" w:rsidR="00451D0B" w:rsidRPr="0013099F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13" w:type="dxa"/>
            <w:shd w:val="clear" w:color="auto" w:fill="auto"/>
          </w:tcPr>
          <w:p w14:paraId="53AA2110" w14:textId="77777777" w:rsidR="00451D0B" w:rsidRPr="00920947" w:rsidRDefault="00451D0B" w:rsidP="00451D0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40C33888" w14:textId="77777777" w:rsidR="00451D0B" w:rsidRPr="00920947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1C5C8B75" w14:textId="77777777" w:rsidR="00451D0B" w:rsidRPr="00920947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55EB703" w14:textId="77777777" w:rsidR="00451D0B" w:rsidRPr="00920947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3D9FA7B6" w14:textId="77777777" w:rsidR="00451D0B" w:rsidRPr="00920947" w:rsidRDefault="00451D0B" w:rsidP="00451D0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0F1BEBF" w14:textId="77777777" w:rsidR="00451D0B" w:rsidRPr="00920947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452F5FC2" w14:textId="77777777" w:rsidR="00451D0B" w:rsidRPr="00920947" w:rsidRDefault="00451D0B" w:rsidP="00451D0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451D0B" w14:paraId="2D7A029D" w14:textId="77777777" w:rsidTr="00C04352">
        <w:tc>
          <w:tcPr>
            <w:tcW w:w="2626" w:type="dxa"/>
            <w:hideMark/>
          </w:tcPr>
          <w:p w14:paraId="2EA395B0" w14:textId="5217096A" w:rsidR="00451D0B" w:rsidRPr="00451D0B" w:rsidRDefault="00451D0B" w:rsidP="00451D0B">
            <w:pPr>
              <w:pStyle w:val="ListParagraph"/>
              <w:numPr>
                <w:ilvl w:val="0"/>
                <w:numId w:val="21"/>
              </w:numPr>
              <w:spacing w:line="240" w:lineRule="auto"/>
              <w:ind w:left="250" w:hanging="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51D0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</w:t>
            </w:r>
            <w:r w:rsidRPr="00451D0B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23D8E" w14:textId="1BC61083" w:rsidR="00451D0B" w:rsidRPr="00D8265C" w:rsidRDefault="00C76147" w:rsidP="00451D0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223</w:t>
            </w:r>
          </w:p>
        </w:tc>
        <w:tc>
          <w:tcPr>
            <w:tcW w:w="268" w:type="dxa"/>
            <w:shd w:val="clear" w:color="auto" w:fill="auto"/>
          </w:tcPr>
          <w:p w14:paraId="54F04867" w14:textId="77777777" w:rsidR="00451D0B" w:rsidRPr="00D8265C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66CC3" w14:textId="4E9329CB" w:rsidR="00451D0B" w:rsidRPr="00D8265C" w:rsidRDefault="00451D0B" w:rsidP="00451D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4574A68" w14:textId="77777777" w:rsidR="00451D0B" w:rsidRPr="00D8265C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E6241" w14:textId="6B879629" w:rsidR="00451D0B" w:rsidRPr="004F6E7B" w:rsidRDefault="00AE3266" w:rsidP="004F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F6E7B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C76147" w:rsidRPr="00C76147">
              <w:rPr>
                <w:rFonts w:ascii="Angsana New" w:hAnsi="Angsana New" w:cs="Angsana New"/>
                <w:sz w:val="28"/>
                <w:szCs w:val="28"/>
                <w:lang w:val="en-US"/>
              </w:rPr>
              <w:t>94</w:t>
            </w:r>
            <w:r w:rsidRPr="004F6E7B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F9C35CD" w14:textId="77777777" w:rsidR="00451D0B" w:rsidRPr="00D8265C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8B950" w14:textId="36828CC3" w:rsidR="00451D0B" w:rsidRPr="00D8265C" w:rsidRDefault="00C76147" w:rsidP="00451D0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</w:tr>
      <w:tr w:rsidR="00451D0B" w14:paraId="5A7D4184" w14:textId="77777777" w:rsidTr="00C04352">
        <w:tc>
          <w:tcPr>
            <w:tcW w:w="2626" w:type="dxa"/>
          </w:tcPr>
          <w:p w14:paraId="3CC2FEA0" w14:textId="77777777" w:rsidR="00451D0B" w:rsidRPr="000C7906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C79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AF25CE" w14:textId="3F5679F4" w:rsidR="00451D0B" w:rsidRDefault="00C76147" w:rsidP="00451D0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223</w:t>
            </w:r>
          </w:p>
        </w:tc>
        <w:tc>
          <w:tcPr>
            <w:tcW w:w="268" w:type="dxa"/>
            <w:shd w:val="clear" w:color="auto" w:fill="auto"/>
          </w:tcPr>
          <w:p w14:paraId="1D4A15F9" w14:textId="77777777" w:rsidR="00451D0B" w:rsidRPr="00920947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9A588" w14:textId="6B696FA1" w:rsidR="00451D0B" w:rsidRDefault="00451D0B" w:rsidP="00451D0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7F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4903576" w14:textId="77777777" w:rsidR="00451D0B" w:rsidRPr="00920947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5FCEA6" w14:textId="59C67D14" w:rsidR="00451D0B" w:rsidRPr="004F6E7B" w:rsidRDefault="00AE3266" w:rsidP="004F6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F6E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</w:t>
            </w:r>
            <w:r w:rsidR="00C76147" w:rsidRPr="00C76147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94</w:t>
            </w:r>
            <w:r w:rsidRPr="004F6E7B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587ADE4" w14:textId="77777777" w:rsidR="00451D0B" w:rsidRPr="00920947" w:rsidRDefault="00451D0B" w:rsidP="00451D0B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26D9C5" w14:textId="18D8818E" w:rsidR="00451D0B" w:rsidRDefault="00C76147" w:rsidP="00451D0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129</w:t>
            </w:r>
          </w:p>
        </w:tc>
      </w:tr>
    </w:tbl>
    <w:p w14:paraId="5FE327C8" w14:textId="77777777" w:rsidR="00A52635" w:rsidRDefault="00A52635">
      <w:pPr>
        <w:spacing w:line="240" w:lineRule="auto"/>
      </w:pPr>
    </w:p>
    <w:p w14:paraId="1887422B" w14:textId="22382B55" w:rsidR="00E575FD" w:rsidRDefault="00E575FD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19547150" w14:textId="77777777" w:rsidR="0047124B" w:rsidRDefault="00734223" w:rsidP="00EA770F">
      <w:pPr>
        <w:pStyle w:val="Caption"/>
        <w:ind w:hanging="900"/>
      </w:pPr>
      <w:r w:rsidRPr="00606A70">
        <w:rPr>
          <w:cs/>
        </w:rPr>
        <w:lastRenderedPageBreak/>
        <w:t>ภาระผูกพัน</w:t>
      </w:r>
      <w:r w:rsidRPr="00606A70">
        <w:rPr>
          <w:rFonts w:hint="cs"/>
          <w:cs/>
        </w:rPr>
        <w:t>กับบุคคล</w:t>
      </w:r>
      <w:r>
        <w:rPr>
          <w:rFonts w:hint="cs"/>
          <w:cs/>
        </w:rPr>
        <w:t>หรือกิจการที่ไม่เกี่ยวข้องกัน</w:t>
      </w:r>
    </w:p>
    <w:p w14:paraId="578BD3F1" w14:textId="77777777" w:rsidR="00F5741D" w:rsidRPr="00F5741D" w:rsidRDefault="00F5741D" w:rsidP="00FA1809">
      <w:pPr>
        <w:pStyle w:val="Bo-Blankline"/>
        <w:rPr>
          <w:lang w:val="en-US"/>
        </w:rPr>
      </w:pPr>
    </w:p>
    <w:tbl>
      <w:tblPr>
        <w:tblW w:w="91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86"/>
        <w:gridCol w:w="1304"/>
        <w:gridCol w:w="262"/>
        <w:gridCol w:w="1268"/>
        <w:gridCol w:w="262"/>
        <w:gridCol w:w="1247"/>
        <w:gridCol w:w="262"/>
        <w:gridCol w:w="1268"/>
      </w:tblGrid>
      <w:tr w:rsidR="00624EC4" w:rsidRPr="006E4F8A" w14:paraId="746718FA" w14:textId="77777777" w:rsidTr="00AD1EE0">
        <w:trPr>
          <w:tblHeader/>
        </w:trPr>
        <w:tc>
          <w:tcPr>
            <w:tcW w:w="3286" w:type="dxa"/>
            <w:vAlign w:val="bottom"/>
          </w:tcPr>
          <w:p w14:paraId="2A4EA223" w14:textId="3D6CAE18" w:rsidR="00624EC4" w:rsidRPr="008F193B" w:rsidRDefault="00624EC4" w:rsidP="0055572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4" w:type="dxa"/>
            <w:gridSpan w:val="3"/>
          </w:tcPr>
          <w:p w14:paraId="3AA5045C" w14:textId="75BEA972" w:rsidR="00624EC4" w:rsidRPr="003A3233" w:rsidRDefault="00624EC4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25AEED89" w14:textId="1A07DC8E" w:rsidR="00624EC4" w:rsidRPr="003A3233" w:rsidRDefault="00624EC4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7" w:type="dxa"/>
            <w:gridSpan w:val="3"/>
            <w:vAlign w:val="bottom"/>
          </w:tcPr>
          <w:p w14:paraId="7627EAC9" w14:textId="7AACDC07" w:rsidR="00624EC4" w:rsidRPr="003A3233" w:rsidRDefault="00624EC4" w:rsidP="0008629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4F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EC4" w:rsidRPr="006E4F8A" w14:paraId="5C7C59AF" w14:textId="77777777" w:rsidTr="00624EC4">
        <w:tc>
          <w:tcPr>
            <w:tcW w:w="3286" w:type="dxa"/>
          </w:tcPr>
          <w:p w14:paraId="58F5FAA3" w14:textId="114BD8E6" w:rsidR="00624EC4" w:rsidRPr="00734223" w:rsidRDefault="00624EC4" w:rsidP="0008629E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755DC6F4" w14:textId="4722E481" w:rsidR="00624EC4" w:rsidRPr="00624EC4" w:rsidRDefault="00C76147" w:rsidP="00624E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24EC4" w:rsidRPr="000265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24EC4" w:rsidRPr="000265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="000265AA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14:paraId="003BCC7A" w14:textId="77777777" w:rsidR="00624EC4" w:rsidRPr="006E4F8A" w:rsidRDefault="00624EC4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63955409" w14:textId="75A4C237" w:rsidR="00624EC4" w:rsidRPr="00624EC4" w:rsidRDefault="00C76147" w:rsidP="00624EC4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24E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4E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2" w:type="dxa"/>
          </w:tcPr>
          <w:p w14:paraId="6F9D2018" w14:textId="0BA8BE33" w:rsidR="00624EC4" w:rsidRPr="006E4F8A" w:rsidRDefault="00624EC4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79E53399" w14:textId="566DCDA7" w:rsidR="00624EC4" w:rsidRPr="006E4F8A" w:rsidRDefault="00C76147" w:rsidP="00854E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24E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4EC4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2" w:type="dxa"/>
          </w:tcPr>
          <w:p w14:paraId="68F97096" w14:textId="77777777" w:rsidR="00624EC4" w:rsidRPr="006E4F8A" w:rsidRDefault="00624EC4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44611C02" w14:textId="7583CF7A" w:rsidR="00624EC4" w:rsidRPr="006E4F8A" w:rsidRDefault="00C76147" w:rsidP="00854E0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624E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4EC4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854E01" w:rsidRPr="006E4F8A" w14:paraId="56E5F20F" w14:textId="77777777" w:rsidTr="00AD1EE0">
        <w:tc>
          <w:tcPr>
            <w:tcW w:w="3286" w:type="dxa"/>
          </w:tcPr>
          <w:p w14:paraId="45CFA9C4" w14:textId="77777777" w:rsidR="00854E01" w:rsidRDefault="00854E01" w:rsidP="0008629E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3" w:type="dxa"/>
            <w:gridSpan w:val="7"/>
          </w:tcPr>
          <w:p w14:paraId="29D7CD26" w14:textId="4CD25DFE" w:rsidR="00854E01" w:rsidRPr="006E4F8A" w:rsidRDefault="00854E01" w:rsidP="00854E01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6E4F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24EC4" w:rsidRPr="006E4F8A" w14:paraId="067EBE06" w14:textId="77777777" w:rsidTr="00854E01">
        <w:tc>
          <w:tcPr>
            <w:tcW w:w="3286" w:type="dxa"/>
          </w:tcPr>
          <w:p w14:paraId="247C64CC" w14:textId="1A5D888A" w:rsidR="00624EC4" w:rsidRDefault="00624EC4" w:rsidP="0008629E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04" w:type="dxa"/>
          </w:tcPr>
          <w:p w14:paraId="5333ADD1" w14:textId="77777777" w:rsidR="00624EC4" w:rsidRPr="006E4F8A" w:rsidRDefault="00624EC4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09FFE40" w14:textId="77777777" w:rsidR="00624EC4" w:rsidRPr="006E4F8A" w:rsidRDefault="00624EC4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4E99021" w14:textId="77777777" w:rsidR="00624EC4" w:rsidRPr="006E4F8A" w:rsidRDefault="00624EC4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F4B0247" w14:textId="77777777" w:rsidR="00624EC4" w:rsidRPr="006E4F8A" w:rsidRDefault="00624EC4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5BA33D4A" w14:textId="77777777" w:rsidR="00624EC4" w:rsidRPr="006E4F8A" w:rsidRDefault="00624EC4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07319CD" w14:textId="77777777" w:rsidR="00624EC4" w:rsidRPr="006E4F8A" w:rsidRDefault="00624EC4" w:rsidP="0008629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14:paraId="7AB17FBF" w14:textId="77777777" w:rsidR="00624EC4" w:rsidRPr="006E4F8A" w:rsidRDefault="00624EC4" w:rsidP="0008629E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13A4" w:rsidRPr="006E4F8A" w14:paraId="55153714" w14:textId="77777777" w:rsidTr="00AD1EE0">
        <w:tc>
          <w:tcPr>
            <w:tcW w:w="3286" w:type="dxa"/>
          </w:tcPr>
          <w:p w14:paraId="29896A10" w14:textId="77777777" w:rsidR="002413A4" w:rsidRPr="006E4F8A" w:rsidRDefault="002413A4" w:rsidP="002413A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 เครื่องจักรและอุปกรณ์</w:t>
            </w:r>
          </w:p>
        </w:tc>
        <w:tc>
          <w:tcPr>
            <w:tcW w:w="1304" w:type="dxa"/>
            <w:tcBorders>
              <w:bottom w:val="double" w:sz="4" w:space="0" w:color="auto"/>
            </w:tcBorders>
          </w:tcPr>
          <w:p w14:paraId="73B33255" w14:textId="4BB41E41" w:rsidR="002413A4" w:rsidRPr="002413A4" w:rsidRDefault="00C76147" w:rsidP="002413A4">
            <w:pPr>
              <w:tabs>
                <w:tab w:val="decimal" w:pos="10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413A4" w:rsidRPr="002413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</w:t>
            </w:r>
            <w:r w:rsidR="002413A4" w:rsidRPr="002413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185</w:t>
            </w:r>
          </w:p>
        </w:tc>
        <w:tc>
          <w:tcPr>
            <w:tcW w:w="262" w:type="dxa"/>
          </w:tcPr>
          <w:p w14:paraId="13FC244A" w14:textId="77777777" w:rsidR="002413A4" w:rsidRPr="002413A4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14:paraId="29AC1534" w14:textId="73EE249A" w:rsidR="002413A4" w:rsidRPr="002413A4" w:rsidRDefault="00C76147" w:rsidP="002413A4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413A4" w:rsidRPr="002413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261</w:t>
            </w:r>
            <w:r w:rsidR="002413A4" w:rsidRPr="002413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</w:p>
        </w:tc>
        <w:tc>
          <w:tcPr>
            <w:tcW w:w="262" w:type="dxa"/>
          </w:tcPr>
          <w:p w14:paraId="17B6B956" w14:textId="72C5CF3C" w:rsidR="002413A4" w:rsidRPr="002413A4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57F0E3B2" w14:textId="01BA4DE7" w:rsidR="002413A4" w:rsidRPr="002413A4" w:rsidRDefault="00C76147" w:rsidP="002413A4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721</w:t>
            </w:r>
            <w:r w:rsidR="002413A4" w:rsidRPr="002413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262" w:type="dxa"/>
            <w:shd w:val="clear" w:color="auto" w:fill="auto"/>
          </w:tcPr>
          <w:p w14:paraId="4F5BFA21" w14:textId="77777777" w:rsidR="002413A4" w:rsidRPr="002413A4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97B55C" w14:textId="1B0042AF" w:rsidR="002413A4" w:rsidRPr="002413A4" w:rsidRDefault="00C76147" w:rsidP="002413A4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632</w:t>
            </w:r>
            <w:r w:rsidR="002413A4" w:rsidRPr="002413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937</w:t>
            </w:r>
          </w:p>
        </w:tc>
      </w:tr>
      <w:tr w:rsidR="002413A4" w:rsidRPr="00C33036" w14:paraId="6D4EA5A6" w14:textId="77777777" w:rsidTr="00854E01">
        <w:tc>
          <w:tcPr>
            <w:tcW w:w="3286" w:type="dxa"/>
          </w:tcPr>
          <w:p w14:paraId="29EEDDFF" w14:textId="77777777" w:rsidR="002413A4" w:rsidRPr="00854E01" w:rsidRDefault="002413A4" w:rsidP="002413A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top w:val="double" w:sz="4" w:space="0" w:color="auto"/>
            </w:tcBorders>
          </w:tcPr>
          <w:p w14:paraId="36C645CB" w14:textId="77777777" w:rsidR="002413A4" w:rsidRPr="00854E01" w:rsidRDefault="002413A4" w:rsidP="002413A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313D66FC" w14:textId="77777777" w:rsidR="002413A4" w:rsidRPr="00854E01" w:rsidRDefault="002413A4" w:rsidP="002413A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</w:tcPr>
          <w:p w14:paraId="6D28906F" w14:textId="77777777" w:rsidR="002413A4" w:rsidRPr="00854E01" w:rsidRDefault="002413A4" w:rsidP="002413A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4BC75069" w14:textId="49B62EA7" w:rsidR="002413A4" w:rsidRPr="00854E01" w:rsidRDefault="002413A4" w:rsidP="002413A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7" w:type="dxa"/>
            <w:shd w:val="clear" w:color="auto" w:fill="auto"/>
          </w:tcPr>
          <w:p w14:paraId="38649EA4" w14:textId="77777777" w:rsidR="002413A4" w:rsidRPr="00854E01" w:rsidRDefault="002413A4" w:rsidP="002413A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0726D2E5" w14:textId="77777777" w:rsidR="002413A4" w:rsidRPr="00854E01" w:rsidRDefault="002413A4" w:rsidP="002413A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8" w:type="dxa"/>
            <w:shd w:val="clear" w:color="auto" w:fill="auto"/>
          </w:tcPr>
          <w:p w14:paraId="77756272" w14:textId="77777777" w:rsidR="002413A4" w:rsidRPr="00854E01" w:rsidRDefault="002413A4" w:rsidP="002413A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413A4" w:rsidRPr="006E4F8A" w14:paraId="153A6785" w14:textId="77777777" w:rsidTr="00AD1EE0">
        <w:tc>
          <w:tcPr>
            <w:tcW w:w="3286" w:type="dxa"/>
          </w:tcPr>
          <w:p w14:paraId="7D35C36B" w14:textId="77777777" w:rsidR="002413A4" w:rsidRPr="00734223" w:rsidRDefault="002413A4" w:rsidP="002413A4">
            <w:pPr>
              <w:spacing w:line="240" w:lineRule="atLeast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304" w:type="dxa"/>
          </w:tcPr>
          <w:p w14:paraId="4312B189" w14:textId="77777777" w:rsidR="002413A4" w:rsidRPr="00734223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16C5CCD9" w14:textId="77777777" w:rsidR="002413A4" w:rsidRPr="00734223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728731DF" w14:textId="77777777" w:rsidR="002413A4" w:rsidRPr="00734223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vAlign w:val="bottom"/>
          </w:tcPr>
          <w:p w14:paraId="1296D24A" w14:textId="4839F560" w:rsidR="002413A4" w:rsidRPr="00734223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F0E2272" w14:textId="77777777" w:rsidR="002413A4" w:rsidRPr="00734223" w:rsidRDefault="002413A4" w:rsidP="002413A4">
            <w:pPr>
              <w:tabs>
                <w:tab w:val="decimal" w:pos="124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C4C46C8" w14:textId="77777777" w:rsidR="002413A4" w:rsidRPr="00734223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544388E" w14:textId="77777777" w:rsidR="002413A4" w:rsidRPr="00734223" w:rsidRDefault="002413A4" w:rsidP="002413A4">
            <w:pPr>
              <w:tabs>
                <w:tab w:val="decimal" w:pos="11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413A4" w:rsidRPr="006E4F8A" w14:paraId="0C8DC0CC" w14:textId="77777777" w:rsidTr="00AD1EE0">
        <w:tc>
          <w:tcPr>
            <w:tcW w:w="3286" w:type="dxa"/>
          </w:tcPr>
          <w:p w14:paraId="1800999A" w14:textId="2997EC7C" w:rsidR="002413A4" w:rsidRDefault="002413A4" w:rsidP="002413A4">
            <w:pPr>
              <w:spacing w:line="240" w:lineRule="atLeast"/>
              <w:ind w:left="270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020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AE020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304" w:type="dxa"/>
            <w:vAlign w:val="bottom"/>
          </w:tcPr>
          <w:p w14:paraId="70AB20D7" w14:textId="23C8587C" w:rsidR="002413A4" w:rsidRPr="00734223" w:rsidRDefault="00C76147" w:rsidP="002413A4">
            <w:pPr>
              <w:tabs>
                <w:tab w:val="decimal" w:pos="10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413A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245</w:t>
            </w:r>
          </w:p>
        </w:tc>
        <w:tc>
          <w:tcPr>
            <w:tcW w:w="262" w:type="dxa"/>
          </w:tcPr>
          <w:p w14:paraId="4E93E2CD" w14:textId="77777777" w:rsidR="002413A4" w:rsidRPr="00734223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29A7C1D6" w14:textId="1990B9D7" w:rsidR="002413A4" w:rsidRPr="002413A4" w:rsidRDefault="00C76147" w:rsidP="002413A4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413A4" w:rsidRPr="002413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837</w:t>
            </w:r>
          </w:p>
        </w:tc>
        <w:tc>
          <w:tcPr>
            <w:tcW w:w="262" w:type="dxa"/>
            <w:vAlign w:val="bottom"/>
          </w:tcPr>
          <w:p w14:paraId="6A115680" w14:textId="47913B96" w:rsidR="002413A4" w:rsidRPr="002413A4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6305720" w14:textId="71B5E088" w:rsidR="002413A4" w:rsidRPr="002413A4" w:rsidRDefault="00C76147" w:rsidP="002413A4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78B2C4E" w14:textId="77777777" w:rsidR="002413A4" w:rsidRPr="002413A4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12FA9B1" w14:textId="4ECA0C68" w:rsidR="002413A4" w:rsidRPr="002413A4" w:rsidRDefault="00C76147" w:rsidP="002413A4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</w:tr>
      <w:tr w:rsidR="002413A4" w:rsidRPr="006E4F8A" w14:paraId="3F521945" w14:textId="77777777" w:rsidTr="00AD1EE0">
        <w:tc>
          <w:tcPr>
            <w:tcW w:w="3286" w:type="dxa"/>
          </w:tcPr>
          <w:p w14:paraId="7CA21B2D" w14:textId="77777777" w:rsidR="002413A4" w:rsidRPr="008379A0" w:rsidRDefault="002413A4" w:rsidP="002413A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304" w:type="dxa"/>
            <w:vAlign w:val="bottom"/>
          </w:tcPr>
          <w:p w14:paraId="5C6DB07B" w14:textId="6356F7FC" w:rsidR="002413A4" w:rsidRPr="00020D75" w:rsidRDefault="00C76147" w:rsidP="002413A4">
            <w:pPr>
              <w:tabs>
                <w:tab w:val="decimal" w:pos="10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  <w:r w:rsidR="002413A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309</w:t>
            </w:r>
          </w:p>
        </w:tc>
        <w:tc>
          <w:tcPr>
            <w:tcW w:w="262" w:type="dxa"/>
          </w:tcPr>
          <w:p w14:paraId="6FC8C825" w14:textId="77777777" w:rsidR="002413A4" w:rsidRPr="00020D75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2DAD65CD" w14:textId="57A5419D" w:rsidR="002413A4" w:rsidRPr="002413A4" w:rsidRDefault="00C76147" w:rsidP="002413A4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603</w:t>
            </w:r>
            <w:r w:rsidR="002413A4" w:rsidRPr="002413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1F98096" w14:textId="23C3E824" w:rsidR="002413A4" w:rsidRPr="002413A4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BC6E26C" w14:textId="58910662" w:rsidR="002413A4" w:rsidRPr="002413A4" w:rsidRDefault="00C76147" w:rsidP="002413A4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  <w:r w:rsidR="002413A4" w:rsidRPr="002413A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7E8FA4F" w14:textId="77777777" w:rsidR="002413A4" w:rsidRPr="002413A4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FD7A7ED" w14:textId="1B86CD28" w:rsidR="002413A4" w:rsidRPr="002413A4" w:rsidRDefault="00C76147" w:rsidP="002413A4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 w:rsidR="002413A4" w:rsidRPr="002413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</w:p>
        </w:tc>
      </w:tr>
      <w:tr w:rsidR="002413A4" w:rsidRPr="006E4F8A" w14:paraId="7EDACC42" w14:textId="77777777" w:rsidTr="00AD1EE0">
        <w:tc>
          <w:tcPr>
            <w:tcW w:w="3286" w:type="dxa"/>
          </w:tcPr>
          <w:p w14:paraId="4BA054BE" w14:textId="77777777" w:rsidR="002413A4" w:rsidRPr="008379A0" w:rsidRDefault="002413A4" w:rsidP="002413A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สั่งซื้อวัตถุดิบ</w:t>
            </w:r>
          </w:p>
        </w:tc>
        <w:tc>
          <w:tcPr>
            <w:tcW w:w="1304" w:type="dxa"/>
            <w:vAlign w:val="bottom"/>
          </w:tcPr>
          <w:p w14:paraId="7A119DC2" w14:textId="4D28D540" w:rsidR="002413A4" w:rsidRPr="00020D75" w:rsidRDefault="00C76147" w:rsidP="002413A4">
            <w:pPr>
              <w:tabs>
                <w:tab w:val="decimal" w:pos="10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  <w:r w:rsidR="002413A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262" w:type="dxa"/>
          </w:tcPr>
          <w:p w14:paraId="68E55D4A" w14:textId="77777777" w:rsidR="002413A4" w:rsidRPr="00020D75" w:rsidRDefault="002413A4" w:rsidP="002413A4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vAlign w:val="bottom"/>
          </w:tcPr>
          <w:p w14:paraId="2A7126B7" w14:textId="63BD067F" w:rsidR="002413A4" w:rsidRPr="002413A4" w:rsidRDefault="00C76147" w:rsidP="002413A4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  <w:r w:rsidR="002413A4" w:rsidRPr="002413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0DFCD58" w14:textId="70273034" w:rsidR="002413A4" w:rsidRPr="002413A4" w:rsidRDefault="002413A4" w:rsidP="002413A4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4D59E63" w14:textId="6D925F69" w:rsidR="002413A4" w:rsidRPr="002413A4" w:rsidRDefault="00C76147" w:rsidP="002413A4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  <w:r w:rsidR="002413A4" w:rsidRPr="002413A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229E148" w14:textId="77777777" w:rsidR="002413A4" w:rsidRPr="002413A4" w:rsidRDefault="002413A4" w:rsidP="002413A4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BB44C2A" w14:textId="4B6FFEF9" w:rsidR="002413A4" w:rsidRPr="002413A4" w:rsidRDefault="00C76147" w:rsidP="002413A4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  <w:r w:rsidR="002413A4" w:rsidRPr="002413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</w:p>
        </w:tc>
      </w:tr>
      <w:tr w:rsidR="002413A4" w:rsidRPr="006E4F8A" w14:paraId="33C8C1F1" w14:textId="77777777" w:rsidTr="00AD1EE0">
        <w:tc>
          <w:tcPr>
            <w:tcW w:w="3286" w:type="dxa"/>
          </w:tcPr>
          <w:p w14:paraId="2ADAFA7C" w14:textId="77777777" w:rsidR="002413A4" w:rsidRPr="008379A0" w:rsidRDefault="002413A4" w:rsidP="002413A4">
            <w:pPr>
              <w:spacing w:line="240" w:lineRule="atLeast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3365B922" w14:textId="5C074E00" w:rsidR="002413A4" w:rsidRPr="00020D75" w:rsidRDefault="00C76147" w:rsidP="002413A4">
            <w:pPr>
              <w:tabs>
                <w:tab w:val="decimal" w:pos="10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335</w:t>
            </w:r>
            <w:r w:rsidR="002413A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527</w:t>
            </w:r>
          </w:p>
        </w:tc>
        <w:tc>
          <w:tcPr>
            <w:tcW w:w="262" w:type="dxa"/>
          </w:tcPr>
          <w:p w14:paraId="1AD9DF17" w14:textId="77777777" w:rsidR="002413A4" w:rsidRPr="00020D75" w:rsidRDefault="002413A4" w:rsidP="002413A4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25770854" w14:textId="6C8056E5" w:rsidR="002413A4" w:rsidRPr="002413A4" w:rsidRDefault="00C76147" w:rsidP="002413A4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  <w:r w:rsidR="002413A4" w:rsidRPr="002413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DC8404A" w14:textId="51E6FCA4" w:rsidR="002413A4" w:rsidRPr="002413A4" w:rsidRDefault="002413A4" w:rsidP="002413A4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657172B" w14:textId="30A4B51D" w:rsidR="002413A4" w:rsidRPr="002413A4" w:rsidRDefault="00C76147" w:rsidP="002413A4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183</w:t>
            </w:r>
            <w:r w:rsidR="002413A4" w:rsidRPr="002413A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sz w:val="30"/>
                <w:szCs w:val="30"/>
                <w:lang w:val="en-US"/>
              </w:rPr>
              <w:t>704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620C6FC" w14:textId="77777777" w:rsidR="002413A4" w:rsidRPr="002413A4" w:rsidRDefault="002413A4" w:rsidP="002413A4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27E567D" w14:textId="2066F439" w:rsidR="002413A4" w:rsidRPr="002413A4" w:rsidRDefault="00C76147" w:rsidP="002413A4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2413A4" w:rsidRPr="002413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901</w:t>
            </w:r>
          </w:p>
        </w:tc>
      </w:tr>
      <w:tr w:rsidR="002413A4" w:rsidRPr="006E4F8A" w14:paraId="169A45D2" w14:textId="77777777" w:rsidTr="00AD1EE0">
        <w:tc>
          <w:tcPr>
            <w:tcW w:w="3286" w:type="dxa"/>
            <w:vAlign w:val="bottom"/>
          </w:tcPr>
          <w:p w14:paraId="37C50DCC" w14:textId="77777777" w:rsidR="002413A4" w:rsidRPr="002413A4" w:rsidRDefault="002413A4" w:rsidP="002413A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413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797C8" w14:textId="4ACBED31" w:rsidR="002413A4" w:rsidRPr="002413A4" w:rsidRDefault="00C76147" w:rsidP="002413A4">
            <w:pPr>
              <w:tabs>
                <w:tab w:val="decimal" w:pos="109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413A4" w:rsidRPr="002413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299</w:t>
            </w:r>
            <w:r w:rsidR="002413A4" w:rsidRPr="002413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664</w:t>
            </w:r>
          </w:p>
        </w:tc>
        <w:tc>
          <w:tcPr>
            <w:tcW w:w="262" w:type="dxa"/>
          </w:tcPr>
          <w:p w14:paraId="263559CD" w14:textId="77777777" w:rsidR="002413A4" w:rsidRPr="002413A4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3B120" w14:textId="157DDB77" w:rsidR="002413A4" w:rsidRPr="002413A4" w:rsidRDefault="00C76147" w:rsidP="002413A4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413A4" w:rsidRPr="002413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400</w:t>
            </w:r>
            <w:r w:rsidR="002413A4" w:rsidRPr="002413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DAF1D62" w14:textId="628755CE" w:rsidR="002413A4" w:rsidRPr="002413A4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6FD02" w14:textId="1375A191" w:rsidR="002413A4" w:rsidRPr="002413A4" w:rsidRDefault="00C76147" w:rsidP="002413A4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413A4" w:rsidRPr="002413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060</w:t>
            </w:r>
            <w:r w:rsidR="002413A4" w:rsidRPr="002413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1252FB6" w14:textId="77777777" w:rsidR="002413A4" w:rsidRPr="002413A4" w:rsidRDefault="002413A4" w:rsidP="002413A4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427DE" w14:textId="518EB482" w:rsidR="002413A4" w:rsidRPr="002413A4" w:rsidRDefault="00C76147" w:rsidP="002413A4">
            <w:pPr>
              <w:tabs>
                <w:tab w:val="decimal" w:pos="105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413A4" w:rsidRPr="002413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  <w:r w:rsidR="002413A4" w:rsidRPr="002413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7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202</w:t>
            </w:r>
          </w:p>
        </w:tc>
      </w:tr>
    </w:tbl>
    <w:p w14:paraId="3775386B" w14:textId="3802DD5D" w:rsidR="00BE648B" w:rsidRDefault="00BE648B" w:rsidP="00FA1809">
      <w:pPr>
        <w:pStyle w:val="Bo-Blankline"/>
      </w:pPr>
    </w:p>
    <w:p w14:paraId="60F313BF" w14:textId="77777777" w:rsidR="00BE648B" w:rsidRDefault="00BE648B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27024461" w14:textId="77777777" w:rsidR="00FF2DB6" w:rsidRPr="00C0633B" w:rsidRDefault="00FF2DB6" w:rsidP="00FC4024">
      <w:pPr>
        <w:pStyle w:val="Caption"/>
        <w:ind w:hanging="900"/>
      </w:pPr>
      <w:r w:rsidRPr="00C0633B">
        <w:rPr>
          <w:cs/>
        </w:rPr>
        <w:lastRenderedPageBreak/>
        <w:t>หนี้สินที่อาจเกิดขึ้น</w:t>
      </w:r>
    </w:p>
    <w:p w14:paraId="76AFA001" w14:textId="77777777" w:rsidR="00320C2C" w:rsidRPr="004C480B" w:rsidRDefault="00320C2C" w:rsidP="00320C2C">
      <w:pPr>
        <w:pStyle w:val="Bo-Blankline"/>
      </w:pPr>
    </w:p>
    <w:p w14:paraId="4A9A3987" w14:textId="504F3248" w:rsidR="00320C2C" w:rsidRDefault="00320C2C" w:rsidP="00320C2C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C76147" w:rsidRPr="00C76147">
        <w:rPr>
          <w:rFonts w:asciiTheme="majorBidi" w:hAnsiTheme="majorBidi" w:cstheme="majorBidi" w:hint="cs"/>
          <w:sz w:val="30"/>
          <w:szCs w:val="30"/>
          <w:lang w:val="en-US"/>
        </w:rPr>
        <w:t>31</w:t>
      </w:r>
      <w:r>
        <w:rPr>
          <w:rFonts w:asciiTheme="majorBidi" w:hAnsiTheme="majorBidi" w:cstheme="majorBidi" w:hint="cs"/>
          <w:sz w:val="30"/>
          <w:szCs w:val="30"/>
          <w:lang w:val="en-US"/>
        </w:rPr>
        <w:t xml:space="preserve"> </w:t>
      </w:r>
      <w:r w:rsidR="00C20B50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C76147" w:rsidRPr="00C76147">
        <w:rPr>
          <w:rFonts w:asciiTheme="majorBidi" w:hAnsiTheme="majorBidi" w:cstheme="majorBidi" w:hint="cs"/>
          <w:sz w:val="30"/>
          <w:szCs w:val="30"/>
          <w:lang w:val="en-US"/>
        </w:rPr>
        <w:t>256</w:t>
      </w:r>
      <w:r w:rsidR="00C76147" w:rsidRPr="00C76147">
        <w:rPr>
          <w:rFonts w:asciiTheme="majorBidi" w:hAnsiTheme="majorBidi" w:cstheme="majorBidi"/>
          <w:sz w:val="30"/>
          <w:szCs w:val="30"/>
          <w:lang w:val="en-US"/>
        </w:rPr>
        <w:t>4</w:t>
      </w:r>
      <w:r>
        <w:rPr>
          <w:rFonts w:asciiTheme="majorBidi" w:hAnsiTheme="majorBidi" w:cstheme="majorBidi" w:hint="cs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199DD0EE" w14:textId="77777777" w:rsidR="00320C2C" w:rsidRDefault="00320C2C" w:rsidP="00320C2C">
      <w:pPr>
        <w:pStyle w:val="Bo-Blankline"/>
        <w:rPr>
          <w:lang w:val="en-US"/>
        </w:rPr>
      </w:pPr>
    </w:p>
    <w:p w14:paraId="5664E89E" w14:textId="15C0526E" w:rsidR="00320C2C" w:rsidRPr="00CE5F84" w:rsidRDefault="00320C2C" w:rsidP="00320C2C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CE5F84">
        <w:rPr>
          <w:rFonts w:ascii="Angsana New" w:hAnsi="Angsana New"/>
          <w:sz w:val="30"/>
          <w:szCs w:val="30"/>
          <w:cs/>
          <w:lang w:val="en-US"/>
        </w:rPr>
        <w:t>สืบเนื่องจาก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กุมภาพันธ์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2560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วัดถ้ำพระโพธิสัตว์ (ผู้ฟ้องคดี) ยื่นคำฟ้องต่อศาลปกครองกลาง (ศาล)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คดีหมายเลขดำที่ ส.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3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/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2560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โดยผู้ฟ้องคดีอ้างว่า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เป็นผู้รับมอบอำนาจจากกรมศิลปากรให้เป็นผู้ดูแลถ้ำโพธิสัตว์ </w:t>
      </w:r>
      <w:r w:rsidRPr="00AA795B">
        <w:rPr>
          <w:rFonts w:ascii="Angsana New" w:hAnsi="Angsana New"/>
          <w:spacing w:val="4"/>
          <w:sz w:val="30"/>
          <w:szCs w:val="30"/>
          <w:cs/>
          <w:lang w:val="en-US"/>
        </w:rPr>
        <w:t>ทั้ง</w:t>
      </w:r>
      <w:r w:rsidRPr="00AA795B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AA795B">
        <w:rPr>
          <w:rFonts w:ascii="Angsana New" w:hAnsi="Angsana New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 ทำให้ภาพแกะสลักในถ้ำโพธิสัตว์เสียหาย</w:t>
      </w:r>
      <w:r w:rsidRPr="00AA795B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ต่อมา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วั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ศาล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มีคำสั่ง</w:t>
      </w:r>
      <w:r w:rsidRPr="00CE5F84">
        <w:rPr>
          <w:rFonts w:ascii="Angsana New" w:hAnsi="Angsana New"/>
          <w:sz w:val="30"/>
          <w:szCs w:val="30"/>
          <w:cs/>
          <w:lang w:val="en-US"/>
        </w:rPr>
        <w:t>เรียกให้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เข้ามาเป็นคู่ความในคดี (ผู้ร้องสอด) ในคดีที่ผู้ฟ้องคดีฟ้องรัฐมนตรีว่าการกระทรวงอุตสาหกรรม 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กรมทรัพยากรธรณี 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ขัดต่อระเบียบกระทรวงมหาดไทย ว่าด้วยหลักเกณฑ์และวิธีการเกี่ยวกับการอนุญาตตาม มาตรา </w:t>
      </w:r>
      <w:r w:rsidR="00C76147" w:rsidRPr="00C76147">
        <w:rPr>
          <w:rFonts w:ascii="Angsana New" w:hAnsi="Angsana New"/>
          <w:sz w:val="30"/>
          <w:szCs w:val="30"/>
          <w:lang w:val="en-US"/>
        </w:rPr>
        <w:t>9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แห่งประมวลกฎหมายที่ดิน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พ.ศ.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2497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2535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บริษัท อุตสาหกรรมปิโตรเคมีกัล จำกัด และต่อมาโอนสิทธิในประทานบัตรให้แก่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และยื่นคำร้องขอคุ้มครองชั่วคราวก่อนมีคำพิพากษา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ขอศาลมีคำสั่ง</w:t>
      </w:r>
      <w:r w:rsidRPr="00CE5F84">
        <w:rPr>
          <w:rFonts w:ascii="Angsana New" w:hAnsi="Angsana New"/>
          <w:sz w:val="30"/>
          <w:szCs w:val="30"/>
          <w:cs/>
          <w:lang w:val="en-US"/>
        </w:rPr>
        <w:t>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หยุดการระเบิดหินทำเหมืองในเขตประทานบัตรจนกว่าศาลมีคำพิพากษา</w:t>
      </w:r>
    </w:p>
    <w:p w14:paraId="783CCB0A" w14:textId="77777777" w:rsidR="00320C2C" w:rsidRPr="00CE5F84" w:rsidRDefault="00320C2C" w:rsidP="00320C2C">
      <w:pPr>
        <w:pStyle w:val="Bo-Blankline"/>
        <w:rPr>
          <w:lang w:val="en-US"/>
        </w:rPr>
      </w:pPr>
    </w:p>
    <w:p w14:paraId="4F463013" w14:textId="07A69617" w:rsidR="00320C2C" w:rsidRPr="00CE5F84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E03BF8">
        <w:rPr>
          <w:rFonts w:ascii="Angsana New" w:hAnsi="Angsana New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="00C76147" w:rsidRPr="00C76147">
        <w:rPr>
          <w:rFonts w:ascii="Angsana New" w:hAnsi="Angsana New"/>
          <w:spacing w:val="8"/>
          <w:sz w:val="30"/>
          <w:szCs w:val="30"/>
          <w:lang w:val="en-US"/>
        </w:rPr>
        <w:t>2507</w:t>
      </w:r>
      <w:r w:rsidRPr="00E03BF8">
        <w:rPr>
          <w:rFonts w:ascii="Angsana New" w:hAnsi="Angsana New"/>
          <w:spacing w:val="8"/>
          <w:sz w:val="30"/>
          <w:szCs w:val="30"/>
          <w:cs/>
          <w:lang w:val="en-US"/>
        </w:rPr>
        <w:t xml:space="preserve"> พ.ศ. </w:t>
      </w:r>
      <w:r w:rsidR="00C76147" w:rsidRPr="00C76147">
        <w:rPr>
          <w:rFonts w:ascii="Angsana New" w:hAnsi="Angsana New"/>
          <w:spacing w:val="8"/>
          <w:sz w:val="30"/>
          <w:szCs w:val="30"/>
          <w:lang w:val="en-US"/>
        </w:rPr>
        <w:t>2508</w:t>
      </w:r>
      <w:r w:rsidRPr="00E03BF8">
        <w:rPr>
          <w:rFonts w:ascii="Angsana New" w:hAnsi="Angsana New"/>
          <w:spacing w:val="8"/>
          <w:sz w:val="30"/>
          <w:szCs w:val="30"/>
          <w:cs/>
          <w:lang w:val="en-US"/>
        </w:rPr>
        <w:t xml:space="preserve"> พ.ศ. </w:t>
      </w:r>
      <w:r w:rsidR="00C76147" w:rsidRPr="00C76147">
        <w:rPr>
          <w:rFonts w:ascii="Angsana New" w:hAnsi="Angsana New"/>
          <w:spacing w:val="8"/>
          <w:sz w:val="30"/>
          <w:szCs w:val="30"/>
          <w:lang w:val="en-US"/>
        </w:rPr>
        <w:t>2534</w:t>
      </w:r>
      <w:r w:rsidRPr="00E03BF8">
        <w:rPr>
          <w:rFonts w:ascii="Angsana New" w:hAnsi="Angsana New"/>
          <w:spacing w:val="8"/>
          <w:sz w:val="30"/>
          <w:szCs w:val="30"/>
          <w:cs/>
          <w:lang w:val="en-US"/>
        </w:rPr>
        <w:t xml:space="preserve"> พ.ศ. </w:t>
      </w:r>
      <w:r w:rsidR="00C76147" w:rsidRPr="00C76147">
        <w:rPr>
          <w:rFonts w:ascii="Angsana New" w:hAnsi="Angsana New"/>
          <w:spacing w:val="8"/>
          <w:sz w:val="30"/>
          <w:szCs w:val="30"/>
          <w:lang w:val="en-US"/>
        </w:rPr>
        <w:t>2535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พ.ศ.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2559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และ พ.ศ.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15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30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300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>-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C76147" w:rsidRPr="00C76147">
        <w:rPr>
          <w:rFonts w:ascii="Angsana New" w:hAnsi="Angsana New"/>
          <w:sz w:val="30"/>
          <w:szCs w:val="30"/>
          <w:lang w:val="en-US"/>
        </w:rPr>
        <w:t>400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ต่อมา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ศาลมีคำสั่งลงวันที่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8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ปฏิบัติตามคำสั่งของผู้ถูกฟ้องคดีที่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4</w:t>
      </w:r>
    </w:p>
    <w:p w14:paraId="52AF230A" w14:textId="77777777" w:rsidR="00320C2C" w:rsidRPr="00CE5F84" w:rsidRDefault="00320C2C" w:rsidP="00320C2C">
      <w:pPr>
        <w:pStyle w:val="Bo-Blankline"/>
        <w:rPr>
          <w:lang w:val="en-US"/>
        </w:rPr>
      </w:pPr>
    </w:p>
    <w:p w14:paraId="23E0242E" w14:textId="3B9F503F" w:rsidR="00320C2C" w:rsidRPr="00CE5F84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ผู้ถูกฟ้องคดีที่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มีหนังสือถึงศาล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ลงวันที่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8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2510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ทุกราย ผู้ถูกฟ้องคดีที่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มีหนังสือถึงศาล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ลงวันที่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2545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="00C76147" w:rsidRPr="00C76147">
        <w:rPr>
          <w:rFonts w:ascii="Angsana New" w:hAnsi="Angsana New"/>
          <w:sz w:val="30"/>
          <w:szCs w:val="30"/>
          <w:lang w:val="en-US"/>
        </w:rPr>
        <w:t>54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แห่งพระราชบัญญัติแร่ พ.ศ.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2510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2510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และเงื่อนไขแนบท้ายประทานบัตร ผู้ถูกฟ้องคดีที่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มีหนังสือถึงศาลลงวันที่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28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ชี้แจงว่า ปัจจุบันผู้ถูกฟ้องคดีที่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</w:t>
      </w:r>
      <w:r w:rsidRPr="00CE5F84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2545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มาตรา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151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1872FE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="00C76147" w:rsidRPr="00C76147">
        <w:rPr>
          <w:rFonts w:ascii="Angsana New" w:hAnsi="Angsana New"/>
          <w:spacing w:val="4"/>
          <w:sz w:val="30"/>
          <w:szCs w:val="30"/>
          <w:lang w:val="en-US"/>
        </w:rPr>
        <w:t>2</w:t>
      </w:r>
      <w:r w:rsidRPr="001872FE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="00C76147" w:rsidRPr="00C76147">
        <w:rPr>
          <w:rFonts w:ascii="Angsana New" w:hAnsi="Angsana New"/>
          <w:spacing w:val="4"/>
          <w:sz w:val="30"/>
          <w:szCs w:val="30"/>
          <w:lang w:val="en-US"/>
        </w:rPr>
        <w:t>5</w:t>
      </w:r>
      <w:r w:rsidRPr="001872FE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เมษายน </w:t>
      </w:r>
      <w:r w:rsidR="00C76147" w:rsidRPr="00C76147">
        <w:rPr>
          <w:rFonts w:ascii="Angsana New" w:hAnsi="Angsana New"/>
          <w:spacing w:val="4"/>
          <w:sz w:val="30"/>
          <w:szCs w:val="30"/>
          <w:lang w:val="en-US"/>
        </w:rPr>
        <w:t>2560</w:t>
      </w:r>
      <w:r w:rsidRPr="001872FE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="00C76147" w:rsidRPr="00C76147">
        <w:rPr>
          <w:rFonts w:ascii="Angsana New" w:hAnsi="Angsana New"/>
          <w:sz w:val="30"/>
          <w:szCs w:val="30"/>
          <w:lang w:val="en-US"/>
        </w:rPr>
        <w:t>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2504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3B711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="00C76147" w:rsidRPr="00C76147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Pr="003B711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เมษายน </w:t>
      </w:r>
      <w:r w:rsidR="00C76147" w:rsidRPr="00C76147">
        <w:rPr>
          <w:rFonts w:ascii="Angsana New" w:hAnsi="Angsana New"/>
          <w:spacing w:val="-2"/>
          <w:sz w:val="30"/>
          <w:szCs w:val="30"/>
          <w:lang w:val="en-US"/>
        </w:rPr>
        <w:t>2508</w:t>
      </w:r>
      <w:r w:rsidRPr="003B7113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2559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ต่ำ</w:t>
      </w:r>
      <w:r w:rsidRPr="00CE5F84">
        <w:rPr>
          <w:rFonts w:ascii="Angsana New" w:hAnsi="Angsana New"/>
          <w:sz w:val="30"/>
          <w:szCs w:val="30"/>
          <w:cs/>
          <w:lang w:val="en-US"/>
        </w:rPr>
        <w:t>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</w:t>
      </w:r>
      <w:r>
        <w:rPr>
          <w:rFonts w:ascii="Angsana New" w:hAnsi="Angsana New" w:hint="cs"/>
          <w:sz w:val="30"/>
          <w:szCs w:val="30"/>
          <w:cs/>
          <w:lang w:val="en-US"/>
        </w:rPr>
        <w:t>ล่</w:t>
      </w:r>
      <w:r w:rsidRPr="00CE5F84">
        <w:rPr>
          <w:rFonts w:ascii="Angsana New" w:hAnsi="Angsana New"/>
          <w:sz w:val="30"/>
          <w:szCs w:val="30"/>
          <w:cs/>
          <w:lang w:val="en-US"/>
        </w:rPr>
        <w:t>อน และสภาพพื้นที่อื่น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>ๆ ภายในถ้ำ ไม่พบร่องรอยความเสียหายจากการทำเหมืองแร่อุตสาหกรรมของบริษัท</w:t>
      </w:r>
    </w:p>
    <w:p w14:paraId="68D8C19D" w14:textId="77777777" w:rsidR="00320C2C" w:rsidRPr="00CE5F84" w:rsidRDefault="00320C2C" w:rsidP="00320C2C">
      <w:pPr>
        <w:pStyle w:val="Bo-Blankline"/>
        <w:rPr>
          <w:lang w:val="en-US"/>
        </w:rPr>
      </w:pPr>
    </w:p>
    <w:p w14:paraId="5E889A1F" w14:textId="5BF98A8E" w:rsidR="00320C2C" w:rsidRPr="00CE5F84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>คดีสิ้นสุดกระบวนการแสวงหาข้อเท็จจริง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แล้ว ศาลกำหนดวันนัดพิจารณาครั้งแรกในวันที่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9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2563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11EF5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="00C76147" w:rsidRPr="00C76147">
        <w:rPr>
          <w:rFonts w:ascii="Angsana New" w:hAnsi="Angsana New" w:hint="cs"/>
          <w:spacing w:val="4"/>
          <w:sz w:val="30"/>
          <w:szCs w:val="30"/>
          <w:lang w:val="en-US"/>
        </w:rPr>
        <w:t>11</w:t>
      </w:r>
      <w:r w:rsidRPr="00011EF5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สิงหาคม </w:t>
      </w:r>
      <w:r w:rsidR="00C76147" w:rsidRPr="00C76147">
        <w:rPr>
          <w:rFonts w:ascii="Angsana New" w:hAnsi="Angsana New" w:hint="cs"/>
          <w:spacing w:val="4"/>
          <w:sz w:val="30"/>
          <w:szCs w:val="30"/>
          <w:lang w:val="en-US"/>
        </w:rPr>
        <w:t>2563</w:t>
      </w:r>
      <w:r w:rsidRPr="00011EF5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30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2563</w:t>
      </w:r>
    </w:p>
    <w:p w14:paraId="398D7B4B" w14:textId="77777777" w:rsidR="00320C2C" w:rsidRPr="00CE5F84" w:rsidRDefault="00320C2C" w:rsidP="00320C2C">
      <w:pPr>
        <w:pStyle w:val="Bo-Blankline"/>
        <w:rPr>
          <w:lang w:val="en-US"/>
        </w:rPr>
      </w:pPr>
    </w:p>
    <w:p w14:paraId="03BFB288" w14:textId="0739A7F2" w:rsidR="00320C2C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พ.ศ.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2510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>และต่อมามีการโอนประทานบัตรให้แก่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โดยถูกต้องและชอบด้วยกฎหมาย การทำเหมือง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แร่</w:t>
      </w:r>
      <w:r w:rsidRPr="00CE5F84">
        <w:rPr>
          <w:rFonts w:ascii="Angsana New" w:hAnsi="Angsana New"/>
          <w:sz w:val="30"/>
          <w:szCs w:val="30"/>
          <w:cs/>
          <w:lang w:val="en-US"/>
        </w:rPr>
        <w:t>ของ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โดยระเบิดหินตามประทานบัตร ใช้วัตถุระเบิดต่อจังหวะถ่วงไม่เกิน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130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885BBA">
        <w:rPr>
          <w:rFonts w:ascii="Angsana New" w:hAnsi="Angsana New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พิพากษายกฟ้องและพิพากษาให้คำสั่งเกี่ยวกับวิธีการชั่วคราวก่อนมีการพิพากษาลงวันที่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8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0C6A56D7" w14:textId="77777777" w:rsidR="00885014" w:rsidRPr="00885014" w:rsidRDefault="00885014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7455CB0" w14:textId="70DFCA79" w:rsidR="00320C2C" w:rsidRDefault="00B31730" w:rsidP="00B31730">
      <w:pPr>
        <w:pStyle w:val="Bo-Blankline"/>
        <w:ind w:left="900"/>
        <w:rPr>
          <w:sz w:val="30"/>
          <w:szCs w:val="30"/>
          <w:lang w:val="en-US"/>
        </w:rPr>
      </w:pPr>
      <w:r w:rsidRPr="00B31730">
        <w:rPr>
          <w:sz w:val="30"/>
          <w:szCs w:val="30"/>
          <w:cs/>
          <w:lang w:val="en-US"/>
        </w:rPr>
        <w:t xml:space="preserve">ผู้ฟ้องคดียื่นอุทธรณ์ต่อศาลปกครองสูงสุดเมื่อวันที่ </w:t>
      </w:r>
      <w:r>
        <w:rPr>
          <w:sz w:val="30"/>
          <w:szCs w:val="30"/>
          <w:lang w:val="en-US"/>
        </w:rPr>
        <w:t>27</w:t>
      </w:r>
      <w:r w:rsidRPr="00B31730">
        <w:rPr>
          <w:sz w:val="30"/>
          <w:szCs w:val="30"/>
          <w:cs/>
          <w:lang w:val="en-US"/>
        </w:rPr>
        <w:t xml:space="preserve"> ตุลาคม </w:t>
      </w:r>
      <w:r>
        <w:rPr>
          <w:sz w:val="30"/>
          <w:szCs w:val="30"/>
          <w:lang w:val="en-US"/>
        </w:rPr>
        <w:t>2563</w:t>
      </w:r>
      <w:r w:rsidRPr="00B31730">
        <w:rPr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>
        <w:rPr>
          <w:sz w:val="30"/>
          <w:szCs w:val="30"/>
          <w:lang w:val="en-US"/>
        </w:rPr>
        <w:t>8</w:t>
      </w:r>
      <w:r w:rsidRPr="00B31730">
        <w:rPr>
          <w:sz w:val="30"/>
          <w:szCs w:val="30"/>
          <w:cs/>
          <w:lang w:val="en-US"/>
        </w:rPr>
        <w:t xml:space="preserve"> กันยายน </w:t>
      </w:r>
      <w:r>
        <w:rPr>
          <w:sz w:val="30"/>
          <w:szCs w:val="30"/>
          <w:lang w:val="en-US"/>
        </w:rPr>
        <w:t>2560</w:t>
      </w:r>
      <w:r w:rsidRPr="00B31730">
        <w:rPr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>
        <w:rPr>
          <w:sz w:val="30"/>
          <w:szCs w:val="30"/>
          <w:lang w:val="en-US"/>
        </w:rPr>
        <w:t>21</w:t>
      </w:r>
      <w:r w:rsidRPr="00B31730">
        <w:rPr>
          <w:sz w:val="30"/>
          <w:szCs w:val="30"/>
          <w:cs/>
          <w:lang w:val="en-US"/>
        </w:rPr>
        <w:t xml:space="preserve"> กุมภาพันธ์ </w:t>
      </w:r>
      <w:r>
        <w:rPr>
          <w:sz w:val="30"/>
          <w:szCs w:val="30"/>
          <w:lang w:val="en-US"/>
        </w:rPr>
        <w:t>2564</w:t>
      </w:r>
      <w:r w:rsidRPr="00B31730">
        <w:rPr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>
        <w:rPr>
          <w:sz w:val="30"/>
          <w:szCs w:val="30"/>
          <w:lang w:val="en-US"/>
        </w:rPr>
        <w:t>5</w:t>
      </w:r>
      <w:r w:rsidRPr="00B31730">
        <w:rPr>
          <w:sz w:val="30"/>
          <w:szCs w:val="30"/>
          <w:cs/>
          <w:lang w:val="en-US"/>
        </w:rPr>
        <w:t xml:space="preserve"> กุมภาพันธ์ </w:t>
      </w:r>
      <w:r>
        <w:rPr>
          <w:sz w:val="30"/>
          <w:szCs w:val="30"/>
          <w:lang w:val="en-US"/>
        </w:rPr>
        <w:t>2564</w:t>
      </w:r>
      <w:r w:rsidRPr="00B31730">
        <w:rPr>
          <w:sz w:val="30"/>
          <w:szCs w:val="30"/>
          <w:cs/>
          <w:lang w:val="en-US"/>
        </w:rPr>
        <w:t xml:space="preserve"> ขณะนี้อยู่ระหว่างการพิจารณาของศาลปกครองสูงสุด</w:t>
      </w:r>
    </w:p>
    <w:p w14:paraId="1DCD6F53" w14:textId="546766B6" w:rsidR="00B31730" w:rsidRDefault="00B31730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p w14:paraId="2B01851C" w14:textId="33D25BBA" w:rsidR="00320C2C" w:rsidRDefault="00320C2C" w:rsidP="00320C2C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 w:hint="cs"/>
          <w:sz w:val="30"/>
          <w:szCs w:val="30"/>
          <w:cs/>
          <w:lang w:val="en-US"/>
        </w:rPr>
        <w:lastRenderedPageBreak/>
        <w:t>คดี</w:t>
      </w:r>
      <w:r w:rsidRPr="00CE5F84">
        <w:rPr>
          <w:rFonts w:ascii="Angsana New" w:hAnsi="Angsana New"/>
          <w:sz w:val="30"/>
          <w:szCs w:val="30"/>
          <w:cs/>
          <w:lang w:val="en-US"/>
        </w:rPr>
        <w:t>สืบเนื่องจากการที่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ได้รับใบอนุญาตขุดบ่อน้ำจาก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องค์การบริหารส่วนตำบล</w:t>
      </w:r>
      <w:r w:rsidRPr="00CE5F84">
        <w:rPr>
          <w:rFonts w:ascii="Angsana New" w:hAnsi="Angsana New"/>
          <w:sz w:val="30"/>
          <w:szCs w:val="30"/>
          <w:cs/>
          <w:lang w:val="en-US"/>
        </w:rPr>
        <w:t>มิตรภาพ และขุดบ่อน้ำในที่ดินของ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เพื่อใช้รักษาสิ่งแวดล้อม ป้องกันไฟไหม้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(คดีหมายเลขดำที่ สว</w:t>
      </w:r>
      <w:r>
        <w:rPr>
          <w:rFonts w:ascii="Angsana New" w:hAnsi="Angsana New"/>
          <w:sz w:val="30"/>
          <w:szCs w:val="30"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/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2561</w:t>
      </w:r>
      <w:r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เมื่อวันที่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(โจทก์) </w:t>
      </w:r>
      <w:r w:rsidRPr="00CE5F84">
        <w:rPr>
          <w:rFonts w:ascii="Angsana New" w:hAnsi="Angsana New"/>
          <w:sz w:val="30"/>
          <w:szCs w:val="30"/>
          <w:cs/>
          <w:lang w:val="en-US"/>
        </w:rPr>
        <w:t>ยื่นฟ้อง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(จำเลย) ต่อ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ศาลแพ่ง ข้อหาละเมิดเกี่ยวกับเรื่องการทำเหมืองแร่ ทุนทรัพย์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71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566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889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42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กล่าวหาว่า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ลักลอบทำเหมืองแร่หินดินดานในพื้นที่ซึ่งยังไม่ได้รับประทานบัตรรวม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พื้นที่ ขอให้ศาลมีคำพิพากษาบังคับให้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นำแร่จำนวน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249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159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96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66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650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289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</w:t>
      </w:r>
    </w:p>
    <w:p w14:paraId="745C4D59" w14:textId="77777777" w:rsidR="00320C2C" w:rsidRPr="000B3B82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41048CB" w14:textId="6A26D686" w:rsidR="00320C2C" w:rsidRPr="00CE5F84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ยื่นคำให้กา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ร</w:t>
      </w:r>
      <w:r w:rsidRPr="00CE5F84">
        <w:rPr>
          <w:rFonts w:ascii="Angsana New" w:hAnsi="Angsana New"/>
          <w:sz w:val="30"/>
          <w:szCs w:val="30"/>
          <w:cs/>
          <w:lang w:val="en-US"/>
        </w:rPr>
        <w:t>ว่า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โจทก์ไม่มีอำนาจฟ้องตามพระราชบัญญัติส่งเสริมและรักษาคุณภาพสิ่งแวดล้อม พ.ศ.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2535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ขาดอายุความ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คดีนี้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เป็นคดีแพ่งเกี่ยวเนื่องกับคดีอาญา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โจทก์กล่าวหาว่า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ลักลอบทำเหมือง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ซึ่งไม่เป็นความจริง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มิได้กระทำความผิดอาญา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และมิได้กระทำละเมิดต่อโจทก์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การเรียกร้องคดีแพ่งจึงไม่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มีมูลหนี้ละเมิด</w:t>
      </w:r>
      <w:r w:rsidRPr="00CE5F84">
        <w:rPr>
          <w:rFonts w:ascii="Angsana New" w:hAnsi="Angsana New"/>
          <w:sz w:val="30"/>
          <w:szCs w:val="30"/>
          <w:cs/>
          <w:lang w:val="en-US"/>
        </w:rPr>
        <w:t>เกิด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ขึ้น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เพราะ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ไม่ได้ทำผิด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จึงไม่ต้องรับผิด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คดีเสร็จการพิจารณา และ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ศาล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นัดฟังคำพิพากษาวันที่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2563</w:t>
      </w:r>
    </w:p>
    <w:p w14:paraId="4FC55828" w14:textId="77777777" w:rsidR="00320C2C" w:rsidRPr="00CE5F84" w:rsidRDefault="00320C2C" w:rsidP="00320C2C">
      <w:pPr>
        <w:pStyle w:val="Bo-Blankline"/>
        <w:rPr>
          <w:lang w:val="en-US"/>
        </w:rPr>
      </w:pPr>
    </w:p>
    <w:p w14:paraId="60D3CA26" w14:textId="1A7AAAD7" w:rsidR="00320C2C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24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ศาลแพ่งมีคำพิพากษาให้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นำแร่หินดินดานจำนวน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249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159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96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เมตริกตัน ไปถมคืนพื้นที่เดิมที่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66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650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289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พร้อมดอกเบี้ยร้อยละ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="00C76147" w:rsidRPr="00C76147">
        <w:rPr>
          <w:rFonts w:ascii="Angsana New" w:hAnsi="Angsana New"/>
          <w:sz w:val="30"/>
          <w:szCs w:val="30"/>
          <w:lang w:val="en-US"/>
        </w:rPr>
        <w:t>28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) ถึงวันฟ้องเป็นเวลา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359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วัน คิดเป็นดอกเบี้ย </w:t>
      </w:r>
      <w:r w:rsidR="00C76147" w:rsidRPr="00C76147">
        <w:rPr>
          <w:rFonts w:ascii="Angsana New" w:hAnsi="Angsana New"/>
          <w:sz w:val="30"/>
          <w:szCs w:val="30"/>
          <w:lang w:val="en-US"/>
        </w:rPr>
        <w:t>4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916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600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11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71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566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289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ของต้นเงิน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66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650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289</w:t>
      </w:r>
      <w:r w:rsidRPr="00CE5F84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80</w:t>
      </w:r>
      <w:r w:rsidRPr="00CE5F84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000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37FF08EB" w14:textId="77777777" w:rsidR="00320C2C" w:rsidRPr="00CE5F84" w:rsidRDefault="00320C2C" w:rsidP="00320C2C">
      <w:pPr>
        <w:pStyle w:val="Bo-Blankline"/>
        <w:rPr>
          <w:lang w:val="en-US"/>
        </w:rPr>
      </w:pPr>
    </w:p>
    <w:p w14:paraId="4E05F58A" w14:textId="556A1BD3" w:rsidR="00320C2C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ยื่นอุทธรณ์และคำร้องขอทุเลาการบังคับคดี เมื่อวันที่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19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2563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คดีอยู่ระหว่างการพิจารณาของศาลอุทธรณ์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บริษัทได้รับหมายนัดฟังคำพิพากษาหรือคำสั่งในวันที่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2564</w:t>
      </w:r>
    </w:p>
    <w:p w14:paraId="55A984A0" w14:textId="77777777" w:rsidR="00320C2C" w:rsidRPr="00CE5F84" w:rsidRDefault="00320C2C" w:rsidP="00320C2C">
      <w:pPr>
        <w:pStyle w:val="Bo-Blankline"/>
        <w:rPr>
          <w:lang w:val="en-US"/>
        </w:rPr>
      </w:pPr>
    </w:p>
    <w:p w14:paraId="6351D1A1" w14:textId="77777777" w:rsidR="00320C2C" w:rsidRPr="00CE5F84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t>อนึ่ง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>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ในข้อหาลักลอบทำเหมืองโดยไม่ได้รับอนุญาตนั้น พนักงานสอบสวนมีความเห็น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ควร</w:t>
      </w:r>
      <w:r w:rsidRPr="00CE5F84">
        <w:rPr>
          <w:rFonts w:ascii="Angsana New" w:hAnsi="Angsana New"/>
          <w:sz w:val="30"/>
          <w:szCs w:val="30"/>
          <w:cs/>
          <w:lang w:val="en-US"/>
        </w:rPr>
        <w:t>ไม่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สั่ง</w:t>
      </w:r>
      <w:r w:rsidRPr="00CE5F84">
        <w:rPr>
          <w:rFonts w:ascii="Angsana New" w:hAnsi="Angsana New"/>
          <w:sz w:val="30"/>
          <w:szCs w:val="30"/>
          <w:cs/>
          <w:lang w:val="en-US"/>
        </w:rPr>
        <w:t>ฟ้องและต่อมาอัยการมีคำสั่งถึงที่สุดไม่ฟ้องคดีอาญา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คดีส่วนอาญาถึงที่สุดแล้ว</w:t>
      </w:r>
    </w:p>
    <w:p w14:paraId="54E3EFB8" w14:textId="2531C6C7" w:rsidR="00B31730" w:rsidRDefault="00B31730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p w14:paraId="477044B4" w14:textId="53FE0F29" w:rsidR="00320C2C" w:rsidRPr="00CE5F84" w:rsidRDefault="00320C2C" w:rsidP="00320C2C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กับพวก รวม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คน </w:t>
      </w:r>
      <w:r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คดีหมายเลขดำที่ ส.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17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/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2562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โดย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เป็นผู้ถูกฟ้องคดีที่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30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และ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ยื่นคำร้องขอคุ้มครองชั่วคราวก่อนศาลมีคำพิพากษา </w:t>
      </w:r>
      <w:r w:rsidRPr="00CE5F84">
        <w:rPr>
          <w:rFonts w:ascii="Angsana New" w:hAnsi="Angsana New"/>
          <w:sz w:val="30"/>
          <w:szCs w:val="30"/>
          <w:cs/>
          <w:lang w:val="en-US"/>
        </w:rPr>
        <w:t>ต่อมาศาลมีคำสั่งเรียกให้คณะกรรมการผู้ชำนาญการพิจารณารายงานการวิเคราะห์ผลกระทบสิ่งแวดล้อม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(สผ.) 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เป็นผู้ถูกฟ้องคดีที่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ศาลพิจารณาคำฟ้องแล้วมีคำสั่ง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ลงวันที่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17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2562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ให้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รับคำฟ้องไว้พิจารณาบางข้อหาและผู้ถูกฟ้องคดีบางราย 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(รับฟ้องเฉพาะกระทรวงอุตสาหกรรมที่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1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3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4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ที่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30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และ สผ. ที่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32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17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2562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</w:t>
      </w:r>
      <w:r w:rsidRPr="00CE5F84">
        <w:rPr>
          <w:rFonts w:ascii="Angsana New" w:hAnsi="Angsana New"/>
          <w:sz w:val="30"/>
          <w:szCs w:val="30"/>
          <w:cs/>
          <w:lang w:val="en-US"/>
        </w:rPr>
        <w:t>อ้างตนว่าเป็นผู้รับมอบอำนาจจากกรมศิลปากรมาดูแลถ้ำพระโพธิสัตว์ ทั้ง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E5F84">
        <w:rPr>
          <w:rFonts w:ascii="Angsana New" w:hAnsi="Angsana New"/>
          <w:sz w:val="30"/>
          <w:szCs w:val="30"/>
          <w:cs/>
          <w:lang w:val="en-US"/>
        </w:rPr>
        <w:t>ๆ ที่ไม่มีใบมอบอำนาจ ขอให้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ศาล</w:t>
      </w:r>
      <w:r w:rsidRPr="00CE5F84">
        <w:rPr>
          <w:rFonts w:ascii="Angsana New" w:hAnsi="Angsana New"/>
          <w:sz w:val="30"/>
          <w:szCs w:val="30"/>
          <w:cs/>
          <w:lang w:val="en-US"/>
        </w:rPr>
        <w:t>พิพากษาหรือมีคำสั่งว่า การยื่นคำขอประทานบัตรของ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ไม่ชอบและขัดต่อกฎหมาย มติของผู้ถูกฟ้องคดีที่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32</w:t>
      </w:r>
      <w:r w:rsidRPr="00CE5F84">
        <w:rPr>
          <w:rFonts w:ascii="Angsana New" w:hAnsi="Angsana New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ปกปิดข้อความจริงจึงมิชอบด้วยกฎหมาย ขอให้เพิกถอนคำร้องขออนุญาตประทานบัตรเหมืองแร่หินปูนที่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/>
          <w:sz w:val="30"/>
          <w:szCs w:val="30"/>
          <w:cs/>
          <w:lang w:val="en-US"/>
        </w:rPr>
        <w:t>ยื่นขออนุญาตไว้</w:t>
      </w:r>
      <w:r w:rsidRPr="00CE5F84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39088595" w14:textId="77777777" w:rsidR="00320C2C" w:rsidRPr="00CE5F84" w:rsidRDefault="00320C2C" w:rsidP="00320C2C">
      <w:pPr>
        <w:pStyle w:val="Bo-Blankline"/>
        <w:rPr>
          <w:lang w:val="en-US"/>
        </w:rPr>
      </w:pPr>
    </w:p>
    <w:p w14:paraId="16F976F4" w14:textId="052CFEC0" w:rsidR="00320C2C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CE5F84">
        <w:rPr>
          <w:rFonts w:ascii="Angsana New" w:hAnsi="Angsana New" w:hint="cs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3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/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2560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 xml:space="preserve"> การขอประทานบัตรทำเหมืองหินปูนของ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AA6E33">
        <w:rPr>
          <w:rFonts w:ascii="Angsana New" w:hAnsi="Angsana New" w:hint="cs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AA6E33">
        <w:rPr>
          <w:rFonts w:ascii="Angsana New" w:hAnsi="Angsana New" w:hint="cs"/>
          <w:spacing w:val="-6"/>
          <w:sz w:val="30"/>
          <w:szCs w:val="30"/>
          <w:cs/>
          <w:lang w:val="en-US"/>
        </w:rPr>
        <w:t>ประทานบัตร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CE5F84">
        <w:rPr>
          <w:rFonts w:ascii="Angsana New" w:hAnsi="Angsana New" w:hint="cs"/>
          <w:sz w:val="30"/>
          <w:szCs w:val="30"/>
          <w:cs/>
          <w:lang w:val="en-US"/>
        </w:rPr>
        <w:t>ไม่ทำให้ผู้ฟ้องคดีเดือดร้อนและเสียหาย ขอให้ศาลพิพากษายกฟ้อ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ง </w:t>
      </w:r>
    </w:p>
    <w:p w14:paraId="7B552F9A" w14:textId="77777777" w:rsidR="00320C2C" w:rsidRPr="001872FE" w:rsidRDefault="00320C2C" w:rsidP="00320C2C">
      <w:pPr>
        <w:pStyle w:val="Bo-Blankline"/>
        <w:rPr>
          <w:lang w:val="en-US"/>
        </w:rPr>
      </w:pPr>
    </w:p>
    <w:p w14:paraId="0E10134C" w14:textId="6CAAD215" w:rsidR="00320C2C" w:rsidRPr="001872FE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872FE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14</w:t>
      </w:r>
      <w:r w:rsidRPr="001872FE">
        <w:rPr>
          <w:rFonts w:ascii="Angsana New" w:hAnsi="Angsana New" w:hint="cs"/>
          <w:sz w:val="30"/>
          <w:szCs w:val="30"/>
          <w:cs/>
          <w:lang w:val="en-US"/>
        </w:rPr>
        <w:t xml:space="preserve"> มกราคม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2564</w:t>
      </w:r>
      <w:r w:rsidRPr="001872FE">
        <w:rPr>
          <w:rFonts w:ascii="Angsana New" w:hAnsi="Angsana New" w:hint="cs"/>
          <w:sz w:val="30"/>
          <w:szCs w:val="30"/>
          <w:cs/>
          <w:lang w:val="en-US"/>
        </w:rPr>
        <w:t xml:space="preserve">  คดีอยู่ระหว่างการแสวงหาข้อเท็จจริงของศาล</w:t>
      </w:r>
    </w:p>
    <w:p w14:paraId="19C0F0E7" w14:textId="77777777" w:rsidR="00320C2C" w:rsidRPr="00CE5F84" w:rsidRDefault="00320C2C" w:rsidP="00320C2C">
      <w:pPr>
        <w:pStyle w:val="Bo-Blankline"/>
        <w:rPr>
          <w:lang w:val="en-US"/>
        </w:rPr>
      </w:pPr>
    </w:p>
    <w:p w14:paraId="19E67A6E" w14:textId="22521C0C" w:rsidR="00320C2C" w:rsidRDefault="00320C2C" w:rsidP="00320C2C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31AF1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8</w:t>
      </w:r>
      <w:r w:rsidRPr="00131AF1">
        <w:rPr>
          <w:rFonts w:ascii="Angsana New" w:hAnsi="Angsana New"/>
          <w:sz w:val="30"/>
          <w:szCs w:val="30"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กรกฎาคม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2558</w:t>
      </w:r>
      <w:r w:rsidRPr="00131AF1">
        <w:rPr>
          <w:rFonts w:ascii="Angsana New" w:hAnsi="Angsana New"/>
          <w:sz w:val="30"/>
          <w:szCs w:val="30"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357B01">
        <w:rPr>
          <w:rFonts w:ascii="Angsana New" w:hAnsi="Angsana New"/>
          <w:spacing w:val="2"/>
          <w:sz w:val="30"/>
          <w:szCs w:val="30"/>
          <w:cs/>
          <w:lang w:val="en-US"/>
        </w:rPr>
        <w:t>สำนักงานอัยการจังหวัดสระบุรี</w:t>
      </w:r>
      <w:r w:rsidRPr="00357B01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 (โจทก์)</w:t>
      </w:r>
      <w:r w:rsidRPr="00357B01">
        <w:rPr>
          <w:rFonts w:ascii="Angsana New" w:hAnsi="Angsana New"/>
          <w:spacing w:val="2"/>
          <w:sz w:val="30"/>
          <w:szCs w:val="30"/>
          <w:cs/>
          <w:lang w:val="en-US"/>
        </w:rPr>
        <w:t xml:space="preserve"> ยื่นฟ้องบริษัท</w:t>
      </w:r>
      <w:r w:rsidRPr="00357B01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 (จำเลย) </w:t>
      </w:r>
      <w:r w:rsidRPr="00357B01">
        <w:rPr>
          <w:rFonts w:ascii="Angsana New" w:hAnsi="Angsana New"/>
          <w:spacing w:val="2"/>
          <w:sz w:val="30"/>
          <w:szCs w:val="30"/>
          <w:cs/>
          <w:lang w:val="en-US"/>
        </w:rPr>
        <w:t>เป็นคดีแพ่ง</w:t>
      </w:r>
      <w:r w:rsidRPr="00357B01">
        <w:rPr>
          <w:rFonts w:ascii="Angsana New" w:hAnsi="Angsana New" w:hint="cs"/>
          <w:spacing w:val="2"/>
          <w:sz w:val="30"/>
          <w:szCs w:val="30"/>
          <w:cs/>
          <w:lang w:val="en-US"/>
        </w:rPr>
        <w:t xml:space="preserve"> (คดีหมายเลขดำที่ สว. </w:t>
      </w:r>
      <w:r w:rsidR="00C76147" w:rsidRPr="00C76147">
        <w:rPr>
          <w:rFonts w:ascii="Angsana New" w:hAnsi="Angsana New"/>
          <w:spacing w:val="2"/>
          <w:sz w:val="30"/>
          <w:szCs w:val="30"/>
          <w:lang w:val="en-US"/>
        </w:rPr>
        <w:t>4</w:t>
      </w:r>
      <w:r w:rsidRPr="00357B01">
        <w:rPr>
          <w:rFonts w:ascii="Angsana New" w:hAnsi="Angsana New"/>
          <w:spacing w:val="2"/>
          <w:sz w:val="30"/>
          <w:szCs w:val="30"/>
          <w:lang w:val="en-US"/>
        </w:rPr>
        <w:t>/</w:t>
      </w:r>
      <w:r w:rsidR="00C76147" w:rsidRPr="00C76147">
        <w:rPr>
          <w:rFonts w:ascii="Angsana New" w:hAnsi="Angsana New"/>
          <w:spacing w:val="2"/>
          <w:sz w:val="30"/>
          <w:szCs w:val="30"/>
          <w:lang w:val="en-US"/>
        </w:rPr>
        <w:t>2559</w:t>
      </w:r>
      <w:r w:rsidRPr="00357B01">
        <w:rPr>
          <w:rFonts w:ascii="Angsana New" w:hAnsi="Angsana New" w:hint="cs"/>
          <w:spacing w:val="2"/>
          <w:sz w:val="30"/>
          <w:szCs w:val="30"/>
          <w:cs/>
          <w:lang w:val="en-US"/>
        </w:rPr>
        <w:t>)</w:t>
      </w:r>
      <w:r w:rsidRPr="00131AF1">
        <w:rPr>
          <w:rFonts w:ascii="Angsana New" w:hAnsi="Angsana New"/>
          <w:sz w:val="30"/>
          <w:szCs w:val="30"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ทุนทรัพย์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4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066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535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823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4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338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558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231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54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กล่าวหาว่า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ทำเหมืองแร่หินปูนนอกเขตประทานบัตร ขอให้คืนแร่หินปูนจำนวน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522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374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26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</w:p>
    <w:p w14:paraId="63C82BB8" w14:textId="77777777" w:rsidR="00885014" w:rsidRPr="00885014" w:rsidRDefault="00885014" w:rsidP="00885014">
      <w:pPr>
        <w:tabs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4D1E3E58" w14:textId="2B626379" w:rsidR="00885014" w:rsidRDefault="00320C2C" w:rsidP="00885014">
      <w:pPr>
        <w:tabs>
          <w:tab w:val="num" w:pos="1080"/>
        </w:tabs>
        <w:ind w:left="900" w:right="-43"/>
        <w:jc w:val="thaiDistribute"/>
        <w:rPr>
          <w:lang w:val="en-US"/>
        </w:rPr>
      </w:pPr>
      <w:r w:rsidRPr="00D314D3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บริษัทให้การต่อสู้ว่า</w:t>
      </w:r>
      <w:r w:rsidRPr="00D314D3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314D3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โจทก์ไม่มีอำนาจฟ้องตามพระราชบัญญัติส่งเสริมและรักษาคุณภาพสิ่งแวดล้อม พ.ศ. </w:t>
      </w:r>
      <w:r w:rsidR="00C76147" w:rsidRPr="00C76147">
        <w:rPr>
          <w:rFonts w:ascii="Angsana New" w:hAnsi="Angsana New"/>
          <w:spacing w:val="-6"/>
          <w:sz w:val="30"/>
          <w:szCs w:val="30"/>
          <w:lang w:val="en-US"/>
        </w:rPr>
        <w:t>2535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131AF1">
        <w:rPr>
          <w:rFonts w:ascii="Angsana New" w:hAnsi="Angsana New"/>
          <w:sz w:val="30"/>
          <w:szCs w:val="30"/>
          <w:cs/>
          <w:lang w:val="en-US"/>
        </w:rPr>
        <w:t>ขาดอายุความ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คดีนี้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เป็นคดีแพ่งเกี่ยวเนื่องกับคดีอาญาเกี่ยวกับการลักลอบทำเหมือง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มิ</w:t>
      </w:r>
      <w:r w:rsidRPr="00131AF1">
        <w:rPr>
          <w:rFonts w:ascii="Angsana New" w:hAnsi="Angsana New"/>
          <w:sz w:val="30"/>
          <w:szCs w:val="30"/>
          <w:cs/>
          <w:lang w:val="en-US"/>
        </w:rPr>
        <w:t>ได้กระทำความผิดอาญา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และไม่ได้กระทำละเมิดต่อโจทก์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การเรียกร้องคดีแพ่งจึง</w:t>
      </w:r>
      <w:r w:rsidRPr="00131AF1">
        <w:rPr>
          <w:rFonts w:ascii="Angsana New" w:hAnsi="Angsana New"/>
          <w:sz w:val="30"/>
          <w:szCs w:val="30"/>
          <w:cs/>
          <w:lang w:val="en-US"/>
        </w:rPr>
        <w:lastRenderedPageBreak/>
        <w:t>ไม่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มีมูลหนี้ละเมิด</w:t>
      </w:r>
      <w:r w:rsidRPr="00131AF1">
        <w:rPr>
          <w:rFonts w:ascii="Angsana New" w:hAnsi="Angsana New"/>
          <w:sz w:val="30"/>
          <w:szCs w:val="30"/>
          <w:cs/>
          <w:lang w:val="en-US"/>
        </w:rPr>
        <w:t>เกิด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ขึ้น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เพราะ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>ไม่ได้ทำผิดตามฟ้อง จึงไม่ต้องรับผิด และปฏิเสธฟ้อง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โจทก์</w:t>
      </w:r>
      <w:r w:rsidRPr="00131AF1">
        <w:rPr>
          <w:rFonts w:ascii="Angsana New" w:hAnsi="Angsana New"/>
          <w:sz w:val="30"/>
          <w:szCs w:val="30"/>
          <w:cs/>
          <w:lang w:val="en-US"/>
        </w:rPr>
        <w:t>ทุกข้อหา ทั้ง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หากแร่ที่มีอยู่จำนวนมาก</w:t>
      </w:r>
      <w:r w:rsidRPr="00131AF1">
        <w:rPr>
          <w:rFonts w:ascii="Angsana New" w:hAnsi="Angsana New"/>
          <w:sz w:val="30"/>
          <w:szCs w:val="30"/>
          <w:cs/>
          <w:lang w:val="en-US"/>
        </w:rPr>
        <w:t>ไม่ใช้ให้หมดก่อนประทานบัตรหมดอายุ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จำเลยก็หมดสิทธิ</w:t>
      </w:r>
      <w:r>
        <w:rPr>
          <w:rFonts w:ascii="Angsana New" w:hAnsi="Angsana New" w:hint="cs"/>
          <w:sz w:val="30"/>
          <w:szCs w:val="30"/>
          <w:cs/>
          <w:lang w:val="en-US"/>
        </w:rPr>
        <w:t>์</w:t>
      </w:r>
      <w:r w:rsidRPr="00131AF1">
        <w:rPr>
          <w:rFonts w:ascii="Angsana New" w:hAnsi="Angsana New"/>
          <w:sz w:val="30"/>
          <w:szCs w:val="30"/>
          <w:cs/>
          <w:lang w:val="en-US"/>
        </w:rPr>
        <w:t>ใช้ได้อีกต่อไป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จึงไม่มีความจำเป็นที่จะลักลอบทำเหมือง</w:t>
      </w:r>
    </w:p>
    <w:p w14:paraId="788ED4F9" w14:textId="77777777" w:rsidR="00B31730" w:rsidRPr="00B31730" w:rsidRDefault="00B31730" w:rsidP="00885014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C4A87B8" w14:textId="77777777" w:rsidR="00320C2C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31AF1">
        <w:rPr>
          <w:rFonts w:ascii="Angsana New" w:hAnsi="Angsana New"/>
          <w:sz w:val="30"/>
          <w:szCs w:val="30"/>
          <w:cs/>
          <w:lang w:val="en-US"/>
        </w:rPr>
        <w:t>คดีมีการร้องขอให้โอนคดี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131AF1">
        <w:rPr>
          <w:rFonts w:ascii="Angsana New" w:hAnsi="Angsana New"/>
          <w:sz w:val="30"/>
          <w:szCs w:val="30"/>
          <w:cs/>
          <w:lang w:val="en-US"/>
        </w:rPr>
        <w:t>ศาล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จังหวัดสระบุรีมาให้ศาล</w:t>
      </w:r>
      <w:r w:rsidRPr="00131AF1">
        <w:rPr>
          <w:rFonts w:ascii="Angsana New" w:hAnsi="Angsana New"/>
          <w:sz w:val="30"/>
          <w:szCs w:val="30"/>
          <w:cs/>
          <w:lang w:val="en-US"/>
        </w:rPr>
        <w:t>แพ่ง แผนกคดีสิ่งแวดล้อม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พิจารณา</w:t>
      </w:r>
      <w:r w:rsidRPr="00131AF1">
        <w:rPr>
          <w:rFonts w:ascii="Angsana New" w:hAnsi="Angsana New"/>
          <w:sz w:val="30"/>
          <w:szCs w:val="30"/>
          <w:cs/>
          <w:lang w:val="en-US"/>
        </w:rPr>
        <w:t>และขอให้รวมการพิจารณาคดี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นี้</w:t>
      </w:r>
      <w:r w:rsidRPr="00131AF1">
        <w:rPr>
          <w:rFonts w:ascii="Angsana New" w:hAnsi="Angsana New"/>
          <w:sz w:val="30"/>
          <w:szCs w:val="30"/>
          <w:cs/>
          <w:lang w:val="en-US"/>
        </w:rPr>
        <w:t>กับคดีอื่นที่เกี่ยวข้องกัน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ศาลอนุญาต</w:t>
      </w:r>
    </w:p>
    <w:p w14:paraId="724557D6" w14:textId="77777777" w:rsidR="00320C2C" w:rsidRPr="001872FE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9479D35" w14:textId="5A919A49" w:rsidR="00320C2C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13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2562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ศาลแพ่งมีคำพิพากษา 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นำแร่หินปูน 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522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374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26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เมตริกตัน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4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047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472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854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98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24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กรกฎาคม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2557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ถึงวันฟ้องเป็นเวลา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350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วัน เป็นดอกเบี้ย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291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085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376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56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4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338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558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231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54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4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047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472</w:t>
      </w:r>
      <w:r w:rsidRPr="00131AF1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854</w:t>
      </w:r>
      <w:r w:rsidRPr="00131AF1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98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7B66ECD1" w14:textId="77777777" w:rsidR="00320C2C" w:rsidRPr="00970450" w:rsidRDefault="00320C2C" w:rsidP="00320C2C">
      <w:pPr>
        <w:pStyle w:val="Bo-Blankline"/>
        <w:rPr>
          <w:lang w:val="en-US"/>
        </w:rPr>
      </w:pPr>
    </w:p>
    <w:p w14:paraId="369803B7" w14:textId="3B4CA0B7" w:rsidR="00320C2C" w:rsidRDefault="00320C2C" w:rsidP="00320C2C">
      <w:pPr>
        <w:tabs>
          <w:tab w:val="num" w:pos="1080"/>
        </w:tabs>
        <w:ind w:left="900" w:right="-43"/>
        <w:jc w:val="thaiDistribute"/>
        <w:rPr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ยื่นอุทธรณ์และคำร้องขอทุเลาการบังคับคดีในชั้นอุทธรณ์เมื่อวันที่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8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2563</w:t>
      </w:r>
      <w:r w:rsidRPr="00131AF1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คดีอยู่ระหว่างการพิจารณาของศาลอุทธรณ์</w:t>
      </w:r>
    </w:p>
    <w:p w14:paraId="00D34BA4" w14:textId="77777777" w:rsidR="00320C2C" w:rsidRPr="000B3B82" w:rsidRDefault="00320C2C" w:rsidP="00320C2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50982FB" w14:textId="77777777" w:rsidR="00320C2C" w:rsidRPr="00131AF1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131AF1">
        <w:rPr>
          <w:rFonts w:ascii="Angsana New" w:hAnsi="Angsana New"/>
          <w:sz w:val="30"/>
          <w:szCs w:val="30"/>
          <w:cs/>
          <w:lang w:val="en-US"/>
        </w:rPr>
        <w:t>อนึ่ง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31AF1">
        <w:rPr>
          <w:rFonts w:ascii="Angsana New" w:hAnsi="Angsana New"/>
          <w:sz w:val="30"/>
          <w:szCs w:val="30"/>
          <w:cs/>
          <w:lang w:val="en-US"/>
        </w:rPr>
        <w:t>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/>
          <w:sz w:val="30"/>
          <w:szCs w:val="30"/>
          <w:cs/>
          <w:lang w:val="en-US"/>
        </w:rPr>
        <w:t>ในข้อหาลักลอบทำเหมืองโดยไม่ได้รับอนุญาตนั้น พนักงานสอบสวนมีความเห็น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ควรสั่ง</w:t>
      </w:r>
      <w:r w:rsidRPr="00131AF1">
        <w:rPr>
          <w:rFonts w:ascii="Angsana New" w:hAnsi="Angsana New"/>
          <w:sz w:val="30"/>
          <w:szCs w:val="30"/>
          <w:cs/>
          <w:lang w:val="en-US"/>
        </w:rPr>
        <w:t>ไม่ฟ้องและอัยการมีคำสั่งถึงที่สุดไม่ฟ้องคดีอาญา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31AF1">
        <w:rPr>
          <w:rFonts w:ascii="Angsana New" w:hAnsi="Angsana New" w:hint="cs"/>
          <w:sz w:val="30"/>
          <w:szCs w:val="30"/>
          <w:cs/>
          <w:lang w:val="en-US"/>
        </w:rPr>
        <w:t>คดีส่วนอาญาถึงที่สุดแล้ว</w:t>
      </w:r>
    </w:p>
    <w:p w14:paraId="18F2BE10" w14:textId="77777777" w:rsidR="00320C2C" w:rsidRPr="00970450" w:rsidRDefault="00320C2C" w:rsidP="00320C2C">
      <w:pPr>
        <w:pStyle w:val="Bo-Blankline"/>
        <w:rPr>
          <w:lang w:val="en-US"/>
        </w:rPr>
      </w:pPr>
    </w:p>
    <w:p w14:paraId="337239D0" w14:textId="0E920133" w:rsidR="00320C2C" w:rsidRDefault="00320C2C" w:rsidP="00320C2C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24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2559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(โจทก์)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ยื่นฟ้อง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(จำเลย)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เป็นคดีแพ่ง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(คดีหมายเลขดำที่ สว.</w:t>
      </w:r>
      <w:r w:rsidR="00C76147" w:rsidRPr="00C76147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/>
          <w:sz w:val="30"/>
          <w:szCs w:val="30"/>
          <w:lang w:val="en-US"/>
        </w:rPr>
        <w:t>/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2559</w:t>
      </w:r>
      <w:r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กล่าวหาว่า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ทำเหมืองแร่หินปูนนอกเขตประทานบัตร ขอให้คืนแร่หินปูนจำนวน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447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906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76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327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680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219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</w:p>
    <w:p w14:paraId="4020BDC6" w14:textId="77777777" w:rsidR="00320C2C" w:rsidRPr="00970450" w:rsidRDefault="00320C2C" w:rsidP="00320C2C">
      <w:pPr>
        <w:pStyle w:val="Bo-Blankline"/>
        <w:rPr>
          <w:lang w:val="en-US"/>
        </w:rPr>
      </w:pPr>
    </w:p>
    <w:p w14:paraId="5CE0400B" w14:textId="77777777" w:rsidR="00B31730" w:rsidRDefault="00B31730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431D2D45" w14:textId="5D9CA12E" w:rsidR="00320C2C" w:rsidRPr="006703CA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lastRenderedPageBreak/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ให้การว่า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โจทก์ไม่มีอำนาจฟ้องตามพระราชบัญญัติส่งเสริมและรักษาคุณภาพสิ่งแวดล้อม พ.ศ.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2535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ขาดอายุความ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คดีนี้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เป็นคดีแพ่งเกี่ยวเนื่องกับคดีอาญา เกี่ยวกับการลักลอบทำเหมือง แต่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มิได้กระทำความผิดอาญา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และไม่ได้กระทำละเมิดต่อโจทก์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การเรียกร้องคดีแพ่งจึงไม่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มีมูลหนี้ละเมิด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เกิด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ขึ้น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เพราะ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ไม่ได้ทำผิดตามฟ้อง จึงไม่ต้องรับผิด และปฏิเสธฟ้องทุกข้อหา ทั้ง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หาก</w:t>
      </w:r>
      <w:r w:rsidRPr="006703CA">
        <w:rPr>
          <w:rFonts w:ascii="Angsana New" w:hAnsi="Angsana New"/>
          <w:sz w:val="30"/>
          <w:szCs w:val="30"/>
          <w:cs/>
          <w:lang w:val="en-US"/>
        </w:rPr>
        <w:t>แร่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ที่มีอยู่</w:t>
      </w:r>
      <w:r w:rsidRPr="006703CA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มาก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ใช้ให้หมดก่อนประทานบัตรหมดอายุจำเลยก็หมดสิทธิ</w:t>
      </w:r>
      <w:r>
        <w:rPr>
          <w:rFonts w:ascii="Angsana New" w:hAnsi="Angsana New" w:hint="cs"/>
          <w:sz w:val="30"/>
          <w:szCs w:val="30"/>
          <w:cs/>
          <w:lang w:val="en-US"/>
        </w:rPr>
        <w:t>์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ใช้ได้อีกต่อไป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515E8FD3" w14:textId="77777777" w:rsidR="00320C2C" w:rsidRPr="00970450" w:rsidRDefault="00320C2C" w:rsidP="00320C2C">
      <w:pPr>
        <w:pStyle w:val="Bo-Blankline"/>
        <w:rPr>
          <w:lang w:val="en-US"/>
        </w:rPr>
      </w:pPr>
    </w:p>
    <w:p w14:paraId="78B1C964" w14:textId="41B4D0DD" w:rsidR="00AD0488" w:rsidRDefault="00320C2C" w:rsidP="00AD0488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>มีการขอรวมพิจารณา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คดีนี้</w:t>
      </w:r>
      <w:r w:rsidRPr="006703CA">
        <w:rPr>
          <w:rFonts w:ascii="Angsana New" w:hAnsi="Angsana New"/>
          <w:sz w:val="30"/>
          <w:szCs w:val="30"/>
          <w:cs/>
          <w:lang w:val="en-US"/>
        </w:rPr>
        <w:t>กับคดีอื่นที่เกี่ยวข้องกัน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ศาลอนุญาต</w:t>
      </w:r>
    </w:p>
    <w:p w14:paraId="50BD72EB" w14:textId="77777777" w:rsidR="00B31730" w:rsidRPr="00B31730" w:rsidRDefault="00B31730" w:rsidP="00B31730">
      <w:pPr>
        <w:pStyle w:val="Bo-Blankline"/>
        <w:rPr>
          <w:lang w:val="en-US"/>
        </w:rPr>
      </w:pPr>
    </w:p>
    <w:p w14:paraId="5787ED26" w14:textId="41C03FF8" w:rsidR="00320C2C" w:rsidRPr="006703CA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13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2562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ศาลแพ่งมีคำพิพากษา 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นำเอาแร่หินปูนเพื่ออุตสาหกรรมปูนซีเมนต์ 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447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906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76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ไปถมกลับคืนยังพื้นที่ที่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314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227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98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2558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จนถึงวันฟ้องเป็นเวลา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207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วัน เป็นดอกเบี้ย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13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368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991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27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327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680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219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314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227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98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100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000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14A1B355" w14:textId="77777777" w:rsidR="00320C2C" w:rsidRPr="00970450" w:rsidRDefault="00320C2C" w:rsidP="00320C2C">
      <w:pPr>
        <w:pStyle w:val="Bo-Blankline"/>
        <w:rPr>
          <w:lang w:val="en-US"/>
        </w:rPr>
      </w:pPr>
    </w:p>
    <w:p w14:paraId="1A698645" w14:textId="37D20D0B" w:rsidR="00320C2C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ยื่นอุทธรณ์และคำร้องขอทุเลาการบังคับคดีในชั้นอุทธรณ์ เมื่อวันที่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8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2563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คดีอยู่ระหว่างการพิจารณาของศาลอุทธรณ์</w:t>
      </w:r>
    </w:p>
    <w:p w14:paraId="5D50B5FE" w14:textId="77777777" w:rsidR="00320C2C" w:rsidRPr="00970450" w:rsidRDefault="00320C2C" w:rsidP="00320C2C">
      <w:pPr>
        <w:pStyle w:val="Bo-Blankline"/>
        <w:rPr>
          <w:lang w:val="en-US"/>
        </w:rPr>
      </w:pPr>
    </w:p>
    <w:p w14:paraId="7C62C290" w14:textId="77777777" w:rsidR="00320C2C" w:rsidRDefault="00320C2C" w:rsidP="00320C2C">
      <w:pPr>
        <w:tabs>
          <w:tab w:val="num" w:pos="1080"/>
        </w:tabs>
        <w:ind w:left="900" w:right="-43"/>
        <w:jc w:val="thaiDistribute"/>
        <w:rPr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>อนึ่ง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ในข้อหาลักลอบทำเหมืองโดยไม่ได้รับอนุญาตนั้น พนักงานสอบสวนมีความเห็น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ควรสั่ง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ไม่ฟ้องและอัยการมีคำสั่งถึงที่สุดไม่ฟ้องคดีอาญา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คดีส่วนอาญาถึงที่สุดแล้ว</w:t>
      </w:r>
    </w:p>
    <w:p w14:paraId="73CF00BA" w14:textId="77777777" w:rsidR="00320C2C" w:rsidRPr="000B3B82" w:rsidRDefault="00320C2C" w:rsidP="00320C2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675BC77E" w14:textId="48D77527" w:rsidR="00320C2C" w:rsidRDefault="00320C2C" w:rsidP="00320C2C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24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2559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(จำเลย) เป็นคดีแพ่ง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(คดีหมายเลขดำที่ สว.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>
        <w:rPr>
          <w:rFonts w:ascii="Angsana New" w:hAnsi="Angsana New"/>
          <w:sz w:val="30"/>
          <w:szCs w:val="30"/>
          <w:lang w:val="en-US"/>
        </w:rPr>
        <w:t>/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2559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)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เรียก</w:t>
      </w:r>
      <w:r w:rsidRPr="00F6003F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="00C76147" w:rsidRPr="00C76147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F6003F">
        <w:rPr>
          <w:rFonts w:ascii="Angsana New" w:hAnsi="Angsana New"/>
          <w:spacing w:val="-4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pacing w:val="-4"/>
          <w:sz w:val="30"/>
          <w:szCs w:val="30"/>
          <w:lang w:val="en-US"/>
        </w:rPr>
        <w:t>671</w:t>
      </w:r>
      <w:r w:rsidRPr="00F6003F">
        <w:rPr>
          <w:rFonts w:ascii="Angsana New" w:hAnsi="Angsana New"/>
          <w:spacing w:val="-4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pacing w:val="-4"/>
          <w:sz w:val="30"/>
          <w:szCs w:val="30"/>
          <w:lang w:val="en-US"/>
        </w:rPr>
        <w:t>128</w:t>
      </w:r>
      <w:r w:rsidRPr="00F6003F">
        <w:rPr>
          <w:rFonts w:ascii="Angsana New" w:hAnsi="Angsana New"/>
          <w:spacing w:val="-4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pacing w:val="-4"/>
          <w:sz w:val="30"/>
          <w:szCs w:val="30"/>
          <w:lang w:val="en-US"/>
        </w:rPr>
        <w:t>829</w:t>
      </w:r>
      <w:r w:rsidRPr="00F6003F">
        <w:rPr>
          <w:rFonts w:ascii="Angsana New" w:hAnsi="Angsana New"/>
          <w:spacing w:val="-4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pacing w:val="-4"/>
          <w:sz w:val="30"/>
          <w:szCs w:val="30"/>
          <w:lang w:val="en-US"/>
        </w:rPr>
        <w:t>14</w:t>
      </w:r>
      <w:r w:rsidRPr="00F6003F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ขอให้คืนแร่จำนวน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484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023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</w:p>
    <w:p w14:paraId="47012A94" w14:textId="77777777" w:rsidR="00320C2C" w:rsidRPr="00970450" w:rsidRDefault="00320C2C" w:rsidP="00320C2C">
      <w:pPr>
        <w:pStyle w:val="Bo-Blankline"/>
        <w:rPr>
          <w:lang w:val="en-US"/>
        </w:rPr>
      </w:pPr>
    </w:p>
    <w:p w14:paraId="13397249" w14:textId="77777777" w:rsidR="00B31730" w:rsidRDefault="00B31730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12CB48A2" w14:textId="437C50ED" w:rsidR="00320C2C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lastRenderedPageBreak/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ให้การว่า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โจทก์ไม่มีอำนาจฟ้องตามพระราชบัญญัติส่งเสริมและรักษาคุณภาพสิ่งแวดล้อม พ.ศ.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2535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ขาดอายุความ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คดีนี้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เป็นคดีแพ่งเกี่ยวเนื่องกับคดีอาญา เกี่ยวกับการลักลอบทำเหมือง แต่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มิได้กระทำความผิดอาญา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และไม่ได้กระทำละเมิดต่อโจทก์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การเรียกร้องคดีแพ่งจึงไม่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มีมูลหนี้ละเมิด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เกิด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ขึ้น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เพราะ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ไม่ได้กระทำผิดตามฟ้อง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จึง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ไม่ต้องรับผิด และปฏิเสธฟ้องทุกข้อหา ทุกประเด็น อีกทั้ง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ไม่มีเหตุต้องทำเหมืองแร่ในเขตประทานบัตรผิดเงื่อนไข เพราะ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ยัง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มีแร่ที่ได้รับประทานบัตรเหลืออยู่อีกหลายร้อยล้านตัน หากใช้ไม่หมดก่อนประทานบัตรหมดอายุ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ก็หมดสิทธ</w:t>
      </w:r>
      <w:r>
        <w:rPr>
          <w:rFonts w:ascii="Angsana New" w:hAnsi="Angsana New" w:hint="cs"/>
          <w:sz w:val="30"/>
          <w:szCs w:val="30"/>
          <w:cs/>
          <w:lang w:val="en-US"/>
        </w:rPr>
        <w:t>ิ์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ใช้ได้อีกต่อไป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1BAE32AA" w14:textId="77777777" w:rsidR="00320C2C" w:rsidRPr="00970450" w:rsidRDefault="00320C2C" w:rsidP="00320C2C">
      <w:pPr>
        <w:pStyle w:val="Bo-Blankline"/>
        <w:rPr>
          <w:lang w:val="en-US"/>
        </w:rPr>
      </w:pPr>
    </w:p>
    <w:p w14:paraId="04DA6600" w14:textId="03BE0C1C" w:rsidR="00320C2C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ศาลแพ่งมีคำพิพากษา ให้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นำเอาแร่หินปูนเพื่ออุตสาหกรรมปูนซีเมนต์จำนวน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484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023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602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948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617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40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31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2558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จนถึงวันฟ้องเป็นเวลา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207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วัน เป็นดอกเบี้ย </w:t>
      </w:r>
      <w:r w:rsidR="00C76147" w:rsidRPr="00C76147">
        <w:rPr>
          <w:rFonts w:ascii="Angsana New" w:hAnsi="Angsana New"/>
          <w:sz w:val="30"/>
          <w:szCs w:val="30"/>
          <w:lang w:val="en-US"/>
        </w:rPr>
        <w:t>68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180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211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74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671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128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829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14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ต่อปีของต้นเงิน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602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948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617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40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200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000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4987B0FE" w14:textId="77777777" w:rsidR="00320C2C" w:rsidRPr="00970450" w:rsidRDefault="00320C2C" w:rsidP="00320C2C">
      <w:pPr>
        <w:pStyle w:val="Bo-Blankline"/>
        <w:rPr>
          <w:lang w:val="en-US"/>
        </w:rPr>
      </w:pPr>
    </w:p>
    <w:p w14:paraId="759DD371" w14:textId="7CF60D52" w:rsidR="00320C2C" w:rsidRPr="006703CA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ไม่เห็นพ้องด้วยกับคำพิพากษาของศาลชั้นต้น และ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ยื่นอุทธรณ์พร้อมคำร้องขอทุเลาการบังคับคดี เมื่อวันที่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ศาล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นัดฟังคำพิพากษาหรือคำสั่งของศาลอุทธรณ์วันที่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2563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แต่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มีการเ</w:t>
      </w:r>
      <w:r w:rsidRPr="006703CA">
        <w:rPr>
          <w:rFonts w:ascii="Angsana New" w:hAnsi="Angsana New"/>
          <w:sz w:val="30"/>
          <w:szCs w:val="30"/>
          <w:cs/>
          <w:lang w:val="en-US"/>
        </w:rPr>
        <w:t>ลื่อนนัดฟังคำพิพากษาศาลอุทธรณ์เนื่องจากคดีอยู่ระหว่างไกล่เกลี่ยในชั้นอุทธรณ์</w:t>
      </w:r>
    </w:p>
    <w:p w14:paraId="42C587B8" w14:textId="77777777" w:rsidR="00320C2C" w:rsidRPr="00970450" w:rsidRDefault="00320C2C" w:rsidP="00320C2C">
      <w:pPr>
        <w:pStyle w:val="Bo-Blankline"/>
        <w:rPr>
          <w:lang w:val="en-US"/>
        </w:rPr>
      </w:pPr>
    </w:p>
    <w:p w14:paraId="2EF46673" w14:textId="26A4E01B" w:rsidR="00320C2C" w:rsidRDefault="00320C2C" w:rsidP="00320C2C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745EFF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สำนักงานอัยการสูงสุด </w:t>
      </w:r>
      <w:r w:rsidRPr="00745EFF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(โจทก์) </w:t>
      </w:r>
      <w:r w:rsidRPr="00745EFF">
        <w:rPr>
          <w:rFonts w:ascii="Angsana New" w:hAnsi="Angsana New"/>
          <w:spacing w:val="4"/>
          <w:sz w:val="30"/>
          <w:szCs w:val="30"/>
          <w:cs/>
          <w:lang w:val="en-US"/>
        </w:rPr>
        <w:t>ยื่นฟ้องบริษัท</w:t>
      </w:r>
      <w:r w:rsidRPr="00745EFF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(จำเลย) ต่อ</w:t>
      </w:r>
      <w:r w:rsidRPr="00745EFF">
        <w:rPr>
          <w:rFonts w:ascii="Angsana New" w:hAnsi="Angsana New"/>
          <w:spacing w:val="4"/>
          <w:sz w:val="30"/>
          <w:szCs w:val="30"/>
          <w:cs/>
          <w:lang w:val="en-US"/>
        </w:rPr>
        <w:t>ศาลแพ่งแผนกคดีสิ่งแวดล้อม</w:t>
      </w:r>
      <w:r w:rsidRPr="00745EFF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(คดีหมายเลขดำที่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สว.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>/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2560</w:t>
      </w:r>
      <w:r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ทุนทรัพย์ </w:t>
      </w:r>
      <w:r w:rsidR="00C76147" w:rsidRPr="00C76147">
        <w:rPr>
          <w:rFonts w:ascii="Angsana New" w:hAnsi="Angsana New"/>
          <w:sz w:val="30"/>
          <w:szCs w:val="30"/>
          <w:lang w:val="en-US"/>
        </w:rPr>
        <w:t>344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882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135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15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กล่าวหาว่า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ทำเหมืองแร่หิน</w:t>
      </w:r>
      <w:r>
        <w:rPr>
          <w:rFonts w:ascii="Angsana New" w:hAnsi="Angsana New" w:hint="cs"/>
          <w:sz w:val="30"/>
          <w:szCs w:val="30"/>
          <w:cs/>
          <w:lang w:val="en-US"/>
        </w:rPr>
        <w:t>ดินดาน</w:t>
      </w:r>
      <w:r w:rsidRPr="006703CA">
        <w:rPr>
          <w:rFonts w:ascii="Angsana New" w:hAnsi="Angsana New"/>
          <w:sz w:val="30"/>
          <w:szCs w:val="30"/>
          <w:cs/>
          <w:lang w:val="en-US"/>
        </w:rPr>
        <w:t>บางส่วนในเขตประทานบัตรผิดเงื่อนไข ขอให้คืนแร่หิน</w:t>
      </w:r>
      <w:r>
        <w:rPr>
          <w:rFonts w:ascii="Angsana New" w:hAnsi="Angsana New" w:hint="cs"/>
          <w:sz w:val="30"/>
          <w:szCs w:val="30"/>
          <w:cs/>
          <w:lang w:val="en-US"/>
        </w:rPr>
        <w:t>ดินดาน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220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559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82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</w:p>
    <w:p w14:paraId="710B23FD" w14:textId="77777777" w:rsidR="00320C2C" w:rsidRPr="00970450" w:rsidRDefault="00320C2C" w:rsidP="00320C2C">
      <w:pPr>
        <w:pStyle w:val="Bo-Blankline"/>
        <w:rPr>
          <w:lang w:val="en-US"/>
        </w:rPr>
      </w:pPr>
    </w:p>
    <w:p w14:paraId="061A0BF9" w14:textId="77777777" w:rsidR="00B31730" w:rsidRDefault="00B31730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5370956C" w14:textId="1DE21A5C" w:rsidR="00320C2C" w:rsidRDefault="00320C2C" w:rsidP="00320C2C">
      <w:pPr>
        <w:tabs>
          <w:tab w:val="num" w:pos="1080"/>
        </w:tabs>
        <w:ind w:left="900" w:right="-43"/>
        <w:jc w:val="thaiDistribute"/>
        <w:rPr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lastRenderedPageBreak/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ให้การว่า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โจทก์ไม่มีอำนาจฟ้องตามพระราชบัญญัติส่งเสริมและรักษาคุณภาพสิ่งแวดล้อม พ.ศ.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2535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</w:t>
      </w:r>
      <w:r>
        <w:rPr>
          <w:rFonts w:ascii="Angsana New" w:hAnsi="Angsana New" w:hint="cs"/>
          <w:sz w:val="30"/>
          <w:szCs w:val="30"/>
          <w:cs/>
          <w:lang w:val="en-US"/>
        </w:rPr>
        <w:t>คดี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ขาดอายุความ 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คดีนี้</w:t>
      </w:r>
      <w:r w:rsidRPr="006703CA">
        <w:rPr>
          <w:rFonts w:ascii="Angsana New" w:hAnsi="Angsana New"/>
          <w:sz w:val="30"/>
          <w:szCs w:val="30"/>
          <w:cs/>
          <w:lang w:val="en-US"/>
        </w:rPr>
        <w:t>เป็นคดีแพ่งเกี่ยวเนื่องกับคดีอาญา เกี่ยวกับการลักลอบทำเหมือง แต่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มิได้กระทำความผิดอาญา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และไม่ได้กระทำละเมิดต่อโจทก์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การเรียกร้องคดีแพ่ง</w:t>
      </w:r>
      <w:r w:rsidRPr="003746CE">
        <w:rPr>
          <w:rFonts w:ascii="Angsana New" w:hAnsi="Angsana New"/>
          <w:spacing w:val="4"/>
          <w:sz w:val="30"/>
          <w:szCs w:val="30"/>
          <w:cs/>
          <w:lang w:val="en-US"/>
        </w:rPr>
        <w:t>จึงไม่</w:t>
      </w:r>
      <w:r w:rsidRPr="003746CE">
        <w:rPr>
          <w:rFonts w:ascii="Angsana New" w:hAnsi="Angsana New" w:hint="cs"/>
          <w:spacing w:val="4"/>
          <w:sz w:val="30"/>
          <w:szCs w:val="30"/>
          <w:cs/>
          <w:lang w:val="en-US"/>
        </w:rPr>
        <w:t>มีมูลหนี้ละเมิด</w:t>
      </w:r>
      <w:r w:rsidRPr="003746CE">
        <w:rPr>
          <w:rFonts w:ascii="Angsana New" w:hAnsi="Angsana New"/>
          <w:spacing w:val="4"/>
          <w:sz w:val="30"/>
          <w:szCs w:val="30"/>
          <w:cs/>
          <w:lang w:val="en-US"/>
        </w:rPr>
        <w:t>เกิด</w:t>
      </w:r>
      <w:r w:rsidRPr="003746CE">
        <w:rPr>
          <w:rFonts w:ascii="Angsana New" w:hAnsi="Angsana New" w:hint="cs"/>
          <w:spacing w:val="4"/>
          <w:sz w:val="30"/>
          <w:szCs w:val="30"/>
          <w:cs/>
          <w:lang w:val="en-US"/>
        </w:rPr>
        <w:t>ขึ้น</w:t>
      </w:r>
      <w:r w:rsidRPr="003746CE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</w:t>
      </w:r>
      <w:r w:rsidRPr="003746CE">
        <w:rPr>
          <w:rFonts w:ascii="Angsana New" w:hAnsi="Angsana New" w:hint="cs"/>
          <w:spacing w:val="4"/>
          <w:sz w:val="30"/>
          <w:szCs w:val="30"/>
          <w:cs/>
          <w:lang w:val="en-US"/>
        </w:rPr>
        <w:t>เพราะ</w:t>
      </w:r>
      <w:r w:rsidRPr="003746CE">
        <w:rPr>
          <w:rFonts w:ascii="Angsana New" w:hAnsi="Angsana New"/>
          <w:spacing w:val="4"/>
          <w:sz w:val="30"/>
          <w:szCs w:val="30"/>
          <w:cs/>
          <w:lang w:val="en-US"/>
        </w:rPr>
        <w:t>บริษัทไม่ได้กระทำผิดตามฟ้อง</w:t>
      </w:r>
      <w:r w:rsidRPr="003746CE">
        <w:rPr>
          <w:rFonts w:ascii="Angsana New" w:hAnsi="Angsana New" w:hint="cs"/>
          <w:spacing w:val="4"/>
          <w:sz w:val="30"/>
          <w:szCs w:val="30"/>
          <w:cs/>
          <w:lang w:val="en-US"/>
        </w:rPr>
        <w:t>จึง</w:t>
      </w:r>
      <w:r w:rsidRPr="003746CE">
        <w:rPr>
          <w:rFonts w:ascii="Angsana New" w:hAnsi="Angsana New"/>
          <w:spacing w:val="4"/>
          <w:sz w:val="30"/>
          <w:szCs w:val="30"/>
          <w:cs/>
          <w:lang w:val="en-US"/>
        </w:rPr>
        <w:t>ไม่ต้องรับผิด และปฏิเสธฟ้องทุกข้อหา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ทุกประเด็น อีกทั้ง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แร่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ไม่หมดก่อนประทานบัตรหมดอายุ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>ก็หมดสิทธิ</w:t>
      </w:r>
      <w:r>
        <w:rPr>
          <w:rFonts w:ascii="Angsana New" w:hAnsi="Angsana New" w:hint="cs"/>
          <w:sz w:val="30"/>
          <w:szCs w:val="30"/>
          <w:cs/>
          <w:lang w:val="en-US"/>
        </w:rPr>
        <w:t>์</w:t>
      </w:r>
      <w:r w:rsidRPr="006703CA">
        <w:rPr>
          <w:rFonts w:ascii="Angsana New" w:hAnsi="Angsana New"/>
          <w:sz w:val="30"/>
          <w:szCs w:val="30"/>
          <w:cs/>
          <w:lang w:val="en-US"/>
        </w:rPr>
        <w:t>ใช้ได้อีกต่อไป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จึงไม่มีความจำเป็นที่จะลักลอบทำเหมือง</w:t>
      </w:r>
    </w:p>
    <w:p w14:paraId="575932CB" w14:textId="77777777" w:rsidR="00AD0488" w:rsidRPr="00AD0488" w:rsidRDefault="00AD0488" w:rsidP="00320C2C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2F2CE93" w14:textId="23E36B0A" w:rsidR="00AD0488" w:rsidRDefault="00320C2C" w:rsidP="00AD0488">
      <w:pPr>
        <w:tabs>
          <w:tab w:val="num" w:pos="1080"/>
        </w:tabs>
        <w:ind w:left="900" w:right="-43"/>
        <w:jc w:val="thaiDistribute"/>
        <w:rPr>
          <w:lang w:val="en-US"/>
        </w:rPr>
      </w:pP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13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ศาลแพ่งมีคำพิพากษาให้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นำเอาแร่หินดินดานเพื่ออุตสาหกรรมปูนซีเมนต์จำนวน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220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559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82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326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499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751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86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="00A805AC">
        <w:rPr>
          <w:rFonts w:ascii="Angsana New" w:hAnsi="Angsana New"/>
          <w:sz w:val="30"/>
          <w:szCs w:val="30"/>
          <w:cs/>
          <w:lang w:val="en-US"/>
        </w:rPr>
        <w:br/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มิถุนายน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2559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ถึงวันฟ้องเป็นเวลา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274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วัน เป็นดอกเบี้ย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18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382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383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29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รวมต้นเงินและดอกเบี้ยเป็นเงิน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344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882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135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15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</w:t>
      </w:r>
      <w:r w:rsidRPr="006703CA">
        <w:rPr>
          <w:rFonts w:ascii="Angsana New" w:hAnsi="Angsana New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ต่อปีของต้นเงิน 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326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499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,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751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.</w:t>
      </w:r>
      <w:r w:rsidR="00C76147" w:rsidRPr="00C76147">
        <w:rPr>
          <w:rFonts w:ascii="Angsana New" w:hAnsi="Angsana New" w:hint="cs"/>
          <w:sz w:val="30"/>
          <w:szCs w:val="30"/>
          <w:lang w:val="en-US"/>
        </w:rPr>
        <w:t>86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200</w:t>
      </w:r>
      <w:r w:rsidRPr="006703CA">
        <w:rPr>
          <w:rFonts w:ascii="Angsana New" w:hAnsi="Angsana New"/>
          <w:sz w:val="30"/>
          <w:szCs w:val="30"/>
          <w:lang w:val="en-US"/>
        </w:rPr>
        <w:t>,</w:t>
      </w:r>
      <w:r w:rsidR="00C76147" w:rsidRPr="00C76147">
        <w:rPr>
          <w:rFonts w:ascii="Angsana New" w:hAnsi="Angsana New"/>
          <w:sz w:val="30"/>
          <w:szCs w:val="30"/>
          <w:lang w:val="en-US"/>
        </w:rPr>
        <w:t>000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บาท</w:t>
      </w:r>
    </w:p>
    <w:p w14:paraId="668E24C3" w14:textId="77777777" w:rsidR="00B31730" w:rsidRPr="00B31730" w:rsidRDefault="00B31730" w:rsidP="00B31730">
      <w:pPr>
        <w:pStyle w:val="Bo-Blankline"/>
        <w:rPr>
          <w:lang w:val="en-US"/>
        </w:rPr>
      </w:pPr>
    </w:p>
    <w:p w14:paraId="07EB936E" w14:textId="38CDF9E8" w:rsidR="00320C2C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ยื่นอุทธรณ์และคำร้องขอทุเลาการบังคับคดี 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5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มิถุนายน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2563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คดีอยู่ระหว่าง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การพิจารณาของศาล</w:t>
      </w:r>
      <w:r w:rsidRPr="00C75886">
        <w:rPr>
          <w:rFonts w:ascii="Angsana New" w:hAnsi="Angsana New" w:hint="cs"/>
          <w:sz w:val="30"/>
          <w:szCs w:val="30"/>
          <w:cs/>
          <w:lang w:val="en-US"/>
        </w:rPr>
        <w:t>อุทธรณ์</w:t>
      </w:r>
      <w:r w:rsidRPr="00C75886">
        <w:rPr>
          <w:rFonts w:ascii="Angsana New" w:hAnsi="Angsana New"/>
          <w:sz w:val="30"/>
          <w:szCs w:val="30"/>
          <w:lang w:val="en-US"/>
        </w:rPr>
        <w:t xml:space="preserve"> </w:t>
      </w:r>
      <w:r w:rsidRPr="00C75886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บริษัทได้รับหมายนัดฟังคำพิพากษาหรือคำสั่งในวันที่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</w:t>
      </w:r>
      <w:r w:rsidR="00DF0D36">
        <w:rPr>
          <w:rFonts w:ascii="Angsana New" w:hAnsi="Angsana New"/>
          <w:sz w:val="30"/>
          <w:szCs w:val="30"/>
          <w:lang w:val="en-US"/>
        </w:rPr>
        <w:t>4</w:t>
      </w:r>
      <w:r w:rsidRPr="00C7588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F0D36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C7588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76147" w:rsidRPr="00C76147">
        <w:rPr>
          <w:rFonts w:ascii="Angsana New" w:hAnsi="Angsana New"/>
          <w:sz w:val="30"/>
          <w:szCs w:val="30"/>
          <w:lang w:val="en-US"/>
        </w:rPr>
        <w:t>2564</w:t>
      </w:r>
    </w:p>
    <w:p w14:paraId="73839503" w14:textId="77777777" w:rsidR="00320C2C" w:rsidRDefault="00320C2C" w:rsidP="00320C2C">
      <w:pPr>
        <w:pStyle w:val="Bo-Blankline"/>
        <w:rPr>
          <w:lang w:val="en-US"/>
        </w:rPr>
      </w:pPr>
    </w:p>
    <w:p w14:paraId="19F87AD2" w14:textId="77777777" w:rsidR="00320C2C" w:rsidRPr="006703CA" w:rsidRDefault="00320C2C" w:rsidP="00320C2C">
      <w:pPr>
        <w:tabs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6703CA">
        <w:rPr>
          <w:rFonts w:ascii="Angsana New" w:hAnsi="Angsana New" w:hint="cs"/>
          <w:sz w:val="30"/>
          <w:szCs w:val="30"/>
          <w:cs/>
          <w:lang w:val="en-US"/>
        </w:rPr>
        <w:t xml:space="preserve">อนึ่ง </w:t>
      </w:r>
      <w:r w:rsidRPr="006703CA">
        <w:rPr>
          <w:rFonts w:ascii="Angsana New" w:hAnsi="Angsana New"/>
          <w:sz w:val="30"/>
          <w:szCs w:val="30"/>
          <w:cs/>
          <w:lang w:val="en-US"/>
        </w:rPr>
        <w:t>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/>
          <w:sz w:val="30"/>
          <w:szCs w:val="30"/>
          <w:cs/>
          <w:lang w:val="en-US"/>
        </w:rPr>
        <w:t xml:space="preserve"> ในข้อหาลักลอบทำเหมืองโดยไม่ได้รับอนุญาตนั้น พนักงานสอบสวนมีความเห็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นควรสั่ง</w:t>
      </w:r>
      <w:r w:rsidRPr="006703CA">
        <w:rPr>
          <w:rFonts w:ascii="Angsana New" w:hAnsi="Angsana New"/>
          <w:sz w:val="30"/>
          <w:szCs w:val="30"/>
          <w:cs/>
          <w:lang w:val="en-US"/>
        </w:rPr>
        <w:t>ไม่ฟ้องและต่อมาอัยการมีคำสั่งถึงที่สุดไม่ฟ้องคดีอาญา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กับ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6703CA">
        <w:rPr>
          <w:rFonts w:ascii="Angsana New" w:hAnsi="Angsana New" w:hint="cs"/>
          <w:sz w:val="30"/>
          <w:szCs w:val="30"/>
          <w:cs/>
          <w:lang w:val="en-US"/>
        </w:rPr>
        <w:t>คดีส่วนอาญาถึงที่สุดแล้ว</w:t>
      </w:r>
      <w:r w:rsidRPr="006703CA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6C8C7EF6" w14:textId="77777777" w:rsidR="00320C2C" w:rsidRDefault="00320C2C" w:rsidP="00320C2C">
      <w:pPr>
        <w:pStyle w:val="Bo-Blankline"/>
        <w:rPr>
          <w:lang w:val="en-US"/>
        </w:rPr>
      </w:pPr>
    </w:p>
    <w:p w14:paraId="64EF97CE" w14:textId="5555B28A" w:rsidR="00320C2C" w:rsidRPr="00B31730" w:rsidRDefault="00320C2C" w:rsidP="00320C2C">
      <w:pPr>
        <w:tabs>
          <w:tab w:val="num" w:pos="1080"/>
        </w:tabs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970450">
        <w:rPr>
          <w:rFonts w:ascii="Angsana New" w:hAnsi="Angsana New"/>
          <w:sz w:val="30"/>
          <w:szCs w:val="30"/>
          <w:cs/>
          <w:lang w:val="en-US"/>
        </w:rPr>
        <w:t>การแจ้ง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ข้อมูลรายละเอียดของ</w:t>
      </w:r>
      <w:r w:rsidRPr="00970450">
        <w:rPr>
          <w:rFonts w:ascii="Angsana New" w:hAnsi="Angsana New"/>
          <w:sz w:val="30"/>
          <w:szCs w:val="30"/>
          <w:cs/>
          <w:lang w:val="en-US"/>
        </w:rPr>
        <w:t>คดีที่อยู่ระหว่างการพิจารณาของศาล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ตามที่กล่าวใน</w:t>
      </w:r>
      <w:r w:rsidRPr="00970450">
        <w:rPr>
          <w:rFonts w:ascii="Angsana New" w:hAnsi="Angsana New"/>
          <w:sz w:val="30"/>
          <w:szCs w:val="30"/>
          <w:cs/>
          <w:lang w:val="en-US"/>
        </w:rPr>
        <w:t xml:space="preserve"> ข้อ </w:t>
      </w:r>
      <w:r w:rsidR="00C76147" w:rsidRPr="00C76147">
        <w:rPr>
          <w:rFonts w:ascii="Angsana New" w:hAnsi="Angsana New"/>
          <w:sz w:val="30"/>
          <w:szCs w:val="30"/>
          <w:lang w:val="en-US"/>
        </w:rPr>
        <w:t>1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970450">
        <w:rPr>
          <w:rFonts w:ascii="Angsana New" w:hAnsi="Angsana New"/>
          <w:sz w:val="30"/>
          <w:szCs w:val="30"/>
          <w:cs/>
          <w:lang w:val="en-US"/>
        </w:rPr>
        <w:t xml:space="preserve"> ถึง </w:t>
      </w:r>
      <w:r w:rsidR="00C76147" w:rsidRPr="00C76147">
        <w:rPr>
          <w:rFonts w:ascii="Angsana New" w:hAnsi="Angsana New"/>
          <w:sz w:val="30"/>
          <w:szCs w:val="30"/>
          <w:lang w:val="en-US"/>
        </w:rPr>
        <w:t>7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970450">
        <w:rPr>
          <w:rFonts w:ascii="Angsana New" w:hAnsi="Angsana New"/>
          <w:sz w:val="30"/>
          <w:szCs w:val="30"/>
          <w:cs/>
          <w:lang w:val="en-US"/>
        </w:rPr>
        <w:t xml:space="preserve"> อยู่ระหว่างการพิจารณา 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 xml:space="preserve">คดียังไม่ถึงที่สุด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บริษัทและ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ที่ปรึกษากฎหมาย</w:t>
      </w:r>
      <w:r w:rsidRPr="00970450">
        <w:rPr>
          <w:rFonts w:ascii="Angsana New" w:hAnsi="Angsana New"/>
          <w:sz w:val="30"/>
          <w:szCs w:val="30"/>
          <w:cs/>
          <w:lang w:val="en-US"/>
        </w:rPr>
        <w:t>เห็นว่า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>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70450">
        <w:rPr>
          <w:rFonts w:ascii="Angsana New" w:hAnsi="Angsana New" w:hint="cs"/>
          <w:sz w:val="30"/>
          <w:szCs w:val="30"/>
          <w:cs/>
          <w:lang w:val="en-US"/>
        </w:rPr>
        <w:t xml:space="preserve">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="00B31730">
        <w:rPr>
          <w:rFonts w:ascii="Angsana New" w:hAnsi="Angsana New"/>
          <w:sz w:val="30"/>
          <w:szCs w:val="30"/>
          <w:lang w:val="en-US"/>
        </w:rPr>
        <w:t>31</w:t>
      </w:r>
      <w:r w:rsidR="00B31730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B31730">
        <w:rPr>
          <w:rFonts w:ascii="Angsana New" w:hAnsi="Angsana New"/>
          <w:sz w:val="30"/>
          <w:szCs w:val="30"/>
          <w:lang w:val="en-US"/>
        </w:rPr>
        <w:t>2564</w:t>
      </w:r>
    </w:p>
    <w:p w14:paraId="569F9E2A" w14:textId="09FE5484" w:rsidR="00320C2C" w:rsidRDefault="00320C2C" w:rsidP="00320C2C">
      <w:pPr>
        <w:tabs>
          <w:tab w:val="num" w:pos="1080"/>
        </w:tabs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12215EA" w14:textId="77777777" w:rsidR="00C000A5" w:rsidRDefault="00C000A5" w:rsidP="00C000A5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E07C22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C76147">
        <w:rPr>
          <w:rFonts w:ascii="Angsana New" w:hAnsi="Angsana New" w:hint="cs"/>
          <w:sz w:val="30"/>
          <w:szCs w:val="30"/>
          <w:lang w:val="en-US"/>
        </w:rPr>
        <w:t>16</w:t>
      </w:r>
      <w:r w:rsidRPr="00E07C22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C76147">
        <w:rPr>
          <w:rFonts w:ascii="Angsana New" w:hAnsi="Angsana New" w:hint="cs"/>
          <w:sz w:val="30"/>
          <w:szCs w:val="30"/>
          <w:lang w:val="en-US"/>
        </w:rPr>
        <w:t>2562</w:t>
      </w:r>
      <w:r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เอกชนรวม </w:t>
      </w:r>
      <w:r w:rsidRPr="00C76147">
        <w:rPr>
          <w:rFonts w:ascii="Angsana New" w:hAnsi="Angsana New"/>
          <w:sz w:val="30"/>
          <w:szCs w:val="30"/>
          <w:lang w:val="en-US"/>
        </w:rPr>
        <w:t>222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Pr="00C76147">
        <w:rPr>
          <w:rFonts w:ascii="Angsana New" w:hAnsi="Angsana New" w:hint="cs"/>
          <w:sz w:val="30"/>
          <w:szCs w:val="30"/>
          <w:lang w:val="en-US"/>
        </w:rPr>
        <w:t>5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Pr="00C76147">
        <w:rPr>
          <w:rFonts w:ascii="Angsana New" w:hAnsi="Angsana New" w:hint="cs"/>
          <w:sz w:val="30"/>
          <w:szCs w:val="30"/>
          <w:lang w:val="en-US"/>
        </w:rPr>
        <w:t>5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2574FA">
        <w:rPr>
          <w:rFonts w:ascii="Angsana New" w:hAnsi="Angsana New" w:hint="cs"/>
          <w:sz w:val="30"/>
          <w:szCs w:val="30"/>
          <w:lang w:val="en-US"/>
        </w:rPr>
        <w:t xml:space="preserve">EHIA) 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Pr="00C76147">
        <w:rPr>
          <w:rFonts w:ascii="Angsana New" w:hAnsi="Angsana New" w:hint="cs"/>
          <w:sz w:val="30"/>
          <w:szCs w:val="30"/>
          <w:lang w:val="en-US"/>
        </w:rPr>
        <w:t>150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Pr="00C76147">
        <w:rPr>
          <w:rFonts w:ascii="Angsana New" w:hAnsi="Angsana New" w:hint="cs"/>
          <w:sz w:val="30"/>
          <w:szCs w:val="30"/>
          <w:lang w:val="en-US"/>
        </w:rPr>
        <w:t>150</w:t>
      </w:r>
      <w:r w:rsidRPr="002574FA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13AF6017" w14:textId="77777777" w:rsidR="00C000A5" w:rsidRPr="00AD0488" w:rsidRDefault="00C000A5" w:rsidP="00C000A5">
      <w:pPr>
        <w:tabs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A062108" w14:textId="77777777" w:rsidR="00C000A5" w:rsidRDefault="00C000A5" w:rsidP="00C000A5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F03DD4">
        <w:rPr>
          <w:sz w:val="30"/>
          <w:szCs w:val="30"/>
          <w:cs/>
          <w:lang w:val="en-US"/>
        </w:rPr>
        <w:t xml:space="preserve">เมื่อวันที่ </w:t>
      </w:r>
      <w:r w:rsidRPr="00C76147">
        <w:rPr>
          <w:sz w:val="30"/>
          <w:szCs w:val="30"/>
          <w:lang w:val="en-US"/>
        </w:rPr>
        <w:t>25</w:t>
      </w:r>
      <w:r w:rsidRPr="00F03DD4">
        <w:rPr>
          <w:sz w:val="30"/>
          <w:szCs w:val="30"/>
          <w:cs/>
          <w:lang w:val="en-US"/>
        </w:rPr>
        <w:t xml:space="preserve"> ธันวาคม </w:t>
      </w:r>
      <w:r w:rsidRPr="00C76147">
        <w:rPr>
          <w:sz w:val="30"/>
          <w:szCs w:val="30"/>
          <w:lang w:val="en-US"/>
        </w:rPr>
        <w:t>2562</w:t>
      </w:r>
      <w:r w:rsidRPr="00F03DD4">
        <w:rPr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C76147">
        <w:rPr>
          <w:sz w:val="30"/>
          <w:szCs w:val="30"/>
          <w:lang w:val="en-US"/>
        </w:rPr>
        <w:t>28</w:t>
      </w:r>
      <w:r w:rsidRPr="00F03DD4">
        <w:rPr>
          <w:sz w:val="30"/>
          <w:szCs w:val="30"/>
          <w:cs/>
          <w:lang w:val="en-US"/>
        </w:rPr>
        <w:t xml:space="preserve"> มกราคม </w:t>
      </w:r>
      <w:r w:rsidRPr="00C76147">
        <w:rPr>
          <w:sz w:val="30"/>
          <w:szCs w:val="30"/>
          <w:lang w:val="en-US"/>
        </w:rPr>
        <w:t>2563</w:t>
      </w:r>
      <w:r w:rsidRPr="00F03DD4">
        <w:rPr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</w:t>
      </w:r>
      <w:r>
        <w:rPr>
          <w:rFonts w:hint="cs"/>
          <w:sz w:val="30"/>
          <w:szCs w:val="30"/>
          <w:cs/>
          <w:lang w:val="en-US"/>
        </w:rPr>
        <w:t>ย่อย</w:t>
      </w:r>
      <w:r w:rsidRPr="00F03DD4">
        <w:rPr>
          <w:sz w:val="30"/>
          <w:szCs w:val="30"/>
          <w:cs/>
          <w:lang w:val="en-US"/>
        </w:rPr>
        <w:t xml:space="preserve"> ไม่ชอบด้วยกฏหมายอย่างไร</w:t>
      </w:r>
    </w:p>
    <w:p w14:paraId="682E0A9B" w14:textId="77777777" w:rsidR="00C000A5" w:rsidRPr="004746FE" w:rsidRDefault="00C000A5" w:rsidP="00C000A5">
      <w:pPr>
        <w:pStyle w:val="Bo-Blankline"/>
      </w:pPr>
    </w:p>
    <w:p w14:paraId="4959C49C" w14:textId="5C763A76" w:rsidR="00C000A5" w:rsidRDefault="00C000A5" w:rsidP="00C000A5">
      <w:pPr>
        <w:ind w:left="900" w:right="-43"/>
        <w:jc w:val="thaiDistribute"/>
      </w:pPr>
      <w:r w:rsidRPr="003538B5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C76147">
        <w:rPr>
          <w:rFonts w:ascii="Angsana New" w:hAnsi="Angsana New"/>
          <w:sz w:val="30"/>
          <w:szCs w:val="30"/>
          <w:lang w:val="en-US"/>
        </w:rPr>
        <w:t>31</w:t>
      </w:r>
      <w:r w:rsidRPr="003538B5">
        <w:rPr>
          <w:rFonts w:ascii="Angsana New" w:hAnsi="Angsana New"/>
          <w:sz w:val="30"/>
          <w:szCs w:val="30"/>
          <w:cs/>
        </w:rPr>
        <w:t xml:space="preserve"> มกราคม </w:t>
      </w:r>
      <w:r w:rsidRPr="00C76147">
        <w:rPr>
          <w:rFonts w:ascii="Angsana New" w:hAnsi="Angsana New"/>
          <w:sz w:val="30"/>
          <w:szCs w:val="30"/>
          <w:lang w:val="en-US"/>
        </w:rPr>
        <w:t>2563</w:t>
      </w:r>
      <w:r w:rsidRPr="003538B5">
        <w:rPr>
          <w:rFonts w:ascii="Angsana New" w:hAnsi="Angsana New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</w:t>
      </w:r>
      <w:r w:rsidRPr="003538B5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3538B5">
        <w:rPr>
          <w:rFonts w:ascii="Angsana New" w:hAnsi="Angsana New"/>
          <w:sz w:val="30"/>
          <w:szCs w:val="30"/>
          <w:cs/>
        </w:rPr>
        <w:t xml:space="preserve">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C76147">
        <w:rPr>
          <w:rFonts w:ascii="Angsana New" w:hAnsi="Angsana New"/>
          <w:sz w:val="30"/>
          <w:szCs w:val="30"/>
          <w:lang w:val="en-US"/>
        </w:rPr>
        <w:t>1</w:t>
      </w:r>
      <w:r w:rsidRPr="003538B5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C76147">
        <w:rPr>
          <w:rFonts w:ascii="Angsana New" w:hAnsi="Angsana New"/>
          <w:sz w:val="30"/>
          <w:szCs w:val="30"/>
          <w:lang w:val="en-US"/>
        </w:rPr>
        <w:t>2563</w:t>
      </w:r>
      <w:r w:rsidRPr="003538B5">
        <w:rPr>
          <w:rFonts w:ascii="Angsana New" w:hAnsi="Angsana New"/>
          <w:sz w:val="30"/>
          <w:szCs w:val="30"/>
          <w:cs/>
        </w:rPr>
        <w:t xml:space="preserve"> ขณะนี้อยู่ระหว่างการพิจารณาของศาล</w:t>
      </w:r>
    </w:p>
    <w:p w14:paraId="3EAD9683" w14:textId="77777777" w:rsidR="000E582C" w:rsidRPr="000E582C" w:rsidRDefault="000E582C" w:rsidP="00C000A5">
      <w:pPr>
        <w:ind w:left="90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3D86885" w14:textId="43104657" w:rsidR="00C000A5" w:rsidRPr="0022236C" w:rsidRDefault="00C000A5" w:rsidP="00C000A5">
      <w:pPr>
        <w:pStyle w:val="Bo-Blankline"/>
        <w:ind w:left="900"/>
        <w:jc w:val="thaiDistribute"/>
        <w:rPr>
          <w:sz w:val="30"/>
          <w:szCs w:val="30"/>
          <w:cs/>
          <w:lang w:val="en-US"/>
        </w:rPr>
      </w:pPr>
      <w:r w:rsidRPr="0022236C">
        <w:rPr>
          <w:rFonts w:hint="cs"/>
          <w:sz w:val="30"/>
          <w:szCs w:val="30"/>
          <w:cs/>
        </w:rPr>
        <w:t xml:space="preserve">เมื่อวันที่ </w:t>
      </w:r>
      <w:r w:rsidRPr="00C76147">
        <w:rPr>
          <w:sz w:val="30"/>
          <w:szCs w:val="30"/>
          <w:lang w:val="en-US"/>
        </w:rPr>
        <w:t>7</w:t>
      </w:r>
      <w:r w:rsidRPr="0022236C">
        <w:rPr>
          <w:sz w:val="30"/>
          <w:szCs w:val="30"/>
          <w:lang w:val="en-US"/>
        </w:rPr>
        <w:t xml:space="preserve"> </w:t>
      </w:r>
      <w:r w:rsidRPr="0022236C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C76147">
        <w:rPr>
          <w:sz w:val="30"/>
          <w:szCs w:val="30"/>
          <w:lang w:val="en-US"/>
        </w:rPr>
        <w:t>2563</w:t>
      </w:r>
      <w:r w:rsidRPr="0022236C">
        <w:rPr>
          <w:sz w:val="30"/>
          <w:szCs w:val="30"/>
          <w:lang w:val="en-US"/>
        </w:rPr>
        <w:t xml:space="preserve"> </w:t>
      </w:r>
      <w:r w:rsidRPr="0022236C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C76147">
        <w:rPr>
          <w:sz w:val="30"/>
          <w:szCs w:val="30"/>
          <w:lang w:val="en-US"/>
        </w:rPr>
        <w:t>5</w:t>
      </w:r>
      <w:r w:rsidRPr="0022236C">
        <w:rPr>
          <w:sz w:val="30"/>
          <w:szCs w:val="30"/>
          <w:lang w:val="en-US"/>
        </w:rPr>
        <w:t xml:space="preserve"> </w:t>
      </w:r>
      <w:r w:rsidRPr="0022236C">
        <w:rPr>
          <w:rFonts w:hint="cs"/>
          <w:sz w:val="30"/>
          <w:szCs w:val="30"/>
          <w:cs/>
          <w:lang w:val="en-US"/>
        </w:rPr>
        <w:t>ให้บริษัท</w:t>
      </w:r>
      <w:r>
        <w:rPr>
          <w:rFonts w:hint="cs"/>
          <w:sz w:val="30"/>
          <w:szCs w:val="30"/>
          <w:cs/>
          <w:lang w:val="en-US"/>
        </w:rPr>
        <w:t>ย่อย</w:t>
      </w:r>
      <w:r w:rsidRPr="0022236C">
        <w:rPr>
          <w:rFonts w:hint="cs"/>
          <w:sz w:val="30"/>
          <w:szCs w:val="30"/>
          <w:cs/>
          <w:lang w:val="en-US"/>
        </w:rPr>
        <w:t>เพื่อทำ</w:t>
      </w:r>
      <w:r w:rsidRPr="00CB52A4">
        <w:rPr>
          <w:rFonts w:hint="cs"/>
          <w:sz w:val="30"/>
          <w:szCs w:val="30"/>
          <w:cs/>
          <w:lang w:val="en-US"/>
        </w:rPr>
        <w:t xml:space="preserve">คำให้การเพิ่มเติมยื่นศาลภายในระยะเวลาที่กำหนด </w:t>
      </w:r>
      <w:r w:rsidR="00CB52A4" w:rsidRPr="00CB52A4">
        <w:rPr>
          <w:sz w:val="30"/>
          <w:szCs w:val="30"/>
          <w:cs/>
          <w:lang w:val="en-US"/>
        </w:rPr>
        <w:t xml:space="preserve">ซึ่งบริษัทได้ยื่นคำให้การเพิ่มเติมต่อศาลเมื่อวันที่ </w:t>
      </w:r>
      <w:r w:rsidR="00CB52A4">
        <w:rPr>
          <w:sz w:val="30"/>
          <w:szCs w:val="30"/>
          <w:lang w:val="en-US"/>
        </w:rPr>
        <w:br/>
      </w:r>
      <w:r w:rsidR="00CB52A4" w:rsidRPr="00CB52A4">
        <w:rPr>
          <w:sz w:val="30"/>
          <w:szCs w:val="30"/>
          <w:lang w:val="en-US"/>
        </w:rPr>
        <w:t>12</w:t>
      </w:r>
      <w:r w:rsidR="00CB52A4" w:rsidRPr="00CB52A4">
        <w:rPr>
          <w:sz w:val="30"/>
          <w:szCs w:val="30"/>
          <w:cs/>
          <w:lang w:val="en-US"/>
        </w:rPr>
        <w:t xml:space="preserve"> มีนาคม </w:t>
      </w:r>
      <w:r w:rsidR="00CB52A4" w:rsidRPr="00CB52A4">
        <w:rPr>
          <w:sz w:val="30"/>
          <w:szCs w:val="30"/>
          <w:lang w:val="en-US"/>
        </w:rPr>
        <w:t>2564</w:t>
      </w:r>
      <w:r w:rsidR="00CB52A4" w:rsidRPr="00CB52A4">
        <w:rPr>
          <w:sz w:val="30"/>
          <w:szCs w:val="30"/>
          <w:cs/>
          <w:lang w:val="en-US"/>
        </w:rPr>
        <w:t xml:space="preserve"> แล้ว ขณะนี้อยู่ระหว่างการพิจารณาของศาล</w:t>
      </w:r>
    </w:p>
    <w:p w14:paraId="702E739B" w14:textId="77777777" w:rsidR="00C000A5" w:rsidRPr="004746FE" w:rsidRDefault="00C000A5" w:rsidP="00C000A5">
      <w:pPr>
        <w:pStyle w:val="Bo-Blankline"/>
      </w:pPr>
    </w:p>
    <w:p w14:paraId="4115F17A" w14:textId="77777777" w:rsidR="00C000A5" w:rsidRDefault="00C000A5" w:rsidP="00C000A5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3DD4">
        <w:rPr>
          <w:rFonts w:asciiTheme="majorBidi" w:hAnsiTheme="majorBidi"/>
          <w:sz w:val="30"/>
          <w:szCs w:val="30"/>
          <w:cs/>
          <w:lang w:val="en-US"/>
        </w:rPr>
        <w:t>ที่ปรึกษากฎหมายของบริษัท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>ได้พิจารณาคำฟ้องและเอกสารประกอบคำฟ้องแล้วมีความเห็นว่า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>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</w:t>
      </w:r>
      <w:r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ได้แจ้งความร้องทุกข์กล่าวโทษผู้ฟ้องคดีทั้ง </w:t>
      </w:r>
      <w:r w:rsidRPr="00C76147">
        <w:rPr>
          <w:rFonts w:asciiTheme="majorBidi" w:hAnsiTheme="majorBidi"/>
          <w:sz w:val="30"/>
          <w:szCs w:val="30"/>
          <w:lang w:val="en-US"/>
        </w:rPr>
        <w:t>222</w:t>
      </w:r>
      <w:r w:rsidRPr="00F03DD4">
        <w:rPr>
          <w:rFonts w:asciiTheme="majorBidi" w:hAnsi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01DDAC04" w14:textId="77777777" w:rsidR="00C000A5" w:rsidRPr="004746FE" w:rsidRDefault="00C000A5" w:rsidP="00C000A5">
      <w:pPr>
        <w:pStyle w:val="Bo-Blankline"/>
      </w:pPr>
    </w:p>
    <w:p w14:paraId="301CCF00" w14:textId="77777777" w:rsidR="00C000A5" w:rsidRPr="000F482F" w:rsidRDefault="00C000A5" w:rsidP="00C000A5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2574FA">
        <w:rPr>
          <w:rFonts w:asciiTheme="majorBidi" w:hAnsi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77BBF7E5" w14:textId="733CF3F1" w:rsidR="000E582C" w:rsidRDefault="000E582C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p w14:paraId="5C822ACD" w14:textId="77777777" w:rsidR="0022548A" w:rsidRPr="00040C75" w:rsidRDefault="0022548A" w:rsidP="00C65695">
      <w:pPr>
        <w:pStyle w:val="Caption"/>
        <w:ind w:hanging="900"/>
      </w:pPr>
      <w:r w:rsidRPr="00040C75">
        <w:rPr>
          <w:rFonts w:hint="cs"/>
          <w:cs/>
        </w:rPr>
        <w:lastRenderedPageBreak/>
        <w:t>เหตุ</w:t>
      </w:r>
      <w:r w:rsidRPr="00040C75">
        <w:rPr>
          <w:cs/>
        </w:rPr>
        <w:t>การณ์ภายหลังรอบระยะเวลารายงาน</w:t>
      </w:r>
    </w:p>
    <w:p w14:paraId="08B0E0E7" w14:textId="77777777" w:rsidR="0022548A" w:rsidRDefault="0022548A" w:rsidP="0065335A">
      <w:pPr>
        <w:pStyle w:val="Bo-Blankline"/>
        <w:rPr>
          <w:lang w:val="en-US"/>
        </w:rPr>
      </w:pPr>
    </w:p>
    <w:p w14:paraId="2E934197" w14:textId="3F09FC28" w:rsidR="004D60C6" w:rsidRPr="008706D9" w:rsidRDefault="004D60C6" w:rsidP="004D60C6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706D9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8706D9">
        <w:rPr>
          <w:rFonts w:ascii="Angsana New" w:hAnsi="Angsana New"/>
          <w:sz w:val="30"/>
          <w:szCs w:val="30"/>
        </w:rPr>
        <w:t>22</w:t>
      </w:r>
      <w:r w:rsidRPr="008706D9">
        <w:rPr>
          <w:rFonts w:ascii="Angsana New" w:hAnsi="Angsana New"/>
          <w:sz w:val="30"/>
          <w:szCs w:val="30"/>
          <w:cs/>
        </w:rPr>
        <w:t xml:space="preserve"> </w:t>
      </w:r>
      <w:r w:rsidRPr="008706D9">
        <w:rPr>
          <w:rFonts w:ascii="Angsana New" w:hAnsi="Angsana New" w:hint="cs"/>
          <w:sz w:val="30"/>
          <w:szCs w:val="30"/>
          <w:cs/>
        </w:rPr>
        <w:t>เมษายน</w:t>
      </w:r>
      <w:r w:rsidRPr="008706D9">
        <w:rPr>
          <w:rFonts w:ascii="Angsana New" w:hAnsi="Angsana New"/>
          <w:sz w:val="30"/>
          <w:szCs w:val="30"/>
          <w:cs/>
        </w:rPr>
        <w:t xml:space="preserve"> </w:t>
      </w:r>
      <w:r w:rsidRPr="008706D9">
        <w:rPr>
          <w:rFonts w:ascii="Angsana New" w:hAnsi="Angsana New"/>
          <w:sz w:val="30"/>
          <w:szCs w:val="30"/>
        </w:rPr>
        <w:t>2564</w:t>
      </w:r>
      <w:r w:rsidRPr="008706D9">
        <w:rPr>
          <w:rFonts w:ascii="Angsana New" w:hAnsi="Angsana New"/>
          <w:sz w:val="30"/>
          <w:szCs w:val="30"/>
          <w:cs/>
        </w:rPr>
        <w:t xml:space="preserve"> </w:t>
      </w:r>
      <w:r w:rsidRPr="008706D9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ผู้ถือหุ้นมีมติอนุมัติการจ่าย</w:t>
      </w:r>
      <w:r>
        <w:rPr>
          <w:rFonts w:ascii="Angsana New" w:hAnsi="Angsana New"/>
          <w:sz w:val="30"/>
          <w:szCs w:val="30"/>
        </w:rPr>
        <w:br/>
      </w:r>
      <w:r w:rsidRPr="008706D9">
        <w:rPr>
          <w:rFonts w:ascii="Angsana New" w:hAnsi="Angsana New" w:hint="cs"/>
          <w:sz w:val="30"/>
          <w:szCs w:val="30"/>
          <w:cs/>
        </w:rPr>
        <w:t xml:space="preserve">เงินปันผลจากกำไรสะสมของบริษัท ในอัตราหุ้นละ </w:t>
      </w:r>
      <w:r w:rsidRPr="008706D9">
        <w:rPr>
          <w:rFonts w:ascii="Angsana New" w:hAnsi="Angsana New"/>
          <w:sz w:val="30"/>
          <w:szCs w:val="30"/>
        </w:rPr>
        <w:t>0.06</w:t>
      </w:r>
      <w:r w:rsidRPr="008706D9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8706D9">
        <w:rPr>
          <w:rFonts w:ascii="Angsana New" w:hAnsi="Angsana New"/>
          <w:sz w:val="30"/>
          <w:szCs w:val="30"/>
        </w:rPr>
        <w:t xml:space="preserve"> </w:t>
      </w:r>
      <w:r w:rsidRPr="008706D9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8706D9">
        <w:rPr>
          <w:rFonts w:ascii="Angsana New" w:hAnsi="Angsana New"/>
          <w:sz w:val="30"/>
          <w:szCs w:val="30"/>
        </w:rPr>
        <w:t>1,150.83</w:t>
      </w:r>
      <w:r w:rsidRPr="008706D9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เงินปันผลดังกล่าวได้รวมเงินปันผลระหว่างกาลในอัตราหุ้นละ </w:t>
      </w:r>
      <w:r w:rsidRPr="008706D9">
        <w:rPr>
          <w:rFonts w:ascii="Angsana New" w:hAnsi="Angsana New"/>
          <w:sz w:val="30"/>
          <w:szCs w:val="30"/>
        </w:rPr>
        <w:t>0.03</w:t>
      </w:r>
      <w:r w:rsidRPr="008706D9">
        <w:rPr>
          <w:rFonts w:ascii="Angsana New" w:hAnsi="Angsana New"/>
          <w:sz w:val="30"/>
          <w:szCs w:val="30"/>
          <w:cs/>
        </w:rPr>
        <w:t xml:space="preserve"> บาท ซึ่งบริษัทได้จ่ายให้กับผู้ถือหุ้นของบริษัทแล้วในระหว่างปี </w:t>
      </w:r>
      <w:r w:rsidRPr="008706D9">
        <w:rPr>
          <w:rFonts w:ascii="Angsana New" w:hAnsi="Angsana New"/>
          <w:sz w:val="30"/>
          <w:szCs w:val="30"/>
        </w:rPr>
        <w:t>2563</w:t>
      </w:r>
      <w:r w:rsidRPr="008706D9">
        <w:rPr>
          <w:rFonts w:ascii="Angsana New" w:hAnsi="Angsana New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 w:rsidRPr="008706D9">
        <w:rPr>
          <w:rFonts w:ascii="Angsana New" w:hAnsi="Angsana New"/>
          <w:sz w:val="30"/>
          <w:szCs w:val="30"/>
        </w:rPr>
        <w:t>0.03</w:t>
      </w:r>
      <w:r w:rsidRPr="008706D9">
        <w:rPr>
          <w:rFonts w:ascii="Angsana New" w:hAnsi="Angsana New"/>
          <w:sz w:val="30"/>
          <w:szCs w:val="30"/>
          <w:cs/>
        </w:rPr>
        <w:t xml:space="preserve"> บาท คิดเป็นจำนวนเงินรวม </w:t>
      </w:r>
      <w:r w:rsidRPr="008706D9">
        <w:rPr>
          <w:rFonts w:ascii="Angsana New" w:hAnsi="Angsana New"/>
          <w:sz w:val="30"/>
          <w:szCs w:val="30"/>
        </w:rPr>
        <w:t>573.79</w:t>
      </w:r>
      <w:r w:rsidRPr="008706D9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</w:t>
      </w:r>
      <w:r w:rsidRPr="008706D9">
        <w:rPr>
          <w:rFonts w:ascii="Angsana New" w:hAnsi="Angsana New" w:hint="cs"/>
          <w:sz w:val="30"/>
          <w:szCs w:val="30"/>
          <w:cs/>
        </w:rPr>
        <w:t>จะ</w:t>
      </w:r>
      <w:r w:rsidRPr="008706D9">
        <w:rPr>
          <w:rFonts w:ascii="Angsana New" w:hAnsi="Angsana New"/>
          <w:sz w:val="30"/>
          <w:szCs w:val="30"/>
          <w:cs/>
        </w:rPr>
        <w:t xml:space="preserve">จ่ายให้แก่ผู้ถือหุ้นในเดือนพฤษภาคม </w:t>
      </w:r>
      <w:r w:rsidRPr="008706D9">
        <w:rPr>
          <w:rFonts w:ascii="Angsana New" w:hAnsi="Angsana New"/>
          <w:sz w:val="30"/>
          <w:szCs w:val="30"/>
        </w:rPr>
        <w:t>2564</w:t>
      </w:r>
    </w:p>
    <w:p w14:paraId="6247FE84" w14:textId="77777777" w:rsidR="004D60C6" w:rsidRPr="00122773" w:rsidRDefault="004D60C6" w:rsidP="004D60C6">
      <w:pPr>
        <w:pStyle w:val="Bo-Blankline"/>
        <w:rPr>
          <w:lang w:val="en-US"/>
        </w:rPr>
      </w:pPr>
    </w:p>
    <w:p w14:paraId="7EFC04C9" w14:textId="7D1B674A" w:rsidR="004D60C6" w:rsidRDefault="004D60C6" w:rsidP="004D60C6">
      <w:pPr>
        <w:pStyle w:val="Caption"/>
        <w:numPr>
          <w:ilvl w:val="0"/>
          <w:numId w:val="24"/>
        </w:numPr>
        <w:tabs>
          <w:tab w:val="left" w:pos="990"/>
        </w:tabs>
        <w:ind w:left="900"/>
        <w:jc w:val="thaiDistribute"/>
        <w:rPr>
          <w:b w:val="0"/>
          <w:bCs w:val="0"/>
        </w:rPr>
      </w:pPr>
      <w:r w:rsidRPr="008706D9">
        <w:rPr>
          <w:rFonts w:hint="cs"/>
          <w:b w:val="0"/>
          <w:bCs w:val="0"/>
          <w:cs/>
        </w:rPr>
        <w:t xml:space="preserve">เมื่อวันที่ </w:t>
      </w:r>
      <w:r>
        <w:rPr>
          <w:b w:val="0"/>
          <w:bCs w:val="0"/>
        </w:rPr>
        <w:t>26</w:t>
      </w:r>
      <w:r w:rsidRPr="008706D9">
        <w:rPr>
          <w:rFonts w:hint="cs"/>
          <w:b w:val="0"/>
          <w:bCs w:val="0"/>
        </w:rPr>
        <w:t xml:space="preserve"> </w:t>
      </w:r>
      <w:r>
        <w:rPr>
          <w:rFonts w:hint="cs"/>
          <w:b w:val="0"/>
          <w:bCs w:val="0"/>
          <w:cs/>
        </w:rPr>
        <w:t>เมษายน</w:t>
      </w:r>
      <w:r w:rsidRPr="008706D9">
        <w:rPr>
          <w:rFonts w:hint="cs"/>
          <w:b w:val="0"/>
          <w:bCs w:val="0"/>
          <w:cs/>
        </w:rPr>
        <w:t xml:space="preserve"> </w:t>
      </w:r>
      <w:r w:rsidRPr="008706D9">
        <w:rPr>
          <w:rFonts w:hint="cs"/>
          <w:b w:val="0"/>
          <w:bCs w:val="0"/>
        </w:rPr>
        <w:t>256</w:t>
      </w:r>
      <w:r>
        <w:rPr>
          <w:rFonts w:hint="cs"/>
          <w:b w:val="0"/>
          <w:bCs w:val="0"/>
          <w:cs/>
        </w:rPr>
        <w:t>4</w:t>
      </w:r>
      <w:r w:rsidRPr="008706D9">
        <w:rPr>
          <w:rFonts w:hint="cs"/>
          <w:b w:val="0"/>
          <w:bCs w:val="0"/>
        </w:rPr>
        <w:t xml:space="preserve"> </w:t>
      </w:r>
      <w:r w:rsidRPr="008706D9">
        <w:rPr>
          <w:rFonts w:hint="cs"/>
          <w:b w:val="0"/>
          <w:bCs w:val="0"/>
          <w:cs/>
        </w:rPr>
        <w:t>บริษัทได้</w:t>
      </w:r>
      <w:r>
        <w:rPr>
          <w:rFonts w:hint="cs"/>
          <w:b w:val="0"/>
          <w:bCs w:val="0"/>
          <w:cs/>
        </w:rPr>
        <w:t>ไถ่ถอน</w:t>
      </w:r>
      <w:r w:rsidRPr="008706D9">
        <w:rPr>
          <w:rFonts w:hint="cs"/>
          <w:b w:val="0"/>
          <w:bCs w:val="0"/>
          <w:cs/>
        </w:rPr>
        <w:t xml:space="preserve">หุ้นกู้ </w:t>
      </w:r>
      <w:r w:rsidRPr="008706D9">
        <w:rPr>
          <w:rFonts w:hint="cs"/>
          <w:b w:val="0"/>
          <w:bCs w:val="0"/>
        </w:rPr>
        <w:t xml:space="preserve">3 </w:t>
      </w:r>
      <w:r w:rsidRPr="008706D9">
        <w:rPr>
          <w:rFonts w:hint="cs"/>
          <w:b w:val="0"/>
          <w:bCs w:val="0"/>
          <w:cs/>
        </w:rPr>
        <w:t>ปี ไม่มีประกัน ชนิดระบุชื่อผู้ถือ ไม่ด้อยสิทธิ และมีผู้แทน</w:t>
      </w:r>
      <w:r>
        <w:rPr>
          <w:b w:val="0"/>
          <w:bCs w:val="0"/>
        </w:rPr>
        <w:br/>
      </w:r>
      <w:r w:rsidRPr="008706D9">
        <w:rPr>
          <w:rFonts w:hint="cs"/>
          <w:b w:val="0"/>
          <w:bCs w:val="0"/>
          <w:cs/>
        </w:rPr>
        <w:t xml:space="preserve">ผู้ถือหุ้นกู้ อัตราดอกเบี้ยคงที่ร้อยละ </w:t>
      </w:r>
      <w:r>
        <w:rPr>
          <w:b w:val="0"/>
          <w:bCs w:val="0"/>
        </w:rPr>
        <w:t>3</w:t>
      </w:r>
      <w:r w:rsidRPr="008706D9">
        <w:rPr>
          <w:rFonts w:hint="cs"/>
          <w:b w:val="0"/>
          <w:bCs w:val="0"/>
        </w:rPr>
        <w:t>.</w:t>
      </w:r>
      <w:r>
        <w:rPr>
          <w:b w:val="0"/>
          <w:bCs w:val="0"/>
        </w:rPr>
        <w:t>30</w:t>
      </w:r>
      <w:r w:rsidRPr="008706D9">
        <w:rPr>
          <w:rFonts w:hint="cs"/>
          <w:b w:val="0"/>
          <w:bCs w:val="0"/>
        </w:rPr>
        <w:t xml:space="preserve"> </w:t>
      </w:r>
      <w:r w:rsidRPr="008706D9">
        <w:rPr>
          <w:rFonts w:hint="cs"/>
          <w:b w:val="0"/>
          <w:bCs w:val="0"/>
          <w:cs/>
        </w:rPr>
        <w:t xml:space="preserve">ต่อปี ชำระดอกเบี้ยทุก </w:t>
      </w:r>
      <w:r w:rsidRPr="008706D9">
        <w:rPr>
          <w:b w:val="0"/>
          <w:bCs w:val="0"/>
        </w:rPr>
        <w:t>3</w:t>
      </w:r>
      <w:r w:rsidRPr="008706D9">
        <w:rPr>
          <w:rFonts w:hint="cs"/>
          <w:b w:val="0"/>
          <w:bCs w:val="0"/>
          <w:cs/>
        </w:rPr>
        <w:t xml:space="preserve"> เดือน มูลค่ารวม </w:t>
      </w:r>
      <w:r>
        <w:rPr>
          <w:b w:val="0"/>
          <w:bCs w:val="0"/>
        </w:rPr>
        <w:t>8</w:t>
      </w:r>
      <w:r w:rsidRPr="008706D9">
        <w:rPr>
          <w:rFonts w:hint="cs"/>
          <w:b w:val="0"/>
          <w:bCs w:val="0"/>
        </w:rPr>
        <w:t>,</w:t>
      </w:r>
      <w:r>
        <w:rPr>
          <w:b w:val="0"/>
          <w:bCs w:val="0"/>
        </w:rPr>
        <w:t>0</w:t>
      </w:r>
      <w:r w:rsidRPr="008706D9">
        <w:rPr>
          <w:rFonts w:hint="cs"/>
          <w:b w:val="0"/>
          <w:bCs w:val="0"/>
        </w:rPr>
        <w:t xml:space="preserve">00 </w:t>
      </w:r>
      <w:r w:rsidRPr="008706D9">
        <w:rPr>
          <w:rFonts w:hint="cs"/>
          <w:b w:val="0"/>
          <w:bCs w:val="0"/>
          <w:cs/>
        </w:rPr>
        <w:t>ล้านบาท</w:t>
      </w:r>
    </w:p>
    <w:p w14:paraId="2550965F" w14:textId="77777777" w:rsidR="004D60C6" w:rsidRPr="008706D9" w:rsidRDefault="004D60C6" w:rsidP="004D60C6">
      <w:pPr>
        <w:rPr>
          <w:sz w:val="20"/>
          <w:szCs w:val="20"/>
          <w:cs/>
          <w:lang w:val="en-US"/>
        </w:rPr>
      </w:pPr>
    </w:p>
    <w:p w14:paraId="1FA57E06" w14:textId="77777777" w:rsidR="004D60C6" w:rsidRPr="00122773" w:rsidRDefault="004D60C6" w:rsidP="004D60C6">
      <w:pPr>
        <w:pStyle w:val="Caption"/>
        <w:numPr>
          <w:ilvl w:val="0"/>
          <w:numId w:val="24"/>
        </w:numPr>
        <w:tabs>
          <w:tab w:val="left" w:pos="990"/>
        </w:tabs>
        <w:ind w:left="900"/>
        <w:jc w:val="thaiDistribute"/>
        <w:rPr>
          <w:rFonts w:cstheme="majorBidi"/>
          <w:b w:val="0"/>
          <w:bCs w:val="0"/>
          <w:cs/>
        </w:rPr>
      </w:pPr>
      <w:r w:rsidRPr="008706D9">
        <w:rPr>
          <w:rFonts w:hint="cs"/>
          <w:b w:val="0"/>
          <w:bCs w:val="0"/>
          <w:cs/>
        </w:rPr>
        <w:t xml:space="preserve">เมื่อวันที่ </w:t>
      </w:r>
      <w:r>
        <w:rPr>
          <w:b w:val="0"/>
          <w:bCs w:val="0"/>
        </w:rPr>
        <w:t xml:space="preserve">30 </w:t>
      </w:r>
      <w:r>
        <w:rPr>
          <w:rFonts w:hint="cs"/>
          <w:b w:val="0"/>
          <w:bCs w:val="0"/>
          <w:cs/>
        </w:rPr>
        <w:t>เมษายน</w:t>
      </w:r>
      <w:r w:rsidRPr="008706D9">
        <w:rPr>
          <w:rFonts w:hint="cs"/>
          <w:b w:val="0"/>
          <w:bCs w:val="0"/>
          <w:cs/>
        </w:rPr>
        <w:t xml:space="preserve"> </w:t>
      </w:r>
      <w:r w:rsidRPr="008706D9">
        <w:rPr>
          <w:rFonts w:hint="cs"/>
          <w:b w:val="0"/>
          <w:bCs w:val="0"/>
        </w:rPr>
        <w:t>256</w:t>
      </w:r>
      <w:r>
        <w:rPr>
          <w:rFonts w:hint="cs"/>
          <w:b w:val="0"/>
          <w:bCs w:val="0"/>
          <w:cs/>
        </w:rPr>
        <w:t>4</w:t>
      </w:r>
      <w:r w:rsidRPr="008706D9">
        <w:rPr>
          <w:rFonts w:hint="cs"/>
          <w:b w:val="0"/>
          <w:bCs w:val="0"/>
        </w:rPr>
        <w:t xml:space="preserve"> </w:t>
      </w:r>
      <w:r w:rsidRPr="008706D9">
        <w:rPr>
          <w:rFonts w:hint="cs"/>
          <w:b w:val="0"/>
          <w:bCs w:val="0"/>
          <w:cs/>
        </w:rPr>
        <w:t xml:space="preserve">บริษัทได้ออกหุ้นกู้ </w:t>
      </w:r>
      <w:r>
        <w:rPr>
          <w:b w:val="0"/>
          <w:bCs w:val="0"/>
        </w:rPr>
        <w:t>2</w:t>
      </w:r>
      <w:r w:rsidRPr="008706D9">
        <w:rPr>
          <w:rFonts w:hint="cs"/>
          <w:b w:val="0"/>
          <w:bCs w:val="0"/>
        </w:rPr>
        <w:t xml:space="preserve"> </w:t>
      </w:r>
      <w:r w:rsidRPr="008706D9">
        <w:rPr>
          <w:rFonts w:hint="cs"/>
          <w:b w:val="0"/>
          <w:bCs w:val="0"/>
          <w:cs/>
        </w:rPr>
        <w:t xml:space="preserve">ปี </w:t>
      </w:r>
      <w:r w:rsidRPr="008706D9">
        <w:rPr>
          <w:rFonts w:hint="cs"/>
          <w:b w:val="0"/>
          <w:bCs w:val="0"/>
        </w:rPr>
        <w:t xml:space="preserve">9 </w:t>
      </w:r>
      <w:r w:rsidRPr="008706D9">
        <w:rPr>
          <w:rFonts w:hint="cs"/>
          <w:b w:val="0"/>
          <w:bCs w:val="0"/>
          <w:cs/>
        </w:rPr>
        <w:t xml:space="preserve">เดือน ไม่มีประกัน ชนิดระบุชื่อผู้ถือ ไม่ด้อยสิทธิ และมีผู้แทนผู้ถือหุ้นกู้ อัตราดอกเบี้ยคงที่ร้อยละ </w:t>
      </w:r>
      <w:r>
        <w:rPr>
          <w:b w:val="0"/>
          <w:bCs w:val="0"/>
        </w:rPr>
        <w:t>3</w:t>
      </w:r>
      <w:r w:rsidRPr="008706D9">
        <w:rPr>
          <w:rFonts w:hint="cs"/>
          <w:b w:val="0"/>
          <w:bCs w:val="0"/>
        </w:rPr>
        <w:t>.</w:t>
      </w:r>
      <w:r>
        <w:rPr>
          <w:b w:val="0"/>
          <w:bCs w:val="0"/>
        </w:rPr>
        <w:t>50</w:t>
      </w:r>
      <w:r w:rsidRPr="008706D9">
        <w:rPr>
          <w:rFonts w:hint="cs"/>
          <w:b w:val="0"/>
          <w:bCs w:val="0"/>
        </w:rPr>
        <w:t xml:space="preserve"> </w:t>
      </w:r>
      <w:r w:rsidRPr="008706D9">
        <w:rPr>
          <w:rFonts w:hint="cs"/>
          <w:b w:val="0"/>
          <w:bCs w:val="0"/>
          <w:cs/>
        </w:rPr>
        <w:t xml:space="preserve">ต่อปี ชำระดอกเบี้ยทุก </w:t>
      </w:r>
      <w:r w:rsidRPr="008706D9">
        <w:rPr>
          <w:b w:val="0"/>
          <w:bCs w:val="0"/>
        </w:rPr>
        <w:t>3</w:t>
      </w:r>
      <w:r w:rsidRPr="008706D9">
        <w:rPr>
          <w:rFonts w:hint="cs"/>
          <w:b w:val="0"/>
          <w:bCs w:val="0"/>
          <w:cs/>
        </w:rPr>
        <w:t xml:space="preserve"> เดือน มูลค่ารวม </w:t>
      </w:r>
      <w:r w:rsidRPr="008706D9">
        <w:rPr>
          <w:rFonts w:hint="cs"/>
          <w:b w:val="0"/>
          <w:bCs w:val="0"/>
        </w:rPr>
        <w:t>4,</w:t>
      </w:r>
      <w:r>
        <w:rPr>
          <w:b w:val="0"/>
          <w:bCs w:val="0"/>
        </w:rPr>
        <w:t>0</w:t>
      </w:r>
      <w:r w:rsidRPr="008706D9">
        <w:rPr>
          <w:rFonts w:hint="cs"/>
          <w:b w:val="0"/>
          <w:bCs w:val="0"/>
        </w:rPr>
        <w:t xml:space="preserve">00 </w:t>
      </w:r>
      <w:r w:rsidRPr="008706D9">
        <w:rPr>
          <w:rFonts w:hint="cs"/>
          <w:b w:val="0"/>
          <w:bCs w:val="0"/>
          <w:cs/>
        </w:rPr>
        <w:t>ล้านบาท</w:t>
      </w:r>
    </w:p>
    <w:p w14:paraId="0B4FCD52" w14:textId="77777777" w:rsidR="00033B18" w:rsidRPr="00040C75" w:rsidRDefault="00033B18" w:rsidP="00EE7460">
      <w:pPr>
        <w:pStyle w:val="Ang15"/>
        <w:rPr>
          <w:cs/>
          <w:lang w:val="en-US"/>
        </w:rPr>
      </w:pPr>
    </w:p>
    <w:sectPr w:rsidR="00033B18" w:rsidRPr="00040C75" w:rsidSect="005274FF">
      <w:pgSz w:w="11909" w:h="16834" w:code="9"/>
      <w:pgMar w:top="691" w:right="1152" w:bottom="720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154E5" w14:textId="77777777" w:rsidR="00A60A57" w:rsidRDefault="00A60A57">
      <w:r>
        <w:separator/>
      </w:r>
    </w:p>
  </w:endnote>
  <w:endnote w:type="continuationSeparator" w:id="0">
    <w:p w14:paraId="048AA32B" w14:textId="77777777" w:rsidR="00A60A57" w:rsidRDefault="00A60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76C28" w14:textId="314B439B" w:rsidR="00FA099A" w:rsidRPr="00065DCA" w:rsidRDefault="00FA099A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3</w:t>
    </w:r>
    <w:r w:rsidRPr="00C76147">
      <w:rPr>
        <w:rStyle w:val="PageNumber"/>
        <w:rFonts w:ascii="Angsana New" w:cs="Angsana New"/>
        <w:noProof/>
        <w:sz w:val="30"/>
        <w:szCs w:val="30"/>
        <w:lang w:val="en-US"/>
      </w:rPr>
      <w:t>6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89D1712" w14:textId="77777777" w:rsidR="00FA099A" w:rsidRPr="00EF2E6A" w:rsidRDefault="00FA099A">
    <w:pPr>
      <w:pStyle w:val="Footer"/>
      <w:ind w:right="360"/>
      <w:rPr>
        <w:lang w:val="en-US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38249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75B15" w14:textId="16492C97" w:rsidR="00FA099A" w:rsidRDefault="00FA099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C76147">
          <w:rPr>
            <w:noProof/>
            <w:lang w:val="en-US"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FF78C" w14:textId="5C3F6AED" w:rsidR="00FA099A" w:rsidRPr="006170A6" w:rsidRDefault="00FA099A" w:rsidP="00A14E61">
    <w:pPr>
      <w:pStyle w:val="Footer"/>
      <w:framePr w:wrap="around" w:vAnchor="text" w:hAnchor="page" w:x="8489" w:y="-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6</w:t>
    </w:r>
    <w:r w:rsidRPr="00C76147">
      <w:rPr>
        <w:rStyle w:val="PageNumber"/>
        <w:rFonts w:ascii="Angsana New" w:cs="Angsana New"/>
        <w:noProof/>
        <w:sz w:val="30"/>
        <w:szCs w:val="30"/>
        <w:lang w:val="en-US"/>
      </w:rPr>
      <w:t>4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5DF886DB" w14:textId="77777777" w:rsidR="00FA099A" w:rsidRDefault="00FA099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04DB4" w14:textId="229F258C" w:rsidR="00FA099A" w:rsidRPr="00A14E61" w:rsidRDefault="00FA099A" w:rsidP="00A14E61">
    <w:pPr>
      <w:pStyle w:val="Footer"/>
      <w:framePr w:wrap="around" w:vAnchor="text" w:hAnchor="page" w:x="8489" w:yAlign="top"/>
      <w:rPr>
        <w:rStyle w:val="PageNumber"/>
        <w:rFonts w:ascii="Angsana New" w:cs="Angsana New"/>
        <w:sz w:val="30"/>
        <w:szCs w:val="30"/>
        <w:lang w:val="en-US"/>
      </w:rPr>
    </w:pP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A14E61">
      <w:rPr>
        <w:rStyle w:val="PageNumber"/>
        <w:rFonts w:ascii="Angsana New" w:cs="Angsana New"/>
        <w:noProof/>
        <w:sz w:val="30"/>
        <w:szCs w:val="30"/>
        <w:lang w:val="en-US"/>
      </w:rPr>
      <w:t>53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A14E61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3</w:t>
    </w:r>
    <w:r w:rsidRPr="00C76147">
      <w:rPr>
        <w:rStyle w:val="PageNumber"/>
        <w:rFonts w:ascii="Angsana New" w:cs="Angsana New"/>
        <w:noProof/>
        <w:sz w:val="30"/>
        <w:szCs w:val="30"/>
        <w:lang w:val="en-US"/>
      </w:rPr>
      <w:t>8</w:t>
    </w:r>
    <w:r w:rsidRPr="00A14E61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291F165" w14:textId="77777777" w:rsidR="00FA099A" w:rsidRDefault="00FA099A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FED43" w14:textId="3AB953AE" w:rsidR="00FA099A" w:rsidRDefault="00FA099A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C76147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549DE62D" w14:textId="77777777" w:rsidR="00FA099A" w:rsidRDefault="00FA099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AC4F8E" w14:textId="6245E082" w:rsidR="00FA099A" w:rsidRPr="00065DCA" w:rsidRDefault="00FA099A" w:rsidP="009306B9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Pr="00065DCA">
      <w:rPr>
        <w:rStyle w:val="PageNumber"/>
        <w:rFonts w:ascii="Angsana New" w:cs="Angsana New"/>
        <w:noProof/>
        <w:sz w:val="30"/>
        <w:szCs w:val="30"/>
        <w:lang w:val="en-US"/>
      </w:rPr>
      <w:t>51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065DCA">
      <w:rPr>
        <w:rStyle w:val="PageNumber"/>
        <w:rFonts w:ascii="Angsana New" w:cs="Angsana New"/>
        <w:sz w:val="30"/>
        <w:szCs w:val="30"/>
        <w:lang w:val="en-US"/>
      </w:rPr>
      <w:instrText xml:space="preserve"> PAGE </w:instrTex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>
      <w:rPr>
        <w:rStyle w:val="PageNumber"/>
        <w:rFonts w:ascii="Angsana New" w:cs="Angsana New"/>
        <w:noProof/>
        <w:sz w:val="30"/>
        <w:szCs w:val="30"/>
        <w:lang w:val="en-US"/>
      </w:rPr>
      <w:t>3</w:t>
    </w:r>
    <w:r w:rsidRPr="00C76147">
      <w:rPr>
        <w:rStyle w:val="PageNumber"/>
        <w:rFonts w:ascii="Angsana New" w:cs="Angsana New"/>
        <w:noProof/>
        <w:sz w:val="30"/>
        <w:szCs w:val="30"/>
        <w:lang w:val="en-US"/>
      </w:rPr>
      <w:t>9</w:t>
    </w:r>
    <w:r w:rsidRPr="00065DCA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4B74EF40" w14:textId="77777777" w:rsidR="00FA099A" w:rsidRPr="00EF2E6A" w:rsidRDefault="00FA099A">
    <w:pPr>
      <w:pStyle w:val="Footer"/>
      <w:ind w:right="360"/>
      <w:rPr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1C430" w14:textId="6D0D1E49" w:rsidR="00FA099A" w:rsidRPr="00020D75" w:rsidRDefault="00FA099A" w:rsidP="00020D75">
    <w:pPr>
      <w:pStyle w:val="Footer"/>
      <w:jc w:val="center"/>
      <w:rPr>
        <w:rFonts w:ascii="Angsana New" w:hAnsi="Angsana New"/>
        <w:sz w:val="30"/>
        <w:szCs w:val="30"/>
      </w:rPr>
    </w:pPr>
    <w:r w:rsidRPr="00020D75">
      <w:rPr>
        <w:rFonts w:ascii="Angsana New" w:hAnsi="Angsana New"/>
        <w:sz w:val="30"/>
        <w:szCs w:val="30"/>
      </w:rPr>
      <w:fldChar w:fldCharType="begin"/>
    </w:r>
    <w:r w:rsidRPr="00020D75">
      <w:rPr>
        <w:rFonts w:ascii="Angsana New" w:hAnsi="Angsana New"/>
        <w:sz w:val="30"/>
        <w:szCs w:val="30"/>
      </w:rPr>
      <w:instrText xml:space="preserve"> PAGE   \* MERGEFORMAT </w:instrText>
    </w:r>
    <w:r w:rsidRPr="00020D75">
      <w:rPr>
        <w:rFonts w:ascii="Angsana New" w:hAnsi="Angsana New"/>
        <w:sz w:val="30"/>
        <w:szCs w:val="30"/>
      </w:rPr>
      <w:fldChar w:fldCharType="separate"/>
    </w:r>
    <w:r w:rsidRPr="00020D75">
      <w:rPr>
        <w:rFonts w:ascii="Angsana New" w:hAnsi="Angsana New"/>
        <w:noProof/>
        <w:sz w:val="30"/>
        <w:szCs w:val="30"/>
      </w:rPr>
      <w:t>7</w:t>
    </w:r>
    <w:r w:rsidRPr="00C76147">
      <w:rPr>
        <w:rFonts w:ascii="Angsana New" w:hAnsi="Angsana New"/>
        <w:noProof/>
        <w:sz w:val="30"/>
        <w:szCs w:val="30"/>
        <w:lang w:val="en-US"/>
      </w:rPr>
      <w:t>2</w:t>
    </w:r>
    <w:r w:rsidRPr="00020D7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BE72A" w14:textId="1FDD3BEB" w:rsidR="00FA099A" w:rsidRPr="00896DD3" w:rsidRDefault="00FA099A" w:rsidP="00A14E61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C76147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FA099A" w:rsidRDefault="00FA099A">
    <w:pPr>
      <w:pStyle w:val="Footer"/>
      <w:tabs>
        <w:tab w:val="clear" w:pos="8505"/>
      </w:tabs>
      <w:ind w:right="360"/>
      <w:jc w:val="righ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8908A" w14:textId="22730715" w:rsidR="00FA099A" w:rsidRPr="00896DD3" w:rsidRDefault="00FA099A" w:rsidP="00A14E61">
    <w:pPr>
      <w:pStyle w:val="Footer"/>
      <w:framePr w:w="285" w:wrap="around" w:vAnchor="text" w:hAnchor="page" w:x="8379" w:y="-75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C76147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DBDC4B7" w14:textId="77777777" w:rsidR="00FA099A" w:rsidRDefault="00FA099A">
    <w:pPr>
      <w:pStyle w:val="Footer"/>
      <w:tabs>
        <w:tab w:val="clear" w:pos="8505"/>
      </w:tabs>
      <w:ind w:right="360"/>
      <w:jc w:val="righ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CA67A" w14:textId="12DBFEB1" w:rsidR="00FA099A" w:rsidRPr="00A17E06" w:rsidRDefault="00FA099A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C76147">
      <w:rPr>
        <w:rFonts w:ascii="Angsana New" w:hAnsi="Angsana New"/>
        <w:noProof/>
        <w:sz w:val="30"/>
        <w:szCs w:val="30"/>
        <w:lang w:val="en-US"/>
      </w:rPr>
      <w:t>7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783C1E" w14:textId="77777777" w:rsidR="00A60A57" w:rsidRDefault="00A60A57">
      <w:r>
        <w:separator/>
      </w:r>
    </w:p>
  </w:footnote>
  <w:footnote w:type="continuationSeparator" w:id="0">
    <w:p w14:paraId="2A4CA963" w14:textId="77777777" w:rsidR="00A60A57" w:rsidRDefault="00A60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6F4C8" w14:textId="77777777" w:rsidR="00FA099A" w:rsidRDefault="00FA099A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F996F1" w14:textId="77777777" w:rsidR="00FA099A" w:rsidRDefault="00FA099A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5205FD0" w14:textId="61393ADE" w:rsidR="00FA099A" w:rsidRPr="00720668" w:rsidRDefault="00FA099A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76147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Pr="00C76147">
      <w:rPr>
        <w:rFonts w:ascii="Angsana New" w:hAnsi="Angsana New"/>
        <w:b/>
        <w:bCs/>
        <w:sz w:val="32"/>
        <w:szCs w:val="32"/>
        <w:lang w:val="en-US"/>
      </w:rPr>
      <w:t>2564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6087440" w14:textId="77777777" w:rsidR="00FA099A" w:rsidRDefault="00FA099A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7677A" w14:textId="77777777" w:rsidR="00FA099A" w:rsidRPr="002A12A1" w:rsidRDefault="00FA099A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F498B49" w14:textId="77777777" w:rsidR="00FA099A" w:rsidRPr="002A12A1" w:rsidRDefault="00FA099A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37152CC" w14:textId="12B76DDC" w:rsidR="00FA099A" w:rsidRPr="002A12A1" w:rsidRDefault="00FA099A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2A12A1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76147">
      <w:rPr>
        <w:rFonts w:ascii="Angsana New" w:hAnsi="Angsana New"/>
        <w:b/>
        <w:bCs/>
        <w:sz w:val="32"/>
        <w:szCs w:val="32"/>
        <w:lang w:val="en-US"/>
      </w:rPr>
      <w:t>31</w:t>
    </w:r>
    <w:r w:rsidRPr="002A12A1">
      <w:rPr>
        <w:rFonts w:ascii="Angsana New" w:hAnsi="Angsana New"/>
        <w:b/>
        <w:bCs/>
        <w:sz w:val="32"/>
        <w:szCs w:val="32"/>
      </w:rPr>
      <w:t xml:space="preserve"> </w:t>
    </w:r>
    <w:r w:rsidRPr="002A12A1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C76147">
      <w:rPr>
        <w:rFonts w:ascii="Angsana New" w:hAnsi="Angsana New"/>
        <w:b/>
        <w:bCs/>
        <w:sz w:val="32"/>
        <w:szCs w:val="32"/>
        <w:lang w:val="en-US"/>
      </w:rPr>
      <w:t>2564</w:t>
    </w:r>
    <w:r w:rsidRPr="002A12A1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Pr="002A12A1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D824FDF" w14:textId="77777777" w:rsidR="00FA099A" w:rsidRDefault="00FA099A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8A7FD6" w14:textId="77777777" w:rsidR="00FA099A" w:rsidRPr="002A12A1" w:rsidRDefault="00FA099A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571F37" w14:textId="77777777" w:rsidR="00FA099A" w:rsidRPr="002A12A1" w:rsidRDefault="00FA099A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A555F18" w14:textId="351C7180" w:rsidR="00FA099A" w:rsidRPr="002A12A1" w:rsidRDefault="00FA099A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2A12A1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76147">
      <w:rPr>
        <w:rFonts w:ascii="Angsana New" w:hAnsi="Angsana New"/>
        <w:b/>
        <w:bCs/>
        <w:sz w:val="32"/>
        <w:szCs w:val="32"/>
        <w:lang w:val="en-US"/>
      </w:rPr>
      <w:t>31</w:t>
    </w:r>
    <w:r w:rsidRPr="002A12A1">
      <w:rPr>
        <w:rFonts w:ascii="Angsana New" w:hAnsi="Angsana New"/>
        <w:b/>
        <w:bCs/>
        <w:sz w:val="32"/>
        <w:szCs w:val="32"/>
      </w:rPr>
      <w:t xml:space="preserve"> </w:t>
    </w:r>
    <w:r w:rsidRPr="002A12A1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C76147">
      <w:rPr>
        <w:rFonts w:ascii="Angsana New" w:hAnsi="Angsana New"/>
        <w:b/>
        <w:bCs/>
        <w:sz w:val="32"/>
        <w:szCs w:val="32"/>
        <w:lang w:val="en-US"/>
      </w:rPr>
      <w:t>2564</w:t>
    </w:r>
    <w:r w:rsidRPr="002A12A1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Pr="002A12A1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82DD498" w14:textId="77777777" w:rsidR="00FA099A" w:rsidRDefault="00FA099A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714FE" w14:textId="77777777" w:rsidR="00FA099A" w:rsidRPr="002A12A1" w:rsidRDefault="00FA099A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93D11CA" w14:textId="77777777" w:rsidR="00FA099A" w:rsidRPr="002A12A1" w:rsidRDefault="00FA099A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E05119" w14:textId="37050F6B" w:rsidR="00FA099A" w:rsidRPr="002A12A1" w:rsidRDefault="00FA099A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2A12A1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76147">
      <w:rPr>
        <w:rFonts w:ascii="Angsana New" w:hAnsi="Angsana New"/>
        <w:b/>
        <w:bCs/>
        <w:sz w:val="32"/>
        <w:szCs w:val="32"/>
        <w:lang w:val="en-US"/>
      </w:rPr>
      <w:t>31</w:t>
    </w:r>
    <w:r w:rsidRPr="002A12A1">
      <w:rPr>
        <w:rFonts w:ascii="Angsana New" w:hAnsi="Angsana New"/>
        <w:b/>
        <w:bCs/>
        <w:sz w:val="32"/>
        <w:szCs w:val="32"/>
      </w:rPr>
      <w:t xml:space="preserve"> </w:t>
    </w:r>
    <w:r w:rsidRPr="002A12A1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C76147">
      <w:rPr>
        <w:rFonts w:ascii="Angsana New" w:hAnsi="Angsana New"/>
        <w:b/>
        <w:bCs/>
        <w:sz w:val="32"/>
        <w:szCs w:val="32"/>
        <w:lang w:val="en-US"/>
      </w:rPr>
      <w:t>2564</w:t>
    </w:r>
    <w:r w:rsidRPr="002A12A1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Pr="002A12A1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FA099A" w:rsidRDefault="00FA099A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E9A27" w14:textId="77777777" w:rsidR="00FA099A" w:rsidRDefault="00FA099A" w:rsidP="00381B9D">
    <w:pPr>
      <w:spacing w:line="240" w:lineRule="auto"/>
      <w:ind w:left="360" w:right="389" w:hanging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4C9792" w14:textId="77777777" w:rsidR="00FA099A" w:rsidRDefault="00FA099A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35F87DF" w14:textId="5D97404A" w:rsidR="00FA099A" w:rsidRPr="00331F33" w:rsidRDefault="00FA099A" w:rsidP="00AC4FC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76147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Pr="00C76147">
      <w:rPr>
        <w:rFonts w:ascii="Angsana New" w:hAnsi="Angsana New"/>
        <w:b/>
        <w:bCs/>
        <w:sz w:val="32"/>
        <w:szCs w:val="32"/>
        <w:lang w:val="en-US"/>
      </w:rPr>
      <w:t>25</w:t>
    </w:r>
    <w:r w:rsidRPr="00C76147">
      <w:rPr>
        <w:rFonts w:ascii="Angsana New" w:hAnsi="Angsana New" w:hint="cs"/>
        <w:b/>
        <w:bCs/>
        <w:sz w:val="32"/>
        <w:szCs w:val="32"/>
        <w:lang w:val="en-US"/>
      </w:rPr>
      <w:t>6</w:t>
    </w:r>
    <w:r w:rsidRPr="00C76147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2EC2298" w14:textId="77777777" w:rsidR="00FA099A" w:rsidRDefault="00FA099A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F586B"/>
    <w:multiLevelType w:val="hybridMultilevel"/>
    <w:tmpl w:val="CDE2D430"/>
    <w:lvl w:ilvl="0" w:tplc="DCF43C4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"/>
  </w:num>
  <w:num w:numId="2">
    <w:abstractNumId w:val="17"/>
  </w:num>
  <w:num w:numId="3">
    <w:abstractNumId w:val="23"/>
  </w:num>
  <w:num w:numId="4">
    <w:abstractNumId w:val="9"/>
  </w:num>
  <w:num w:numId="5">
    <w:abstractNumId w:val="7"/>
  </w:num>
  <w:num w:numId="6">
    <w:abstractNumId w:val="13"/>
  </w:num>
  <w:num w:numId="7">
    <w:abstractNumId w:val="2"/>
  </w:num>
  <w:num w:numId="8">
    <w:abstractNumId w:val="0"/>
  </w:num>
  <w:num w:numId="9">
    <w:abstractNumId w:val="5"/>
  </w:num>
  <w:num w:numId="10">
    <w:abstractNumId w:val="11"/>
  </w:num>
  <w:num w:numId="11">
    <w:abstractNumId w:val="21"/>
  </w:num>
  <w:num w:numId="12">
    <w:abstractNumId w:val="19"/>
  </w:num>
  <w:num w:numId="13">
    <w:abstractNumId w:val="16"/>
  </w:num>
  <w:num w:numId="14">
    <w:abstractNumId w:val="14"/>
  </w:num>
  <w:num w:numId="15">
    <w:abstractNumId w:val="18"/>
  </w:num>
  <w:num w:numId="16">
    <w:abstractNumId w:val="4"/>
  </w:num>
  <w:num w:numId="17">
    <w:abstractNumId w:val="6"/>
  </w:num>
  <w:num w:numId="18">
    <w:abstractNumId w:val="24"/>
  </w:num>
  <w:num w:numId="19">
    <w:abstractNumId w:val="22"/>
  </w:num>
  <w:num w:numId="20">
    <w:abstractNumId w:val="8"/>
  </w:num>
  <w:num w:numId="21">
    <w:abstractNumId w:val="15"/>
  </w:num>
  <w:num w:numId="22">
    <w:abstractNumId w:val="20"/>
  </w:num>
  <w:num w:numId="23">
    <w:abstractNumId w:val="25"/>
  </w:num>
  <w:num w:numId="24">
    <w:abstractNumId w:val="12"/>
  </w:num>
  <w:num w:numId="2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F86"/>
    <w:rsid w:val="00003019"/>
    <w:rsid w:val="00003411"/>
    <w:rsid w:val="0000345A"/>
    <w:rsid w:val="00003A89"/>
    <w:rsid w:val="00003C8D"/>
    <w:rsid w:val="000040AB"/>
    <w:rsid w:val="0000414B"/>
    <w:rsid w:val="00004E64"/>
    <w:rsid w:val="00004F7E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53E"/>
    <w:rsid w:val="00007D84"/>
    <w:rsid w:val="00010439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30C"/>
    <w:rsid w:val="00022651"/>
    <w:rsid w:val="00022B4F"/>
    <w:rsid w:val="00022EF1"/>
    <w:rsid w:val="000231A8"/>
    <w:rsid w:val="00023832"/>
    <w:rsid w:val="0002431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553"/>
    <w:rsid w:val="00031C5A"/>
    <w:rsid w:val="00031DDC"/>
    <w:rsid w:val="00031E80"/>
    <w:rsid w:val="00031F3A"/>
    <w:rsid w:val="0003299A"/>
    <w:rsid w:val="000333B0"/>
    <w:rsid w:val="000333C6"/>
    <w:rsid w:val="00033526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DC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F9C"/>
    <w:rsid w:val="00043249"/>
    <w:rsid w:val="00043565"/>
    <w:rsid w:val="000435DF"/>
    <w:rsid w:val="00043A61"/>
    <w:rsid w:val="00043AA2"/>
    <w:rsid w:val="00043ADC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980"/>
    <w:rsid w:val="00052AF3"/>
    <w:rsid w:val="00052C78"/>
    <w:rsid w:val="00052F98"/>
    <w:rsid w:val="00053145"/>
    <w:rsid w:val="000533B7"/>
    <w:rsid w:val="000540BB"/>
    <w:rsid w:val="0005413E"/>
    <w:rsid w:val="0005505A"/>
    <w:rsid w:val="00055284"/>
    <w:rsid w:val="00055304"/>
    <w:rsid w:val="00055503"/>
    <w:rsid w:val="000555AD"/>
    <w:rsid w:val="00055BFA"/>
    <w:rsid w:val="00055D70"/>
    <w:rsid w:val="00055FCF"/>
    <w:rsid w:val="000560AD"/>
    <w:rsid w:val="000560C0"/>
    <w:rsid w:val="00056112"/>
    <w:rsid w:val="00056162"/>
    <w:rsid w:val="00056B0E"/>
    <w:rsid w:val="00056C84"/>
    <w:rsid w:val="0005720B"/>
    <w:rsid w:val="000575A4"/>
    <w:rsid w:val="000575DA"/>
    <w:rsid w:val="00057BAB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2556"/>
    <w:rsid w:val="000629B5"/>
    <w:rsid w:val="00062A5F"/>
    <w:rsid w:val="00063824"/>
    <w:rsid w:val="000639B2"/>
    <w:rsid w:val="00063A04"/>
    <w:rsid w:val="00063ADF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68"/>
    <w:rsid w:val="00067073"/>
    <w:rsid w:val="0006741D"/>
    <w:rsid w:val="00067553"/>
    <w:rsid w:val="000679BA"/>
    <w:rsid w:val="00067AFD"/>
    <w:rsid w:val="00070377"/>
    <w:rsid w:val="000706B0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34A8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73C3"/>
    <w:rsid w:val="0007767E"/>
    <w:rsid w:val="000778BE"/>
    <w:rsid w:val="00077AAD"/>
    <w:rsid w:val="00077C72"/>
    <w:rsid w:val="00077F93"/>
    <w:rsid w:val="00077FA1"/>
    <w:rsid w:val="00080AC3"/>
    <w:rsid w:val="00080BD6"/>
    <w:rsid w:val="00080ECF"/>
    <w:rsid w:val="00080F53"/>
    <w:rsid w:val="000818B2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5D6"/>
    <w:rsid w:val="00084BB9"/>
    <w:rsid w:val="00084DB1"/>
    <w:rsid w:val="00084F61"/>
    <w:rsid w:val="00084F69"/>
    <w:rsid w:val="00085513"/>
    <w:rsid w:val="000857BA"/>
    <w:rsid w:val="00085D23"/>
    <w:rsid w:val="00085DE0"/>
    <w:rsid w:val="00085FCB"/>
    <w:rsid w:val="000860EB"/>
    <w:rsid w:val="0008629E"/>
    <w:rsid w:val="0008644B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12A8"/>
    <w:rsid w:val="0009168B"/>
    <w:rsid w:val="00091A06"/>
    <w:rsid w:val="00091C4F"/>
    <w:rsid w:val="00092292"/>
    <w:rsid w:val="000922A7"/>
    <w:rsid w:val="000926D0"/>
    <w:rsid w:val="0009315D"/>
    <w:rsid w:val="000933AE"/>
    <w:rsid w:val="000937E6"/>
    <w:rsid w:val="00093A5B"/>
    <w:rsid w:val="000944C1"/>
    <w:rsid w:val="000944D0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7AA"/>
    <w:rsid w:val="000A3DC6"/>
    <w:rsid w:val="000A3F45"/>
    <w:rsid w:val="000A3F69"/>
    <w:rsid w:val="000A41D6"/>
    <w:rsid w:val="000A470A"/>
    <w:rsid w:val="000A4728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84"/>
    <w:rsid w:val="000B037C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59E3"/>
    <w:rsid w:val="000C5ABA"/>
    <w:rsid w:val="000C5C1A"/>
    <w:rsid w:val="000C60D8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1557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456"/>
    <w:rsid w:val="000E3620"/>
    <w:rsid w:val="000E3811"/>
    <w:rsid w:val="000E4217"/>
    <w:rsid w:val="000E42CC"/>
    <w:rsid w:val="000E4D32"/>
    <w:rsid w:val="000E51EA"/>
    <w:rsid w:val="000E521D"/>
    <w:rsid w:val="000E52D5"/>
    <w:rsid w:val="000E54E1"/>
    <w:rsid w:val="000E57D3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E11"/>
    <w:rsid w:val="000F10D9"/>
    <w:rsid w:val="000F1243"/>
    <w:rsid w:val="000F172D"/>
    <w:rsid w:val="000F19D1"/>
    <w:rsid w:val="000F1FB3"/>
    <w:rsid w:val="000F242F"/>
    <w:rsid w:val="000F2639"/>
    <w:rsid w:val="000F2A9A"/>
    <w:rsid w:val="000F2E40"/>
    <w:rsid w:val="000F3074"/>
    <w:rsid w:val="000F3272"/>
    <w:rsid w:val="000F348C"/>
    <w:rsid w:val="000F3C8A"/>
    <w:rsid w:val="000F3EFE"/>
    <w:rsid w:val="000F3FC2"/>
    <w:rsid w:val="000F4377"/>
    <w:rsid w:val="000F4859"/>
    <w:rsid w:val="000F489F"/>
    <w:rsid w:val="000F522E"/>
    <w:rsid w:val="000F52AA"/>
    <w:rsid w:val="000F5D85"/>
    <w:rsid w:val="000F5F6A"/>
    <w:rsid w:val="000F62BB"/>
    <w:rsid w:val="000F658E"/>
    <w:rsid w:val="000F670F"/>
    <w:rsid w:val="000F697C"/>
    <w:rsid w:val="000F6DF2"/>
    <w:rsid w:val="000F7497"/>
    <w:rsid w:val="000F760B"/>
    <w:rsid w:val="000F7D57"/>
    <w:rsid w:val="001005B5"/>
    <w:rsid w:val="0010066A"/>
    <w:rsid w:val="00100821"/>
    <w:rsid w:val="001011A5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C77"/>
    <w:rsid w:val="00122092"/>
    <w:rsid w:val="0012229E"/>
    <w:rsid w:val="0012241D"/>
    <w:rsid w:val="0012302E"/>
    <w:rsid w:val="0012423D"/>
    <w:rsid w:val="00124B54"/>
    <w:rsid w:val="00124EB8"/>
    <w:rsid w:val="001250AB"/>
    <w:rsid w:val="0012553F"/>
    <w:rsid w:val="001255A8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ED5"/>
    <w:rsid w:val="00127EEE"/>
    <w:rsid w:val="00127F47"/>
    <w:rsid w:val="00130225"/>
    <w:rsid w:val="001305C4"/>
    <w:rsid w:val="001307F6"/>
    <w:rsid w:val="00130E7E"/>
    <w:rsid w:val="001311CB"/>
    <w:rsid w:val="001312C9"/>
    <w:rsid w:val="001319A0"/>
    <w:rsid w:val="00131AA5"/>
    <w:rsid w:val="00131EC6"/>
    <w:rsid w:val="00131F55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5EBC"/>
    <w:rsid w:val="001469F0"/>
    <w:rsid w:val="00146C24"/>
    <w:rsid w:val="00147011"/>
    <w:rsid w:val="00147414"/>
    <w:rsid w:val="00147836"/>
    <w:rsid w:val="001478E5"/>
    <w:rsid w:val="00147B66"/>
    <w:rsid w:val="00147CA4"/>
    <w:rsid w:val="00147E88"/>
    <w:rsid w:val="00150F63"/>
    <w:rsid w:val="00150FAD"/>
    <w:rsid w:val="00150FE1"/>
    <w:rsid w:val="00151365"/>
    <w:rsid w:val="00151785"/>
    <w:rsid w:val="00152234"/>
    <w:rsid w:val="0015259E"/>
    <w:rsid w:val="001527D6"/>
    <w:rsid w:val="00152D0D"/>
    <w:rsid w:val="00152D40"/>
    <w:rsid w:val="001530E7"/>
    <w:rsid w:val="00153FAB"/>
    <w:rsid w:val="0015416B"/>
    <w:rsid w:val="00154216"/>
    <w:rsid w:val="001543A0"/>
    <w:rsid w:val="0015464C"/>
    <w:rsid w:val="001546E2"/>
    <w:rsid w:val="00154915"/>
    <w:rsid w:val="00154B04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E4A"/>
    <w:rsid w:val="00160013"/>
    <w:rsid w:val="0016029D"/>
    <w:rsid w:val="0016041C"/>
    <w:rsid w:val="0016095B"/>
    <w:rsid w:val="00160A54"/>
    <w:rsid w:val="00160EF7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A7"/>
    <w:rsid w:val="00172290"/>
    <w:rsid w:val="001723E7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69"/>
    <w:rsid w:val="00184EF9"/>
    <w:rsid w:val="00184F39"/>
    <w:rsid w:val="00184F7B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2181"/>
    <w:rsid w:val="00192420"/>
    <w:rsid w:val="00192D63"/>
    <w:rsid w:val="00192F3B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5163"/>
    <w:rsid w:val="0019541F"/>
    <w:rsid w:val="0019545D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1DE9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9B6"/>
    <w:rsid w:val="001A6C58"/>
    <w:rsid w:val="001A6CDD"/>
    <w:rsid w:val="001A6D25"/>
    <w:rsid w:val="001A7112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2B07"/>
    <w:rsid w:val="001B2D00"/>
    <w:rsid w:val="001B2D57"/>
    <w:rsid w:val="001B2DED"/>
    <w:rsid w:val="001B33E2"/>
    <w:rsid w:val="001B48C7"/>
    <w:rsid w:val="001B4927"/>
    <w:rsid w:val="001B4A78"/>
    <w:rsid w:val="001B4EAB"/>
    <w:rsid w:val="001B5780"/>
    <w:rsid w:val="001B5822"/>
    <w:rsid w:val="001B5C85"/>
    <w:rsid w:val="001B5FD9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410"/>
    <w:rsid w:val="001D2A5A"/>
    <w:rsid w:val="001D2BCF"/>
    <w:rsid w:val="001D2C76"/>
    <w:rsid w:val="001D2D2C"/>
    <w:rsid w:val="001D32FF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6B8"/>
    <w:rsid w:val="001D6E5E"/>
    <w:rsid w:val="001D6FA9"/>
    <w:rsid w:val="001D70FD"/>
    <w:rsid w:val="001D711A"/>
    <w:rsid w:val="001D7377"/>
    <w:rsid w:val="001D785A"/>
    <w:rsid w:val="001D7C2D"/>
    <w:rsid w:val="001D7EFB"/>
    <w:rsid w:val="001E002C"/>
    <w:rsid w:val="001E06AE"/>
    <w:rsid w:val="001E0B08"/>
    <w:rsid w:val="001E0D94"/>
    <w:rsid w:val="001E0F53"/>
    <w:rsid w:val="001E1273"/>
    <w:rsid w:val="001E17DF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E74"/>
    <w:rsid w:val="001F02AE"/>
    <w:rsid w:val="001F0448"/>
    <w:rsid w:val="001F0994"/>
    <w:rsid w:val="001F0FC5"/>
    <w:rsid w:val="001F10CC"/>
    <w:rsid w:val="001F1215"/>
    <w:rsid w:val="001F14F2"/>
    <w:rsid w:val="001F17B3"/>
    <w:rsid w:val="001F1DA2"/>
    <w:rsid w:val="001F1E1E"/>
    <w:rsid w:val="001F2188"/>
    <w:rsid w:val="001F2747"/>
    <w:rsid w:val="001F2BD0"/>
    <w:rsid w:val="001F2E65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909"/>
    <w:rsid w:val="001F7BC6"/>
    <w:rsid w:val="002001F3"/>
    <w:rsid w:val="0020100B"/>
    <w:rsid w:val="002012CF"/>
    <w:rsid w:val="00201688"/>
    <w:rsid w:val="002019CB"/>
    <w:rsid w:val="00202402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488"/>
    <w:rsid w:val="002077B5"/>
    <w:rsid w:val="002077F9"/>
    <w:rsid w:val="00207840"/>
    <w:rsid w:val="0020792C"/>
    <w:rsid w:val="00207ABD"/>
    <w:rsid w:val="0021006F"/>
    <w:rsid w:val="002101BF"/>
    <w:rsid w:val="002101E7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A86"/>
    <w:rsid w:val="00211B9A"/>
    <w:rsid w:val="00211BF2"/>
    <w:rsid w:val="002123D7"/>
    <w:rsid w:val="0021287A"/>
    <w:rsid w:val="00212C36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123"/>
    <w:rsid w:val="00221FBC"/>
    <w:rsid w:val="00222433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BDD"/>
    <w:rsid w:val="00232F23"/>
    <w:rsid w:val="00232FB6"/>
    <w:rsid w:val="002333F3"/>
    <w:rsid w:val="00233B5B"/>
    <w:rsid w:val="00233DB4"/>
    <w:rsid w:val="00233F8A"/>
    <w:rsid w:val="00234463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3476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549"/>
    <w:rsid w:val="00246718"/>
    <w:rsid w:val="0024698A"/>
    <w:rsid w:val="00246DD1"/>
    <w:rsid w:val="00247690"/>
    <w:rsid w:val="0024780F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C7"/>
    <w:rsid w:val="00260DE4"/>
    <w:rsid w:val="00260E9F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E34"/>
    <w:rsid w:val="00267F25"/>
    <w:rsid w:val="00270A9D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AD3"/>
    <w:rsid w:val="00281F81"/>
    <w:rsid w:val="00282077"/>
    <w:rsid w:val="002821ED"/>
    <w:rsid w:val="00282233"/>
    <w:rsid w:val="00282405"/>
    <w:rsid w:val="002826F2"/>
    <w:rsid w:val="00282D31"/>
    <w:rsid w:val="00282D98"/>
    <w:rsid w:val="00283176"/>
    <w:rsid w:val="00283DA1"/>
    <w:rsid w:val="002845AF"/>
    <w:rsid w:val="002845DF"/>
    <w:rsid w:val="00284626"/>
    <w:rsid w:val="00284CF4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B83"/>
    <w:rsid w:val="00294F56"/>
    <w:rsid w:val="002952F9"/>
    <w:rsid w:val="00295617"/>
    <w:rsid w:val="00295B2B"/>
    <w:rsid w:val="00295BB3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12A1"/>
    <w:rsid w:val="002A14C6"/>
    <w:rsid w:val="002A1CB5"/>
    <w:rsid w:val="002A1CF2"/>
    <w:rsid w:val="002A22DD"/>
    <w:rsid w:val="002A23AF"/>
    <w:rsid w:val="002A2583"/>
    <w:rsid w:val="002A3143"/>
    <w:rsid w:val="002A3209"/>
    <w:rsid w:val="002A3933"/>
    <w:rsid w:val="002A3A8C"/>
    <w:rsid w:val="002A3EF4"/>
    <w:rsid w:val="002A4267"/>
    <w:rsid w:val="002A48BA"/>
    <w:rsid w:val="002A5535"/>
    <w:rsid w:val="002A560C"/>
    <w:rsid w:val="002A5903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DCC"/>
    <w:rsid w:val="002B4F84"/>
    <w:rsid w:val="002B51F4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58A"/>
    <w:rsid w:val="002B795A"/>
    <w:rsid w:val="002B7B99"/>
    <w:rsid w:val="002B7BBC"/>
    <w:rsid w:val="002B7CF1"/>
    <w:rsid w:val="002B7DC0"/>
    <w:rsid w:val="002C07C2"/>
    <w:rsid w:val="002C0A8B"/>
    <w:rsid w:val="002C0CD8"/>
    <w:rsid w:val="002C13F8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E39"/>
    <w:rsid w:val="002D6FB8"/>
    <w:rsid w:val="002D722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5F3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91B"/>
    <w:rsid w:val="002F2A6B"/>
    <w:rsid w:val="002F2F54"/>
    <w:rsid w:val="002F3037"/>
    <w:rsid w:val="002F3294"/>
    <w:rsid w:val="002F32D0"/>
    <w:rsid w:val="002F4550"/>
    <w:rsid w:val="002F4E46"/>
    <w:rsid w:val="002F505F"/>
    <w:rsid w:val="002F531B"/>
    <w:rsid w:val="002F5A62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D2C"/>
    <w:rsid w:val="00304D7B"/>
    <w:rsid w:val="00304E07"/>
    <w:rsid w:val="0030527C"/>
    <w:rsid w:val="003052A6"/>
    <w:rsid w:val="00305893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1024"/>
    <w:rsid w:val="00311212"/>
    <w:rsid w:val="00311245"/>
    <w:rsid w:val="00311C49"/>
    <w:rsid w:val="00311E00"/>
    <w:rsid w:val="00311F54"/>
    <w:rsid w:val="00312B2A"/>
    <w:rsid w:val="00312F19"/>
    <w:rsid w:val="00312F66"/>
    <w:rsid w:val="0031326E"/>
    <w:rsid w:val="003133C7"/>
    <w:rsid w:val="00313CB7"/>
    <w:rsid w:val="00314228"/>
    <w:rsid w:val="00314396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C2C"/>
    <w:rsid w:val="003217B5"/>
    <w:rsid w:val="0032192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4AB"/>
    <w:rsid w:val="003326B7"/>
    <w:rsid w:val="0033283B"/>
    <w:rsid w:val="00332C70"/>
    <w:rsid w:val="003333D5"/>
    <w:rsid w:val="003334AF"/>
    <w:rsid w:val="00333563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6735"/>
    <w:rsid w:val="00336D0D"/>
    <w:rsid w:val="00337361"/>
    <w:rsid w:val="003375C5"/>
    <w:rsid w:val="0033768D"/>
    <w:rsid w:val="00337D5F"/>
    <w:rsid w:val="003400E5"/>
    <w:rsid w:val="00340311"/>
    <w:rsid w:val="00340410"/>
    <w:rsid w:val="00340641"/>
    <w:rsid w:val="003408DB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B0"/>
    <w:rsid w:val="00347BD4"/>
    <w:rsid w:val="003500C9"/>
    <w:rsid w:val="00350323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915"/>
    <w:rsid w:val="00357CC1"/>
    <w:rsid w:val="0036044D"/>
    <w:rsid w:val="0036055E"/>
    <w:rsid w:val="003608F6"/>
    <w:rsid w:val="00360AAA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3948"/>
    <w:rsid w:val="00363CDE"/>
    <w:rsid w:val="0036411E"/>
    <w:rsid w:val="0036414F"/>
    <w:rsid w:val="0036461B"/>
    <w:rsid w:val="00364A47"/>
    <w:rsid w:val="00364A92"/>
    <w:rsid w:val="00364D9D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E0C"/>
    <w:rsid w:val="003771CD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86F"/>
    <w:rsid w:val="003919D3"/>
    <w:rsid w:val="003919FC"/>
    <w:rsid w:val="00391AED"/>
    <w:rsid w:val="00391C8E"/>
    <w:rsid w:val="0039202D"/>
    <w:rsid w:val="0039259E"/>
    <w:rsid w:val="00393468"/>
    <w:rsid w:val="003938DB"/>
    <w:rsid w:val="003938E2"/>
    <w:rsid w:val="0039397D"/>
    <w:rsid w:val="00393F27"/>
    <w:rsid w:val="003941D8"/>
    <w:rsid w:val="00394338"/>
    <w:rsid w:val="003945D7"/>
    <w:rsid w:val="00394A59"/>
    <w:rsid w:val="00394D1C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ECB"/>
    <w:rsid w:val="003A1EFB"/>
    <w:rsid w:val="003A2675"/>
    <w:rsid w:val="003A286B"/>
    <w:rsid w:val="003A2AB2"/>
    <w:rsid w:val="003A2AC8"/>
    <w:rsid w:val="003A2D2D"/>
    <w:rsid w:val="003A2FA0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707"/>
    <w:rsid w:val="003A5ABD"/>
    <w:rsid w:val="003A5EBF"/>
    <w:rsid w:val="003A646A"/>
    <w:rsid w:val="003A65A9"/>
    <w:rsid w:val="003A6EF5"/>
    <w:rsid w:val="003A720A"/>
    <w:rsid w:val="003A734A"/>
    <w:rsid w:val="003A73D2"/>
    <w:rsid w:val="003A7713"/>
    <w:rsid w:val="003B0029"/>
    <w:rsid w:val="003B030D"/>
    <w:rsid w:val="003B03CD"/>
    <w:rsid w:val="003B0D93"/>
    <w:rsid w:val="003B0DD5"/>
    <w:rsid w:val="003B15BC"/>
    <w:rsid w:val="003B188D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A0F"/>
    <w:rsid w:val="003B4C2B"/>
    <w:rsid w:val="003B4F83"/>
    <w:rsid w:val="003B52FD"/>
    <w:rsid w:val="003B5A37"/>
    <w:rsid w:val="003B6507"/>
    <w:rsid w:val="003B6B50"/>
    <w:rsid w:val="003B6CC8"/>
    <w:rsid w:val="003B6F9A"/>
    <w:rsid w:val="003B733C"/>
    <w:rsid w:val="003B73D2"/>
    <w:rsid w:val="003B7480"/>
    <w:rsid w:val="003B76A5"/>
    <w:rsid w:val="003B7857"/>
    <w:rsid w:val="003B7FFD"/>
    <w:rsid w:val="003C00FB"/>
    <w:rsid w:val="003C05AF"/>
    <w:rsid w:val="003C0737"/>
    <w:rsid w:val="003C07CF"/>
    <w:rsid w:val="003C09C8"/>
    <w:rsid w:val="003C09F7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F5"/>
    <w:rsid w:val="003D0E4A"/>
    <w:rsid w:val="003D110B"/>
    <w:rsid w:val="003D13A6"/>
    <w:rsid w:val="003D14C2"/>
    <w:rsid w:val="003D1591"/>
    <w:rsid w:val="003D1699"/>
    <w:rsid w:val="003D1D58"/>
    <w:rsid w:val="003D21E9"/>
    <w:rsid w:val="003D23D2"/>
    <w:rsid w:val="003D2512"/>
    <w:rsid w:val="003D2656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B1A"/>
    <w:rsid w:val="003D5CD1"/>
    <w:rsid w:val="003D5DBA"/>
    <w:rsid w:val="003D5F15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4273"/>
    <w:rsid w:val="003E44FB"/>
    <w:rsid w:val="003E45A2"/>
    <w:rsid w:val="003E4F07"/>
    <w:rsid w:val="003E4FD2"/>
    <w:rsid w:val="003E54CB"/>
    <w:rsid w:val="003E5A45"/>
    <w:rsid w:val="003E5F33"/>
    <w:rsid w:val="003E607B"/>
    <w:rsid w:val="003E6137"/>
    <w:rsid w:val="003E65E2"/>
    <w:rsid w:val="003E6896"/>
    <w:rsid w:val="003E6E69"/>
    <w:rsid w:val="003E7132"/>
    <w:rsid w:val="003E75E1"/>
    <w:rsid w:val="003F0724"/>
    <w:rsid w:val="003F17BC"/>
    <w:rsid w:val="003F1945"/>
    <w:rsid w:val="003F1A2B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20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E0B"/>
    <w:rsid w:val="00411070"/>
    <w:rsid w:val="00411D5F"/>
    <w:rsid w:val="00411D9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593"/>
    <w:rsid w:val="00415928"/>
    <w:rsid w:val="00415B89"/>
    <w:rsid w:val="00415F18"/>
    <w:rsid w:val="0041617A"/>
    <w:rsid w:val="004161C7"/>
    <w:rsid w:val="0041645D"/>
    <w:rsid w:val="00416508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873"/>
    <w:rsid w:val="004268E3"/>
    <w:rsid w:val="004270D0"/>
    <w:rsid w:val="004277BA"/>
    <w:rsid w:val="00427948"/>
    <w:rsid w:val="00427AC6"/>
    <w:rsid w:val="00430014"/>
    <w:rsid w:val="004307C6"/>
    <w:rsid w:val="00430DFD"/>
    <w:rsid w:val="004313E8"/>
    <w:rsid w:val="0043142E"/>
    <w:rsid w:val="00431D63"/>
    <w:rsid w:val="00431DC1"/>
    <w:rsid w:val="00432260"/>
    <w:rsid w:val="0043230D"/>
    <w:rsid w:val="004330AA"/>
    <w:rsid w:val="00433577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4092E"/>
    <w:rsid w:val="004410AF"/>
    <w:rsid w:val="00441224"/>
    <w:rsid w:val="00441248"/>
    <w:rsid w:val="004418A8"/>
    <w:rsid w:val="00441AF7"/>
    <w:rsid w:val="004421F4"/>
    <w:rsid w:val="0044231A"/>
    <w:rsid w:val="00442468"/>
    <w:rsid w:val="0044255C"/>
    <w:rsid w:val="004426B4"/>
    <w:rsid w:val="00442EF4"/>
    <w:rsid w:val="00443028"/>
    <w:rsid w:val="00443099"/>
    <w:rsid w:val="00443179"/>
    <w:rsid w:val="004433ED"/>
    <w:rsid w:val="00443522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971"/>
    <w:rsid w:val="00452A57"/>
    <w:rsid w:val="00452B9C"/>
    <w:rsid w:val="00452E24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77B1"/>
    <w:rsid w:val="00457E43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B01"/>
    <w:rsid w:val="00464D20"/>
    <w:rsid w:val="00464E27"/>
    <w:rsid w:val="00465C7D"/>
    <w:rsid w:val="00465E42"/>
    <w:rsid w:val="004665D2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AC3"/>
    <w:rsid w:val="00467F11"/>
    <w:rsid w:val="00470007"/>
    <w:rsid w:val="0047012C"/>
    <w:rsid w:val="00470281"/>
    <w:rsid w:val="004702D8"/>
    <w:rsid w:val="004702ED"/>
    <w:rsid w:val="0047061D"/>
    <w:rsid w:val="004708EF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7AC"/>
    <w:rsid w:val="00472963"/>
    <w:rsid w:val="00472C3D"/>
    <w:rsid w:val="00472D0D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9EC"/>
    <w:rsid w:val="00482367"/>
    <w:rsid w:val="00482416"/>
    <w:rsid w:val="00482C2C"/>
    <w:rsid w:val="00482F4A"/>
    <w:rsid w:val="004831B5"/>
    <w:rsid w:val="00483752"/>
    <w:rsid w:val="00483B4D"/>
    <w:rsid w:val="00483D0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C37"/>
    <w:rsid w:val="00491E3A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912"/>
    <w:rsid w:val="00495A00"/>
    <w:rsid w:val="00495F06"/>
    <w:rsid w:val="00496858"/>
    <w:rsid w:val="00496E1E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229"/>
    <w:rsid w:val="004D3900"/>
    <w:rsid w:val="004D3955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983"/>
    <w:rsid w:val="004E5138"/>
    <w:rsid w:val="004E517F"/>
    <w:rsid w:val="004E5DA6"/>
    <w:rsid w:val="004E5DD3"/>
    <w:rsid w:val="004E649B"/>
    <w:rsid w:val="004E6664"/>
    <w:rsid w:val="004E67C9"/>
    <w:rsid w:val="004E6BF7"/>
    <w:rsid w:val="004E6E90"/>
    <w:rsid w:val="004E712A"/>
    <w:rsid w:val="004E7184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E2C"/>
    <w:rsid w:val="0050117C"/>
    <w:rsid w:val="00501516"/>
    <w:rsid w:val="005016D0"/>
    <w:rsid w:val="005018DE"/>
    <w:rsid w:val="00501A38"/>
    <w:rsid w:val="00501A3C"/>
    <w:rsid w:val="00501E47"/>
    <w:rsid w:val="00502F4A"/>
    <w:rsid w:val="00503983"/>
    <w:rsid w:val="00503A63"/>
    <w:rsid w:val="00503C0F"/>
    <w:rsid w:val="00503D08"/>
    <w:rsid w:val="00504179"/>
    <w:rsid w:val="005047AC"/>
    <w:rsid w:val="00504979"/>
    <w:rsid w:val="00504C31"/>
    <w:rsid w:val="00504C94"/>
    <w:rsid w:val="00504CCD"/>
    <w:rsid w:val="00504CD7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4A0"/>
    <w:rsid w:val="005114CA"/>
    <w:rsid w:val="0051152B"/>
    <w:rsid w:val="00511681"/>
    <w:rsid w:val="00511939"/>
    <w:rsid w:val="005129B7"/>
    <w:rsid w:val="00512D18"/>
    <w:rsid w:val="00512F1D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7182"/>
    <w:rsid w:val="005171DA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224B"/>
    <w:rsid w:val="0053245A"/>
    <w:rsid w:val="005326EF"/>
    <w:rsid w:val="00532768"/>
    <w:rsid w:val="00533DFA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1E"/>
    <w:rsid w:val="005451AF"/>
    <w:rsid w:val="0054527D"/>
    <w:rsid w:val="00545328"/>
    <w:rsid w:val="00545915"/>
    <w:rsid w:val="00545BA2"/>
    <w:rsid w:val="0054600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1790"/>
    <w:rsid w:val="00552196"/>
    <w:rsid w:val="00552424"/>
    <w:rsid w:val="00552532"/>
    <w:rsid w:val="005525B0"/>
    <w:rsid w:val="005526FD"/>
    <w:rsid w:val="005527E5"/>
    <w:rsid w:val="00552821"/>
    <w:rsid w:val="00552BC4"/>
    <w:rsid w:val="0055351C"/>
    <w:rsid w:val="0055351E"/>
    <w:rsid w:val="005535EF"/>
    <w:rsid w:val="005538A2"/>
    <w:rsid w:val="00553A56"/>
    <w:rsid w:val="00553ABD"/>
    <w:rsid w:val="00553B68"/>
    <w:rsid w:val="00554937"/>
    <w:rsid w:val="00554E6C"/>
    <w:rsid w:val="005550C2"/>
    <w:rsid w:val="0055544D"/>
    <w:rsid w:val="0055572F"/>
    <w:rsid w:val="00556189"/>
    <w:rsid w:val="005561E5"/>
    <w:rsid w:val="00556632"/>
    <w:rsid w:val="00556709"/>
    <w:rsid w:val="00556C21"/>
    <w:rsid w:val="0055708C"/>
    <w:rsid w:val="0055752E"/>
    <w:rsid w:val="00557936"/>
    <w:rsid w:val="00557ADA"/>
    <w:rsid w:val="00557C14"/>
    <w:rsid w:val="00560050"/>
    <w:rsid w:val="0056067F"/>
    <w:rsid w:val="00560FEF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4316"/>
    <w:rsid w:val="005644B7"/>
    <w:rsid w:val="00564A24"/>
    <w:rsid w:val="00564EE9"/>
    <w:rsid w:val="00565406"/>
    <w:rsid w:val="005655AE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325"/>
    <w:rsid w:val="005759FB"/>
    <w:rsid w:val="00575BEF"/>
    <w:rsid w:val="00575C9C"/>
    <w:rsid w:val="00575D53"/>
    <w:rsid w:val="005762D5"/>
    <w:rsid w:val="005768E9"/>
    <w:rsid w:val="00576A6C"/>
    <w:rsid w:val="00577105"/>
    <w:rsid w:val="005773B3"/>
    <w:rsid w:val="005776DE"/>
    <w:rsid w:val="005779E0"/>
    <w:rsid w:val="00577F9F"/>
    <w:rsid w:val="00580520"/>
    <w:rsid w:val="00580727"/>
    <w:rsid w:val="005808BF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78E"/>
    <w:rsid w:val="00591BE4"/>
    <w:rsid w:val="00591C5A"/>
    <w:rsid w:val="00591C70"/>
    <w:rsid w:val="00591CCD"/>
    <w:rsid w:val="00592298"/>
    <w:rsid w:val="00592391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80D"/>
    <w:rsid w:val="005A08D8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60BA"/>
    <w:rsid w:val="005A613A"/>
    <w:rsid w:val="005A629B"/>
    <w:rsid w:val="005A6471"/>
    <w:rsid w:val="005A6485"/>
    <w:rsid w:val="005A6773"/>
    <w:rsid w:val="005A6886"/>
    <w:rsid w:val="005A68FC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85F"/>
    <w:rsid w:val="005B3A3B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A6F"/>
    <w:rsid w:val="005C0427"/>
    <w:rsid w:val="005C06FF"/>
    <w:rsid w:val="005C0956"/>
    <w:rsid w:val="005C0BA3"/>
    <w:rsid w:val="005C0FFE"/>
    <w:rsid w:val="005C114F"/>
    <w:rsid w:val="005C12AE"/>
    <w:rsid w:val="005C18A6"/>
    <w:rsid w:val="005C194F"/>
    <w:rsid w:val="005C2082"/>
    <w:rsid w:val="005C2785"/>
    <w:rsid w:val="005C2AE5"/>
    <w:rsid w:val="005C2C10"/>
    <w:rsid w:val="005C2ED9"/>
    <w:rsid w:val="005C32F0"/>
    <w:rsid w:val="005C32F2"/>
    <w:rsid w:val="005C335B"/>
    <w:rsid w:val="005C345C"/>
    <w:rsid w:val="005C3A5E"/>
    <w:rsid w:val="005C3D03"/>
    <w:rsid w:val="005C40EE"/>
    <w:rsid w:val="005C4557"/>
    <w:rsid w:val="005C47F3"/>
    <w:rsid w:val="005C4CD1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27D"/>
    <w:rsid w:val="005D685F"/>
    <w:rsid w:val="005D6A4B"/>
    <w:rsid w:val="005D6BEA"/>
    <w:rsid w:val="005D7809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524"/>
    <w:rsid w:val="005E3692"/>
    <w:rsid w:val="005E3E65"/>
    <w:rsid w:val="005E3FF7"/>
    <w:rsid w:val="005E4131"/>
    <w:rsid w:val="005E42C9"/>
    <w:rsid w:val="005E44AA"/>
    <w:rsid w:val="005E4ADF"/>
    <w:rsid w:val="005E52F0"/>
    <w:rsid w:val="005E585C"/>
    <w:rsid w:val="005E596F"/>
    <w:rsid w:val="005E6348"/>
    <w:rsid w:val="005E6C4C"/>
    <w:rsid w:val="005E6D2A"/>
    <w:rsid w:val="005E7CBB"/>
    <w:rsid w:val="005E7FED"/>
    <w:rsid w:val="005F0085"/>
    <w:rsid w:val="005F0396"/>
    <w:rsid w:val="005F05D5"/>
    <w:rsid w:val="005F05F8"/>
    <w:rsid w:val="005F0767"/>
    <w:rsid w:val="005F07A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2FB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4C6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83F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299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79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6F4"/>
    <w:rsid w:val="00627C18"/>
    <w:rsid w:val="00627F51"/>
    <w:rsid w:val="006301A6"/>
    <w:rsid w:val="006301CE"/>
    <w:rsid w:val="0063026A"/>
    <w:rsid w:val="00630838"/>
    <w:rsid w:val="0063121D"/>
    <w:rsid w:val="0063131E"/>
    <w:rsid w:val="00631349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FDB"/>
    <w:rsid w:val="006436B6"/>
    <w:rsid w:val="00643BB8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728"/>
    <w:rsid w:val="00646B28"/>
    <w:rsid w:val="00646B77"/>
    <w:rsid w:val="00646CB5"/>
    <w:rsid w:val="00646E08"/>
    <w:rsid w:val="00647002"/>
    <w:rsid w:val="006470CE"/>
    <w:rsid w:val="0064710D"/>
    <w:rsid w:val="006474F5"/>
    <w:rsid w:val="006479D0"/>
    <w:rsid w:val="00647FCA"/>
    <w:rsid w:val="00650280"/>
    <w:rsid w:val="00650830"/>
    <w:rsid w:val="00650C2E"/>
    <w:rsid w:val="006513C6"/>
    <w:rsid w:val="0065146C"/>
    <w:rsid w:val="006518E0"/>
    <w:rsid w:val="006522B5"/>
    <w:rsid w:val="0065236D"/>
    <w:rsid w:val="006524F0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EAB"/>
    <w:rsid w:val="006551B1"/>
    <w:rsid w:val="00655251"/>
    <w:rsid w:val="0065534B"/>
    <w:rsid w:val="00655409"/>
    <w:rsid w:val="00655B7C"/>
    <w:rsid w:val="006563C8"/>
    <w:rsid w:val="00656A0A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B0"/>
    <w:rsid w:val="00663621"/>
    <w:rsid w:val="00663795"/>
    <w:rsid w:val="00663C52"/>
    <w:rsid w:val="006640FC"/>
    <w:rsid w:val="00664E2A"/>
    <w:rsid w:val="00664FD2"/>
    <w:rsid w:val="0066520F"/>
    <w:rsid w:val="00665232"/>
    <w:rsid w:val="00665FFA"/>
    <w:rsid w:val="006665FE"/>
    <w:rsid w:val="0066692B"/>
    <w:rsid w:val="00666C6C"/>
    <w:rsid w:val="00666E60"/>
    <w:rsid w:val="00666F46"/>
    <w:rsid w:val="0066710A"/>
    <w:rsid w:val="00667455"/>
    <w:rsid w:val="00667519"/>
    <w:rsid w:val="00667F7A"/>
    <w:rsid w:val="006702B3"/>
    <w:rsid w:val="00670821"/>
    <w:rsid w:val="00670B3B"/>
    <w:rsid w:val="00670E20"/>
    <w:rsid w:val="00671008"/>
    <w:rsid w:val="00671448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A65"/>
    <w:rsid w:val="00684DB3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233E"/>
    <w:rsid w:val="006925E6"/>
    <w:rsid w:val="0069290C"/>
    <w:rsid w:val="00692C1E"/>
    <w:rsid w:val="00692EE4"/>
    <w:rsid w:val="00692F32"/>
    <w:rsid w:val="00693306"/>
    <w:rsid w:val="006937B8"/>
    <w:rsid w:val="006937DB"/>
    <w:rsid w:val="00693E1E"/>
    <w:rsid w:val="0069455C"/>
    <w:rsid w:val="00694805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4605"/>
    <w:rsid w:val="006B4658"/>
    <w:rsid w:val="006B4B53"/>
    <w:rsid w:val="006B4C28"/>
    <w:rsid w:val="006B4D2C"/>
    <w:rsid w:val="006B4E09"/>
    <w:rsid w:val="006B4E5A"/>
    <w:rsid w:val="006B5252"/>
    <w:rsid w:val="006B5555"/>
    <w:rsid w:val="006B5625"/>
    <w:rsid w:val="006B56D9"/>
    <w:rsid w:val="006B57F2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E30"/>
    <w:rsid w:val="006C6EE0"/>
    <w:rsid w:val="006C71FD"/>
    <w:rsid w:val="006C73CD"/>
    <w:rsid w:val="006C74E6"/>
    <w:rsid w:val="006C77C2"/>
    <w:rsid w:val="006C79B0"/>
    <w:rsid w:val="006C7BD6"/>
    <w:rsid w:val="006D043B"/>
    <w:rsid w:val="006D052A"/>
    <w:rsid w:val="006D0572"/>
    <w:rsid w:val="006D09C1"/>
    <w:rsid w:val="006D0B94"/>
    <w:rsid w:val="006D10D7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D32"/>
    <w:rsid w:val="006F690F"/>
    <w:rsid w:val="006F6C49"/>
    <w:rsid w:val="006F6D89"/>
    <w:rsid w:val="006F6F63"/>
    <w:rsid w:val="006F7210"/>
    <w:rsid w:val="006F7791"/>
    <w:rsid w:val="006F7991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538B"/>
    <w:rsid w:val="00705797"/>
    <w:rsid w:val="00705A25"/>
    <w:rsid w:val="00705CCE"/>
    <w:rsid w:val="00705D2B"/>
    <w:rsid w:val="00705DF6"/>
    <w:rsid w:val="0070678C"/>
    <w:rsid w:val="00706A28"/>
    <w:rsid w:val="00706F92"/>
    <w:rsid w:val="00706FF1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128A"/>
    <w:rsid w:val="007213D6"/>
    <w:rsid w:val="00721801"/>
    <w:rsid w:val="00721A72"/>
    <w:rsid w:val="00721C8A"/>
    <w:rsid w:val="00722263"/>
    <w:rsid w:val="0072229F"/>
    <w:rsid w:val="00722471"/>
    <w:rsid w:val="007224A4"/>
    <w:rsid w:val="007225B3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30D4F"/>
    <w:rsid w:val="00730E0A"/>
    <w:rsid w:val="007318C2"/>
    <w:rsid w:val="00731A53"/>
    <w:rsid w:val="00731DCF"/>
    <w:rsid w:val="007327DB"/>
    <w:rsid w:val="0073283D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37F63"/>
    <w:rsid w:val="00740528"/>
    <w:rsid w:val="007406A4"/>
    <w:rsid w:val="00740852"/>
    <w:rsid w:val="00741E03"/>
    <w:rsid w:val="00741EF4"/>
    <w:rsid w:val="007424D6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7634"/>
    <w:rsid w:val="0075778C"/>
    <w:rsid w:val="00757C00"/>
    <w:rsid w:val="0076008B"/>
    <w:rsid w:val="00760227"/>
    <w:rsid w:val="00760387"/>
    <w:rsid w:val="00760DCB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95"/>
    <w:rsid w:val="00765CBB"/>
    <w:rsid w:val="00765E6D"/>
    <w:rsid w:val="00765EA2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E45"/>
    <w:rsid w:val="0077510C"/>
    <w:rsid w:val="00775430"/>
    <w:rsid w:val="007756F4"/>
    <w:rsid w:val="00775AFB"/>
    <w:rsid w:val="00776A60"/>
    <w:rsid w:val="0077778D"/>
    <w:rsid w:val="0078028E"/>
    <w:rsid w:val="00780594"/>
    <w:rsid w:val="007805FE"/>
    <w:rsid w:val="007807F2"/>
    <w:rsid w:val="00780B97"/>
    <w:rsid w:val="00781205"/>
    <w:rsid w:val="00781523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FD5"/>
    <w:rsid w:val="00790104"/>
    <w:rsid w:val="007904C9"/>
    <w:rsid w:val="007905E1"/>
    <w:rsid w:val="007906C5"/>
    <w:rsid w:val="00790827"/>
    <w:rsid w:val="00790BFF"/>
    <w:rsid w:val="00791C7C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A08"/>
    <w:rsid w:val="00793C1A"/>
    <w:rsid w:val="00793E50"/>
    <w:rsid w:val="00793F1E"/>
    <w:rsid w:val="007940CB"/>
    <w:rsid w:val="0079437D"/>
    <w:rsid w:val="0079461B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7297"/>
    <w:rsid w:val="00797DDA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211"/>
    <w:rsid w:val="007A562A"/>
    <w:rsid w:val="007A5BD4"/>
    <w:rsid w:val="007A5BE8"/>
    <w:rsid w:val="007A5C4C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7CB"/>
    <w:rsid w:val="007B591F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449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E07"/>
    <w:rsid w:val="007D4464"/>
    <w:rsid w:val="007D46DB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094"/>
    <w:rsid w:val="007D7E50"/>
    <w:rsid w:val="007D7F3F"/>
    <w:rsid w:val="007D7FD0"/>
    <w:rsid w:val="007E0935"/>
    <w:rsid w:val="007E0B38"/>
    <w:rsid w:val="007E1B43"/>
    <w:rsid w:val="007E1CC1"/>
    <w:rsid w:val="007E1D60"/>
    <w:rsid w:val="007E1F47"/>
    <w:rsid w:val="007E212F"/>
    <w:rsid w:val="007E259A"/>
    <w:rsid w:val="007E259E"/>
    <w:rsid w:val="007E2A30"/>
    <w:rsid w:val="007E2CD6"/>
    <w:rsid w:val="007E2CE0"/>
    <w:rsid w:val="007E3037"/>
    <w:rsid w:val="007E3725"/>
    <w:rsid w:val="007E37E6"/>
    <w:rsid w:val="007E3A18"/>
    <w:rsid w:val="007E3B36"/>
    <w:rsid w:val="007E3B74"/>
    <w:rsid w:val="007E3F48"/>
    <w:rsid w:val="007E406A"/>
    <w:rsid w:val="007E4480"/>
    <w:rsid w:val="007E44B2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70CE"/>
    <w:rsid w:val="007E78B9"/>
    <w:rsid w:val="007E7981"/>
    <w:rsid w:val="007F085A"/>
    <w:rsid w:val="007F0A95"/>
    <w:rsid w:val="007F0D10"/>
    <w:rsid w:val="007F1793"/>
    <w:rsid w:val="007F1919"/>
    <w:rsid w:val="007F1C6E"/>
    <w:rsid w:val="007F2174"/>
    <w:rsid w:val="007F2350"/>
    <w:rsid w:val="007F24DC"/>
    <w:rsid w:val="007F277B"/>
    <w:rsid w:val="007F27A1"/>
    <w:rsid w:val="007F288B"/>
    <w:rsid w:val="007F2A95"/>
    <w:rsid w:val="007F2E05"/>
    <w:rsid w:val="007F2EE6"/>
    <w:rsid w:val="007F421E"/>
    <w:rsid w:val="007F4432"/>
    <w:rsid w:val="007F44E9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8000F2"/>
    <w:rsid w:val="00800125"/>
    <w:rsid w:val="00800321"/>
    <w:rsid w:val="00800844"/>
    <w:rsid w:val="00800A2F"/>
    <w:rsid w:val="00800C48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31A0"/>
    <w:rsid w:val="00803289"/>
    <w:rsid w:val="0080336F"/>
    <w:rsid w:val="008037CD"/>
    <w:rsid w:val="00804282"/>
    <w:rsid w:val="0080473E"/>
    <w:rsid w:val="008048B8"/>
    <w:rsid w:val="00804C54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1038A"/>
    <w:rsid w:val="008107D4"/>
    <w:rsid w:val="00810914"/>
    <w:rsid w:val="00810C7B"/>
    <w:rsid w:val="0081147C"/>
    <w:rsid w:val="00811716"/>
    <w:rsid w:val="00811A72"/>
    <w:rsid w:val="00811B26"/>
    <w:rsid w:val="00811F3E"/>
    <w:rsid w:val="008123B6"/>
    <w:rsid w:val="00812CDB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C24"/>
    <w:rsid w:val="00820E1C"/>
    <w:rsid w:val="0082140D"/>
    <w:rsid w:val="00821424"/>
    <w:rsid w:val="00821578"/>
    <w:rsid w:val="008218C0"/>
    <w:rsid w:val="008220D2"/>
    <w:rsid w:val="0082225D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9B9"/>
    <w:rsid w:val="00824A6C"/>
    <w:rsid w:val="0082532B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B54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A26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F45"/>
    <w:rsid w:val="0085106C"/>
    <w:rsid w:val="00851426"/>
    <w:rsid w:val="008516EE"/>
    <w:rsid w:val="00851BF6"/>
    <w:rsid w:val="008527A2"/>
    <w:rsid w:val="0085302E"/>
    <w:rsid w:val="00853094"/>
    <w:rsid w:val="008531DF"/>
    <w:rsid w:val="0085323C"/>
    <w:rsid w:val="00853687"/>
    <w:rsid w:val="008536DB"/>
    <w:rsid w:val="00853979"/>
    <w:rsid w:val="00853C1C"/>
    <w:rsid w:val="00853FDB"/>
    <w:rsid w:val="0085445A"/>
    <w:rsid w:val="0085456B"/>
    <w:rsid w:val="00854E01"/>
    <w:rsid w:val="008551EE"/>
    <w:rsid w:val="008552D9"/>
    <w:rsid w:val="00855591"/>
    <w:rsid w:val="00856679"/>
    <w:rsid w:val="00856CEB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8B2"/>
    <w:rsid w:val="00862013"/>
    <w:rsid w:val="008620A6"/>
    <w:rsid w:val="0086279E"/>
    <w:rsid w:val="00862C2A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890"/>
    <w:rsid w:val="00871C28"/>
    <w:rsid w:val="00871E57"/>
    <w:rsid w:val="00872025"/>
    <w:rsid w:val="00872C94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1689"/>
    <w:rsid w:val="00881875"/>
    <w:rsid w:val="00881C98"/>
    <w:rsid w:val="008820C9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D9"/>
    <w:rsid w:val="008870FB"/>
    <w:rsid w:val="00887285"/>
    <w:rsid w:val="00887FDB"/>
    <w:rsid w:val="0089019E"/>
    <w:rsid w:val="008901EF"/>
    <w:rsid w:val="008903C9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F53"/>
    <w:rsid w:val="008A0268"/>
    <w:rsid w:val="008A0372"/>
    <w:rsid w:val="008A0645"/>
    <w:rsid w:val="008A0C20"/>
    <w:rsid w:val="008A0DE6"/>
    <w:rsid w:val="008A0DFC"/>
    <w:rsid w:val="008A1278"/>
    <w:rsid w:val="008A1E7F"/>
    <w:rsid w:val="008A24F9"/>
    <w:rsid w:val="008A2F4C"/>
    <w:rsid w:val="008A33C4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32D5"/>
    <w:rsid w:val="008B34E9"/>
    <w:rsid w:val="008B367A"/>
    <w:rsid w:val="008B383E"/>
    <w:rsid w:val="008B39D2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BD6"/>
    <w:rsid w:val="008C1D38"/>
    <w:rsid w:val="008C1E81"/>
    <w:rsid w:val="008C1E9D"/>
    <w:rsid w:val="008C251A"/>
    <w:rsid w:val="008C25CF"/>
    <w:rsid w:val="008C2ECE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EEE"/>
    <w:rsid w:val="008C6023"/>
    <w:rsid w:val="008C687F"/>
    <w:rsid w:val="008C6B60"/>
    <w:rsid w:val="008C6BC0"/>
    <w:rsid w:val="008C6FCE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6D1"/>
    <w:rsid w:val="008E0855"/>
    <w:rsid w:val="008E0ACF"/>
    <w:rsid w:val="008E0BD4"/>
    <w:rsid w:val="008E0CBC"/>
    <w:rsid w:val="008E0F7A"/>
    <w:rsid w:val="008E1031"/>
    <w:rsid w:val="008E13E0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680"/>
    <w:rsid w:val="008E46BC"/>
    <w:rsid w:val="008E4CEB"/>
    <w:rsid w:val="008E4E33"/>
    <w:rsid w:val="008E53BD"/>
    <w:rsid w:val="008E601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68D"/>
    <w:rsid w:val="008E76D1"/>
    <w:rsid w:val="008E7A51"/>
    <w:rsid w:val="008E7B7D"/>
    <w:rsid w:val="008E7DB5"/>
    <w:rsid w:val="008E7F74"/>
    <w:rsid w:val="008F023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A40"/>
    <w:rsid w:val="00911B44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65F"/>
    <w:rsid w:val="009146D5"/>
    <w:rsid w:val="0091489C"/>
    <w:rsid w:val="00915360"/>
    <w:rsid w:val="009154B5"/>
    <w:rsid w:val="00915691"/>
    <w:rsid w:val="009157F5"/>
    <w:rsid w:val="00916358"/>
    <w:rsid w:val="0091663E"/>
    <w:rsid w:val="00916A2A"/>
    <w:rsid w:val="00916F9A"/>
    <w:rsid w:val="00917172"/>
    <w:rsid w:val="0091740E"/>
    <w:rsid w:val="00917460"/>
    <w:rsid w:val="00917699"/>
    <w:rsid w:val="0091773A"/>
    <w:rsid w:val="00917856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668"/>
    <w:rsid w:val="00922ADE"/>
    <w:rsid w:val="00922BE5"/>
    <w:rsid w:val="009232DE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80B"/>
    <w:rsid w:val="0092594A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9D"/>
    <w:rsid w:val="00931FA1"/>
    <w:rsid w:val="0093208B"/>
    <w:rsid w:val="0093229F"/>
    <w:rsid w:val="00932624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71D9"/>
    <w:rsid w:val="00937387"/>
    <w:rsid w:val="00937745"/>
    <w:rsid w:val="0093776F"/>
    <w:rsid w:val="009379E2"/>
    <w:rsid w:val="009407C0"/>
    <w:rsid w:val="009408C9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DAB"/>
    <w:rsid w:val="00946FD8"/>
    <w:rsid w:val="009470C0"/>
    <w:rsid w:val="0094720D"/>
    <w:rsid w:val="009473B0"/>
    <w:rsid w:val="009475F5"/>
    <w:rsid w:val="009478EB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671"/>
    <w:rsid w:val="009606D6"/>
    <w:rsid w:val="009609F8"/>
    <w:rsid w:val="00960C0A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542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D2C"/>
    <w:rsid w:val="00972DE7"/>
    <w:rsid w:val="00972F9D"/>
    <w:rsid w:val="00973148"/>
    <w:rsid w:val="00973216"/>
    <w:rsid w:val="00973E3B"/>
    <w:rsid w:val="00974504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6FA6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B3E"/>
    <w:rsid w:val="00983290"/>
    <w:rsid w:val="00983683"/>
    <w:rsid w:val="00983707"/>
    <w:rsid w:val="00983C12"/>
    <w:rsid w:val="00984027"/>
    <w:rsid w:val="00984481"/>
    <w:rsid w:val="009845D2"/>
    <w:rsid w:val="00984C7F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B95"/>
    <w:rsid w:val="00990E4E"/>
    <w:rsid w:val="00990E55"/>
    <w:rsid w:val="00990FA9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A83"/>
    <w:rsid w:val="00993C49"/>
    <w:rsid w:val="0099406D"/>
    <w:rsid w:val="00994204"/>
    <w:rsid w:val="00994219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B8E"/>
    <w:rsid w:val="009A5061"/>
    <w:rsid w:val="009A559A"/>
    <w:rsid w:val="009A55BC"/>
    <w:rsid w:val="009A5925"/>
    <w:rsid w:val="009A5A2A"/>
    <w:rsid w:val="009A5ADF"/>
    <w:rsid w:val="009A64D3"/>
    <w:rsid w:val="009A6E01"/>
    <w:rsid w:val="009A739D"/>
    <w:rsid w:val="009A77BF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EDA"/>
    <w:rsid w:val="009B5F25"/>
    <w:rsid w:val="009B65AD"/>
    <w:rsid w:val="009B6EDB"/>
    <w:rsid w:val="009B701E"/>
    <w:rsid w:val="009B711A"/>
    <w:rsid w:val="009B76F7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6D7"/>
    <w:rsid w:val="009C5E7B"/>
    <w:rsid w:val="009C6516"/>
    <w:rsid w:val="009C66EF"/>
    <w:rsid w:val="009C6924"/>
    <w:rsid w:val="009C6B9C"/>
    <w:rsid w:val="009C6C46"/>
    <w:rsid w:val="009C6E88"/>
    <w:rsid w:val="009C72B8"/>
    <w:rsid w:val="009C7A93"/>
    <w:rsid w:val="009C7B09"/>
    <w:rsid w:val="009C7CEF"/>
    <w:rsid w:val="009C7D64"/>
    <w:rsid w:val="009D055E"/>
    <w:rsid w:val="009D05A3"/>
    <w:rsid w:val="009D05DA"/>
    <w:rsid w:val="009D0889"/>
    <w:rsid w:val="009D0F59"/>
    <w:rsid w:val="009D1068"/>
    <w:rsid w:val="009D1070"/>
    <w:rsid w:val="009D108F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5FD"/>
    <w:rsid w:val="009E179A"/>
    <w:rsid w:val="009E1A8C"/>
    <w:rsid w:val="009E25FF"/>
    <w:rsid w:val="009E284A"/>
    <w:rsid w:val="009E294A"/>
    <w:rsid w:val="009E2AF6"/>
    <w:rsid w:val="009E2D1B"/>
    <w:rsid w:val="009E3103"/>
    <w:rsid w:val="009E342E"/>
    <w:rsid w:val="009E375C"/>
    <w:rsid w:val="009E45C9"/>
    <w:rsid w:val="009E45CA"/>
    <w:rsid w:val="009E462A"/>
    <w:rsid w:val="009E4A31"/>
    <w:rsid w:val="009E4B28"/>
    <w:rsid w:val="009E5218"/>
    <w:rsid w:val="009E53AE"/>
    <w:rsid w:val="009E54C8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3538"/>
    <w:rsid w:val="009F3D00"/>
    <w:rsid w:val="009F406E"/>
    <w:rsid w:val="009F47F2"/>
    <w:rsid w:val="009F4B7C"/>
    <w:rsid w:val="009F4DA9"/>
    <w:rsid w:val="009F52D5"/>
    <w:rsid w:val="009F5C81"/>
    <w:rsid w:val="009F5CC7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1A4"/>
    <w:rsid w:val="00A006E5"/>
    <w:rsid w:val="00A00CD8"/>
    <w:rsid w:val="00A00DF1"/>
    <w:rsid w:val="00A010BA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4195"/>
    <w:rsid w:val="00A041B7"/>
    <w:rsid w:val="00A042C1"/>
    <w:rsid w:val="00A04415"/>
    <w:rsid w:val="00A044E2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854"/>
    <w:rsid w:val="00A15EA0"/>
    <w:rsid w:val="00A168D0"/>
    <w:rsid w:val="00A16B0C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6"/>
    <w:rsid w:val="00A3320C"/>
    <w:rsid w:val="00A33531"/>
    <w:rsid w:val="00A33A21"/>
    <w:rsid w:val="00A34683"/>
    <w:rsid w:val="00A346D1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9A3"/>
    <w:rsid w:val="00A41F68"/>
    <w:rsid w:val="00A42640"/>
    <w:rsid w:val="00A42CDC"/>
    <w:rsid w:val="00A43684"/>
    <w:rsid w:val="00A43AE3"/>
    <w:rsid w:val="00A43B04"/>
    <w:rsid w:val="00A440F2"/>
    <w:rsid w:val="00A443E1"/>
    <w:rsid w:val="00A4489A"/>
    <w:rsid w:val="00A45021"/>
    <w:rsid w:val="00A45166"/>
    <w:rsid w:val="00A456BD"/>
    <w:rsid w:val="00A458FA"/>
    <w:rsid w:val="00A45BC5"/>
    <w:rsid w:val="00A460D8"/>
    <w:rsid w:val="00A46498"/>
    <w:rsid w:val="00A46779"/>
    <w:rsid w:val="00A470A6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A57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8CD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C7"/>
    <w:rsid w:val="00A764A5"/>
    <w:rsid w:val="00A7698F"/>
    <w:rsid w:val="00A76BBD"/>
    <w:rsid w:val="00A76DF7"/>
    <w:rsid w:val="00A776E5"/>
    <w:rsid w:val="00A77902"/>
    <w:rsid w:val="00A77B7F"/>
    <w:rsid w:val="00A80153"/>
    <w:rsid w:val="00A805AC"/>
    <w:rsid w:val="00A8089C"/>
    <w:rsid w:val="00A813F7"/>
    <w:rsid w:val="00A81BD1"/>
    <w:rsid w:val="00A81DDF"/>
    <w:rsid w:val="00A81F71"/>
    <w:rsid w:val="00A81FDF"/>
    <w:rsid w:val="00A820C0"/>
    <w:rsid w:val="00A8222E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901"/>
    <w:rsid w:val="00A849C0"/>
    <w:rsid w:val="00A84ADE"/>
    <w:rsid w:val="00A84BBD"/>
    <w:rsid w:val="00A84C69"/>
    <w:rsid w:val="00A84EA6"/>
    <w:rsid w:val="00A84FE1"/>
    <w:rsid w:val="00A85222"/>
    <w:rsid w:val="00A8528F"/>
    <w:rsid w:val="00A854F3"/>
    <w:rsid w:val="00A8552B"/>
    <w:rsid w:val="00A861CE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204"/>
    <w:rsid w:val="00A93245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F81"/>
    <w:rsid w:val="00A96194"/>
    <w:rsid w:val="00A9686C"/>
    <w:rsid w:val="00A971F9"/>
    <w:rsid w:val="00A97820"/>
    <w:rsid w:val="00A97B1E"/>
    <w:rsid w:val="00AA0132"/>
    <w:rsid w:val="00AA0AFA"/>
    <w:rsid w:val="00AA0B35"/>
    <w:rsid w:val="00AA0C0E"/>
    <w:rsid w:val="00AA0F2D"/>
    <w:rsid w:val="00AA0F3C"/>
    <w:rsid w:val="00AA1015"/>
    <w:rsid w:val="00AA1831"/>
    <w:rsid w:val="00AA1C2F"/>
    <w:rsid w:val="00AA21DA"/>
    <w:rsid w:val="00AA248B"/>
    <w:rsid w:val="00AA2993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41C9"/>
    <w:rsid w:val="00AA44BF"/>
    <w:rsid w:val="00AA47E2"/>
    <w:rsid w:val="00AA55EE"/>
    <w:rsid w:val="00AA5A4F"/>
    <w:rsid w:val="00AA60A3"/>
    <w:rsid w:val="00AA61D9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1972"/>
    <w:rsid w:val="00AB2405"/>
    <w:rsid w:val="00AB247E"/>
    <w:rsid w:val="00AB2508"/>
    <w:rsid w:val="00AB32A4"/>
    <w:rsid w:val="00AB345C"/>
    <w:rsid w:val="00AB3777"/>
    <w:rsid w:val="00AB394B"/>
    <w:rsid w:val="00AB3AD7"/>
    <w:rsid w:val="00AB4059"/>
    <w:rsid w:val="00AB41B0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10F4"/>
    <w:rsid w:val="00AC1E86"/>
    <w:rsid w:val="00AC1FC7"/>
    <w:rsid w:val="00AC2509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F9"/>
    <w:rsid w:val="00AD0D24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9D9"/>
    <w:rsid w:val="00AF0ACA"/>
    <w:rsid w:val="00AF0DF2"/>
    <w:rsid w:val="00AF1029"/>
    <w:rsid w:val="00AF13B4"/>
    <w:rsid w:val="00AF1561"/>
    <w:rsid w:val="00AF166D"/>
    <w:rsid w:val="00AF16F0"/>
    <w:rsid w:val="00AF1B46"/>
    <w:rsid w:val="00AF1B7D"/>
    <w:rsid w:val="00AF2680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FAB"/>
    <w:rsid w:val="00B030FC"/>
    <w:rsid w:val="00B03C28"/>
    <w:rsid w:val="00B03F73"/>
    <w:rsid w:val="00B04545"/>
    <w:rsid w:val="00B04AB0"/>
    <w:rsid w:val="00B04E35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07EB0"/>
    <w:rsid w:val="00B113DA"/>
    <w:rsid w:val="00B11969"/>
    <w:rsid w:val="00B119F0"/>
    <w:rsid w:val="00B11FA0"/>
    <w:rsid w:val="00B121B9"/>
    <w:rsid w:val="00B12271"/>
    <w:rsid w:val="00B12397"/>
    <w:rsid w:val="00B127BD"/>
    <w:rsid w:val="00B12962"/>
    <w:rsid w:val="00B12C0B"/>
    <w:rsid w:val="00B1330F"/>
    <w:rsid w:val="00B1351D"/>
    <w:rsid w:val="00B14709"/>
    <w:rsid w:val="00B1475A"/>
    <w:rsid w:val="00B14892"/>
    <w:rsid w:val="00B14C70"/>
    <w:rsid w:val="00B14F8C"/>
    <w:rsid w:val="00B154D6"/>
    <w:rsid w:val="00B15523"/>
    <w:rsid w:val="00B15B5F"/>
    <w:rsid w:val="00B15C70"/>
    <w:rsid w:val="00B15DB6"/>
    <w:rsid w:val="00B16038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2D93"/>
    <w:rsid w:val="00B22E86"/>
    <w:rsid w:val="00B22F1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50B7"/>
    <w:rsid w:val="00B2522B"/>
    <w:rsid w:val="00B25263"/>
    <w:rsid w:val="00B2569E"/>
    <w:rsid w:val="00B256E7"/>
    <w:rsid w:val="00B2627C"/>
    <w:rsid w:val="00B265B2"/>
    <w:rsid w:val="00B266C9"/>
    <w:rsid w:val="00B26D73"/>
    <w:rsid w:val="00B27857"/>
    <w:rsid w:val="00B27DEA"/>
    <w:rsid w:val="00B3035F"/>
    <w:rsid w:val="00B30494"/>
    <w:rsid w:val="00B30B8E"/>
    <w:rsid w:val="00B30C09"/>
    <w:rsid w:val="00B3167A"/>
    <w:rsid w:val="00B31730"/>
    <w:rsid w:val="00B319AA"/>
    <w:rsid w:val="00B319F6"/>
    <w:rsid w:val="00B31FCC"/>
    <w:rsid w:val="00B321BA"/>
    <w:rsid w:val="00B3239C"/>
    <w:rsid w:val="00B325C5"/>
    <w:rsid w:val="00B32972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F0A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1391"/>
    <w:rsid w:val="00B41653"/>
    <w:rsid w:val="00B41D01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2F8"/>
    <w:rsid w:val="00B475F5"/>
    <w:rsid w:val="00B4788C"/>
    <w:rsid w:val="00B47CDE"/>
    <w:rsid w:val="00B47ECA"/>
    <w:rsid w:val="00B502B9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861"/>
    <w:rsid w:val="00B60C29"/>
    <w:rsid w:val="00B60F6F"/>
    <w:rsid w:val="00B61101"/>
    <w:rsid w:val="00B61524"/>
    <w:rsid w:val="00B615A0"/>
    <w:rsid w:val="00B61959"/>
    <w:rsid w:val="00B619B3"/>
    <w:rsid w:val="00B61DC2"/>
    <w:rsid w:val="00B61DFA"/>
    <w:rsid w:val="00B61E42"/>
    <w:rsid w:val="00B61F23"/>
    <w:rsid w:val="00B6213D"/>
    <w:rsid w:val="00B625EA"/>
    <w:rsid w:val="00B62656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463"/>
    <w:rsid w:val="00B81B09"/>
    <w:rsid w:val="00B824F8"/>
    <w:rsid w:val="00B83460"/>
    <w:rsid w:val="00B838A7"/>
    <w:rsid w:val="00B8393E"/>
    <w:rsid w:val="00B84224"/>
    <w:rsid w:val="00B848A6"/>
    <w:rsid w:val="00B84CE7"/>
    <w:rsid w:val="00B85161"/>
    <w:rsid w:val="00B85BD5"/>
    <w:rsid w:val="00B863C9"/>
    <w:rsid w:val="00B86714"/>
    <w:rsid w:val="00B875F2"/>
    <w:rsid w:val="00B877E9"/>
    <w:rsid w:val="00B87B1D"/>
    <w:rsid w:val="00B901B5"/>
    <w:rsid w:val="00B90F6C"/>
    <w:rsid w:val="00B90FDF"/>
    <w:rsid w:val="00B91555"/>
    <w:rsid w:val="00B918BC"/>
    <w:rsid w:val="00B91C94"/>
    <w:rsid w:val="00B91D75"/>
    <w:rsid w:val="00B91EDF"/>
    <w:rsid w:val="00B922C8"/>
    <w:rsid w:val="00B929E4"/>
    <w:rsid w:val="00B93C5F"/>
    <w:rsid w:val="00B93ECF"/>
    <w:rsid w:val="00B94103"/>
    <w:rsid w:val="00B94B8F"/>
    <w:rsid w:val="00B94D49"/>
    <w:rsid w:val="00B94F66"/>
    <w:rsid w:val="00B94F7A"/>
    <w:rsid w:val="00B950A1"/>
    <w:rsid w:val="00B950B1"/>
    <w:rsid w:val="00B954C6"/>
    <w:rsid w:val="00B9571D"/>
    <w:rsid w:val="00B95A31"/>
    <w:rsid w:val="00B95CD2"/>
    <w:rsid w:val="00B95DF6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31E"/>
    <w:rsid w:val="00BA4B10"/>
    <w:rsid w:val="00BA4C61"/>
    <w:rsid w:val="00BA4E15"/>
    <w:rsid w:val="00BA4E6E"/>
    <w:rsid w:val="00BA5120"/>
    <w:rsid w:val="00BA5402"/>
    <w:rsid w:val="00BA5CB7"/>
    <w:rsid w:val="00BA60EE"/>
    <w:rsid w:val="00BA6187"/>
    <w:rsid w:val="00BA6268"/>
    <w:rsid w:val="00BA789E"/>
    <w:rsid w:val="00BA79EF"/>
    <w:rsid w:val="00BA7F9E"/>
    <w:rsid w:val="00BB024F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C0009"/>
    <w:rsid w:val="00BC01C4"/>
    <w:rsid w:val="00BC08D8"/>
    <w:rsid w:val="00BC0D3C"/>
    <w:rsid w:val="00BC0E74"/>
    <w:rsid w:val="00BC11D1"/>
    <w:rsid w:val="00BC175A"/>
    <w:rsid w:val="00BC1982"/>
    <w:rsid w:val="00BC22EF"/>
    <w:rsid w:val="00BC256E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83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2C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712"/>
    <w:rsid w:val="00BE2774"/>
    <w:rsid w:val="00BE28EB"/>
    <w:rsid w:val="00BE3888"/>
    <w:rsid w:val="00BE3AC4"/>
    <w:rsid w:val="00BE3E48"/>
    <w:rsid w:val="00BE42E4"/>
    <w:rsid w:val="00BE4438"/>
    <w:rsid w:val="00BE47AA"/>
    <w:rsid w:val="00BE4DD9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A3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DC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A73"/>
    <w:rsid w:val="00C16CF5"/>
    <w:rsid w:val="00C17277"/>
    <w:rsid w:val="00C17346"/>
    <w:rsid w:val="00C174D6"/>
    <w:rsid w:val="00C174DC"/>
    <w:rsid w:val="00C1755A"/>
    <w:rsid w:val="00C178A4"/>
    <w:rsid w:val="00C20110"/>
    <w:rsid w:val="00C20B50"/>
    <w:rsid w:val="00C20F93"/>
    <w:rsid w:val="00C21404"/>
    <w:rsid w:val="00C218FE"/>
    <w:rsid w:val="00C21A24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501"/>
    <w:rsid w:val="00C30904"/>
    <w:rsid w:val="00C30AB0"/>
    <w:rsid w:val="00C313BC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C13"/>
    <w:rsid w:val="00C33C20"/>
    <w:rsid w:val="00C33F19"/>
    <w:rsid w:val="00C34126"/>
    <w:rsid w:val="00C343EA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3CE"/>
    <w:rsid w:val="00C41962"/>
    <w:rsid w:val="00C41B46"/>
    <w:rsid w:val="00C41BE3"/>
    <w:rsid w:val="00C41FE4"/>
    <w:rsid w:val="00C4243E"/>
    <w:rsid w:val="00C42B92"/>
    <w:rsid w:val="00C42D03"/>
    <w:rsid w:val="00C42E45"/>
    <w:rsid w:val="00C43349"/>
    <w:rsid w:val="00C43726"/>
    <w:rsid w:val="00C43CF4"/>
    <w:rsid w:val="00C43FC7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1B5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445E"/>
    <w:rsid w:val="00C54AEE"/>
    <w:rsid w:val="00C54B85"/>
    <w:rsid w:val="00C54E93"/>
    <w:rsid w:val="00C55422"/>
    <w:rsid w:val="00C55569"/>
    <w:rsid w:val="00C55697"/>
    <w:rsid w:val="00C55886"/>
    <w:rsid w:val="00C55D08"/>
    <w:rsid w:val="00C56360"/>
    <w:rsid w:val="00C566B2"/>
    <w:rsid w:val="00C56B5F"/>
    <w:rsid w:val="00C574CA"/>
    <w:rsid w:val="00C5754B"/>
    <w:rsid w:val="00C57914"/>
    <w:rsid w:val="00C57B90"/>
    <w:rsid w:val="00C6037C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CBD"/>
    <w:rsid w:val="00C62E4F"/>
    <w:rsid w:val="00C62E50"/>
    <w:rsid w:val="00C62FAB"/>
    <w:rsid w:val="00C62FCE"/>
    <w:rsid w:val="00C6301F"/>
    <w:rsid w:val="00C63EBA"/>
    <w:rsid w:val="00C648DB"/>
    <w:rsid w:val="00C650E2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AA0"/>
    <w:rsid w:val="00C76C79"/>
    <w:rsid w:val="00C76CFE"/>
    <w:rsid w:val="00C77387"/>
    <w:rsid w:val="00C7742E"/>
    <w:rsid w:val="00C7750C"/>
    <w:rsid w:val="00C77735"/>
    <w:rsid w:val="00C77BE8"/>
    <w:rsid w:val="00C80002"/>
    <w:rsid w:val="00C80675"/>
    <w:rsid w:val="00C80CDD"/>
    <w:rsid w:val="00C80F30"/>
    <w:rsid w:val="00C810EE"/>
    <w:rsid w:val="00C817E3"/>
    <w:rsid w:val="00C81ACC"/>
    <w:rsid w:val="00C82053"/>
    <w:rsid w:val="00C82179"/>
    <w:rsid w:val="00C8229D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55"/>
    <w:rsid w:val="00C91DCD"/>
    <w:rsid w:val="00C91FA7"/>
    <w:rsid w:val="00C927CD"/>
    <w:rsid w:val="00C9297C"/>
    <w:rsid w:val="00C931BB"/>
    <w:rsid w:val="00C9342F"/>
    <w:rsid w:val="00C93448"/>
    <w:rsid w:val="00C93B86"/>
    <w:rsid w:val="00C94292"/>
    <w:rsid w:val="00C9433A"/>
    <w:rsid w:val="00C943BB"/>
    <w:rsid w:val="00C949AD"/>
    <w:rsid w:val="00C94F61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10F7"/>
    <w:rsid w:val="00CA12C9"/>
    <w:rsid w:val="00CA13D6"/>
    <w:rsid w:val="00CA155F"/>
    <w:rsid w:val="00CA1604"/>
    <w:rsid w:val="00CA1830"/>
    <w:rsid w:val="00CA1DD9"/>
    <w:rsid w:val="00CA1E64"/>
    <w:rsid w:val="00CA21C6"/>
    <w:rsid w:val="00CA2230"/>
    <w:rsid w:val="00CA22F2"/>
    <w:rsid w:val="00CA2BBD"/>
    <w:rsid w:val="00CA2EF2"/>
    <w:rsid w:val="00CA3030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6CC"/>
    <w:rsid w:val="00CB1752"/>
    <w:rsid w:val="00CB18BB"/>
    <w:rsid w:val="00CB18D7"/>
    <w:rsid w:val="00CB1E0C"/>
    <w:rsid w:val="00CB1F52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313E"/>
    <w:rsid w:val="00CD356A"/>
    <w:rsid w:val="00CD3592"/>
    <w:rsid w:val="00CD3CAB"/>
    <w:rsid w:val="00CD3FF2"/>
    <w:rsid w:val="00CD41A0"/>
    <w:rsid w:val="00CD447E"/>
    <w:rsid w:val="00CD47EF"/>
    <w:rsid w:val="00CD4D59"/>
    <w:rsid w:val="00CD5548"/>
    <w:rsid w:val="00CD5703"/>
    <w:rsid w:val="00CD597F"/>
    <w:rsid w:val="00CD5CED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AE"/>
    <w:rsid w:val="00CE0DBE"/>
    <w:rsid w:val="00CE2164"/>
    <w:rsid w:val="00CE2529"/>
    <w:rsid w:val="00CE27D8"/>
    <w:rsid w:val="00CE2B7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E75"/>
    <w:rsid w:val="00CE798B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53AD"/>
    <w:rsid w:val="00D05619"/>
    <w:rsid w:val="00D05671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B9"/>
    <w:rsid w:val="00D15C46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156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EB0"/>
    <w:rsid w:val="00D32FF8"/>
    <w:rsid w:val="00D3335A"/>
    <w:rsid w:val="00D334CF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989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FFD"/>
    <w:rsid w:val="00D460C8"/>
    <w:rsid w:val="00D46D73"/>
    <w:rsid w:val="00D47078"/>
    <w:rsid w:val="00D473F4"/>
    <w:rsid w:val="00D47709"/>
    <w:rsid w:val="00D47E36"/>
    <w:rsid w:val="00D47F2D"/>
    <w:rsid w:val="00D50A02"/>
    <w:rsid w:val="00D50A3A"/>
    <w:rsid w:val="00D50B51"/>
    <w:rsid w:val="00D51029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25C"/>
    <w:rsid w:val="00D55905"/>
    <w:rsid w:val="00D5591D"/>
    <w:rsid w:val="00D55CF7"/>
    <w:rsid w:val="00D55D7B"/>
    <w:rsid w:val="00D56268"/>
    <w:rsid w:val="00D562CC"/>
    <w:rsid w:val="00D563F5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D61"/>
    <w:rsid w:val="00D61E2D"/>
    <w:rsid w:val="00D62179"/>
    <w:rsid w:val="00D621C1"/>
    <w:rsid w:val="00D623A7"/>
    <w:rsid w:val="00D62667"/>
    <w:rsid w:val="00D62A48"/>
    <w:rsid w:val="00D62CFF"/>
    <w:rsid w:val="00D6376B"/>
    <w:rsid w:val="00D63FD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C0D"/>
    <w:rsid w:val="00D71E2B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9C8"/>
    <w:rsid w:val="00D74A5D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2DA"/>
    <w:rsid w:val="00D83589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E6A"/>
    <w:rsid w:val="00D961F6"/>
    <w:rsid w:val="00D963FD"/>
    <w:rsid w:val="00D965CF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F14"/>
    <w:rsid w:val="00DA62E6"/>
    <w:rsid w:val="00DA64FF"/>
    <w:rsid w:val="00DA6691"/>
    <w:rsid w:val="00DA6CEA"/>
    <w:rsid w:val="00DA6E81"/>
    <w:rsid w:val="00DA717C"/>
    <w:rsid w:val="00DA732C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CF8"/>
    <w:rsid w:val="00DC0D12"/>
    <w:rsid w:val="00DC0DE4"/>
    <w:rsid w:val="00DC15E2"/>
    <w:rsid w:val="00DC17FB"/>
    <w:rsid w:val="00DC18CB"/>
    <w:rsid w:val="00DC1906"/>
    <w:rsid w:val="00DC1A0D"/>
    <w:rsid w:val="00DC1E48"/>
    <w:rsid w:val="00DC2784"/>
    <w:rsid w:val="00DC27F1"/>
    <w:rsid w:val="00DC2CA5"/>
    <w:rsid w:val="00DC2DC7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B34"/>
    <w:rsid w:val="00DC5C9E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FE2"/>
    <w:rsid w:val="00DF00C6"/>
    <w:rsid w:val="00DF0457"/>
    <w:rsid w:val="00DF07A0"/>
    <w:rsid w:val="00DF0D36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14"/>
    <w:rsid w:val="00DF342A"/>
    <w:rsid w:val="00DF402C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8B4"/>
    <w:rsid w:val="00E03E2B"/>
    <w:rsid w:val="00E0448D"/>
    <w:rsid w:val="00E04AF9"/>
    <w:rsid w:val="00E04C13"/>
    <w:rsid w:val="00E04DFC"/>
    <w:rsid w:val="00E0503B"/>
    <w:rsid w:val="00E0572F"/>
    <w:rsid w:val="00E05856"/>
    <w:rsid w:val="00E05B01"/>
    <w:rsid w:val="00E06131"/>
    <w:rsid w:val="00E06188"/>
    <w:rsid w:val="00E06AF9"/>
    <w:rsid w:val="00E06DE1"/>
    <w:rsid w:val="00E07118"/>
    <w:rsid w:val="00E07273"/>
    <w:rsid w:val="00E07702"/>
    <w:rsid w:val="00E07ACC"/>
    <w:rsid w:val="00E10049"/>
    <w:rsid w:val="00E1072D"/>
    <w:rsid w:val="00E10A52"/>
    <w:rsid w:val="00E10A77"/>
    <w:rsid w:val="00E10AD2"/>
    <w:rsid w:val="00E10D1D"/>
    <w:rsid w:val="00E10D5D"/>
    <w:rsid w:val="00E11099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20D"/>
    <w:rsid w:val="00E17897"/>
    <w:rsid w:val="00E20064"/>
    <w:rsid w:val="00E208F0"/>
    <w:rsid w:val="00E20B0A"/>
    <w:rsid w:val="00E21507"/>
    <w:rsid w:val="00E21829"/>
    <w:rsid w:val="00E21C53"/>
    <w:rsid w:val="00E21C6F"/>
    <w:rsid w:val="00E21D52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644"/>
    <w:rsid w:val="00E2694A"/>
    <w:rsid w:val="00E26954"/>
    <w:rsid w:val="00E26D00"/>
    <w:rsid w:val="00E27011"/>
    <w:rsid w:val="00E27870"/>
    <w:rsid w:val="00E27E8E"/>
    <w:rsid w:val="00E27FA1"/>
    <w:rsid w:val="00E300EC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019"/>
    <w:rsid w:val="00E34678"/>
    <w:rsid w:val="00E346A2"/>
    <w:rsid w:val="00E34B5B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B4F"/>
    <w:rsid w:val="00E42F94"/>
    <w:rsid w:val="00E431DC"/>
    <w:rsid w:val="00E431ED"/>
    <w:rsid w:val="00E432A6"/>
    <w:rsid w:val="00E43398"/>
    <w:rsid w:val="00E4371A"/>
    <w:rsid w:val="00E43841"/>
    <w:rsid w:val="00E4396F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E3A"/>
    <w:rsid w:val="00E50354"/>
    <w:rsid w:val="00E50422"/>
    <w:rsid w:val="00E50529"/>
    <w:rsid w:val="00E50B4D"/>
    <w:rsid w:val="00E50E0E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8A5"/>
    <w:rsid w:val="00E56DE6"/>
    <w:rsid w:val="00E573DB"/>
    <w:rsid w:val="00E57498"/>
    <w:rsid w:val="00E575FD"/>
    <w:rsid w:val="00E57EA2"/>
    <w:rsid w:val="00E57F52"/>
    <w:rsid w:val="00E6008A"/>
    <w:rsid w:val="00E60128"/>
    <w:rsid w:val="00E601EC"/>
    <w:rsid w:val="00E605E3"/>
    <w:rsid w:val="00E6098D"/>
    <w:rsid w:val="00E60AB2"/>
    <w:rsid w:val="00E60FC2"/>
    <w:rsid w:val="00E61383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515"/>
    <w:rsid w:val="00E6473F"/>
    <w:rsid w:val="00E64774"/>
    <w:rsid w:val="00E6482D"/>
    <w:rsid w:val="00E6492E"/>
    <w:rsid w:val="00E64F6E"/>
    <w:rsid w:val="00E65174"/>
    <w:rsid w:val="00E6583D"/>
    <w:rsid w:val="00E65C1F"/>
    <w:rsid w:val="00E65DCD"/>
    <w:rsid w:val="00E65FA4"/>
    <w:rsid w:val="00E66387"/>
    <w:rsid w:val="00E663CA"/>
    <w:rsid w:val="00E664D3"/>
    <w:rsid w:val="00E666DF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2264"/>
    <w:rsid w:val="00E7227F"/>
    <w:rsid w:val="00E72A97"/>
    <w:rsid w:val="00E72B22"/>
    <w:rsid w:val="00E72BFE"/>
    <w:rsid w:val="00E72EFE"/>
    <w:rsid w:val="00E73010"/>
    <w:rsid w:val="00E73099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B2D"/>
    <w:rsid w:val="00E76008"/>
    <w:rsid w:val="00E763D5"/>
    <w:rsid w:val="00E766D9"/>
    <w:rsid w:val="00E7697C"/>
    <w:rsid w:val="00E76E4E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75E"/>
    <w:rsid w:val="00E90B61"/>
    <w:rsid w:val="00E910F0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F05"/>
    <w:rsid w:val="00EA25C5"/>
    <w:rsid w:val="00EA2B78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AFA"/>
    <w:rsid w:val="00EB1E23"/>
    <w:rsid w:val="00EB28CA"/>
    <w:rsid w:val="00EB294F"/>
    <w:rsid w:val="00EB2DEC"/>
    <w:rsid w:val="00EB2EF3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F5A"/>
    <w:rsid w:val="00EB73E9"/>
    <w:rsid w:val="00EB75B1"/>
    <w:rsid w:val="00EB784F"/>
    <w:rsid w:val="00EB78E5"/>
    <w:rsid w:val="00EB7A0D"/>
    <w:rsid w:val="00EB7EF7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4117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822"/>
    <w:rsid w:val="00EE5DFB"/>
    <w:rsid w:val="00EE5E74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BFB"/>
    <w:rsid w:val="00EF1427"/>
    <w:rsid w:val="00EF1516"/>
    <w:rsid w:val="00EF15AF"/>
    <w:rsid w:val="00EF177B"/>
    <w:rsid w:val="00EF192F"/>
    <w:rsid w:val="00EF1C83"/>
    <w:rsid w:val="00EF1F49"/>
    <w:rsid w:val="00EF20B2"/>
    <w:rsid w:val="00EF21B4"/>
    <w:rsid w:val="00EF252F"/>
    <w:rsid w:val="00EF261F"/>
    <w:rsid w:val="00EF28AE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2081"/>
    <w:rsid w:val="00F020C0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88C"/>
    <w:rsid w:val="00F05008"/>
    <w:rsid w:val="00F05672"/>
    <w:rsid w:val="00F05775"/>
    <w:rsid w:val="00F057B2"/>
    <w:rsid w:val="00F0583B"/>
    <w:rsid w:val="00F05B2A"/>
    <w:rsid w:val="00F0634B"/>
    <w:rsid w:val="00F06965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264F"/>
    <w:rsid w:val="00F126A7"/>
    <w:rsid w:val="00F1277F"/>
    <w:rsid w:val="00F12AD6"/>
    <w:rsid w:val="00F12CA4"/>
    <w:rsid w:val="00F134CB"/>
    <w:rsid w:val="00F1376C"/>
    <w:rsid w:val="00F140F9"/>
    <w:rsid w:val="00F1426B"/>
    <w:rsid w:val="00F1427F"/>
    <w:rsid w:val="00F143DA"/>
    <w:rsid w:val="00F14649"/>
    <w:rsid w:val="00F15186"/>
    <w:rsid w:val="00F151E8"/>
    <w:rsid w:val="00F15631"/>
    <w:rsid w:val="00F16811"/>
    <w:rsid w:val="00F172C5"/>
    <w:rsid w:val="00F174B6"/>
    <w:rsid w:val="00F174FB"/>
    <w:rsid w:val="00F175DB"/>
    <w:rsid w:val="00F17794"/>
    <w:rsid w:val="00F200C9"/>
    <w:rsid w:val="00F201E9"/>
    <w:rsid w:val="00F202BD"/>
    <w:rsid w:val="00F2063F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23A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85"/>
    <w:rsid w:val="00F517D9"/>
    <w:rsid w:val="00F51B9F"/>
    <w:rsid w:val="00F52629"/>
    <w:rsid w:val="00F52678"/>
    <w:rsid w:val="00F52828"/>
    <w:rsid w:val="00F52A8C"/>
    <w:rsid w:val="00F52E6D"/>
    <w:rsid w:val="00F53050"/>
    <w:rsid w:val="00F53499"/>
    <w:rsid w:val="00F53531"/>
    <w:rsid w:val="00F53E6E"/>
    <w:rsid w:val="00F54156"/>
    <w:rsid w:val="00F543BB"/>
    <w:rsid w:val="00F543EC"/>
    <w:rsid w:val="00F5459E"/>
    <w:rsid w:val="00F545E1"/>
    <w:rsid w:val="00F54949"/>
    <w:rsid w:val="00F54BF2"/>
    <w:rsid w:val="00F54F40"/>
    <w:rsid w:val="00F5548E"/>
    <w:rsid w:val="00F5561F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28C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7D"/>
    <w:rsid w:val="00F7288A"/>
    <w:rsid w:val="00F730D7"/>
    <w:rsid w:val="00F73C61"/>
    <w:rsid w:val="00F74223"/>
    <w:rsid w:val="00F74300"/>
    <w:rsid w:val="00F74BB4"/>
    <w:rsid w:val="00F74C90"/>
    <w:rsid w:val="00F754D6"/>
    <w:rsid w:val="00F7564A"/>
    <w:rsid w:val="00F758B4"/>
    <w:rsid w:val="00F758FF"/>
    <w:rsid w:val="00F75B5B"/>
    <w:rsid w:val="00F75C8D"/>
    <w:rsid w:val="00F75DF7"/>
    <w:rsid w:val="00F76A34"/>
    <w:rsid w:val="00F76B5D"/>
    <w:rsid w:val="00F76B71"/>
    <w:rsid w:val="00F7725E"/>
    <w:rsid w:val="00F77BF4"/>
    <w:rsid w:val="00F77DAD"/>
    <w:rsid w:val="00F80443"/>
    <w:rsid w:val="00F805CE"/>
    <w:rsid w:val="00F80B8D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036"/>
    <w:rsid w:val="00F97334"/>
    <w:rsid w:val="00F97553"/>
    <w:rsid w:val="00F975F0"/>
    <w:rsid w:val="00F978C7"/>
    <w:rsid w:val="00FA01D6"/>
    <w:rsid w:val="00FA086D"/>
    <w:rsid w:val="00FA099A"/>
    <w:rsid w:val="00FA0F94"/>
    <w:rsid w:val="00FA1372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53"/>
    <w:rsid w:val="00FA6E90"/>
    <w:rsid w:val="00FA6F8F"/>
    <w:rsid w:val="00FA7045"/>
    <w:rsid w:val="00FA78BE"/>
    <w:rsid w:val="00FA7ADF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1DB"/>
    <w:rsid w:val="00FB52E8"/>
    <w:rsid w:val="00FB59DD"/>
    <w:rsid w:val="00FB5A97"/>
    <w:rsid w:val="00FB5C2A"/>
    <w:rsid w:val="00FB5C96"/>
    <w:rsid w:val="00FB5CD3"/>
    <w:rsid w:val="00FB6088"/>
    <w:rsid w:val="00FB6091"/>
    <w:rsid w:val="00FB64C1"/>
    <w:rsid w:val="00FB64F7"/>
    <w:rsid w:val="00FB674C"/>
    <w:rsid w:val="00FB6DFF"/>
    <w:rsid w:val="00FB723F"/>
    <w:rsid w:val="00FB784B"/>
    <w:rsid w:val="00FB7D3D"/>
    <w:rsid w:val="00FB7D6A"/>
    <w:rsid w:val="00FC0254"/>
    <w:rsid w:val="00FC06E5"/>
    <w:rsid w:val="00FC0944"/>
    <w:rsid w:val="00FC0A5B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9CD"/>
    <w:rsid w:val="00FC7AD6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B31"/>
    <w:rsid w:val="00FD5B91"/>
    <w:rsid w:val="00FD5BB9"/>
    <w:rsid w:val="00FD6027"/>
    <w:rsid w:val="00FD6641"/>
    <w:rsid w:val="00FD67B1"/>
    <w:rsid w:val="00FD68FC"/>
    <w:rsid w:val="00FD6C68"/>
    <w:rsid w:val="00FD6F24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9A2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5E4"/>
    <w:rsid w:val="00FE5626"/>
    <w:rsid w:val="00FE5627"/>
    <w:rsid w:val="00FE5CE8"/>
    <w:rsid w:val="00FE6120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11B3"/>
    <w:rsid w:val="00FF1FA4"/>
    <w:rsid w:val="00FF215D"/>
    <w:rsid w:val="00FF28F8"/>
    <w:rsid w:val="00FF2DB6"/>
    <w:rsid w:val="00FF2F53"/>
    <w:rsid w:val="00FF2F6E"/>
    <w:rsid w:val="00FF323D"/>
    <w:rsid w:val="00FF36D8"/>
    <w:rsid w:val="00FF398C"/>
    <w:rsid w:val="00FF3A76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10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F3E3-71B0-45DE-8832-6319D7C7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56</Pages>
  <Words>11210</Words>
  <Characters>63901</Characters>
  <Application>Microsoft Office Word</Application>
  <DocSecurity>0</DocSecurity>
  <Lines>532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74962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Neranat, Bua-sanga</cp:lastModifiedBy>
  <cp:revision>2</cp:revision>
  <cp:lastPrinted>2021-05-13T15:04:00Z</cp:lastPrinted>
  <dcterms:created xsi:type="dcterms:W3CDTF">2021-05-14T10:08:00Z</dcterms:created>
  <dcterms:modified xsi:type="dcterms:W3CDTF">2021-05-14T10:08:00Z</dcterms:modified>
</cp:coreProperties>
</file>