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2CFCB" w14:textId="0F3C1C28" w:rsidR="005753E0" w:rsidRPr="00AC0517" w:rsidRDefault="005753E0" w:rsidP="00E8578F">
      <w:pPr>
        <w:tabs>
          <w:tab w:val="left" w:pos="720"/>
        </w:tabs>
        <w:spacing w:line="240" w:lineRule="auto"/>
        <w:ind w:right="-45"/>
        <w:rPr>
          <w:rFonts w:ascii="BrowalliaUPC" w:hAnsi="BrowalliaUPC" w:cs="BrowalliaUPC"/>
          <w:b/>
          <w:bCs/>
          <w:sz w:val="28"/>
          <w:szCs w:val="28"/>
          <w:cs/>
        </w:rPr>
      </w:pPr>
      <w:r w:rsidRPr="00AC0517">
        <w:rPr>
          <w:rFonts w:ascii="BrowalliaUPC" w:hAnsi="BrowalliaUPC" w:cs="BrowalliaUPC"/>
          <w:b/>
          <w:bCs/>
          <w:sz w:val="28"/>
          <w:szCs w:val="28"/>
          <w:cs/>
        </w:rPr>
        <w:t>บริษัท อี ฟอร์ แอล เอม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AC0517">
        <w:rPr>
          <w:rFonts w:ascii="BrowalliaUPC" w:hAnsi="BrowalliaUPC" w:cs="BrowalliaUPC"/>
          <w:b/>
          <w:bCs/>
          <w:sz w:val="28"/>
          <w:szCs w:val="28"/>
          <w:cs/>
        </w:rPr>
        <w:t xml:space="preserve">จำกัด </w:t>
      </w:r>
      <w:r w:rsidRPr="00AC0517">
        <w:rPr>
          <w:rFonts w:ascii="BrowalliaUPC" w:hAnsi="BrowalliaUPC" w:cs="BrowalliaUPC"/>
          <w:b/>
          <w:bCs/>
          <w:sz w:val="28"/>
          <w:szCs w:val="28"/>
        </w:rPr>
        <w:t>(</w:t>
      </w:r>
      <w:r w:rsidRPr="00AC0517">
        <w:rPr>
          <w:rFonts w:ascii="BrowalliaUPC" w:hAnsi="BrowalliaUPC" w:cs="BrowalliaUPC"/>
          <w:b/>
          <w:bCs/>
          <w:sz w:val="28"/>
          <w:szCs w:val="28"/>
          <w:cs/>
        </w:rPr>
        <w:t>มหาชน</w:t>
      </w:r>
      <w:r w:rsidRPr="00AC0517">
        <w:rPr>
          <w:rFonts w:ascii="BrowalliaUPC" w:hAnsi="BrowalliaUPC" w:cs="BrowalliaUPC"/>
          <w:b/>
          <w:bCs/>
          <w:sz w:val="28"/>
          <w:szCs w:val="28"/>
        </w:rPr>
        <w:t xml:space="preserve">) </w:t>
      </w:r>
      <w:r w:rsidRPr="00AC0517">
        <w:rPr>
          <w:rFonts w:ascii="BrowalliaUPC" w:hAnsi="BrowalliaUPC" w:cs="BrowalliaUPC"/>
          <w:b/>
          <w:bCs/>
          <w:sz w:val="28"/>
          <w:szCs w:val="28"/>
          <w:cs/>
        </w:rPr>
        <w:t xml:space="preserve">และบริษัทย่อย </w:t>
      </w:r>
    </w:p>
    <w:p w14:paraId="5102FA76" w14:textId="20F6BA47" w:rsidR="00EE40BF" w:rsidRPr="00AC0517" w:rsidRDefault="00EE40BF" w:rsidP="00EE40BF">
      <w:pPr>
        <w:tabs>
          <w:tab w:val="left" w:pos="720"/>
        </w:tabs>
        <w:spacing w:line="240" w:lineRule="auto"/>
        <w:ind w:right="-43"/>
        <w:rPr>
          <w:rFonts w:ascii="BrowalliaUPC" w:hAnsi="BrowalliaUPC" w:cs="BrowalliaUPC"/>
          <w:b/>
          <w:bCs/>
          <w:sz w:val="28"/>
          <w:szCs w:val="28"/>
          <w:cs/>
        </w:rPr>
      </w:pPr>
      <w:r w:rsidRPr="00AC0517">
        <w:rPr>
          <w:rFonts w:ascii="BrowalliaUPC" w:hAnsi="BrowalliaUPC" w:cs="BrowalliaUPC"/>
          <w:b/>
          <w:bCs/>
          <w:sz w:val="28"/>
          <w:szCs w:val="28"/>
          <w:cs/>
        </w:rPr>
        <w:t>หมายเหตุประกอบงบการเงินระหว่างกาลแบบย่อ</w:t>
      </w:r>
    </w:p>
    <w:p w14:paraId="7EB95244" w14:textId="4AE795E7" w:rsidR="00EE40BF" w:rsidRPr="00AC0517" w:rsidRDefault="008556EF" w:rsidP="009E613B">
      <w:pPr>
        <w:tabs>
          <w:tab w:val="left" w:pos="720"/>
        </w:tabs>
        <w:spacing w:line="240" w:lineRule="auto"/>
        <w:ind w:right="-45"/>
        <w:rPr>
          <w:rFonts w:ascii="BrowalliaUPC" w:hAnsi="BrowalliaUPC" w:cs="BrowalliaUPC"/>
          <w:sz w:val="28"/>
          <w:szCs w:val="28"/>
          <w:lang w:val="en-GB"/>
        </w:rPr>
      </w:pPr>
      <w:r w:rsidRPr="00AC0517">
        <w:rPr>
          <w:rFonts w:ascii="BrowalliaUPC" w:hAnsi="BrowalliaUPC" w:cs="BrowalliaUPC"/>
          <w:b/>
          <w:bCs/>
          <w:sz w:val="28"/>
          <w:szCs w:val="28"/>
          <w:cs/>
        </w:rPr>
        <w:t>สำหรับงวด</w:t>
      </w:r>
      <w:r w:rsidR="00752030" w:rsidRPr="00AC0517">
        <w:rPr>
          <w:rFonts w:ascii="BrowalliaUPC" w:hAnsi="BrowalliaUPC" w:cs="BrowalliaUPC"/>
          <w:b/>
          <w:bCs/>
          <w:sz w:val="28"/>
          <w:szCs w:val="28"/>
          <w:cs/>
        </w:rPr>
        <w:t>สามเดือน</w:t>
      </w:r>
      <w:r w:rsidRPr="00AC0517">
        <w:rPr>
          <w:rFonts w:ascii="BrowalliaUPC" w:hAnsi="BrowalliaUPC" w:cs="BrowalliaUPC"/>
          <w:b/>
          <w:bCs/>
          <w:sz w:val="28"/>
          <w:szCs w:val="28"/>
          <w:cs/>
        </w:rPr>
        <w:t>สิ้นสุด</w:t>
      </w:r>
      <w:r w:rsidR="00EE40BF" w:rsidRPr="00AC0517">
        <w:rPr>
          <w:rFonts w:ascii="BrowalliaUPC" w:hAnsi="BrowalliaUPC" w:cs="BrowalliaUPC"/>
          <w:b/>
          <w:bCs/>
          <w:sz w:val="28"/>
          <w:szCs w:val="28"/>
          <w:cs/>
        </w:rPr>
        <w:t xml:space="preserve">วันที่ </w:t>
      </w:r>
      <w:r w:rsidR="00AB6C0B" w:rsidRPr="00AC0517">
        <w:rPr>
          <w:rFonts w:ascii="BrowalliaUPC" w:hAnsi="BrowalliaUPC" w:cs="BrowalliaUPC"/>
          <w:b/>
          <w:bCs/>
          <w:sz w:val="28"/>
          <w:szCs w:val="28"/>
          <w:lang w:val="en-GB"/>
        </w:rPr>
        <w:t>3</w:t>
      </w:r>
      <w:r w:rsidR="00057B8C" w:rsidRPr="00AC0517">
        <w:rPr>
          <w:rFonts w:ascii="BrowalliaUPC" w:hAnsi="BrowalliaUPC" w:cs="BrowalliaUPC"/>
          <w:b/>
          <w:bCs/>
          <w:sz w:val="28"/>
          <w:szCs w:val="28"/>
          <w:lang w:val="en-GB"/>
        </w:rPr>
        <w:t>1</w:t>
      </w:r>
      <w:r w:rsidR="001B6E21" w:rsidRPr="00AC0517">
        <w:rPr>
          <w:rFonts w:ascii="BrowalliaUPC" w:hAnsi="BrowalliaUPC" w:cs="BrowalliaUPC"/>
          <w:b/>
          <w:bCs/>
          <w:sz w:val="28"/>
          <w:szCs w:val="28"/>
          <w:lang w:val="en-GB"/>
        </w:rPr>
        <w:t xml:space="preserve"> </w:t>
      </w:r>
      <w:r w:rsidR="00E5182D" w:rsidRPr="00AC0517">
        <w:rPr>
          <w:rFonts w:ascii="BrowalliaUPC" w:hAnsi="BrowalliaUPC" w:cs="BrowalliaUPC"/>
          <w:b/>
          <w:bCs/>
          <w:sz w:val="28"/>
          <w:szCs w:val="28"/>
          <w:cs/>
          <w:lang w:val="en-GB"/>
        </w:rPr>
        <w:t>มีนาคม</w:t>
      </w:r>
      <w:r w:rsidR="001B6E21" w:rsidRPr="00AC0517">
        <w:rPr>
          <w:rFonts w:ascii="BrowalliaUPC" w:hAnsi="BrowalliaUPC" w:cs="BrowalliaUPC"/>
          <w:b/>
          <w:bCs/>
          <w:sz w:val="28"/>
          <w:szCs w:val="28"/>
          <w:cs/>
          <w:lang w:val="en-GB"/>
        </w:rPr>
        <w:t xml:space="preserve"> </w:t>
      </w:r>
      <w:r w:rsidR="001B6E21" w:rsidRPr="00AC0517">
        <w:rPr>
          <w:rFonts w:ascii="BrowalliaUPC" w:hAnsi="BrowalliaUPC" w:cs="BrowalliaUPC"/>
          <w:b/>
          <w:bCs/>
          <w:sz w:val="28"/>
          <w:szCs w:val="28"/>
        </w:rPr>
        <w:t>256</w:t>
      </w:r>
      <w:r w:rsidR="00E5182D" w:rsidRPr="00AC0517">
        <w:rPr>
          <w:rFonts w:ascii="BrowalliaUPC" w:hAnsi="BrowalliaUPC" w:cs="BrowalliaUPC"/>
          <w:b/>
          <w:bCs/>
          <w:sz w:val="28"/>
          <w:szCs w:val="28"/>
        </w:rPr>
        <w:t>4</w:t>
      </w:r>
      <w:r w:rsidR="003917AE" w:rsidRPr="00AC0517">
        <w:rPr>
          <w:rFonts w:ascii="BrowalliaUPC" w:hAnsi="BrowalliaUPC" w:cs="BrowalliaUPC"/>
          <w:b/>
          <w:bCs/>
          <w:sz w:val="28"/>
          <w:szCs w:val="28"/>
        </w:rPr>
        <w:t xml:space="preserve"> </w:t>
      </w:r>
      <w:r w:rsidR="00EE40BF" w:rsidRPr="00AC0517">
        <w:rPr>
          <w:rFonts w:ascii="BrowalliaUPC" w:hAnsi="BrowalliaUPC" w:cs="BrowalliaUPC"/>
          <w:b/>
          <w:bCs/>
          <w:sz w:val="28"/>
          <w:szCs w:val="28"/>
          <w:cs/>
        </w:rPr>
        <w:t>(ยังไม่ได้ตรวจสอบ แต่สอบทานแล้ว)</w:t>
      </w:r>
      <w:r w:rsidR="00E27FD6" w:rsidRPr="00AC0517">
        <w:rPr>
          <w:rFonts w:ascii="BrowalliaUPC" w:hAnsi="BrowalliaUPC" w:cs="BrowalliaUPC"/>
          <w:sz w:val="28"/>
          <w:szCs w:val="28"/>
          <w:cs/>
          <w:lang w:val="en-GB"/>
        </w:rPr>
        <w:tab/>
      </w:r>
    </w:p>
    <w:p w14:paraId="7D85B624" w14:textId="77777777" w:rsidR="00E5182D" w:rsidRPr="00AC0517" w:rsidRDefault="00E5182D" w:rsidP="009E613B">
      <w:pPr>
        <w:tabs>
          <w:tab w:val="left" w:pos="720"/>
        </w:tabs>
        <w:spacing w:line="240" w:lineRule="auto"/>
        <w:ind w:right="-45"/>
        <w:rPr>
          <w:rFonts w:ascii="BrowalliaUPC" w:hAnsi="BrowalliaUPC" w:cs="BrowalliaUPC"/>
          <w:b/>
          <w:bCs/>
          <w:sz w:val="28"/>
          <w:szCs w:val="28"/>
          <w:cs/>
        </w:rPr>
      </w:pPr>
    </w:p>
    <w:p w14:paraId="7346DB45" w14:textId="4E103365" w:rsidR="00002897" w:rsidRPr="00AC0517" w:rsidRDefault="00002897" w:rsidP="0000289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AC0517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ข้อมูลทั่วไป</w:t>
      </w:r>
    </w:p>
    <w:p w14:paraId="128F4E39" w14:textId="77512915" w:rsidR="00DB3387" w:rsidRPr="00AC0517" w:rsidRDefault="00DB3387" w:rsidP="00DB3387">
      <w:pPr>
        <w:pStyle w:val="CordiaNew"/>
        <w:tabs>
          <w:tab w:val="clear" w:pos="4153"/>
          <w:tab w:val="left" w:pos="360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</w:p>
    <w:p w14:paraId="06444207" w14:textId="77777777" w:rsidR="00DB3387" w:rsidRPr="00AC0517" w:rsidRDefault="00DB3387" w:rsidP="00A86D64">
      <w:pPr>
        <w:pStyle w:val="CordiaNew"/>
        <w:numPr>
          <w:ilvl w:val="0"/>
          <w:numId w:val="20"/>
        </w:numPr>
        <w:tabs>
          <w:tab w:val="clear" w:pos="4153"/>
          <w:tab w:val="left" w:pos="426"/>
        </w:tabs>
        <w:ind w:left="851" w:hanging="482"/>
        <w:jc w:val="thaiDistribute"/>
        <w:rPr>
          <w:rFonts w:ascii="BrowalliaUPC" w:hAnsi="BrowalliaUPC" w:cs="BrowalliaUPC"/>
          <w:color w:val="auto"/>
          <w:sz w:val="28"/>
          <w:szCs w:val="28"/>
          <w:cs/>
          <w:lang w:val="th-TH"/>
        </w:rPr>
      </w:pPr>
      <w:r w:rsidRPr="00AC0517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ลักษณะการดำเนินธุรกิจ</w:t>
      </w:r>
    </w:p>
    <w:p w14:paraId="03A5CBB5" w14:textId="77777777" w:rsidR="00DB3387" w:rsidRPr="00AC0517" w:rsidRDefault="00DB3387" w:rsidP="00DB3387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sz w:val="26"/>
          <w:szCs w:val="26"/>
        </w:rPr>
      </w:pPr>
    </w:p>
    <w:p w14:paraId="0A8484F9" w14:textId="7DE8D9CB" w:rsidR="00DB3387" w:rsidRPr="00AC0517" w:rsidRDefault="00DB3387" w:rsidP="00DB3387">
      <w:pPr>
        <w:tabs>
          <w:tab w:val="clear" w:pos="227"/>
          <w:tab w:val="clear" w:pos="454"/>
          <w:tab w:val="clear" w:pos="907"/>
          <w:tab w:val="left" w:pos="851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AC0517">
        <w:rPr>
          <w:rFonts w:ascii="BrowalliaUPC" w:hAnsi="BrowalliaUPC" w:cs="BrowalliaUPC"/>
          <w:sz w:val="28"/>
          <w:szCs w:val="28"/>
          <w:cs/>
        </w:rPr>
        <w:t>บริษัท อี ฟอร์ แอล เอม จำกัด (มหาชน) จดทะเบียนในประเทศไทยและหุ้นของบริษัทได้รับการจดทะเบียนให้ซื้อขายใน</w:t>
      </w:r>
      <w:r w:rsidR="00A94B4F">
        <w:rPr>
          <w:rFonts w:ascii="BrowalliaUPC" w:hAnsi="BrowalliaUPC" w:cs="BrowalliaUPC" w:hint="cs"/>
          <w:sz w:val="28"/>
          <w:szCs w:val="28"/>
          <w:cs/>
        </w:rPr>
        <w:t>กระดานซื้อ</w:t>
      </w:r>
      <w:r w:rsidR="00E824DB">
        <w:rPr>
          <w:rFonts w:ascii="BrowalliaUPC" w:hAnsi="BrowalliaUPC" w:cs="BrowalliaUPC" w:hint="cs"/>
          <w:sz w:val="28"/>
          <w:szCs w:val="28"/>
          <w:cs/>
        </w:rPr>
        <w:t>ขาย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หลักทรัพย์ เอ็ม เอ ไอ </w:t>
      </w:r>
      <w:r w:rsidR="00FA2CF4">
        <w:rPr>
          <w:rFonts w:ascii="BrowalliaUPC" w:hAnsi="BrowalliaUPC" w:cs="BrowalliaUPC" w:hint="cs"/>
          <w:sz w:val="28"/>
          <w:szCs w:val="28"/>
          <w:cs/>
        </w:rPr>
        <w:t>ใน</w:t>
      </w:r>
      <w:r w:rsidR="00F912FA">
        <w:rPr>
          <w:rFonts w:ascii="BrowalliaUPC" w:hAnsi="BrowalliaUPC" w:cs="BrowalliaUPC" w:hint="cs"/>
          <w:sz w:val="28"/>
          <w:szCs w:val="28"/>
          <w:cs/>
        </w:rPr>
        <w:t>ตลาดหลักทรัพย์แห่งประเทศไทย</w:t>
      </w:r>
      <w:r w:rsidR="005C5FBC">
        <w:rPr>
          <w:rFonts w:ascii="BrowalliaUPC" w:hAnsi="BrowalliaUPC" w:cs="BrowalliaUPC"/>
          <w:sz w:val="28"/>
          <w:szCs w:val="28"/>
        </w:rPr>
        <w:t xml:space="preserve"> </w:t>
      </w:r>
      <w:r w:rsidRPr="00AC0517">
        <w:rPr>
          <w:rFonts w:ascii="BrowalliaUPC" w:hAnsi="BrowalliaUPC" w:cs="BrowalliaUPC"/>
          <w:sz w:val="28"/>
          <w:szCs w:val="28"/>
          <w:cs/>
        </w:rPr>
        <w:t>บริษัทดำเนินธุรกิจหลักเป็นตัวแทนจำหน่ายเครื่องมือและอุปกรณ์ทางการแพทย์</w:t>
      </w:r>
      <w:r w:rsidRPr="00AC0517">
        <w:rPr>
          <w:rFonts w:ascii="BrowalliaUPC" w:hAnsi="BrowalliaUPC" w:cs="BrowalliaUPC"/>
          <w:sz w:val="28"/>
          <w:szCs w:val="28"/>
        </w:rPr>
        <w:t xml:space="preserve"> 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และมีเงินลงทุนในบริษัทย่อยซึ่งประกอบธุรกิจจำหน่ายเครื่องมือแพทย์ </w:t>
      </w:r>
      <w:r w:rsidR="00C02221">
        <w:rPr>
          <w:rFonts w:ascii="BrowalliaUPC" w:hAnsi="BrowalliaUPC" w:cs="BrowalliaUPC" w:hint="cs"/>
          <w:sz w:val="28"/>
          <w:szCs w:val="28"/>
          <w:cs/>
        </w:rPr>
        <w:t>และกลุ่มบริษัทย่อยซึ่งดำเนินธุรกิจในการ</w:t>
      </w:r>
      <w:r w:rsidR="00F84080" w:rsidRPr="00AC0517">
        <w:rPr>
          <w:rFonts w:ascii="BrowalliaUPC" w:hAnsi="BrowalliaUPC" w:cs="BrowalliaUPC"/>
          <w:sz w:val="28"/>
          <w:szCs w:val="28"/>
          <w:cs/>
        </w:rPr>
        <w:t>ให้บริการด้านความงาม</w:t>
      </w:r>
      <w:r w:rsidRPr="00AC0517">
        <w:rPr>
          <w:rFonts w:ascii="BrowalliaUPC" w:hAnsi="BrowalliaUPC" w:cs="BrowalliaUPC"/>
          <w:sz w:val="28"/>
          <w:szCs w:val="28"/>
          <w:cs/>
        </w:rPr>
        <w:t>ผ่านธุรกิจแฟรนไชส์ทั่วประเทศ และจำหน่ายเครื่องสำอาง</w:t>
      </w:r>
    </w:p>
    <w:p w14:paraId="6F9F95B1" w14:textId="583E87BB" w:rsidR="00AB3D66" w:rsidRPr="00AC0517" w:rsidRDefault="00AB3D66" w:rsidP="00DB3387">
      <w:pPr>
        <w:tabs>
          <w:tab w:val="clear" w:pos="227"/>
          <w:tab w:val="clear" w:pos="454"/>
          <w:tab w:val="clear" w:pos="907"/>
          <w:tab w:val="left" w:pos="851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71EA0871" w14:textId="7D5F3E72" w:rsidR="00AB3D66" w:rsidRPr="00AC0517" w:rsidRDefault="00AB3D66" w:rsidP="00193BC6">
      <w:pPr>
        <w:tabs>
          <w:tab w:val="clear" w:pos="227"/>
          <w:tab w:val="clear" w:pos="454"/>
          <w:tab w:val="clear" w:pos="907"/>
          <w:tab w:val="left" w:pos="851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193BC6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="009F461E" w:rsidRPr="00193BC6">
        <w:rPr>
          <w:rFonts w:ascii="BrowalliaUPC" w:hAnsi="BrowalliaUPC" w:cs="BrowalliaUPC"/>
          <w:sz w:val="28"/>
          <w:szCs w:val="28"/>
        </w:rPr>
        <w:t xml:space="preserve">31 </w:t>
      </w:r>
      <w:r w:rsidR="009F461E" w:rsidRPr="00193BC6">
        <w:rPr>
          <w:rFonts w:ascii="BrowalliaUPC" w:hAnsi="BrowalliaUPC" w:cs="BrowalliaUPC"/>
          <w:sz w:val="28"/>
          <w:szCs w:val="28"/>
          <w:cs/>
        </w:rPr>
        <w:t xml:space="preserve">มีนาคม </w:t>
      </w:r>
      <w:r w:rsidR="009F461E" w:rsidRPr="00193BC6">
        <w:rPr>
          <w:rFonts w:ascii="BrowalliaUPC" w:hAnsi="BrowalliaUPC" w:cs="BrowalliaUPC"/>
          <w:sz w:val="28"/>
          <w:szCs w:val="28"/>
        </w:rPr>
        <w:t>2564</w:t>
      </w:r>
      <w:r w:rsidRPr="00193BC6">
        <w:rPr>
          <w:rFonts w:ascii="BrowalliaUPC" w:hAnsi="BrowalliaUPC" w:cs="BrowalliaUPC"/>
          <w:sz w:val="28"/>
          <w:szCs w:val="28"/>
        </w:rPr>
        <w:t xml:space="preserve"> </w:t>
      </w:r>
      <w:r w:rsidRPr="00193BC6">
        <w:rPr>
          <w:rFonts w:ascii="BrowalliaUPC" w:hAnsi="BrowalliaUPC" w:cs="BrowalliaUPC"/>
          <w:sz w:val="28"/>
          <w:szCs w:val="28"/>
          <w:cs/>
        </w:rPr>
        <w:t xml:space="preserve">กลุ่มบริษัทและบริษัทมีหนี้สินหมุนเวียนมากกว่าสินทรัพย์หมุนเวียนจำนวน </w:t>
      </w:r>
      <w:r w:rsidR="000F40F2" w:rsidRPr="00193BC6">
        <w:rPr>
          <w:rFonts w:ascii="BrowalliaUPC" w:hAnsi="BrowalliaUPC" w:cs="BrowalliaUPC"/>
          <w:sz w:val="28"/>
          <w:szCs w:val="28"/>
        </w:rPr>
        <w:t>1,008.76</w:t>
      </w:r>
      <w:r w:rsidRPr="00193BC6">
        <w:rPr>
          <w:rFonts w:ascii="BrowalliaUPC" w:hAnsi="BrowalliaUPC" w:cs="BrowalliaUPC"/>
          <w:sz w:val="28"/>
          <w:szCs w:val="28"/>
        </w:rPr>
        <w:t xml:space="preserve"> </w:t>
      </w:r>
      <w:r w:rsidRPr="00193BC6">
        <w:rPr>
          <w:rFonts w:ascii="BrowalliaUPC" w:hAnsi="BrowalliaUPC" w:cs="BrowalliaUPC"/>
          <w:sz w:val="28"/>
          <w:szCs w:val="28"/>
          <w:cs/>
        </w:rPr>
        <w:t>ล้านบาท และ</w:t>
      </w:r>
      <w:r w:rsidRPr="00193BC6">
        <w:rPr>
          <w:rFonts w:ascii="BrowalliaUPC" w:hAnsi="BrowalliaUPC" w:cs="BrowalliaUPC"/>
          <w:sz w:val="28"/>
          <w:szCs w:val="28"/>
        </w:rPr>
        <w:t xml:space="preserve"> </w:t>
      </w:r>
      <w:r w:rsidR="0084219C" w:rsidRPr="00193BC6">
        <w:rPr>
          <w:rFonts w:ascii="BrowalliaUPC" w:hAnsi="BrowalliaUPC" w:cs="BrowalliaUPC"/>
          <w:sz w:val="28"/>
          <w:szCs w:val="28"/>
        </w:rPr>
        <w:t>591</w:t>
      </w:r>
      <w:r w:rsidR="00A9427C" w:rsidRPr="00193BC6">
        <w:rPr>
          <w:rFonts w:ascii="BrowalliaUPC" w:hAnsi="BrowalliaUPC" w:cs="BrowalliaUPC"/>
          <w:sz w:val="28"/>
          <w:szCs w:val="28"/>
        </w:rPr>
        <w:t>.</w:t>
      </w:r>
      <w:r w:rsidR="0055624A" w:rsidRPr="00193BC6">
        <w:rPr>
          <w:rFonts w:ascii="BrowalliaUPC" w:hAnsi="BrowalliaUPC" w:cs="BrowalliaUPC"/>
          <w:sz w:val="28"/>
          <w:szCs w:val="28"/>
        </w:rPr>
        <w:t>50</w:t>
      </w:r>
      <w:r w:rsidRPr="00193BC6">
        <w:rPr>
          <w:rFonts w:ascii="BrowalliaUPC" w:hAnsi="BrowalliaUPC" w:cs="BrowalliaUPC"/>
          <w:sz w:val="28"/>
          <w:szCs w:val="28"/>
        </w:rPr>
        <w:t xml:space="preserve"> </w:t>
      </w:r>
      <w:r w:rsidRPr="00193BC6">
        <w:rPr>
          <w:rFonts w:ascii="BrowalliaUPC" w:hAnsi="BrowalliaUPC" w:cs="BrowalliaUPC"/>
          <w:sz w:val="28"/>
          <w:szCs w:val="28"/>
          <w:cs/>
        </w:rPr>
        <w:t>ล้านบาท</w:t>
      </w:r>
      <w:r w:rsidRPr="00193BC6">
        <w:rPr>
          <w:rFonts w:ascii="BrowalliaUPC" w:hAnsi="BrowalliaUPC" w:cs="BrowalliaUPC"/>
          <w:sz w:val="28"/>
          <w:szCs w:val="28"/>
        </w:rPr>
        <w:t xml:space="preserve"> </w:t>
      </w:r>
      <w:r w:rsidRPr="00193BC6">
        <w:rPr>
          <w:rFonts w:ascii="BrowalliaUPC" w:hAnsi="BrowalliaUPC" w:cs="BrowalliaUPC"/>
          <w:sz w:val="28"/>
          <w:szCs w:val="28"/>
          <w:cs/>
        </w:rPr>
        <w:t>ตามลำดับ และมีขาดทุนสะสมเกินทุนเป็นจำนว</w:t>
      </w:r>
      <w:r w:rsidR="00F84080" w:rsidRPr="00193BC6">
        <w:rPr>
          <w:rFonts w:ascii="BrowalliaUPC" w:hAnsi="BrowalliaUPC" w:cs="BrowalliaUPC" w:hint="cs"/>
          <w:sz w:val="28"/>
          <w:szCs w:val="28"/>
          <w:cs/>
        </w:rPr>
        <w:t>น</w:t>
      </w:r>
      <w:r w:rsidR="00C90044" w:rsidRPr="00193BC6">
        <w:rPr>
          <w:rFonts w:ascii="BrowalliaUPC" w:hAnsi="BrowalliaUPC" w:cs="BrowalliaUPC"/>
          <w:sz w:val="28"/>
          <w:szCs w:val="28"/>
        </w:rPr>
        <w:t xml:space="preserve"> </w:t>
      </w:r>
      <w:r w:rsidR="00363A94" w:rsidRPr="00193BC6">
        <w:rPr>
          <w:rFonts w:ascii="BrowalliaUPC" w:hAnsi="BrowalliaUPC" w:cs="BrowalliaUPC"/>
          <w:sz w:val="28"/>
          <w:szCs w:val="28"/>
        </w:rPr>
        <w:t>668.14</w:t>
      </w:r>
      <w:r w:rsidR="00345221" w:rsidRPr="00193BC6">
        <w:rPr>
          <w:rFonts w:ascii="BrowalliaUPC" w:hAnsi="BrowalliaUPC" w:cs="BrowalliaUPC"/>
          <w:sz w:val="28"/>
          <w:szCs w:val="28"/>
        </w:rPr>
        <w:t xml:space="preserve"> </w:t>
      </w:r>
      <w:r w:rsidR="006D7636" w:rsidRPr="00193BC6">
        <w:rPr>
          <w:rFonts w:ascii="BrowalliaUPC" w:hAnsi="BrowalliaUPC" w:cs="BrowalliaUPC" w:hint="cs"/>
          <w:sz w:val="28"/>
          <w:szCs w:val="28"/>
          <w:cs/>
        </w:rPr>
        <w:t>ล้าน</w:t>
      </w:r>
      <w:r w:rsidR="00345221" w:rsidRPr="00193BC6">
        <w:rPr>
          <w:rFonts w:ascii="BrowalliaUPC" w:hAnsi="BrowalliaUPC" w:cs="BrowalliaUPC" w:hint="cs"/>
          <w:sz w:val="28"/>
          <w:szCs w:val="28"/>
          <w:cs/>
        </w:rPr>
        <w:t>บาท</w:t>
      </w:r>
      <w:r w:rsidR="006D7636" w:rsidRPr="00193BC6">
        <w:rPr>
          <w:rFonts w:ascii="BrowalliaUPC" w:hAnsi="BrowalliaUPC" w:cs="BrowalliaUPC" w:hint="cs"/>
          <w:sz w:val="28"/>
          <w:szCs w:val="28"/>
          <w:cs/>
        </w:rPr>
        <w:t xml:space="preserve"> และ </w:t>
      </w:r>
      <w:r w:rsidR="00363A94" w:rsidRPr="00193BC6">
        <w:rPr>
          <w:rFonts w:ascii="BrowalliaUPC" w:hAnsi="BrowalliaUPC" w:cs="BrowalliaUPC"/>
          <w:sz w:val="28"/>
          <w:szCs w:val="28"/>
        </w:rPr>
        <w:t>137.19</w:t>
      </w:r>
      <w:r w:rsidR="006D7636" w:rsidRPr="00193BC6">
        <w:rPr>
          <w:rFonts w:ascii="BrowalliaUPC" w:hAnsi="BrowalliaUPC" w:cs="BrowalliaUPC"/>
          <w:sz w:val="28"/>
          <w:szCs w:val="28"/>
        </w:rPr>
        <w:t xml:space="preserve"> </w:t>
      </w:r>
      <w:r w:rsidR="006D7636" w:rsidRPr="00193BC6">
        <w:rPr>
          <w:rFonts w:ascii="BrowalliaUPC" w:hAnsi="BrowalliaUPC" w:cs="BrowalliaUPC" w:hint="cs"/>
          <w:sz w:val="28"/>
          <w:szCs w:val="28"/>
          <w:cs/>
        </w:rPr>
        <w:t>ล้านบาท ตามลำดับ</w:t>
      </w:r>
      <w:r w:rsidRPr="00193BC6">
        <w:rPr>
          <w:rFonts w:ascii="BrowalliaUPC" w:hAnsi="BrowalliaUPC" w:cs="BrowalliaUPC"/>
          <w:sz w:val="28"/>
          <w:szCs w:val="28"/>
          <w:cs/>
        </w:rPr>
        <w:t xml:space="preserve"> โดยมีสาเหตุหลักมาจากขาดทุนจากการดำเนินงาน</w:t>
      </w:r>
      <w:r w:rsidR="0052354F" w:rsidRPr="00193BC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193BC6">
        <w:rPr>
          <w:rFonts w:ascii="BrowalliaUPC" w:hAnsi="BrowalliaUPC" w:cs="BrowalliaUPC"/>
          <w:sz w:val="28"/>
          <w:szCs w:val="28"/>
          <w:cs/>
        </w:rPr>
        <w:t>การด้อยค่าของเงินลงทุน</w:t>
      </w:r>
      <w:r w:rsidR="00345221" w:rsidRPr="00193BC6">
        <w:rPr>
          <w:rFonts w:ascii="BrowalliaUPC" w:hAnsi="BrowalliaUPC" w:cs="BrowalliaUPC" w:hint="cs"/>
          <w:sz w:val="28"/>
          <w:szCs w:val="28"/>
          <w:cs/>
        </w:rPr>
        <w:t>ในบริษัทย่อย</w:t>
      </w:r>
      <w:r w:rsidRPr="00193BC6">
        <w:rPr>
          <w:rFonts w:ascii="BrowalliaUPC" w:hAnsi="BrowalliaUPC" w:cs="BrowalliaUPC"/>
          <w:sz w:val="28"/>
          <w:szCs w:val="28"/>
          <w:cs/>
        </w:rPr>
        <w:t>และ</w:t>
      </w:r>
      <w:r w:rsidR="00345221" w:rsidRPr="00193BC6">
        <w:rPr>
          <w:rFonts w:ascii="BrowalliaUPC" w:hAnsi="BrowalliaUPC" w:cs="BrowalliaUPC" w:hint="cs"/>
          <w:sz w:val="28"/>
          <w:szCs w:val="28"/>
          <w:cs/>
        </w:rPr>
        <w:t>การด้อยค่า</w:t>
      </w:r>
      <w:r w:rsidR="00B22B23" w:rsidRPr="00193BC6">
        <w:rPr>
          <w:rFonts w:ascii="BrowalliaUPC" w:hAnsi="BrowalliaUPC" w:cs="BrowalliaUPC" w:hint="cs"/>
          <w:sz w:val="28"/>
          <w:szCs w:val="28"/>
          <w:cs/>
        </w:rPr>
        <w:t>ของ</w:t>
      </w:r>
      <w:r w:rsidRPr="00193BC6">
        <w:rPr>
          <w:rFonts w:ascii="BrowalliaUPC" w:hAnsi="BrowalliaUPC" w:cs="BrowalliaUPC"/>
          <w:sz w:val="28"/>
          <w:szCs w:val="28"/>
          <w:cs/>
        </w:rPr>
        <w:t>เงินให้</w:t>
      </w:r>
      <w:r w:rsidR="00B22B23" w:rsidRPr="00193BC6">
        <w:rPr>
          <w:rFonts w:ascii="BrowalliaUPC" w:hAnsi="BrowalliaUPC" w:cs="BrowalliaUPC" w:hint="cs"/>
          <w:sz w:val="28"/>
          <w:szCs w:val="28"/>
          <w:cs/>
        </w:rPr>
        <w:t>บริษัทย่อยและบริษัทย่อยทางอ้อม</w:t>
      </w:r>
      <w:r w:rsidRPr="00193BC6">
        <w:rPr>
          <w:rFonts w:ascii="BrowalliaUPC" w:hAnsi="BrowalliaUPC" w:cs="BrowalliaUPC"/>
          <w:sz w:val="28"/>
          <w:szCs w:val="28"/>
          <w:cs/>
        </w:rPr>
        <w:t>กู้ยืม</w:t>
      </w:r>
    </w:p>
    <w:p w14:paraId="18EDEA00" w14:textId="77777777" w:rsidR="00DB3387" w:rsidRPr="00AC0517" w:rsidRDefault="00DB3387" w:rsidP="00DB3387">
      <w:pPr>
        <w:tabs>
          <w:tab w:val="clear" w:pos="227"/>
          <w:tab w:val="clear" w:pos="454"/>
        </w:tabs>
        <w:spacing w:line="240" w:lineRule="auto"/>
        <w:ind w:left="360"/>
        <w:jc w:val="thaiDistribute"/>
        <w:rPr>
          <w:rFonts w:ascii="BrowalliaUPC" w:hAnsi="BrowalliaUPC" w:cs="BrowalliaUPC"/>
          <w:sz w:val="28"/>
          <w:szCs w:val="28"/>
        </w:rPr>
      </w:pPr>
    </w:p>
    <w:p w14:paraId="7A36B58C" w14:textId="2C1B1BB9" w:rsidR="00DB3387" w:rsidRPr="00F3319D" w:rsidRDefault="00A12034" w:rsidP="00A86D64">
      <w:pPr>
        <w:pStyle w:val="CordiaNew"/>
        <w:numPr>
          <w:ilvl w:val="0"/>
          <w:numId w:val="20"/>
        </w:numPr>
        <w:tabs>
          <w:tab w:val="clear" w:pos="4153"/>
          <w:tab w:val="left" w:pos="426"/>
        </w:tabs>
        <w:ind w:left="851" w:hanging="482"/>
        <w:jc w:val="thaiDistribute"/>
        <w:rPr>
          <w:rFonts w:ascii="BrowalliaUPC" w:hAnsi="BrowalliaUPC" w:cs="BrowalliaUPC"/>
          <w:sz w:val="28"/>
          <w:szCs w:val="28"/>
        </w:rPr>
      </w:pPr>
      <w:r w:rsidRPr="00F3319D">
        <w:rPr>
          <w:rFonts w:ascii="BrowalliaUPC" w:hAnsi="BrowalliaUPC" w:cs="BrowalliaUPC"/>
          <w:sz w:val="28"/>
          <w:szCs w:val="28"/>
          <w:cs/>
          <w:lang w:val="th-TH"/>
        </w:rPr>
        <w:t xml:space="preserve">ผลกระทบจากการแพร่ระบาดของเชื้อไวรัสโคโรนา </w:t>
      </w:r>
      <w:r w:rsidRPr="00F3319D">
        <w:rPr>
          <w:rFonts w:ascii="BrowalliaUPC" w:hAnsi="BrowalliaUPC" w:cs="BrowalliaUPC"/>
          <w:spacing w:val="-2"/>
          <w:sz w:val="28"/>
          <w:szCs w:val="28"/>
        </w:rPr>
        <w:t>2019</w:t>
      </w:r>
    </w:p>
    <w:p w14:paraId="1FDFBADD" w14:textId="77777777" w:rsidR="00DB3387" w:rsidRPr="00F3319D" w:rsidRDefault="00DB3387" w:rsidP="00DB3387">
      <w:pPr>
        <w:pStyle w:val="CordiaNew"/>
        <w:tabs>
          <w:tab w:val="clear" w:pos="4153"/>
          <w:tab w:val="left" w:pos="426"/>
        </w:tabs>
        <w:ind w:left="851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460B605E" w14:textId="02740501" w:rsidR="00F3319D" w:rsidRPr="00F3319D" w:rsidRDefault="00F3319D" w:rsidP="00F33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51"/>
        <w:jc w:val="thaiDistribute"/>
        <w:rPr>
          <w:rFonts w:ascii="BrowalliaUPC" w:hAnsi="BrowalliaUPC" w:cs="BrowalliaUPC"/>
          <w:color w:val="0000FF"/>
          <w:spacing w:val="-2"/>
          <w:sz w:val="28"/>
          <w:szCs w:val="28"/>
        </w:rPr>
      </w:pPr>
      <w:r w:rsidRPr="00F3319D">
        <w:rPr>
          <w:rFonts w:ascii="BrowalliaUPC" w:hAnsi="BrowalliaUPC" w:cs="BrowalliaUPC"/>
          <w:spacing w:val="-2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Pr="00F3319D">
        <w:rPr>
          <w:rFonts w:ascii="BrowalliaUPC" w:hAnsi="BrowalliaUPC" w:cs="BrowalliaUPC"/>
          <w:spacing w:val="-2"/>
          <w:sz w:val="28"/>
          <w:szCs w:val="28"/>
        </w:rPr>
        <w:t>2019</w:t>
      </w:r>
      <w:r w:rsidRPr="00F3319D">
        <w:rPr>
          <w:rFonts w:ascii="BrowalliaUPC" w:hAnsi="BrowalliaUPC" w:cs="BrowalliaUPC" w:hint="cs"/>
          <w:spacing w:val="-2"/>
          <w:sz w:val="28"/>
          <w:szCs w:val="28"/>
          <w:cs/>
        </w:rPr>
        <w:t xml:space="preserve"> (“</w:t>
      </w:r>
      <w:r w:rsidRPr="00F3319D">
        <w:rPr>
          <w:rFonts w:ascii="BrowalliaUPC" w:hAnsi="BrowalliaUPC" w:cs="BrowalliaUPC"/>
          <w:spacing w:val="-2"/>
          <w:sz w:val="28"/>
          <w:szCs w:val="28"/>
        </w:rPr>
        <w:t>COVID-19</w:t>
      </w:r>
      <w:r w:rsidRPr="00F3319D">
        <w:rPr>
          <w:rFonts w:ascii="BrowalliaUPC" w:hAnsi="BrowalliaUPC" w:cs="BrowalliaUPC" w:hint="cs"/>
          <w:spacing w:val="-2"/>
          <w:sz w:val="28"/>
          <w:szCs w:val="28"/>
          <w:cs/>
        </w:rPr>
        <w:t>”) ที่</w:t>
      </w:r>
      <w:r w:rsidR="007F732A">
        <w:rPr>
          <w:rFonts w:ascii="BrowalliaUPC" w:hAnsi="BrowalliaUPC" w:cs="BrowalliaUPC" w:hint="cs"/>
          <w:spacing w:val="-2"/>
          <w:sz w:val="28"/>
          <w:szCs w:val="28"/>
          <w:cs/>
        </w:rPr>
        <w:t xml:space="preserve">เริ่มตั้งแต่ปี </w:t>
      </w:r>
      <w:r w:rsidR="007F732A" w:rsidRPr="008A43A7">
        <w:rPr>
          <w:rFonts w:ascii="BrowalliaUPC" w:hAnsi="BrowalliaUPC" w:cs="BrowalliaUPC"/>
          <w:spacing w:val="-2"/>
          <w:sz w:val="28"/>
          <w:szCs w:val="28"/>
        </w:rPr>
        <w:t>256</w:t>
      </w:r>
      <w:r w:rsidR="00FC048B">
        <w:rPr>
          <w:rFonts w:ascii="BrowalliaUPC" w:hAnsi="BrowalliaUPC" w:cs="BrowalliaUPC"/>
          <w:spacing w:val="-2"/>
          <w:sz w:val="28"/>
          <w:szCs w:val="28"/>
        </w:rPr>
        <w:t>2</w:t>
      </w:r>
      <w:r w:rsidR="007F732A">
        <w:rPr>
          <w:rFonts w:ascii="BrowalliaUPC" w:hAnsi="BrowalliaUPC" w:cs="BrowalliaUPC"/>
          <w:spacing w:val="-2"/>
          <w:sz w:val="28"/>
          <w:szCs w:val="28"/>
        </w:rPr>
        <w:t xml:space="preserve"> </w:t>
      </w:r>
      <w:r w:rsidRPr="00F3319D">
        <w:rPr>
          <w:rFonts w:ascii="BrowalliaUPC" w:hAnsi="BrowalliaUPC" w:cs="BrowalliaUPC" w:hint="cs"/>
          <w:spacing w:val="-2"/>
          <w:sz w:val="28"/>
          <w:szCs w:val="28"/>
          <w:cs/>
        </w:rPr>
        <w:t>ได้ขยายวงกว้างอย่างต่อเนื่องทำให้เกิดการชะลอตัวของเศรษฐกิจ และมีผลกระทบต่อธุรกิจและอุตสาหกรรมส่วนใหญ่ แต่ไม่ได้</w:t>
      </w:r>
      <w:r w:rsidR="00774DD4">
        <w:rPr>
          <w:rFonts w:ascii="BrowalliaUPC" w:hAnsi="BrowalliaUPC" w:cs="BrowalliaUPC" w:hint="cs"/>
          <w:spacing w:val="-2"/>
          <w:sz w:val="28"/>
          <w:szCs w:val="28"/>
          <w:cs/>
        </w:rPr>
        <w:t>มีผล</w:t>
      </w:r>
      <w:r w:rsidRPr="00F3319D">
        <w:rPr>
          <w:rFonts w:ascii="BrowalliaUPC" w:hAnsi="BrowalliaUPC" w:cs="BrowalliaUPC" w:hint="cs"/>
          <w:spacing w:val="-2"/>
          <w:sz w:val="28"/>
          <w:szCs w:val="28"/>
          <w:cs/>
        </w:rPr>
        <w:t>กระทบ</w:t>
      </w:r>
      <w:r w:rsidR="00774DD4">
        <w:rPr>
          <w:rFonts w:ascii="BrowalliaUPC" w:hAnsi="BrowalliaUPC" w:cs="BrowalliaUPC" w:hint="cs"/>
          <w:spacing w:val="-2"/>
          <w:sz w:val="28"/>
          <w:szCs w:val="28"/>
          <w:cs/>
        </w:rPr>
        <w:t>ทางลบ</w:t>
      </w:r>
      <w:r w:rsidRPr="00F3319D">
        <w:rPr>
          <w:rFonts w:ascii="BrowalliaUPC" w:hAnsi="BrowalliaUPC" w:cs="BrowalliaUPC" w:hint="cs"/>
          <w:spacing w:val="-2"/>
          <w:sz w:val="28"/>
          <w:szCs w:val="28"/>
          <w:cs/>
        </w:rPr>
        <w:t>ต่อ</w:t>
      </w:r>
      <w:r w:rsidR="00774DD4">
        <w:rPr>
          <w:rFonts w:ascii="BrowalliaUPC" w:hAnsi="BrowalliaUPC" w:cs="BrowalliaUPC" w:hint="cs"/>
          <w:spacing w:val="-2"/>
          <w:sz w:val="28"/>
          <w:szCs w:val="28"/>
          <w:cs/>
        </w:rPr>
        <w:t>ธุรกิจของ</w:t>
      </w:r>
      <w:r w:rsidRPr="00F3319D">
        <w:rPr>
          <w:rFonts w:ascii="BrowalliaUPC" w:hAnsi="BrowalliaUPC" w:cs="BrowalliaUPC" w:hint="cs"/>
          <w:spacing w:val="-2"/>
          <w:sz w:val="28"/>
          <w:szCs w:val="28"/>
          <w:cs/>
        </w:rPr>
        <w:t>บริษัทอย่างเป็นสาระสำคัญ นอกจากส่งผลกระทบต่อการด้อยค่าในเงินลงทุนที่บริษัทลงทุนในกลุ่มบริษัทวุฒิศักดิ์เป็นอย่างมาก เนื่องจากบริษัทย่อยทางอ้อมของบริษัท ที่ประกอบธุรกิจด้านคลินิกเสริมความงาม ได้รับผลกระทบอย่างรุนแรงจากการถูกสั่งปิดคลินิกที่ให้บริการเป็นการชั่วคราวตั้งแต่ช่วงปลายเดือนมีนาค</w:t>
      </w:r>
      <w:r w:rsidR="0040012C">
        <w:rPr>
          <w:rFonts w:ascii="BrowalliaUPC" w:hAnsi="BrowalliaUPC" w:cs="BrowalliaUPC" w:hint="cs"/>
          <w:spacing w:val="-2"/>
          <w:sz w:val="28"/>
          <w:szCs w:val="28"/>
          <w:cs/>
        </w:rPr>
        <w:t xml:space="preserve">ม </w:t>
      </w:r>
      <w:r w:rsidR="00A7653D">
        <w:rPr>
          <w:rFonts w:ascii="BrowalliaUPC" w:hAnsi="BrowalliaUPC" w:cs="BrowalliaUPC"/>
          <w:spacing w:val="-2"/>
          <w:sz w:val="28"/>
          <w:szCs w:val="28"/>
        </w:rPr>
        <w:t xml:space="preserve">2563 </w:t>
      </w:r>
      <w:r w:rsidRPr="00F3319D">
        <w:rPr>
          <w:rFonts w:ascii="BrowalliaUPC" w:hAnsi="BrowalliaUPC" w:cs="BrowalliaUPC" w:hint="cs"/>
          <w:spacing w:val="-2"/>
          <w:sz w:val="28"/>
          <w:szCs w:val="28"/>
          <w:cs/>
        </w:rPr>
        <w:t>ตามประกาศของรัฐบาล การปิดคลินิกการให้บริการทุกสาขาเป็นเวลานาน</w:t>
      </w:r>
      <w:r w:rsidRPr="00F3319D">
        <w:rPr>
          <w:rFonts w:ascii="BrowalliaUPC" w:hAnsi="BrowalliaUPC" w:cs="BrowalliaUPC"/>
          <w:sz w:val="28"/>
          <w:szCs w:val="28"/>
          <w:cs/>
        </w:rPr>
        <w:t>ทำให้ไม่มีรายได้จากการให้บริการ และขาดสภาพคล่องทางการเงินอย่างรุนแรง ซึ่งส่งผลกระทบในเชิงลบต่อการดำเนินธุรกิจของ</w:t>
      </w:r>
      <w:r w:rsidR="00C47C64">
        <w:rPr>
          <w:rFonts w:ascii="BrowalliaUPC" w:hAnsi="BrowalliaUPC" w:cs="BrowalliaUPC" w:hint="cs"/>
          <w:sz w:val="28"/>
          <w:szCs w:val="28"/>
          <w:cs/>
        </w:rPr>
        <w:t xml:space="preserve">กลุ่ม   </w:t>
      </w:r>
      <w:r w:rsidRPr="00F3319D">
        <w:rPr>
          <w:rFonts w:ascii="BrowalliaUPC" w:hAnsi="BrowalliaUPC" w:cs="BrowalliaUPC"/>
          <w:sz w:val="28"/>
          <w:szCs w:val="28"/>
          <w:cs/>
        </w:rPr>
        <w:t xml:space="preserve">วุฒิศักดิ์จนไม่สามารถดำเนินธุรกิจต่อไปได้ หลังจากได้มีการประเมินสถานะของกิจการแล้ว คณะกรรมการชุดปัจจุบันจึงยื่นคำร้องขอฟื้นฟูกิจการของวุฒิศักดิ์ต่อศาลล้มละลายกลาง เมื่อวันที่ </w:t>
      </w:r>
      <w:r w:rsidRPr="00F3319D">
        <w:rPr>
          <w:rFonts w:ascii="BrowalliaUPC" w:hAnsi="BrowalliaUPC" w:cs="BrowalliaUPC"/>
          <w:sz w:val="28"/>
          <w:szCs w:val="28"/>
        </w:rPr>
        <w:t>24</w:t>
      </w:r>
      <w:r w:rsidRPr="00F3319D">
        <w:rPr>
          <w:rFonts w:ascii="BrowalliaUPC" w:hAnsi="BrowalliaUPC" w:cs="BrowalliaUPC" w:hint="cs"/>
          <w:sz w:val="28"/>
          <w:szCs w:val="28"/>
          <w:cs/>
        </w:rPr>
        <w:t xml:space="preserve"> เมษายน </w:t>
      </w:r>
      <w:r w:rsidRPr="00F3319D">
        <w:rPr>
          <w:rFonts w:ascii="BrowalliaUPC" w:hAnsi="BrowalliaUPC" w:cs="BrowalliaUPC"/>
          <w:sz w:val="28"/>
          <w:szCs w:val="28"/>
        </w:rPr>
        <w:t>2563</w:t>
      </w:r>
      <w:r w:rsidRPr="00F3319D">
        <w:rPr>
          <w:rFonts w:ascii="BrowalliaUPC" w:hAnsi="BrowalliaUPC" w:cs="BrowalliaUPC" w:hint="cs"/>
          <w:spacing w:val="-2"/>
          <w:sz w:val="28"/>
          <w:szCs w:val="28"/>
          <w:cs/>
        </w:rPr>
        <w:t xml:space="preserve"> </w:t>
      </w:r>
      <w:r w:rsidRPr="00F3319D">
        <w:rPr>
          <w:rFonts w:ascii="BrowalliaUPC" w:hAnsi="BrowalliaUPC" w:cs="BrowalliaUPC" w:hint="cs"/>
          <w:sz w:val="28"/>
          <w:szCs w:val="28"/>
          <w:cs/>
        </w:rPr>
        <w:t xml:space="preserve">ซึ่งศาลล้มละลายกลางมีคำสั่งให้ยกคำร้อง เมื่อวันที่ </w:t>
      </w:r>
      <w:r w:rsidRPr="00F3319D">
        <w:rPr>
          <w:rFonts w:ascii="BrowalliaUPC" w:hAnsi="BrowalliaUPC" w:cs="BrowalliaUPC"/>
          <w:sz w:val="28"/>
          <w:szCs w:val="28"/>
        </w:rPr>
        <w:t>5</w:t>
      </w:r>
      <w:r w:rsidRPr="00F3319D">
        <w:rPr>
          <w:rFonts w:ascii="BrowalliaUPC" w:hAnsi="BrowalliaUPC" w:cs="BrowalliaUPC" w:hint="cs"/>
          <w:sz w:val="28"/>
          <w:szCs w:val="28"/>
          <w:cs/>
        </w:rPr>
        <w:t xml:space="preserve"> พฤศจิกายน </w:t>
      </w:r>
      <w:r w:rsidRPr="00F3319D">
        <w:rPr>
          <w:rFonts w:ascii="BrowalliaUPC" w:hAnsi="BrowalliaUPC" w:cs="BrowalliaUPC"/>
          <w:sz w:val="28"/>
          <w:szCs w:val="28"/>
        </w:rPr>
        <w:t>2563</w:t>
      </w:r>
      <w:r w:rsidRPr="00F3319D">
        <w:rPr>
          <w:rFonts w:ascii="BrowalliaUPC" w:hAnsi="BrowalliaUPC" w:cs="BrowalliaUPC" w:hint="cs"/>
          <w:spacing w:val="-2"/>
          <w:sz w:val="28"/>
          <w:szCs w:val="28"/>
          <w:cs/>
        </w:rPr>
        <w:t xml:space="preserve"> และต่อมา</w:t>
      </w:r>
      <w:r w:rsidRPr="00F3319D">
        <w:rPr>
          <w:rFonts w:ascii="BrowalliaUPC" w:hAnsi="BrowalliaUPC" w:cs="BrowalliaUPC"/>
          <w:spacing w:val="-2"/>
          <w:sz w:val="28"/>
          <w:szCs w:val="28"/>
          <w:cs/>
        </w:rPr>
        <w:t>ฝ่ายบริหารของ</w:t>
      </w:r>
      <w:r w:rsidR="00C47C64">
        <w:rPr>
          <w:rFonts w:ascii="BrowalliaUPC" w:hAnsi="BrowalliaUPC" w:cs="BrowalliaUPC" w:hint="cs"/>
          <w:spacing w:val="-2"/>
          <w:sz w:val="28"/>
          <w:szCs w:val="28"/>
          <w:cs/>
        </w:rPr>
        <w:t>กลุ่ม</w:t>
      </w:r>
      <w:r w:rsidRPr="00F3319D">
        <w:rPr>
          <w:rFonts w:ascii="BrowalliaUPC" w:hAnsi="BrowalliaUPC" w:cs="BrowalliaUPC"/>
          <w:spacing w:val="-2"/>
          <w:sz w:val="28"/>
          <w:szCs w:val="28"/>
          <w:cs/>
        </w:rPr>
        <w:t xml:space="preserve">วุฒิศักดิ์ได้ยื่นอุทธรณ์ต่อศาลล้มละลายกลางเมื่อวันที่ </w:t>
      </w:r>
      <w:r w:rsidRPr="00F3319D">
        <w:rPr>
          <w:rFonts w:ascii="BrowalliaUPC" w:hAnsi="BrowalliaUPC" w:cs="BrowalliaUPC"/>
          <w:spacing w:val="-2"/>
          <w:sz w:val="28"/>
          <w:szCs w:val="28"/>
        </w:rPr>
        <w:t>4</w:t>
      </w:r>
      <w:r w:rsidRPr="00F3319D">
        <w:rPr>
          <w:rFonts w:ascii="BrowalliaUPC" w:hAnsi="BrowalliaUPC" w:cs="BrowalliaUPC" w:hint="cs"/>
          <w:spacing w:val="-2"/>
          <w:sz w:val="28"/>
          <w:szCs w:val="28"/>
          <w:cs/>
        </w:rPr>
        <w:t xml:space="preserve"> มกราคม </w:t>
      </w:r>
      <w:r w:rsidRPr="00F3319D">
        <w:rPr>
          <w:rFonts w:ascii="BrowalliaUPC" w:hAnsi="BrowalliaUPC" w:cs="BrowalliaUPC"/>
          <w:spacing w:val="-2"/>
          <w:sz w:val="28"/>
          <w:szCs w:val="28"/>
        </w:rPr>
        <w:t xml:space="preserve">2564 </w:t>
      </w:r>
      <w:r w:rsidRPr="00F3319D">
        <w:rPr>
          <w:rFonts w:ascii="BrowalliaUPC" w:hAnsi="BrowalliaUPC" w:cs="BrowalliaUPC" w:hint="cs"/>
          <w:spacing w:val="-2"/>
          <w:sz w:val="28"/>
          <w:szCs w:val="28"/>
          <w:cs/>
        </w:rPr>
        <w:t>ปัจจุบันยังอยู่ในกระบวนการพิจารณาของศาลอุทธรณ์</w:t>
      </w:r>
    </w:p>
    <w:p w14:paraId="3D7CE26C" w14:textId="77777777" w:rsidR="00F3319D" w:rsidRPr="00F3319D" w:rsidRDefault="00F3319D" w:rsidP="00F33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51"/>
        <w:jc w:val="thaiDistribute"/>
        <w:rPr>
          <w:rFonts w:ascii="BrowalliaUPC" w:hAnsi="BrowalliaUPC" w:cs="BrowalliaUPC"/>
          <w:spacing w:val="-2"/>
          <w:sz w:val="28"/>
          <w:szCs w:val="28"/>
        </w:rPr>
      </w:pPr>
    </w:p>
    <w:p w14:paraId="7B070EC4" w14:textId="228222F7" w:rsidR="00F3319D" w:rsidRDefault="00F3319D" w:rsidP="00F33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F3319D">
        <w:rPr>
          <w:rFonts w:ascii="BrowalliaUPC" w:hAnsi="BrowalliaUPC" w:cs="BrowalliaUPC" w:hint="cs"/>
          <w:spacing w:val="-2"/>
          <w:sz w:val="28"/>
          <w:szCs w:val="28"/>
          <w:cs/>
        </w:rPr>
        <w:t>ถึงแม้ว่า ปัจจุบันบริษัทจะมีส่วนได้เสียในกลุ่มธุรกิจความ</w:t>
      </w:r>
      <w:r w:rsidR="00BA3AB3">
        <w:rPr>
          <w:rFonts w:ascii="BrowalliaUPC" w:hAnsi="BrowalliaUPC" w:cs="BrowalliaUPC" w:hint="cs"/>
          <w:spacing w:val="-2"/>
          <w:sz w:val="28"/>
          <w:szCs w:val="28"/>
          <w:cs/>
        </w:rPr>
        <w:t>งาม</w:t>
      </w:r>
      <w:r w:rsidRPr="00F3319D">
        <w:rPr>
          <w:rFonts w:ascii="BrowalliaUPC" w:hAnsi="BrowalliaUPC" w:cs="BrowalliaUPC" w:hint="cs"/>
          <w:spacing w:val="-2"/>
          <w:sz w:val="28"/>
          <w:szCs w:val="28"/>
          <w:cs/>
        </w:rPr>
        <w:t>น้อยลงอย่างมีนัยสำคัญแล้วก็ตาม บริษัทได้ประสานงานกับ</w:t>
      </w:r>
      <w:r w:rsidRPr="00F3319D">
        <w:rPr>
          <w:rFonts w:ascii="BrowalliaUPC" w:hAnsi="BrowalliaUPC" w:cs="BrowalliaUPC"/>
          <w:sz w:val="28"/>
          <w:szCs w:val="28"/>
          <w:cs/>
        </w:rPr>
        <w:t>ฝ่ายบริหารของกลุ่มบริษัท</w:t>
      </w:r>
      <w:r w:rsidR="00BA3AB3">
        <w:rPr>
          <w:rFonts w:ascii="BrowalliaUPC" w:hAnsi="BrowalliaUPC" w:cs="BrowalliaUPC" w:hint="cs"/>
          <w:sz w:val="28"/>
          <w:szCs w:val="28"/>
          <w:cs/>
        </w:rPr>
        <w:t>วุฒิศักดิ์</w:t>
      </w:r>
      <w:r w:rsidRPr="00F3319D">
        <w:rPr>
          <w:rFonts w:ascii="BrowalliaUPC" w:hAnsi="BrowalliaUPC" w:cs="BrowalliaUPC" w:hint="cs"/>
          <w:sz w:val="28"/>
          <w:szCs w:val="28"/>
          <w:cs/>
        </w:rPr>
        <w:t>ให้</w:t>
      </w:r>
      <w:r w:rsidRPr="00F3319D">
        <w:rPr>
          <w:rFonts w:ascii="BrowalliaUPC" w:hAnsi="BrowalliaUPC" w:cs="BrowalliaUPC"/>
          <w:sz w:val="28"/>
          <w:szCs w:val="28"/>
          <w:cs/>
        </w:rPr>
        <w:t xml:space="preserve">ติดตามความคืบหน้าของสถานการณ์ดังกล่าวและประเมินผลกระทบทางการเงินเกี่ยวกับรายได้และค่าใช้จ่าย มูลค่าของสินทรัพย์ ประมาณการหนี้สินและหนี้สินที่อาจเกิดขึ้นอย่างต่อเนื่อง โดยฝ่ายบริหารจะใช้ดุลยพินิจในประเด็นต่าง ๆ </w:t>
      </w:r>
      <w:r w:rsidRPr="00F3319D">
        <w:rPr>
          <w:rFonts w:ascii="BrowalliaUPC" w:hAnsi="BrowalliaUPC" w:cs="BrowalliaUPC" w:hint="cs"/>
          <w:sz w:val="28"/>
          <w:szCs w:val="28"/>
          <w:cs/>
        </w:rPr>
        <w:t>ให้มีผลเชิงลบกับบริษัทน้อยที่สุด</w:t>
      </w:r>
    </w:p>
    <w:p w14:paraId="56667D0E" w14:textId="24896599" w:rsidR="008A6F08" w:rsidRPr="00AC0517" w:rsidRDefault="008A6F08" w:rsidP="006C2A7A">
      <w:pPr>
        <w:tabs>
          <w:tab w:val="clear" w:pos="227"/>
          <w:tab w:val="clear" w:pos="454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6ED1FC29" w14:textId="4464399A" w:rsidR="008A6F08" w:rsidRPr="00AC0517" w:rsidRDefault="008A6F08" w:rsidP="00C30523">
      <w:pPr>
        <w:pStyle w:val="CordiaNew"/>
        <w:tabs>
          <w:tab w:val="clear" w:pos="4153"/>
          <w:tab w:val="left" w:pos="360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54029AC4" w14:textId="02F83889" w:rsidR="003B32D9" w:rsidRPr="00AC0517" w:rsidRDefault="003B32D9" w:rsidP="00C30523">
      <w:pPr>
        <w:pStyle w:val="CordiaNew"/>
        <w:tabs>
          <w:tab w:val="clear" w:pos="4153"/>
          <w:tab w:val="left" w:pos="360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282A101A" w14:textId="26A4CD61" w:rsidR="00DB3387" w:rsidRPr="00AC0517" w:rsidRDefault="00DB3387" w:rsidP="0000289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AC0517">
        <w:rPr>
          <w:rFonts w:ascii="BrowalliaUPC" w:hAnsi="BrowalliaUPC" w:cs="BrowalliaUPC"/>
          <w:b/>
          <w:bCs/>
          <w:sz w:val="28"/>
          <w:szCs w:val="28"/>
          <w:cs/>
          <w:lang w:val="th-TH"/>
        </w:rPr>
        <w:lastRenderedPageBreak/>
        <w:t>เกณฑ์ในการจัดทำงบการเงิน</w:t>
      </w:r>
    </w:p>
    <w:p w14:paraId="02B1C5B4" w14:textId="77777777" w:rsidR="00D83661" w:rsidRPr="00AC0517" w:rsidRDefault="00D83661" w:rsidP="00D83661">
      <w:pPr>
        <w:pStyle w:val="CordiaNew"/>
        <w:tabs>
          <w:tab w:val="clear" w:pos="4153"/>
          <w:tab w:val="left" w:pos="426"/>
          <w:tab w:val="left" w:pos="851"/>
        </w:tabs>
        <w:jc w:val="thaiDistribute"/>
        <w:rPr>
          <w:rFonts w:ascii="BrowalliaUPC" w:hAnsi="BrowalliaUPC" w:cs="BrowalliaUPC"/>
          <w:b/>
          <w:bCs/>
          <w:color w:val="auto"/>
          <w:sz w:val="20"/>
          <w:szCs w:val="20"/>
          <w:lang w:val="th-TH"/>
        </w:rPr>
      </w:pPr>
    </w:p>
    <w:p w14:paraId="2CCA7833" w14:textId="28092A8A" w:rsidR="00D2198D" w:rsidRPr="00AC0517" w:rsidRDefault="00D2198D" w:rsidP="0044668D">
      <w:pPr>
        <w:pStyle w:val="CordiaNew"/>
        <w:numPr>
          <w:ilvl w:val="0"/>
          <w:numId w:val="25"/>
        </w:numPr>
        <w:tabs>
          <w:tab w:val="clear" w:pos="4153"/>
          <w:tab w:val="left" w:pos="426"/>
          <w:tab w:val="left" w:pos="851"/>
        </w:tabs>
        <w:ind w:left="864" w:hanging="504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AC0517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เกณฑ์ในการจัดทำงบการเงินระหว่างกาล</w:t>
      </w:r>
    </w:p>
    <w:p w14:paraId="0249A2E5" w14:textId="77777777" w:rsidR="00A4477D" w:rsidRPr="00AC0517" w:rsidRDefault="00A4477D" w:rsidP="00D2198D">
      <w:pPr>
        <w:pStyle w:val="CordiaNew"/>
        <w:tabs>
          <w:tab w:val="clear" w:pos="4153"/>
          <w:tab w:val="left" w:pos="426"/>
        </w:tabs>
        <w:ind w:left="851" w:hanging="425"/>
        <w:jc w:val="thaiDistribute"/>
        <w:rPr>
          <w:rFonts w:ascii="BrowalliaUPC" w:hAnsi="BrowalliaUPC" w:cs="BrowalliaUPC"/>
          <w:color w:val="auto"/>
          <w:sz w:val="20"/>
          <w:szCs w:val="20"/>
          <w:u w:val="single"/>
          <w:cs/>
          <w:lang w:val="th-TH"/>
        </w:rPr>
      </w:pPr>
    </w:p>
    <w:p w14:paraId="23CBC012" w14:textId="17C90207" w:rsidR="00C8288C" w:rsidRPr="00D61D14" w:rsidRDefault="00C8288C" w:rsidP="00421E10">
      <w:pPr>
        <w:pStyle w:val="CordiaNew"/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A86D64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t>งบการเงินระหว่างกาลจัดทำขึ้นสำหรับงวดสามเดือนสิ้นสุดวันที่</w:t>
      </w:r>
      <w:r w:rsidR="00421E10" w:rsidRPr="00A86D64"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  <w:t xml:space="preserve"> 31 </w:t>
      </w:r>
      <w:r w:rsidRPr="00A86D64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t>มีนาคม</w:t>
      </w:r>
      <w:r w:rsidR="00421E10" w:rsidRPr="00A86D64"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  <w:t xml:space="preserve"> 2564 </w:t>
      </w:r>
      <w:r w:rsidRPr="00A86D64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t>ตามมาตรฐานการบัญชี ฉบับที่</w:t>
      </w:r>
      <w:r w:rsidR="00421E10" w:rsidRPr="00A86D64"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  <w:t xml:space="preserve"> 34</w:t>
      </w:r>
      <w:r w:rsidR="00421E10" w:rsidRPr="00D61D14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D61D14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เรื่อง “การรายงานทางการเงินระหว่างกาล”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และได้นำเสนอในสกุลเงินบาทไทยโดยไม่ได้รวมข้อมูลทั้งหมดในงบการเงินประจำปีที่ได้จัดทำตามมาตรฐานการรายงานทางการเงินของไทย ผู้ใช้งบการเงิน</w:t>
      </w:r>
      <w:r w:rsidR="00BA3AB3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จึง</w:t>
      </w:r>
      <w:r w:rsidRPr="00D61D14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ควรใช้งบการเงินระหว่างกาลนี้ควบคู่กับงบการเงินสำหรับปีสิ้นสุดวันที</w:t>
      </w:r>
      <w:r w:rsidR="00421E10" w:rsidRPr="00D61D14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่ </w:t>
      </w:r>
      <w:r w:rsidR="00421E10" w:rsidRPr="00D61D14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31 </w:t>
      </w:r>
      <w:r w:rsidRPr="00D61D14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ธันวาคม</w:t>
      </w:r>
      <w:r w:rsidR="00421E10" w:rsidRPr="00D61D14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2563</w:t>
      </w:r>
    </w:p>
    <w:p w14:paraId="136E599F" w14:textId="77777777" w:rsidR="00421E10" w:rsidRPr="00D61D14" w:rsidRDefault="00421E10" w:rsidP="00421E10">
      <w:pPr>
        <w:pStyle w:val="CordiaNew"/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5A943287" w14:textId="3EE9A227" w:rsidR="00C8288C" w:rsidRPr="00C8288C" w:rsidRDefault="00C8288C" w:rsidP="00421E10">
      <w:pPr>
        <w:pStyle w:val="CordiaNew"/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D61D14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งบการเงินระหว่างกาลฉบับนี้จัดทำขึ้นเป็นทางการเป็นภาษาไทย การแปลงบการเงินฉบับนี้เป็นภาษาอื่น </w:t>
      </w:r>
      <w:r w:rsidR="00EE362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        </w:t>
      </w:r>
      <w:r w:rsidRPr="00D61D14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ให้ยึดถืองบการเงินที่จัดทำขึ้นเป็นภาษาไทยเป็นเกณฑ์</w:t>
      </w:r>
    </w:p>
    <w:p w14:paraId="406D445D" w14:textId="77777777" w:rsidR="00C8288C" w:rsidRDefault="00C8288C" w:rsidP="00421E10">
      <w:pPr>
        <w:pStyle w:val="CordiaNew"/>
        <w:tabs>
          <w:tab w:val="clear" w:pos="4153"/>
          <w:tab w:val="clear" w:pos="8306"/>
        </w:tabs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14A92988" w14:textId="2032D946" w:rsidR="006C1F99" w:rsidRDefault="00C8288C" w:rsidP="00421E10">
      <w:pPr>
        <w:pStyle w:val="CordiaNew"/>
        <w:tabs>
          <w:tab w:val="clear" w:pos="4153"/>
          <w:tab w:val="clear" w:pos="8306"/>
        </w:tabs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C8288C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งบการเงินระหว่างกาลนี้ได้รับอนุมัติจากกรรมการ</w:t>
      </w:r>
      <w:r w:rsidRPr="009F7CD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บริษัท เมื่อวันที่ </w:t>
      </w:r>
      <w:r w:rsidR="00715157" w:rsidRPr="009F7CD9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14</w:t>
      </w:r>
      <w:r w:rsidRPr="009F7CD9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9F7CD9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พฤ</w:t>
      </w:r>
      <w:r w:rsidR="001A241C" w:rsidRPr="009F7CD9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ษภาคม </w:t>
      </w:r>
      <w:r w:rsidR="001A241C" w:rsidRPr="009F7CD9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2564</w:t>
      </w:r>
    </w:p>
    <w:p w14:paraId="680253D5" w14:textId="77777777" w:rsidR="00C8288C" w:rsidRPr="00AC0517" w:rsidRDefault="00C8288C" w:rsidP="00421E10">
      <w:pPr>
        <w:pStyle w:val="CordiaNew"/>
        <w:tabs>
          <w:tab w:val="clear" w:pos="4153"/>
          <w:tab w:val="clear" w:pos="8306"/>
        </w:tabs>
        <w:ind w:left="851"/>
        <w:jc w:val="thaiDistribute"/>
        <w:rPr>
          <w:rFonts w:ascii="BrowalliaUPC" w:eastAsia="Times New Roman" w:hAnsi="BrowalliaUPC" w:cs="BrowalliaUPC"/>
          <w:color w:val="auto"/>
          <w:sz w:val="20"/>
          <w:szCs w:val="20"/>
          <w:lang w:eastAsia="en-US"/>
        </w:rPr>
      </w:pPr>
    </w:p>
    <w:p w14:paraId="15DAF769" w14:textId="4793CB0B" w:rsidR="00A4477D" w:rsidRPr="00AC0517" w:rsidRDefault="00515E47" w:rsidP="0044668D">
      <w:pPr>
        <w:pStyle w:val="CordiaNew"/>
        <w:numPr>
          <w:ilvl w:val="0"/>
          <w:numId w:val="25"/>
        </w:numPr>
        <w:tabs>
          <w:tab w:val="clear" w:pos="4153"/>
          <w:tab w:val="left" w:pos="426"/>
          <w:tab w:val="left" w:pos="851"/>
        </w:tabs>
        <w:ind w:left="864" w:hanging="504"/>
        <w:jc w:val="thaiDistribute"/>
        <w:rPr>
          <w:rFonts w:ascii="BrowalliaUPC" w:hAnsi="BrowalliaUPC" w:cs="BrowalliaUPC"/>
          <w:color w:val="auto"/>
          <w:sz w:val="28"/>
          <w:szCs w:val="28"/>
          <w:cs/>
          <w:lang w:val="th-TH"/>
        </w:rPr>
      </w:pPr>
      <w:r w:rsidRPr="00AC0517">
        <w:rPr>
          <w:rFonts w:ascii="BrowalliaUPC" w:hAnsi="BrowalliaUPC" w:cs="BrowalliaUPC"/>
          <w:color w:val="auto"/>
          <w:sz w:val="19"/>
          <w:szCs w:val="19"/>
          <w:cs/>
          <w:lang w:val="th-TH"/>
        </w:rPr>
        <w:tab/>
      </w:r>
      <w:r w:rsidR="00A4477D" w:rsidRPr="00AC0517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เกณฑ์ในการจัดทำงบการเงินรวม</w:t>
      </w:r>
    </w:p>
    <w:p w14:paraId="6123974C" w14:textId="77777777" w:rsidR="00EE40BF" w:rsidRPr="00AC0517" w:rsidRDefault="00EE40BF" w:rsidP="00A4477D">
      <w:pPr>
        <w:pStyle w:val="CordiaNew"/>
        <w:tabs>
          <w:tab w:val="clear" w:pos="4153"/>
        </w:tabs>
        <w:ind w:left="851"/>
        <w:jc w:val="thaiDistribute"/>
        <w:rPr>
          <w:rFonts w:ascii="BrowalliaUPC" w:eastAsia="Times New Roman" w:hAnsi="BrowalliaUPC" w:cs="BrowalliaUPC"/>
          <w:color w:val="auto"/>
          <w:sz w:val="22"/>
          <w:szCs w:val="22"/>
          <w:lang w:eastAsia="en-US"/>
        </w:rPr>
      </w:pPr>
    </w:p>
    <w:p w14:paraId="34830B36" w14:textId="1E86BB22" w:rsidR="00C95CB3" w:rsidRPr="00AC0517" w:rsidRDefault="00076A9C" w:rsidP="00C95CB3">
      <w:pPr>
        <w:pStyle w:val="CordiaNew"/>
        <w:ind w:left="851"/>
        <w:jc w:val="thaiDistribute"/>
        <w:rPr>
          <w:rFonts w:ascii="BrowalliaUPC" w:hAnsi="BrowalliaUPC" w:cs="BrowalliaUPC"/>
          <w:color w:val="0000FF"/>
          <w:sz w:val="28"/>
          <w:szCs w:val="28"/>
          <w:lang w:eastAsia="en-US"/>
        </w:rPr>
      </w:pPr>
      <w:r w:rsidRPr="00D61D14">
        <w:rPr>
          <w:rFonts w:ascii="BrowalliaUPC" w:hAnsi="BrowalliaUPC" w:cs="BrowalliaUPC"/>
          <w:color w:val="auto"/>
          <w:sz w:val="28"/>
          <w:szCs w:val="28"/>
          <w:cs/>
          <w:lang w:eastAsia="en-US"/>
        </w:rPr>
        <w:t>งบการเงินรวมระหว่างกาลได้จัดทำขึ้นโดยรวมงบการเงินของ</w:t>
      </w:r>
      <w:r w:rsidR="00C95CB3" w:rsidRPr="00D61D14">
        <w:rPr>
          <w:rFonts w:ascii="BrowalliaUPC" w:hAnsi="BrowalliaUPC" w:cs="BrowalliaUPC"/>
          <w:color w:val="auto"/>
          <w:sz w:val="28"/>
          <w:szCs w:val="28"/>
          <w:cs/>
          <w:lang w:eastAsia="en-US"/>
        </w:rPr>
        <w:t>บริษัท</w:t>
      </w:r>
      <w:r w:rsidR="00C95CB3" w:rsidRPr="00D61D14">
        <w:rPr>
          <w:rFonts w:ascii="BrowalliaUPC" w:hAnsi="BrowalliaUPC" w:cs="BrowalliaUPC"/>
          <w:color w:val="auto"/>
          <w:sz w:val="28"/>
          <w:szCs w:val="28"/>
          <w:lang w:eastAsia="en-US"/>
        </w:rPr>
        <w:t> </w:t>
      </w:r>
      <w:r w:rsidR="00C95CB3" w:rsidRPr="00D61D14">
        <w:rPr>
          <w:rFonts w:ascii="BrowalliaUPC" w:hAnsi="BrowalliaUPC" w:cs="BrowalliaUPC"/>
          <w:color w:val="auto"/>
          <w:sz w:val="28"/>
          <w:szCs w:val="28"/>
          <w:cs/>
          <w:lang w:eastAsia="en-US"/>
        </w:rPr>
        <w:t xml:space="preserve">อี ฟอร์ แอล เอม จำกัด (มหาชน) และบริษัทย่อยทั้งทางตรงและทางอ้อม </w:t>
      </w:r>
      <w:r w:rsidR="006B798F" w:rsidRPr="00D61D14">
        <w:rPr>
          <w:rFonts w:ascii="BrowalliaUPC" w:eastAsia="Times New Roman" w:hAnsi="BrowalliaUPC" w:cs="BrowalliaUPC"/>
          <w:sz w:val="28"/>
          <w:szCs w:val="28"/>
          <w:cs/>
        </w:rPr>
        <w:t>และได้จัดทำขึ้นโดยใช้หลักเกณฑ์เดียวกับงบการเงินรวมสำหรับสำหรับปีสิ้นสุดวันที่</w:t>
      </w:r>
      <w:r w:rsidR="006B798F" w:rsidRPr="00D61D14">
        <w:rPr>
          <w:rFonts w:ascii="BrowalliaUPC" w:eastAsia="Times New Roman" w:hAnsi="BrowalliaUPC" w:cs="BrowalliaUPC" w:hint="cs"/>
          <w:sz w:val="28"/>
          <w:szCs w:val="28"/>
          <w:cs/>
        </w:rPr>
        <w:t xml:space="preserve"> </w:t>
      </w:r>
      <w:r w:rsidR="00C95CB3" w:rsidRPr="00D61D14">
        <w:rPr>
          <w:rFonts w:ascii="BrowalliaUPC" w:hAnsi="BrowalliaUPC" w:cs="BrowalliaUPC"/>
          <w:color w:val="auto"/>
          <w:sz w:val="28"/>
          <w:szCs w:val="28"/>
          <w:lang w:eastAsia="en-US"/>
        </w:rPr>
        <w:t xml:space="preserve">31 </w:t>
      </w:r>
      <w:r w:rsidR="00C95CB3" w:rsidRPr="00D61D14">
        <w:rPr>
          <w:rFonts w:ascii="BrowalliaUPC" w:hAnsi="BrowalliaUPC" w:cs="BrowalliaUPC"/>
          <w:color w:val="auto"/>
          <w:sz w:val="28"/>
          <w:szCs w:val="28"/>
          <w:cs/>
          <w:lang w:eastAsia="en-US"/>
        </w:rPr>
        <w:t xml:space="preserve">ธันวาคม </w:t>
      </w:r>
      <w:r w:rsidR="00C95CB3" w:rsidRPr="00D61D14">
        <w:rPr>
          <w:rFonts w:ascii="BrowalliaUPC" w:hAnsi="BrowalliaUPC" w:cs="BrowalliaUPC"/>
          <w:color w:val="auto"/>
          <w:sz w:val="28"/>
          <w:szCs w:val="28"/>
          <w:lang w:eastAsia="en-US"/>
        </w:rPr>
        <w:t>256</w:t>
      </w:r>
      <w:r w:rsidR="000462F9" w:rsidRPr="00D61D14">
        <w:rPr>
          <w:rFonts w:ascii="BrowalliaUPC" w:hAnsi="BrowalliaUPC" w:cs="BrowalliaUPC"/>
          <w:color w:val="auto"/>
          <w:sz w:val="28"/>
          <w:szCs w:val="28"/>
          <w:lang w:eastAsia="en-US"/>
        </w:rPr>
        <w:t>3</w:t>
      </w:r>
      <w:r w:rsidR="00C95CB3" w:rsidRPr="00D61D14">
        <w:rPr>
          <w:rFonts w:ascii="BrowalliaUPC" w:hAnsi="BrowalliaUPC" w:cs="BrowalliaUPC"/>
          <w:color w:val="auto"/>
          <w:sz w:val="28"/>
          <w:szCs w:val="28"/>
          <w:lang w:eastAsia="en-US"/>
        </w:rPr>
        <w:t xml:space="preserve"> </w:t>
      </w:r>
      <w:r w:rsidR="0023575B">
        <w:rPr>
          <w:rFonts w:ascii="Browallia New" w:eastAsia="Times New Roman" w:hAnsi="Browallia New" w:cs="Browallia New" w:hint="cs"/>
          <w:sz w:val="28"/>
          <w:szCs w:val="28"/>
          <w:cs/>
        </w:rPr>
        <w:t>โดยไม่มีการเปลี่ยนแปลงในบริษัทย่อยในระหว่างงวด</w:t>
      </w:r>
    </w:p>
    <w:p w14:paraId="544E1C5A" w14:textId="77777777" w:rsidR="00AA4C9C" w:rsidRPr="00AC0517" w:rsidRDefault="00AA4C9C" w:rsidP="0089104D">
      <w:pPr>
        <w:pStyle w:val="CordiaNew"/>
        <w:tabs>
          <w:tab w:val="clear" w:pos="4153"/>
        </w:tabs>
        <w:jc w:val="thaiDistribute"/>
        <w:rPr>
          <w:rFonts w:ascii="BrowalliaUPC" w:eastAsia="Times New Roman" w:hAnsi="BrowalliaUPC" w:cs="BrowalliaUPC"/>
          <w:color w:val="auto"/>
          <w:sz w:val="22"/>
          <w:szCs w:val="22"/>
          <w:lang w:eastAsia="en-US"/>
        </w:rPr>
      </w:pPr>
    </w:p>
    <w:p w14:paraId="285A4997" w14:textId="77777777" w:rsidR="006C2C87" w:rsidRPr="00E86CCD" w:rsidRDefault="006C2C87" w:rsidP="006C2C8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  <w:lang w:val="th-TH"/>
        </w:rPr>
      </w:pPr>
      <w:r w:rsidRPr="00E86CCD">
        <w:rPr>
          <w:rFonts w:ascii="BrowalliaUPC" w:hAnsi="BrowalliaUPC" w:cs="BrowalliaUPC"/>
          <w:b/>
          <w:bCs/>
          <w:sz w:val="28"/>
          <w:szCs w:val="28"/>
          <w:cs/>
          <w:lang w:val="th-TH"/>
        </w:rPr>
        <w:t>นโยบายการบัญชีที่สำคัญ</w:t>
      </w:r>
    </w:p>
    <w:p w14:paraId="3C6FD904" w14:textId="70FE8422" w:rsidR="006C2C87" w:rsidRDefault="006C2C87" w:rsidP="006C2C87">
      <w:pPr>
        <w:pStyle w:val="CordiaNew"/>
        <w:tabs>
          <w:tab w:val="clear" w:pos="4153"/>
          <w:tab w:val="left" w:pos="360"/>
        </w:tabs>
        <w:ind w:left="426"/>
        <w:jc w:val="thaiDistribute"/>
        <w:rPr>
          <w:rFonts w:ascii="BrowalliaUPC" w:hAnsi="BrowalliaUPC" w:cs="BrowalliaUPC"/>
          <w:color w:val="auto"/>
          <w:sz w:val="22"/>
          <w:szCs w:val="22"/>
          <w:u w:val="single"/>
          <w:lang w:val="th-TH"/>
        </w:rPr>
      </w:pPr>
    </w:p>
    <w:p w14:paraId="120821FE" w14:textId="097219C6" w:rsidR="001103A2" w:rsidRPr="00B614F7" w:rsidRDefault="001103A2" w:rsidP="00B614F7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B614F7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งบการเงินระหว่างกาลนี้จัดทำขึ้นโดยใช้นโยบายการบัญชีเช่นเดียวกับที่ใช้สำหรับการจัดทำงบการเงินของกลุ่มบริษัทสำหรับปีสิ้นสุดวันที่</w:t>
      </w:r>
      <w:r w:rsidR="00B614F7" w:rsidRPr="00B614F7">
        <w:rPr>
          <w:rFonts w:ascii="BrowalliaUPC" w:hAnsi="BrowalliaUPC" w:cs="BrowalliaUPC"/>
          <w:color w:val="auto"/>
          <w:sz w:val="28"/>
          <w:szCs w:val="28"/>
          <w:lang w:val="th-TH"/>
        </w:rPr>
        <w:t xml:space="preserve"> 31 </w:t>
      </w:r>
      <w:r w:rsidRPr="00B614F7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ธันวาคม</w:t>
      </w:r>
      <w:r w:rsidR="00B614F7" w:rsidRPr="00B614F7">
        <w:rPr>
          <w:rFonts w:ascii="BrowalliaUPC" w:hAnsi="BrowalliaUPC" w:cs="BrowalliaUPC"/>
          <w:color w:val="auto"/>
          <w:sz w:val="28"/>
          <w:szCs w:val="28"/>
          <w:lang w:val="th-TH"/>
        </w:rPr>
        <w:t xml:space="preserve"> 2563 </w:t>
      </w:r>
      <w:r w:rsidRPr="00B614F7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ยกเว้น การปฏิบัติตามมาตรฐานการรายงานทางการเงินที่ออกและปรับปรุงใหม่ การตีความมาตรฐาน รวมถึงแนวปฏิบัติทางการบัญชี ซึ่งมีผลบังคับใช้สำหรับรอบระยะเวลาบัญชี เริ่มตั้งแต่วันที่</w:t>
      </w:r>
      <w:r w:rsidR="00B614F7" w:rsidRPr="00B614F7">
        <w:rPr>
          <w:rFonts w:ascii="BrowalliaUPC" w:hAnsi="BrowalliaUPC" w:cs="BrowalliaUPC"/>
          <w:color w:val="auto"/>
          <w:sz w:val="28"/>
          <w:szCs w:val="28"/>
          <w:lang w:val="th-TH"/>
        </w:rPr>
        <w:t xml:space="preserve"> </w:t>
      </w:r>
      <w:r w:rsidR="00B614F7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 xml:space="preserve">         </w:t>
      </w:r>
      <w:r w:rsidR="00B614F7" w:rsidRPr="00B614F7">
        <w:rPr>
          <w:rFonts w:ascii="BrowalliaUPC" w:hAnsi="BrowalliaUPC" w:cs="BrowalliaUPC"/>
          <w:color w:val="auto"/>
          <w:sz w:val="28"/>
          <w:szCs w:val="28"/>
          <w:lang w:val="th-TH"/>
        </w:rPr>
        <w:t>1</w:t>
      </w:r>
      <w:r w:rsidRPr="00B614F7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</w:t>
      </w:r>
      <w:r w:rsidR="00B614F7" w:rsidRPr="00B614F7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>ม</w:t>
      </w:r>
      <w:r w:rsidRPr="00B614F7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กราคม</w:t>
      </w:r>
      <w:r w:rsidR="00B614F7" w:rsidRPr="00B614F7">
        <w:rPr>
          <w:rFonts w:ascii="BrowalliaUPC" w:hAnsi="BrowalliaUPC" w:cs="BrowalliaUPC"/>
          <w:color w:val="auto"/>
          <w:sz w:val="28"/>
          <w:szCs w:val="28"/>
          <w:lang w:val="th-TH"/>
        </w:rPr>
        <w:t xml:space="preserve"> 2564 </w:t>
      </w:r>
      <w:r w:rsidRPr="00B614F7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D0CD67A" w14:textId="77777777" w:rsidR="001103A2" w:rsidRDefault="001103A2" w:rsidP="001103A2">
      <w:pPr>
        <w:pStyle w:val="CordiaNew"/>
        <w:ind w:left="360"/>
        <w:rPr>
          <w:rFonts w:ascii="Browallia New" w:hAnsi="Browallia New" w:cs="Browallia New"/>
          <w:cs/>
        </w:rPr>
      </w:pPr>
    </w:p>
    <w:p w14:paraId="508CF1EB" w14:textId="2DAFE892" w:rsidR="001103A2" w:rsidRPr="00B614F7" w:rsidRDefault="001103A2" w:rsidP="00682A97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cs/>
          <w:lang w:val="th-TH"/>
        </w:rPr>
      </w:pPr>
      <w:r w:rsidRPr="00B614F7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</w:t>
      </w:r>
      <w:r w:rsidR="00682A97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>ง</w:t>
      </w:r>
      <w:r w:rsidRPr="00B614F7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กลุ่มบริษัท</w:t>
      </w:r>
    </w:p>
    <w:p w14:paraId="2A41C507" w14:textId="77777777" w:rsidR="00CA0DE0" w:rsidRPr="00AB31A8" w:rsidRDefault="00CA0DE0" w:rsidP="009D7DF4">
      <w:pPr>
        <w:pStyle w:val="CordiaNew"/>
        <w:tabs>
          <w:tab w:val="clear" w:pos="4153"/>
          <w:tab w:val="left" w:pos="1843"/>
        </w:tabs>
        <w:ind w:left="993"/>
        <w:jc w:val="thaiDistribute"/>
        <w:rPr>
          <w:rFonts w:ascii="BrowalliaUPC" w:hAnsi="BrowalliaUPC" w:cs="BrowalliaUPC"/>
          <w:color w:val="auto"/>
          <w:sz w:val="28"/>
          <w:szCs w:val="28"/>
          <w:cs/>
        </w:rPr>
      </w:pPr>
    </w:p>
    <w:p w14:paraId="31C74C04" w14:textId="77777777" w:rsidR="0057343A" w:rsidRPr="00E86CCD" w:rsidRDefault="0024493A" w:rsidP="00242573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  <w:lang w:val="th-TH"/>
        </w:rPr>
      </w:pPr>
      <w:r w:rsidRPr="00E86CCD">
        <w:rPr>
          <w:rFonts w:ascii="BrowalliaUPC" w:hAnsi="BrowalliaUPC" w:cs="BrowalliaUPC"/>
          <w:b/>
          <w:bCs/>
          <w:sz w:val="28"/>
          <w:szCs w:val="28"/>
          <w:cs/>
          <w:lang w:val="th-TH"/>
        </w:rPr>
        <w:t>การประมาณการและการใช้ดุลยพินิจ</w:t>
      </w:r>
    </w:p>
    <w:p w14:paraId="780EF5CB" w14:textId="77777777" w:rsidR="0057343A" w:rsidRDefault="0057343A" w:rsidP="0057343A">
      <w:pPr>
        <w:pStyle w:val="CordiaNew"/>
        <w:tabs>
          <w:tab w:val="clear" w:pos="4153"/>
          <w:tab w:val="left" w:pos="810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</w:p>
    <w:p w14:paraId="5C2092A3" w14:textId="20CD79FE" w:rsidR="0057343A" w:rsidRPr="004D06CB" w:rsidRDefault="0024493A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4D06CB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ในการจัดทำงบการเงินระหว่างกาล ฝ่ายบริหาร</w:t>
      </w:r>
      <w:r w:rsidR="00D656F2" w:rsidRPr="004D06CB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ต้อง</w:t>
      </w:r>
      <w:r w:rsidRPr="004D06CB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ใช้ดุลยพินิจ การประมาณการ และ</w:t>
      </w:r>
      <w:r w:rsidR="00D64B26" w:rsidRPr="004D06CB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กำหนด</w:t>
      </w:r>
      <w:r w:rsidRPr="004D06CB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4F861780" w14:textId="77777777" w:rsidR="0057343A" w:rsidRPr="004D06CB" w:rsidRDefault="0057343A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</w:p>
    <w:p w14:paraId="2BB055C4" w14:textId="392AF647" w:rsidR="0024493A" w:rsidRPr="004D06CB" w:rsidRDefault="0024493A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4D06CB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การใช้ดุลยพินิจ การประมาณการ และ</w:t>
      </w:r>
      <w:r w:rsidR="00D64B26" w:rsidRPr="004D06CB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การกำหนด</w:t>
      </w:r>
      <w:r w:rsidRPr="004D06CB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ข้อสมมติฐาน ที่นำมาใช้ในงบการเงินระหว่างกาล รวมถึงแหล่งข้อมูลสำคัญของการประมาณการ</w:t>
      </w:r>
      <w:r w:rsidR="001463D6" w:rsidRPr="004D06CB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ถือตามหลักเกณฑ์</w:t>
      </w:r>
      <w:r w:rsidR="00272ACD" w:rsidRPr="004D06CB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ที่ใ</w:t>
      </w:r>
      <w:r w:rsidRPr="004D06CB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ช้เช่นเดียวกับ</w:t>
      </w:r>
      <w:r w:rsidR="00E943E2" w:rsidRPr="004D06CB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การจัดทำ</w:t>
      </w:r>
      <w:r w:rsidRPr="004D06CB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งบการเงินประจำปีสิ้นสุดวันที่ </w:t>
      </w:r>
      <w:r w:rsidR="0019414C" w:rsidRPr="004D06CB">
        <w:rPr>
          <w:rFonts w:ascii="BrowalliaUPC" w:hAnsi="BrowalliaUPC" w:cs="BrowalliaUPC"/>
          <w:color w:val="auto"/>
          <w:sz w:val="28"/>
          <w:szCs w:val="28"/>
          <w:lang w:val="th-TH"/>
        </w:rPr>
        <w:t xml:space="preserve">                           </w:t>
      </w:r>
      <w:r w:rsidRPr="004D06CB">
        <w:rPr>
          <w:rFonts w:ascii="BrowalliaUPC" w:hAnsi="BrowalliaUPC" w:cs="BrowalliaUPC"/>
          <w:color w:val="auto"/>
          <w:sz w:val="28"/>
          <w:szCs w:val="28"/>
          <w:lang w:val="th-TH"/>
        </w:rPr>
        <w:t>31</w:t>
      </w:r>
      <w:r w:rsidRPr="004D06CB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ธันวาคม </w:t>
      </w:r>
      <w:r w:rsidRPr="004D06CB">
        <w:rPr>
          <w:rFonts w:ascii="BrowalliaUPC" w:hAnsi="BrowalliaUPC" w:cs="BrowalliaUPC"/>
          <w:color w:val="auto"/>
          <w:sz w:val="28"/>
          <w:szCs w:val="28"/>
          <w:lang w:val="th-TH"/>
        </w:rPr>
        <w:t>256</w:t>
      </w:r>
      <w:r w:rsidR="00113ED6" w:rsidRPr="004D06CB">
        <w:rPr>
          <w:rFonts w:ascii="BrowalliaUPC" w:hAnsi="BrowalliaUPC" w:cs="BrowalliaUPC"/>
          <w:color w:val="auto"/>
          <w:sz w:val="28"/>
          <w:szCs w:val="28"/>
          <w:lang w:val="th-TH"/>
        </w:rPr>
        <w:t>3</w:t>
      </w:r>
    </w:p>
    <w:p w14:paraId="7FA24356" w14:textId="5085C2F1" w:rsidR="005753E0" w:rsidRPr="00E86CCD" w:rsidRDefault="005753E0" w:rsidP="00242573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  <w:lang w:val="th-TH"/>
        </w:rPr>
      </w:pPr>
      <w:r w:rsidRPr="00E86CCD">
        <w:rPr>
          <w:rFonts w:ascii="BrowalliaUPC" w:hAnsi="BrowalliaUPC" w:cs="BrowalliaUPC"/>
          <w:b/>
          <w:bCs/>
          <w:sz w:val="28"/>
          <w:szCs w:val="28"/>
          <w:cs/>
          <w:lang w:val="th-TH"/>
        </w:rPr>
        <w:lastRenderedPageBreak/>
        <w:t>รายกา</w:t>
      </w:r>
      <w:r w:rsidR="00FF001F" w:rsidRPr="00E86CCD">
        <w:rPr>
          <w:rFonts w:ascii="BrowalliaUPC" w:hAnsi="BrowalliaUPC" w:cs="BrowalliaUPC"/>
          <w:b/>
          <w:bCs/>
          <w:sz w:val="28"/>
          <w:szCs w:val="28"/>
          <w:cs/>
          <w:lang w:val="th-TH"/>
        </w:rPr>
        <w:t>ร</w:t>
      </w:r>
      <w:r w:rsidRPr="00E86CCD">
        <w:rPr>
          <w:rFonts w:ascii="BrowalliaUPC" w:hAnsi="BrowalliaUPC" w:cs="BrowalliaUPC"/>
          <w:b/>
          <w:bCs/>
          <w:sz w:val="28"/>
          <w:szCs w:val="28"/>
          <w:cs/>
          <w:lang w:val="th-TH"/>
        </w:rPr>
        <w:t>กับบุคคลและบริษัทที่เกี่ยวข้องกัน</w:t>
      </w:r>
      <w:r w:rsidR="00B91C02" w:rsidRPr="00E86CCD">
        <w:rPr>
          <w:rFonts w:ascii="BrowalliaUPC" w:hAnsi="BrowalliaUPC" w:cs="BrowalliaUPC"/>
          <w:b/>
          <w:bCs/>
          <w:sz w:val="28"/>
          <w:szCs w:val="28"/>
          <w:lang w:val="th-TH"/>
        </w:rPr>
        <w:t xml:space="preserve"> </w:t>
      </w:r>
    </w:p>
    <w:p w14:paraId="0EFE35A7" w14:textId="77777777" w:rsidR="005753E0" w:rsidRPr="003A1AAD" w:rsidRDefault="005753E0" w:rsidP="00E7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line="240" w:lineRule="auto"/>
        <w:jc w:val="both"/>
        <w:rPr>
          <w:rFonts w:ascii="BrowalliaUPC" w:hAnsi="BrowalliaUPC" w:cs="BrowalliaUPC"/>
          <w:sz w:val="28"/>
          <w:szCs w:val="28"/>
          <w:cs/>
        </w:rPr>
      </w:pPr>
    </w:p>
    <w:p w14:paraId="495D0170" w14:textId="75617F9B" w:rsidR="00ED0B2B" w:rsidRPr="004D06CB" w:rsidRDefault="005753E0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4D06CB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บริษัทมีรายการบัญชีที่</w:t>
      </w:r>
      <w:r w:rsidR="00BD2AEF" w:rsidRPr="004D06CB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สำคัญ</w:t>
      </w:r>
      <w:r w:rsidRPr="004D06CB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เกิดขึ้นกับบุคคลและบริษัทที่เกี่ยวข้องกัน</w:t>
      </w:r>
      <w:r w:rsidR="00BD2AEF" w:rsidRPr="004D06CB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บางส่วน</w:t>
      </w:r>
      <w:r w:rsidRPr="004D06CB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บริษัทเหล่านี้เกี่ยวข้องกันโดยการมี</w:t>
      </w:r>
      <w:r w:rsidR="00F1025B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 xml:space="preserve">      </w:t>
      </w:r>
      <w:r w:rsidRPr="004D06CB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ผู้ถือหุ้น</w:t>
      </w:r>
      <w:r w:rsidR="00375569" w:rsidRPr="004D06CB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</w:t>
      </w:r>
      <w:r w:rsidRPr="004D06CB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และหรือกรรมการร่วมกัน ดังนั้น</w:t>
      </w:r>
      <w:r w:rsidR="00375569" w:rsidRPr="004D06CB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</w:t>
      </w:r>
      <w:r w:rsidRPr="004D06CB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กัน ซึ่งมูลฐานที่ใช้บางกรณีอาจแตกต่างจากมูลฐานที่ใช้สำหรับรายกา</w:t>
      </w:r>
      <w:r w:rsidR="00857192" w:rsidRPr="004D06CB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>รที่</w:t>
      </w:r>
      <w:r w:rsidRPr="004D06CB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เกิดขึ้นกับบุคคลหรือบริษัทที่ไม่เกี่ยวข้องกัน</w:t>
      </w:r>
    </w:p>
    <w:p w14:paraId="7BDEED66" w14:textId="77777777" w:rsidR="00510DDD" w:rsidRPr="003A1AAD" w:rsidRDefault="00510DDD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</w:p>
    <w:p w14:paraId="292243D5" w14:textId="5877CEF5" w:rsidR="00641C2A" w:rsidRPr="004D06CB" w:rsidRDefault="005753E0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4D06CB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รายการบัญชีที่</w:t>
      </w:r>
      <w:r w:rsidR="00864008" w:rsidRPr="004D06CB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มีสาระ</w:t>
      </w:r>
      <w:r w:rsidRPr="004D06CB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สำคัญกับบุคคลและบริษัทที่เกี่ยวข้องกันสำหรับ</w:t>
      </w:r>
      <w:r w:rsidR="006C7D69" w:rsidRPr="004D06CB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งวดสามเดือน</w:t>
      </w:r>
      <w:r w:rsidR="00A378F5" w:rsidRPr="004D06CB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สิ้น</w:t>
      </w:r>
      <w:r w:rsidR="006C7D69" w:rsidRPr="004D06CB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สุดวันที่ </w:t>
      </w:r>
      <w:r w:rsidR="00113ED6" w:rsidRPr="004D06CB">
        <w:rPr>
          <w:rFonts w:ascii="BrowalliaUPC" w:hAnsi="BrowalliaUPC" w:cs="BrowalliaUPC"/>
          <w:color w:val="auto"/>
          <w:sz w:val="28"/>
          <w:szCs w:val="28"/>
          <w:lang w:val="th-TH"/>
        </w:rPr>
        <w:t xml:space="preserve">31 </w:t>
      </w:r>
      <w:r w:rsidR="00113ED6" w:rsidRPr="004D06CB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มีนาคม</w:t>
      </w:r>
      <w:r w:rsidR="00113ED6" w:rsidRPr="004D06CB">
        <w:rPr>
          <w:rFonts w:ascii="BrowalliaUPC" w:hAnsi="BrowalliaUPC" w:cs="BrowalliaUPC"/>
          <w:color w:val="auto"/>
          <w:sz w:val="28"/>
          <w:szCs w:val="28"/>
          <w:lang w:val="th-TH"/>
        </w:rPr>
        <w:t xml:space="preserve"> 2564</w:t>
      </w:r>
      <w:r w:rsidRPr="004D06CB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และ </w:t>
      </w:r>
      <w:r w:rsidR="00D57D8F" w:rsidRPr="004D06CB">
        <w:rPr>
          <w:rFonts w:ascii="BrowalliaUPC" w:hAnsi="BrowalliaUPC" w:cs="BrowalliaUPC"/>
          <w:color w:val="auto"/>
          <w:sz w:val="28"/>
          <w:szCs w:val="28"/>
          <w:lang w:val="th-TH"/>
        </w:rPr>
        <w:t>256</w:t>
      </w:r>
      <w:r w:rsidR="00113ED6" w:rsidRPr="004D06CB">
        <w:rPr>
          <w:rFonts w:ascii="BrowalliaUPC" w:hAnsi="BrowalliaUPC" w:cs="BrowalliaUPC"/>
          <w:color w:val="auto"/>
          <w:sz w:val="28"/>
          <w:szCs w:val="28"/>
          <w:lang w:val="th-TH"/>
        </w:rPr>
        <w:t>3</w:t>
      </w:r>
      <w:r w:rsidRPr="004D06CB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มีดังนี้</w:t>
      </w:r>
    </w:p>
    <w:p w14:paraId="01DEC669" w14:textId="77777777" w:rsidR="00216595" w:rsidRPr="003A1AAD" w:rsidRDefault="00216595" w:rsidP="00041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648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p w14:paraId="30D6FC13" w14:textId="77777777" w:rsidR="009F043E" w:rsidRPr="00AC0517" w:rsidRDefault="009F043E" w:rsidP="009F0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648"/>
        </w:tabs>
        <w:spacing w:line="240" w:lineRule="auto"/>
        <w:ind w:left="414"/>
        <w:jc w:val="thaiDistribute"/>
        <w:rPr>
          <w:rFonts w:ascii="BrowalliaUPC" w:hAnsi="BrowalliaUPC" w:cs="BrowalliaUPC"/>
          <w:sz w:val="10"/>
          <w:szCs w:val="10"/>
        </w:rPr>
      </w:pPr>
    </w:p>
    <w:tbl>
      <w:tblPr>
        <w:tblW w:w="9172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2294"/>
        <w:gridCol w:w="2344"/>
        <w:gridCol w:w="1134"/>
        <w:gridCol w:w="1134"/>
        <w:gridCol w:w="1114"/>
        <w:gridCol w:w="1152"/>
      </w:tblGrid>
      <w:tr w:rsidR="00A378F5" w:rsidRPr="00AC0517" w14:paraId="6DB92F3B" w14:textId="77777777" w:rsidTr="00DB75D0">
        <w:trPr>
          <w:tblHeader/>
        </w:trPr>
        <w:tc>
          <w:tcPr>
            <w:tcW w:w="2294" w:type="dxa"/>
          </w:tcPr>
          <w:p w14:paraId="74F2380B" w14:textId="273BE25D" w:rsidR="009B5201" w:rsidRPr="00AC0517" w:rsidRDefault="009B5201" w:rsidP="009B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bookmarkStart w:id="0" w:name="_Hlk529887476"/>
            <w:bookmarkStart w:id="1" w:name="_Hlk529887570"/>
          </w:p>
        </w:tc>
        <w:tc>
          <w:tcPr>
            <w:tcW w:w="2344" w:type="dxa"/>
          </w:tcPr>
          <w:p w14:paraId="0B5CE600" w14:textId="77777777" w:rsidR="00A378F5" w:rsidRPr="00AC0517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534" w:type="dxa"/>
            <w:gridSpan w:val="4"/>
          </w:tcPr>
          <w:p w14:paraId="05F045FA" w14:textId="77777777" w:rsidR="00A378F5" w:rsidRPr="00AC0517" w:rsidRDefault="00A378F5" w:rsidP="00A378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พันบาท)</w:t>
            </w:r>
          </w:p>
        </w:tc>
      </w:tr>
      <w:tr w:rsidR="00A378F5" w:rsidRPr="00AC0517" w14:paraId="7C4E5084" w14:textId="77777777" w:rsidTr="00DB75D0">
        <w:trPr>
          <w:tblHeader/>
        </w:trPr>
        <w:tc>
          <w:tcPr>
            <w:tcW w:w="2294" w:type="dxa"/>
          </w:tcPr>
          <w:p w14:paraId="7455D91A" w14:textId="77777777" w:rsidR="00A378F5" w:rsidRPr="00AC0517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1C769F3A" w14:textId="77777777" w:rsidR="00A378F5" w:rsidRPr="00AC0517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gridSpan w:val="2"/>
          </w:tcPr>
          <w:p w14:paraId="0DC73363" w14:textId="3758D357" w:rsidR="00DA4631" w:rsidRPr="00AC0517" w:rsidRDefault="00A378F5" w:rsidP="00DA46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</w:tcPr>
          <w:p w14:paraId="2E0B2319" w14:textId="77777777" w:rsidR="00A378F5" w:rsidRPr="00AC0517" w:rsidRDefault="00A378F5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9F165C" w:rsidRPr="00AC0517" w14:paraId="437F1141" w14:textId="77777777" w:rsidTr="00DB75D0">
        <w:trPr>
          <w:tblHeader/>
        </w:trPr>
        <w:tc>
          <w:tcPr>
            <w:tcW w:w="2294" w:type="dxa"/>
          </w:tcPr>
          <w:p w14:paraId="6373E15F" w14:textId="77777777" w:rsidR="009F165C" w:rsidRPr="00AC0517" w:rsidRDefault="009F165C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6F99D871" w14:textId="77777777" w:rsidR="009F165C" w:rsidRPr="00AC0517" w:rsidRDefault="009F165C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4534" w:type="dxa"/>
            <w:gridSpan w:val="4"/>
          </w:tcPr>
          <w:p w14:paraId="7C116C92" w14:textId="51C96038" w:rsidR="009F165C" w:rsidRPr="00AC0517" w:rsidRDefault="009F165C" w:rsidP="009F16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113ED6" w:rsidRPr="00AC0517">
              <w:rPr>
                <w:rFonts w:ascii="BrowalliaUPC" w:hAnsi="BrowalliaUPC" w:cs="BrowalliaUPC"/>
                <w:sz w:val="24"/>
                <w:szCs w:val="24"/>
              </w:rPr>
              <w:t>31</w:t>
            </w:r>
            <w:r w:rsidR="00113ED6" w:rsidRPr="00AC051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มีนาคม</w:t>
            </w:r>
          </w:p>
        </w:tc>
      </w:tr>
      <w:tr w:rsidR="00113ED6" w:rsidRPr="00AC0517" w14:paraId="48EE10B0" w14:textId="77777777" w:rsidTr="00DB75D0">
        <w:trPr>
          <w:tblHeader/>
        </w:trPr>
        <w:tc>
          <w:tcPr>
            <w:tcW w:w="2294" w:type="dxa"/>
          </w:tcPr>
          <w:p w14:paraId="7CC5B9F5" w14:textId="77777777" w:rsidR="00113ED6" w:rsidRPr="00AC0517" w:rsidRDefault="00113ED6" w:rsidP="00113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487BF9EB" w14:textId="77777777" w:rsidR="00113ED6" w:rsidRPr="00AC0517" w:rsidRDefault="00113ED6" w:rsidP="00113E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134" w:type="dxa"/>
          </w:tcPr>
          <w:p w14:paraId="572F8768" w14:textId="1D23D56E" w:rsidR="00113ED6" w:rsidRPr="00AC0517" w:rsidRDefault="00113ED6" w:rsidP="00113E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  <w:tc>
          <w:tcPr>
            <w:tcW w:w="1134" w:type="dxa"/>
          </w:tcPr>
          <w:p w14:paraId="556A9538" w14:textId="09A4CF68" w:rsidR="00113ED6" w:rsidRPr="00AC0517" w:rsidRDefault="00113ED6" w:rsidP="00113E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1114" w:type="dxa"/>
          </w:tcPr>
          <w:p w14:paraId="74EB6985" w14:textId="7C150E1E" w:rsidR="00113ED6" w:rsidRPr="00AC0517" w:rsidRDefault="00113ED6" w:rsidP="00113E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  <w:tc>
          <w:tcPr>
            <w:tcW w:w="1152" w:type="dxa"/>
          </w:tcPr>
          <w:p w14:paraId="063C0DE7" w14:textId="7240C255" w:rsidR="00113ED6" w:rsidRPr="00AC0517" w:rsidRDefault="00113ED6" w:rsidP="00113E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</w:tr>
      <w:tr w:rsidR="005F43E7" w:rsidRPr="00AC0517" w14:paraId="00E96AF6" w14:textId="77777777" w:rsidTr="00DB75D0">
        <w:tc>
          <w:tcPr>
            <w:tcW w:w="2294" w:type="dxa"/>
          </w:tcPr>
          <w:p w14:paraId="4AD1EEF9" w14:textId="08E6B74A" w:rsidR="00ED0348" w:rsidRPr="00573719" w:rsidRDefault="00ED0348" w:rsidP="00B838DB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UPC" w:hAnsi="BrowalliaUPC"/>
                <w:sz w:val="20"/>
                <w:szCs w:val="20"/>
                <w:u w:val="single"/>
                <w:cs/>
              </w:rPr>
            </w:pPr>
          </w:p>
        </w:tc>
        <w:tc>
          <w:tcPr>
            <w:tcW w:w="2344" w:type="dxa"/>
          </w:tcPr>
          <w:p w14:paraId="72C9ABD5" w14:textId="77777777" w:rsidR="005F43E7" w:rsidRPr="00AC0517" w:rsidRDefault="005F43E7" w:rsidP="009F165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DD2015E" w14:textId="77777777" w:rsidR="005F43E7" w:rsidRPr="00AC0517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3C8B37B5" w14:textId="77777777" w:rsidR="005F43E7" w:rsidRPr="00AC0517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</w:tcPr>
          <w:p w14:paraId="43E4FC50" w14:textId="77777777" w:rsidR="005F43E7" w:rsidRPr="00AC0517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42B04F92" w14:textId="77777777" w:rsidR="005F43E7" w:rsidRPr="00AC0517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B838DB" w:rsidRPr="00AC0517" w14:paraId="205381F2" w14:textId="77777777" w:rsidTr="00DB75D0">
        <w:tc>
          <w:tcPr>
            <w:tcW w:w="2294" w:type="dxa"/>
          </w:tcPr>
          <w:p w14:paraId="177B8D91" w14:textId="161246B6" w:rsidR="00B838DB" w:rsidRPr="00AC0517" w:rsidRDefault="00B838DB" w:rsidP="00483D6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</w:rPr>
            </w:pPr>
            <w:r w:rsidRPr="00AC0517">
              <w:rPr>
                <w:rFonts w:ascii="BrowalliaUPC" w:hAnsi="BrowalliaUPC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2344" w:type="dxa"/>
          </w:tcPr>
          <w:p w14:paraId="79F2A8CC" w14:textId="77777777" w:rsidR="00B838DB" w:rsidRPr="00AC0517" w:rsidRDefault="00B838DB" w:rsidP="009F165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D4291FE" w14:textId="77777777" w:rsidR="00B838DB" w:rsidRPr="00AC0517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2DE7AF17" w14:textId="77777777" w:rsidR="00B838DB" w:rsidRPr="00AC0517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</w:tcPr>
          <w:p w14:paraId="2C34DBE6" w14:textId="77777777" w:rsidR="00B838DB" w:rsidRPr="00AC0517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02E4D888" w14:textId="77777777" w:rsidR="00B838DB" w:rsidRPr="00AC0517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1C6696" w:rsidRPr="00AC0517" w14:paraId="0F391F92" w14:textId="77777777" w:rsidTr="00DB75D0">
        <w:tc>
          <w:tcPr>
            <w:tcW w:w="2294" w:type="dxa"/>
          </w:tcPr>
          <w:p w14:paraId="4E201784" w14:textId="77777777" w:rsidR="001C6696" w:rsidRPr="00AC0517" w:rsidRDefault="001C6696" w:rsidP="001C6696">
            <w:pPr>
              <w:ind w:firstLine="24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4033093B" w14:textId="77777777" w:rsidR="001C6696" w:rsidRPr="00AC0517" w:rsidRDefault="001C6696" w:rsidP="001C6696">
            <w:pP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F5F3F4" w14:textId="56B98F1F" w:rsidR="001C6696" w:rsidRPr="00AC0517" w:rsidRDefault="001C6696" w:rsidP="001C669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C6696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9C911C" w14:textId="057FE51B" w:rsidR="001C6696" w:rsidRPr="00AC0517" w:rsidRDefault="001C6696" w:rsidP="001C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  </w:t>
            </w: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</w:tcPr>
          <w:p w14:paraId="6F77C539" w14:textId="48222319" w:rsidR="001C6696" w:rsidRPr="00AC0517" w:rsidRDefault="001C6696" w:rsidP="001C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96</w:t>
            </w:r>
          </w:p>
        </w:tc>
        <w:tc>
          <w:tcPr>
            <w:tcW w:w="1152" w:type="dxa"/>
          </w:tcPr>
          <w:p w14:paraId="60D61038" w14:textId="300B81A9" w:rsidR="001C6696" w:rsidRPr="00AC0517" w:rsidRDefault="001C6696" w:rsidP="001C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</w:rPr>
              <w:t>198</w:t>
            </w:r>
          </w:p>
        </w:tc>
      </w:tr>
      <w:tr w:rsidR="001C6696" w:rsidRPr="00AC0517" w14:paraId="52A351A6" w14:textId="77777777" w:rsidTr="00DB75D0">
        <w:tc>
          <w:tcPr>
            <w:tcW w:w="2294" w:type="dxa"/>
          </w:tcPr>
          <w:p w14:paraId="43832FF1" w14:textId="26641A9C" w:rsidR="001C6696" w:rsidRPr="00AC0517" w:rsidRDefault="001C6696" w:rsidP="001C6696">
            <w:pPr>
              <w:ind w:firstLine="24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344" w:type="dxa"/>
          </w:tcPr>
          <w:p w14:paraId="1AD317F4" w14:textId="77777777" w:rsidR="001C6696" w:rsidRPr="00AC0517" w:rsidRDefault="001C6696" w:rsidP="001C6696">
            <w:pP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</w:tcPr>
          <w:p w14:paraId="2F4AB898" w14:textId="27B48BF4" w:rsidR="001C6696" w:rsidRPr="001C6696" w:rsidRDefault="001C6696" w:rsidP="001C669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C6696">
              <w:rPr>
                <w:rFonts w:ascii="BrowalliaUPC" w:hAnsi="BrowalliaUPC" w:cs="BrowalliaUPC"/>
                <w:sz w:val="24"/>
                <w:szCs w:val="24"/>
                <w:lang w:val="en-GB"/>
              </w:rPr>
              <w:t>141</w:t>
            </w:r>
          </w:p>
        </w:tc>
        <w:tc>
          <w:tcPr>
            <w:tcW w:w="1134" w:type="dxa"/>
          </w:tcPr>
          <w:p w14:paraId="60986799" w14:textId="43C30C03" w:rsidR="001C6696" w:rsidRPr="00AC0517" w:rsidRDefault="001C6696" w:rsidP="001C6696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</w:rPr>
              <w:t>43</w:t>
            </w:r>
          </w:p>
        </w:tc>
        <w:tc>
          <w:tcPr>
            <w:tcW w:w="1114" w:type="dxa"/>
            <w:shd w:val="clear" w:color="auto" w:fill="auto"/>
          </w:tcPr>
          <w:p w14:paraId="51CB4441" w14:textId="60A945E1" w:rsidR="001C6696" w:rsidRPr="00AC0517" w:rsidRDefault="001C6696" w:rsidP="001C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141</w:t>
            </w:r>
          </w:p>
        </w:tc>
        <w:tc>
          <w:tcPr>
            <w:tcW w:w="1152" w:type="dxa"/>
          </w:tcPr>
          <w:p w14:paraId="7E064C20" w14:textId="4479FC26" w:rsidR="001C6696" w:rsidRPr="00AC0517" w:rsidRDefault="001C6696" w:rsidP="001C6696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</w:rPr>
              <w:t>43</w:t>
            </w:r>
          </w:p>
        </w:tc>
      </w:tr>
      <w:tr w:rsidR="001C6696" w:rsidRPr="00AC0517" w14:paraId="12E81169" w14:textId="77777777" w:rsidTr="00DB75D0">
        <w:tc>
          <w:tcPr>
            <w:tcW w:w="2294" w:type="dxa"/>
          </w:tcPr>
          <w:p w14:paraId="3164C0E3" w14:textId="44DB165C" w:rsidR="001C6696" w:rsidRPr="00AC0517" w:rsidRDefault="001C6696" w:rsidP="001C6696">
            <w:pPr>
              <w:ind w:firstLine="24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344" w:type="dxa"/>
            <w:shd w:val="clear" w:color="auto" w:fill="auto"/>
          </w:tcPr>
          <w:p w14:paraId="0148A32E" w14:textId="77777777" w:rsidR="001C6696" w:rsidRPr="00AC0517" w:rsidRDefault="001C6696" w:rsidP="001C6696">
            <w:pP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A8BF9A" w14:textId="5469D480" w:rsidR="001C6696" w:rsidRPr="001C6696" w:rsidRDefault="001C6696" w:rsidP="001C66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C6696">
              <w:rPr>
                <w:rFonts w:ascii="BrowalliaUPC" w:hAnsi="BrowalliaUPC" w:cs="BrowalliaUPC"/>
                <w:sz w:val="24"/>
                <w:szCs w:val="24"/>
                <w:lang w:val="en-GB"/>
              </w:rPr>
              <w:t>215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CB5103" w14:textId="2CB09AD8" w:rsidR="001C6696" w:rsidRPr="00AC0517" w:rsidRDefault="001C6696" w:rsidP="001C66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</w:rPr>
              <w:t>213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0EFABC5" w14:textId="58EAB3BC" w:rsidR="001C6696" w:rsidRPr="00AC0517" w:rsidRDefault="001C6696" w:rsidP="001C66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9D6993" w14:textId="16CB09C9" w:rsidR="001C6696" w:rsidRPr="00AC0517" w:rsidRDefault="001C6696" w:rsidP="001C66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left" w:pos="610"/>
                <w:tab w:val="left" w:pos="79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</w:tr>
      <w:tr w:rsidR="001C6696" w:rsidRPr="00AC0517" w14:paraId="27D6DA6D" w14:textId="77777777" w:rsidTr="00DB75D0">
        <w:tc>
          <w:tcPr>
            <w:tcW w:w="2294" w:type="dxa"/>
          </w:tcPr>
          <w:p w14:paraId="6BF096EC" w14:textId="77777777" w:rsidR="001C6696" w:rsidRPr="00AC0517" w:rsidRDefault="001C6696" w:rsidP="001C669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  <w:r w:rsidRPr="00AC0517">
              <w:rPr>
                <w:rFonts w:ascii="BrowalliaUPC" w:hAnsi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2344" w:type="dxa"/>
            <w:shd w:val="clear" w:color="auto" w:fill="auto"/>
          </w:tcPr>
          <w:p w14:paraId="07DADB44" w14:textId="77777777" w:rsidR="001C6696" w:rsidRPr="00AC0517" w:rsidRDefault="001C6696" w:rsidP="001C669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1A792C" w14:textId="720437C7" w:rsidR="001C6696" w:rsidRPr="002D7ABF" w:rsidRDefault="001C6696" w:rsidP="001C669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C6696">
              <w:rPr>
                <w:rFonts w:ascii="BrowalliaUPC" w:hAnsi="BrowalliaUPC" w:cs="BrowalliaUPC"/>
                <w:sz w:val="24"/>
                <w:szCs w:val="24"/>
                <w:lang w:val="en-GB"/>
              </w:rPr>
              <w:t>35</w:t>
            </w:r>
            <w:r w:rsidR="002D7ABF">
              <w:rPr>
                <w:rFonts w:ascii="BrowalliaUPC" w:hAnsi="BrowalliaUPC" w:cs="BrowalliaUPC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bottom"/>
          </w:tcPr>
          <w:p w14:paraId="7CA77309" w14:textId="0E311C73" w:rsidR="001C6696" w:rsidRPr="00AC0517" w:rsidRDefault="001C6696" w:rsidP="001C669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</w:rPr>
              <w:t>256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EF50965" w14:textId="3EFE1BD2" w:rsidR="001C6696" w:rsidRPr="00AC0517" w:rsidRDefault="001C6696" w:rsidP="001C669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237</w:t>
            </w:r>
          </w:p>
        </w:tc>
        <w:tc>
          <w:tcPr>
            <w:tcW w:w="1152" w:type="dxa"/>
            <w:vAlign w:val="bottom"/>
          </w:tcPr>
          <w:p w14:paraId="59763B89" w14:textId="06431E8B" w:rsidR="001C6696" w:rsidRPr="00AC0517" w:rsidRDefault="001C6696" w:rsidP="001C669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>241</w:t>
            </w:r>
          </w:p>
        </w:tc>
      </w:tr>
      <w:tr w:rsidR="000F5053" w:rsidRPr="00AC0517" w14:paraId="1BF7CB14" w14:textId="77777777" w:rsidTr="00835023">
        <w:trPr>
          <w:trHeight w:val="167"/>
        </w:trPr>
        <w:tc>
          <w:tcPr>
            <w:tcW w:w="2294" w:type="dxa"/>
          </w:tcPr>
          <w:p w14:paraId="78865166" w14:textId="77777777" w:rsidR="000F5053" w:rsidRPr="00AC0517" w:rsidRDefault="000F5053" w:rsidP="000F5053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2344" w:type="dxa"/>
          </w:tcPr>
          <w:p w14:paraId="53EDB309" w14:textId="77777777" w:rsidR="000F5053" w:rsidRPr="00AC0517" w:rsidRDefault="000F5053" w:rsidP="000F505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0FA3935" w14:textId="77777777" w:rsidR="000F5053" w:rsidRPr="00AC0517" w:rsidRDefault="000F5053" w:rsidP="000F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7A719764" w14:textId="77777777" w:rsidR="000F5053" w:rsidRPr="00AC0517" w:rsidRDefault="000F5053" w:rsidP="000F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72C9E22B" w14:textId="77777777" w:rsidR="000F5053" w:rsidRPr="00AC0517" w:rsidRDefault="000F5053" w:rsidP="000F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5F67BCA" w14:textId="77777777" w:rsidR="000F5053" w:rsidRPr="00AC0517" w:rsidRDefault="000F5053" w:rsidP="000F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0F5053" w:rsidRPr="00AC0517" w14:paraId="7BF981CF" w14:textId="77777777" w:rsidTr="00DB75D0">
        <w:tc>
          <w:tcPr>
            <w:tcW w:w="2294" w:type="dxa"/>
          </w:tcPr>
          <w:p w14:paraId="1CCB3209" w14:textId="25417A2D" w:rsidR="000F5053" w:rsidRPr="00AC0517" w:rsidRDefault="000F5053" w:rsidP="000F5053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  <w:r w:rsidRPr="00AC0517">
              <w:rPr>
                <w:rFonts w:ascii="BrowalliaUPC" w:hAnsi="BrowalliaUPC"/>
                <w:sz w:val="24"/>
                <w:szCs w:val="24"/>
                <w:u w:val="single"/>
                <w:cs/>
              </w:rPr>
              <w:t>ราย</w:t>
            </w:r>
            <w:r w:rsidRPr="00AC0517"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2344" w:type="dxa"/>
          </w:tcPr>
          <w:p w14:paraId="3A4B3C5E" w14:textId="77777777" w:rsidR="000F5053" w:rsidRPr="00AC0517" w:rsidRDefault="000F5053" w:rsidP="000F505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357A55B" w14:textId="77777777" w:rsidR="000F5053" w:rsidRPr="00AC0517" w:rsidRDefault="000F5053" w:rsidP="000F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046F91A4" w14:textId="77777777" w:rsidR="000F5053" w:rsidRPr="00AC0517" w:rsidRDefault="000F5053" w:rsidP="000F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4733048A" w14:textId="77777777" w:rsidR="000F5053" w:rsidRPr="00AC0517" w:rsidRDefault="000F5053" w:rsidP="000F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0B41F24F" w14:textId="77777777" w:rsidR="000F5053" w:rsidRPr="00AC0517" w:rsidRDefault="000F5053" w:rsidP="000F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1646A1" w:rsidRPr="00AC0517" w14:paraId="2FFB5BC4" w14:textId="77777777" w:rsidTr="00DB75D0">
        <w:tc>
          <w:tcPr>
            <w:tcW w:w="2294" w:type="dxa"/>
          </w:tcPr>
          <w:p w14:paraId="1748AB0D" w14:textId="4D481172" w:rsidR="001646A1" w:rsidRPr="00AC0517" w:rsidRDefault="001646A1" w:rsidP="001646A1">
            <w:pPr>
              <w:tabs>
                <w:tab w:val="clear" w:pos="227"/>
                <w:tab w:val="left" w:pos="216"/>
              </w:tabs>
              <w:ind w:firstLine="24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59D6D1A3" w14:textId="21A47DC6" w:rsidR="001646A1" w:rsidRPr="00AC0517" w:rsidRDefault="001646A1" w:rsidP="001646A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vAlign w:val="bottom"/>
          </w:tcPr>
          <w:p w14:paraId="213531BC" w14:textId="46346E84" w:rsidR="001646A1" w:rsidRPr="001646A1" w:rsidRDefault="001646A1" w:rsidP="001646A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646A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10C1B2C5" w14:textId="65401E58" w:rsidR="001646A1" w:rsidRPr="00AC0517" w:rsidRDefault="001646A1" w:rsidP="001646A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71F3EF41" w14:textId="1137AB8C" w:rsidR="001646A1" w:rsidRPr="00AC0517" w:rsidRDefault="001646A1" w:rsidP="001646A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180</w:t>
            </w:r>
          </w:p>
        </w:tc>
        <w:tc>
          <w:tcPr>
            <w:tcW w:w="1152" w:type="dxa"/>
            <w:vAlign w:val="bottom"/>
          </w:tcPr>
          <w:p w14:paraId="362E7997" w14:textId="503390A0" w:rsidR="001646A1" w:rsidRPr="00AC0517" w:rsidRDefault="001646A1" w:rsidP="001646A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>105</w:t>
            </w:r>
          </w:p>
        </w:tc>
      </w:tr>
      <w:tr w:rsidR="001646A1" w:rsidRPr="00AC0517" w14:paraId="726096C8" w14:textId="77777777" w:rsidTr="00DB75D0">
        <w:tc>
          <w:tcPr>
            <w:tcW w:w="2294" w:type="dxa"/>
          </w:tcPr>
          <w:p w14:paraId="00D5749A" w14:textId="77777777" w:rsidR="001646A1" w:rsidRPr="00AC0517" w:rsidRDefault="001646A1" w:rsidP="001646A1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17E6E07C" w14:textId="77777777" w:rsidR="001646A1" w:rsidRPr="00AC0517" w:rsidRDefault="001646A1" w:rsidP="001646A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F3EB2CB" w14:textId="77777777" w:rsidR="001646A1" w:rsidRPr="001646A1" w:rsidRDefault="001646A1" w:rsidP="0016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35DC822" w14:textId="77777777" w:rsidR="001646A1" w:rsidRPr="00AC0517" w:rsidRDefault="001646A1" w:rsidP="0016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FD3B340" w14:textId="77777777" w:rsidR="001646A1" w:rsidRPr="00AC0517" w:rsidRDefault="001646A1" w:rsidP="0016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790A041" w14:textId="77777777" w:rsidR="001646A1" w:rsidRPr="00AC0517" w:rsidRDefault="001646A1" w:rsidP="0016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1646A1" w:rsidRPr="00AC0517" w14:paraId="79849098" w14:textId="77777777" w:rsidTr="00DB75D0">
        <w:tc>
          <w:tcPr>
            <w:tcW w:w="2294" w:type="dxa"/>
          </w:tcPr>
          <w:p w14:paraId="5022DDD0" w14:textId="6708A44B" w:rsidR="001646A1" w:rsidRPr="00AC0517" w:rsidRDefault="001646A1" w:rsidP="001646A1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ราย</w:t>
            </w:r>
            <w:r w:rsidRPr="00AC0517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ได้อื่น</w:t>
            </w:r>
          </w:p>
        </w:tc>
        <w:tc>
          <w:tcPr>
            <w:tcW w:w="2344" w:type="dxa"/>
          </w:tcPr>
          <w:p w14:paraId="64A4616E" w14:textId="77777777" w:rsidR="001646A1" w:rsidRPr="00AC0517" w:rsidRDefault="001646A1" w:rsidP="001646A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13AB63F" w14:textId="77777777" w:rsidR="001646A1" w:rsidRPr="001646A1" w:rsidRDefault="001646A1" w:rsidP="0016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46E36FA" w14:textId="77777777" w:rsidR="001646A1" w:rsidRPr="00AC0517" w:rsidRDefault="001646A1" w:rsidP="0016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33FCF1D" w14:textId="77777777" w:rsidR="001646A1" w:rsidRPr="00AC0517" w:rsidRDefault="001646A1" w:rsidP="0016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1F97184" w14:textId="77777777" w:rsidR="001646A1" w:rsidRPr="00AC0517" w:rsidRDefault="001646A1" w:rsidP="0016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1646A1" w:rsidRPr="00AC0517" w14:paraId="3C303C44" w14:textId="77777777" w:rsidTr="00DB75D0">
        <w:tc>
          <w:tcPr>
            <w:tcW w:w="2294" w:type="dxa"/>
          </w:tcPr>
          <w:p w14:paraId="506532DE" w14:textId="2631E688" w:rsidR="001646A1" w:rsidRPr="00AC0517" w:rsidRDefault="001646A1" w:rsidP="001646A1">
            <w:pPr>
              <w:ind w:left="25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555D59CB" w14:textId="797AB1E4" w:rsidR="001646A1" w:rsidRPr="00AC0517" w:rsidRDefault="001646A1" w:rsidP="001646A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vAlign w:val="bottom"/>
          </w:tcPr>
          <w:p w14:paraId="794AB734" w14:textId="6480A055" w:rsidR="001646A1" w:rsidRPr="001646A1" w:rsidRDefault="001646A1" w:rsidP="0016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646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42634CC3" w14:textId="145D6DC4" w:rsidR="001646A1" w:rsidRPr="00AC0517" w:rsidRDefault="001646A1" w:rsidP="0016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7684ACE1" w14:textId="1FBCCD90" w:rsidR="001646A1" w:rsidRPr="00AC0517" w:rsidRDefault="001646A1" w:rsidP="0016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5AE91DFC" w14:textId="4DEE29A4" w:rsidR="001646A1" w:rsidRPr="00AC0517" w:rsidRDefault="001646A1" w:rsidP="0016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>1,133</w:t>
            </w:r>
          </w:p>
        </w:tc>
      </w:tr>
      <w:tr w:rsidR="001646A1" w:rsidRPr="00AC0517" w14:paraId="4F80C87C" w14:textId="77777777" w:rsidTr="00DB75D0">
        <w:tc>
          <w:tcPr>
            <w:tcW w:w="2294" w:type="dxa"/>
          </w:tcPr>
          <w:p w14:paraId="2D08CD50" w14:textId="6365A4D4" w:rsidR="001646A1" w:rsidRPr="00AC0517" w:rsidRDefault="001646A1" w:rsidP="001646A1">
            <w:pPr>
              <w:ind w:left="25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344" w:type="dxa"/>
          </w:tcPr>
          <w:p w14:paraId="45B930E2" w14:textId="73077721" w:rsidR="001646A1" w:rsidRPr="00AC0517" w:rsidRDefault="001646A1" w:rsidP="001646A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vAlign w:val="bottom"/>
          </w:tcPr>
          <w:p w14:paraId="6C951821" w14:textId="3593C9AD" w:rsidR="001646A1" w:rsidRPr="001646A1" w:rsidRDefault="001646A1" w:rsidP="001646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646A1">
              <w:rPr>
                <w:rFonts w:ascii="BrowalliaUPC" w:hAnsi="BrowalliaUPC" w:cs="BrowalliaUPC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vAlign w:val="bottom"/>
          </w:tcPr>
          <w:p w14:paraId="2ECB9583" w14:textId="6196F5A5" w:rsidR="001646A1" w:rsidRPr="00AC0517" w:rsidRDefault="001646A1" w:rsidP="001646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>15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53338F3E" w14:textId="2926CD87" w:rsidR="001646A1" w:rsidRPr="00AC0517" w:rsidRDefault="001646A1" w:rsidP="001646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9</w:t>
            </w:r>
          </w:p>
        </w:tc>
        <w:tc>
          <w:tcPr>
            <w:tcW w:w="1152" w:type="dxa"/>
            <w:vAlign w:val="bottom"/>
          </w:tcPr>
          <w:p w14:paraId="7C0B1064" w14:textId="44C065D3" w:rsidR="001646A1" w:rsidRPr="00AC0517" w:rsidRDefault="001646A1" w:rsidP="001646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>15</w:t>
            </w:r>
          </w:p>
        </w:tc>
      </w:tr>
      <w:tr w:rsidR="001646A1" w:rsidRPr="00AC0517" w14:paraId="3729D505" w14:textId="77777777" w:rsidTr="00DB75D0">
        <w:tc>
          <w:tcPr>
            <w:tcW w:w="2294" w:type="dxa"/>
          </w:tcPr>
          <w:p w14:paraId="6C26A119" w14:textId="2C465FE5" w:rsidR="001646A1" w:rsidRPr="00AC0517" w:rsidRDefault="001646A1" w:rsidP="001646A1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2344" w:type="dxa"/>
          </w:tcPr>
          <w:p w14:paraId="20FF3D09" w14:textId="77777777" w:rsidR="001646A1" w:rsidRPr="00AC0517" w:rsidRDefault="001646A1" w:rsidP="001646A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AD54CF8" w14:textId="01ACC1CD" w:rsidR="001646A1" w:rsidRPr="001646A1" w:rsidRDefault="001646A1" w:rsidP="001646A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646A1">
              <w:rPr>
                <w:rFonts w:ascii="BrowalliaUPC" w:hAnsi="BrowalliaUPC" w:cs="BrowalliaUPC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vAlign w:val="bottom"/>
          </w:tcPr>
          <w:p w14:paraId="63F6C9F7" w14:textId="775AB539" w:rsidR="001646A1" w:rsidRPr="00AC0517" w:rsidRDefault="001646A1" w:rsidP="001646A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>15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DAEFCF3" w14:textId="50A78112" w:rsidR="001646A1" w:rsidRPr="00AC0517" w:rsidRDefault="001646A1" w:rsidP="001646A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9</w:t>
            </w:r>
          </w:p>
        </w:tc>
        <w:tc>
          <w:tcPr>
            <w:tcW w:w="1152" w:type="dxa"/>
            <w:vAlign w:val="bottom"/>
          </w:tcPr>
          <w:p w14:paraId="0D2A9F31" w14:textId="06825516" w:rsidR="001646A1" w:rsidRPr="00AC0517" w:rsidRDefault="001646A1" w:rsidP="001646A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>1,148</w:t>
            </w:r>
          </w:p>
        </w:tc>
      </w:tr>
      <w:tr w:rsidR="001646A1" w:rsidRPr="00AC0517" w14:paraId="25CFB4FA" w14:textId="77777777" w:rsidTr="00DB75D0">
        <w:tc>
          <w:tcPr>
            <w:tcW w:w="2294" w:type="dxa"/>
          </w:tcPr>
          <w:p w14:paraId="04DAB863" w14:textId="77777777" w:rsidR="001646A1" w:rsidRPr="00AC0517" w:rsidRDefault="001646A1" w:rsidP="001646A1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55E066C2" w14:textId="77777777" w:rsidR="001646A1" w:rsidRPr="00AC0517" w:rsidRDefault="001646A1" w:rsidP="001646A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CD3148B" w14:textId="77777777" w:rsidR="001646A1" w:rsidRPr="001646A1" w:rsidRDefault="001646A1" w:rsidP="0016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8C7D9D5" w14:textId="77777777" w:rsidR="001646A1" w:rsidRPr="00AC0517" w:rsidRDefault="001646A1" w:rsidP="0016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5FCA934" w14:textId="77777777" w:rsidR="001646A1" w:rsidRPr="00AC0517" w:rsidRDefault="001646A1" w:rsidP="0016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8F40E26" w14:textId="77777777" w:rsidR="001646A1" w:rsidRPr="00AC0517" w:rsidRDefault="001646A1" w:rsidP="0016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1646A1" w:rsidRPr="00AC0517" w14:paraId="6A15B9DF" w14:textId="77777777" w:rsidTr="00DB75D0">
        <w:tc>
          <w:tcPr>
            <w:tcW w:w="2294" w:type="dxa"/>
            <w:shd w:val="clear" w:color="auto" w:fill="auto"/>
          </w:tcPr>
          <w:p w14:paraId="34416F3C" w14:textId="5C4097AC" w:rsidR="001646A1" w:rsidRPr="00AC0517" w:rsidRDefault="001646A1" w:rsidP="001646A1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ซื้อสินค้า</w:t>
            </w:r>
          </w:p>
        </w:tc>
        <w:tc>
          <w:tcPr>
            <w:tcW w:w="2344" w:type="dxa"/>
            <w:shd w:val="clear" w:color="auto" w:fill="auto"/>
          </w:tcPr>
          <w:p w14:paraId="4D551355" w14:textId="77777777" w:rsidR="001646A1" w:rsidRPr="00AC0517" w:rsidRDefault="001646A1" w:rsidP="001646A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D3891B" w14:textId="77777777" w:rsidR="001646A1" w:rsidRPr="001646A1" w:rsidRDefault="001646A1" w:rsidP="0016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3FB9DB" w14:textId="77777777" w:rsidR="001646A1" w:rsidRPr="00AC0517" w:rsidRDefault="001646A1" w:rsidP="0016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8C9F9BA" w14:textId="77777777" w:rsidR="001646A1" w:rsidRPr="00AC0517" w:rsidRDefault="001646A1" w:rsidP="0016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7E0F16" w14:textId="75235E38" w:rsidR="001646A1" w:rsidRPr="00AC0517" w:rsidRDefault="001646A1" w:rsidP="0016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1646A1" w:rsidRPr="00AC0517" w14:paraId="0D6054F8" w14:textId="77777777" w:rsidTr="00DB75D0">
        <w:tc>
          <w:tcPr>
            <w:tcW w:w="2294" w:type="dxa"/>
            <w:shd w:val="clear" w:color="auto" w:fill="auto"/>
          </w:tcPr>
          <w:p w14:paraId="5E889C04" w14:textId="448DB774" w:rsidR="001646A1" w:rsidRPr="00AC0517" w:rsidRDefault="001646A1" w:rsidP="001646A1">
            <w:pPr>
              <w:ind w:firstLine="24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  <w:shd w:val="clear" w:color="auto" w:fill="auto"/>
          </w:tcPr>
          <w:p w14:paraId="39D636E5" w14:textId="77777777" w:rsidR="001646A1" w:rsidRPr="00AC0517" w:rsidRDefault="001646A1" w:rsidP="001646A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04C92E" w14:textId="5B9381AE" w:rsidR="001646A1" w:rsidRPr="001646A1" w:rsidRDefault="001646A1" w:rsidP="0016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646A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A6C952" w14:textId="232AFA51" w:rsidR="001646A1" w:rsidRPr="00AC0517" w:rsidRDefault="001646A1" w:rsidP="0016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</w:tcPr>
          <w:p w14:paraId="1D861FF0" w14:textId="450F5EE3" w:rsidR="001646A1" w:rsidRPr="00AC0517" w:rsidRDefault="001646A1" w:rsidP="0016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1,589</w:t>
            </w:r>
          </w:p>
        </w:tc>
        <w:tc>
          <w:tcPr>
            <w:tcW w:w="1152" w:type="dxa"/>
            <w:shd w:val="clear" w:color="auto" w:fill="auto"/>
          </w:tcPr>
          <w:p w14:paraId="3D84092A" w14:textId="38407A93" w:rsidR="001646A1" w:rsidRPr="00AC0517" w:rsidRDefault="001646A1" w:rsidP="0016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>845</w:t>
            </w:r>
          </w:p>
        </w:tc>
      </w:tr>
      <w:tr w:rsidR="001646A1" w:rsidRPr="00AC0517" w14:paraId="11D21C25" w14:textId="77777777" w:rsidTr="00DB75D0">
        <w:tc>
          <w:tcPr>
            <w:tcW w:w="2294" w:type="dxa"/>
            <w:shd w:val="clear" w:color="auto" w:fill="auto"/>
          </w:tcPr>
          <w:p w14:paraId="43A87739" w14:textId="0DF73BA4" w:rsidR="001646A1" w:rsidRPr="00AC0517" w:rsidRDefault="001646A1" w:rsidP="001646A1">
            <w:pPr>
              <w:tabs>
                <w:tab w:val="clear" w:pos="227"/>
                <w:tab w:val="left" w:pos="240"/>
              </w:tabs>
              <w:ind w:left="24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344" w:type="dxa"/>
            <w:shd w:val="clear" w:color="auto" w:fill="auto"/>
          </w:tcPr>
          <w:p w14:paraId="30F2AA56" w14:textId="77777777" w:rsidR="001646A1" w:rsidRPr="00AC0517" w:rsidRDefault="001646A1" w:rsidP="001646A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7D7CE8" w14:textId="44E2D07F" w:rsidR="001646A1" w:rsidRPr="001646A1" w:rsidRDefault="001646A1" w:rsidP="001646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646A1">
              <w:rPr>
                <w:rFonts w:ascii="BrowalliaUPC" w:hAnsi="BrowalliaUPC" w:cs="BrowalliaUPC"/>
                <w:sz w:val="24"/>
                <w:szCs w:val="24"/>
              </w:rPr>
              <w:t>3,154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2DBE0D" w14:textId="42D1CD3E" w:rsidR="001646A1" w:rsidRPr="00AC0517" w:rsidRDefault="001646A1" w:rsidP="001646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</w:rPr>
              <w:t>1,937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42E0D688" w14:textId="79B81203" w:rsidR="001646A1" w:rsidRPr="00AC0517" w:rsidRDefault="001646A1" w:rsidP="001646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3,154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930921" w14:textId="1CAB23E2" w:rsidR="001646A1" w:rsidRPr="00AC0517" w:rsidRDefault="001646A1" w:rsidP="001646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>775</w:t>
            </w:r>
          </w:p>
        </w:tc>
      </w:tr>
      <w:tr w:rsidR="001646A1" w:rsidRPr="00AC0517" w14:paraId="479EDA0E" w14:textId="77777777" w:rsidTr="00DB75D0">
        <w:tc>
          <w:tcPr>
            <w:tcW w:w="2294" w:type="dxa"/>
            <w:shd w:val="clear" w:color="auto" w:fill="auto"/>
          </w:tcPr>
          <w:p w14:paraId="448E7329" w14:textId="77777777" w:rsidR="001646A1" w:rsidRPr="00AC0517" w:rsidRDefault="001646A1" w:rsidP="001646A1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  <w:shd w:val="clear" w:color="auto" w:fill="auto"/>
          </w:tcPr>
          <w:p w14:paraId="27E4BCD2" w14:textId="77777777" w:rsidR="001646A1" w:rsidRPr="00AC0517" w:rsidRDefault="001646A1" w:rsidP="001646A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2C7E5D" w14:textId="4C657246" w:rsidR="001646A1" w:rsidRPr="001646A1" w:rsidRDefault="001646A1" w:rsidP="001646A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646A1">
              <w:rPr>
                <w:rFonts w:ascii="BrowalliaUPC" w:hAnsi="BrowalliaUPC" w:cs="BrowalliaUPC"/>
                <w:sz w:val="24"/>
                <w:szCs w:val="24"/>
              </w:rPr>
              <w:t>3,154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F8607E" w14:textId="05BB98DF" w:rsidR="001646A1" w:rsidRPr="00AC0517" w:rsidRDefault="001646A1" w:rsidP="001646A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</w:rPr>
              <w:t>1,937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99AB025" w14:textId="2597FE58" w:rsidR="001646A1" w:rsidRPr="00AC0517" w:rsidRDefault="001646A1" w:rsidP="001646A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4,743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644458" w14:textId="6C8C5DB4" w:rsidR="001646A1" w:rsidRPr="00AC0517" w:rsidRDefault="001646A1" w:rsidP="001646A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>1,620</w:t>
            </w:r>
          </w:p>
        </w:tc>
      </w:tr>
      <w:tr w:rsidR="001646A1" w:rsidRPr="00AC0517" w14:paraId="4F1E488C" w14:textId="77777777" w:rsidTr="00FB0EDE">
        <w:tc>
          <w:tcPr>
            <w:tcW w:w="2294" w:type="dxa"/>
            <w:shd w:val="clear" w:color="auto" w:fill="auto"/>
          </w:tcPr>
          <w:p w14:paraId="34202F1E" w14:textId="77777777" w:rsidR="001646A1" w:rsidRPr="00AC0517" w:rsidRDefault="001646A1" w:rsidP="001646A1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  <w:shd w:val="clear" w:color="auto" w:fill="auto"/>
          </w:tcPr>
          <w:p w14:paraId="51BC582E" w14:textId="77777777" w:rsidR="001646A1" w:rsidRPr="00AC0517" w:rsidRDefault="001646A1" w:rsidP="001646A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18FC516" w14:textId="0C5995B4" w:rsidR="001646A1" w:rsidRPr="001646A1" w:rsidRDefault="001646A1" w:rsidP="0016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88B7CE" w14:textId="77777777" w:rsidR="001646A1" w:rsidRPr="00AC0517" w:rsidRDefault="001646A1" w:rsidP="0016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F00395E" w14:textId="77777777" w:rsidR="001646A1" w:rsidRPr="00AC0517" w:rsidRDefault="001646A1" w:rsidP="0016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A5BBB0" w14:textId="77777777" w:rsidR="001646A1" w:rsidRPr="00AC0517" w:rsidRDefault="001646A1" w:rsidP="0016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505CB" w:rsidRPr="00AC0517" w14:paraId="0195A06D" w14:textId="77777777" w:rsidTr="00DB75D0">
        <w:tc>
          <w:tcPr>
            <w:tcW w:w="2294" w:type="dxa"/>
          </w:tcPr>
          <w:p w14:paraId="4310AAF5" w14:textId="1628C094" w:rsidR="008505CB" w:rsidRPr="00AC0517" w:rsidRDefault="008505CB" w:rsidP="001646A1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</w:pPr>
            <w:r w:rsidRPr="00AC0517"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  <w:t>ต้นทุนอื่น</w:t>
            </w:r>
          </w:p>
        </w:tc>
        <w:tc>
          <w:tcPr>
            <w:tcW w:w="2344" w:type="dxa"/>
          </w:tcPr>
          <w:p w14:paraId="717B443B" w14:textId="77777777" w:rsidR="008505CB" w:rsidRPr="00AC0517" w:rsidRDefault="008505CB" w:rsidP="001646A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0F5735D" w14:textId="77777777" w:rsidR="008505CB" w:rsidRPr="001646A1" w:rsidRDefault="008505CB" w:rsidP="0016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35767DE" w14:textId="77777777" w:rsidR="008505CB" w:rsidRPr="00AC0517" w:rsidRDefault="008505CB" w:rsidP="0016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4B386226" w14:textId="77777777" w:rsidR="008505CB" w:rsidRPr="00AC0517" w:rsidRDefault="008505CB" w:rsidP="0016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D1A35FA" w14:textId="77777777" w:rsidR="008505CB" w:rsidRPr="00AC0517" w:rsidRDefault="008505CB" w:rsidP="0016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1646A1" w:rsidRPr="00AC0517" w14:paraId="3981998A" w14:textId="77777777" w:rsidTr="00DB75D0">
        <w:tc>
          <w:tcPr>
            <w:tcW w:w="2294" w:type="dxa"/>
          </w:tcPr>
          <w:p w14:paraId="7BCEE289" w14:textId="7A51439B" w:rsidR="001646A1" w:rsidRPr="00AC0517" w:rsidRDefault="001646A1" w:rsidP="001646A1">
            <w:pPr>
              <w:ind w:left="240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344" w:type="dxa"/>
          </w:tcPr>
          <w:p w14:paraId="4AD5AF4F" w14:textId="77777777" w:rsidR="001646A1" w:rsidRPr="00AC0517" w:rsidRDefault="001646A1" w:rsidP="001646A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</w:tcPr>
          <w:p w14:paraId="02B34830" w14:textId="6ADDD4F9" w:rsidR="001646A1" w:rsidRPr="001646A1" w:rsidRDefault="001646A1" w:rsidP="001646A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646A1">
              <w:rPr>
                <w:rFonts w:ascii="BrowalliaUPC" w:hAnsi="BrowalliaUPC" w:cs="BrowalliaUPC"/>
                <w:sz w:val="24"/>
                <w:szCs w:val="24"/>
              </w:rPr>
              <w:t>2,118</w:t>
            </w:r>
          </w:p>
        </w:tc>
        <w:tc>
          <w:tcPr>
            <w:tcW w:w="1134" w:type="dxa"/>
          </w:tcPr>
          <w:p w14:paraId="32E50ECA" w14:textId="6CFBBF18" w:rsidR="001646A1" w:rsidRPr="00AC0517" w:rsidRDefault="001646A1" w:rsidP="001646A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</w:rPr>
              <w:t>3,303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8751B74" w14:textId="5305362E" w:rsidR="001646A1" w:rsidRPr="00AC0517" w:rsidRDefault="001646A1" w:rsidP="001646A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2,059</w:t>
            </w:r>
          </w:p>
        </w:tc>
        <w:tc>
          <w:tcPr>
            <w:tcW w:w="1152" w:type="dxa"/>
            <w:vAlign w:val="bottom"/>
          </w:tcPr>
          <w:p w14:paraId="5FAAE0DE" w14:textId="7BA5F846" w:rsidR="001646A1" w:rsidRPr="00AC0517" w:rsidRDefault="001646A1" w:rsidP="001646A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>3,203</w:t>
            </w:r>
          </w:p>
        </w:tc>
      </w:tr>
      <w:tr w:rsidR="001646A1" w:rsidRPr="00AC0517" w14:paraId="59F2185B" w14:textId="77777777" w:rsidTr="00DB75D0">
        <w:tc>
          <w:tcPr>
            <w:tcW w:w="2294" w:type="dxa"/>
          </w:tcPr>
          <w:p w14:paraId="4D7FFEEE" w14:textId="7C28EB00" w:rsidR="001646A1" w:rsidRPr="00AC0517" w:rsidRDefault="001646A1" w:rsidP="001646A1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4263D7DD" w14:textId="77777777" w:rsidR="001646A1" w:rsidRPr="00AC0517" w:rsidRDefault="001646A1" w:rsidP="001646A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B5D063D" w14:textId="63D0C480" w:rsidR="001646A1" w:rsidRPr="001646A1" w:rsidRDefault="001646A1" w:rsidP="0016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AC51A8B" w14:textId="77777777" w:rsidR="001646A1" w:rsidRPr="00AC0517" w:rsidRDefault="001646A1" w:rsidP="0016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6980BCE" w14:textId="77777777" w:rsidR="001646A1" w:rsidRPr="00AC0517" w:rsidRDefault="001646A1" w:rsidP="0016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209B859" w14:textId="77777777" w:rsidR="001646A1" w:rsidRPr="00AC0517" w:rsidRDefault="001646A1" w:rsidP="0016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1646A1" w:rsidRPr="00AC0517" w14:paraId="29F46C02" w14:textId="77777777" w:rsidTr="00DB75D0">
        <w:tc>
          <w:tcPr>
            <w:tcW w:w="2294" w:type="dxa"/>
          </w:tcPr>
          <w:p w14:paraId="2CE94B8A" w14:textId="77777777" w:rsidR="001646A1" w:rsidRPr="00AC0517" w:rsidRDefault="001646A1" w:rsidP="001646A1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ค่าเช่า</w:t>
            </w:r>
          </w:p>
        </w:tc>
        <w:tc>
          <w:tcPr>
            <w:tcW w:w="2344" w:type="dxa"/>
          </w:tcPr>
          <w:p w14:paraId="0D03B42B" w14:textId="77777777" w:rsidR="001646A1" w:rsidRPr="00AC0517" w:rsidRDefault="001646A1" w:rsidP="001646A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239097" w14:textId="77777777" w:rsidR="001646A1" w:rsidRPr="001646A1" w:rsidRDefault="001646A1" w:rsidP="0016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96EC8D3" w14:textId="77777777" w:rsidR="001646A1" w:rsidRPr="00AC0517" w:rsidRDefault="001646A1" w:rsidP="0016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A1B0391" w14:textId="338314B5" w:rsidR="001646A1" w:rsidRPr="00AC0517" w:rsidRDefault="001646A1" w:rsidP="0016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964C55D" w14:textId="77777777" w:rsidR="001646A1" w:rsidRPr="00AC0517" w:rsidRDefault="001646A1" w:rsidP="0016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1646A1" w:rsidRPr="00AC0517" w14:paraId="7D80DABB" w14:textId="77777777" w:rsidTr="00DB75D0">
        <w:tc>
          <w:tcPr>
            <w:tcW w:w="2294" w:type="dxa"/>
          </w:tcPr>
          <w:p w14:paraId="3EF6954F" w14:textId="64DAD185" w:rsidR="001646A1" w:rsidRPr="00AC0517" w:rsidRDefault="001646A1" w:rsidP="001646A1">
            <w:pPr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344" w:type="dxa"/>
          </w:tcPr>
          <w:p w14:paraId="14CADF2E" w14:textId="6229E6ED" w:rsidR="001646A1" w:rsidRPr="00700B4E" w:rsidRDefault="001646A1" w:rsidP="001646A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700B4E">
              <w:rPr>
                <w:rFonts w:ascii="BrowalliaUPC" w:hAnsi="BrowalliaUPC" w:cs="BrowalliaUPC"/>
                <w:sz w:val="24"/>
                <w:szCs w:val="24"/>
                <w:cs/>
              </w:rPr>
              <w:t>เดือนละ</w:t>
            </w:r>
            <w:r w:rsidRPr="00700B4E">
              <w:rPr>
                <w:rFonts w:ascii="BrowalliaUPC" w:hAnsi="BrowalliaUPC" w:cs="BrowalliaUPC"/>
                <w:sz w:val="24"/>
                <w:szCs w:val="24"/>
              </w:rPr>
              <w:t xml:space="preserve"> 94,737 </w:t>
            </w:r>
            <w:r w:rsidRPr="00700B4E">
              <w:rPr>
                <w:rFonts w:ascii="BrowalliaUPC" w:hAnsi="BrowalliaUPC" w:cs="BrowalliaUPC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E09544" w14:textId="5B4043B9" w:rsidR="001646A1" w:rsidRPr="001646A1" w:rsidRDefault="001646A1" w:rsidP="0016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646A1">
              <w:rPr>
                <w:rFonts w:ascii="BrowalliaUPC" w:hAnsi="BrowalliaUPC" w:cs="BrowalliaUPC"/>
                <w:sz w:val="24"/>
                <w:szCs w:val="24"/>
                <w:lang w:val="en-GB"/>
              </w:rPr>
              <w:t>284</w:t>
            </w:r>
          </w:p>
        </w:tc>
        <w:tc>
          <w:tcPr>
            <w:tcW w:w="1134" w:type="dxa"/>
            <w:vAlign w:val="bottom"/>
          </w:tcPr>
          <w:p w14:paraId="53CB3C53" w14:textId="5B0E0C94" w:rsidR="001646A1" w:rsidRPr="00AC0517" w:rsidRDefault="001646A1" w:rsidP="0016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</w:rPr>
              <w:t>284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6D62833" w14:textId="09FC761B" w:rsidR="001646A1" w:rsidRPr="00AC0517" w:rsidRDefault="001646A1" w:rsidP="0016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284</w:t>
            </w:r>
          </w:p>
        </w:tc>
        <w:tc>
          <w:tcPr>
            <w:tcW w:w="1152" w:type="dxa"/>
            <w:vAlign w:val="bottom"/>
          </w:tcPr>
          <w:p w14:paraId="50D10385" w14:textId="3BA9D5BC" w:rsidR="001646A1" w:rsidRPr="00AC0517" w:rsidRDefault="001646A1" w:rsidP="0016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</w:rPr>
              <w:t>284</w:t>
            </w:r>
          </w:p>
        </w:tc>
      </w:tr>
      <w:tr w:rsidR="001646A1" w:rsidRPr="00AC0517" w14:paraId="5B523EEE" w14:textId="77777777" w:rsidTr="00DB75D0">
        <w:tc>
          <w:tcPr>
            <w:tcW w:w="2294" w:type="dxa"/>
          </w:tcPr>
          <w:p w14:paraId="78DCBA2B" w14:textId="2AB4C851" w:rsidR="001646A1" w:rsidRPr="00AC0517" w:rsidRDefault="004511D4" w:rsidP="001646A1">
            <w:pPr>
              <w:tabs>
                <w:tab w:val="clear" w:pos="227"/>
                <w:tab w:val="left" w:pos="636"/>
              </w:tabs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เครือ</w:t>
            </w:r>
            <w:r w:rsidR="001646A1" w:rsidRPr="00AC0517">
              <w:rPr>
                <w:rFonts w:ascii="BrowalliaUPC" w:hAnsi="BrowalliaUPC" w:cs="BrowalliaUPC"/>
                <w:sz w:val="24"/>
                <w:szCs w:val="24"/>
                <w:cs/>
              </w:rPr>
              <w:t>ญาติ</w:t>
            </w:r>
            <w:r w:rsidR="00372F7F">
              <w:rPr>
                <w:rFonts w:ascii="BrowalliaUPC" w:hAnsi="BrowalliaUPC" w:cs="BrowalliaUPC" w:hint="cs"/>
                <w:sz w:val="24"/>
                <w:szCs w:val="24"/>
                <w:cs/>
              </w:rPr>
              <w:t>ของ</w:t>
            </w:r>
            <w:r w:rsidR="001646A1" w:rsidRPr="00AC0517">
              <w:rPr>
                <w:rFonts w:ascii="BrowalliaUPC" w:hAnsi="BrowalliaUPC" w:cs="BrowalliaUPC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344" w:type="dxa"/>
          </w:tcPr>
          <w:p w14:paraId="46DEFA28" w14:textId="77777777" w:rsidR="001646A1" w:rsidRPr="00700B4E" w:rsidRDefault="001646A1" w:rsidP="001646A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700B4E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เดือนละ </w:t>
            </w:r>
            <w:r w:rsidRPr="00700B4E">
              <w:rPr>
                <w:rFonts w:ascii="BrowalliaUPC" w:hAnsi="BrowalliaUPC" w:cs="BrowalliaUPC"/>
                <w:sz w:val="24"/>
                <w:szCs w:val="24"/>
              </w:rPr>
              <w:t xml:space="preserve">278,947 </w:t>
            </w:r>
            <w:r w:rsidRPr="00700B4E">
              <w:rPr>
                <w:rFonts w:ascii="BrowalliaUPC" w:hAnsi="BrowalliaUPC" w:cs="BrowalliaUPC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2FB827" w14:textId="4B73065E" w:rsidR="001646A1" w:rsidRPr="001646A1" w:rsidRDefault="001646A1" w:rsidP="001646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646A1">
              <w:rPr>
                <w:rFonts w:ascii="BrowalliaUPC" w:hAnsi="BrowalliaUPC" w:cs="BrowalliaUPC"/>
                <w:sz w:val="24"/>
                <w:szCs w:val="24"/>
                <w:lang w:val="en-GB"/>
              </w:rPr>
              <w:t>837</w:t>
            </w:r>
          </w:p>
        </w:tc>
        <w:tc>
          <w:tcPr>
            <w:tcW w:w="1134" w:type="dxa"/>
            <w:vAlign w:val="bottom"/>
          </w:tcPr>
          <w:p w14:paraId="08B8B864" w14:textId="450572D1" w:rsidR="001646A1" w:rsidRPr="00AC0517" w:rsidRDefault="001646A1" w:rsidP="001646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7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</w:rPr>
              <w:t>837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186907F" w14:textId="354B92CC" w:rsidR="001646A1" w:rsidRPr="00AC0517" w:rsidRDefault="001646A1" w:rsidP="001646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837</w:t>
            </w:r>
          </w:p>
        </w:tc>
        <w:tc>
          <w:tcPr>
            <w:tcW w:w="1152" w:type="dxa"/>
            <w:vAlign w:val="bottom"/>
          </w:tcPr>
          <w:p w14:paraId="12622C82" w14:textId="7D796E40" w:rsidR="001646A1" w:rsidRPr="00AC0517" w:rsidRDefault="001646A1" w:rsidP="001646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</w:rPr>
              <w:t>837</w:t>
            </w:r>
          </w:p>
        </w:tc>
      </w:tr>
      <w:tr w:rsidR="001646A1" w:rsidRPr="00AC0517" w14:paraId="6E91468F" w14:textId="77777777" w:rsidTr="00DB75D0">
        <w:tc>
          <w:tcPr>
            <w:tcW w:w="2294" w:type="dxa"/>
          </w:tcPr>
          <w:p w14:paraId="7D452A24" w14:textId="77777777" w:rsidR="001646A1" w:rsidRPr="00AC0517" w:rsidRDefault="001646A1" w:rsidP="001646A1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616EA6AE" w14:textId="77777777" w:rsidR="001646A1" w:rsidRPr="00AC0517" w:rsidRDefault="001646A1" w:rsidP="001646A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FD47EF" w14:textId="16C82F26" w:rsidR="001646A1" w:rsidRPr="001646A1" w:rsidRDefault="001646A1" w:rsidP="001646A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646A1">
              <w:rPr>
                <w:rFonts w:ascii="BrowalliaUPC" w:hAnsi="BrowalliaUPC" w:cs="BrowalliaUPC"/>
                <w:sz w:val="24"/>
                <w:szCs w:val="24"/>
                <w:lang w:val="en-GB"/>
              </w:rPr>
              <w:t>1,121</w:t>
            </w:r>
          </w:p>
        </w:tc>
        <w:tc>
          <w:tcPr>
            <w:tcW w:w="1134" w:type="dxa"/>
            <w:vAlign w:val="bottom"/>
          </w:tcPr>
          <w:p w14:paraId="4BBD9D26" w14:textId="7D1288B9" w:rsidR="001646A1" w:rsidRPr="00AC0517" w:rsidRDefault="001646A1" w:rsidP="001646A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>1,121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4442A86D" w14:textId="2F4B5D4C" w:rsidR="001646A1" w:rsidRPr="00AC0517" w:rsidRDefault="001646A1" w:rsidP="001646A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1,121</w:t>
            </w:r>
          </w:p>
        </w:tc>
        <w:tc>
          <w:tcPr>
            <w:tcW w:w="1152" w:type="dxa"/>
            <w:vAlign w:val="bottom"/>
          </w:tcPr>
          <w:p w14:paraId="4C442D79" w14:textId="36878F1A" w:rsidR="001646A1" w:rsidRPr="00AC0517" w:rsidRDefault="001646A1" w:rsidP="001646A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>1,121</w:t>
            </w:r>
          </w:p>
        </w:tc>
      </w:tr>
      <w:tr w:rsidR="00162D12" w:rsidRPr="00AC0517" w14:paraId="7F3ACC0D" w14:textId="77777777" w:rsidTr="00DB420D">
        <w:trPr>
          <w:trHeight w:val="76"/>
        </w:trPr>
        <w:tc>
          <w:tcPr>
            <w:tcW w:w="2294" w:type="dxa"/>
          </w:tcPr>
          <w:p w14:paraId="77059481" w14:textId="77777777" w:rsidR="00162D12" w:rsidRPr="00AC0517" w:rsidRDefault="00162D12" w:rsidP="00162D12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</w:tcPr>
          <w:p w14:paraId="2C1F109A" w14:textId="77777777" w:rsidR="00162D12" w:rsidRPr="00AC0517" w:rsidRDefault="00162D12" w:rsidP="00162D12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CCA19D" w14:textId="77777777" w:rsidR="00162D12" w:rsidRPr="00AC0517" w:rsidRDefault="00162D12" w:rsidP="0016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B60CA51" w14:textId="77777777" w:rsidR="00162D12" w:rsidRPr="00AC0517" w:rsidRDefault="00162D12" w:rsidP="0016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B3E6DCD" w14:textId="385C637A" w:rsidR="00162D12" w:rsidRPr="00AC0517" w:rsidRDefault="00162D12" w:rsidP="0016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5072C4A" w14:textId="77777777" w:rsidR="00162D12" w:rsidRPr="00AC0517" w:rsidRDefault="00162D12" w:rsidP="0016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3A1AAD" w:rsidRPr="00AC0517" w14:paraId="7EF0CF03" w14:textId="77777777" w:rsidTr="00DB420D">
        <w:trPr>
          <w:trHeight w:val="76"/>
        </w:trPr>
        <w:tc>
          <w:tcPr>
            <w:tcW w:w="2294" w:type="dxa"/>
          </w:tcPr>
          <w:p w14:paraId="39716D2C" w14:textId="77777777" w:rsidR="003A1AAD" w:rsidRPr="00AC0517" w:rsidRDefault="003A1AAD" w:rsidP="00162D12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</w:tcPr>
          <w:p w14:paraId="4F75F7DE" w14:textId="77777777" w:rsidR="003A1AAD" w:rsidRPr="00AC0517" w:rsidRDefault="003A1AAD" w:rsidP="00162D12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B2D30A" w14:textId="77777777" w:rsidR="003A1AAD" w:rsidRPr="00AC0517" w:rsidRDefault="003A1AAD" w:rsidP="0016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6572D35" w14:textId="77777777" w:rsidR="003A1AAD" w:rsidRPr="00AC0517" w:rsidRDefault="003A1AAD" w:rsidP="0016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96E066C" w14:textId="77777777" w:rsidR="003A1AAD" w:rsidRPr="00AC0517" w:rsidRDefault="003A1AAD" w:rsidP="0016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CF9319A" w14:textId="77777777" w:rsidR="003A1AAD" w:rsidRPr="00AC0517" w:rsidRDefault="003A1AAD" w:rsidP="0016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3A1AAD" w:rsidRPr="00AC0517" w14:paraId="586BD3BC" w14:textId="77777777" w:rsidTr="00DB420D">
        <w:trPr>
          <w:trHeight w:val="76"/>
        </w:trPr>
        <w:tc>
          <w:tcPr>
            <w:tcW w:w="2294" w:type="dxa"/>
          </w:tcPr>
          <w:p w14:paraId="27F71A5B" w14:textId="77777777" w:rsidR="003A1AAD" w:rsidRPr="00AC0517" w:rsidRDefault="003A1AAD" w:rsidP="00162D12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</w:tcPr>
          <w:p w14:paraId="4DBAEA40" w14:textId="77777777" w:rsidR="003A1AAD" w:rsidRPr="00AC0517" w:rsidRDefault="003A1AAD" w:rsidP="00162D12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B9873F" w14:textId="77777777" w:rsidR="003A1AAD" w:rsidRPr="00AC0517" w:rsidRDefault="003A1AAD" w:rsidP="0016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686483D" w14:textId="77777777" w:rsidR="003A1AAD" w:rsidRPr="00AC0517" w:rsidRDefault="003A1AAD" w:rsidP="0016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88E2985" w14:textId="77777777" w:rsidR="003A1AAD" w:rsidRPr="00AC0517" w:rsidRDefault="003A1AAD" w:rsidP="0016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0DBB999" w14:textId="77777777" w:rsidR="003A1AAD" w:rsidRPr="00AC0517" w:rsidRDefault="003A1AAD" w:rsidP="0016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162D12" w:rsidRPr="00AC0517" w14:paraId="08576BDC" w14:textId="77777777" w:rsidTr="00DB75D0">
        <w:tc>
          <w:tcPr>
            <w:tcW w:w="2294" w:type="dxa"/>
            <w:shd w:val="clear" w:color="auto" w:fill="auto"/>
          </w:tcPr>
          <w:p w14:paraId="30F6AB23" w14:textId="053A8C69" w:rsidR="00162D12" w:rsidRPr="00AC0517" w:rsidRDefault="00162D12" w:rsidP="00162D12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  <w:shd w:val="clear" w:color="auto" w:fill="auto"/>
          </w:tcPr>
          <w:p w14:paraId="021019F6" w14:textId="77777777" w:rsidR="00162D12" w:rsidRPr="00AC0517" w:rsidRDefault="00162D12" w:rsidP="00162D12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C0A758" w14:textId="77777777" w:rsidR="00162D12" w:rsidRPr="00AC0517" w:rsidRDefault="00162D12" w:rsidP="0016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E09E8E" w14:textId="77777777" w:rsidR="00162D12" w:rsidRPr="00AC0517" w:rsidRDefault="00162D12" w:rsidP="0016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72F9848" w14:textId="7B928271" w:rsidR="00162D12" w:rsidRPr="00AC0517" w:rsidRDefault="00162D12" w:rsidP="0016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F1F52C" w14:textId="77777777" w:rsidR="00162D12" w:rsidRPr="00AC0517" w:rsidRDefault="00162D12" w:rsidP="0016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B97C76" w:rsidRPr="00AC0517" w14:paraId="7CA8ACCE" w14:textId="77777777" w:rsidTr="00DB75D0">
        <w:tc>
          <w:tcPr>
            <w:tcW w:w="2294" w:type="dxa"/>
            <w:shd w:val="clear" w:color="auto" w:fill="auto"/>
          </w:tcPr>
          <w:p w14:paraId="3CCB6A68" w14:textId="3A7A69D3" w:rsidR="00B97C76" w:rsidRPr="00AC0517" w:rsidRDefault="00B97C76" w:rsidP="00162D12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ดอกเบี้ยจ่าย</w:t>
            </w:r>
          </w:p>
        </w:tc>
        <w:tc>
          <w:tcPr>
            <w:tcW w:w="2344" w:type="dxa"/>
            <w:shd w:val="clear" w:color="auto" w:fill="auto"/>
          </w:tcPr>
          <w:p w14:paraId="62BDDDEA" w14:textId="77777777" w:rsidR="00B97C76" w:rsidRPr="00AC0517" w:rsidRDefault="00B97C76" w:rsidP="00162D12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F73473" w14:textId="77777777" w:rsidR="00B97C76" w:rsidRPr="00AC0517" w:rsidRDefault="00B97C76" w:rsidP="0016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A3DC78" w14:textId="77777777" w:rsidR="00B97C76" w:rsidRPr="00AC0517" w:rsidRDefault="00B97C76" w:rsidP="0016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F4DC660" w14:textId="77777777" w:rsidR="00B97C76" w:rsidRPr="00AC0517" w:rsidRDefault="00B97C76" w:rsidP="0016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C04876" w14:textId="77777777" w:rsidR="00B97C76" w:rsidRPr="00AC0517" w:rsidRDefault="00B97C76" w:rsidP="0016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AD5D81" w:rsidRPr="00AC0517" w14:paraId="7559E3DD" w14:textId="77777777" w:rsidTr="00717F14">
        <w:tc>
          <w:tcPr>
            <w:tcW w:w="2294" w:type="dxa"/>
          </w:tcPr>
          <w:p w14:paraId="1CD1865B" w14:textId="77777777" w:rsidR="00AD5D81" w:rsidRPr="00AC0517" w:rsidRDefault="00AD5D81" w:rsidP="00AD5D81">
            <w:pPr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2D1C03B6" w14:textId="7798EC0C" w:rsidR="00AD5D81" w:rsidRPr="003739F9" w:rsidRDefault="00AD5D81" w:rsidP="00AD5D8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3739F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ร้อยละ </w:t>
            </w:r>
            <w:r w:rsidRPr="003739F9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4.50 </w:t>
            </w:r>
            <w:r w:rsidRPr="003739F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C72EDE" w14:textId="361748E3" w:rsidR="00AD5D81" w:rsidRPr="00836454" w:rsidRDefault="00AD5D81" w:rsidP="00AD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36454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5DB4A5" w14:textId="1FAE429A" w:rsidR="00AD5D81" w:rsidRPr="00AC0517" w:rsidRDefault="00AD5D81" w:rsidP="00AD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FE7E80C" w14:textId="7947077F" w:rsidR="00AD5D81" w:rsidRPr="00AC0517" w:rsidRDefault="00AD5D81" w:rsidP="00AD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BDE07D" w14:textId="543DD5DC" w:rsidR="00AD5D81" w:rsidRPr="00AC0517" w:rsidRDefault="00AD5D81" w:rsidP="00AD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</w:rPr>
              <w:t>191</w:t>
            </w:r>
          </w:p>
        </w:tc>
      </w:tr>
      <w:tr w:rsidR="00AD5D81" w:rsidRPr="00AC0517" w14:paraId="25FB8733" w14:textId="77777777" w:rsidTr="00717F14">
        <w:tc>
          <w:tcPr>
            <w:tcW w:w="2294" w:type="dxa"/>
          </w:tcPr>
          <w:p w14:paraId="4A8D0493" w14:textId="5EC0CED9" w:rsidR="00AD5D81" w:rsidRPr="00AC0517" w:rsidRDefault="00AD5D81" w:rsidP="00AD5D81">
            <w:pPr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344" w:type="dxa"/>
          </w:tcPr>
          <w:p w14:paraId="1EF55B03" w14:textId="416FC4C0" w:rsidR="00AD5D81" w:rsidRPr="003739F9" w:rsidRDefault="00AD5D81" w:rsidP="00AD5D8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3739F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ร้อยละ </w:t>
            </w:r>
            <w:r w:rsidRPr="003739F9">
              <w:rPr>
                <w:rFonts w:ascii="BrowalliaUPC" w:hAnsi="BrowalliaUPC" w:cs="BrowalliaUPC"/>
                <w:sz w:val="24"/>
                <w:szCs w:val="24"/>
              </w:rPr>
              <w:t xml:space="preserve">12.00 </w:t>
            </w:r>
            <w:r w:rsidRPr="003739F9">
              <w:rPr>
                <w:rFonts w:ascii="BrowalliaUPC" w:hAnsi="BrowalliaUPC" w:cs="BrowalliaUPC"/>
                <w:sz w:val="24"/>
                <w:szCs w:val="24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B1533D" w14:textId="365406FB" w:rsidR="00AD5D81" w:rsidRPr="00D90001" w:rsidRDefault="00AD5D81" w:rsidP="00AD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D90001">
              <w:rPr>
                <w:rFonts w:ascii="BrowalliaUPC" w:hAnsi="BrowalliaUPC" w:cs="BrowalliaUPC"/>
                <w:sz w:val="24"/>
                <w:szCs w:val="24"/>
                <w:lang w:val="en-GB"/>
              </w:rPr>
              <w:t>296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D31A23" w14:textId="7B3DE1A3" w:rsidR="00AD5D81" w:rsidRPr="00AC0517" w:rsidRDefault="00AD5D81" w:rsidP="00AD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439E756D" w14:textId="34F779A4" w:rsidR="00AD5D81" w:rsidRPr="00AC0517" w:rsidRDefault="00AD5D81" w:rsidP="00AD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0B9FBB" w14:textId="63424CE9" w:rsidR="00AD5D81" w:rsidRPr="00AC0517" w:rsidRDefault="00AD5D81" w:rsidP="00AD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</w:tr>
      <w:tr w:rsidR="00AD5D81" w:rsidRPr="00AC0517" w14:paraId="14854EC1" w14:textId="77777777" w:rsidTr="00717F14">
        <w:tc>
          <w:tcPr>
            <w:tcW w:w="2294" w:type="dxa"/>
          </w:tcPr>
          <w:p w14:paraId="2F160774" w14:textId="314987BE" w:rsidR="00AD5D81" w:rsidRPr="00AC0517" w:rsidRDefault="00AD5D81" w:rsidP="00AD5D81">
            <w:pPr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344" w:type="dxa"/>
          </w:tcPr>
          <w:p w14:paraId="7B28BAFD" w14:textId="25B8E74B" w:rsidR="00AD5D81" w:rsidRPr="003739F9" w:rsidRDefault="00AD5D81" w:rsidP="00AD5D8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3739F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ร้อยละ </w:t>
            </w:r>
            <w:r w:rsidRPr="003739F9">
              <w:rPr>
                <w:rFonts w:ascii="BrowalliaUPC" w:hAnsi="BrowalliaUPC" w:cs="BrowalliaUPC"/>
                <w:sz w:val="24"/>
                <w:szCs w:val="24"/>
              </w:rPr>
              <w:t>4.50 - 12.00</w:t>
            </w:r>
            <w:r w:rsidRPr="003739F9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3739F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9A718C" w14:textId="509C8ED8" w:rsidR="00AD5D81" w:rsidRPr="00D90001" w:rsidRDefault="00AD5D81" w:rsidP="00AD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D90001">
              <w:rPr>
                <w:rFonts w:ascii="BrowalliaUPC" w:hAnsi="BrowalliaUPC" w:cs="BrowalliaUPC"/>
                <w:sz w:val="24"/>
                <w:szCs w:val="24"/>
                <w:lang w:val="en-GB"/>
              </w:rPr>
              <w:t>481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02E898" w14:textId="1006264D" w:rsidR="00AD5D81" w:rsidRPr="00AC0517" w:rsidRDefault="00AD5D81" w:rsidP="00AD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>374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4EA1D5CD" w14:textId="15024EA4" w:rsidR="00AD5D81" w:rsidRPr="00AC0517" w:rsidRDefault="00AD5D81" w:rsidP="00AD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481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93F75C" w14:textId="018D6762" w:rsidR="00AD5D81" w:rsidRPr="00AC0517" w:rsidRDefault="00AD5D81" w:rsidP="00AD5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>374</w:t>
            </w:r>
          </w:p>
        </w:tc>
      </w:tr>
      <w:tr w:rsidR="00AD5D81" w:rsidRPr="00AC0517" w14:paraId="6F9A3E4A" w14:textId="77777777" w:rsidTr="00717F14">
        <w:tc>
          <w:tcPr>
            <w:tcW w:w="2294" w:type="dxa"/>
          </w:tcPr>
          <w:p w14:paraId="2A9968EA" w14:textId="026921C1" w:rsidR="00AD5D81" w:rsidRPr="00AC0517" w:rsidRDefault="00AD5D81" w:rsidP="00AD5D81">
            <w:pPr>
              <w:tabs>
                <w:tab w:val="clear" w:pos="227"/>
                <w:tab w:val="left" w:pos="636"/>
              </w:tabs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กรรมการบริษัทย่อย</w:t>
            </w:r>
          </w:p>
        </w:tc>
        <w:tc>
          <w:tcPr>
            <w:tcW w:w="2344" w:type="dxa"/>
          </w:tcPr>
          <w:p w14:paraId="5A5AACED" w14:textId="6E13ADBE" w:rsidR="00AD5D81" w:rsidRPr="003739F9" w:rsidRDefault="00AD5D81" w:rsidP="00AD5D8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3739F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ร้อยละ </w:t>
            </w:r>
            <w:r w:rsidRPr="003739F9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8.00 </w:t>
            </w:r>
            <w:r w:rsidRPr="003739F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A8EAB8" w14:textId="2120CF22" w:rsidR="00AD5D81" w:rsidRPr="00D90001" w:rsidRDefault="00AD5D81" w:rsidP="00AD5D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D90001">
              <w:rPr>
                <w:rFonts w:ascii="BrowalliaUPC" w:hAnsi="BrowalliaUPC" w:cs="BrowalliaUPC"/>
                <w:sz w:val="24"/>
                <w:szCs w:val="24"/>
              </w:rPr>
              <w:t>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4180E3" w14:textId="4EF5AE5F" w:rsidR="00AD5D81" w:rsidRPr="00AC0517" w:rsidRDefault="00AD5D81" w:rsidP="00AD5D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5FA81D3" w14:textId="148F96B0" w:rsidR="00AD5D81" w:rsidRPr="00AC0517" w:rsidRDefault="00AD5D81" w:rsidP="00AD5D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532AB4" w14:textId="422F4ADA" w:rsidR="00AD5D81" w:rsidRPr="00AC0517" w:rsidRDefault="00AD5D81" w:rsidP="00AD5D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AD5D81" w:rsidRPr="00AC0517" w14:paraId="0D33F652" w14:textId="77777777" w:rsidTr="00DB75D0">
        <w:tc>
          <w:tcPr>
            <w:tcW w:w="2294" w:type="dxa"/>
          </w:tcPr>
          <w:p w14:paraId="07C820C3" w14:textId="77777777" w:rsidR="00AD5D81" w:rsidRPr="00AC0517" w:rsidRDefault="00AD5D81" w:rsidP="00AD5D81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239D8A5F" w14:textId="77777777" w:rsidR="00AD5D81" w:rsidRPr="00AC0517" w:rsidRDefault="00AD5D81" w:rsidP="00AD5D8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D21475" w14:textId="02B71CF4" w:rsidR="00AD5D81" w:rsidRPr="00D90001" w:rsidRDefault="00AD5D81" w:rsidP="00AD5D8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D90001">
              <w:rPr>
                <w:rFonts w:ascii="BrowalliaUPC" w:hAnsi="BrowalliaUPC" w:cs="BrowalliaUPC"/>
                <w:sz w:val="24"/>
                <w:szCs w:val="24"/>
              </w:rPr>
              <w:t>810</w:t>
            </w:r>
          </w:p>
        </w:tc>
        <w:tc>
          <w:tcPr>
            <w:tcW w:w="1134" w:type="dxa"/>
            <w:vAlign w:val="bottom"/>
          </w:tcPr>
          <w:p w14:paraId="2F67C451" w14:textId="7238B870" w:rsidR="00AD5D81" w:rsidRPr="00AC0517" w:rsidRDefault="00AD5D81" w:rsidP="00AD5D8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>374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AE31BFC" w14:textId="63949EC0" w:rsidR="00AD5D81" w:rsidRPr="00AC0517" w:rsidRDefault="00AD5D81" w:rsidP="00AD5D8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600</w:t>
            </w:r>
          </w:p>
        </w:tc>
        <w:tc>
          <w:tcPr>
            <w:tcW w:w="1152" w:type="dxa"/>
            <w:vAlign w:val="bottom"/>
          </w:tcPr>
          <w:p w14:paraId="35B5741B" w14:textId="487BD343" w:rsidR="00AD5D81" w:rsidRPr="00AC0517" w:rsidRDefault="00AD5D81" w:rsidP="00AD5D8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>565</w:t>
            </w:r>
          </w:p>
        </w:tc>
      </w:tr>
      <w:tr w:rsidR="00162D12" w:rsidRPr="00AC0517" w14:paraId="1FAFA98B" w14:textId="77777777" w:rsidTr="00DB75D0">
        <w:tc>
          <w:tcPr>
            <w:tcW w:w="2294" w:type="dxa"/>
          </w:tcPr>
          <w:p w14:paraId="1840FCB9" w14:textId="4446974A" w:rsidR="00162D12" w:rsidRPr="00AC0517" w:rsidRDefault="00162D12" w:rsidP="00162D12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102C0DE4" w14:textId="77777777" w:rsidR="00162D12" w:rsidRPr="00AC0517" w:rsidRDefault="00162D12" w:rsidP="00162D12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1D9EA7" w14:textId="77777777" w:rsidR="00162D12" w:rsidRPr="00AC0517" w:rsidRDefault="00162D12" w:rsidP="0016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C5C1055" w14:textId="77777777" w:rsidR="00162D12" w:rsidRPr="00E13C79" w:rsidRDefault="00162D12" w:rsidP="0016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2EB7866" w14:textId="77777777" w:rsidR="00162D12" w:rsidRPr="00AC0517" w:rsidRDefault="00162D12" w:rsidP="0016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E76D3FF" w14:textId="77777777" w:rsidR="00162D12" w:rsidRPr="00AC0517" w:rsidRDefault="00162D12" w:rsidP="0016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162D12" w:rsidRPr="00AC0517" w14:paraId="2497D498" w14:textId="77777777" w:rsidTr="00DB75D0">
        <w:tc>
          <w:tcPr>
            <w:tcW w:w="2294" w:type="dxa"/>
          </w:tcPr>
          <w:p w14:paraId="663C0A4C" w14:textId="6326CBDF" w:rsidR="00162D12" w:rsidRPr="00AC0517" w:rsidRDefault="00162D12" w:rsidP="00162D12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ค่าใช้จ่ายอื่น</w:t>
            </w:r>
          </w:p>
        </w:tc>
        <w:tc>
          <w:tcPr>
            <w:tcW w:w="2344" w:type="dxa"/>
          </w:tcPr>
          <w:p w14:paraId="2863EB5D" w14:textId="77777777" w:rsidR="00162D12" w:rsidRPr="00AC0517" w:rsidRDefault="00162D12" w:rsidP="00162D12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491BE4" w14:textId="77777777" w:rsidR="00162D12" w:rsidRPr="00AC0517" w:rsidRDefault="00162D12" w:rsidP="0016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BBFA9C8" w14:textId="77777777" w:rsidR="00162D12" w:rsidRPr="00AC0517" w:rsidRDefault="00162D12" w:rsidP="0016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2E14116" w14:textId="77777777" w:rsidR="00162D12" w:rsidRPr="00AC0517" w:rsidRDefault="00162D12" w:rsidP="0016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68AC441" w14:textId="77777777" w:rsidR="00162D12" w:rsidRPr="00AC0517" w:rsidRDefault="00162D12" w:rsidP="0016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3827C0" w:rsidRPr="00AC0517" w14:paraId="73A77B75" w14:textId="77777777" w:rsidTr="00DB75D0">
        <w:tc>
          <w:tcPr>
            <w:tcW w:w="2294" w:type="dxa"/>
          </w:tcPr>
          <w:p w14:paraId="3D936FA6" w14:textId="16751CF3" w:rsidR="003827C0" w:rsidRPr="00AC0517" w:rsidRDefault="003827C0" w:rsidP="003827C0">
            <w:pPr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5C2EFA8F" w14:textId="5326FA42" w:rsidR="003827C0" w:rsidRPr="00AC0517" w:rsidRDefault="003827C0" w:rsidP="003827C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4F3630" w14:textId="6E300736" w:rsidR="003827C0" w:rsidRPr="00E72BC4" w:rsidRDefault="003827C0" w:rsidP="0038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72BC4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DE9B0B" w14:textId="40A46930" w:rsidR="003827C0" w:rsidRPr="00AC0517" w:rsidRDefault="003827C0" w:rsidP="0038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44EEB309" w14:textId="579B0A29" w:rsidR="003827C0" w:rsidRPr="00AC0517" w:rsidRDefault="003827C0" w:rsidP="0038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7</w:t>
            </w:r>
          </w:p>
        </w:tc>
        <w:tc>
          <w:tcPr>
            <w:tcW w:w="1152" w:type="dxa"/>
            <w:vAlign w:val="bottom"/>
          </w:tcPr>
          <w:p w14:paraId="14574966" w14:textId="76177984" w:rsidR="003827C0" w:rsidRPr="00AC0517" w:rsidRDefault="003827C0" w:rsidP="0038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>32</w:t>
            </w:r>
          </w:p>
        </w:tc>
      </w:tr>
      <w:tr w:rsidR="003827C0" w:rsidRPr="00AC0517" w14:paraId="4371D7FD" w14:textId="77777777" w:rsidTr="00DB75D0">
        <w:tc>
          <w:tcPr>
            <w:tcW w:w="2294" w:type="dxa"/>
          </w:tcPr>
          <w:p w14:paraId="565AC930" w14:textId="25E46434" w:rsidR="003827C0" w:rsidRPr="00AC0517" w:rsidRDefault="003827C0" w:rsidP="003827C0">
            <w:pPr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344" w:type="dxa"/>
          </w:tcPr>
          <w:p w14:paraId="73E52D7F" w14:textId="52359680" w:rsidR="003827C0" w:rsidRPr="00AC0517" w:rsidRDefault="003827C0" w:rsidP="003827C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0F5307" w14:textId="43918A18" w:rsidR="003827C0" w:rsidRPr="00E72BC4" w:rsidRDefault="003827C0" w:rsidP="0038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72BC4">
              <w:rPr>
                <w:rFonts w:ascii="BrowalliaUPC" w:hAnsi="BrowalliaUPC" w:cs="BrowalliaUPC"/>
                <w:sz w:val="24"/>
                <w:szCs w:val="24"/>
              </w:rPr>
              <w:t>535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F110FA" w14:textId="7E643DAF" w:rsidR="003827C0" w:rsidRPr="00AC0517" w:rsidRDefault="003827C0" w:rsidP="0038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</w:rPr>
              <w:t>550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53253411" w14:textId="71E19BA3" w:rsidR="003827C0" w:rsidRPr="00AC0517" w:rsidRDefault="003827C0" w:rsidP="0038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535</w:t>
            </w:r>
          </w:p>
        </w:tc>
        <w:tc>
          <w:tcPr>
            <w:tcW w:w="1152" w:type="dxa"/>
            <w:vAlign w:val="bottom"/>
          </w:tcPr>
          <w:p w14:paraId="554B43B8" w14:textId="7D9DA2DA" w:rsidR="003827C0" w:rsidRPr="00AC0517" w:rsidRDefault="003827C0" w:rsidP="00382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550</w:t>
            </w:r>
          </w:p>
        </w:tc>
      </w:tr>
      <w:tr w:rsidR="003827C0" w:rsidRPr="00AC0517" w14:paraId="05805356" w14:textId="77777777" w:rsidTr="00DB75D0">
        <w:tc>
          <w:tcPr>
            <w:tcW w:w="2294" w:type="dxa"/>
          </w:tcPr>
          <w:p w14:paraId="5E5F5748" w14:textId="45E4F522" w:rsidR="003827C0" w:rsidRPr="00AC0517" w:rsidRDefault="003827C0" w:rsidP="003827C0">
            <w:pPr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344" w:type="dxa"/>
          </w:tcPr>
          <w:p w14:paraId="0AA44C69" w14:textId="6CDB86A3" w:rsidR="003827C0" w:rsidRPr="00AC0517" w:rsidRDefault="003827C0" w:rsidP="003827C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141728" w14:textId="416B8EB7" w:rsidR="003827C0" w:rsidRPr="00E72BC4" w:rsidRDefault="003827C0" w:rsidP="003827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72BC4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C95085" w14:textId="669F6E50" w:rsidR="003827C0" w:rsidRPr="00AC0517" w:rsidRDefault="003827C0" w:rsidP="003827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B22C2E1" w14:textId="771CA6C3" w:rsidR="003827C0" w:rsidRPr="00AC0517" w:rsidRDefault="003827C0" w:rsidP="003827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36</w:t>
            </w:r>
          </w:p>
        </w:tc>
        <w:tc>
          <w:tcPr>
            <w:tcW w:w="1152" w:type="dxa"/>
            <w:vAlign w:val="bottom"/>
          </w:tcPr>
          <w:p w14:paraId="4F9AECEE" w14:textId="237D8699" w:rsidR="003827C0" w:rsidRPr="00AC0517" w:rsidRDefault="003827C0" w:rsidP="003827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>47</w:t>
            </w:r>
          </w:p>
        </w:tc>
      </w:tr>
      <w:tr w:rsidR="003827C0" w:rsidRPr="00AC0517" w14:paraId="4C6F7671" w14:textId="77777777" w:rsidTr="00DB75D0">
        <w:tc>
          <w:tcPr>
            <w:tcW w:w="2294" w:type="dxa"/>
          </w:tcPr>
          <w:p w14:paraId="086E1E5F" w14:textId="18DFC441" w:rsidR="003827C0" w:rsidRPr="00AC0517" w:rsidRDefault="003827C0" w:rsidP="003827C0">
            <w:pPr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038FD504" w14:textId="77777777" w:rsidR="003827C0" w:rsidRPr="00AC0517" w:rsidRDefault="003827C0" w:rsidP="003827C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EBBE43" w14:textId="564ECDB5" w:rsidR="003827C0" w:rsidRPr="00E72BC4" w:rsidRDefault="003827C0" w:rsidP="003827C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72BC4">
              <w:rPr>
                <w:rFonts w:ascii="BrowalliaUPC" w:hAnsi="BrowalliaUPC" w:cs="BrowalliaUPC"/>
                <w:sz w:val="24"/>
                <w:szCs w:val="24"/>
              </w:rPr>
              <w:t>535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EEF8F0" w14:textId="0D57EA21" w:rsidR="003827C0" w:rsidRPr="00AC0517" w:rsidRDefault="003827C0" w:rsidP="003827C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>550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57D0FEE8" w14:textId="21366C12" w:rsidR="003827C0" w:rsidRPr="00AC0517" w:rsidRDefault="003827C0" w:rsidP="003827C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578</w:t>
            </w:r>
          </w:p>
        </w:tc>
        <w:tc>
          <w:tcPr>
            <w:tcW w:w="1152" w:type="dxa"/>
            <w:vAlign w:val="bottom"/>
          </w:tcPr>
          <w:p w14:paraId="07CFDD75" w14:textId="21A169BC" w:rsidR="003827C0" w:rsidRPr="00AC0517" w:rsidRDefault="003827C0" w:rsidP="003827C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>629</w:t>
            </w:r>
          </w:p>
        </w:tc>
      </w:tr>
      <w:tr w:rsidR="00162D12" w:rsidRPr="00AC0517" w14:paraId="2DB5DB73" w14:textId="77777777" w:rsidTr="00DB75D0">
        <w:tc>
          <w:tcPr>
            <w:tcW w:w="2294" w:type="dxa"/>
          </w:tcPr>
          <w:p w14:paraId="4B4B9FA7" w14:textId="77777777" w:rsidR="00162D12" w:rsidRPr="00AC0517" w:rsidRDefault="00162D12" w:rsidP="00162D12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2F389858" w14:textId="77777777" w:rsidR="00162D12" w:rsidRPr="00AC0517" w:rsidRDefault="00162D12" w:rsidP="00162D12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39372B" w14:textId="77777777" w:rsidR="00162D12" w:rsidRPr="00AC0517" w:rsidRDefault="00162D12" w:rsidP="0016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306463D" w14:textId="77777777" w:rsidR="00162D12" w:rsidRPr="00AC0517" w:rsidRDefault="00162D12" w:rsidP="0016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2C14EED" w14:textId="77777777" w:rsidR="00162D12" w:rsidRPr="00AC0517" w:rsidRDefault="00162D12" w:rsidP="0016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CFDBFD9" w14:textId="77777777" w:rsidR="00162D12" w:rsidRPr="00AC0517" w:rsidRDefault="00162D12" w:rsidP="0016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162D12" w:rsidRPr="00AC0517" w14:paraId="13B18E87" w14:textId="77777777" w:rsidTr="00DB75D0">
        <w:tc>
          <w:tcPr>
            <w:tcW w:w="2294" w:type="dxa"/>
          </w:tcPr>
          <w:p w14:paraId="0209224C" w14:textId="77777777" w:rsidR="00162D12" w:rsidRPr="00AC0517" w:rsidRDefault="00162D12" w:rsidP="00162D12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UPC" w:hAnsi="BrowalliaUPC"/>
                <w:sz w:val="24"/>
                <w:szCs w:val="24"/>
                <w:cs/>
                <w:lang w:val="en-GB"/>
              </w:rPr>
            </w:pPr>
            <w:r w:rsidRPr="00AC0517">
              <w:rPr>
                <w:rFonts w:ascii="BrowalliaUPC" w:hAnsi="BrowalliaUPC"/>
                <w:sz w:val="24"/>
                <w:szCs w:val="24"/>
                <w:u w:val="single"/>
                <w:cs/>
              </w:rPr>
              <w:t>ค่าตอบแทนผู้บริหาร</w:t>
            </w:r>
          </w:p>
        </w:tc>
        <w:tc>
          <w:tcPr>
            <w:tcW w:w="2344" w:type="dxa"/>
          </w:tcPr>
          <w:p w14:paraId="33756459" w14:textId="77777777" w:rsidR="00162D12" w:rsidRPr="00AC0517" w:rsidRDefault="00162D12" w:rsidP="00162D12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9780A7" w14:textId="77777777" w:rsidR="00162D12" w:rsidRPr="00AC0517" w:rsidRDefault="00162D12" w:rsidP="0016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42F5ABE" w14:textId="77777777" w:rsidR="00162D12" w:rsidRPr="00AC0517" w:rsidRDefault="00162D12" w:rsidP="0016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7B8D6DC" w14:textId="77777777" w:rsidR="00162D12" w:rsidRPr="00AC0517" w:rsidRDefault="00162D12" w:rsidP="0016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917735C" w14:textId="77777777" w:rsidR="00162D12" w:rsidRPr="00AC0517" w:rsidRDefault="00162D12" w:rsidP="0016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D0EC5" w:rsidRPr="00AC0517" w14:paraId="788040D6" w14:textId="77777777" w:rsidTr="00DB75D0">
        <w:tc>
          <w:tcPr>
            <w:tcW w:w="4638" w:type="dxa"/>
            <w:gridSpan w:val="2"/>
          </w:tcPr>
          <w:p w14:paraId="5BB4856E" w14:textId="3CD1F906" w:rsidR="00CD0EC5" w:rsidRPr="00AC0517" w:rsidRDefault="00CD0EC5" w:rsidP="00CD0EC5">
            <w:pPr>
              <w:spacing w:line="240" w:lineRule="auto"/>
              <w:ind w:firstLine="281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6FB2F0" w14:textId="09722CB3" w:rsidR="00CD0EC5" w:rsidRPr="00AC0517" w:rsidRDefault="00E72BC4" w:rsidP="00E7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3,767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308331" w14:textId="681C056C" w:rsidR="00CD0EC5" w:rsidRPr="00AC0517" w:rsidRDefault="00CD0EC5" w:rsidP="00CD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</w:rPr>
              <w:t>4,135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725DF1F" w14:textId="5EB27D0D" w:rsidR="00CD0EC5" w:rsidRPr="00AC0517" w:rsidRDefault="00CD0EC5" w:rsidP="00CD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2,184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ED6674" w14:textId="7A327D7C" w:rsidR="00CD0EC5" w:rsidRPr="00AC0517" w:rsidRDefault="00A571BD" w:rsidP="00CD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2,434</w:t>
            </w:r>
          </w:p>
        </w:tc>
      </w:tr>
      <w:tr w:rsidR="00CD0EC5" w:rsidRPr="00AC0517" w14:paraId="44F322BF" w14:textId="77777777" w:rsidTr="00DB75D0">
        <w:tc>
          <w:tcPr>
            <w:tcW w:w="4638" w:type="dxa"/>
            <w:gridSpan w:val="2"/>
          </w:tcPr>
          <w:p w14:paraId="34E37B4A" w14:textId="726667A1" w:rsidR="00CD0EC5" w:rsidRPr="00AC0517" w:rsidRDefault="00CD0EC5" w:rsidP="00CD0EC5">
            <w:pPr>
              <w:pStyle w:val="a3"/>
              <w:tabs>
                <w:tab w:val="clear" w:pos="1080"/>
              </w:tabs>
              <w:ind w:right="-113" w:firstLine="281"/>
              <w:rPr>
                <w:rFonts w:ascii="BrowalliaUPC" w:hAnsi="BrowalliaUPC"/>
                <w:sz w:val="24"/>
                <w:szCs w:val="24"/>
                <w:cs/>
              </w:rPr>
            </w:pPr>
            <w:r w:rsidRPr="00AC0517">
              <w:rPr>
                <w:rFonts w:ascii="BrowalliaUPC" w:hAnsi="BrowalliaUPC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FD8CD8" w14:textId="1C550A97" w:rsidR="00CD0EC5" w:rsidRPr="00AC0517" w:rsidRDefault="00E72BC4" w:rsidP="00CD0E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267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10EE78" w14:textId="1609010A" w:rsidR="00CD0EC5" w:rsidRPr="00AC0517" w:rsidRDefault="00CD0EC5" w:rsidP="00CD0E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</w:rPr>
              <w:t>166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3994DAF" w14:textId="0074411B" w:rsidR="00CD0EC5" w:rsidRPr="00AC0517" w:rsidRDefault="00CD0EC5" w:rsidP="00CD0E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267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45EF1D" w14:textId="13BDE166" w:rsidR="00CD0EC5" w:rsidRPr="00AC0517" w:rsidRDefault="00A571BD" w:rsidP="00CD0E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39</w:t>
            </w:r>
          </w:p>
        </w:tc>
      </w:tr>
      <w:tr w:rsidR="00CD0EC5" w:rsidRPr="00AC0517" w14:paraId="7B9DC84A" w14:textId="77777777" w:rsidTr="00DB75D0">
        <w:tc>
          <w:tcPr>
            <w:tcW w:w="2294" w:type="dxa"/>
          </w:tcPr>
          <w:p w14:paraId="3E88D2ED" w14:textId="05060681" w:rsidR="00CD0EC5" w:rsidRPr="00AC0517" w:rsidRDefault="00CD0EC5" w:rsidP="00CD0EC5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2210AA43" w14:textId="77777777" w:rsidR="00CD0EC5" w:rsidRPr="00AC0517" w:rsidRDefault="00CD0EC5" w:rsidP="00CD0EC5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608FD9" w14:textId="24AD6482" w:rsidR="00CD0EC5" w:rsidRPr="00AC0517" w:rsidRDefault="00E72BC4" w:rsidP="00CD0EC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4,034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7B6AEC" w14:textId="3D3203C9" w:rsidR="00CD0EC5" w:rsidRPr="00AC0517" w:rsidRDefault="00CD0EC5" w:rsidP="00CD0EC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</w:rPr>
              <w:t>4,301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4C1B994" w14:textId="734FCF3C" w:rsidR="00CD0EC5" w:rsidRPr="00AC0517" w:rsidRDefault="00CD0EC5" w:rsidP="00CD0EC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2,451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F90E12" w14:textId="06CFA420" w:rsidR="00CD0EC5" w:rsidRPr="00AC0517" w:rsidRDefault="00CD0EC5" w:rsidP="00CD0EC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</w:rPr>
              <w:t>2,473</w:t>
            </w:r>
          </w:p>
        </w:tc>
      </w:tr>
      <w:bookmarkEnd w:id="0"/>
    </w:tbl>
    <w:p w14:paraId="1A575561" w14:textId="599B51DE" w:rsidR="00C209C0" w:rsidRPr="00AC0517" w:rsidRDefault="00C20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146309F2" w14:textId="4CCA2365" w:rsidR="0099424E" w:rsidRPr="00AC0517" w:rsidRDefault="005753E0" w:rsidP="00C911EC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AC0517">
        <w:rPr>
          <w:rFonts w:ascii="BrowalliaUPC" w:hAnsi="BrowalliaUPC" w:cs="BrowalliaUPC"/>
          <w:sz w:val="28"/>
          <w:szCs w:val="28"/>
          <w:cs/>
        </w:rPr>
        <w:t xml:space="preserve">ยอดคงเหลือกับบุคคลและบริษัทที่เกี่ยวข้องกันที่มีสาระสำคัญ </w:t>
      </w:r>
      <w:r w:rsidR="008A5BC4" w:rsidRPr="00AC0517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="00113ED6" w:rsidRPr="00C911EC">
        <w:rPr>
          <w:rFonts w:ascii="BrowalliaUPC" w:hAnsi="BrowalliaUPC" w:cs="BrowalliaUPC"/>
          <w:sz w:val="28"/>
          <w:szCs w:val="28"/>
        </w:rPr>
        <w:t xml:space="preserve">31 </w:t>
      </w:r>
      <w:r w:rsidR="00113ED6" w:rsidRPr="00C911EC">
        <w:rPr>
          <w:rFonts w:ascii="BrowalliaUPC" w:hAnsi="BrowalliaUPC" w:cs="BrowalliaUPC"/>
          <w:sz w:val="28"/>
          <w:szCs w:val="28"/>
          <w:cs/>
        </w:rPr>
        <w:t>มีนาคม</w:t>
      </w:r>
      <w:r w:rsidR="00113ED6" w:rsidRPr="00AC0517">
        <w:rPr>
          <w:rFonts w:ascii="BrowalliaUPC" w:hAnsi="BrowalliaUPC" w:cs="BrowalliaUPC"/>
          <w:sz w:val="28"/>
          <w:szCs w:val="28"/>
        </w:rPr>
        <w:t xml:space="preserve"> 2564</w:t>
      </w:r>
      <w:r w:rsidR="008A5BC4" w:rsidRPr="00AC0517">
        <w:rPr>
          <w:rFonts w:ascii="BrowalliaUPC" w:hAnsi="BrowalliaUPC" w:cs="BrowalliaUPC"/>
          <w:sz w:val="28"/>
          <w:szCs w:val="28"/>
        </w:rPr>
        <w:t xml:space="preserve"> </w:t>
      </w:r>
      <w:r w:rsidR="008A5BC4" w:rsidRPr="00AC0517">
        <w:rPr>
          <w:rFonts w:ascii="BrowalliaUPC" w:hAnsi="BrowalliaUPC" w:cs="BrowalliaUPC"/>
          <w:sz w:val="28"/>
          <w:szCs w:val="28"/>
          <w:cs/>
        </w:rPr>
        <w:t xml:space="preserve">และ วันที่ </w:t>
      </w:r>
      <w:r w:rsidR="00D57D8F" w:rsidRPr="00C911EC">
        <w:rPr>
          <w:rFonts w:ascii="BrowalliaUPC" w:hAnsi="BrowalliaUPC" w:cs="BrowalliaUPC"/>
          <w:sz w:val="28"/>
          <w:szCs w:val="28"/>
        </w:rPr>
        <w:t>31</w:t>
      </w:r>
      <w:r w:rsidR="008A5BC4" w:rsidRPr="00C911EC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="00D57D8F" w:rsidRPr="00C911EC">
        <w:rPr>
          <w:rFonts w:ascii="BrowalliaUPC" w:hAnsi="BrowalliaUPC" w:cs="BrowalliaUPC"/>
          <w:sz w:val="28"/>
          <w:szCs w:val="28"/>
        </w:rPr>
        <w:t>256</w:t>
      </w:r>
      <w:r w:rsidR="00113ED6" w:rsidRPr="00C911EC">
        <w:rPr>
          <w:rFonts w:ascii="BrowalliaUPC" w:hAnsi="BrowalliaUPC" w:cs="BrowalliaUPC"/>
          <w:sz w:val="28"/>
          <w:szCs w:val="28"/>
        </w:rPr>
        <w:t>3</w:t>
      </w:r>
      <w:r w:rsidR="00544D06" w:rsidRPr="00C911EC">
        <w:rPr>
          <w:rFonts w:ascii="BrowalliaUPC" w:hAnsi="BrowalliaUPC" w:cs="BrowalliaUPC"/>
          <w:sz w:val="28"/>
          <w:szCs w:val="28"/>
        </w:rPr>
        <w:t xml:space="preserve"> </w:t>
      </w:r>
      <w:r w:rsidRPr="00AC0517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66E7BE73" w14:textId="77777777" w:rsidR="00727E9C" w:rsidRPr="00AC0517" w:rsidRDefault="00727E9C" w:rsidP="009B5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9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W w:w="9048" w:type="dxa"/>
        <w:tblInd w:w="432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55"/>
        <w:gridCol w:w="283"/>
        <w:gridCol w:w="1276"/>
        <w:gridCol w:w="1183"/>
        <w:gridCol w:w="1237"/>
        <w:gridCol w:w="1214"/>
      </w:tblGrid>
      <w:tr w:rsidR="00810D94" w:rsidRPr="00AC0517" w14:paraId="388C5441" w14:textId="77777777" w:rsidTr="001E2CFF">
        <w:trPr>
          <w:cantSplit/>
          <w:tblHeader/>
        </w:trPr>
        <w:tc>
          <w:tcPr>
            <w:tcW w:w="3855" w:type="dxa"/>
            <w:tcBorders>
              <w:top w:val="nil"/>
            </w:tcBorders>
          </w:tcPr>
          <w:p w14:paraId="595BBA9D" w14:textId="77777777" w:rsidR="00810D94" w:rsidRPr="00AC0517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2F12FA12" w14:textId="77777777" w:rsidR="00810D94" w:rsidRPr="00AC0517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4910" w:type="dxa"/>
            <w:gridSpan w:val="4"/>
            <w:tcBorders>
              <w:top w:val="nil"/>
            </w:tcBorders>
          </w:tcPr>
          <w:p w14:paraId="061040A3" w14:textId="77777777" w:rsidR="00810D94" w:rsidRPr="00AC0517" w:rsidRDefault="00810D94" w:rsidP="00BE4864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3074AF" w:rsidRPr="00AC0517" w14:paraId="739B5C3B" w14:textId="77777777" w:rsidTr="001E2CFF">
        <w:trPr>
          <w:cantSplit/>
          <w:tblHeader/>
        </w:trPr>
        <w:tc>
          <w:tcPr>
            <w:tcW w:w="3855" w:type="dxa"/>
          </w:tcPr>
          <w:p w14:paraId="7A890D70" w14:textId="77777777" w:rsidR="00810D94" w:rsidRPr="00AC0517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76D57AFE" w14:textId="69073B2B" w:rsidR="00810D94" w:rsidRPr="00AC0517" w:rsidRDefault="00810D94" w:rsidP="00B3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459" w:type="dxa"/>
            <w:gridSpan w:val="2"/>
          </w:tcPr>
          <w:p w14:paraId="76DC6578" w14:textId="77777777" w:rsidR="00810D94" w:rsidRPr="00AC0517" w:rsidRDefault="00810D94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1" w:type="dxa"/>
            <w:gridSpan w:val="2"/>
          </w:tcPr>
          <w:p w14:paraId="002DAEE6" w14:textId="77777777" w:rsidR="00810D94" w:rsidRPr="00AC0517" w:rsidRDefault="00810D94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BD43A1" w:rsidRPr="00AC0517" w14:paraId="6CE47E5E" w14:textId="77777777" w:rsidTr="001E2CFF">
        <w:trPr>
          <w:cantSplit/>
          <w:tblHeader/>
        </w:trPr>
        <w:tc>
          <w:tcPr>
            <w:tcW w:w="3855" w:type="dxa"/>
          </w:tcPr>
          <w:p w14:paraId="5A921654" w14:textId="77777777" w:rsidR="00194957" w:rsidRPr="00AC0517" w:rsidRDefault="00194957" w:rsidP="00194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316F7F24" w14:textId="747188D2" w:rsidR="00194957" w:rsidRPr="00AC0517" w:rsidRDefault="00194957" w:rsidP="003D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</w:tcPr>
          <w:p w14:paraId="1D6D4DC4" w14:textId="52EC10C3" w:rsidR="00194957" w:rsidRPr="00AC0517" w:rsidRDefault="00113ED6" w:rsidP="006B0B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มีนาคม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t xml:space="preserve"> 2564</w:t>
            </w:r>
          </w:p>
        </w:tc>
        <w:tc>
          <w:tcPr>
            <w:tcW w:w="1183" w:type="dxa"/>
          </w:tcPr>
          <w:p w14:paraId="054D08D6" w14:textId="036B61DD" w:rsidR="00194957" w:rsidRPr="00AC0517" w:rsidRDefault="00A814A0" w:rsidP="006B0B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="004F742C"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3</w:t>
            </w:r>
          </w:p>
        </w:tc>
        <w:tc>
          <w:tcPr>
            <w:tcW w:w="1237" w:type="dxa"/>
          </w:tcPr>
          <w:p w14:paraId="7758A8CB" w14:textId="0EB6772F" w:rsidR="00194957" w:rsidRPr="00AC0517" w:rsidRDefault="00113ED6" w:rsidP="006B0B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มีนาคม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t xml:space="preserve"> 2564</w:t>
            </w:r>
          </w:p>
        </w:tc>
        <w:tc>
          <w:tcPr>
            <w:tcW w:w="1214" w:type="dxa"/>
          </w:tcPr>
          <w:p w14:paraId="1536D2EA" w14:textId="77777777" w:rsidR="00856E93" w:rsidRPr="00AC0517" w:rsidRDefault="00194957" w:rsidP="006B0B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ธันวาคม</w:t>
            </w:r>
          </w:p>
          <w:p w14:paraId="1F5076A6" w14:textId="19E4217E" w:rsidR="00194957" w:rsidRPr="00AC0517" w:rsidRDefault="00194957" w:rsidP="006B0B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="004F742C"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3</w:t>
            </w:r>
          </w:p>
        </w:tc>
      </w:tr>
      <w:tr w:rsidR="00D35413" w:rsidRPr="00AC0517" w14:paraId="77CB1EB2" w14:textId="77777777" w:rsidTr="001E2CFF">
        <w:trPr>
          <w:cantSplit/>
          <w:tblHeader/>
        </w:trPr>
        <w:tc>
          <w:tcPr>
            <w:tcW w:w="3855" w:type="dxa"/>
          </w:tcPr>
          <w:p w14:paraId="19A5F319" w14:textId="77777777" w:rsidR="00D35413" w:rsidRPr="00AC0517" w:rsidRDefault="00D35413" w:rsidP="00194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0E6BCFBD" w14:textId="77777777" w:rsidR="00D35413" w:rsidRPr="00AC0517" w:rsidRDefault="00D35413" w:rsidP="003D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</w:tcPr>
          <w:p w14:paraId="590D4E57" w14:textId="77777777" w:rsidR="00D35413" w:rsidRPr="00AC0517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</w:tcPr>
          <w:p w14:paraId="6E8340C9" w14:textId="77777777" w:rsidR="00D35413" w:rsidRPr="00AC0517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 w:hanging="113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</w:tcPr>
          <w:p w14:paraId="3C594F6A" w14:textId="77777777" w:rsidR="00D35413" w:rsidRPr="00AC0517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14" w:type="dxa"/>
          </w:tcPr>
          <w:p w14:paraId="49485AAB" w14:textId="77777777" w:rsidR="00D35413" w:rsidRPr="00AC0517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 w:hanging="113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BD43A1" w:rsidRPr="00AC0517" w14:paraId="06E03BB6" w14:textId="77777777" w:rsidTr="001E2CFF">
        <w:trPr>
          <w:cantSplit/>
        </w:trPr>
        <w:tc>
          <w:tcPr>
            <w:tcW w:w="3855" w:type="dxa"/>
            <w:tcBorders>
              <w:bottom w:val="nil"/>
            </w:tcBorders>
            <w:vAlign w:val="center"/>
          </w:tcPr>
          <w:p w14:paraId="14D0C19B" w14:textId="1DABF5AA" w:rsidR="00810D94" w:rsidRPr="00AC0517" w:rsidRDefault="00810D94" w:rsidP="00810D9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AC0517">
              <w:rPr>
                <w:rFonts w:ascii="BrowalliaUPC" w:hAnsi="BrowalliaUPC"/>
                <w:sz w:val="28"/>
                <w:szCs w:val="28"/>
                <w:u w:val="single"/>
                <w:cs/>
              </w:rPr>
              <w:t>ลูกหนี้การค้า</w:t>
            </w:r>
            <w:r w:rsidR="00977230" w:rsidRPr="00AC0517">
              <w:rPr>
                <w:rFonts w:ascii="BrowalliaUPC" w:hAnsi="BrowalliaUPC"/>
                <w:sz w:val="28"/>
                <w:szCs w:val="28"/>
                <w:u w:val="single"/>
                <w:cs/>
              </w:rPr>
              <w:t xml:space="preserve"> - </w:t>
            </w:r>
            <w:r w:rsidRPr="00AC0517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</w:t>
            </w:r>
            <w:r w:rsidR="00BA7E99" w:rsidRPr="00AC0517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กัน</w:t>
            </w:r>
          </w:p>
        </w:tc>
        <w:tc>
          <w:tcPr>
            <w:tcW w:w="283" w:type="dxa"/>
            <w:tcBorders>
              <w:bottom w:val="nil"/>
            </w:tcBorders>
          </w:tcPr>
          <w:p w14:paraId="27A008B0" w14:textId="77777777" w:rsidR="00810D94" w:rsidRPr="00AC0517" w:rsidRDefault="00810D94" w:rsidP="00810D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417A1650" w14:textId="77777777" w:rsidR="00810D94" w:rsidRPr="00AC0517" w:rsidRDefault="00810D94" w:rsidP="0030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firstLine="109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</w:tcPr>
          <w:p w14:paraId="03B6D4C1" w14:textId="77777777" w:rsidR="00810D94" w:rsidRPr="00AC0517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bottom w:val="nil"/>
            </w:tcBorders>
          </w:tcPr>
          <w:p w14:paraId="180CB3DA" w14:textId="77777777" w:rsidR="00810D94" w:rsidRPr="00AC0517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3A5C6D77" w14:textId="77777777" w:rsidR="00810D94" w:rsidRPr="00AC0517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930E48" w:rsidRPr="00AC0517" w14:paraId="2A7C1071" w14:textId="77777777" w:rsidTr="001E2CFF">
        <w:trPr>
          <w:cantSplit/>
        </w:trPr>
        <w:tc>
          <w:tcPr>
            <w:tcW w:w="3855" w:type="dxa"/>
            <w:tcBorders>
              <w:bottom w:val="nil"/>
            </w:tcBorders>
          </w:tcPr>
          <w:p w14:paraId="635F618C" w14:textId="25C446EF" w:rsidR="00930E48" w:rsidRPr="00AC0517" w:rsidRDefault="00930E48" w:rsidP="00930E48">
            <w:pPr>
              <w:spacing w:line="240" w:lineRule="auto"/>
              <w:ind w:firstLine="174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bottom w:val="nil"/>
            </w:tcBorders>
          </w:tcPr>
          <w:p w14:paraId="5D2E2D0C" w14:textId="429ADBFF" w:rsidR="00930E48" w:rsidRPr="00AC0517" w:rsidRDefault="00930E48" w:rsidP="00930E4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4F83027F" w14:textId="64F8D9D7" w:rsidR="00930E48" w:rsidRPr="00AC0517" w:rsidRDefault="00930E48" w:rsidP="0093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30E48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70039382" w14:textId="45BA65FA" w:rsidR="00930E48" w:rsidRPr="00AC0517" w:rsidRDefault="00930E48" w:rsidP="0093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bottom w:val="nil"/>
            </w:tcBorders>
            <w:vAlign w:val="bottom"/>
          </w:tcPr>
          <w:p w14:paraId="543EC61B" w14:textId="442C7545" w:rsidR="00930E48" w:rsidRPr="00AC0517" w:rsidRDefault="00930E48" w:rsidP="0093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49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0742D899" w14:textId="04C66628" w:rsidR="00930E48" w:rsidRPr="00AC0517" w:rsidRDefault="00930E48" w:rsidP="0093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91</w:t>
            </w:r>
          </w:p>
        </w:tc>
      </w:tr>
      <w:tr w:rsidR="00930E48" w:rsidRPr="00AC0517" w14:paraId="1AFC8BCB" w14:textId="77777777" w:rsidTr="001E2CFF">
        <w:trPr>
          <w:cantSplit/>
        </w:trPr>
        <w:tc>
          <w:tcPr>
            <w:tcW w:w="3855" w:type="dxa"/>
            <w:tcBorders>
              <w:bottom w:val="nil"/>
            </w:tcBorders>
          </w:tcPr>
          <w:p w14:paraId="43ADE5C2" w14:textId="4621389B" w:rsidR="00930E48" w:rsidRPr="00AC0517" w:rsidRDefault="00930E48" w:rsidP="00930E48">
            <w:pPr>
              <w:spacing w:line="240" w:lineRule="auto"/>
              <w:ind w:firstLine="185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83" w:type="dxa"/>
            <w:tcBorders>
              <w:bottom w:val="nil"/>
            </w:tcBorders>
          </w:tcPr>
          <w:p w14:paraId="01542350" w14:textId="77777777" w:rsidR="00930E48" w:rsidRPr="00AC0517" w:rsidRDefault="00930E48" w:rsidP="00930E4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3DB73C1" w14:textId="39C9F7A7" w:rsidR="00930E48" w:rsidRPr="00930E48" w:rsidRDefault="00930E48" w:rsidP="0093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30E48">
              <w:rPr>
                <w:rFonts w:ascii="BrowalliaUPC" w:hAnsi="BrowalliaUPC" w:cs="BrowalliaUPC"/>
                <w:sz w:val="28"/>
                <w:szCs w:val="28"/>
              </w:rPr>
              <w:t>697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64F475B9" w14:textId="1AE6F898" w:rsidR="00930E48" w:rsidRPr="00AC0517" w:rsidRDefault="00930E48" w:rsidP="0093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393</w:t>
            </w:r>
          </w:p>
        </w:tc>
        <w:tc>
          <w:tcPr>
            <w:tcW w:w="1237" w:type="dxa"/>
            <w:tcBorders>
              <w:bottom w:val="nil"/>
            </w:tcBorders>
            <w:vAlign w:val="bottom"/>
          </w:tcPr>
          <w:p w14:paraId="115531E8" w14:textId="789BB400" w:rsidR="00930E48" w:rsidRPr="00AC0517" w:rsidRDefault="00930E48" w:rsidP="0093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33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0C685E76" w14:textId="4A49BB23" w:rsidR="00930E48" w:rsidRPr="00AC0517" w:rsidRDefault="00930E48" w:rsidP="0093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393</w:t>
            </w:r>
          </w:p>
        </w:tc>
      </w:tr>
      <w:tr w:rsidR="00930E48" w:rsidRPr="00AC0517" w14:paraId="421DB100" w14:textId="77777777" w:rsidTr="001E2CFF">
        <w:trPr>
          <w:cantSplit/>
        </w:trPr>
        <w:tc>
          <w:tcPr>
            <w:tcW w:w="3855" w:type="dxa"/>
            <w:tcBorders>
              <w:bottom w:val="nil"/>
            </w:tcBorders>
          </w:tcPr>
          <w:p w14:paraId="748F94FE" w14:textId="09CDA7F6" w:rsidR="00930E48" w:rsidRPr="00AC0517" w:rsidRDefault="00930E48" w:rsidP="00930E48">
            <w:pPr>
              <w:spacing w:line="240" w:lineRule="auto"/>
              <w:ind w:left="44" w:firstLine="141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83" w:type="dxa"/>
            <w:tcBorders>
              <w:bottom w:val="nil"/>
            </w:tcBorders>
          </w:tcPr>
          <w:p w14:paraId="4353BB3A" w14:textId="49F69B48" w:rsidR="00930E48" w:rsidRPr="00AC0517" w:rsidRDefault="00930E48" w:rsidP="00930E4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7E4269B9" w14:textId="142EA6C0" w:rsidR="00930E48" w:rsidRPr="00930E48" w:rsidRDefault="00930E48" w:rsidP="00930E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30E48">
              <w:rPr>
                <w:rFonts w:ascii="BrowalliaUPC" w:hAnsi="BrowalliaUPC" w:cs="BrowalliaUPC"/>
                <w:sz w:val="28"/>
                <w:szCs w:val="28"/>
              </w:rPr>
              <w:t>11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54DECD40" w14:textId="29DBB1B7" w:rsidR="00930E48" w:rsidRPr="00AC0517" w:rsidRDefault="00930E48" w:rsidP="00930E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237" w:type="dxa"/>
            <w:tcBorders>
              <w:bottom w:val="nil"/>
            </w:tcBorders>
            <w:vAlign w:val="bottom"/>
          </w:tcPr>
          <w:p w14:paraId="0274F196" w14:textId="08555F56" w:rsidR="00930E48" w:rsidRPr="00AC0517" w:rsidRDefault="00930E48" w:rsidP="00930E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5B64B918" w14:textId="099D06CF" w:rsidR="00930E48" w:rsidRPr="00AC0517" w:rsidRDefault="00930E48" w:rsidP="00930E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930E48" w:rsidRPr="00AC0517" w14:paraId="6E3BAB2C" w14:textId="77777777" w:rsidTr="001E2CFF">
        <w:trPr>
          <w:cantSplit/>
          <w:trHeight w:val="73"/>
        </w:trPr>
        <w:tc>
          <w:tcPr>
            <w:tcW w:w="3855" w:type="dxa"/>
            <w:tcBorders>
              <w:bottom w:val="nil"/>
            </w:tcBorders>
            <w:vAlign w:val="center"/>
          </w:tcPr>
          <w:p w14:paraId="1B4E4748" w14:textId="41B53BF1" w:rsidR="00930E48" w:rsidRPr="00AC0517" w:rsidRDefault="00930E48" w:rsidP="00930E4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AC0517">
              <w:rPr>
                <w:rFonts w:ascii="BrowalliaUPC" w:hAnsi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bottom w:val="nil"/>
            </w:tcBorders>
          </w:tcPr>
          <w:p w14:paraId="25114556" w14:textId="77777777" w:rsidR="00930E48" w:rsidRPr="00AC0517" w:rsidRDefault="00930E48" w:rsidP="00930E4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29DC637" w14:textId="5CBFC880" w:rsidR="00930E48" w:rsidRPr="00930E48" w:rsidRDefault="00930E48" w:rsidP="00930E4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30E48">
              <w:rPr>
                <w:rFonts w:ascii="BrowalliaUPC" w:hAnsi="BrowalliaUPC" w:cs="BrowalliaUPC"/>
                <w:sz w:val="28"/>
                <w:szCs w:val="28"/>
              </w:rPr>
              <w:t>708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19C9FAE2" w14:textId="6C3D92CB" w:rsidR="00930E48" w:rsidRPr="00AC0517" w:rsidRDefault="00930E48" w:rsidP="00930E4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393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74AA6DD7" w14:textId="4E37191E" w:rsidR="00930E48" w:rsidRPr="00AC0517" w:rsidRDefault="00930E48" w:rsidP="00930E4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82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4944C4B8" w14:textId="681AE58D" w:rsidR="00930E48" w:rsidRPr="00AC0517" w:rsidRDefault="00930E48" w:rsidP="00930E4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484</w:t>
            </w:r>
          </w:p>
        </w:tc>
      </w:tr>
      <w:tr w:rsidR="00C209C0" w:rsidRPr="00AC0517" w14:paraId="5A5A91FC" w14:textId="77777777" w:rsidTr="001E2CFF">
        <w:trPr>
          <w:cantSplit/>
          <w:trHeight w:val="73"/>
        </w:trPr>
        <w:tc>
          <w:tcPr>
            <w:tcW w:w="3855" w:type="dxa"/>
            <w:tcBorders>
              <w:bottom w:val="nil"/>
            </w:tcBorders>
            <w:vAlign w:val="center"/>
          </w:tcPr>
          <w:p w14:paraId="5BD55888" w14:textId="77777777" w:rsidR="00C209C0" w:rsidRPr="00AC0517" w:rsidRDefault="00C209C0" w:rsidP="00D643C3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22B2539E" w14:textId="77777777" w:rsidR="00C209C0" w:rsidRPr="00AC0517" w:rsidRDefault="00C209C0" w:rsidP="00D643C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E3E91B1" w14:textId="77777777" w:rsidR="00C209C0" w:rsidRPr="00AC0517" w:rsidRDefault="00C209C0" w:rsidP="00C2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3167FD1B" w14:textId="77777777" w:rsidR="00C209C0" w:rsidRPr="00AC0517" w:rsidRDefault="00C209C0" w:rsidP="00C2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7D65CB6C" w14:textId="77777777" w:rsidR="00C209C0" w:rsidRPr="00AC0517" w:rsidRDefault="00C209C0" w:rsidP="00C2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4539ED8A" w14:textId="77777777" w:rsidR="00C209C0" w:rsidRPr="00AC0517" w:rsidRDefault="00C209C0" w:rsidP="00C2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D643C3" w:rsidRPr="00AC0517" w14:paraId="3EFF6556" w14:textId="77777777" w:rsidTr="001E2CFF">
        <w:trPr>
          <w:cantSplit/>
        </w:trPr>
        <w:tc>
          <w:tcPr>
            <w:tcW w:w="3855" w:type="dxa"/>
            <w:tcBorders>
              <w:top w:val="nil"/>
              <w:bottom w:val="nil"/>
            </w:tcBorders>
            <w:vAlign w:val="center"/>
          </w:tcPr>
          <w:p w14:paraId="1B3331A4" w14:textId="18AB458E" w:rsidR="00D643C3" w:rsidRPr="00AC0517" w:rsidRDefault="00D643C3" w:rsidP="00D643C3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ลูกหนี้อื่น</w:t>
            </w:r>
            <w:r w:rsidRPr="00AC0517">
              <w:rPr>
                <w:rFonts w:ascii="BrowalliaUPC" w:hAnsi="BrowalliaUPC" w:cs="BrowalliaUPC"/>
                <w:sz w:val="28"/>
                <w:szCs w:val="28"/>
                <w:u w:val="single"/>
              </w:rPr>
              <w:t xml:space="preserve"> - </w:t>
            </w:r>
            <w:r w:rsidRPr="00AC0517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บุคคลและบริษัทที่เกี่ยวข้องกัน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604115C" w14:textId="3AD3ABC9" w:rsidR="00D643C3" w:rsidRPr="00AC0517" w:rsidRDefault="00D643C3" w:rsidP="00D643C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1AB36A" w14:textId="0EE34FA1" w:rsidR="00D643C3" w:rsidRPr="00AC0517" w:rsidRDefault="00D643C3" w:rsidP="00D6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5C61BDCD" w14:textId="0D54F262" w:rsidR="00D643C3" w:rsidRPr="00AC0517" w:rsidRDefault="00D643C3" w:rsidP="00D6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BB4893" w14:textId="1B115E05" w:rsidR="00D643C3" w:rsidRPr="00AC0517" w:rsidRDefault="00D643C3" w:rsidP="00D6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nil"/>
              <w:bottom w:val="nil"/>
            </w:tcBorders>
            <w:vAlign w:val="bottom"/>
          </w:tcPr>
          <w:p w14:paraId="27DC06D8" w14:textId="1878C8CE" w:rsidR="00D643C3" w:rsidRPr="00AC0517" w:rsidRDefault="00D643C3" w:rsidP="00D64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930E48" w:rsidRPr="00AC0517" w14:paraId="7F91AE50" w14:textId="77777777" w:rsidTr="001E2CFF">
        <w:trPr>
          <w:cantSplit/>
          <w:trHeight w:val="315"/>
        </w:trPr>
        <w:tc>
          <w:tcPr>
            <w:tcW w:w="3855" w:type="dxa"/>
            <w:tcBorders>
              <w:top w:val="nil"/>
              <w:bottom w:val="nil"/>
            </w:tcBorders>
            <w:vAlign w:val="center"/>
          </w:tcPr>
          <w:p w14:paraId="199625D7" w14:textId="3E73E723" w:rsidR="00930E48" w:rsidRPr="00AC0517" w:rsidRDefault="00930E48" w:rsidP="00930E48">
            <w:pPr>
              <w:spacing w:line="240" w:lineRule="auto"/>
              <w:ind w:left="327" w:hanging="153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03659E3" w14:textId="77777777" w:rsidR="00930E48" w:rsidRPr="00AC0517" w:rsidRDefault="00930E48" w:rsidP="00930E4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30231675" w14:textId="653F412B" w:rsidR="00930E48" w:rsidRPr="00AC0517" w:rsidRDefault="00930E48" w:rsidP="0093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4D215ACC" w14:textId="49B7E9C2" w:rsidR="00930E48" w:rsidRPr="00AC0517" w:rsidRDefault="00930E48" w:rsidP="0093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A52B37" w14:textId="69C93654" w:rsidR="00930E48" w:rsidRPr="00AC0517" w:rsidRDefault="00930E48" w:rsidP="0093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315,289</w:t>
            </w:r>
          </w:p>
        </w:tc>
        <w:tc>
          <w:tcPr>
            <w:tcW w:w="1214" w:type="dxa"/>
            <w:tcBorders>
              <w:top w:val="nil"/>
              <w:bottom w:val="nil"/>
            </w:tcBorders>
            <w:vAlign w:val="bottom"/>
          </w:tcPr>
          <w:p w14:paraId="42778E0F" w14:textId="2533CC2B" w:rsidR="00930E48" w:rsidRPr="00AC0517" w:rsidRDefault="00930E48" w:rsidP="0093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311,984</w:t>
            </w:r>
          </w:p>
        </w:tc>
      </w:tr>
      <w:tr w:rsidR="00930E48" w:rsidRPr="00AC0517" w14:paraId="4D137AB4" w14:textId="77777777" w:rsidTr="001E2CFF">
        <w:trPr>
          <w:cantSplit/>
          <w:trHeight w:val="315"/>
        </w:trPr>
        <w:tc>
          <w:tcPr>
            <w:tcW w:w="3855" w:type="dxa"/>
            <w:tcBorders>
              <w:top w:val="nil"/>
              <w:bottom w:val="nil"/>
            </w:tcBorders>
            <w:vAlign w:val="center"/>
          </w:tcPr>
          <w:p w14:paraId="330F3670" w14:textId="34E7FA39" w:rsidR="00930E48" w:rsidRPr="00AC0517" w:rsidRDefault="00930E48" w:rsidP="00930E48">
            <w:pPr>
              <w:spacing w:line="240" w:lineRule="auto"/>
              <w:ind w:left="186" w:hanging="12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9A82E3E" w14:textId="77777777" w:rsidR="00930E48" w:rsidRPr="00AC0517" w:rsidRDefault="00930E48" w:rsidP="00930E4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7402EC44" w14:textId="46B3FD24" w:rsidR="00930E48" w:rsidRPr="00AC0517" w:rsidRDefault="00930E48" w:rsidP="00930E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2F2EF48D" w14:textId="2F8F9656" w:rsidR="00930E48" w:rsidRPr="00AC0517" w:rsidRDefault="00930E48" w:rsidP="00930E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6884D6" w14:textId="673616F8" w:rsidR="00930E48" w:rsidRPr="00AC0517" w:rsidRDefault="00930E48" w:rsidP="00930E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(315,172)</w:t>
            </w:r>
          </w:p>
        </w:tc>
        <w:tc>
          <w:tcPr>
            <w:tcW w:w="1214" w:type="dxa"/>
            <w:tcBorders>
              <w:top w:val="nil"/>
              <w:bottom w:val="nil"/>
            </w:tcBorders>
            <w:vAlign w:val="bottom"/>
          </w:tcPr>
          <w:p w14:paraId="3FBCE7C0" w14:textId="4F2C4751" w:rsidR="00930E48" w:rsidRPr="00AC0517" w:rsidRDefault="00930E48" w:rsidP="00930E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(311,940)</w:t>
            </w:r>
          </w:p>
        </w:tc>
      </w:tr>
      <w:tr w:rsidR="00930E48" w:rsidRPr="00AC0517" w14:paraId="1C69573F" w14:textId="77777777" w:rsidTr="001E2CFF">
        <w:trPr>
          <w:cantSplit/>
          <w:trHeight w:val="315"/>
        </w:trPr>
        <w:tc>
          <w:tcPr>
            <w:tcW w:w="3855" w:type="dxa"/>
            <w:tcBorders>
              <w:top w:val="nil"/>
              <w:bottom w:val="nil"/>
            </w:tcBorders>
            <w:vAlign w:val="center"/>
          </w:tcPr>
          <w:p w14:paraId="26C38F3C" w14:textId="201C65E8" w:rsidR="00930E48" w:rsidRPr="00AC0517" w:rsidRDefault="00D7062E" w:rsidP="00930E48">
            <w:pPr>
              <w:spacing w:line="240" w:lineRule="auto"/>
              <w:ind w:left="186" w:hanging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  สุทธิ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75AAF23" w14:textId="77777777" w:rsidR="00930E48" w:rsidRPr="00AC0517" w:rsidRDefault="00930E48" w:rsidP="00930E4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FDB05A" w14:textId="74D56DDE" w:rsidR="00930E48" w:rsidRPr="00AC0517" w:rsidRDefault="00930E48" w:rsidP="00930E4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1B632FFC" w14:textId="5C3E57C4" w:rsidR="00930E48" w:rsidRPr="00AC0517" w:rsidRDefault="00930E48" w:rsidP="00930E4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348E5E" w14:textId="29BBA2B3" w:rsidR="00930E48" w:rsidRPr="00AC0517" w:rsidRDefault="00930E48" w:rsidP="00930E4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117</w:t>
            </w:r>
          </w:p>
        </w:tc>
        <w:tc>
          <w:tcPr>
            <w:tcW w:w="1214" w:type="dxa"/>
            <w:tcBorders>
              <w:top w:val="nil"/>
              <w:bottom w:val="nil"/>
            </w:tcBorders>
            <w:vAlign w:val="bottom"/>
          </w:tcPr>
          <w:p w14:paraId="4646925A" w14:textId="5A3F09EB" w:rsidR="00930E48" w:rsidRPr="00AC0517" w:rsidRDefault="00930E48" w:rsidP="00930E4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44</w:t>
            </w:r>
          </w:p>
        </w:tc>
      </w:tr>
    </w:tbl>
    <w:p w14:paraId="219D09CE" w14:textId="5CC9F51A" w:rsidR="004226DF" w:rsidRDefault="004226DF" w:rsidP="00801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ACCE0BA" w14:textId="30D62A32" w:rsidR="00C11E66" w:rsidRDefault="00C11E66" w:rsidP="00801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AF9C6FE" w14:textId="00B307C8" w:rsidR="0055506D" w:rsidRPr="00AC0517" w:rsidRDefault="00403531" w:rsidP="00C911EC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AC0517">
        <w:rPr>
          <w:rFonts w:ascii="BrowalliaUPC" w:hAnsi="BrowalliaUPC" w:cs="BrowalliaUPC"/>
          <w:sz w:val="28"/>
          <w:szCs w:val="28"/>
          <w:cs/>
        </w:rPr>
        <w:lastRenderedPageBreak/>
        <w:t xml:space="preserve">ในระหว่างงวดสามเดือนสิ้นสุดวันที่ </w:t>
      </w:r>
      <w:r w:rsidRPr="00AC0517">
        <w:rPr>
          <w:rFonts w:ascii="BrowalliaUPC" w:hAnsi="BrowalliaUPC" w:cs="BrowalliaUPC"/>
          <w:sz w:val="28"/>
          <w:szCs w:val="28"/>
        </w:rPr>
        <w:t xml:space="preserve">31 </w:t>
      </w:r>
      <w:r w:rsidRPr="00AC0517">
        <w:rPr>
          <w:rFonts w:ascii="BrowalliaUPC" w:hAnsi="BrowalliaUPC" w:cs="BrowalliaUPC"/>
          <w:sz w:val="28"/>
          <w:szCs w:val="28"/>
          <w:cs/>
        </w:rPr>
        <w:t>มีนาคม</w:t>
      </w:r>
      <w:r w:rsidRPr="00AC0517">
        <w:rPr>
          <w:rFonts w:ascii="BrowalliaUPC" w:hAnsi="BrowalliaUPC" w:cs="BrowalliaUPC"/>
          <w:sz w:val="28"/>
          <w:szCs w:val="28"/>
        </w:rPr>
        <w:t xml:space="preserve"> 2564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 และสำหรับปีสิ้นสุดวันที่ </w:t>
      </w:r>
      <w:r w:rsidRPr="00AC0517">
        <w:rPr>
          <w:rFonts w:ascii="BrowalliaUPC" w:hAnsi="BrowalliaUPC" w:cs="BrowalliaUPC"/>
          <w:sz w:val="28"/>
          <w:szCs w:val="28"/>
        </w:rPr>
        <w:t>31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AC0517">
        <w:rPr>
          <w:rFonts w:ascii="BrowalliaUPC" w:hAnsi="BrowalliaUPC" w:cs="BrowalliaUPC"/>
          <w:sz w:val="28"/>
          <w:szCs w:val="28"/>
        </w:rPr>
        <w:t>2563</w:t>
      </w:r>
      <w:r w:rsidR="00407B42" w:rsidRPr="00AC0517">
        <w:rPr>
          <w:rFonts w:ascii="BrowalliaUPC" w:hAnsi="BrowalliaUPC" w:cs="BrowalliaUPC"/>
          <w:sz w:val="28"/>
          <w:szCs w:val="28"/>
        </w:rPr>
        <w:t xml:space="preserve"> </w:t>
      </w:r>
      <w:r w:rsidR="00407B42" w:rsidRPr="00AC0517">
        <w:rPr>
          <w:rFonts w:ascii="BrowalliaUPC" w:hAnsi="BrowalliaUPC" w:cs="BrowalliaUPC"/>
          <w:sz w:val="28"/>
          <w:szCs w:val="28"/>
          <w:cs/>
        </w:rPr>
        <w:t>รายการเคลื่อนไหวของค่าเผื่อผลขาดทุนจากการด้อยค่าของลูกหนี้อื่น</w:t>
      </w:r>
      <w:r w:rsidR="001914E5">
        <w:rPr>
          <w:rFonts w:ascii="BrowalliaUPC" w:hAnsi="BrowalliaUPC" w:cs="BrowalliaUPC"/>
          <w:sz w:val="28"/>
          <w:szCs w:val="28"/>
        </w:rPr>
        <w:t xml:space="preserve"> </w:t>
      </w:r>
      <w:r w:rsidR="006539F9">
        <w:rPr>
          <w:rFonts w:ascii="BrowalliaUPC" w:hAnsi="BrowalliaUPC" w:cs="BrowalliaUPC"/>
          <w:sz w:val="28"/>
          <w:szCs w:val="28"/>
        </w:rPr>
        <w:t>-</w:t>
      </w:r>
      <w:r w:rsidR="001914E5">
        <w:rPr>
          <w:rFonts w:ascii="BrowalliaUPC" w:hAnsi="BrowalliaUPC" w:cs="BrowalliaUPC"/>
          <w:sz w:val="28"/>
          <w:szCs w:val="28"/>
        </w:rPr>
        <w:t xml:space="preserve"> </w:t>
      </w:r>
      <w:r w:rsidR="00407B42" w:rsidRPr="00AC0517">
        <w:rPr>
          <w:rFonts w:ascii="BrowalliaUPC" w:hAnsi="BrowalliaUPC" w:cs="BrowalliaUPC"/>
          <w:sz w:val="28"/>
          <w:szCs w:val="28"/>
          <w:cs/>
        </w:rPr>
        <w:t>บริษัทย่อย มีดังต่อไปนี้</w:t>
      </w:r>
    </w:p>
    <w:p w14:paraId="256DA333" w14:textId="77777777" w:rsidR="00407B42" w:rsidRPr="00AC0517" w:rsidRDefault="00407B42" w:rsidP="00407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UPC" w:hAnsi="BrowalliaUPC" w:cs="BrowalliaUPC"/>
        </w:rPr>
      </w:pPr>
    </w:p>
    <w:tbl>
      <w:tblPr>
        <w:tblStyle w:val="TableGrid"/>
        <w:tblW w:w="898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1"/>
        <w:gridCol w:w="1701"/>
        <w:gridCol w:w="284"/>
        <w:gridCol w:w="1700"/>
      </w:tblGrid>
      <w:tr w:rsidR="006933EF" w:rsidRPr="00AC0517" w14:paraId="7F512DBD" w14:textId="77777777" w:rsidTr="00AF17D4">
        <w:tc>
          <w:tcPr>
            <w:tcW w:w="5301" w:type="dxa"/>
          </w:tcPr>
          <w:p w14:paraId="0F40AA29" w14:textId="77777777" w:rsidR="006933EF" w:rsidRPr="00AC0517" w:rsidRDefault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685" w:type="dxa"/>
            <w:gridSpan w:val="3"/>
          </w:tcPr>
          <w:p w14:paraId="14D9B714" w14:textId="32F6D2D1" w:rsidR="006933EF" w:rsidRPr="00AC0517" w:rsidRDefault="006933EF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6933EF" w:rsidRPr="00AC0517" w14:paraId="34D7764F" w14:textId="77777777" w:rsidTr="00AF17D4">
        <w:tc>
          <w:tcPr>
            <w:tcW w:w="5301" w:type="dxa"/>
          </w:tcPr>
          <w:p w14:paraId="6854A3B1" w14:textId="77777777" w:rsidR="006933EF" w:rsidRPr="00AC0517" w:rsidRDefault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vAlign w:val="center"/>
          </w:tcPr>
          <w:p w14:paraId="7E4EEC98" w14:textId="203126CF" w:rsidR="006933EF" w:rsidRPr="00AC0517" w:rsidRDefault="006933EF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6933EF" w:rsidRPr="00AC0517" w14:paraId="4EE4335C" w14:textId="77777777" w:rsidTr="00AF17D4">
        <w:tc>
          <w:tcPr>
            <w:tcW w:w="5301" w:type="dxa"/>
          </w:tcPr>
          <w:p w14:paraId="48E28E8A" w14:textId="77777777" w:rsidR="006933EF" w:rsidRPr="00AC0517" w:rsidRDefault="006933EF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315CE" w14:textId="4C1AC70C" w:rsidR="006933EF" w:rsidRPr="00AC0517" w:rsidRDefault="006933EF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มีนาคม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t xml:space="preserve"> 2564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5DE85939" w14:textId="77777777" w:rsidR="006933EF" w:rsidRPr="00AC0517" w:rsidRDefault="006933EF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3D44C" w14:textId="616444C1" w:rsidR="006933EF" w:rsidRPr="00AC0517" w:rsidRDefault="006933EF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="009B4258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6933EF" w:rsidRPr="00AC0517" w14:paraId="0ACDDE10" w14:textId="77777777" w:rsidTr="00AF17D4">
        <w:tc>
          <w:tcPr>
            <w:tcW w:w="5301" w:type="dxa"/>
          </w:tcPr>
          <w:p w14:paraId="239342C4" w14:textId="77777777" w:rsidR="006933EF" w:rsidRPr="00AC0517" w:rsidRDefault="006933EF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637513B8" w14:textId="77777777" w:rsidR="006933EF" w:rsidRPr="00AC0517" w:rsidRDefault="006933EF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4" w:type="dxa"/>
          </w:tcPr>
          <w:p w14:paraId="1D8274BB" w14:textId="77777777" w:rsidR="006933EF" w:rsidRPr="00AC0517" w:rsidRDefault="006933EF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14:paraId="30C4D937" w14:textId="77777777" w:rsidR="006933EF" w:rsidRPr="00AC0517" w:rsidRDefault="006933EF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933EF" w:rsidRPr="00AC0517" w14:paraId="29F4EF00" w14:textId="77777777" w:rsidTr="00AF17D4">
        <w:tc>
          <w:tcPr>
            <w:tcW w:w="5301" w:type="dxa"/>
          </w:tcPr>
          <w:p w14:paraId="16CCBF71" w14:textId="28822630" w:rsidR="006933EF" w:rsidRPr="00AC0517" w:rsidRDefault="006933EF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ยอดคงเหลือ ณ วันต้นงวด</w:t>
            </w:r>
          </w:p>
        </w:tc>
        <w:tc>
          <w:tcPr>
            <w:tcW w:w="1701" w:type="dxa"/>
            <w:vAlign w:val="center"/>
          </w:tcPr>
          <w:p w14:paraId="47D90B4C" w14:textId="5575DA13" w:rsidR="006933EF" w:rsidRPr="00AC0517" w:rsidRDefault="000B1DA3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311,940</w:t>
            </w:r>
          </w:p>
        </w:tc>
        <w:tc>
          <w:tcPr>
            <w:tcW w:w="284" w:type="dxa"/>
          </w:tcPr>
          <w:p w14:paraId="6C9333C1" w14:textId="77777777" w:rsidR="006933EF" w:rsidRPr="00AC0517" w:rsidRDefault="006933EF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14:paraId="66356873" w14:textId="1FCD5FAF" w:rsidR="006933EF" w:rsidRPr="00AC0517" w:rsidRDefault="006933EF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91,303</w:t>
            </w:r>
          </w:p>
        </w:tc>
      </w:tr>
      <w:tr w:rsidR="005B6866" w:rsidRPr="00AC0517" w14:paraId="63DDCA92" w14:textId="77777777" w:rsidTr="00AF17D4">
        <w:tc>
          <w:tcPr>
            <w:tcW w:w="5301" w:type="dxa"/>
          </w:tcPr>
          <w:p w14:paraId="7345F6D5" w14:textId="54FBF2B1" w:rsidR="005B6866" w:rsidRPr="00AC0517" w:rsidRDefault="005B6866" w:rsidP="005B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บวก</w:t>
            </w:r>
            <w:r w:rsidRPr="005B6866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ตั้งค่าเผื่อฯ เพิ่มขึ้น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D662A8F" w14:textId="5CE8BC69" w:rsidR="005B6866" w:rsidRPr="00AC0517" w:rsidRDefault="005B6866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3,232</w:t>
            </w:r>
          </w:p>
        </w:tc>
        <w:tc>
          <w:tcPr>
            <w:tcW w:w="284" w:type="dxa"/>
          </w:tcPr>
          <w:p w14:paraId="037BAEBB" w14:textId="77777777" w:rsidR="005B6866" w:rsidRPr="00AC0517" w:rsidRDefault="005B6866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3AEAFC4C" w14:textId="1AFD5627" w:rsidR="005B6866" w:rsidRPr="00AC0517" w:rsidRDefault="005B6866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2</w:t>
            </w:r>
            <w:r>
              <w:rPr>
                <w:rFonts w:ascii="BrowalliaUPC" w:hAnsi="BrowalliaUPC" w:cs="BrowalliaUPC"/>
                <w:sz w:val="28"/>
                <w:szCs w:val="28"/>
              </w:rPr>
              <w:t>20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t>,637</w:t>
            </w:r>
          </w:p>
        </w:tc>
      </w:tr>
      <w:tr w:rsidR="006933EF" w:rsidRPr="00AC0517" w14:paraId="0ECAB3F1" w14:textId="77777777" w:rsidTr="00AF17D4">
        <w:tc>
          <w:tcPr>
            <w:tcW w:w="5301" w:type="dxa"/>
          </w:tcPr>
          <w:p w14:paraId="4EB13082" w14:textId="5781AF39" w:rsidR="006933EF" w:rsidRPr="00AC0517" w:rsidRDefault="006933EF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7E9ED386" w14:textId="3216247F" w:rsidR="006933EF" w:rsidRPr="00AC0517" w:rsidRDefault="00265CB1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315,172</w:t>
            </w:r>
          </w:p>
        </w:tc>
        <w:tc>
          <w:tcPr>
            <w:tcW w:w="284" w:type="dxa"/>
          </w:tcPr>
          <w:p w14:paraId="2E25B5E4" w14:textId="77777777" w:rsidR="006933EF" w:rsidRPr="00AC0517" w:rsidRDefault="006933EF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7BFA931" w14:textId="458B894F" w:rsidR="006933EF" w:rsidRPr="00AC0517" w:rsidRDefault="006933EF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311,940</w:t>
            </w:r>
          </w:p>
        </w:tc>
      </w:tr>
    </w:tbl>
    <w:p w14:paraId="5E4C0537" w14:textId="693A8AFF" w:rsidR="00CD102B" w:rsidRDefault="00CD102B"/>
    <w:p w14:paraId="05F35971" w14:textId="77777777" w:rsidR="001C55DE" w:rsidRDefault="001C55DE"/>
    <w:tbl>
      <w:tblPr>
        <w:tblW w:w="9050" w:type="dxa"/>
        <w:tblInd w:w="426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236"/>
        <w:gridCol w:w="1304"/>
        <w:gridCol w:w="1304"/>
        <w:gridCol w:w="1304"/>
        <w:gridCol w:w="1302"/>
      </w:tblGrid>
      <w:tr w:rsidR="00245EC7" w:rsidRPr="00AC0517" w14:paraId="36B373CE" w14:textId="77777777" w:rsidTr="0055506D">
        <w:trPr>
          <w:cantSplit/>
          <w:tblHeader/>
        </w:trPr>
        <w:tc>
          <w:tcPr>
            <w:tcW w:w="3600" w:type="dxa"/>
            <w:tcBorders>
              <w:top w:val="nil"/>
            </w:tcBorders>
          </w:tcPr>
          <w:p w14:paraId="19D35594" w14:textId="4525E44F" w:rsidR="00245EC7" w:rsidRPr="00AC0517" w:rsidRDefault="005946AB" w:rsidP="003E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br w:type="page"/>
            </w:r>
          </w:p>
        </w:tc>
        <w:tc>
          <w:tcPr>
            <w:tcW w:w="236" w:type="dxa"/>
            <w:tcBorders>
              <w:top w:val="nil"/>
            </w:tcBorders>
          </w:tcPr>
          <w:p w14:paraId="5B86C370" w14:textId="77777777" w:rsidR="00245EC7" w:rsidRPr="00AC0517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5214" w:type="dxa"/>
            <w:gridSpan w:val="4"/>
            <w:tcBorders>
              <w:top w:val="nil"/>
            </w:tcBorders>
          </w:tcPr>
          <w:p w14:paraId="5C049420" w14:textId="77777777" w:rsidR="00245EC7" w:rsidRPr="00AC0517" w:rsidRDefault="00245EC7" w:rsidP="00BE4864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245EC7" w:rsidRPr="00AC0517" w14:paraId="2FEA0D43" w14:textId="77777777" w:rsidTr="0055506D">
        <w:trPr>
          <w:cantSplit/>
          <w:tblHeader/>
        </w:trPr>
        <w:tc>
          <w:tcPr>
            <w:tcW w:w="3600" w:type="dxa"/>
          </w:tcPr>
          <w:p w14:paraId="1D6E7A0F" w14:textId="77777777" w:rsidR="00245EC7" w:rsidRPr="00AC0517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324D4B38" w14:textId="77777777" w:rsidR="00245EC7" w:rsidRPr="00AC0517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608" w:type="dxa"/>
            <w:gridSpan w:val="2"/>
          </w:tcPr>
          <w:p w14:paraId="5A4B7EE8" w14:textId="77777777" w:rsidR="00245EC7" w:rsidRPr="00AC0517" w:rsidRDefault="00245EC7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</w:tcPr>
          <w:p w14:paraId="1D5062C6" w14:textId="77777777" w:rsidR="00245EC7" w:rsidRPr="00AC0517" w:rsidRDefault="00245EC7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3C21FC" w:rsidRPr="00AC0517" w14:paraId="7CE575A6" w14:textId="77777777" w:rsidTr="0055506D">
        <w:trPr>
          <w:cantSplit/>
          <w:tblHeader/>
        </w:trPr>
        <w:tc>
          <w:tcPr>
            <w:tcW w:w="3600" w:type="dxa"/>
          </w:tcPr>
          <w:p w14:paraId="410B9A2F" w14:textId="77777777" w:rsidR="003C21FC" w:rsidRPr="00AC0517" w:rsidRDefault="003C21FC" w:rsidP="003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26C48E" w14:textId="77777777" w:rsidR="003C21FC" w:rsidRPr="00FA2D43" w:rsidRDefault="003C21FC" w:rsidP="003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4" w:type="dxa"/>
          </w:tcPr>
          <w:p w14:paraId="6B4F605D" w14:textId="3B2E2C16" w:rsidR="003C21FC" w:rsidRPr="00AC0517" w:rsidRDefault="003C21FC" w:rsidP="003C21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มีนาคม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t xml:space="preserve"> 2564</w:t>
            </w:r>
          </w:p>
        </w:tc>
        <w:tc>
          <w:tcPr>
            <w:tcW w:w="1304" w:type="dxa"/>
          </w:tcPr>
          <w:p w14:paraId="5F30B576" w14:textId="71B84FE4" w:rsidR="003C21FC" w:rsidRPr="00AC0517" w:rsidRDefault="001259F3" w:rsidP="001259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04" w:type="dxa"/>
          </w:tcPr>
          <w:p w14:paraId="6AAE5C70" w14:textId="6B160145" w:rsidR="003C21FC" w:rsidRPr="00AC0517" w:rsidRDefault="003C21FC" w:rsidP="003C21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มีนาคม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t xml:space="preserve"> 2564</w:t>
            </w:r>
          </w:p>
        </w:tc>
        <w:tc>
          <w:tcPr>
            <w:tcW w:w="1302" w:type="dxa"/>
          </w:tcPr>
          <w:p w14:paraId="3E1D1618" w14:textId="7869104D" w:rsidR="003C21FC" w:rsidRPr="00AC0517" w:rsidRDefault="003C21FC" w:rsidP="003C21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3532A4" w:rsidRPr="00FA46D3" w14:paraId="1FEE65F7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  <w:vAlign w:val="center"/>
          </w:tcPr>
          <w:p w14:paraId="68F8F63D" w14:textId="50373861" w:rsidR="003532A4" w:rsidRPr="00FA46D3" w:rsidRDefault="003532A4" w:rsidP="003532A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0"/>
                <w:szCs w:val="20"/>
                <w:u w:val="single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20B63DE" w14:textId="77777777" w:rsidR="003532A4" w:rsidRPr="00FA46D3" w:rsidRDefault="003532A4" w:rsidP="003532A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7A031017" w14:textId="77777777" w:rsidR="003532A4" w:rsidRPr="00FA46D3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628D3764" w14:textId="77777777" w:rsidR="003532A4" w:rsidRPr="00FA46D3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5E92ED0A" w14:textId="77777777" w:rsidR="003532A4" w:rsidRPr="00FA46D3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</w:tcPr>
          <w:p w14:paraId="459C802F" w14:textId="77777777" w:rsidR="003532A4" w:rsidRPr="00FA46D3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6101B9" w:rsidRPr="00AC0517" w14:paraId="03693A2B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  <w:vAlign w:val="center"/>
          </w:tcPr>
          <w:p w14:paraId="64DB947D" w14:textId="67B1004C" w:rsidR="006101B9" w:rsidRPr="00AC0517" w:rsidRDefault="006101B9" w:rsidP="003532A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AC0517">
              <w:rPr>
                <w:rFonts w:ascii="BrowalliaUPC" w:hAnsi="BrowalliaUPC"/>
                <w:sz w:val="28"/>
                <w:szCs w:val="28"/>
                <w:u w:val="single"/>
                <w:cs/>
              </w:rPr>
              <w:t>เจ้าหนี้การค้า -</w:t>
            </w:r>
            <w:r w:rsidRPr="00AC0517">
              <w:rPr>
                <w:rFonts w:ascii="BrowalliaUPC" w:hAnsi="BrowalliaUPC"/>
                <w:sz w:val="28"/>
                <w:szCs w:val="28"/>
                <w:u w:val="single"/>
                <w:lang w:val="en-GB"/>
              </w:rPr>
              <w:t xml:space="preserve"> </w:t>
            </w:r>
            <w:r w:rsidRPr="00AC0517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บริษัทที่เกี่ยวข้อง</w:t>
            </w:r>
            <w:r w:rsidR="00BA7E99" w:rsidRPr="00AC0517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กัน</w:t>
            </w:r>
          </w:p>
        </w:tc>
        <w:tc>
          <w:tcPr>
            <w:tcW w:w="236" w:type="dxa"/>
            <w:tcBorders>
              <w:bottom w:val="nil"/>
            </w:tcBorders>
          </w:tcPr>
          <w:p w14:paraId="56DC72F3" w14:textId="77777777" w:rsidR="006101B9" w:rsidRPr="00AC0517" w:rsidRDefault="006101B9" w:rsidP="003532A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6232B190" w14:textId="77777777" w:rsidR="006101B9" w:rsidRPr="00AC0517" w:rsidRDefault="006101B9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4DD2C09F" w14:textId="77777777" w:rsidR="006101B9" w:rsidRPr="00AC0517" w:rsidRDefault="006101B9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29346F67" w14:textId="77777777" w:rsidR="006101B9" w:rsidRPr="00AC0517" w:rsidRDefault="006101B9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</w:tcPr>
          <w:p w14:paraId="5BA27B83" w14:textId="77777777" w:rsidR="006101B9" w:rsidRPr="00AC0517" w:rsidRDefault="006101B9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5E4125" w:rsidRPr="00AC0517" w14:paraId="5A4E5799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</w:tcPr>
          <w:p w14:paraId="72DCC111" w14:textId="25627453" w:rsidR="005E4125" w:rsidRPr="00AC0517" w:rsidRDefault="005E4125" w:rsidP="005E4125">
            <w:pPr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  <w:tcBorders>
              <w:bottom w:val="nil"/>
            </w:tcBorders>
          </w:tcPr>
          <w:p w14:paraId="19E79C6B" w14:textId="77777777" w:rsidR="005E4125" w:rsidRPr="00AC0517" w:rsidRDefault="005E4125" w:rsidP="005E412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6568766E" w14:textId="3A4BFD69" w:rsidR="005E4125" w:rsidRPr="00E27496" w:rsidRDefault="005E4125" w:rsidP="005E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27496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bottom w:val="nil"/>
            </w:tcBorders>
            <w:vAlign w:val="center"/>
          </w:tcPr>
          <w:p w14:paraId="739457B0" w14:textId="6AB9E5B6" w:rsidR="005E4125" w:rsidRPr="00AC0517" w:rsidRDefault="005E4125" w:rsidP="005E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-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1CF4F333" w14:textId="5AA435EB" w:rsidR="005E4125" w:rsidRPr="00AC0517" w:rsidRDefault="005E4125" w:rsidP="005E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1,469</w:t>
            </w:r>
          </w:p>
        </w:tc>
        <w:tc>
          <w:tcPr>
            <w:tcW w:w="1302" w:type="dxa"/>
            <w:tcBorders>
              <w:bottom w:val="nil"/>
            </w:tcBorders>
            <w:vAlign w:val="center"/>
          </w:tcPr>
          <w:p w14:paraId="7C22B388" w14:textId="17539174" w:rsidR="005E4125" w:rsidRPr="00AC0517" w:rsidRDefault="005E4125" w:rsidP="005E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5,910</w:t>
            </w:r>
          </w:p>
        </w:tc>
      </w:tr>
      <w:tr w:rsidR="005E4125" w:rsidRPr="00AC0517" w14:paraId="4A290CCC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</w:tcPr>
          <w:p w14:paraId="510E4E53" w14:textId="4C9B1963" w:rsidR="005E4125" w:rsidRPr="00AC0517" w:rsidRDefault="005E4125" w:rsidP="005E4125">
            <w:pPr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  <w:tcBorders>
              <w:bottom w:val="nil"/>
            </w:tcBorders>
          </w:tcPr>
          <w:p w14:paraId="2CDF9AAC" w14:textId="77777777" w:rsidR="005E4125" w:rsidRPr="00AC0517" w:rsidRDefault="005E4125" w:rsidP="005E412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193D8E21" w14:textId="104580C9" w:rsidR="005E4125" w:rsidRPr="00AC0517" w:rsidRDefault="005E4125" w:rsidP="005E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27496">
              <w:rPr>
                <w:rFonts w:ascii="BrowalliaUPC" w:hAnsi="BrowalliaUPC" w:cs="BrowalliaUPC"/>
                <w:sz w:val="28"/>
                <w:szCs w:val="28"/>
              </w:rPr>
              <w:t>73,786</w:t>
            </w:r>
          </w:p>
        </w:tc>
        <w:tc>
          <w:tcPr>
            <w:tcW w:w="1304" w:type="dxa"/>
            <w:tcBorders>
              <w:bottom w:val="nil"/>
            </w:tcBorders>
            <w:vAlign w:val="center"/>
          </w:tcPr>
          <w:p w14:paraId="69825310" w14:textId="78AE6077" w:rsidR="005E4125" w:rsidRPr="00AC0517" w:rsidRDefault="005E4125" w:rsidP="005E4125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74,081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47B98D2A" w14:textId="0EB27835" w:rsidR="005E4125" w:rsidRPr="00AC0517" w:rsidRDefault="005E4125" w:rsidP="005E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73,786</w:t>
            </w:r>
          </w:p>
        </w:tc>
        <w:tc>
          <w:tcPr>
            <w:tcW w:w="1302" w:type="dxa"/>
            <w:tcBorders>
              <w:bottom w:val="nil"/>
            </w:tcBorders>
            <w:vAlign w:val="center"/>
          </w:tcPr>
          <w:p w14:paraId="346963DE" w14:textId="7BFFD618" w:rsidR="005E4125" w:rsidRPr="00AC0517" w:rsidRDefault="005E4125" w:rsidP="005E4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74,070</w:t>
            </w:r>
          </w:p>
        </w:tc>
      </w:tr>
      <w:tr w:rsidR="005E4125" w:rsidRPr="00AC0517" w14:paraId="383F1338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</w:tcPr>
          <w:p w14:paraId="6B6A0CCA" w14:textId="66E7BA5A" w:rsidR="005E4125" w:rsidRPr="00AC0517" w:rsidRDefault="005E4125" w:rsidP="005E4125">
            <w:pPr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36" w:type="dxa"/>
            <w:tcBorders>
              <w:bottom w:val="nil"/>
            </w:tcBorders>
          </w:tcPr>
          <w:p w14:paraId="5E7980C4" w14:textId="77777777" w:rsidR="005E4125" w:rsidRPr="00AC0517" w:rsidRDefault="005E4125" w:rsidP="005E412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764DC1E1" w14:textId="556A581D" w:rsidR="005E4125" w:rsidRPr="00AC0517" w:rsidRDefault="005E4125" w:rsidP="005E41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27496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bottom w:val="nil"/>
            </w:tcBorders>
            <w:vAlign w:val="center"/>
          </w:tcPr>
          <w:p w14:paraId="2013DD69" w14:textId="54B79DE8" w:rsidR="005E4125" w:rsidRPr="00AC0517" w:rsidRDefault="005E4125" w:rsidP="005E4125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200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3521C49C" w14:textId="57201EF3" w:rsidR="005E4125" w:rsidRPr="00AC0517" w:rsidRDefault="005E4125" w:rsidP="005E41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bottom w:val="nil"/>
            </w:tcBorders>
            <w:vAlign w:val="center"/>
          </w:tcPr>
          <w:p w14:paraId="6B8068BD" w14:textId="20C55773" w:rsidR="005E4125" w:rsidRPr="00AC0517" w:rsidRDefault="005E4125" w:rsidP="005E41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5E4125" w:rsidRPr="00AC0517" w14:paraId="4E870EC8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</w:tcPr>
          <w:p w14:paraId="16A665E6" w14:textId="31A2AB17" w:rsidR="005E4125" w:rsidRPr="00AC0517" w:rsidRDefault="005E4125" w:rsidP="005E412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AC0517">
              <w:rPr>
                <w:rFonts w:ascii="BrowalliaUPC" w:hAnsi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tcBorders>
              <w:bottom w:val="nil"/>
            </w:tcBorders>
          </w:tcPr>
          <w:p w14:paraId="089FED45" w14:textId="77777777" w:rsidR="005E4125" w:rsidRPr="00AC0517" w:rsidRDefault="005E4125" w:rsidP="005E412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5E12D4" w14:textId="6BC33A1B" w:rsidR="005E4125" w:rsidRPr="00E27496" w:rsidRDefault="005E4125" w:rsidP="005E412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27496">
              <w:rPr>
                <w:rFonts w:ascii="BrowalliaUPC" w:hAnsi="BrowalliaUPC" w:cs="BrowalliaUPC"/>
                <w:sz w:val="28"/>
                <w:szCs w:val="28"/>
              </w:rPr>
              <w:t>73,786</w:t>
            </w:r>
          </w:p>
        </w:tc>
        <w:tc>
          <w:tcPr>
            <w:tcW w:w="1304" w:type="dxa"/>
            <w:tcBorders>
              <w:top w:val="nil"/>
              <w:bottom w:val="nil"/>
            </w:tcBorders>
            <w:vAlign w:val="center"/>
          </w:tcPr>
          <w:p w14:paraId="06055A03" w14:textId="23319DAE" w:rsidR="005E4125" w:rsidRPr="00AC0517" w:rsidRDefault="005E4125" w:rsidP="005E412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74,281</w:t>
            </w:r>
          </w:p>
        </w:tc>
        <w:tc>
          <w:tcPr>
            <w:tcW w:w="13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5AD678" w14:textId="4D248A4B" w:rsidR="005E4125" w:rsidRPr="00AC0517" w:rsidRDefault="005E4125" w:rsidP="005E412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75,255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35E287F8" w14:textId="4DB88CA6" w:rsidR="005E4125" w:rsidRPr="00AC0517" w:rsidRDefault="005E4125" w:rsidP="005E412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79,980</w:t>
            </w:r>
          </w:p>
        </w:tc>
      </w:tr>
      <w:tr w:rsidR="00B17E10" w:rsidRPr="00FA46D3" w14:paraId="2100CE2B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</w:tcPr>
          <w:p w14:paraId="2E4EF8C2" w14:textId="77777777" w:rsidR="00B17E10" w:rsidRPr="00FA46D3" w:rsidRDefault="00B17E10" w:rsidP="00B17E1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0"/>
                <w:szCs w:val="20"/>
                <w:u w:val="single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6A9E5BF" w14:textId="77777777" w:rsidR="00B17E10" w:rsidRPr="00FA46D3" w:rsidRDefault="00B17E10" w:rsidP="00B17E1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5EDF9DDC" w14:textId="77777777" w:rsidR="00B17E10" w:rsidRPr="00FA46D3" w:rsidRDefault="00B17E10" w:rsidP="00B1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43B7FA15" w14:textId="77777777" w:rsidR="00B17E10" w:rsidRPr="00FA46D3" w:rsidRDefault="00B17E10" w:rsidP="00B1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0401C675" w14:textId="77777777" w:rsidR="00B17E10" w:rsidRPr="00FA46D3" w:rsidRDefault="00B17E10" w:rsidP="00B1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  <w:vAlign w:val="bottom"/>
          </w:tcPr>
          <w:p w14:paraId="53272D47" w14:textId="77777777" w:rsidR="00B17E10" w:rsidRPr="00FA46D3" w:rsidRDefault="00B17E10" w:rsidP="00B1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B17E10" w:rsidRPr="00AC0517" w14:paraId="3BEF2D34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  <w:vAlign w:val="center"/>
          </w:tcPr>
          <w:p w14:paraId="40AB6347" w14:textId="3D8F2B69" w:rsidR="00B17E10" w:rsidRPr="00AC0517" w:rsidRDefault="00B17E10" w:rsidP="00B17E1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AC0517">
              <w:rPr>
                <w:rFonts w:ascii="BrowalliaUPC" w:hAnsi="BrowalliaUPC"/>
                <w:sz w:val="28"/>
                <w:szCs w:val="28"/>
                <w:u w:val="single"/>
                <w:cs/>
              </w:rPr>
              <w:t>เจ้าหนี้อื่น -</w:t>
            </w:r>
            <w:r w:rsidRPr="00AC0517">
              <w:rPr>
                <w:rFonts w:ascii="BrowalliaUPC" w:hAnsi="BrowalliaUPC"/>
                <w:sz w:val="28"/>
                <w:szCs w:val="28"/>
                <w:u w:val="single"/>
                <w:lang w:val="en-GB"/>
              </w:rPr>
              <w:t xml:space="preserve"> </w:t>
            </w:r>
            <w:r w:rsidRPr="00AC0517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บุคคลและบริษัทที่เกี่ยวข้องกัน</w:t>
            </w:r>
          </w:p>
        </w:tc>
        <w:tc>
          <w:tcPr>
            <w:tcW w:w="236" w:type="dxa"/>
            <w:tcBorders>
              <w:bottom w:val="nil"/>
            </w:tcBorders>
          </w:tcPr>
          <w:p w14:paraId="0A0C693F" w14:textId="77777777" w:rsidR="00B17E10" w:rsidRPr="00AC0517" w:rsidRDefault="00B17E10" w:rsidP="00B17E1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192E502F" w14:textId="77777777" w:rsidR="00B17E10" w:rsidRPr="00AC0517" w:rsidRDefault="00B17E10" w:rsidP="00B1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20C6DAB1" w14:textId="77777777" w:rsidR="00B17E10" w:rsidRPr="00AC0517" w:rsidRDefault="00B17E10" w:rsidP="00B1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07C073F3" w14:textId="77777777" w:rsidR="00B17E10" w:rsidRPr="00AC0517" w:rsidRDefault="00B17E10" w:rsidP="00B1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  <w:vAlign w:val="bottom"/>
          </w:tcPr>
          <w:p w14:paraId="7D2CD4DD" w14:textId="77777777" w:rsidR="00B17E10" w:rsidRPr="00AC0517" w:rsidRDefault="00B17E10" w:rsidP="00B1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004E3E" w:rsidRPr="00AC0517" w14:paraId="7AD89F5F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</w:tcPr>
          <w:p w14:paraId="7AEAD96C" w14:textId="01D6BB83" w:rsidR="00004E3E" w:rsidRPr="00AC0517" w:rsidRDefault="00004E3E" w:rsidP="00004E3E">
            <w:pPr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  <w:tcBorders>
              <w:bottom w:val="nil"/>
            </w:tcBorders>
          </w:tcPr>
          <w:p w14:paraId="1EA401BE" w14:textId="77777777" w:rsidR="00004E3E" w:rsidRPr="00AC0517" w:rsidRDefault="00004E3E" w:rsidP="00004E3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14E39318" w14:textId="49E3E71D" w:rsidR="00004E3E" w:rsidRPr="00AC0517" w:rsidRDefault="00004E3E" w:rsidP="0000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27496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798EB49D" w14:textId="15693D99" w:rsidR="00004E3E" w:rsidRPr="00AC0517" w:rsidRDefault="00004E3E" w:rsidP="0000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bottom w:val="nil"/>
            </w:tcBorders>
          </w:tcPr>
          <w:p w14:paraId="72B3F460" w14:textId="6E775D76" w:rsidR="00004E3E" w:rsidRPr="00AC0517" w:rsidRDefault="00004E3E" w:rsidP="0000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bottom w:val="nil"/>
            </w:tcBorders>
            <w:vAlign w:val="bottom"/>
          </w:tcPr>
          <w:p w14:paraId="7CB30520" w14:textId="354C2489" w:rsidR="00004E3E" w:rsidRPr="00AC0517" w:rsidRDefault="00004E3E" w:rsidP="0000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276</w:t>
            </w:r>
          </w:p>
        </w:tc>
      </w:tr>
      <w:tr w:rsidR="00004E3E" w:rsidRPr="00AC0517" w14:paraId="2FDB8E03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</w:tcPr>
          <w:p w14:paraId="12E4C3E2" w14:textId="2AE6E5DE" w:rsidR="00004E3E" w:rsidRPr="00AC0517" w:rsidRDefault="00004E3E" w:rsidP="00004E3E">
            <w:pPr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  <w:tcBorders>
              <w:bottom w:val="nil"/>
            </w:tcBorders>
          </w:tcPr>
          <w:p w14:paraId="6D3B832D" w14:textId="77777777" w:rsidR="00004E3E" w:rsidRPr="00AC0517" w:rsidRDefault="00004E3E" w:rsidP="00004E3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1F243987" w14:textId="47261941" w:rsidR="00004E3E" w:rsidRPr="00AC0517" w:rsidRDefault="00004E3E" w:rsidP="0000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27496">
              <w:rPr>
                <w:rFonts w:ascii="BrowalliaUPC" w:hAnsi="BrowalliaUPC" w:cs="BrowalliaUPC"/>
                <w:sz w:val="28"/>
                <w:szCs w:val="28"/>
              </w:rPr>
              <w:t>125,055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4BBFC456" w14:textId="016CD0F5" w:rsidR="00004E3E" w:rsidRPr="00AC0517" w:rsidRDefault="00004E3E" w:rsidP="0000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128,163</w:t>
            </w:r>
          </w:p>
        </w:tc>
        <w:tc>
          <w:tcPr>
            <w:tcW w:w="1304" w:type="dxa"/>
            <w:tcBorders>
              <w:bottom w:val="nil"/>
            </w:tcBorders>
          </w:tcPr>
          <w:p w14:paraId="16DBFE59" w14:textId="74496B1B" w:rsidR="00004E3E" w:rsidRPr="00AC0517" w:rsidRDefault="00004E3E" w:rsidP="0000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122,494</w:t>
            </w:r>
          </w:p>
        </w:tc>
        <w:tc>
          <w:tcPr>
            <w:tcW w:w="1302" w:type="dxa"/>
            <w:tcBorders>
              <w:bottom w:val="nil"/>
            </w:tcBorders>
            <w:vAlign w:val="bottom"/>
          </w:tcPr>
          <w:p w14:paraId="10B94D6A" w14:textId="452260B4" w:rsidR="00004E3E" w:rsidRPr="00AC0517" w:rsidRDefault="00004E3E" w:rsidP="00004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125,604</w:t>
            </w:r>
          </w:p>
        </w:tc>
      </w:tr>
      <w:tr w:rsidR="00004E3E" w:rsidRPr="00AC0517" w14:paraId="19F8D70A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</w:tcPr>
          <w:p w14:paraId="05E5B965" w14:textId="0E240636" w:rsidR="00004E3E" w:rsidRPr="00AC0517" w:rsidRDefault="00004E3E" w:rsidP="00004E3E">
            <w:pPr>
              <w:spacing w:line="240" w:lineRule="auto"/>
              <w:ind w:left="186" w:hanging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 xml:space="preserve">    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36" w:type="dxa"/>
            <w:tcBorders>
              <w:bottom w:val="nil"/>
            </w:tcBorders>
          </w:tcPr>
          <w:p w14:paraId="59060C97" w14:textId="77777777" w:rsidR="00004E3E" w:rsidRPr="00AC0517" w:rsidRDefault="00004E3E" w:rsidP="00004E3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581DDFD6" w14:textId="1BA3A4AA" w:rsidR="00004E3E" w:rsidRPr="00E27496" w:rsidRDefault="00004E3E" w:rsidP="00004E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27496">
              <w:rPr>
                <w:rFonts w:ascii="BrowalliaUPC" w:hAnsi="BrowalliaUPC" w:cs="BrowalliaUPC"/>
                <w:sz w:val="28"/>
                <w:szCs w:val="28"/>
                <w:lang w:val="en-GB"/>
              </w:rPr>
              <w:t>5,012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0D20EC90" w14:textId="4698E739" w:rsidR="00004E3E" w:rsidRPr="00AC0517" w:rsidRDefault="00004E3E" w:rsidP="00004E3E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4,764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431FFF4B" w14:textId="3F9ED2BC" w:rsidR="00004E3E" w:rsidRPr="00AC0517" w:rsidRDefault="00004E3E" w:rsidP="00004E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bottom w:val="nil"/>
            </w:tcBorders>
          </w:tcPr>
          <w:p w14:paraId="3D91B5D1" w14:textId="52E4B76D" w:rsidR="00004E3E" w:rsidRPr="00AC0517" w:rsidRDefault="00004E3E" w:rsidP="00004E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004E3E" w:rsidRPr="00AC0517" w14:paraId="114B0928" w14:textId="77777777" w:rsidTr="0055506D">
        <w:trPr>
          <w:cantSplit/>
          <w:trHeight w:val="189"/>
        </w:trPr>
        <w:tc>
          <w:tcPr>
            <w:tcW w:w="3600" w:type="dxa"/>
            <w:tcBorders>
              <w:bottom w:val="nil"/>
            </w:tcBorders>
          </w:tcPr>
          <w:p w14:paraId="7A5E5260" w14:textId="61C75BFB" w:rsidR="00004E3E" w:rsidRPr="00AC0517" w:rsidRDefault="00004E3E" w:rsidP="00004E3E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AC0517">
              <w:rPr>
                <w:rFonts w:ascii="BrowalliaUPC" w:hAnsi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tcBorders>
              <w:bottom w:val="nil"/>
            </w:tcBorders>
          </w:tcPr>
          <w:p w14:paraId="0F8B327A" w14:textId="77777777" w:rsidR="00004E3E" w:rsidRPr="00AC0517" w:rsidRDefault="00004E3E" w:rsidP="00004E3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6A1C20B3" w14:textId="6FF0BD42" w:rsidR="00004E3E" w:rsidRPr="00E27496" w:rsidRDefault="00004E3E" w:rsidP="00004E3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27496">
              <w:rPr>
                <w:rFonts w:ascii="BrowalliaUPC" w:hAnsi="BrowalliaUPC" w:cs="BrowalliaUPC"/>
                <w:sz w:val="28"/>
                <w:szCs w:val="28"/>
                <w:lang w:val="en-GB"/>
              </w:rPr>
              <w:t>130,067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541F5D93" w14:textId="72EB5397" w:rsidR="00004E3E" w:rsidRPr="00AC0517" w:rsidRDefault="00004E3E" w:rsidP="00004E3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132,927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5255B57B" w14:textId="4B074DBD" w:rsidR="00004E3E" w:rsidRPr="00AC0517" w:rsidRDefault="00004E3E" w:rsidP="00004E3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122,494</w:t>
            </w:r>
          </w:p>
        </w:tc>
        <w:tc>
          <w:tcPr>
            <w:tcW w:w="1302" w:type="dxa"/>
            <w:tcBorders>
              <w:bottom w:val="nil"/>
            </w:tcBorders>
          </w:tcPr>
          <w:p w14:paraId="3D200ACC" w14:textId="2B5DA8DD" w:rsidR="00004E3E" w:rsidRPr="00AC0517" w:rsidRDefault="00004E3E" w:rsidP="00004E3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125,880</w:t>
            </w:r>
          </w:p>
        </w:tc>
      </w:tr>
      <w:tr w:rsidR="00E27496" w:rsidRPr="00FA46D3" w14:paraId="4964FC21" w14:textId="77777777" w:rsidTr="0055506D">
        <w:trPr>
          <w:cantSplit/>
        </w:trPr>
        <w:tc>
          <w:tcPr>
            <w:tcW w:w="3600" w:type="dxa"/>
          </w:tcPr>
          <w:p w14:paraId="295C2841" w14:textId="598CBDD8" w:rsidR="00E27496" w:rsidRPr="00FA46D3" w:rsidRDefault="00E27496" w:rsidP="00E27496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4F810AC6" w14:textId="77777777" w:rsidR="00E27496" w:rsidRPr="00FA46D3" w:rsidRDefault="00E27496" w:rsidP="00E2749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24872603" w14:textId="24152081" w:rsidR="00E27496" w:rsidRPr="00FA46D3" w:rsidRDefault="00E27496" w:rsidP="00E2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304" w:type="dxa"/>
            <w:vAlign w:val="bottom"/>
          </w:tcPr>
          <w:p w14:paraId="6FC9F53D" w14:textId="14553669" w:rsidR="00E27496" w:rsidRPr="00FA46D3" w:rsidRDefault="00E27496" w:rsidP="00E2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1D20F2F" w14:textId="7EBF84C3" w:rsidR="00E27496" w:rsidRPr="00FA46D3" w:rsidRDefault="00E27496" w:rsidP="00E2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302" w:type="dxa"/>
          </w:tcPr>
          <w:p w14:paraId="629D58D0" w14:textId="5D2F6842" w:rsidR="00E27496" w:rsidRPr="00FA46D3" w:rsidRDefault="00E27496" w:rsidP="00E2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466769" w:rsidRPr="00AC0517" w14:paraId="297154CC" w14:textId="77777777" w:rsidTr="0055506D">
        <w:trPr>
          <w:cantSplit/>
        </w:trPr>
        <w:tc>
          <w:tcPr>
            <w:tcW w:w="3600" w:type="dxa"/>
          </w:tcPr>
          <w:p w14:paraId="361DEB23" w14:textId="6231DFB9" w:rsidR="00466769" w:rsidRPr="00466769" w:rsidRDefault="00466769" w:rsidP="0046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เงินกู้ยืมระยะสั้นและดอกเบี้ยค้างจ่าย</w:t>
            </w:r>
          </w:p>
        </w:tc>
        <w:tc>
          <w:tcPr>
            <w:tcW w:w="236" w:type="dxa"/>
          </w:tcPr>
          <w:p w14:paraId="34D26679" w14:textId="77777777" w:rsidR="00466769" w:rsidRPr="00AC0517" w:rsidRDefault="00466769" w:rsidP="00E2749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06B1F1BF" w14:textId="77777777" w:rsidR="00466769" w:rsidRPr="00E27496" w:rsidRDefault="00466769" w:rsidP="00E2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7393F24B" w14:textId="77777777" w:rsidR="00466769" w:rsidRPr="00E32ECD" w:rsidRDefault="00466769" w:rsidP="00E2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DC31325" w14:textId="77777777" w:rsidR="00466769" w:rsidRDefault="00466769" w:rsidP="00E2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</w:tcPr>
          <w:p w14:paraId="0FC23B80" w14:textId="77777777" w:rsidR="00466769" w:rsidRPr="00AC0517" w:rsidRDefault="00466769" w:rsidP="00E2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466769" w:rsidRPr="00AC0517" w14:paraId="4301E405" w14:textId="77777777" w:rsidTr="0055506D">
        <w:trPr>
          <w:cantSplit/>
        </w:trPr>
        <w:tc>
          <w:tcPr>
            <w:tcW w:w="3600" w:type="dxa"/>
          </w:tcPr>
          <w:p w14:paraId="79AA9951" w14:textId="0D2E7BA8" w:rsidR="00466769" w:rsidRPr="00AC0517" w:rsidRDefault="00466769" w:rsidP="00E27496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  <w:t>-</w:t>
            </w:r>
            <w:r w:rsidRPr="00AC0517">
              <w:rPr>
                <w:rFonts w:ascii="BrowalliaUPC" w:hAnsi="BrowalliaUPC" w:cs="BrowalliaUPC"/>
                <w:sz w:val="28"/>
                <w:szCs w:val="28"/>
                <w:u w:val="single"/>
              </w:rPr>
              <w:t xml:space="preserve"> </w:t>
            </w:r>
            <w:r w:rsidRPr="00AC0517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บุคคลและบริษัทที่เกี่ยวข้องกัน</w:t>
            </w:r>
          </w:p>
        </w:tc>
        <w:tc>
          <w:tcPr>
            <w:tcW w:w="236" w:type="dxa"/>
          </w:tcPr>
          <w:p w14:paraId="20C8BB7A" w14:textId="77777777" w:rsidR="00466769" w:rsidRPr="00AC0517" w:rsidRDefault="00466769" w:rsidP="00E2749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4FCD0552" w14:textId="77777777" w:rsidR="00466769" w:rsidRPr="00E27496" w:rsidRDefault="00466769" w:rsidP="00E2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0751F801" w14:textId="77777777" w:rsidR="00466769" w:rsidRPr="00E32ECD" w:rsidRDefault="00466769" w:rsidP="00E2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EA3F057" w14:textId="77777777" w:rsidR="00466769" w:rsidRDefault="00466769" w:rsidP="00E2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</w:tcPr>
          <w:p w14:paraId="2248195E" w14:textId="77777777" w:rsidR="00466769" w:rsidRPr="00AC0517" w:rsidRDefault="00466769" w:rsidP="00E2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466769" w:rsidRPr="00AC0517" w14:paraId="079D3DC6" w14:textId="77777777" w:rsidTr="0055506D">
        <w:trPr>
          <w:cantSplit/>
        </w:trPr>
        <w:tc>
          <w:tcPr>
            <w:tcW w:w="3600" w:type="dxa"/>
          </w:tcPr>
          <w:p w14:paraId="70F23565" w14:textId="5929355E" w:rsidR="00466769" w:rsidRPr="00AC0517" w:rsidRDefault="00466769" w:rsidP="00466769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16F752A7" w14:textId="77777777" w:rsidR="00466769" w:rsidRPr="00AC0517" w:rsidRDefault="00466769" w:rsidP="0046676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292A9BAC" w14:textId="1CF1314A" w:rsidR="00466769" w:rsidRPr="00E27496" w:rsidRDefault="00466769" w:rsidP="0046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27496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4" w:type="dxa"/>
            <w:vAlign w:val="bottom"/>
          </w:tcPr>
          <w:p w14:paraId="62A2E881" w14:textId="6BFCAB10" w:rsidR="00466769" w:rsidRPr="00E32ECD" w:rsidRDefault="00466769" w:rsidP="0046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32EC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EBE8098" w14:textId="573B7414" w:rsidR="00466769" w:rsidRDefault="00466769" w:rsidP="0046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10,107</w:t>
            </w:r>
          </w:p>
        </w:tc>
        <w:tc>
          <w:tcPr>
            <w:tcW w:w="1302" w:type="dxa"/>
          </w:tcPr>
          <w:p w14:paraId="0D5817FF" w14:textId="1EE1196E" w:rsidR="00466769" w:rsidRPr="00AC0517" w:rsidRDefault="00466769" w:rsidP="0046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11,235</w:t>
            </w:r>
          </w:p>
        </w:tc>
      </w:tr>
      <w:tr w:rsidR="00E27496" w:rsidRPr="00AC0517" w14:paraId="169E761A" w14:textId="77777777" w:rsidTr="0055506D">
        <w:trPr>
          <w:cantSplit/>
        </w:trPr>
        <w:tc>
          <w:tcPr>
            <w:tcW w:w="3600" w:type="dxa"/>
          </w:tcPr>
          <w:p w14:paraId="08633569" w14:textId="085EE0AF" w:rsidR="00E27496" w:rsidRPr="00AC0517" w:rsidRDefault="00E27496" w:rsidP="00E27496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14:paraId="6104B8B6" w14:textId="77777777" w:rsidR="00E27496" w:rsidRPr="00AC0517" w:rsidRDefault="00E27496" w:rsidP="00E2749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0D2F0778" w14:textId="2795703D" w:rsidR="00E27496" w:rsidRPr="00AC0517" w:rsidRDefault="00E27496" w:rsidP="00E2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27496">
              <w:rPr>
                <w:rFonts w:ascii="BrowalliaUPC" w:hAnsi="BrowalliaUPC" w:cs="BrowalliaUPC"/>
                <w:sz w:val="28"/>
                <w:szCs w:val="28"/>
              </w:rPr>
              <w:t>11,299</w:t>
            </w:r>
          </w:p>
        </w:tc>
        <w:tc>
          <w:tcPr>
            <w:tcW w:w="1304" w:type="dxa"/>
            <w:vAlign w:val="bottom"/>
          </w:tcPr>
          <w:p w14:paraId="603E48E7" w14:textId="4DB173E7" w:rsidR="00E27496" w:rsidRPr="00E32ECD" w:rsidRDefault="00E27496" w:rsidP="00E2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32ECD">
              <w:rPr>
                <w:rFonts w:ascii="BrowalliaUPC" w:hAnsi="BrowalliaUPC" w:cs="BrowalliaUPC"/>
                <w:sz w:val="28"/>
                <w:szCs w:val="28"/>
              </w:rPr>
              <w:t>11,003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07FBC9B" w14:textId="01F78B2B" w:rsidR="00E27496" w:rsidRPr="00AC0517" w:rsidRDefault="00E27496" w:rsidP="00E2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2" w:type="dxa"/>
          </w:tcPr>
          <w:p w14:paraId="4F73555B" w14:textId="06782397" w:rsidR="00E27496" w:rsidRPr="00AC0517" w:rsidRDefault="00E27496" w:rsidP="00E2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</w:t>
            </w:r>
            <w:r w:rsidRPr="00AC051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E27496" w:rsidRPr="00AC0517" w14:paraId="347A1015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</w:tcPr>
          <w:p w14:paraId="6B257EBA" w14:textId="05661131" w:rsidR="00E27496" w:rsidRPr="00AC0517" w:rsidRDefault="00E27496" w:rsidP="00E27496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36" w:type="dxa"/>
            <w:tcBorders>
              <w:bottom w:val="nil"/>
            </w:tcBorders>
          </w:tcPr>
          <w:p w14:paraId="187B97D7" w14:textId="77777777" w:rsidR="00E27496" w:rsidRPr="00AC0517" w:rsidRDefault="00E27496" w:rsidP="00E2749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587CC6BB" w14:textId="3223FD81" w:rsidR="00E27496" w:rsidRPr="00AC0517" w:rsidRDefault="00E27496" w:rsidP="00E2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27496">
              <w:rPr>
                <w:rFonts w:ascii="BrowalliaUPC" w:hAnsi="BrowalliaUPC" w:cs="BrowalliaUPC"/>
                <w:sz w:val="28"/>
                <w:szCs w:val="28"/>
              </w:rPr>
              <w:t>41,05</w:t>
            </w:r>
            <w:r w:rsidR="00A063E3">
              <w:rPr>
                <w:rFonts w:ascii="BrowalliaUPC" w:hAnsi="BrowalliaUPC" w:cs="BrowalliaUPC"/>
                <w:sz w:val="28"/>
                <w:szCs w:val="28"/>
              </w:rPr>
              <w:t>4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45E0D38B" w14:textId="2BB85264" w:rsidR="00E27496" w:rsidRPr="00E32ECD" w:rsidRDefault="00E27496" w:rsidP="00E2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32ECD">
              <w:rPr>
                <w:rFonts w:ascii="BrowalliaUPC" w:hAnsi="BrowalliaUPC" w:cs="BrowalliaUPC"/>
                <w:sz w:val="28"/>
                <w:szCs w:val="28"/>
              </w:rPr>
              <w:t>40,574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5D204CA4" w14:textId="10A2AD51" w:rsidR="00E27496" w:rsidRPr="00AC0517" w:rsidRDefault="00E27496" w:rsidP="00E2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41,054</w:t>
            </w:r>
          </w:p>
        </w:tc>
        <w:tc>
          <w:tcPr>
            <w:tcW w:w="1302" w:type="dxa"/>
            <w:tcBorders>
              <w:bottom w:val="nil"/>
            </w:tcBorders>
            <w:vAlign w:val="bottom"/>
          </w:tcPr>
          <w:p w14:paraId="3B2924EB" w14:textId="49F9FA2C" w:rsidR="00E27496" w:rsidRPr="00AC0517" w:rsidRDefault="00E27496" w:rsidP="00E2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40,574</w:t>
            </w:r>
          </w:p>
        </w:tc>
      </w:tr>
      <w:tr w:rsidR="00E27496" w:rsidRPr="00AC0517" w14:paraId="065452EC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</w:tcPr>
          <w:p w14:paraId="3C842FD7" w14:textId="1DB35A35" w:rsidR="00E27496" w:rsidRPr="00AC0517" w:rsidRDefault="00E27496" w:rsidP="00E27496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กรรมการบริษัทย่อย</w:t>
            </w:r>
          </w:p>
        </w:tc>
        <w:tc>
          <w:tcPr>
            <w:tcW w:w="236" w:type="dxa"/>
            <w:tcBorders>
              <w:bottom w:val="nil"/>
            </w:tcBorders>
          </w:tcPr>
          <w:p w14:paraId="362C1908" w14:textId="77777777" w:rsidR="00E27496" w:rsidRPr="00AC0517" w:rsidRDefault="00E27496" w:rsidP="00E2749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54C91E26" w14:textId="2DD166AF" w:rsidR="00E27496" w:rsidRPr="00AC0517" w:rsidRDefault="00E27496" w:rsidP="00E274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27496">
              <w:rPr>
                <w:rFonts w:ascii="BrowalliaUPC" w:hAnsi="BrowalliaUPC" w:cs="BrowalliaUPC"/>
                <w:sz w:val="28"/>
                <w:szCs w:val="28"/>
              </w:rPr>
              <w:t>2,27</w:t>
            </w:r>
            <w:r w:rsidR="009513FD"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42967444" w14:textId="15D4983E" w:rsidR="00E27496" w:rsidRPr="00E32ECD" w:rsidRDefault="00FC3F07" w:rsidP="00E274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3,025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20F73417" w14:textId="4BDFB4D9" w:rsidR="00E27496" w:rsidRPr="00AC0517" w:rsidRDefault="00E27496" w:rsidP="00E274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bottom w:val="nil"/>
            </w:tcBorders>
            <w:vAlign w:val="bottom"/>
          </w:tcPr>
          <w:p w14:paraId="46961299" w14:textId="15FF4B2B" w:rsidR="00E27496" w:rsidRPr="00AC0517" w:rsidRDefault="00E27496" w:rsidP="00E274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E27496" w:rsidRPr="00AC0517" w14:paraId="10F7CA26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</w:tcPr>
          <w:p w14:paraId="238B9B4E" w14:textId="48FA997C" w:rsidR="00E27496" w:rsidRPr="00AC0517" w:rsidRDefault="00E27496" w:rsidP="0005762E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</w:rPr>
            </w:pPr>
            <w:r w:rsidRPr="00AC0517">
              <w:rPr>
                <w:rFonts w:ascii="BrowalliaUPC" w:hAnsi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tcBorders>
              <w:bottom w:val="nil"/>
            </w:tcBorders>
          </w:tcPr>
          <w:p w14:paraId="3DD1D0C9" w14:textId="77777777" w:rsidR="00E27496" w:rsidRPr="00AC0517" w:rsidRDefault="00E27496" w:rsidP="00E2749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35437381" w14:textId="45D5C47F" w:rsidR="00E27496" w:rsidRPr="004A68C0" w:rsidRDefault="00E27496" w:rsidP="00E2749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27496">
              <w:rPr>
                <w:rFonts w:ascii="BrowalliaUPC" w:hAnsi="BrowalliaUPC" w:cs="BrowalliaUPC"/>
                <w:sz w:val="28"/>
                <w:szCs w:val="28"/>
              </w:rPr>
              <w:t>54,629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77B2F673" w14:textId="52CCC9BB" w:rsidR="00E27496" w:rsidRPr="00E32ECD" w:rsidRDefault="00E27496" w:rsidP="00E2749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32ECD">
              <w:rPr>
                <w:rFonts w:ascii="BrowalliaUPC" w:hAnsi="BrowalliaUPC" w:cs="BrowalliaUPC"/>
                <w:sz w:val="28"/>
                <w:szCs w:val="28"/>
              </w:rPr>
              <w:t>54,</w:t>
            </w:r>
            <w:r w:rsidR="00FC3F07">
              <w:rPr>
                <w:rFonts w:ascii="BrowalliaUPC" w:hAnsi="BrowalliaUPC" w:cs="BrowalliaUPC"/>
                <w:sz w:val="28"/>
                <w:szCs w:val="28"/>
              </w:rPr>
              <w:t>602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27A58AC5" w14:textId="6029D10E" w:rsidR="00E27496" w:rsidRPr="00AC0517" w:rsidRDefault="00E27496" w:rsidP="00E2749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51,161</w:t>
            </w:r>
          </w:p>
        </w:tc>
        <w:tc>
          <w:tcPr>
            <w:tcW w:w="1302" w:type="dxa"/>
            <w:tcBorders>
              <w:bottom w:val="nil"/>
            </w:tcBorders>
            <w:vAlign w:val="bottom"/>
          </w:tcPr>
          <w:p w14:paraId="14C97E1D" w14:textId="7DF37AA6" w:rsidR="00E27496" w:rsidRPr="00AC0517" w:rsidRDefault="00E27496" w:rsidP="00E2749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51,809</w:t>
            </w:r>
          </w:p>
        </w:tc>
      </w:tr>
    </w:tbl>
    <w:p w14:paraId="656133C3" w14:textId="6E70CEB3" w:rsidR="004430D0" w:rsidRDefault="00443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78B6A2A2" w14:textId="118A1990" w:rsidR="002A0287" w:rsidRDefault="002A0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7A0374C3" w14:textId="71A359AB" w:rsidR="002A0287" w:rsidRDefault="002A0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22B3E6A4" w14:textId="6AA3DC3F" w:rsidR="002A0287" w:rsidRDefault="002A0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6B5B91FB" w14:textId="77777777" w:rsidR="002A0287" w:rsidRDefault="002A0287" w:rsidP="00DE2A59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p w14:paraId="70A08725" w14:textId="0FDEA48E" w:rsidR="00CD4CCA" w:rsidRDefault="00DD572C" w:rsidP="00DE2A59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AC0517">
        <w:rPr>
          <w:rFonts w:ascii="BrowalliaUPC" w:hAnsi="BrowalliaUPC" w:cs="BrowalliaUPC"/>
          <w:sz w:val="28"/>
          <w:szCs w:val="28"/>
          <w:cs/>
        </w:rPr>
        <w:lastRenderedPageBreak/>
        <w:t xml:space="preserve">ในระหว่างงวดสิ้นสุดวันที่ </w:t>
      </w:r>
      <w:r w:rsidR="00E77773" w:rsidRPr="00E43F06">
        <w:rPr>
          <w:rFonts w:ascii="BrowalliaUPC" w:hAnsi="BrowalliaUPC" w:cs="BrowalliaUPC"/>
          <w:sz w:val="28"/>
          <w:szCs w:val="28"/>
        </w:rPr>
        <w:t xml:space="preserve">31 </w:t>
      </w:r>
      <w:r w:rsidR="00E77773" w:rsidRPr="00E43F06">
        <w:rPr>
          <w:rFonts w:ascii="BrowalliaUPC" w:hAnsi="BrowalliaUPC" w:cs="BrowalliaUPC"/>
          <w:sz w:val="28"/>
          <w:szCs w:val="28"/>
          <w:cs/>
        </w:rPr>
        <w:t>มีนาคม</w:t>
      </w:r>
      <w:r w:rsidR="00E77773" w:rsidRPr="00AC0517">
        <w:rPr>
          <w:rFonts w:ascii="BrowalliaUPC" w:hAnsi="BrowalliaUPC" w:cs="BrowalliaUPC"/>
          <w:sz w:val="28"/>
          <w:szCs w:val="28"/>
        </w:rPr>
        <w:t xml:space="preserve"> 2564</w:t>
      </w:r>
      <w:r w:rsidR="00215D31" w:rsidRPr="00AC0517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และสำหรับปีสิ้นสุดวันที่ </w:t>
      </w:r>
      <w:r w:rsidRPr="00AC0517">
        <w:rPr>
          <w:rFonts w:ascii="BrowalliaUPC" w:hAnsi="BrowalliaUPC" w:cs="BrowalliaUPC"/>
          <w:sz w:val="28"/>
          <w:szCs w:val="28"/>
        </w:rPr>
        <w:t>31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AC0517">
        <w:rPr>
          <w:rFonts w:ascii="BrowalliaUPC" w:hAnsi="BrowalliaUPC" w:cs="BrowalliaUPC"/>
          <w:sz w:val="28"/>
          <w:szCs w:val="28"/>
        </w:rPr>
        <w:t>256</w:t>
      </w:r>
      <w:r w:rsidR="00E77773" w:rsidRPr="00AC0517">
        <w:rPr>
          <w:rFonts w:ascii="BrowalliaUPC" w:hAnsi="BrowalliaUPC" w:cs="BrowalliaUPC"/>
          <w:sz w:val="28"/>
          <w:szCs w:val="28"/>
        </w:rPr>
        <w:t>3</w:t>
      </w:r>
      <w:r w:rsidRPr="00AC0517">
        <w:rPr>
          <w:rFonts w:ascii="BrowalliaUPC" w:hAnsi="BrowalliaUPC" w:cs="BrowalliaUPC"/>
          <w:sz w:val="28"/>
          <w:szCs w:val="28"/>
        </w:rPr>
        <w:t xml:space="preserve"> </w:t>
      </w:r>
      <w:r w:rsidR="009F0E1E" w:rsidRPr="00AC0517">
        <w:rPr>
          <w:rFonts w:ascii="BrowalliaUPC" w:hAnsi="BrowalliaUPC" w:cs="BrowalliaUPC"/>
          <w:sz w:val="28"/>
          <w:szCs w:val="28"/>
          <w:cs/>
        </w:rPr>
        <w:t>รายการเคลื่อนไหวของเงินกู้ยืมระยะสั้น</w:t>
      </w:r>
      <w:r w:rsidR="009F0E1E" w:rsidRPr="00E43F06">
        <w:rPr>
          <w:rFonts w:ascii="BrowalliaUPC" w:hAnsi="BrowalliaUPC" w:cs="BrowalliaUPC"/>
          <w:sz w:val="28"/>
          <w:szCs w:val="28"/>
        </w:rPr>
        <w:t xml:space="preserve"> - </w:t>
      </w:r>
      <w:r w:rsidR="009F0E1E" w:rsidRPr="00AC0517">
        <w:rPr>
          <w:rFonts w:ascii="BrowalliaUPC" w:hAnsi="BrowalliaUPC" w:cs="BrowalliaUPC"/>
          <w:sz w:val="28"/>
          <w:szCs w:val="28"/>
          <w:cs/>
        </w:rPr>
        <w:t xml:space="preserve">บุคคลและบริษัทที่เกี่ยวข้องกัน </w:t>
      </w:r>
      <w:r w:rsidR="009F0E1E" w:rsidRPr="00E43F06">
        <w:rPr>
          <w:rFonts w:ascii="BrowalliaUPC" w:hAnsi="BrowalliaUPC" w:cs="BrowalliaUPC"/>
          <w:sz w:val="28"/>
          <w:szCs w:val="28"/>
        </w:rPr>
        <w:t>(</w:t>
      </w:r>
      <w:r w:rsidR="009F0E1E" w:rsidRPr="00AC0517">
        <w:rPr>
          <w:rFonts w:ascii="BrowalliaUPC" w:hAnsi="BrowalliaUPC" w:cs="BrowalliaUPC"/>
          <w:sz w:val="28"/>
          <w:szCs w:val="28"/>
          <w:cs/>
        </w:rPr>
        <w:t>ไม่รวมดอกเบี้ย</w:t>
      </w:r>
      <w:r w:rsidR="009F0E1E" w:rsidRPr="00E43F06">
        <w:rPr>
          <w:rFonts w:ascii="BrowalliaUPC" w:hAnsi="BrowalliaUPC" w:cs="BrowalliaUPC"/>
          <w:sz w:val="28"/>
          <w:szCs w:val="28"/>
        </w:rPr>
        <w:t xml:space="preserve">) </w:t>
      </w:r>
      <w:r w:rsidR="009B4424" w:rsidRPr="00E43F06">
        <w:rPr>
          <w:rFonts w:ascii="BrowalliaUPC" w:hAnsi="BrowalliaUPC" w:cs="BrowalliaUPC"/>
          <w:sz w:val="28"/>
          <w:szCs w:val="28"/>
          <w:cs/>
        </w:rPr>
        <w:t>มี</w:t>
      </w:r>
      <w:r w:rsidRPr="00AC0517">
        <w:rPr>
          <w:rFonts w:ascii="BrowalliaUPC" w:hAnsi="BrowalliaUPC" w:cs="BrowalliaUPC"/>
          <w:sz w:val="28"/>
          <w:szCs w:val="28"/>
          <w:cs/>
        </w:rPr>
        <w:t>ดังนี้</w:t>
      </w:r>
    </w:p>
    <w:p w14:paraId="23E5BAD5" w14:textId="77777777" w:rsidR="00DE2A59" w:rsidRPr="00E70975" w:rsidRDefault="00DE2A59" w:rsidP="00DE2A59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12"/>
          <w:szCs w:val="12"/>
        </w:rPr>
      </w:pPr>
    </w:p>
    <w:tbl>
      <w:tblPr>
        <w:tblW w:w="9052" w:type="dxa"/>
        <w:tblInd w:w="426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033"/>
        <w:gridCol w:w="236"/>
        <w:gridCol w:w="1304"/>
        <w:gridCol w:w="1304"/>
        <w:gridCol w:w="1304"/>
        <w:gridCol w:w="1304"/>
      </w:tblGrid>
      <w:tr w:rsidR="00CD4CCA" w:rsidRPr="00AC0517" w14:paraId="5BEFFB56" w14:textId="77777777" w:rsidTr="004B14E2">
        <w:trPr>
          <w:cantSplit/>
          <w:tblHeader/>
        </w:trPr>
        <w:tc>
          <w:tcPr>
            <w:tcW w:w="3600" w:type="dxa"/>
            <w:gridSpan w:val="2"/>
            <w:tcBorders>
              <w:top w:val="nil"/>
            </w:tcBorders>
          </w:tcPr>
          <w:p w14:paraId="07CC2CEA" w14:textId="77777777" w:rsidR="00CD4CCA" w:rsidRPr="00AC0517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EE3D2EB" w14:textId="77777777" w:rsidR="00CD4CCA" w:rsidRPr="00AC0517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5216" w:type="dxa"/>
            <w:gridSpan w:val="4"/>
            <w:tcBorders>
              <w:top w:val="nil"/>
            </w:tcBorders>
          </w:tcPr>
          <w:p w14:paraId="451F46E8" w14:textId="77777777" w:rsidR="00CD4CCA" w:rsidRPr="00AC0517" w:rsidRDefault="00CD4CCA" w:rsidP="00BE4864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CD4CCA" w:rsidRPr="00AC0517" w14:paraId="061566AA" w14:textId="77777777" w:rsidTr="004B14E2">
        <w:trPr>
          <w:cantSplit/>
          <w:tblHeader/>
        </w:trPr>
        <w:tc>
          <w:tcPr>
            <w:tcW w:w="3600" w:type="dxa"/>
            <w:gridSpan w:val="2"/>
          </w:tcPr>
          <w:p w14:paraId="2089EFE8" w14:textId="77777777" w:rsidR="00CD4CCA" w:rsidRPr="00AC0517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6C54CB4" w14:textId="77777777" w:rsidR="00CD4CCA" w:rsidRPr="00AC0517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608" w:type="dxa"/>
            <w:gridSpan w:val="2"/>
          </w:tcPr>
          <w:p w14:paraId="3A1C82C9" w14:textId="77777777" w:rsidR="00CD4CCA" w:rsidRPr="00AC0517" w:rsidRDefault="00CD4CC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72D23A59" w14:textId="77777777" w:rsidR="00CD4CCA" w:rsidRPr="00AC0517" w:rsidRDefault="00CD4CC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77773" w:rsidRPr="00AC0517" w14:paraId="5957539D" w14:textId="77777777" w:rsidTr="004B14E2">
        <w:trPr>
          <w:cantSplit/>
          <w:tblHeader/>
        </w:trPr>
        <w:tc>
          <w:tcPr>
            <w:tcW w:w="3600" w:type="dxa"/>
            <w:gridSpan w:val="2"/>
          </w:tcPr>
          <w:p w14:paraId="7E1044D2" w14:textId="77777777" w:rsidR="00E77773" w:rsidRPr="00AC0517" w:rsidRDefault="00E77773" w:rsidP="00E7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2D2DEA" w14:textId="77777777" w:rsidR="00E77773" w:rsidRPr="00AC0517" w:rsidRDefault="00E77773" w:rsidP="00E7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</w:tcPr>
          <w:p w14:paraId="4D474D23" w14:textId="1729ED53" w:rsidR="00E77773" w:rsidRPr="00AC0517" w:rsidRDefault="00E77773" w:rsidP="00E777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มีนาคม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t xml:space="preserve"> 2564</w:t>
            </w:r>
          </w:p>
        </w:tc>
        <w:tc>
          <w:tcPr>
            <w:tcW w:w="1304" w:type="dxa"/>
          </w:tcPr>
          <w:p w14:paraId="43671D78" w14:textId="2861FB60" w:rsidR="00E77773" w:rsidRPr="00AC0517" w:rsidRDefault="00E77773" w:rsidP="00E777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04" w:type="dxa"/>
          </w:tcPr>
          <w:p w14:paraId="65E251B1" w14:textId="49678033" w:rsidR="00E77773" w:rsidRPr="00AC0517" w:rsidRDefault="00E77773" w:rsidP="00E777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มีนาคม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t xml:space="preserve"> 2564</w:t>
            </w:r>
          </w:p>
        </w:tc>
        <w:tc>
          <w:tcPr>
            <w:tcW w:w="1304" w:type="dxa"/>
          </w:tcPr>
          <w:p w14:paraId="3664EFFB" w14:textId="0B2349DF" w:rsidR="00E77773" w:rsidRPr="00AC0517" w:rsidRDefault="00E77773" w:rsidP="00E777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F85BA9" w:rsidRPr="00FA46D3" w14:paraId="4B8CBBBC" w14:textId="77777777" w:rsidTr="004B14E2">
        <w:trPr>
          <w:cantSplit/>
        </w:trPr>
        <w:tc>
          <w:tcPr>
            <w:tcW w:w="3600" w:type="dxa"/>
            <w:gridSpan w:val="2"/>
            <w:tcBorders>
              <w:bottom w:val="nil"/>
            </w:tcBorders>
            <w:vAlign w:val="bottom"/>
          </w:tcPr>
          <w:p w14:paraId="3A5E8A2B" w14:textId="04025A76" w:rsidR="00F85BA9" w:rsidRPr="00FA46D3" w:rsidRDefault="00F85BA9" w:rsidP="001207A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7E77447" w14:textId="77777777" w:rsidR="00F85BA9" w:rsidRPr="00FA46D3" w:rsidRDefault="00F85BA9" w:rsidP="00F85BA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6564ADC5" w14:textId="6D52292B" w:rsidR="00F85BA9" w:rsidRPr="00FA46D3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626B4092" w14:textId="186ECA43" w:rsidR="00F85BA9" w:rsidRPr="00FA46D3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4799115B" w14:textId="035CC143" w:rsidR="00F85BA9" w:rsidRPr="00FA46D3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563BB49D" w14:textId="02F16FDA" w:rsidR="00F85BA9" w:rsidRPr="00FA46D3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4B14E2" w:rsidRPr="00700B4E" w14:paraId="385FA2E7" w14:textId="77777777" w:rsidTr="004B14E2">
        <w:trPr>
          <w:cantSplit/>
        </w:trPr>
        <w:tc>
          <w:tcPr>
            <w:tcW w:w="3600" w:type="dxa"/>
            <w:gridSpan w:val="2"/>
            <w:tcBorders>
              <w:bottom w:val="nil"/>
            </w:tcBorders>
            <w:vAlign w:val="bottom"/>
          </w:tcPr>
          <w:p w14:paraId="72A4B1A8" w14:textId="77777777" w:rsidR="004B14E2" w:rsidRPr="0005762E" w:rsidRDefault="004B14E2" w:rsidP="00B312C9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  <w:r w:rsidRPr="0005762E">
              <w:rPr>
                <w:rFonts w:ascii="BrowalliaUPC" w:hAnsi="BrowalliaUPC"/>
                <w:sz w:val="28"/>
                <w:szCs w:val="28"/>
                <w:cs/>
              </w:rPr>
              <w:t>ยอดคงเหลือ ณ วันต้นงวด</w:t>
            </w:r>
            <w:r w:rsidRPr="001207A7">
              <w:rPr>
                <w:rFonts w:ascii="BrowalliaUPC" w:hAnsi="Browalli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tcBorders>
              <w:bottom w:val="nil"/>
            </w:tcBorders>
          </w:tcPr>
          <w:p w14:paraId="33408194" w14:textId="77777777" w:rsidR="004B14E2" w:rsidRPr="00700B4E" w:rsidRDefault="004B14E2" w:rsidP="00B312C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4CB7D4DF" w14:textId="77777777" w:rsidR="004B14E2" w:rsidRPr="00700B4E" w:rsidRDefault="004B14E2" w:rsidP="00B3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700B4E">
              <w:rPr>
                <w:rFonts w:ascii="BrowalliaUPC" w:hAnsi="BrowalliaUPC" w:cs="BrowalliaUPC"/>
                <w:sz w:val="28"/>
                <w:szCs w:val="28"/>
                <w:lang w:val="en-GB"/>
              </w:rPr>
              <w:t>47,907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436E3B24" w14:textId="77777777" w:rsidR="004B14E2" w:rsidRPr="00700B4E" w:rsidRDefault="004B14E2" w:rsidP="00B3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700B4E">
              <w:rPr>
                <w:rFonts w:ascii="BrowalliaUPC" w:hAnsi="BrowalliaUPC" w:cs="BrowalliaUPC"/>
                <w:sz w:val="28"/>
                <w:szCs w:val="28"/>
              </w:rPr>
              <w:t xml:space="preserve">     35,000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76DF9C88" w14:textId="77777777" w:rsidR="004B14E2" w:rsidRPr="00700B4E" w:rsidRDefault="004B14E2" w:rsidP="00B3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00B4E">
              <w:rPr>
                <w:rFonts w:ascii="BrowalliaUPC" w:hAnsi="BrowalliaUPC" w:cs="BrowalliaUPC"/>
                <w:sz w:val="28"/>
                <w:szCs w:val="28"/>
              </w:rPr>
              <w:t>46,000</w:t>
            </w:r>
          </w:p>
        </w:tc>
        <w:tc>
          <w:tcPr>
            <w:tcW w:w="1304" w:type="dxa"/>
            <w:tcBorders>
              <w:bottom w:val="nil"/>
            </w:tcBorders>
          </w:tcPr>
          <w:p w14:paraId="7B85000B" w14:textId="77777777" w:rsidR="004B14E2" w:rsidRPr="00700B4E" w:rsidRDefault="004B14E2" w:rsidP="00B3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700B4E">
              <w:rPr>
                <w:rFonts w:ascii="BrowalliaUPC" w:hAnsi="BrowalliaUPC" w:cs="BrowalliaUPC"/>
                <w:sz w:val="28"/>
                <w:szCs w:val="28"/>
              </w:rPr>
              <w:t>42,000</w:t>
            </w:r>
          </w:p>
        </w:tc>
      </w:tr>
      <w:tr w:rsidR="00F85BA9" w:rsidRPr="00700B4E" w14:paraId="406F2C83" w14:textId="77777777" w:rsidTr="004B14E2">
        <w:trPr>
          <w:cantSplit/>
        </w:trPr>
        <w:tc>
          <w:tcPr>
            <w:tcW w:w="567" w:type="dxa"/>
            <w:vAlign w:val="bottom"/>
          </w:tcPr>
          <w:p w14:paraId="0CD33DFD" w14:textId="60FCBB84" w:rsidR="00F85BA9" w:rsidRPr="001207A7" w:rsidRDefault="00F85BA9" w:rsidP="001207A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1207A7">
              <w:rPr>
                <w:rFonts w:ascii="BrowalliaUPC" w:hAnsi="BrowalliaUPC"/>
                <w:sz w:val="28"/>
                <w:szCs w:val="28"/>
                <w:u w:val="single"/>
                <w:cs/>
              </w:rPr>
              <w:t xml:space="preserve">บวก  </w:t>
            </w:r>
          </w:p>
        </w:tc>
        <w:tc>
          <w:tcPr>
            <w:tcW w:w="3033" w:type="dxa"/>
            <w:vAlign w:val="bottom"/>
          </w:tcPr>
          <w:p w14:paraId="68EE4851" w14:textId="29B29299" w:rsidR="00F85BA9" w:rsidRPr="0005762E" w:rsidRDefault="00F85BA9" w:rsidP="001207A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  <w:r w:rsidRPr="0005762E">
              <w:rPr>
                <w:rFonts w:ascii="BrowalliaUPC" w:hAnsi="BrowalliaUPC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236" w:type="dxa"/>
            <w:tcBorders>
              <w:bottom w:val="nil"/>
            </w:tcBorders>
          </w:tcPr>
          <w:p w14:paraId="18594676" w14:textId="77777777" w:rsidR="00F85BA9" w:rsidRPr="00700B4E" w:rsidRDefault="00F85BA9" w:rsidP="00F85BA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33F0DA16" w14:textId="09473BFF" w:rsidR="00F85BA9" w:rsidRPr="00700B4E" w:rsidRDefault="001C2282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700B4E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39EB40D4" w14:textId="0AE4DAF8" w:rsidR="00F85BA9" w:rsidRPr="00700B4E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700B4E">
              <w:rPr>
                <w:rFonts w:ascii="BrowalliaUPC" w:hAnsi="BrowalliaUPC" w:cs="BrowalliaUPC"/>
                <w:sz w:val="28"/>
                <w:szCs w:val="28"/>
              </w:rPr>
              <w:t>12,907</w:t>
            </w:r>
          </w:p>
        </w:tc>
        <w:tc>
          <w:tcPr>
            <w:tcW w:w="1304" w:type="dxa"/>
            <w:tcBorders>
              <w:bottom w:val="nil"/>
            </w:tcBorders>
          </w:tcPr>
          <w:p w14:paraId="1122DFC2" w14:textId="211A353D" w:rsidR="00F85BA9" w:rsidRPr="00700B4E" w:rsidRDefault="0078437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00B4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bottom w:val="nil"/>
            </w:tcBorders>
          </w:tcPr>
          <w:p w14:paraId="01EEC7AF" w14:textId="5E936E8A" w:rsidR="00F85BA9" w:rsidRPr="00700B4E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700B4E">
              <w:rPr>
                <w:rFonts w:ascii="BrowalliaUPC" w:hAnsi="BrowalliaUPC" w:cs="BrowalliaUPC"/>
                <w:sz w:val="28"/>
                <w:szCs w:val="28"/>
              </w:rPr>
              <w:t>21,000</w:t>
            </w:r>
          </w:p>
        </w:tc>
      </w:tr>
      <w:tr w:rsidR="00F85BA9" w:rsidRPr="00700B4E" w14:paraId="3C12DF8A" w14:textId="77777777" w:rsidTr="004B14E2">
        <w:trPr>
          <w:cantSplit/>
        </w:trPr>
        <w:tc>
          <w:tcPr>
            <w:tcW w:w="567" w:type="dxa"/>
            <w:vAlign w:val="bottom"/>
          </w:tcPr>
          <w:p w14:paraId="7E95A85E" w14:textId="44A03114" w:rsidR="00F85BA9" w:rsidRPr="001207A7" w:rsidRDefault="00F85BA9" w:rsidP="001207A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1207A7">
              <w:rPr>
                <w:rFonts w:ascii="BrowalliaUPC" w:hAnsi="BrowalliaUPC"/>
                <w:sz w:val="28"/>
                <w:szCs w:val="28"/>
                <w:u w:val="single"/>
                <w:cs/>
              </w:rPr>
              <w:t xml:space="preserve">หัก   </w:t>
            </w:r>
          </w:p>
        </w:tc>
        <w:tc>
          <w:tcPr>
            <w:tcW w:w="3033" w:type="dxa"/>
            <w:vAlign w:val="bottom"/>
          </w:tcPr>
          <w:p w14:paraId="040B7051" w14:textId="17886293" w:rsidR="00F85BA9" w:rsidRPr="0005762E" w:rsidRDefault="00F85BA9" w:rsidP="001207A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  <w:r w:rsidRPr="0005762E">
              <w:rPr>
                <w:rFonts w:ascii="BrowalliaUPC" w:hAnsi="BrowalliaUPC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36" w:type="dxa"/>
            <w:tcBorders>
              <w:bottom w:val="nil"/>
            </w:tcBorders>
          </w:tcPr>
          <w:p w14:paraId="45E08BEC" w14:textId="77777777" w:rsidR="00F85BA9" w:rsidRPr="00700B4E" w:rsidRDefault="00F85BA9" w:rsidP="00F85BA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5264B4ED" w14:textId="2597487E" w:rsidR="00F85BA9" w:rsidRPr="00700B4E" w:rsidRDefault="001C2282" w:rsidP="00F85B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700B4E">
              <w:rPr>
                <w:rFonts w:ascii="BrowalliaUPC" w:hAnsi="BrowalliaUPC" w:cs="BrowalliaUPC"/>
                <w:sz w:val="28"/>
                <w:szCs w:val="28"/>
                <w:lang w:val="en-GB"/>
              </w:rPr>
              <w:t>(780)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7C7DB9EA" w14:textId="08B10708" w:rsidR="00F85BA9" w:rsidRPr="00700B4E" w:rsidRDefault="00F85BA9" w:rsidP="00F85BA9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700B4E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7E5253B2" w14:textId="45BA5D5E" w:rsidR="00F85BA9" w:rsidRPr="00700B4E" w:rsidRDefault="00784379" w:rsidP="00F85B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00B4E">
              <w:rPr>
                <w:rFonts w:ascii="BrowalliaUPC" w:hAnsi="BrowalliaUPC" w:cs="BrowalliaUPC"/>
                <w:sz w:val="28"/>
                <w:szCs w:val="28"/>
              </w:rPr>
              <w:t>(1,000)</w:t>
            </w:r>
          </w:p>
        </w:tc>
        <w:tc>
          <w:tcPr>
            <w:tcW w:w="1304" w:type="dxa"/>
            <w:tcBorders>
              <w:bottom w:val="nil"/>
            </w:tcBorders>
          </w:tcPr>
          <w:p w14:paraId="3761C016" w14:textId="590497AC" w:rsidR="00F85BA9" w:rsidRPr="00700B4E" w:rsidRDefault="00F85BA9" w:rsidP="00F85B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700B4E">
              <w:rPr>
                <w:rFonts w:ascii="BrowalliaUPC" w:hAnsi="BrowalliaUPC" w:cs="BrowalliaUPC"/>
                <w:sz w:val="28"/>
                <w:szCs w:val="28"/>
              </w:rPr>
              <w:t>(17,000)</w:t>
            </w:r>
          </w:p>
        </w:tc>
      </w:tr>
      <w:tr w:rsidR="00F85BA9" w:rsidRPr="00700B4E" w14:paraId="02C50558" w14:textId="77777777" w:rsidTr="004B14E2">
        <w:trPr>
          <w:cantSplit/>
        </w:trPr>
        <w:tc>
          <w:tcPr>
            <w:tcW w:w="3600" w:type="dxa"/>
            <w:gridSpan w:val="2"/>
            <w:tcBorders>
              <w:bottom w:val="nil"/>
            </w:tcBorders>
            <w:vAlign w:val="bottom"/>
          </w:tcPr>
          <w:p w14:paraId="3B1678EA" w14:textId="01D3ED00" w:rsidR="00F85BA9" w:rsidRPr="0005762E" w:rsidRDefault="00F85BA9" w:rsidP="001207A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  <w:r w:rsidRPr="0005762E">
              <w:rPr>
                <w:rFonts w:ascii="BrowalliaUPC" w:hAnsi="BrowalliaUPC"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236" w:type="dxa"/>
            <w:tcBorders>
              <w:bottom w:val="nil"/>
            </w:tcBorders>
          </w:tcPr>
          <w:p w14:paraId="6829834B" w14:textId="77777777" w:rsidR="00F85BA9" w:rsidRPr="00700B4E" w:rsidRDefault="00F85BA9" w:rsidP="00F85BA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1B9ECFBB" w14:textId="1623EEF8" w:rsidR="00F85BA9" w:rsidRPr="00700B4E" w:rsidRDefault="001C2282" w:rsidP="00F85BA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700B4E">
              <w:rPr>
                <w:rFonts w:ascii="BrowalliaUPC" w:hAnsi="BrowalliaUPC" w:cs="BrowalliaUPC"/>
                <w:sz w:val="28"/>
                <w:szCs w:val="28"/>
                <w:lang w:val="en-GB"/>
              </w:rPr>
              <w:t>47,127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3693F999" w14:textId="57DC3D9A" w:rsidR="00F85BA9" w:rsidRPr="00700B4E" w:rsidRDefault="00F85BA9" w:rsidP="00F85BA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700B4E">
              <w:rPr>
                <w:rFonts w:ascii="BrowalliaUPC" w:hAnsi="BrowalliaUPC" w:cs="BrowalliaUPC"/>
                <w:sz w:val="28"/>
                <w:szCs w:val="28"/>
              </w:rPr>
              <w:t>47,907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65DB330E" w14:textId="4A5903E7" w:rsidR="00F85BA9" w:rsidRPr="00700B4E" w:rsidRDefault="006A237E" w:rsidP="00F85BA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00B4E">
              <w:rPr>
                <w:rFonts w:ascii="BrowalliaUPC" w:hAnsi="BrowalliaUPC" w:cs="BrowalliaUPC"/>
                <w:sz w:val="28"/>
                <w:szCs w:val="28"/>
              </w:rPr>
              <w:t>45,000</w:t>
            </w:r>
          </w:p>
        </w:tc>
        <w:tc>
          <w:tcPr>
            <w:tcW w:w="1304" w:type="dxa"/>
            <w:tcBorders>
              <w:bottom w:val="nil"/>
            </w:tcBorders>
          </w:tcPr>
          <w:p w14:paraId="25427D13" w14:textId="5CA3FD30" w:rsidR="00F85BA9" w:rsidRPr="00700B4E" w:rsidRDefault="00F85BA9" w:rsidP="00F85BA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700B4E">
              <w:rPr>
                <w:rFonts w:ascii="BrowalliaUPC" w:hAnsi="BrowalliaUPC" w:cs="BrowalliaUPC"/>
                <w:sz w:val="28"/>
                <w:szCs w:val="28"/>
              </w:rPr>
              <w:t>46,000</w:t>
            </w:r>
          </w:p>
        </w:tc>
      </w:tr>
    </w:tbl>
    <w:p w14:paraId="383683E3" w14:textId="77777777" w:rsidR="00336979" w:rsidRPr="00E70975" w:rsidRDefault="00336979" w:rsidP="00336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977"/>
        </w:tabs>
        <w:spacing w:line="240" w:lineRule="auto"/>
        <w:jc w:val="thaiDistribute"/>
        <w:rPr>
          <w:rFonts w:ascii="BrowalliaUPC" w:hAnsi="BrowalliaUPC" w:cs="BrowalliaUPC"/>
          <w:sz w:val="16"/>
          <w:szCs w:val="16"/>
        </w:rPr>
      </w:pPr>
    </w:p>
    <w:p w14:paraId="5A051816" w14:textId="2BAE7DCF" w:rsidR="00DF3CBF" w:rsidRDefault="00DF3CBF" w:rsidP="004B14E2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700B4E">
        <w:rPr>
          <w:rFonts w:ascii="BrowalliaUPC" w:hAnsi="BrowalliaUPC" w:cs="BrowalliaUPC"/>
          <w:sz w:val="28"/>
          <w:szCs w:val="28"/>
          <w:cs/>
        </w:rPr>
        <w:t xml:space="preserve">เงินกู้ยืมระยะสั้นจากบุคคลและบริษัทที่เกี่ยวข้องดังกล่าวอยู่ในรูปแบบตั๋วสัญญาใช้เงิน โดยมีอัตราดอกเบี้ยร้อยละ </w:t>
      </w:r>
      <w:r w:rsidRPr="00700B4E">
        <w:rPr>
          <w:rFonts w:ascii="BrowalliaUPC" w:hAnsi="BrowalliaUPC" w:cs="BrowalliaUPC"/>
          <w:sz w:val="28"/>
          <w:szCs w:val="28"/>
        </w:rPr>
        <w:br/>
        <w:t xml:space="preserve">4.50 - 12.00 </w:t>
      </w:r>
      <w:r w:rsidRPr="00700B4E">
        <w:rPr>
          <w:rFonts w:ascii="BrowalliaUPC" w:hAnsi="BrowalliaUPC" w:cs="BrowalliaUPC"/>
          <w:sz w:val="28"/>
          <w:szCs w:val="28"/>
          <w:cs/>
        </w:rPr>
        <w:t>ต่อปี (</w:t>
      </w:r>
      <w:r w:rsidRPr="00700B4E">
        <w:rPr>
          <w:rFonts w:ascii="BrowalliaUPC" w:hAnsi="BrowalliaUPC" w:cs="BrowalliaUPC"/>
          <w:sz w:val="28"/>
          <w:szCs w:val="28"/>
        </w:rPr>
        <w:t>256</w:t>
      </w:r>
      <w:r w:rsidR="00950E8C" w:rsidRPr="00700B4E">
        <w:rPr>
          <w:rFonts w:ascii="BrowalliaUPC" w:hAnsi="BrowalliaUPC" w:cs="BrowalliaUPC"/>
          <w:sz w:val="28"/>
          <w:szCs w:val="28"/>
        </w:rPr>
        <w:t>3</w:t>
      </w:r>
      <w:r w:rsidRPr="00700B4E">
        <w:rPr>
          <w:rFonts w:ascii="BrowalliaUPC" w:hAnsi="BrowalliaUPC" w:cs="BrowalliaUPC"/>
          <w:sz w:val="28"/>
          <w:szCs w:val="28"/>
        </w:rPr>
        <w:t xml:space="preserve"> : </w:t>
      </w:r>
      <w:r w:rsidRPr="00700B4E">
        <w:rPr>
          <w:rFonts w:ascii="BrowalliaUPC" w:hAnsi="BrowalliaUPC" w:cs="BrowalliaUPC"/>
          <w:sz w:val="28"/>
          <w:szCs w:val="28"/>
          <w:cs/>
        </w:rPr>
        <w:t xml:space="preserve">ร้อยละ </w:t>
      </w:r>
      <w:r w:rsidR="00810057" w:rsidRPr="00700B4E">
        <w:rPr>
          <w:rFonts w:ascii="BrowalliaUPC" w:hAnsi="BrowalliaUPC" w:cs="BrowalliaUPC"/>
          <w:sz w:val="28"/>
          <w:szCs w:val="28"/>
        </w:rPr>
        <w:t xml:space="preserve">4.50 - </w:t>
      </w:r>
      <w:r w:rsidRPr="00700B4E">
        <w:rPr>
          <w:rFonts w:ascii="BrowalliaUPC" w:hAnsi="BrowalliaUPC" w:cs="BrowalliaUPC"/>
          <w:sz w:val="28"/>
          <w:szCs w:val="28"/>
        </w:rPr>
        <w:t xml:space="preserve">12.00 </w:t>
      </w:r>
      <w:r w:rsidRPr="00700B4E">
        <w:rPr>
          <w:rFonts w:ascii="BrowalliaUPC" w:hAnsi="BrowalliaUPC" w:cs="BrowalliaUPC"/>
          <w:sz w:val="28"/>
          <w:szCs w:val="28"/>
          <w:cs/>
        </w:rPr>
        <w:t>ต่อปี) และ</w:t>
      </w:r>
      <w:r w:rsidRPr="00AC0517">
        <w:rPr>
          <w:rFonts w:ascii="BrowalliaUPC" w:hAnsi="BrowalliaUPC" w:cs="BrowalliaUPC"/>
          <w:sz w:val="28"/>
          <w:szCs w:val="28"/>
          <w:cs/>
        </w:rPr>
        <w:t>มีกำหนดชำระคืนเมื่อทวงถาม โดยไม่มีหลักประกัน</w:t>
      </w:r>
    </w:p>
    <w:p w14:paraId="601D450A" w14:textId="77777777" w:rsidR="00FA46D3" w:rsidRPr="00E70975" w:rsidRDefault="00FA46D3" w:rsidP="004B14E2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</w:rPr>
      </w:pPr>
    </w:p>
    <w:tbl>
      <w:tblPr>
        <w:tblW w:w="9052" w:type="dxa"/>
        <w:tblInd w:w="426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236"/>
        <w:gridCol w:w="1304"/>
        <w:gridCol w:w="1304"/>
        <w:gridCol w:w="1304"/>
        <w:gridCol w:w="1304"/>
      </w:tblGrid>
      <w:tr w:rsidR="00C86025" w:rsidRPr="00AC0517" w14:paraId="1080C63B" w14:textId="77777777" w:rsidTr="00DE2A59">
        <w:trPr>
          <w:cantSplit/>
          <w:tblHeader/>
        </w:trPr>
        <w:tc>
          <w:tcPr>
            <w:tcW w:w="3600" w:type="dxa"/>
            <w:tcBorders>
              <w:top w:val="nil"/>
            </w:tcBorders>
          </w:tcPr>
          <w:p w14:paraId="6BCEAFE4" w14:textId="77777777" w:rsidR="00C86025" w:rsidRPr="00AC0517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733EB111" w14:textId="77777777" w:rsidR="00C86025" w:rsidRPr="00AC0517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5216" w:type="dxa"/>
            <w:gridSpan w:val="4"/>
            <w:tcBorders>
              <w:top w:val="nil"/>
            </w:tcBorders>
          </w:tcPr>
          <w:p w14:paraId="471BCC7E" w14:textId="77777777" w:rsidR="00C86025" w:rsidRPr="00AC0517" w:rsidRDefault="00C86025" w:rsidP="00BE4864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C86025" w:rsidRPr="00AC0517" w14:paraId="10043B10" w14:textId="77777777" w:rsidTr="00DE2A59">
        <w:trPr>
          <w:cantSplit/>
          <w:tblHeader/>
        </w:trPr>
        <w:tc>
          <w:tcPr>
            <w:tcW w:w="3600" w:type="dxa"/>
          </w:tcPr>
          <w:p w14:paraId="374191B6" w14:textId="77777777" w:rsidR="00C86025" w:rsidRPr="00AC0517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97FC982" w14:textId="77777777" w:rsidR="00C86025" w:rsidRPr="00AC0517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608" w:type="dxa"/>
            <w:gridSpan w:val="2"/>
          </w:tcPr>
          <w:p w14:paraId="66626A9F" w14:textId="77777777" w:rsidR="00C86025" w:rsidRPr="00AC0517" w:rsidRDefault="00C86025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68A15344" w14:textId="77777777" w:rsidR="00C86025" w:rsidRPr="00AC0517" w:rsidRDefault="00C86025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F85BA9" w:rsidRPr="00AC0517" w14:paraId="3AD8EC0B" w14:textId="77777777" w:rsidTr="00DE2A59">
        <w:trPr>
          <w:cantSplit/>
          <w:tblHeader/>
        </w:trPr>
        <w:tc>
          <w:tcPr>
            <w:tcW w:w="3600" w:type="dxa"/>
          </w:tcPr>
          <w:p w14:paraId="0D5A82BF" w14:textId="77777777" w:rsidR="00F85BA9" w:rsidRPr="00AC0517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4569A1F" w14:textId="77777777" w:rsidR="00F85BA9" w:rsidRPr="00AC0517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</w:tcPr>
          <w:p w14:paraId="69639510" w14:textId="033D7300" w:rsidR="00F85BA9" w:rsidRPr="00AC0517" w:rsidRDefault="00F85BA9" w:rsidP="00F85B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มีนาคม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t xml:space="preserve"> 2564</w:t>
            </w:r>
          </w:p>
        </w:tc>
        <w:tc>
          <w:tcPr>
            <w:tcW w:w="1304" w:type="dxa"/>
          </w:tcPr>
          <w:p w14:paraId="2C5A860B" w14:textId="06F311D1" w:rsidR="00F85BA9" w:rsidRPr="00AC0517" w:rsidRDefault="00F85BA9" w:rsidP="00F85B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04" w:type="dxa"/>
          </w:tcPr>
          <w:p w14:paraId="27D517CF" w14:textId="62BB2C00" w:rsidR="00F85BA9" w:rsidRPr="00AC0517" w:rsidRDefault="00F85BA9" w:rsidP="00F85B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มีนาคม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t xml:space="preserve"> 2564</w:t>
            </w:r>
          </w:p>
        </w:tc>
        <w:tc>
          <w:tcPr>
            <w:tcW w:w="1304" w:type="dxa"/>
          </w:tcPr>
          <w:p w14:paraId="34FF2270" w14:textId="63761D20" w:rsidR="00F85BA9" w:rsidRPr="00AC0517" w:rsidRDefault="00F85BA9" w:rsidP="00F85B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8D67F2" w:rsidRPr="00AC0517" w14:paraId="4A13DB08" w14:textId="77777777" w:rsidTr="00B312C9">
        <w:trPr>
          <w:cantSplit/>
        </w:trPr>
        <w:tc>
          <w:tcPr>
            <w:tcW w:w="3600" w:type="dxa"/>
            <w:tcBorders>
              <w:bottom w:val="nil"/>
            </w:tcBorders>
            <w:vAlign w:val="center"/>
          </w:tcPr>
          <w:p w14:paraId="0935B9F0" w14:textId="77777777" w:rsidR="008D67F2" w:rsidRPr="00DE2A59" w:rsidRDefault="008D67F2" w:rsidP="00B312C9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DE2A59">
              <w:rPr>
                <w:rFonts w:ascii="BrowalliaUPC" w:hAnsi="BrowalliaUPC"/>
                <w:sz w:val="28"/>
                <w:szCs w:val="28"/>
                <w:u w:val="single"/>
                <w:cs/>
              </w:rPr>
              <w:t>ภาระผูกพันผลประโยชน์พนักงาน</w:t>
            </w:r>
          </w:p>
        </w:tc>
        <w:tc>
          <w:tcPr>
            <w:tcW w:w="236" w:type="dxa"/>
            <w:tcBorders>
              <w:bottom w:val="nil"/>
            </w:tcBorders>
          </w:tcPr>
          <w:p w14:paraId="6D2ADB77" w14:textId="77777777" w:rsidR="008D67F2" w:rsidRPr="00AC0517" w:rsidRDefault="008D67F2" w:rsidP="00B312C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203255AD" w14:textId="77777777" w:rsidR="008D67F2" w:rsidRPr="00AC0517" w:rsidRDefault="008D67F2" w:rsidP="00B3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460D81A0" w14:textId="77777777" w:rsidR="008D67F2" w:rsidRPr="00AC0517" w:rsidRDefault="008D67F2" w:rsidP="00B3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0F329E4F" w14:textId="77777777" w:rsidR="008D67F2" w:rsidRPr="00AC0517" w:rsidRDefault="008D67F2" w:rsidP="00B3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23F0059B" w14:textId="77777777" w:rsidR="008D67F2" w:rsidRPr="00AC0517" w:rsidRDefault="008D67F2" w:rsidP="00B3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4F04DF" w:rsidRPr="00AC0517" w14:paraId="2FE69DC3" w14:textId="77777777" w:rsidTr="00DE2A59">
        <w:trPr>
          <w:cantSplit/>
        </w:trPr>
        <w:tc>
          <w:tcPr>
            <w:tcW w:w="3600" w:type="dxa"/>
            <w:tcBorders>
              <w:bottom w:val="nil"/>
            </w:tcBorders>
          </w:tcPr>
          <w:p w14:paraId="112D99E3" w14:textId="770F63EA" w:rsidR="004F04DF" w:rsidRPr="00DE2A59" w:rsidRDefault="004F04DF" w:rsidP="00DE2A59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DE2A59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ผู้บริหารสำคัญ</w:t>
            </w:r>
          </w:p>
        </w:tc>
        <w:tc>
          <w:tcPr>
            <w:tcW w:w="236" w:type="dxa"/>
            <w:tcBorders>
              <w:bottom w:val="nil"/>
            </w:tcBorders>
          </w:tcPr>
          <w:p w14:paraId="1D7547A0" w14:textId="77777777" w:rsidR="004F04DF" w:rsidRPr="00AC0517" w:rsidRDefault="004F04DF" w:rsidP="004F04D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37497468" w14:textId="77777777" w:rsidR="004F04DF" w:rsidRPr="00AC0517" w:rsidRDefault="004F04DF" w:rsidP="004F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180384DD" w14:textId="77777777" w:rsidR="004F04DF" w:rsidRPr="00AC0517" w:rsidRDefault="004F04DF" w:rsidP="004F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5A0CC5E9" w14:textId="77777777" w:rsidR="004F04DF" w:rsidRPr="00AC0517" w:rsidRDefault="004F04DF" w:rsidP="004F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37115B41" w14:textId="77777777" w:rsidR="004F04DF" w:rsidRPr="00AC0517" w:rsidRDefault="004F04DF" w:rsidP="004F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4F04DF" w:rsidRPr="00AC0517" w14:paraId="4F8414BE" w14:textId="77777777" w:rsidTr="00DE2A59">
        <w:trPr>
          <w:cantSplit/>
        </w:trPr>
        <w:tc>
          <w:tcPr>
            <w:tcW w:w="3600" w:type="dxa"/>
            <w:tcBorders>
              <w:bottom w:val="nil"/>
            </w:tcBorders>
            <w:vAlign w:val="bottom"/>
          </w:tcPr>
          <w:p w14:paraId="2A264A53" w14:textId="2AB0CBEC" w:rsidR="004F04DF" w:rsidRPr="00DE2A59" w:rsidRDefault="004F04DF" w:rsidP="00DE2A59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DE2A59">
              <w:rPr>
                <w:rFonts w:ascii="BrowalliaUPC" w:hAnsi="BrowalliaUPC" w:cs="BrowalliaUPC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236" w:type="dxa"/>
            <w:tcBorders>
              <w:bottom w:val="nil"/>
            </w:tcBorders>
          </w:tcPr>
          <w:p w14:paraId="19FE1DE8" w14:textId="77777777" w:rsidR="004F04DF" w:rsidRPr="00AC0517" w:rsidRDefault="004F04DF" w:rsidP="004F04D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44CE1942" w14:textId="70ADE392" w:rsidR="004F04DF" w:rsidRPr="00AC0517" w:rsidRDefault="00452BAF" w:rsidP="004F04D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00B4E">
              <w:rPr>
                <w:rFonts w:ascii="BrowalliaUPC" w:hAnsi="BrowalliaUPC" w:cs="BrowalliaUPC"/>
                <w:sz w:val="28"/>
                <w:szCs w:val="28"/>
              </w:rPr>
              <w:t>2,018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31ABD9DC" w14:textId="0AC9A955" w:rsidR="004F04DF" w:rsidRPr="00AC0517" w:rsidRDefault="002531E3" w:rsidP="004F04D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1,751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28D1A171" w14:textId="60659536" w:rsidR="004F04DF" w:rsidRPr="00A119B3" w:rsidRDefault="00C7091A" w:rsidP="004F04D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2,018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0D2B41B2" w14:textId="3BEAD6F8" w:rsidR="004F04DF" w:rsidRPr="00A119B3" w:rsidRDefault="002531E3" w:rsidP="004F04D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1,751</w:t>
            </w:r>
          </w:p>
        </w:tc>
      </w:tr>
      <w:bookmarkEnd w:id="1"/>
    </w:tbl>
    <w:p w14:paraId="24CF6CBD" w14:textId="77777777" w:rsidR="00A266CB" w:rsidRPr="00E70975" w:rsidRDefault="00A266CB" w:rsidP="00C72D6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0"/>
          <w:szCs w:val="20"/>
        </w:rPr>
      </w:pPr>
    </w:p>
    <w:p w14:paraId="6F5AC73F" w14:textId="12BF4E98" w:rsidR="005753E0" w:rsidRPr="00AC0517" w:rsidRDefault="005753E0" w:rsidP="00AE0438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AC0517">
        <w:rPr>
          <w:rFonts w:ascii="BrowalliaUPC" w:hAnsi="BrowalliaUPC" w:cs="BrowalliaUPC"/>
          <w:b/>
          <w:bCs/>
          <w:sz w:val="28"/>
          <w:szCs w:val="28"/>
          <w:cs/>
        </w:rPr>
        <w:t>ลูกหนี้การค้า</w:t>
      </w:r>
      <w:r w:rsidRPr="00AC0517">
        <w:rPr>
          <w:rFonts w:ascii="BrowalliaUPC" w:hAnsi="BrowalliaUPC" w:cs="BrowalliaUPC"/>
          <w:b/>
          <w:bCs/>
          <w:sz w:val="28"/>
          <w:szCs w:val="28"/>
        </w:rPr>
        <w:t xml:space="preserve"> </w:t>
      </w:r>
    </w:p>
    <w:p w14:paraId="497E0ABF" w14:textId="77777777" w:rsidR="00546F97" w:rsidRPr="00E70975" w:rsidRDefault="00546F97" w:rsidP="00546F97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sz w:val="14"/>
          <w:szCs w:val="14"/>
        </w:rPr>
      </w:pPr>
    </w:p>
    <w:p w14:paraId="6933A646" w14:textId="7F44F087" w:rsidR="00EF1E53" w:rsidRDefault="005753E0" w:rsidP="00C911EC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AC0517">
        <w:rPr>
          <w:rFonts w:ascii="BrowalliaUPC" w:hAnsi="BrowalliaUPC" w:cs="BrowalliaUPC"/>
          <w:sz w:val="28"/>
          <w:szCs w:val="28"/>
          <w:cs/>
        </w:rPr>
        <w:t xml:space="preserve">ยอดคงเหลือ ณ วันที่ </w:t>
      </w:r>
      <w:r w:rsidR="0043363D" w:rsidRPr="00C911EC">
        <w:rPr>
          <w:rFonts w:ascii="BrowalliaUPC" w:hAnsi="BrowalliaUPC" w:cs="BrowalliaUPC"/>
          <w:sz w:val="28"/>
          <w:szCs w:val="28"/>
        </w:rPr>
        <w:t xml:space="preserve">31 </w:t>
      </w:r>
      <w:r w:rsidR="0043363D" w:rsidRPr="00C911EC">
        <w:rPr>
          <w:rFonts w:ascii="BrowalliaUPC" w:hAnsi="BrowalliaUPC" w:cs="BrowalliaUPC"/>
          <w:sz w:val="28"/>
          <w:szCs w:val="28"/>
          <w:cs/>
        </w:rPr>
        <w:t>มีนาคม</w:t>
      </w:r>
      <w:r w:rsidR="0043363D" w:rsidRPr="00AC0517">
        <w:rPr>
          <w:rFonts w:ascii="BrowalliaUPC" w:hAnsi="BrowalliaUPC" w:cs="BrowalliaUPC"/>
          <w:sz w:val="28"/>
          <w:szCs w:val="28"/>
        </w:rPr>
        <w:t xml:space="preserve"> 2564</w:t>
      </w:r>
      <w:r w:rsidR="008A5BC4" w:rsidRPr="00AC0517">
        <w:rPr>
          <w:rFonts w:ascii="BrowalliaUPC" w:hAnsi="BrowalliaUPC" w:cs="BrowalliaUPC"/>
          <w:sz w:val="28"/>
          <w:szCs w:val="28"/>
        </w:rPr>
        <w:t xml:space="preserve"> </w:t>
      </w:r>
      <w:r w:rsidR="008A5BC4" w:rsidRPr="00AC0517">
        <w:rPr>
          <w:rFonts w:ascii="BrowalliaUPC" w:hAnsi="BrowalliaUPC" w:cs="BrowalliaUPC"/>
          <w:sz w:val="28"/>
          <w:szCs w:val="28"/>
          <w:cs/>
        </w:rPr>
        <w:t xml:space="preserve">และ วันที่ </w:t>
      </w:r>
      <w:r w:rsidR="00D57D8F" w:rsidRPr="00C911EC">
        <w:rPr>
          <w:rFonts w:ascii="BrowalliaUPC" w:hAnsi="BrowalliaUPC" w:cs="BrowalliaUPC"/>
          <w:sz w:val="28"/>
          <w:szCs w:val="28"/>
        </w:rPr>
        <w:t>31</w:t>
      </w:r>
      <w:r w:rsidR="00B96D45" w:rsidRPr="00C911EC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="00D57D8F" w:rsidRPr="00C911EC">
        <w:rPr>
          <w:rFonts w:ascii="BrowalliaUPC" w:hAnsi="BrowalliaUPC" w:cs="BrowalliaUPC"/>
          <w:sz w:val="28"/>
          <w:szCs w:val="28"/>
        </w:rPr>
        <w:t>256</w:t>
      </w:r>
      <w:r w:rsidR="0043363D" w:rsidRPr="00C911EC">
        <w:rPr>
          <w:rFonts w:ascii="BrowalliaUPC" w:hAnsi="BrowalliaUPC" w:cs="BrowalliaUPC"/>
          <w:sz w:val="28"/>
          <w:szCs w:val="28"/>
        </w:rPr>
        <w:t>3</w:t>
      </w:r>
      <w:r w:rsidR="00B96D45" w:rsidRPr="00C911EC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AC0517">
        <w:rPr>
          <w:rFonts w:ascii="BrowalliaUPC" w:hAnsi="BrowalliaUPC" w:cs="BrowalliaUPC"/>
          <w:sz w:val="28"/>
          <w:szCs w:val="28"/>
          <w:cs/>
        </w:rPr>
        <w:t>แยกตามอายุหนี้ที่ค้างชำระได้ดังนี้</w:t>
      </w:r>
    </w:p>
    <w:p w14:paraId="12CC5EBC" w14:textId="77777777" w:rsidR="00CB5B78" w:rsidRPr="00E70975" w:rsidRDefault="00CB5B78" w:rsidP="00C911EC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</w:rPr>
      </w:pPr>
    </w:p>
    <w:tbl>
      <w:tblPr>
        <w:tblW w:w="898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685"/>
        <w:gridCol w:w="1144"/>
        <w:gridCol w:w="236"/>
        <w:gridCol w:w="1146"/>
        <w:gridCol w:w="237"/>
        <w:gridCol w:w="1143"/>
        <w:gridCol w:w="236"/>
        <w:gridCol w:w="1155"/>
      </w:tblGrid>
      <w:tr w:rsidR="0026390A" w:rsidRPr="005673E7" w14:paraId="560A726A" w14:textId="77777777" w:rsidTr="00A85CE8">
        <w:tc>
          <w:tcPr>
            <w:tcW w:w="3685" w:type="dxa"/>
          </w:tcPr>
          <w:p w14:paraId="65D15DB6" w14:textId="77777777" w:rsidR="0026390A" w:rsidRPr="005673E7" w:rsidRDefault="0026390A" w:rsidP="00B312C9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297" w:type="dxa"/>
            <w:gridSpan w:val="7"/>
            <w:hideMark/>
          </w:tcPr>
          <w:p w14:paraId="2C04FA7E" w14:textId="77777777" w:rsidR="0026390A" w:rsidRPr="005673E7" w:rsidRDefault="0026390A" w:rsidP="00B312C9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26390A" w:rsidRPr="005673E7" w14:paraId="39D57C51" w14:textId="77777777" w:rsidTr="00A85CE8">
        <w:tc>
          <w:tcPr>
            <w:tcW w:w="3685" w:type="dxa"/>
          </w:tcPr>
          <w:p w14:paraId="69D420A6" w14:textId="77777777" w:rsidR="0026390A" w:rsidRPr="005673E7" w:rsidRDefault="0026390A" w:rsidP="00B312C9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F57FD6" w14:textId="77777777" w:rsidR="0026390A" w:rsidRPr="005673E7" w:rsidRDefault="0026390A" w:rsidP="00B312C9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2A35EE10" w14:textId="77777777" w:rsidR="0026390A" w:rsidRPr="005673E7" w:rsidRDefault="0026390A" w:rsidP="00B312C9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FAB3ED" w14:textId="77777777" w:rsidR="0026390A" w:rsidRPr="005673E7" w:rsidRDefault="0026390A" w:rsidP="00B312C9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1E15B4" w:rsidRPr="005673E7" w14:paraId="425A0BC5" w14:textId="77777777" w:rsidTr="00A85CE8">
        <w:tc>
          <w:tcPr>
            <w:tcW w:w="3685" w:type="dxa"/>
          </w:tcPr>
          <w:p w14:paraId="4E0EF496" w14:textId="77777777" w:rsidR="0026390A" w:rsidRPr="005673E7" w:rsidRDefault="0026390A" w:rsidP="00B312C9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C9EB12" w14:textId="77777777" w:rsidR="0026390A" w:rsidRPr="005673E7" w:rsidRDefault="0026390A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มีนาคม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br/>
              <w:t>2564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4BDD72" w14:textId="77777777" w:rsidR="0026390A" w:rsidRPr="005673E7" w:rsidRDefault="0026390A" w:rsidP="00B312C9">
            <w:pPr>
              <w:tabs>
                <w:tab w:val="clear" w:pos="227"/>
                <w:tab w:val="clear" w:pos="907"/>
                <w:tab w:val="left" w:pos="174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7B11F7" w14:textId="77777777" w:rsidR="0026390A" w:rsidRPr="005673E7" w:rsidRDefault="0026390A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37" w:type="dxa"/>
            <w:vAlign w:val="bottom"/>
          </w:tcPr>
          <w:p w14:paraId="6C6D095E" w14:textId="77777777" w:rsidR="0026390A" w:rsidRPr="005673E7" w:rsidRDefault="0026390A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0D56C8" w14:textId="77777777" w:rsidR="0026390A" w:rsidRPr="005673E7" w:rsidRDefault="0026390A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มีนาคม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br/>
              <w:t>2564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C70568" w14:textId="77777777" w:rsidR="0026390A" w:rsidRPr="005673E7" w:rsidRDefault="0026390A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273CF2" w14:textId="77777777" w:rsidR="0026390A" w:rsidRPr="005673E7" w:rsidRDefault="0026390A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1E15B4" w:rsidRPr="005673E7" w14:paraId="7F50F15D" w14:textId="77777777" w:rsidTr="0059796E">
        <w:trPr>
          <w:trHeight w:hRule="exact" w:val="216"/>
        </w:trPr>
        <w:tc>
          <w:tcPr>
            <w:tcW w:w="3685" w:type="dxa"/>
            <w:vAlign w:val="bottom"/>
          </w:tcPr>
          <w:p w14:paraId="13826826" w14:textId="77777777" w:rsidR="0026390A" w:rsidRPr="002240C6" w:rsidRDefault="0026390A" w:rsidP="00B312C9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0CE23CA5" w14:textId="77777777" w:rsidR="0026390A" w:rsidRPr="002240C6" w:rsidRDefault="0026390A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3D3A51" w14:textId="77777777" w:rsidR="0026390A" w:rsidRPr="002240C6" w:rsidRDefault="0026390A" w:rsidP="00B312C9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6DF30DFD" w14:textId="77777777" w:rsidR="0026390A" w:rsidRPr="002240C6" w:rsidRDefault="0026390A" w:rsidP="00B312C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7" w:type="dxa"/>
          </w:tcPr>
          <w:p w14:paraId="206C9793" w14:textId="77777777" w:rsidR="0026390A" w:rsidRPr="002240C6" w:rsidRDefault="0026390A" w:rsidP="00B312C9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0FFB534" w14:textId="77777777" w:rsidR="0026390A" w:rsidRPr="002240C6" w:rsidRDefault="0026390A" w:rsidP="00B312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D73459" w14:textId="77777777" w:rsidR="0026390A" w:rsidRPr="002240C6" w:rsidRDefault="0026390A" w:rsidP="00B312C9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7003DD6" w14:textId="77777777" w:rsidR="0026390A" w:rsidRPr="002240C6" w:rsidRDefault="0026390A" w:rsidP="00B312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A85CE8" w:rsidRPr="005673E7" w14:paraId="3757F7CD" w14:textId="77777777" w:rsidTr="00A85CE8">
        <w:tc>
          <w:tcPr>
            <w:tcW w:w="3685" w:type="dxa"/>
            <w:hideMark/>
          </w:tcPr>
          <w:p w14:paraId="5F486695" w14:textId="1AFB786A" w:rsidR="00A85CE8" w:rsidRPr="005673E7" w:rsidRDefault="00A85CE8" w:rsidP="00A85CE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44" w:type="dxa"/>
          </w:tcPr>
          <w:p w14:paraId="77944E3F" w14:textId="6DA946D2" w:rsidR="00A85CE8" w:rsidRPr="004D10C8" w:rsidRDefault="00A85CE8" w:rsidP="00A85C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F626D">
              <w:rPr>
                <w:rFonts w:ascii="BrowalliaUPC" w:hAnsi="BrowalliaUPC" w:cs="BrowalliaUPC"/>
                <w:sz w:val="28"/>
                <w:szCs w:val="28"/>
              </w:rPr>
              <w:t>230,786</w:t>
            </w:r>
          </w:p>
        </w:tc>
        <w:tc>
          <w:tcPr>
            <w:tcW w:w="236" w:type="dxa"/>
          </w:tcPr>
          <w:p w14:paraId="0F8ACB37" w14:textId="77777777" w:rsidR="00A85CE8" w:rsidRPr="005673E7" w:rsidRDefault="00A85CE8" w:rsidP="00A85CE8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hideMark/>
          </w:tcPr>
          <w:p w14:paraId="5AA2A810" w14:textId="605145A8" w:rsidR="00A85CE8" w:rsidRPr="005673E7" w:rsidRDefault="00A85CE8" w:rsidP="00A85C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245,396</w:t>
            </w:r>
          </w:p>
        </w:tc>
        <w:tc>
          <w:tcPr>
            <w:tcW w:w="237" w:type="dxa"/>
          </w:tcPr>
          <w:p w14:paraId="2D1658A9" w14:textId="77777777" w:rsidR="00A85CE8" w:rsidRPr="005673E7" w:rsidRDefault="00A85CE8" w:rsidP="00A85CE8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4D5425FB" w14:textId="7010C64E" w:rsidR="00A85CE8" w:rsidRPr="005673E7" w:rsidRDefault="00A85CE8" w:rsidP="00A85C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 xml:space="preserve">     210,854</w:t>
            </w:r>
          </w:p>
        </w:tc>
        <w:tc>
          <w:tcPr>
            <w:tcW w:w="236" w:type="dxa"/>
          </w:tcPr>
          <w:p w14:paraId="3041FF2D" w14:textId="77777777" w:rsidR="00A85CE8" w:rsidRPr="005673E7" w:rsidRDefault="00A85CE8" w:rsidP="00A85CE8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hideMark/>
          </w:tcPr>
          <w:p w14:paraId="6EE737E3" w14:textId="27E85A05" w:rsidR="00A85CE8" w:rsidRPr="005673E7" w:rsidRDefault="00A85CE8" w:rsidP="00A85C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232,372</w:t>
            </w:r>
          </w:p>
        </w:tc>
      </w:tr>
      <w:tr w:rsidR="00A85CE8" w:rsidRPr="005673E7" w14:paraId="30220877" w14:textId="77777777" w:rsidTr="00A85CE8">
        <w:tc>
          <w:tcPr>
            <w:tcW w:w="3685" w:type="dxa"/>
          </w:tcPr>
          <w:p w14:paraId="0EDBAA99" w14:textId="3C473C38" w:rsidR="00A85CE8" w:rsidRPr="005673E7" w:rsidRDefault="00A85CE8" w:rsidP="004E4C95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44" w:type="dxa"/>
          </w:tcPr>
          <w:p w14:paraId="1C2C5CC4" w14:textId="77777777" w:rsidR="00A85CE8" w:rsidRPr="004D10C8" w:rsidRDefault="00A85CE8" w:rsidP="00A85C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EF92FB" w14:textId="77777777" w:rsidR="00A85CE8" w:rsidRPr="005673E7" w:rsidRDefault="00A85CE8" w:rsidP="00A85CE8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3DE6A7D6" w14:textId="77777777" w:rsidR="00A85CE8" w:rsidRPr="005673E7" w:rsidRDefault="00A85CE8" w:rsidP="00A85C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7" w:type="dxa"/>
          </w:tcPr>
          <w:p w14:paraId="54C191EF" w14:textId="77777777" w:rsidR="00A85CE8" w:rsidRPr="005673E7" w:rsidRDefault="00A85CE8" w:rsidP="00A85CE8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21086BD2" w14:textId="77777777" w:rsidR="00A85CE8" w:rsidRDefault="00A85CE8" w:rsidP="00A85C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1D23A4" w14:textId="77777777" w:rsidR="00A85CE8" w:rsidRPr="005673E7" w:rsidRDefault="00A85CE8" w:rsidP="00A85CE8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07ED27F1" w14:textId="77777777" w:rsidR="00A85CE8" w:rsidRDefault="00A85CE8" w:rsidP="00A85C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A85CE8" w:rsidRPr="005673E7" w14:paraId="038A2D84" w14:textId="77777777" w:rsidTr="00A85CE8">
        <w:tc>
          <w:tcPr>
            <w:tcW w:w="3685" w:type="dxa"/>
          </w:tcPr>
          <w:p w14:paraId="3341DE84" w14:textId="13DE15A6" w:rsidR="00A85CE8" w:rsidRPr="005673E7" w:rsidRDefault="00A85CE8" w:rsidP="00A85CE8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น้อยกว่า </w:t>
            </w:r>
            <w:r w:rsidRPr="00A85CE8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</w:tcPr>
          <w:p w14:paraId="01024001" w14:textId="17D22897" w:rsidR="00A85CE8" w:rsidRPr="004D10C8" w:rsidRDefault="00A85CE8" w:rsidP="00A85C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F626D">
              <w:rPr>
                <w:rFonts w:ascii="BrowalliaUPC" w:hAnsi="BrowalliaUPC" w:cs="BrowalliaUPC"/>
                <w:sz w:val="28"/>
                <w:szCs w:val="28"/>
                <w:lang w:val="en-GB"/>
              </w:rPr>
              <w:t>214,422</w:t>
            </w:r>
          </w:p>
        </w:tc>
        <w:tc>
          <w:tcPr>
            <w:tcW w:w="236" w:type="dxa"/>
          </w:tcPr>
          <w:p w14:paraId="4E5E15DE" w14:textId="77777777" w:rsidR="00A85CE8" w:rsidRPr="005673E7" w:rsidRDefault="00A85CE8" w:rsidP="00A85CE8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A79C5A3" w14:textId="746BFA3A" w:rsidR="00A85CE8" w:rsidRPr="005673E7" w:rsidRDefault="00A85CE8" w:rsidP="00A85C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162,644</w:t>
            </w:r>
          </w:p>
        </w:tc>
        <w:tc>
          <w:tcPr>
            <w:tcW w:w="237" w:type="dxa"/>
          </w:tcPr>
          <w:p w14:paraId="7C9FB0F0" w14:textId="77777777" w:rsidR="00A85CE8" w:rsidRPr="005673E7" w:rsidRDefault="00A85CE8" w:rsidP="00A85CE8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1553E645" w14:textId="6D6B66F3" w:rsidR="00A85CE8" w:rsidRDefault="00A85CE8" w:rsidP="00A85C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202,475</w:t>
            </w:r>
          </w:p>
        </w:tc>
        <w:tc>
          <w:tcPr>
            <w:tcW w:w="236" w:type="dxa"/>
          </w:tcPr>
          <w:p w14:paraId="4EB59AF0" w14:textId="77777777" w:rsidR="00A85CE8" w:rsidRPr="005673E7" w:rsidRDefault="00A85CE8" w:rsidP="00A85CE8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2805DA08" w14:textId="4C595710" w:rsidR="00A85CE8" w:rsidRDefault="00A85CE8" w:rsidP="00A85C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154,080</w:t>
            </w:r>
          </w:p>
        </w:tc>
      </w:tr>
      <w:tr w:rsidR="00A85CE8" w:rsidRPr="005673E7" w14:paraId="3D5F3FC5" w14:textId="77777777" w:rsidTr="00A85CE8">
        <w:tc>
          <w:tcPr>
            <w:tcW w:w="3685" w:type="dxa"/>
          </w:tcPr>
          <w:p w14:paraId="6B996A86" w14:textId="49F14AF5" w:rsidR="00A85CE8" w:rsidRPr="005673E7" w:rsidRDefault="00A85CE8" w:rsidP="00A85CE8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85CE8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Pr="00A85CE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A85CE8">
              <w:rPr>
                <w:rFonts w:ascii="BrowalliaUPC" w:hAnsi="BrowalliaUPC" w:cs="BrowalliaUPC"/>
                <w:sz w:val="28"/>
                <w:szCs w:val="28"/>
              </w:rPr>
              <w:t>-</w:t>
            </w:r>
            <w:r w:rsidRPr="00A85CE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A85CE8">
              <w:rPr>
                <w:rFonts w:ascii="BrowalliaUPC" w:hAnsi="BrowalliaUPC" w:cs="BrowalliaUPC"/>
                <w:sz w:val="28"/>
                <w:szCs w:val="28"/>
              </w:rPr>
              <w:t xml:space="preserve">6 </w:t>
            </w:r>
            <w:r w:rsidRPr="00A85CE8">
              <w:rPr>
                <w:rFonts w:ascii="BrowalliaUPC" w:hAnsi="BrowalliaUPC" w:cs="BrowalliaUPC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</w:tcPr>
          <w:p w14:paraId="779881D3" w14:textId="1A6DD21D" w:rsidR="00A85CE8" w:rsidRPr="004D10C8" w:rsidRDefault="00A85CE8" w:rsidP="00A85C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A135B">
              <w:rPr>
                <w:rFonts w:ascii="BrowalliaUPC" w:hAnsi="BrowalliaUPC" w:cs="BrowalliaUPC"/>
                <w:sz w:val="28"/>
                <w:szCs w:val="28"/>
                <w:lang w:val="en-GB"/>
              </w:rPr>
              <w:t>43,775</w:t>
            </w:r>
          </w:p>
        </w:tc>
        <w:tc>
          <w:tcPr>
            <w:tcW w:w="236" w:type="dxa"/>
          </w:tcPr>
          <w:p w14:paraId="30B97244" w14:textId="77777777" w:rsidR="00A85CE8" w:rsidRPr="005673E7" w:rsidRDefault="00A85CE8" w:rsidP="00A85CE8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556162DC" w14:textId="02225916" w:rsidR="00A85CE8" w:rsidRPr="005673E7" w:rsidRDefault="00A85CE8" w:rsidP="00A85C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59,301</w:t>
            </w:r>
          </w:p>
        </w:tc>
        <w:tc>
          <w:tcPr>
            <w:tcW w:w="237" w:type="dxa"/>
          </w:tcPr>
          <w:p w14:paraId="141A68B1" w14:textId="77777777" w:rsidR="00A85CE8" w:rsidRPr="005673E7" w:rsidRDefault="00A85CE8" w:rsidP="00A85CE8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542F0ED0" w14:textId="7AC05D75" w:rsidR="00A85CE8" w:rsidRDefault="00A85CE8" w:rsidP="00A85C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41,511</w:t>
            </w:r>
          </w:p>
        </w:tc>
        <w:tc>
          <w:tcPr>
            <w:tcW w:w="236" w:type="dxa"/>
          </w:tcPr>
          <w:p w14:paraId="2C582A77" w14:textId="77777777" w:rsidR="00A85CE8" w:rsidRPr="005673E7" w:rsidRDefault="00A85CE8" w:rsidP="00A85CE8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4D61D618" w14:textId="40CE41C0" w:rsidR="00A85CE8" w:rsidRDefault="00A85CE8" w:rsidP="00A85C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56,071</w:t>
            </w:r>
          </w:p>
        </w:tc>
      </w:tr>
      <w:tr w:rsidR="00A85CE8" w:rsidRPr="005673E7" w14:paraId="7BD5A80E" w14:textId="77777777" w:rsidTr="00A85CE8">
        <w:tc>
          <w:tcPr>
            <w:tcW w:w="3685" w:type="dxa"/>
          </w:tcPr>
          <w:p w14:paraId="3485F7FD" w14:textId="48D5880C" w:rsidR="00A85CE8" w:rsidRPr="005673E7" w:rsidRDefault="00A85CE8" w:rsidP="00A85CE8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85CE8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Pr="00A85CE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A85CE8">
              <w:rPr>
                <w:rFonts w:ascii="BrowalliaUPC" w:hAnsi="BrowalliaUPC" w:cs="BrowalliaUPC"/>
                <w:sz w:val="28"/>
                <w:szCs w:val="28"/>
              </w:rPr>
              <w:t>-</w:t>
            </w:r>
            <w:r w:rsidRPr="00A85CE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A85CE8">
              <w:rPr>
                <w:rFonts w:ascii="BrowalliaUPC" w:hAnsi="BrowalliaUPC" w:cs="BrowalliaUPC"/>
                <w:sz w:val="28"/>
                <w:szCs w:val="28"/>
              </w:rPr>
              <w:t xml:space="preserve">12 </w:t>
            </w:r>
            <w:r w:rsidRPr="00A85CE8">
              <w:rPr>
                <w:rFonts w:ascii="BrowalliaUPC" w:hAnsi="BrowalliaUPC" w:cs="BrowalliaUPC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</w:tcPr>
          <w:p w14:paraId="12876DAB" w14:textId="43BD310D" w:rsidR="00A85CE8" w:rsidRPr="004D10C8" w:rsidRDefault="00A85CE8" w:rsidP="00A85C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A135B">
              <w:rPr>
                <w:rFonts w:ascii="BrowalliaUPC" w:hAnsi="BrowalliaUPC" w:cs="BrowalliaUPC"/>
                <w:sz w:val="28"/>
                <w:szCs w:val="28"/>
                <w:lang w:val="en-GB"/>
              </w:rPr>
              <w:t>30,717</w:t>
            </w:r>
          </w:p>
        </w:tc>
        <w:tc>
          <w:tcPr>
            <w:tcW w:w="236" w:type="dxa"/>
          </w:tcPr>
          <w:p w14:paraId="7086FAE8" w14:textId="77777777" w:rsidR="00A85CE8" w:rsidRPr="005673E7" w:rsidRDefault="00A85CE8" w:rsidP="00A85CE8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554828E" w14:textId="4C0F9271" w:rsidR="00A85CE8" w:rsidRPr="005673E7" w:rsidRDefault="00A85CE8" w:rsidP="00A85C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25,260</w:t>
            </w:r>
          </w:p>
        </w:tc>
        <w:tc>
          <w:tcPr>
            <w:tcW w:w="237" w:type="dxa"/>
          </w:tcPr>
          <w:p w14:paraId="16214732" w14:textId="77777777" w:rsidR="00A85CE8" w:rsidRPr="005673E7" w:rsidRDefault="00A85CE8" w:rsidP="00A85CE8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15B51931" w14:textId="0C71E746" w:rsidR="00A85CE8" w:rsidRDefault="00A85CE8" w:rsidP="00A85C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30,118</w:t>
            </w:r>
          </w:p>
        </w:tc>
        <w:tc>
          <w:tcPr>
            <w:tcW w:w="236" w:type="dxa"/>
          </w:tcPr>
          <w:p w14:paraId="5F941FFA" w14:textId="77777777" w:rsidR="00A85CE8" w:rsidRPr="005673E7" w:rsidRDefault="00A85CE8" w:rsidP="00A85CE8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509B95FB" w14:textId="08C22354" w:rsidR="00A85CE8" w:rsidRDefault="00A85CE8" w:rsidP="00A85C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22,889</w:t>
            </w:r>
          </w:p>
        </w:tc>
      </w:tr>
      <w:tr w:rsidR="00A85CE8" w:rsidRPr="005673E7" w14:paraId="116EA551" w14:textId="77777777" w:rsidTr="00A85CE8">
        <w:tc>
          <w:tcPr>
            <w:tcW w:w="3685" w:type="dxa"/>
          </w:tcPr>
          <w:p w14:paraId="18BE4A92" w14:textId="42D1158B" w:rsidR="00A85CE8" w:rsidRPr="005673E7" w:rsidRDefault="00A85CE8" w:rsidP="00A85CE8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มากกว่า </w:t>
            </w:r>
            <w:r w:rsidRPr="00A85CE8">
              <w:rPr>
                <w:rFonts w:ascii="BrowalliaUPC" w:hAnsi="BrowalliaUPC" w:cs="BrowalliaUPC"/>
                <w:sz w:val="28"/>
                <w:szCs w:val="28"/>
              </w:rPr>
              <w:t xml:space="preserve">12 </w:t>
            </w:r>
            <w:r w:rsidRPr="00A85CE8">
              <w:rPr>
                <w:rFonts w:ascii="BrowalliaUPC" w:hAnsi="BrowalliaUPC" w:cs="BrowalliaUPC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573F7C48" w14:textId="1AD1F827" w:rsidR="00A85CE8" w:rsidRPr="004D10C8" w:rsidRDefault="00A85CE8" w:rsidP="00A85C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A135B">
              <w:rPr>
                <w:rFonts w:ascii="BrowalliaUPC" w:hAnsi="BrowalliaUPC" w:cs="BrowalliaUPC"/>
                <w:sz w:val="28"/>
                <w:szCs w:val="28"/>
                <w:lang w:val="en-GB"/>
              </w:rPr>
              <w:t>99,857</w:t>
            </w:r>
          </w:p>
        </w:tc>
        <w:tc>
          <w:tcPr>
            <w:tcW w:w="236" w:type="dxa"/>
          </w:tcPr>
          <w:p w14:paraId="398FCDAB" w14:textId="77777777" w:rsidR="00A85CE8" w:rsidRPr="005673E7" w:rsidRDefault="00A85CE8" w:rsidP="00A85CE8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5CD1E818" w14:textId="0429B136" w:rsidR="00A85CE8" w:rsidRPr="005673E7" w:rsidRDefault="00A85CE8" w:rsidP="00A85C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99,830</w:t>
            </w:r>
          </w:p>
        </w:tc>
        <w:tc>
          <w:tcPr>
            <w:tcW w:w="237" w:type="dxa"/>
          </w:tcPr>
          <w:p w14:paraId="7BC1CBCA" w14:textId="77777777" w:rsidR="00A85CE8" w:rsidRPr="005673E7" w:rsidRDefault="00A85CE8" w:rsidP="00A85CE8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4B3F3E0" w14:textId="4E800B34" w:rsidR="00A85CE8" w:rsidRDefault="00A85CE8" w:rsidP="00A85C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3,924</w:t>
            </w:r>
          </w:p>
        </w:tc>
        <w:tc>
          <w:tcPr>
            <w:tcW w:w="236" w:type="dxa"/>
          </w:tcPr>
          <w:p w14:paraId="169FBD02" w14:textId="77777777" w:rsidR="00A85CE8" w:rsidRPr="005673E7" w:rsidRDefault="00A85CE8" w:rsidP="00A85CE8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922A708" w14:textId="213AB8A3" w:rsidR="00A85CE8" w:rsidRDefault="00A85CE8" w:rsidP="00A85C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4,497</w:t>
            </w:r>
          </w:p>
        </w:tc>
      </w:tr>
      <w:tr w:rsidR="00A85CE8" w:rsidRPr="005673E7" w14:paraId="382C7843" w14:textId="77777777" w:rsidTr="00A85CE8">
        <w:tc>
          <w:tcPr>
            <w:tcW w:w="3685" w:type="dxa"/>
          </w:tcPr>
          <w:p w14:paraId="24CDB232" w14:textId="6A343F86" w:rsidR="00A85CE8" w:rsidRPr="005673E7" w:rsidRDefault="00A85CE8" w:rsidP="00A85CE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0239E7B5" w14:textId="64CA0A86" w:rsidR="00A85CE8" w:rsidRPr="004D10C8" w:rsidRDefault="00A85CE8" w:rsidP="00A85C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A135B">
              <w:rPr>
                <w:rFonts w:ascii="BrowalliaUPC" w:hAnsi="BrowalliaUPC" w:cs="BrowalliaUPC"/>
                <w:sz w:val="28"/>
                <w:szCs w:val="28"/>
                <w:lang w:val="en-GB"/>
              </w:rPr>
              <w:t>619,557</w:t>
            </w:r>
          </w:p>
        </w:tc>
        <w:tc>
          <w:tcPr>
            <w:tcW w:w="236" w:type="dxa"/>
          </w:tcPr>
          <w:p w14:paraId="027ABF6F" w14:textId="77777777" w:rsidR="00A85CE8" w:rsidRPr="005673E7" w:rsidRDefault="00A85CE8" w:rsidP="00A85CE8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3A0EAD0A" w14:textId="36029132" w:rsidR="00A85CE8" w:rsidRPr="005673E7" w:rsidRDefault="00A85CE8" w:rsidP="00A85C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592,431</w:t>
            </w:r>
          </w:p>
        </w:tc>
        <w:tc>
          <w:tcPr>
            <w:tcW w:w="237" w:type="dxa"/>
          </w:tcPr>
          <w:p w14:paraId="60112D72" w14:textId="77777777" w:rsidR="00A85CE8" w:rsidRPr="005673E7" w:rsidRDefault="00A85CE8" w:rsidP="00A85CE8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E09584B" w14:textId="1B88EED4" w:rsidR="00A85CE8" w:rsidRDefault="00A85CE8" w:rsidP="00A85C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488,882</w:t>
            </w:r>
          </w:p>
        </w:tc>
        <w:tc>
          <w:tcPr>
            <w:tcW w:w="236" w:type="dxa"/>
          </w:tcPr>
          <w:p w14:paraId="178CDB9D" w14:textId="77777777" w:rsidR="00A85CE8" w:rsidRPr="005673E7" w:rsidRDefault="00A85CE8" w:rsidP="00A85CE8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11D1C984" w14:textId="6F3EEF50" w:rsidR="00A85CE8" w:rsidRDefault="00A85CE8" w:rsidP="00A85C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469,909</w:t>
            </w:r>
          </w:p>
        </w:tc>
      </w:tr>
      <w:tr w:rsidR="00A85CE8" w:rsidRPr="005673E7" w14:paraId="2FF21550" w14:textId="77777777" w:rsidTr="00A85CE8">
        <w:tc>
          <w:tcPr>
            <w:tcW w:w="3685" w:type="dxa"/>
          </w:tcPr>
          <w:p w14:paraId="15C253E8" w14:textId="7175E333" w:rsidR="00A85CE8" w:rsidRPr="005673E7" w:rsidRDefault="00A85CE8" w:rsidP="00A85CE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 xml:space="preserve"> ค่า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เผื่อผลขาดทุนจากการด้อยค่า</w:t>
            </w:r>
          </w:p>
        </w:tc>
        <w:tc>
          <w:tcPr>
            <w:tcW w:w="1144" w:type="dxa"/>
          </w:tcPr>
          <w:p w14:paraId="5B19A6D9" w14:textId="5C6FC805" w:rsidR="00A85CE8" w:rsidRPr="004D10C8" w:rsidRDefault="00A85CE8" w:rsidP="00A85C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A135B">
              <w:rPr>
                <w:rFonts w:ascii="BrowalliaUPC" w:hAnsi="BrowalliaUPC" w:cs="BrowalliaUPC"/>
                <w:sz w:val="28"/>
                <w:szCs w:val="28"/>
                <w:lang w:val="en-GB"/>
              </w:rPr>
              <w:t>(95,426)</w:t>
            </w:r>
          </w:p>
        </w:tc>
        <w:tc>
          <w:tcPr>
            <w:tcW w:w="236" w:type="dxa"/>
          </w:tcPr>
          <w:p w14:paraId="0222BC2F" w14:textId="77777777" w:rsidR="00A85CE8" w:rsidRPr="005673E7" w:rsidRDefault="00A85CE8" w:rsidP="00A85CE8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99A1964" w14:textId="475960AD" w:rsidR="00A85CE8" w:rsidRPr="005673E7" w:rsidRDefault="00A85CE8" w:rsidP="00A85C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(95,059)</w:t>
            </w:r>
          </w:p>
        </w:tc>
        <w:tc>
          <w:tcPr>
            <w:tcW w:w="237" w:type="dxa"/>
          </w:tcPr>
          <w:p w14:paraId="77CCBB4A" w14:textId="77777777" w:rsidR="00A85CE8" w:rsidRPr="005673E7" w:rsidRDefault="00A85CE8" w:rsidP="00A85CE8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439EBEE" w14:textId="4ADEA629" w:rsidR="00A85CE8" w:rsidRDefault="00A85CE8" w:rsidP="00A85C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D1CBCF0" w14:textId="77777777" w:rsidR="00A85CE8" w:rsidRPr="005673E7" w:rsidRDefault="00A85CE8" w:rsidP="00A85CE8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28914DD" w14:textId="5A996083" w:rsidR="00A85CE8" w:rsidRDefault="00A85CE8" w:rsidP="00A85C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A85CE8" w:rsidRPr="005673E7" w14:paraId="4BCD8D2A" w14:textId="77777777" w:rsidTr="00A85CE8">
        <w:tc>
          <w:tcPr>
            <w:tcW w:w="3685" w:type="dxa"/>
            <w:hideMark/>
          </w:tcPr>
          <w:p w14:paraId="09478BC6" w14:textId="7B29DDA5" w:rsidR="00A85CE8" w:rsidRPr="005673E7" w:rsidRDefault="00A85CE8" w:rsidP="00A85CE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8C9D08C" w14:textId="4AB9CB9E" w:rsidR="00A85CE8" w:rsidRPr="004D10C8" w:rsidRDefault="00A85CE8" w:rsidP="00A85C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A135B">
              <w:rPr>
                <w:rFonts w:ascii="BrowalliaUPC" w:hAnsi="BrowalliaUPC" w:cs="BrowalliaUPC"/>
                <w:sz w:val="28"/>
                <w:szCs w:val="28"/>
                <w:lang w:val="en-GB"/>
              </w:rPr>
              <w:t>524,131</w:t>
            </w:r>
          </w:p>
        </w:tc>
        <w:tc>
          <w:tcPr>
            <w:tcW w:w="236" w:type="dxa"/>
          </w:tcPr>
          <w:p w14:paraId="11524562" w14:textId="77777777" w:rsidR="00A85CE8" w:rsidRPr="005673E7" w:rsidRDefault="00A85CE8" w:rsidP="00A85CE8">
            <w:pPr>
              <w:tabs>
                <w:tab w:val="clear" w:pos="227"/>
                <w:tab w:val="clear" w:pos="907"/>
                <w:tab w:val="left" w:pos="33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1C3C6EC3" w14:textId="30B9B199" w:rsidR="00A85CE8" w:rsidRPr="005673E7" w:rsidRDefault="00A85CE8" w:rsidP="00A85C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497,372</w:t>
            </w:r>
          </w:p>
        </w:tc>
        <w:tc>
          <w:tcPr>
            <w:tcW w:w="237" w:type="dxa"/>
          </w:tcPr>
          <w:p w14:paraId="5571DE1E" w14:textId="77777777" w:rsidR="00A85CE8" w:rsidRPr="005673E7" w:rsidRDefault="00A85CE8" w:rsidP="00A85CE8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0C631658" w14:textId="2E366F62" w:rsidR="00A85CE8" w:rsidRPr="005673E7" w:rsidRDefault="00A85CE8" w:rsidP="00A85C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488,882</w:t>
            </w:r>
          </w:p>
        </w:tc>
        <w:tc>
          <w:tcPr>
            <w:tcW w:w="236" w:type="dxa"/>
          </w:tcPr>
          <w:p w14:paraId="505CE198" w14:textId="77777777" w:rsidR="00A85CE8" w:rsidRPr="005673E7" w:rsidRDefault="00A85CE8" w:rsidP="00A85CE8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164763D5" w14:textId="525BA149" w:rsidR="00A85CE8" w:rsidRPr="005673E7" w:rsidRDefault="00A85CE8" w:rsidP="00A85C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469,909</w:t>
            </w:r>
          </w:p>
        </w:tc>
      </w:tr>
    </w:tbl>
    <w:p w14:paraId="4874E4F5" w14:textId="77777777" w:rsidR="0059796E" w:rsidRDefault="0059796E" w:rsidP="0059796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2E6D8F4F" w14:textId="7132E480" w:rsidR="00B74D70" w:rsidRPr="00AC0517" w:rsidRDefault="00B74D70" w:rsidP="00CB5B78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AC0517">
        <w:rPr>
          <w:rFonts w:ascii="BrowalliaUPC" w:hAnsi="BrowalliaUPC" w:cs="BrowalliaUPC"/>
          <w:b/>
          <w:bCs/>
          <w:sz w:val="28"/>
          <w:szCs w:val="28"/>
          <w:cs/>
        </w:rPr>
        <w:lastRenderedPageBreak/>
        <w:t xml:space="preserve">เงินให้กู้ยืม </w:t>
      </w:r>
      <w:r w:rsidRPr="00AC0517">
        <w:rPr>
          <w:rFonts w:ascii="BrowalliaUPC" w:hAnsi="BrowalliaUPC" w:cs="BrowalliaUPC"/>
          <w:b/>
          <w:bCs/>
          <w:sz w:val="28"/>
          <w:szCs w:val="28"/>
        </w:rPr>
        <w:t xml:space="preserve">- </w:t>
      </w:r>
      <w:r w:rsidRPr="00AC0517">
        <w:rPr>
          <w:rFonts w:ascii="BrowalliaUPC" w:hAnsi="BrowalliaUPC" w:cs="BrowalliaUPC"/>
          <w:b/>
          <w:bCs/>
          <w:sz w:val="28"/>
          <w:szCs w:val="28"/>
          <w:cs/>
        </w:rPr>
        <w:t>บริษัทอื่น</w:t>
      </w:r>
    </w:p>
    <w:p w14:paraId="176A57C8" w14:textId="65B6590A" w:rsidR="00217C2D" w:rsidRPr="00AC0517" w:rsidRDefault="00217C2D" w:rsidP="00217C2D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</w:rPr>
      </w:pPr>
    </w:p>
    <w:p w14:paraId="76D53514" w14:textId="2D84D7E3" w:rsidR="00B74D70" w:rsidRPr="000071D3" w:rsidRDefault="001A7329" w:rsidP="000071D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0071D3">
        <w:rPr>
          <w:rFonts w:ascii="BrowalliaUPC" w:hAnsi="BrowalliaUPC" w:cs="BrowalliaUPC"/>
          <w:sz w:val="28"/>
          <w:szCs w:val="28"/>
          <w:cs/>
        </w:rPr>
        <w:t xml:space="preserve">ในปี </w:t>
      </w:r>
      <w:r w:rsidRPr="000071D3">
        <w:rPr>
          <w:rFonts w:ascii="BrowalliaUPC" w:hAnsi="BrowalliaUPC" w:cs="BrowalliaUPC"/>
          <w:sz w:val="28"/>
          <w:szCs w:val="28"/>
        </w:rPr>
        <w:t>2561</w:t>
      </w:r>
      <w:r w:rsidRPr="000071D3">
        <w:rPr>
          <w:rFonts w:ascii="BrowalliaUPC" w:hAnsi="BrowalliaUPC" w:cs="BrowalliaUPC"/>
          <w:sz w:val="28"/>
          <w:szCs w:val="28"/>
          <w:cs/>
        </w:rPr>
        <w:t xml:space="preserve"> บริษัทย่อยทางอ้อมได้ให้บริษัทอื่น</w:t>
      </w:r>
      <w:r w:rsidRPr="000071D3">
        <w:rPr>
          <w:rFonts w:ascii="BrowalliaUPC" w:hAnsi="BrowalliaUPC" w:cs="BrowalliaUPC"/>
          <w:sz w:val="28"/>
          <w:szCs w:val="28"/>
        </w:rPr>
        <w:t xml:space="preserve"> </w:t>
      </w:r>
      <w:r w:rsidRPr="000071D3">
        <w:rPr>
          <w:rFonts w:ascii="BrowalliaUPC" w:hAnsi="BrowalliaUPC" w:cs="BrowalliaUPC"/>
          <w:sz w:val="28"/>
          <w:szCs w:val="28"/>
          <w:cs/>
        </w:rPr>
        <w:t xml:space="preserve">ซึ่งได้รับสิทธิในการจัดประกวด มิสยูนิเวิร์ส ไทยแลนด์ </w:t>
      </w:r>
      <w:r w:rsidRPr="000071D3">
        <w:rPr>
          <w:rFonts w:ascii="BrowalliaUPC" w:hAnsi="BrowalliaUPC" w:cs="BrowalliaUPC"/>
          <w:sz w:val="28"/>
          <w:szCs w:val="28"/>
        </w:rPr>
        <w:t xml:space="preserve">2561 </w:t>
      </w:r>
      <w:r w:rsidRPr="000071D3">
        <w:rPr>
          <w:rFonts w:ascii="BrowalliaUPC" w:hAnsi="BrowalliaUPC" w:cs="BrowalliaUPC"/>
          <w:sz w:val="28"/>
          <w:szCs w:val="28"/>
          <w:cs/>
        </w:rPr>
        <w:t xml:space="preserve">กู้ยืมเงินจำนวน </w:t>
      </w:r>
      <w:r w:rsidRPr="000071D3">
        <w:rPr>
          <w:rFonts w:ascii="BrowalliaUPC" w:hAnsi="BrowalliaUPC" w:cs="BrowalliaUPC"/>
          <w:sz w:val="28"/>
          <w:szCs w:val="28"/>
        </w:rPr>
        <w:t>100.00</w:t>
      </w:r>
      <w:r w:rsidRPr="000071D3">
        <w:rPr>
          <w:rFonts w:ascii="BrowalliaUPC" w:hAnsi="BrowalliaUPC" w:cs="BrowalliaUPC"/>
          <w:sz w:val="28"/>
          <w:szCs w:val="28"/>
          <w:cs/>
        </w:rPr>
        <w:t xml:space="preserve"> ล้านบาท ในรูปแบบตั๋วสัญญาใช้เงิน และมีอัตราดอกเบี้ยร้อยละ </w:t>
      </w:r>
      <w:r w:rsidRPr="000071D3">
        <w:rPr>
          <w:rFonts w:ascii="BrowalliaUPC" w:hAnsi="BrowalliaUPC" w:cs="BrowalliaUPC"/>
          <w:sz w:val="28"/>
          <w:szCs w:val="28"/>
        </w:rPr>
        <w:t>6.50</w:t>
      </w:r>
      <w:r w:rsidRPr="000071D3">
        <w:rPr>
          <w:rFonts w:ascii="BrowalliaUPC" w:hAnsi="BrowalliaUPC" w:cs="BrowalliaUPC"/>
          <w:sz w:val="28"/>
          <w:szCs w:val="28"/>
          <w:cs/>
        </w:rPr>
        <w:t xml:space="preserve"> ต่อปี โดยบริษัทย่อยทางอ้อม</w:t>
      </w:r>
      <w:r w:rsidRPr="000071D3">
        <w:rPr>
          <w:rFonts w:ascii="BrowalliaUPC" w:hAnsi="BrowalliaUPC" w:cs="BrowalliaUPC"/>
          <w:sz w:val="28"/>
          <w:szCs w:val="28"/>
        </w:rPr>
        <w:t xml:space="preserve"> </w:t>
      </w:r>
      <w:r w:rsidRPr="000071D3">
        <w:rPr>
          <w:rFonts w:ascii="BrowalliaUPC" w:hAnsi="BrowalliaUPC" w:cs="BrowalliaUPC"/>
          <w:sz w:val="28"/>
          <w:szCs w:val="28"/>
          <w:cs/>
        </w:rPr>
        <w:t>ไม่ได้รับชำระ</w:t>
      </w:r>
      <w:r w:rsidR="00432C55" w:rsidRPr="000071D3">
        <w:rPr>
          <w:rFonts w:ascii="BrowalliaUPC" w:hAnsi="BrowalliaUPC" w:cs="BrowalliaUPC" w:hint="cs"/>
          <w:sz w:val="28"/>
          <w:szCs w:val="28"/>
          <w:cs/>
        </w:rPr>
        <w:t>คืน</w:t>
      </w:r>
      <w:r w:rsidRPr="000071D3">
        <w:rPr>
          <w:rFonts w:ascii="BrowalliaUPC" w:hAnsi="BrowalliaUPC" w:cs="BrowalliaUPC"/>
          <w:sz w:val="28"/>
          <w:szCs w:val="28"/>
          <w:cs/>
        </w:rPr>
        <w:t xml:space="preserve">เงินตามกำหนด พร้อมดอกเบี้ยคงค้างจำนวน </w:t>
      </w:r>
      <w:r w:rsidRPr="000071D3">
        <w:rPr>
          <w:rFonts w:ascii="BrowalliaUPC" w:hAnsi="BrowalliaUPC" w:cs="BrowalliaUPC"/>
          <w:sz w:val="28"/>
          <w:szCs w:val="28"/>
        </w:rPr>
        <w:t>3.28</w:t>
      </w:r>
      <w:r w:rsidRPr="000071D3">
        <w:rPr>
          <w:rFonts w:ascii="BrowalliaUPC" w:hAnsi="BrowalliaUPC" w:cs="BrowalliaUPC"/>
          <w:sz w:val="28"/>
          <w:szCs w:val="28"/>
          <w:cs/>
        </w:rPr>
        <w:t xml:space="preserve"> ล้านบาท</w:t>
      </w:r>
      <w:r w:rsidRPr="000071D3">
        <w:rPr>
          <w:rFonts w:ascii="BrowalliaUPC" w:hAnsi="BrowalliaUPC" w:cs="BrowalliaUPC"/>
          <w:sz w:val="28"/>
          <w:szCs w:val="28"/>
        </w:rPr>
        <w:t xml:space="preserve"> </w:t>
      </w:r>
      <w:r w:rsidR="00432C55" w:rsidRPr="000071D3">
        <w:rPr>
          <w:rFonts w:ascii="BrowalliaUPC" w:hAnsi="BrowalliaUPC" w:cs="BrowalliaUPC" w:hint="cs"/>
          <w:sz w:val="28"/>
          <w:szCs w:val="28"/>
          <w:cs/>
        </w:rPr>
        <w:t>นอกจากนี้</w:t>
      </w:r>
      <w:r w:rsidR="0025522C" w:rsidRPr="000071D3">
        <w:rPr>
          <w:rFonts w:ascii="BrowalliaUPC" w:hAnsi="BrowalliaUPC" w:cs="BrowalliaUPC"/>
          <w:sz w:val="28"/>
          <w:szCs w:val="28"/>
        </w:rPr>
        <w:t xml:space="preserve"> </w:t>
      </w:r>
      <w:r w:rsidR="00432C55" w:rsidRPr="000071D3">
        <w:rPr>
          <w:rFonts w:ascii="BrowalliaUPC" w:hAnsi="BrowalliaUPC" w:cs="BrowalliaUPC" w:hint="cs"/>
          <w:sz w:val="28"/>
          <w:szCs w:val="28"/>
          <w:cs/>
        </w:rPr>
        <w:t>ลูกหนี้ดังกล่าวยังคงค้างชำร</w:t>
      </w:r>
      <w:r w:rsidR="0025522C" w:rsidRPr="000071D3">
        <w:rPr>
          <w:rFonts w:ascii="BrowalliaUPC" w:hAnsi="BrowalliaUPC" w:cs="BrowalliaUPC" w:hint="cs"/>
          <w:sz w:val="28"/>
          <w:szCs w:val="28"/>
          <w:cs/>
        </w:rPr>
        <w:t>ะ</w:t>
      </w:r>
      <w:r w:rsidRPr="000071D3">
        <w:rPr>
          <w:rFonts w:ascii="BrowalliaUPC" w:hAnsi="BrowalliaUPC" w:cs="BrowalliaUPC"/>
          <w:sz w:val="28"/>
          <w:szCs w:val="28"/>
          <w:cs/>
        </w:rPr>
        <w:t xml:space="preserve">เงินประกันจำนวน </w:t>
      </w:r>
      <w:r w:rsidRPr="000071D3">
        <w:rPr>
          <w:rFonts w:ascii="BrowalliaUPC" w:hAnsi="BrowalliaUPC" w:cs="BrowalliaUPC"/>
          <w:sz w:val="28"/>
          <w:szCs w:val="28"/>
        </w:rPr>
        <w:t xml:space="preserve">4.80 </w:t>
      </w:r>
      <w:r w:rsidRPr="000071D3">
        <w:rPr>
          <w:rFonts w:ascii="BrowalliaUPC" w:hAnsi="BrowalliaUPC" w:cs="BrowalliaUPC"/>
          <w:sz w:val="28"/>
          <w:szCs w:val="28"/>
          <w:cs/>
        </w:rPr>
        <w:t>ล้านบาท</w:t>
      </w:r>
      <w:r w:rsidR="00432C55" w:rsidRPr="000071D3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0071D3">
        <w:rPr>
          <w:rFonts w:ascii="BrowalliaUPC" w:hAnsi="BrowalliaUPC" w:cs="BrowalliaUPC"/>
          <w:sz w:val="28"/>
          <w:szCs w:val="28"/>
          <w:cs/>
        </w:rPr>
        <w:t>ซึ่งบันทึกรวมอยู่ในสินทรัพย์หมุนเวียนอื่น</w:t>
      </w:r>
    </w:p>
    <w:p w14:paraId="1EA03D26" w14:textId="01490850" w:rsidR="002D16F1" w:rsidRPr="000071D3" w:rsidRDefault="002D16F1" w:rsidP="000071D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69D0A247" w14:textId="19C4C34D" w:rsidR="00B20F09" w:rsidRPr="000071D3" w:rsidRDefault="00B20F09" w:rsidP="000071D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0071D3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Pr="000071D3">
        <w:rPr>
          <w:rFonts w:ascii="BrowalliaUPC" w:hAnsi="BrowalliaUPC" w:cs="BrowalliaUPC"/>
          <w:sz w:val="28"/>
          <w:szCs w:val="28"/>
        </w:rPr>
        <w:t xml:space="preserve">25 </w:t>
      </w:r>
      <w:r w:rsidRPr="000071D3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0071D3">
        <w:rPr>
          <w:rFonts w:ascii="BrowalliaUPC" w:hAnsi="BrowalliaUPC" w:cs="BrowalliaUPC"/>
          <w:sz w:val="28"/>
          <w:szCs w:val="28"/>
        </w:rPr>
        <w:t xml:space="preserve">2563 </w:t>
      </w:r>
      <w:r w:rsidRPr="000071D3">
        <w:rPr>
          <w:rFonts w:ascii="BrowalliaUPC" w:hAnsi="BrowalliaUPC" w:cs="BrowalliaUPC"/>
          <w:sz w:val="28"/>
          <w:szCs w:val="28"/>
          <w:cs/>
        </w:rPr>
        <w:t xml:space="preserve">บริษัทย่อยทางอ้อมได้ยื่นฟ้องดำเนินคดีกับลูกหนี้และผู้ค้ำประกันเงินกู้ดังกล่าวเพื่อให้ชำระหนี้ ซึ่งบริษัทย่อยทางอ้อมเชื่อมั่นว่าจะชนะคดี จึงยังไม่พิจารณาตั้งค่าเผื่อการด้อยค่าสำหรับลูกหนี้ดังกล่าว  </w:t>
      </w:r>
    </w:p>
    <w:p w14:paraId="6ACB238E" w14:textId="0E1FFC65" w:rsidR="000037C4" w:rsidRDefault="000037C4" w:rsidP="00B74D70">
      <w:pPr>
        <w:spacing w:line="240" w:lineRule="auto"/>
        <w:ind w:left="426"/>
        <w:jc w:val="thaiDistribute"/>
        <w:rPr>
          <w:rFonts w:ascii="BrowalliaUPC" w:hAnsi="BrowalliaUPC" w:cs="BrowalliaUPC"/>
          <w:sz w:val="24"/>
          <w:szCs w:val="24"/>
        </w:rPr>
      </w:pPr>
    </w:p>
    <w:p w14:paraId="6332650A" w14:textId="1BE315CF" w:rsidR="00CA599F" w:rsidRPr="00AC0517" w:rsidRDefault="003C7921" w:rsidP="008B5D04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AC0517">
        <w:rPr>
          <w:rFonts w:ascii="BrowalliaUPC" w:hAnsi="BrowalliaUPC" w:cs="BrowalliaUPC"/>
          <w:b/>
          <w:bCs/>
          <w:sz w:val="28"/>
          <w:szCs w:val="28"/>
          <w:cs/>
        </w:rPr>
        <w:t>สัญญาขาย</w:t>
      </w:r>
      <w:r w:rsidR="00F31F71" w:rsidRPr="00AC0517">
        <w:rPr>
          <w:rFonts w:ascii="BrowalliaUPC" w:hAnsi="BrowalliaUPC" w:cs="BrowalliaUPC"/>
          <w:b/>
          <w:bCs/>
          <w:sz w:val="28"/>
          <w:szCs w:val="28"/>
          <w:cs/>
        </w:rPr>
        <w:t>สิทธิแฟรนไชส์</w:t>
      </w:r>
    </w:p>
    <w:p w14:paraId="0C413237" w14:textId="3C30251F" w:rsidR="00393A40" w:rsidRPr="00AC0517" w:rsidRDefault="00393A40" w:rsidP="00393A40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14E9A385" w14:textId="77777777" w:rsidR="00096244" w:rsidRPr="00AC0517" w:rsidRDefault="009920A5" w:rsidP="000071D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AC0517">
        <w:rPr>
          <w:rFonts w:ascii="BrowalliaUPC" w:hAnsi="BrowalliaUPC" w:cs="BrowalliaUPC"/>
          <w:sz w:val="28"/>
          <w:szCs w:val="28"/>
          <w:cs/>
        </w:rPr>
        <w:t xml:space="preserve">ในปี </w:t>
      </w:r>
      <w:r w:rsidRPr="00AC0517">
        <w:rPr>
          <w:rFonts w:ascii="BrowalliaUPC" w:hAnsi="BrowalliaUPC" w:cs="BrowalliaUPC"/>
          <w:sz w:val="28"/>
          <w:szCs w:val="28"/>
        </w:rPr>
        <w:t xml:space="preserve">2560 </w:t>
      </w:r>
      <w:r w:rsidRPr="00AC0517">
        <w:rPr>
          <w:rFonts w:ascii="BrowalliaUPC" w:hAnsi="BrowalliaUPC" w:cs="BrowalliaUPC"/>
          <w:sz w:val="28"/>
          <w:szCs w:val="28"/>
          <w:cs/>
        </w:rPr>
        <w:t>บริษัทย่อยทางอ้อมทำสัญญาขายสิทธิแฟรนไชส์และขายสินทรัพย์ ธุรกิจ</w:t>
      </w:r>
      <w:r w:rsidRPr="00AC0517">
        <w:rPr>
          <w:rFonts w:ascii="BrowalliaUPC" w:hAnsi="BrowalliaUPC" w:cs="BrowalliaUPC"/>
          <w:sz w:val="28"/>
          <w:szCs w:val="28"/>
        </w:rPr>
        <w:t xml:space="preserve"> “</w:t>
      </w:r>
      <w:r w:rsidRPr="00AC0517">
        <w:rPr>
          <w:rFonts w:ascii="BrowalliaUPC" w:hAnsi="BrowalliaUPC" w:cs="BrowalliaUPC"/>
          <w:sz w:val="28"/>
          <w:szCs w:val="28"/>
          <w:cs/>
        </w:rPr>
        <w:t>ร้านวุฒิศักดิ์ คลินิก</w:t>
      </w:r>
      <w:r w:rsidRPr="00AC0517">
        <w:rPr>
          <w:rFonts w:ascii="BrowalliaUPC" w:hAnsi="BrowalliaUPC" w:cs="BrowalliaUPC"/>
          <w:sz w:val="28"/>
          <w:szCs w:val="28"/>
        </w:rPr>
        <w:t>”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AC0517">
        <w:rPr>
          <w:rFonts w:ascii="BrowalliaUPC" w:hAnsi="BrowalliaUPC" w:cs="BrowalliaUPC"/>
          <w:sz w:val="28"/>
          <w:szCs w:val="28"/>
        </w:rPr>
        <w:t>(“</w:t>
      </w:r>
      <w:r w:rsidRPr="00AC0517">
        <w:rPr>
          <w:rFonts w:ascii="BrowalliaUPC" w:hAnsi="BrowalliaUPC" w:cs="BrowalliaUPC"/>
          <w:sz w:val="28"/>
          <w:szCs w:val="28"/>
          <w:cs/>
        </w:rPr>
        <w:t>สาขา</w:t>
      </w:r>
      <w:r w:rsidRPr="00AC0517">
        <w:rPr>
          <w:rFonts w:ascii="BrowalliaUPC" w:hAnsi="BrowalliaUPC" w:cs="BrowalliaUPC"/>
          <w:sz w:val="28"/>
          <w:szCs w:val="28"/>
        </w:rPr>
        <w:t>”)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 จำนวน </w:t>
      </w:r>
      <w:r w:rsidRPr="00AC0517">
        <w:rPr>
          <w:rFonts w:ascii="BrowalliaUPC" w:hAnsi="BrowalliaUPC" w:cs="BrowalliaUPC"/>
          <w:sz w:val="28"/>
          <w:szCs w:val="28"/>
        </w:rPr>
        <w:t xml:space="preserve">55 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สาขา สัญญาขายสิทธิแฟรนไชส์มีระยะเวลาประมาณ </w:t>
      </w:r>
      <w:r w:rsidRPr="00AC0517">
        <w:rPr>
          <w:rFonts w:ascii="BrowalliaUPC" w:hAnsi="BrowalliaUPC" w:cs="BrowalliaUPC"/>
          <w:sz w:val="28"/>
          <w:szCs w:val="28"/>
        </w:rPr>
        <w:t xml:space="preserve">8 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ปี และสามารถต่ออายุได้อีก </w:t>
      </w:r>
      <w:r w:rsidRPr="00AC0517">
        <w:rPr>
          <w:rFonts w:ascii="BrowalliaUPC" w:hAnsi="BrowalliaUPC" w:cs="BrowalliaUPC"/>
          <w:sz w:val="28"/>
          <w:szCs w:val="28"/>
        </w:rPr>
        <w:t>4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 ปี </w:t>
      </w:r>
      <w:r w:rsidR="00F7195C" w:rsidRPr="00AC0517">
        <w:rPr>
          <w:rFonts w:ascii="BrowalliaUPC" w:hAnsi="BrowalliaUPC" w:cs="BrowalliaUPC"/>
          <w:sz w:val="28"/>
          <w:szCs w:val="28"/>
          <w:cs/>
        </w:rPr>
        <w:t>โดย</w:t>
      </w:r>
      <w:r w:rsidRPr="00AC0517">
        <w:rPr>
          <w:rFonts w:ascii="BrowalliaUPC" w:hAnsi="BrowalliaUPC" w:cs="BrowalliaUPC"/>
          <w:sz w:val="28"/>
          <w:szCs w:val="28"/>
          <w:cs/>
        </w:rPr>
        <w:t>บริษัทย่อยทางอ้อม</w:t>
      </w:r>
      <w:r w:rsidR="00F7195C" w:rsidRPr="00AC0517">
        <w:rPr>
          <w:rFonts w:ascii="BrowalliaUPC" w:hAnsi="BrowalliaUPC" w:cs="BrowalliaUPC"/>
          <w:sz w:val="28"/>
          <w:szCs w:val="28"/>
          <w:cs/>
        </w:rPr>
        <w:t>มีสิทธิ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ได้รับค่าสิทธิร้อยละ </w:t>
      </w:r>
      <w:r w:rsidRPr="00AC0517">
        <w:rPr>
          <w:rFonts w:ascii="BrowalliaUPC" w:hAnsi="BrowalliaUPC" w:cs="BrowalliaUPC"/>
          <w:sz w:val="28"/>
          <w:szCs w:val="28"/>
        </w:rPr>
        <w:t xml:space="preserve">6 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และค่าการตลาดร้อยละ </w:t>
      </w:r>
      <w:r w:rsidRPr="00AC0517">
        <w:rPr>
          <w:rFonts w:ascii="BrowalliaUPC" w:hAnsi="BrowalliaUPC" w:cs="BrowalliaUPC"/>
          <w:sz w:val="28"/>
          <w:szCs w:val="28"/>
        </w:rPr>
        <w:t>4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 ของรายได้ต่อเดือน โดยมีเงื่อนไข สำหรับ </w:t>
      </w:r>
      <w:r w:rsidRPr="00AC0517">
        <w:rPr>
          <w:rFonts w:ascii="BrowalliaUPC" w:hAnsi="BrowalliaUPC" w:cs="BrowalliaUPC"/>
          <w:sz w:val="28"/>
          <w:szCs w:val="28"/>
        </w:rPr>
        <w:t xml:space="preserve">34 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สาขา ให้เริ่มจ่ายชำระค่าสิทธิหลังจากวันที่ </w:t>
      </w:r>
      <w:r w:rsidRPr="00AC0517">
        <w:rPr>
          <w:rFonts w:ascii="BrowalliaUPC" w:hAnsi="BrowalliaUPC" w:cs="BrowalliaUPC"/>
          <w:sz w:val="28"/>
          <w:szCs w:val="28"/>
        </w:rPr>
        <w:t xml:space="preserve">1 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มกราคม </w:t>
      </w:r>
      <w:r w:rsidRPr="00AC0517">
        <w:rPr>
          <w:rFonts w:ascii="BrowalliaUPC" w:hAnsi="BrowalliaUPC" w:cs="BrowalliaUPC"/>
          <w:sz w:val="28"/>
          <w:szCs w:val="28"/>
        </w:rPr>
        <w:t xml:space="preserve">2563 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นอกจากนี้ บริษัทย่อยทางอ้อมยังได้ทำสัญญารับประกันผลตอบแทนสำหรับ </w:t>
      </w:r>
      <w:r w:rsidRPr="00AC0517">
        <w:rPr>
          <w:rFonts w:ascii="BrowalliaUPC" w:hAnsi="BrowalliaUPC" w:cs="BrowalliaUPC"/>
          <w:sz w:val="28"/>
          <w:szCs w:val="28"/>
        </w:rPr>
        <w:t xml:space="preserve">21 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สาขาที่เหลือ ว่าจะมีกำไรจากการดำเนินงานไม่ต่ำกว่า </w:t>
      </w:r>
      <w:r w:rsidRPr="00AC0517">
        <w:rPr>
          <w:rFonts w:ascii="BrowalliaUPC" w:hAnsi="BrowalliaUPC" w:cs="BrowalliaUPC"/>
          <w:sz w:val="28"/>
          <w:szCs w:val="28"/>
        </w:rPr>
        <w:t>17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 ล้านบาทต่อปี เป็นเวลา </w:t>
      </w:r>
      <w:r w:rsidRPr="00AC0517">
        <w:rPr>
          <w:rFonts w:ascii="BrowalliaUPC" w:hAnsi="BrowalliaUPC" w:cs="BrowalliaUPC"/>
          <w:sz w:val="28"/>
          <w:szCs w:val="28"/>
        </w:rPr>
        <w:t>10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 ปี</w:t>
      </w:r>
      <w:r w:rsidR="00BD74BD" w:rsidRPr="00AC0517">
        <w:rPr>
          <w:rFonts w:ascii="BrowalliaUPC" w:hAnsi="BrowalliaUPC" w:cs="BrowalliaUPC"/>
          <w:sz w:val="28"/>
          <w:szCs w:val="28"/>
          <w:cs/>
        </w:rPr>
        <w:t xml:space="preserve"> </w:t>
      </w:r>
    </w:p>
    <w:p w14:paraId="10EBD4C8" w14:textId="77777777" w:rsidR="00A74E82" w:rsidRPr="00AC0517" w:rsidRDefault="00A74E82" w:rsidP="000071D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1E9C49EC" w14:textId="2E4D2099" w:rsidR="009920A5" w:rsidRPr="00AC0517" w:rsidRDefault="009920A5" w:rsidP="000071D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AC0517">
        <w:rPr>
          <w:rFonts w:ascii="BrowalliaUPC" w:hAnsi="BrowalliaUPC" w:cs="BrowalliaUPC"/>
          <w:sz w:val="28"/>
          <w:szCs w:val="28"/>
          <w:cs/>
        </w:rPr>
        <w:t xml:space="preserve">สัญญาขายสิทธิแฟรนไชส์และขายสินทรัพย์และหนี้สินของสาขามีมูลค่าทั้งสิ้น </w:t>
      </w:r>
      <w:r w:rsidRPr="00AC0517">
        <w:rPr>
          <w:rFonts w:ascii="BrowalliaUPC" w:hAnsi="BrowalliaUPC" w:cs="BrowalliaUPC"/>
          <w:sz w:val="28"/>
          <w:szCs w:val="28"/>
        </w:rPr>
        <w:t>449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 ล้านบาท ไม่รวมภาษีมูลค่าเพิ่ม </w:t>
      </w:r>
      <w:r w:rsidRPr="00AC0517">
        <w:rPr>
          <w:rFonts w:ascii="BrowalliaUPC" w:hAnsi="BrowalliaUPC" w:cs="BrowalliaUPC"/>
          <w:sz w:val="28"/>
          <w:szCs w:val="28"/>
        </w:rPr>
        <w:t xml:space="preserve">(480 </w:t>
      </w:r>
      <w:r w:rsidRPr="00AC0517">
        <w:rPr>
          <w:rFonts w:ascii="BrowalliaUPC" w:hAnsi="BrowalliaUPC" w:cs="BrowalliaUPC"/>
          <w:sz w:val="28"/>
          <w:szCs w:val="28"/>
          <w:cs/>
        </w:rPr>
        <w:t>ล้านบาท รวมภาษีมูลค่าเพิ่ม</w:t>
      </w:r>
      <w:r w:rsidRPr="00AC0517">
        <w:rPr>
          <w:rFonts w:ascii="BrowalliaUPC" w:hAnsi="BrowalliaUPC" w:cs="BrowalliaUPC"/>
          <w:sz w:val="28"/>
          <w:szCs w:val="28"/>
        </w:rPr>
        <w:t>)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 ในจำนวนนี้เป็นการขายสินทรัพย์และหนี้สินจำนวน </w:t>
      </w:r>
      <w:r w:rsidRPr="00AC0517">
        <w:rPr>
          <w:rFonts w:ascii="BrowalliaUPC" w:hAnsi="BrowalliaUPC" w:cs="BrowalliaUPC"/>
          <w:sz w:val="28"/>
          <w:szCs w:val="28"/>
        </w:rPr>
        <w:t xml:space="preserve">357 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ล้านบาท โดยมีผลกำไรจำนวน </w:t>
      </w:r>
      <w:r w:rsidRPr="00AC0517">
        <w:rPr>
          <w:rFonts w:ascii="BrowalliaUPC" w:hAnsi="BrowalliaUPC" w:cs="BrowalliaUPC"/>
          <w:sz w:val="28"/>
          <w:szCs w:val="28"/>
        </w:rPr>
        <w:t xml:space="preserve">308 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ล้านบาท และอีก </w:t>
      </w:r>
      <w:r w:rsidRPr="00AC0517">
        <w:rPr>
          <w:rFonts w:ascii="BrowalliaUPC" w:hAnsi="BrowalliaUPC" w:cs="BrowalliaUPC"/>
          <w:sz w:val="28"/>
          <w:szCs w:val="28"/>
        </w:rPr>
        <w:t xml:space="preserve">92 </w:t>
      </w:r>
      <w:r w:rsidRPr="00AC0517">
        <w:rPr>
          <w:rFonts w:ascii="BrowalliaUPC" w:hAnsi="BrowalliaUPC" w:cs="BrowalliaUPC"/>
          <w:sz w:val="28"/>
          <w:szCs w:val="28"/>
          <w:cs/>
        </w:rPr>
        <w:t>ล้านบาท</w:t>
      </w:r>
      <w:r w:rsidR="00520B38" w:rsidRPr="00AC0517">
        <w:rPr>
          <w:rFonts w:ascii="BrowalliaUPC" w:hAnsi="BrowalliaUPC" w:cs="BrowalliaUPC"/>
          <w:sz w:val="28"/>
          <w:szCs w:val="28"/>
          <w:cs/>
        </w:rPr>
        <w:t xml:space="preserve"> เป็นการรับล่วงหน้าสำหรับภาระผูกพันที่บริษัทย่อยทางอ้อมจะต้องให้บริการสนับสนุนแก่</w:t>
      </w:r>
      <w:r w:rsidRPr="00AC0517">
        <w:rPr>
          <w:rFonts w:ascii="BrowalliaUPC" w:hAnsi="BrowalliaUPC" w:cs="BrowalliaUPC"/>
          <w:sz w:val="28"/>
          <w:szCs w:val="28"/>
          <w:cs/>
        </w:rPr>
        <w:t>ผู้รับสิทธิ</w:t>
      </w:r>
      <w:r w:rsidR="00BD31E0" w:rsidRPr="00AC0517">
        <w:rPr>
          <w:rFonts w:ascii="BrowalliaUPC" w:hAnsi="BrowalliaUPC" w:cs="BrowalliaUPC"/>
          <w:sz w:val="28"/>
          <w:szCs w:val="28"/>
          <w:cs/>
        </w:rPr>
        <w:t>แฟรนไชส์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ในอนาคต </w:t>
      </w:r>
      <w:r w:rsidR="00BD31E0" w:rsidRPr="00AC0517">
        <w:rPr>
          <w:rFonts w:ascii="BrowalliaUPC" w:hAnsi="BrowalliaUPC" w:cs="BrowalliaUPC"/>
          <w:sz w:val="28"/>
          <w:szCs w:val="28"/>
          <w:cs/>
        </w:rPr>
        <w:t>ซึ่ง</w:t>
      </w:r>
      <w:r w:rsidRPr="00AC0517">
        <w:rPr>
          <w:rFonts w:ascii="BrowalliaUPC" w:hAnsi="BrowalliaUPC" w:cs="BrowalliaUPC"/>
          <w:sz w:val="28"/>
          <w:szCs w:val="28"/>
          <w:cs/>
        </w:rPr>
        <w:t>จำนวนดังกล่าว</w:t>
      </w:r>
      <w:r w:rsidR="00A568A5" w:rsidRPr="00AC0517">
        <w:rPr>
          <w:rFonts w:ascii="BrowalliaUPC" w:hAnsi="BrowalliaUPC" w:cs="BrowalliaUPC"/>
          <w:sz w:val="28"/>
          <w:szCs w:val="28"/>
          <w:cs/>
        </w:rPr>
        <w:t>ถูกบันทึกเป็นรายการ</w:t>
      </w:r>
      <w:r w:rsidR="00B60226" w:rsidRPr="00AC051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B60226" w:rsidRPr="00AC0517">
        <w:rPr>
          <w:rFonts w:ascii="BrowalliaUPC" w:hAnsi="BrowalliaUPC" w:cs="BrowalliaUPC"/>
          <w:sz w:val="28"/>
          <w:szCs w:val="28"/>
        </w:rPr>
        <w:t>“</w:t>
      </w:r>
      <w:r w:rsidR="0026278A" w:rsidRPr="00AC0517">
        <w:rPr>
          <w:rFonts w:ascii="BrowalliaUPC" w:hAnsi="BrowalliaUPC" w:cs="BrowalliaUPC"/>
          <w:sz w:val="28"/>
          <w:szCs w:val="28"/>
          <w:cs/>
        </w:rPr>
        <w:t>ภาระผูกพันการให้บริการ</w:t>
      </w:r>
      <w:r w:rsidRPr="00AC0517">
        <w:rPr>
          <w:rFonts w:ascii="BrowalliaUPC" w:hAnsi="BrowalliaUPC" w:cs="BrowalliaUPC"/>
          <w:sz w:val="28"/>
          <w:szCs w:val="28"/>
          <w:cs/>
        </w:rPr>
        <w:t>รับล่วงหน้า</w:t>
      </w:r>
      <w:r w:rsidR="00B60226" w:rsidRPr="00AC0517">
        <w:rPr>
          <w:rFonts w:ascii="BrowalliaUPC" w:hAnsi="BrowalliaUPC" w:cs="BrowalliaUPC"/>
          <w:sz w:val="28"/>
          <w:szCs w:val="28"/>
        </w:rPr>
        <w:t>”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 โดย</w:t>
      </w:r>
      <w:r w:rsidR="00D056E3" w:rsidRPr="00AC0517">
        <w:rPr>
          <w:rFonts w:ascii="BrowalliaUPC" w:hAnsi="BrowalliaUPC" w:cs="BrowalliaUPC"/>
          <w:sz w:val="28"/>
          <w:szCs w:val="28"/>
          <w:cs/>
        </w:rPr>
        <w:t>บริษัทย่อยทางอ้อม</w:t>
      </w:r>
      <w:r w:rsidRPr="00AC0517">
        <w:rPr>
          <w:rFonts w:ascii="BrowalliaUPC" w:hAnsi="BrowalliaUPC" w:cs="BrowalliaUPC"/>
          <w:sz w:val="28"/>
          <w:szCs w:val="28"/>
          <w:cs/>
        </w:rPr>
        <w:t>จะรับรู้ตามระยะเวลาของสัญญาขายสิทธิแฟรนไชส์</w:t>
      </w:r>
      <w:r w:rsidRPr="00AC0517">
        <w:rPr>
          <w:rFonts w:ascii="BrowalliaUPC" w:hAnsi="BrowalliaUPC" w:cs="BrowalliaUPC"/>
          <w:sz w:val="28"/>
          <w:szCs w:val="28"/>
        </w:rPr>
        <w:t xml:space="preserve"> </w:t>
      </w:r>
      <w:r w:rsidRPr="00AC0517">
        <w:rPr>
          <w:rFonts w:ascii="BrowalliaUPC" w:hAnsi="BrowalliaUPC" w:cs="BrowalliaUPC"/>
          <w:sz w:val="28"/>
          <w:szCs w:val="28"/>
          <w:cs/>
        </w:rPr>
        <w:t>อย่างไรก็ตาม</w:t>
      </w:r>
      <w:r w:rsidRPr="00AC0517">
        <w:rPr>
          <w:rFonts w:ascii="BrowalliaUPC" w:hAnsi="BrowalliaUPC" w:cs="BrowalliaUPC"/>
          <w:sz w:val="28"/>
          <w:szCs w:val="28"/>
        </w:rPr>
        <w:t xml:space="preserve"> </w:t>
      </w:r>
      <w:r w:rsidRPr="00AC0517">
        <w:rPr>
          <w:rFonts w:ascii="BrowalliaUPC" w:hAnsi="BrowalliaUPC" w:cs="BrowalliaUPC"/>
          <w:sz w:val="28"/>
          <w:szCs w:val="28"/>
          <w:cs/>
        </w:rPr>
        <w:t>บริษัทย่อยทางอ้อมไม่สามารถปันส่วน</w:t>
      </w:r>
      <w:r w:rsidR="002D7B93" w:rsidRPr="00AC0517">
        <w:rPr>
          <w:rFonts w:ascii="BrowalliaUPC" w:hAnsi="BrowalliaUPC" w:cs="BrowalliaUPC"/>
          <w:sz w:val="28"/>
          <w:szCs w:val="28"/>
          <w:cs/>
        </w:rPr>
        <w:t>เงิน</w:t>
      </w:r>
      <w:r w:rsidRPr="00AC0517">
        <w:rPr>
          <w:rFonts w:ascii="BrowalliaUPC" w:hAnsi="BrowalliaUPC" w:cs="BrowalliaUPC"/>
          <w:sz w:val="28"/>
          <w:szCs w:val="28"/>
          <w:cs/>
        </w:rPr>
        <w:t>รับล่วงหน้า</w:t>
      </w:r>
      <w:r w:rsidR="00590345" w:rsidRPr="00AC0517">
        <w:rPr>
          <w:rFonts w:ascii="BrowalliaUPC" w:hAnsi="BrowalliaUPC" w:cs="BrowalliaUPC"/>
          <w:sz w:val="28"/>
          <w:szCs w:val="28"/>
          <w:cs/>
        </w:rPr>
        <w:t>ดังกล่าวเพื่อหักกลบกับค่าใช้จ่ายในการให้บริการสนับสนุนผู้รับ</w:t>
      </w:r>
      <w:r w:rsidR="000C1685" w:rsidRPr="00AC0517">
        <w:rPr>
          <w:rFonts w:ascii="BrowalliaUPC" w:hAnsi="BrowalliaUPC" w:cs="BrowalliaUPC"/>
          <w:sz w:val="28"/>
          <w:szCs w:val="28"/>
        </w:rPr>
        <w:br/>
      </w:r>
      <w:r w:rsidR="00590345" w:rsidRPr="00AC0517">
        <w:rPr>
          <w:rFonts w:ascii="BrowalliaUPC" w:hAnsi="BrowalliaUPC" w:cs="BrowalliaUPC"/>
          <w:sz w:val="28"/>
          <w:szCs w:val="28"/>
          <w:cs/>
        </w:rPr>
        <w:t>แฟร</w:t>
      </w:r>
      <w:r w:rsidR="000C1685" w:rsidRPr="00AC0517">
        <w:rPr>
          <w:rFonts w:ascii="BrowalliaUPC" w:hAnsi="BrowalliaUPC" w:cs="BrowalliaUPC"/>
          <w:sz w:val="28"/>
          <w:szCs w:val="28"/>
          <w:cs/>
        </w:rPr>
        <w:t>น</w:t>
      </w:r>
      <w:r w:rsidR="00590345" w:rsidRPr="00AC0517">
        <w:rPr>
          <w:rFonts w:ascii="BrowalliaUPC" w:hAnsi="BrowalliaUPC" w:cs="BrowalliaUPC"/>
          <w:sz w:val="28"/>
          <w:szCs w:val="28"/>
          <w:cs/>
        </w:rPr>
        <w:t>ไ</w:t>
      </w:r>
      <w:r w:rsidR="000C5836" w:rsidRPr="00AC0517">
        <w:rPr>
          <w:rFonts w:ascii="BrowalliaUPC" w:hAnsi="BrowalliaUPC" w:cs="BrowalliaUPC"/>
          <w:sz w:val="28"/>
          <w:szCs w:val="28"/>
          <w:cs/>
        </w:rPr>
        <w:t>ชส์</w:t>
      </w:r>
      <w:r w:rsidR="00590345" w:rsidRPr="00AC0517">
        <w:rPr>
          <w:rFonts w:ascii="BrowalliaUPC" w:hAnsi="BrowalliaUPC" w:cs="BrowalliaUPC"/>
          <w:sz w:val="28"/>
          <w:szCs w:val="28"/>
          <w:cs/>
        </w:rPr>
        <w:t>ที่อาจเกิดขึ้นแล้ว หรือตัดจ่ายเป็นรายได้ที่อาจเกิดจากการให้บริการแล้ว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ได้อย่างเหมาะสม </w:t>
      </w:r>
      <w:r w:rsidR="003E0438" w:rsidRPr="00AC0517">
        <w:rPr>
          <w:rFonts w:ascii="BrowalliaUPC" w:hAnsi="BrowalliaUPC" w:cs="BrowalliaUPC"/>
          <w:sz w:val="28"/>
          <w:szCs w:val="28"/>
          <w:cs/>
        </w:rPr>
        <w:t>ทั้งนี้ บริษัทย่อยทางอ้อม</w:t>
      </w:r>
      <w:r w:rsidRPr="00AC0517">
        <w:rPr>
          <w:rFonts w:ascii="BrowalliaUPC" w:hAnsi="BrowalliaUPC" w:cs="BrowalliaUPC"/>
          <w:sz w:val="28"/>
          <w:szCs w:val="28"/>
          <w:cs/>
        </w:rPr>
        <w:t>อยู่ระหว่างการโต้แย้ง</w:t>
      </w:r>
      <w:r w:rsidR="0066423D" w:rsidRPr="00AC0517">
        <w:rPr>
          <w:rFonts w:ascii="BrowalliaUPC" w:hAnsi="BrowalliaUPC" w:cs="BrowalliaUPC"/>
          <w:sz w:val="28"/>
          <w:szCs w:val="28"/>
          <w:cs/>
        </w:rPr>
        <w:t>เกี่ยวกับสิทธิตาม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สัญญา </w:t>
      </w:r>
      <w:r w:rsidRPr="00C4229C">
        <w:rPr>
          <w:rFonts w:ascii="BrowalliaUPC" w:hAnsi="BrowalliaUPC" w:cs="BrowalliaUPC"/>
          <w:sz w:val="28"/>
          <w:szCs w:val="28"/>
          <w:cs/>
        </w:rPr>
        <w:t>ดังนั้น</w:t>
      </w:r>
      <w:r w:rsidRPr="00C4229C">
        <w:rPr>
          <w:rFonts w:ascii="BrowalliaUPC" w:hAnsi="BrowalliaUPC" w:cs="BrowalliaUPC"/>
          <w:sz w:val="28"/>
          <w:szCs w:val="28"/>
        </w:rPr>
        <w:t xml:space="preserve"> </w:t>
      </w:r>
      <w:r w:rsidRPr="00C4229C">
        <w:rPr>
          <w:rFonts w:ascii="BrowalliaUPC" w:hAnsi="BrowalliaUPC" w:cs="BrowalliaUPC"/>
          <w:sz w:val="28"/>
          <w:szCs w:val="28"/>
          <w:cs/>
        </w:rPr>
        <w:t>จึงยังไม่มีการรับรู้รายได้ในงบกำไรขาดทุน</w:t>
      </w:r>
    </w:p>
    <w:p w14:paraId="227654A8" w14:textId="77777777" w:rsidR="0021469C" w:rsidRPr="00F910F3" w:rsidRDefault="0021469C" w:rsidP="00CB5B78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03519D43" w14:textId="77777777" w:rsidR="009920A5" w:rsidRPr="00AC0517" w:rsidRDefault="009920A5" w:rsidP="000071D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AC0517">
        <w:rPr>
          <w:rFonts w:ascii="BrowalliaUPC" w:hAnsi="BrowalliaUPC" w:cs="BrowalliaUPC"/>
          <w:sz w:val="28"/>
          <w:szCs w:val="28"/>
          <w:cs/>
        </w:rPr>
        <w:t>ในระหว่างปี</w:t>
      </w:r>
      <w:r w:rsidRPr="00AC0517">
        <w:rPr>
          <w:rFonts w:ascii="BrowalliaUPC" w:hAnsi="BrowalliaUPC" w:cs="BrowalliaUPC"/>
          <w:sz w:val="28"/>
          <w:szCs w:val="28"/>
        </w:rPr>
        <w:t xml:space="preserve"> 2561 </w:t>
      </w:r>
      <w:r w:rsidRPr="00AC0517">
        <w:rPr>
          <w:rFonts w:ascii="BrowalliaUPC" w:hAnsi="BrowalliaUPC" w:cs="BrowalliaUPC"/>
          <w:sz w:val="28"/>
          <w:szCs w:val="28"/>
          <w:cs/>
        </w:rPr>
        <w:t>บริษัทย่อยทางอ้อมได้ตัดรายการสินทรัพย์และหนี้สินของสาขาและรับรู้กำไรจากการขายสินทรัพย์ ดังนี้</w:t>
      </w:r>
    </w:p>
    <w:p w14:paraId="6D0AC9CF" w14:textId="77777777" w:rsidR="009920A5" w:rsidRPr="00AC0517" w:rsidRDefault="009920A5" w:rsidP="009920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50"/>
        <w:jc w:val="thaiDistribute"/>
        <w:rPr>
          <w:rFonts w:ascii="BrowalliaUPC" w:eastAsia="Cordia New" w:hAnsi="BrowalliaUPC" w:cs="BrowalliaUPC"/>
          <w:color w:val="000000"/>
          <w:sz w:val="24"/>
          <w:szCs w:val="24"/>
          <w:lang w:eastAsia="th-TH"/>
        </w:rPr>
      </w:pPr>
    </w:p>
    <w:tbl>
      <w:tblPr>
        <w:tblW w:w="9046" w:type="dxa"/>
        <w:tblInd w:w="450" w:type="dxa"/>
        <w:tblLook w:val="04A0" w:firstRow="1" w:lastRow="0" w:firstColumn="1" w:lastColumn="0" w:noHBand="0" w:noVBand="1"/>
      </w:tblPr>
      <w:tblGrid>
        <w:gridCol w:w="6570"/>
        <w:gridCol w:w="260"/>
        <w:gridCol w:w="2216"/>
      </w:tblGrid>
      <w:tr w:rsidR="009920A5" w:rsidRPr="00AC0517" w14:paraId="0C97C36A" w14:textId="77777777" w:rsidTr="00AF3EE2">
        <w:trPr>
          <w:trHeight w:val="355"/>
        </w:trPr>
        <w:tc>
          <w:tcPr>
            <w:tcW w:w="6570" w:type="dxa"/>
          </w:tcPr>
          <w:p w14:paraId="51ED0C6D" w14:textId="77777777" w:rsidR="009920A5" w:rsidRPr="00AC0517" w:rsidRDefault="009920A5" w:rsidP="00AF3EE2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0" w:type="dxa"/>
          </w:tcPr>
          <w:p w14:paraId="0E0296AE" w14:textId="77777777" w:rsidR="009920A5" w:rsidRPr="00AC0517" w:rsidRDefault="009920A5" w:rsidP="00AF3EE2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16" w:type="dxa"/>
          </w:tcPr>
          <w:p w14:paraId="145B45F7" w14:textId="77777777" w:rsidR="009920A5" w:rsidRPr="00AC0517" w:rsidRDefault="009920A5" w:rsidP="00AF3EE2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พัน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บาท)</w:t>
            </w:r>
          </w:p>
        </w:tc>
      </w:tr>
      <w:tr w:rsidR="009920A5" w:rsidRPr="00AC0517" w14:paraId="6AB63D59" w14:textId="77777777" w:rsidTr="00AF3EE2">
        <w:trPr>
          <w:trHeight w:val="392"/>
        </w:trPr>
        <w:tc>
          <w:tcPr>
            <w:tcW w:w="6570" w:type="dxa"/>
          </w:tcPr>
          <w:p w14:paraId="35307334" w14:textId="77777777" w:rsidR="009920A5" w:rsidRPr="00AC0517" w:rsidRDefault="009920A5" w:rsidP="00AF3EE2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60" w:type="dxa"/>
          </w:tcPr>
          <w:p w14:paraId="1EC0667D" w14:textId="77777777" w:rsidR="009920A5" w:rsidRPr="00AC0517" w:rsidRDefault="009920A5" w:rsidP="00AF3EE2">
            <w:pPr>
              <w:tabs>
                <w:tab w:val="clear" w:pos="454"/>
                <w:tab w:val="left" w:pos="11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16" w:type="dxa"/>
          </w:tcPr>
          <w:p w14:paraId="56287FA8" w14:textId="77777777" w:rsidR="009920A5" w:rsidRPr="00AC0517" w:rsidRDefault="009920A5" w:rsidP="00AF3EE2">
            <w:pPr>
              <w:pBdr>
                <w:bottom w:val="single" w:sz="6" w:space="1" w:color="auto"/>
              </w:pBdr>
              <w:tabs>
                <w:tab w:val="clear" w:pos="454"/>
                <w:tab w:val="left" w:pos="11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</w:tr>
      <w:tr w:rsidR="009920A5" w:rsidRPr="00AC0517" w14:paraId="58A2D291" w14:textId="77777777" w:rsidTr="00AF3EE2">
        <w:trPr>
          <w:trHeight w:val="323"/>
        </w:trPr>
        <w:tc>
          <w:tcPr>
            <w:tcW w:w="6570" w:type="dxa"/>
          </w:tcPr>
          <w:p w14:paraId="6C5C800E" w14:textId="77777777" w:rsidR="009920A5" w:rsidRPr="00AC0517" w:rsidRDefault="009920A5" w:rsidP="00AF3EE2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</w:tcPr>
          <w:p w14:paraId="33A99B8A" w14:textId="77777777" w:rsidR="009920A5" w:rsidRPr="00AC0517" w:rsidRDefault="009920A5" w:rsidP="00AF3EE2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216" w:type="dxa"/>
          </w:tcPr>
          <w:p w14:paraId="0CC0B9C1" w14:textId="77777777" w:rsidR="009920A5" w:rsidRPr="00AC0517" w:rsidRDefault="009920A5" w:rsidP="00AF3EE2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</w:tr>
      <w:tr w:rsidR="009920A5" w:rsidRPr="004D10C8" w14:paraId="543BA7C1" w14:textId="77777777" w:rsidTr="00AF3EE2">
        <w:trPr>
          <w:trHeight w:val="323"/>
        </w:trPr>
        <w:tc>
          <w:tcPr>
            <w:tcW w:w="6570" w:type="dxa"/>
          </w:tcPr>
          <w:p w14:paraId="7974DA04" w14:textId="77777777" w:rsidR="009920A5" w:rsidRPr="004D10C8" w:rsidRDefault="009920A5" w:rsidP="00AF3EE2">
            <w:pPr>
              <w:tabs>
                <w:tab w:val="clear" w:pos="454"/>
                <w:tab w:val="left" w:pos="117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10C8">
              <w:rPr>
                <w:rFonts w:ascii="BrowalliaUPC" w:hAnsi="BrowalliaUPC" w:cs="BrowalliaUPC"/>
                <w:sz w:val="28"/>
                <w:szCs w:val="28"/>
                <w:cs/>
              </w:rPr>
              <w:t>ค่าเช่าจ่ายล่วงหน้าระยะยาว</w:t>
            </w:r>
          </w:p>
        </w:tc>
        <w:tc>
          <w:tcPr>
            <w:tcW w:w="260" w:type="dxa"/>
          </w:tcPr>
          <w:p w14:paraId="12DCC763" w14:textId="77777777" w:rsidR="009920A5" w:rsidRPr="004D10C8" w:rsidRDefault="009920A5" w:rsidP="00AF3EE2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216" w:type="dxa"/>
            <w:shd w:val="clear" w:color="auto" w:fill="auto"/>
          </w:tcPr>
          <w:p w14:paraId="3AD9E53A" w14:textId="77777777" w:rsidR="009920A5" w:rsidRPr="004D10C8" w:rsidRDefault="009920A5" w:rsidP="00AF3EE2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10C8">
              <w:rPr>
                <w:rFonts w:ascii="BrowalliaUPC" w:hAnsi="BrowalliaUPC" w:cs="BrowalliaUPC"/>
                <w:sz w:val="28"/>
                <w:szCs w:val="28"/>
              </w:rPr>
              <w:t>5,961</w:t>
            </w:r>
          </w:p>
        </w:tc>
      </w:tr>
      <w:tr w:rsidR="009920A5" w:rsidRPr="004D10C8" w14:paraId="405128BC" w14:textId="77777777" w:rsidTr="00AF3EE2">
        <w:trPr>
          <w:trHeight w:val="355"/>
        </w:trPr>
        <w:tc>
          <w:tcPr>
            <w:tcW w:w="6570" w:type="dxa"/>
            <w:hideMark/>
          </w:tcPr>
          <w:p w14:paraId="0F9F6E1C" w14:textId="77777777" w:rsidR="009920A5" w:rsidRPr="004D10C8" w:rsidRDefault="009920A5" w:rsidP="00AF3EE2">
            <w:pPr>
              <w:tabs>
                <w:tab w:val="clear" w:pos="454"/>
                <w:tab w:val="left" w:pos="117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10C8">
              <w:rPr>
                <w:rFonts w:ascii="BrowalliaUPC" w:hAnsi="BrowalliaUPC" w:cs="BrowalliaUPC"/>
                <w:sz w:val="28"/>
                <w:szCs w:val="28"/>
                <w:cs/>
              </w:rPr>
              <w:t>ที่ดิน อาคารและอุปกรณ์</w:t>
            </w:r>
            <w:r w:rsidRPr="004D10C8">
              <w:rPr>
                <w:rFonts w:ascii="BrowalliaUPC" w:hAnsi="BrowalliaUPC" w:cs="BrowalliaUPC"/>
                <w:sz w:val="28"/>
                <w:szCs w:val="28"/>
              </w:rPr>
              <w:t xml:space="preserve"> - </w:t>
            </w:r>
            <w:r w:rsidRPr="004D10C8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260" w:type="dxa"/>
          </w:tcPr>
          <w:p w14:paraId="724FD739" w14:textId="77777777" w:rsidR="009920A5" w:rsidRPr="004D10C8" w:rsidRDefault="009920A5" w:rsidP="00AF3EE2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216" w:type="dxa"/>
            <w:shd w:val="clear" w:color="auto" w:fill="auto"/>
          </w:tcPr>
          <w:p w14:paraId="7C00A89A" w14:textId="77777777" w:rsidR="009920A5" w:rsidRPr="004D10C8" w:rsidRDefault="009920A5" w:rsidP="00AF3EE2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10C8">
              <w:rPr>
                <w:rFonts w:ascii="BrowalliaUPC" w:hAnsi="BrowalliaUPC" w:cs="BrowalliaUPC"/>
                <w:sz w:val="28"/>
                <w:szCs w:val="28"/>
              </w:rPr>
              <w:t>150,312</w:t>
            </w:r>
          </w:p>
        </w:tc>
      </w:tr>
      <w:tr w:rsidR="009920A5" w:rsidRPr="004D10C8" w14:paraId="497939EA" w14:textId="77777777" w:rsidTr="00AF3EE2">
        <w:trPr>
          <w:trHeight w:val="355"/>
        </w:trPr>
        <w:tc>
          <w:tcPr>
            <w:tcW w:w="6570" w:type="dxa"/>
            <w:hideMark/>
          </w:tcPr>
          <w:p w14:paraId="049499D4" w14:textId="77777777" w:rsidR="009920A5" w:rsidRPr="004D10C8" w:rsidRDefault="009920A5" w:rsidP="00AF3EE2">
            <w:pPr>
              <w:tabs>
                <w:tab w:val="clear" w:pos="454"/>
                <w:tab w:val="left" w:pos="1170"/>
              </w:tabs>
              <w:spacing w:line="240" w:lineRule="auto"/>
              <w:ind w:left="450" w:hanging="45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4D10C8">
              <w:rPr>
                <w:rFonts w:ascii="BrowalliaUPC" w:hAnsi="BrowalliaUPC" w:cs="BrowalliaUPC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260" w:type="dxa"/>
            <w:hideMark/>
          </w:tcPr>
          <w:p w14:paraId="53DE1236" w14:textId="77777777" w:rsidR="009920A5" w:rsidRPr="004D10C8" w:rsidRDefault="009920A5" w:rsidP="00AF3EE2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216" w:type="dxa"/>
            <w:shd w:val="clear" w:color="auto" w:fill="auto"/>
          </w:tcPr>
          <w:p w14:paraId="096D844D" w14:textId="77777777" w:rsidR="009920A5" w:rsidRPr="004D10C8" w:rsidRDefault="009920A5" w:rsidP="00AF3EE2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10C8">
              <w:rPr>
                <w:rFonts w:ascii="BrowalliaUPC" w:hAnsi="BrowalliaUPC" w:cs="BrowalliaUPC"/>
                <w:sz w:val="28"/>
                <w:szCs w:val="28"/>
              </w:rPr>
              <w:t>(113,041)</w:t>
            </w:r>
          </w:p>
        </w:tc>
      </w:tr>
      <w:tr w:rsidR="009920A5" w:rsidRPr="004D10C8" w14:paraId="7C0A0347" w14:textId="77777777" w:rsidTr="00AF3EE2">
        <w:trPr>
          <w:trHeight w:val="380"/>
        </w:trPr>
        <w:tc>
          <w:tcPr>
            <w:tcW w:w="6570" w:type="dxa"/>
          </w:tcPr>
          <w:p w14:paraId="4AAFABD6" w14:textId="77777777" w:rsidR="009920A5" w:rsidRPr="004D10C8" w:rsidRDefault="009920A5" w:rsidP="00AF3EE2">
            <w:pPr>
              <w:tabs>
                <w:tab w:val="clear" w:pos="454"/>
                <w:tab w:val="left" w:pos="1170"/>
              </w:tabs>
              <w:spacing w:line="240" w:lineRule="auto"/>
              <w:ind w:left="450" w:hanging="450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10C8">
              <w:rPr>
                <w:rFonts w:ascii="BrowalliaUPC" w:hAnsi="BrowalliaUPC" w:cs="BrowalliaUPC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260" w:type="dxa"/>
            <w:vAlign w:val="bottom"/>
          </w:tcPr>
          <w:p w14:paraId="506004D0" w14:textId="77777777" w:rsidR="009920A5" w:rsidRPr="004D10C8" w:rsidRDefault="009920A5" w:rsidP="00AF3EE2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16" w:type="dxa"/>
          </w:tcPr>
          <w:p w14:paraId="0EA571C3" w14:textId="77777777" w:rsidR="009920A5" w:rsidRPr="004D10C8" w:rsidRDefault="009920A5" w:rsidP="00AF3EE2">
            <w:pPr>
              <w:pBdr>
                <w:bottom w:val="single" w:sz="4" w:space="1" w:color="auto"/>
              </w:pBd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10C8">
              <w:rPr>
                <w:rFonts w:ascii="BrowalliaUPC" w:hAnsi="BrowalliaUPC" w:cs="BrowalliaUPC"/>
                <w:sz w:val="28"/>
                <w:szCs w:val="28"/>
              </w:rPr>
              <w:t>(2,599)</w:t>
            </w:r>
          </w:p>
        </w:tc>
      </w:tr>
      <w:tr w:rsidR="009920A5" w:rsidRPr="004D10C8" w14:paraId="323EBEF2" w14:textId="77777777" w:rsidTr="00AF3EE2">
        <w:trPr>
          <w:trHeight w:val="380"/>
        </w:trPr>
        <w:tc>
          <w:tcPr>
            <w:tcW w:w="6570" w:type="dxa"/>
            <w:hideMark/>
          </w:tcPr>
          <w:p w14:paraId="272CB8E6" w14:textId="77777777" w:rsidR="009920A5" w:rsidRPr="004D10C8" w:rsidRDefault="009920A5" w:rsidP="00AF3EE2">
            <w:pPr>
              <w:tabs>
                <w:tab w:val="clear" w:pos="454"/>
                <w:tab w:val="left" w:pos="1170"/>
              </w:tabs>
              <w:spacing w:line="240" w:lineRule="auto"/>
              <w:ind w:left="450" w:hanging="443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4D10C8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มูลค่าตามบัญชีสุทธิของสินทรัพย์และหนี้สินที่โอน</w:t>
            </w:r>
          </w:p>
        </w:tc>
        <w:tc>
          <w:tcPr>
            <w:tcW w:w="260" w:type="dxa"/>
            <w:hideMark/>
          </w:tcPr>
          <w:p w14:paraId="79BE1E00" w14:textId="77777777" w:rsidR="009920A5" w:rsidRPr="004D10C8" w:rsidRDefault="009920A5" w:rsidP="00AF3EE2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</w:tcPr>
          <w:p w14:paraId="0D91ED06" w14:textId="77777777" w:rsidR="009920A5" w:rsidRPr="004D10C8" w:rsidRDefault="009920A5" w:rsidP="00AF3EE2">
            <w:pPr>
              <w:pBdr>
                <w:bottom w:val="single" w:sz="12" w:space="1" w:color="auto"/>
              </w:pBd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10C8">
              <w:rPr>
                <w:rFonts w:ascii="BrowalliaUPC" w:hAnsi="BrowalliaUPC" w:cs="BrowalliaUPC"/>
                <w:sz w:val="28"/>
                <w:szCs w:val="28"/>
                <w:lang w:val="en-GB"/>
              </w:rPr>
              <w:t>40,633</w:t>
            </w:r>
          </w:p>
        </w:tc>
      </w:tr>
      <w:tr w:rsidR="0021469C" w:rsidRPr="004D10C8" w14:paraId="44F420D9" w14:textId="77777777" w:rsidTr="00AF3EE2">
        <w:trPr>
          <w:trHeight w:val="380"/>
        </w:trPr>
        <w:tc>
          <w:tcPr>
            <w:tcW w:w="6570" w:type="dxa"/>
          </w:tcPr>
          <w:p w14:paraId="0F692D85" w14:textId="77777777" w:rsidR="0021469C" w:rsidRPr="004D10C8" w:rsidRDefault="0021469C" w:rsidP="00AF3EE2">
            <w:pPr>
              <w:tabs>
                <w:tab w:val="clear" w:pos="454"/>
                <w:tab w:val="left" w:pos="1170"/>
              </w:tabs>
              <w:spacing w:line="240" w:lineRule="auto"/>
              <w:ind w:left="450" w:hanging="443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0" w:type="dxa"/>
          </w:tcPr>
          <w:p w14:paraId="51040A27" w14:textId="77777777" w:rsidR="0021469C" w:rsidRPr="004D10C8" w:rsidRDefault="0021469C" w:rsidP="00AF3EE2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</w:tcPr>
          <w:p w14:paraId="230654E9" w14:textId="77777777" w:rsidR="0021469C" w:rsidRPr="004D10C8" w:rsidRDefault="0021469C" w:rsidP="0021469C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B23154" w:rsidRPr="004D10C8" w14:paraId="291DC9B5" w14:textId="77777777" w:rsidTr="00AF3EE2">
        <w:trPr>
          <w:trHeight w:val="380"/>
        </w:trPr>
        <w:tc>
          <w:tcPr>
            <w:tcW w:w="6570" w:type="dxa"/>
          </w:tcPr>
          <w:p w14:paraId="574040B7" w14:textId="77777777" w:rsidR="00B23154" w:rsidRPr="004D10C8" w:rsidRDefault="00B23154" w:rsidP="00AF3EE2">
            <w:pPr>
              <w:tabs>
                <w:tab w:val="clear" w:pos="454"/>
                <w:tab w:val="left" w:pos="1170"/>
              </w:tabs>
              <w:spacing w:line="240" w:lineRule="auto"/>
              <w:ind w:left="450" w:hanging="443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0" w:type="dxa"/>
          </w:tcPr>
          <w:p w14:paraId="56FF9933" w14:textId="77777777" w:rsidR="00B23154" w:rsidRPr="004D10C8" w:rsidRDefault="00B23154" w:rsidP="00AF3EE2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</w:tcPr>
          <w:p w14:paraId="26A528DF" w14:textId="77777777" w:rsidR="00B23154" w:rsidRPr="004D10C8" w:rsidRDefault="00B23154" w:rsidP="0021469C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C123C5" w:rsidRPr="004D10C8" w14:paraId="3C68C6EB" w14:textId="77777777" w:rsidTr="00B52AD3">
        <w:trPr>
          <w:trHeight w:val="367"/>
        </w:trPr>
        <w:tc>
          <w:tcPr>
            <w:tcW w:w="6570" w:type="dxa"/>
          </w:tcPr>
          <w:p w14:paraId="060617CD" w14:textId="77777777" w:rsidR="00C123C5" w:rsidRPr="004D10C8" w:rsidRDefault="00C123C5" w:rsidP="00C123C5">
            <w:pPr>
              <w:tabs>
                <w:tab w:val="clear" w:pos="454"/>
                <w:tab w:val="left" w:pos="1170"/>
              </w:tabs>
              <w:spacing w:line="240" w:lineRule="auto"/>
              <w:ind w:left="450" w:hanging="443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60" w:type="dxa"/>
          </w:tcPr>
          <w:p w14:paraId="32CBC826" w14:textId="77777777" w:rsidR="00C123C5" w:rsidRPr="004D10C8" w:rsidRDefault="00C123C5" w:rsidP="00C123C5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</w:tcPr>
          <w:p w14:paraId="4ECA27E1" w14:textId="1992F6A0" w:rsidR="00C123C5" w:rsidRPr="004D10C8" w:rsidRDefault="00C123C5" w:rsidP="00C123C5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C123C5">
              <w:rPr>
                <w:rFonts w:ascii="BrowalliaUPC" w:hAnsi="BrowalliaUPC" w:cs="BrowalliaUPC"/>
                <w:sz w:val="28"/>
                <w:szCs w:val="28"/>
              </w:rPr>
              <w:t xml:space="preserve">: </w:t>
            </w:r>
            <w:r w:rsidRPr="00C123C5">
              <w:rPr>
                <w:rFonts w:ascii="BrowalliaUPC" w:hAnsi="BrowalliaUPC" w:cs="BrowalliaUPC"/>
                <w:sz w:val="28"/>
                <w:szCs w:val="28"/>
                <w:cs/>
              </w:rPr>
              <w:t>พัน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บาท)</w:t>
            </w:r>
          </w:p>
        </w:tc>
      </w:tr>
      <w:tr w:rsidR="00C123C5" w:rsidRPr="004D10C8" w14:paraId="747C70BA" w14:textId="77777777" w:rsidTr="00B52AD3">
        <w:trPr>
          <w:trHeight w:val="367"/>
        </w:trPr>
        <w:tc>
          <w:tcPr>
            <w:tcW w:w="6570" w:type="dxa"/>
          </w:tcPr>
          <w:p w14:paraId="7C44D0C6" w14:textId="77777777" w:rsidR="00C123C5" w:rsidRPr="004D10C8" w:rsidRDefault="00C123C5" w:rsidP="00C123C5">
            <w:pPr>
              <w:tabs>
                <w:tab w:val="clear" w:pos="454"/>
                <w:tab w:val="left" w:pos="1170"/>
              </w:tabs>
              <w:spacing w:line="240" w:lineRule="auto"/>
              <w:ind w:left="450" w:hanging="443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60" w:type="dxa"/>
          </w:tcPr>
          <w:p w14:paraId="770A372F" w14:textId="77777777" w:rsidR="00C123C5" w:rsidRPr="004D10C8" w:rsidRDefault="00C123C5" w:rsidP="00C123C5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</w:tcPr>
          <w:p w14:paraId="5DF3FEA2" w14:textId="360C1D6F" w:rsidR="00C123C5" w:rsidRPr="004D10C8" w:rsidRDefault="00C123C5" w:rsidP="00C123C5">
            <w:pPr>
              <w:pBdr>
                <w:bottom w:val="single" w:sz="4" w:space="1" w:color="auto"/>
              </w:pBdr>
              <w:tabs>
                <w:tab w:val="clear" w:pos="454"/>
                <w:tab w:val="left" w:pos="1170"/>
              </w:tabs>
              <w:spacing w:line="240" w:lineRule="auto"/>
              <w:ind w:left="45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</w:tr>
      <w:tr w:rsidR="00C123C5" w:rsidRPr="00601BDC" w14:paraId="4305C476" w14:textId="77777777" w:rsidTr="00601BDC">
        <w:trPr>
          <w:trHeight w:val="283"/>
        </w:trPr>
        <w:tc>
          <w:tcPr>
            <w:tcW w:w="6570" w:type="dxa"/>
          </w:tcPr>
          <w:p w14:paraId="6765605B" w14:textId="77777777" w:rsidR="00C123C5" w:rsidRPr="00601BDC" w:rsidRDefault="00C123C5" w:rsidP="00C123C5">
            <w:pPr>
              <w:tabs>
                <w:tab w:val="clear" w:pos="454"/>
                <w:tab w:val="left" w:pos="1170"/>
              </w:tabs>
              <w:spacing w:line="240" w:lineRule="auto"/>
              <w:ind w:left="450" w:hanging="443"/>
              <w:rPr>
                <w:rFonts w:ascii="BrowalliaUPC" w:hAnsi="BrowalliaUPC" w:cs="BrowalliaUPC"/>
                <w:cs/>
              </w:rPr>
            </w:pPr>
          </w:p>
        </w:tc>
        <w:tc>
          <w:tcPr>
            <w:tcW w:w="260" w:type="dxa"/>
          </w:tcPr>
          <w:p w14:paraId="372E61B2" w14:textId="77777777" w:rsidR="00C123C5" w:rsidRPr="00601BDC" w:rsidRDefault="00C123C5" w:rsidP="00C123C5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thaiDistribute"/>
              <w:rPr>
                <w:rFonts w:ascii="BrowalliaUPC" w:hAnsi="BrowalliaUPC" w:cs="BrowalliaUPC"/>
                <w:b/>
                <w:bCs/>
                <w:cs/>
              </w:rPr>
            </w:pPr>
          </w:p>
        </w:tc>
        <w:tc>
          <w:tcPr>
            <w:tcW w:w="2216" w:type="dxa"/>
          </w:tcPr>
          <w:p w14:paraId="0966ACF4" w14:textId="77777777" w:rsidR="00C123C5" w:rsidRPr="00601BDC" w:rsidRDefault="00C123C5" w:rsidP="00C123C5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cs/>
              </w:rPr>
            </w:pPr>
          </w:p>
        </w:tc>
      </w:tr>
      <w:tr w:rsidR="00691F8A" w:rsidRPr="004D10C8" w14:paraId="79B3A02D" w14:textId="77777777" w:rsidTr="00AF3EE2">
        <w:trPr>
          <w:trHeight w:val="367"/>
        </w:trPr>
        <w:tc>
          <w:tcPr>
            <w:tcW w:w="6570" w:type="dxa"/>
          </w:tcPr>
          <w:p w14:paraId="6B4A1818" w14:textId="7D40A9F1" w:rsidR="00691F8A" w:rsidRPr="004D10C8" w:rsidRDefault="00691F8A" w:rsidP="00691F8A">
            <w:pPr>
              <w:tabs>
                <w:tab w:val="clear" w:pos="454"/>
                <w:tab w:val="left" w:pos="1170"/>
              </w:tabs>
              <w:spacing w:line="240" w:lineRule="auto"/>
              <w:ind w:left="450" w:hanging="443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10C8">
              <w:rPr>
                <w:rFonts w:ascii="BrowalliaUPC" w:hAnsi="BrowalliaUPC" w:cs="BrowalliaUPC"/>
                <w:sz w:val="28"/>
                <w:szCs w:val="28"/>
                <w:cs/>
              </w:rPr>
              <w:t>เงินสดรับจากการขายสินทรัพย์</w:t>
            </w:r>
          </w:p>
        </w:tc>
        <w:tc>
          <w:tcPr>
            <w:tcW w:w="260" w:type="dxa"/>
          </w:tcPr>
          <w:p w14:paraId="148B4336" w14:textId="77777777" w:rsidR="00691F8A" w:rsidRPr="004D10C8" w:rsidRDefault="00691F8A" w:rsidP="00691F8A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</w:tcPr>
          <w:p w14:paraId="3D9E3713" w14:textId="34C482E7" w:rsidR="00691F8A" w:rsidRPr="004D10C8" w:rsidRDefault="00691F8A" w:rsidP="00691F8A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10C8">
              <w:rPr>
                <w:rFonts w:ascii="BrowalliaUPC" w:hAnsi="BrowalliaUPC" w:cs="BrowalliaUPC"/>
                <w:sz w:val="28"/>
                <w:szCs w:val="28"/>
              </w:rPr>
              <w:t>357,009</w:t>
            </w:r>
          </w:p>
        </w:tc>
      </w:tr>
      <w:tr w:rsidR="00691F8A" w:rsidRPr="004D10C8" w14:paraId="59CCC70C" w14:textId="77777777" w:rsidTr="00AF3EE2">
        <w:trPr>
          <w:trHeight w:val="367"/>
        </w:trPr>
        <w:tc>
          <w:tcPr>
            <w:tcW w:w="6570" w:type="dxa"/>
          </w:tcPr>
          <w:p w14:paraId="7CD64EAC" w14:textId="77777777" w:rsidR="00691F8A" w:rsidRPr="004D10C8" w:rsidRDefault="00691F8A" w:rsidP="00691F8A">
            <w:pPr>
              <w:tabs>
                <w:tab w:val="clear" w:pos="454"/>
                <w:tab w:val="left" w:pos="1170"/>
              </w:tabs>
              <w:spacing w:line="240" w:lineRule="auto"/>
              <w:ind w:left="450" w:hanging="443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10C8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4D10C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มูลค่าตามบัญชีสุทธิของสินทรัพย์และหนี้สินที่โอน</w:t>
            </w:r>
          </w:p>
        </w:tc>
        <w:tc>
          <w:tcPr>
            <w:tcW w:w="260" w:type="dxa"/>
          </w:tcPr>
          <w:p w14:paraId="44950EE6" w14:textId="77777777" w:rsidR="00691F8A" w:rsidRPr="004D10C8" w:rsidRDefault="00691F8A" w:rsidP="00691F8A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</w:tcPr>
          <w:p w14:paraId="2569757B" w14:textId="77777777" w:rsidR="00691F8A" w:rsidRPr="004D10C8" w:rsidRDefault="00691F8A" w:rsidP="00691F8A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10C8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Pr="004D10C8">
              <w:rPr>
                <w:rFonts w:ascii="BrowalliaUPC" w:hAnsi="BrowalliaUPC" w:cs="BrowalliaUPC"/>
                <w:sz w:val="28"/>
                <w:szCs w:val="28"/>
                <w:lang w:val="en-GB"/>
              </w:rPr>
              <w:t>40,633)</w:t>
            </w:r>
          </w:p>
        </w:tc>
      </w:tr>
      <w:tr w:rsidR="00691F8A" w:rsidRPr="004D10C8" w14:paraId="7E9DFBEA" w14:textId="77777777" w:rsidTr="00AF3EE2">
        <w:trPr>
          <w:trHeight w:val="392"/>
        </w:trPr>
        <w:tc>
          <w:tcPr>
            <w:tcW w:w="6570" w:type="dxa"/>
          </w:tcPr>
          <w:p w14:paraId="1FFD0F9F" w14:textId="77777777" w:rsidR="00691F8A" w:rsidRPr="004D10C8" w:rsidRDefault="00691F8A" w:rsidP="00691F8A">
            <w:pPr>
              <w:tabs>
                <w:tab w:val="clear" w:pos="454"/>
                <w:tab w:val="left" w:pos="1170"/>
              </w:tabs>
              <w:spacing w:line="240" w:lineRule="auto"/>
              <w:ind w:left="450" w:hanging="443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10C8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4D10C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ค่าธรรมเนียมการโอน</w:t>
            </w:r>
          </w:p>
        </w:tc>
        <w:tc>
          <w:tcPr>
            <w:tcW w:w="260" w:type="dxa"/>
          </w:tcPr>
          <w:p w14:paraId="4A4D0EB1" w14:textId="77777777" w:rsidR="00691F8A" w:rsidRPr="004D10C8" w:rsidRDefault="00691F8A" w:rsidP="00691F8A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</w:tcPr>
          <w:p w14:paraId="09398488" w14:textId="77777777" w:rsidR="00691F8A" w:rsidRPr="004D10C8" w:rsidRDefault="00691F8A" w:rsidP="00691F8A">
            <w:pPr>
              <w:pBdr>
                <w:bottom w:val="single" w:sz="4" w:space="1" w:color="auto"/>
              </w:pBd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10C8">
              <w:rPr>
                <w:rFonts w:ascii="BrowalliaUPC" w:hAnsi="BrowalliaUPC" w:cs="BrowalliaUPC"/>
                <w:sz w:val="28"/>
                <w:szCs w:val="28"/>
              </w:rPr>
              <w:t>(9,179)</w:t>
            </w:r>
          </w:p>
        </w:tc>
      </w:tr>
      <w:tr w:rsidR="00691F8A" w:rsidRPr="00AC0517" w14:paraId="45C15C43" w14:textId="77777777" w:rsidTr="00AF3EE2">
        <w:trPr>
          <w:trHeight w:val="404"/>
        </w:trPr>
        <w:tc>
          <w:tcPr>
            <w:tcW w:w="6570" w:type="dxa"/>
          </w:tcPr>
          <w:p w14:paraId="0DD64E26" w14:textId="77777777" w:rsidR="00691F8A" w:rsidRPr="004D10C8" w:rsidRDefault="00691F8A" w:rsidP="00691F8A">
            <w:pPr>
              <w:tabs>
                <w:tab w:val="clear" w:pos="454"/>
                <w:tab w:val="left" w:pos="1170"/>
              </w:tabs>
              <w:spacing w:line="240" w:lineRule="auto"/>
              <w:ind w:left="450" w:hanging="443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4D10C8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กำไรจากการขายสินทรัพย์</w:t>
            </w:r>
          </w:p>
        </w:tc>
        <w:tc>
          <w:tcPr>
            <w:tcW w:w="260" w:type="dxa"/>
          </w:tcPr>
          <w:p w14:paraId="7180D14F" w14:textId="77777777" w:rsidR="00691F8A" w:rsidRPr="004D10C8" w:rsidRDefault="00691F8A" w:rsidP="00691F8A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</w:tcPr>
          <w:p w14:paraId="75EAA4CE" w14:textId="77777777" w:rsidR="00691F8A" w:rsidRPr="004D10C8" w:rsidRDefault="00691F8A" w:rsidP="00691F8A">
            <w:pPr>
              <w:pBdr>
                <w:bottom w:val="single" w:sz="12" w:space="1" w:color="auto"/>
              </w:pBd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10C8">
              <w:rPr>
                <w:rFonts w:ascii="BrowalliaUPC" w:hAnsi="BrowalliaUPC" w:cs="BrowalliaUPC"/>
                <w:sz w:val="28"/>
                <w:szCs w:val="28"/>
              </w:rPr>
              <w:t>307,197</w:t>
            </w:r>
          </w:p>
        </w:tc>
      </w:tr>
    </w:tbl>
    <w:p w14:paraId="25FD3FB2" w14:textId="77777777" w:rsidR="009920A5" w:rsidRPr="00C7158F" w:rsidRDefault="009920A5" w:rsidP="00F1025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0"/>
          <w:szCs w:val="20"/>
        </w:rPr>
      </w:pPr>
    </w:p>
    <w:p w14:paraId="7F8162D5" w14:textId="70BCBB14" w:rsidR="009920A5" w:rsidRPr="00573E96" w:rsidRDefault="009920A5" w:rsidP="0061616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573E96">
        <w:rPr>
          <w:rFonts w:ascii="BrowalliaUPC" w:hAnsi="BrowalliaUPC" w:cs="BrowalliaUPC"/>
          <w:sz w:val="28"/>
          <w:szCs w:val="28"/>
          <w:cs/>
        </w:rPr>
        <w:t>บริษัทย่อยทางอ้อมตรวจสอบรายการขายและรายการโอนสินทรัพย์และหนี้สินแล้วพบว่า มีความแตกต่างที่เกิดขึ้นระหว่างรายการสินทรัพย์และหนี้สินที่โอน กับจำนวนที่ระบุไว้ในสัญญาขายสิทธิแฟรนไชส์และขายสินทรัพย์ นอกจากนี้ มีรายการที่เกิดขึ้นหลังจากการโอนสินทรัพย์ที่อยู่ระหว่างการเจรจาของผู้บริหารของบริษัทย่อยทางอ้อมกับผู้รับสิทธิให้ชำระเงินคืน ได้แก่ สินค้าที่โอนไปยังแฟรนไชส์และเงินมัดจำ</w:t>
      </w:r>
      <w:r w:rsidRPr="00573E96">
        <w:rPr>
          <w:rFonts w:ascii="BrowalliaUPC" w:hAnsi="BrowalliaUPC" w:cs="BrowalliaUPC"/>
          <w:sz w:val="28"/>
          <w:szCs w:val="28"/>
        </w:rPr>
        <w:t xml:space="preserve"> </w:t>
      </w:r>
      <w:r w:rsidRPr="00573E96">
        <w:rPr>
          <w:rFonts w:ascii="BrowalliaUPC" w:hAnsi="BrowalliaUPC" w:cs="BrowalliaUPC"/>
          <w:sz w:val="28"/>
          <w:szCs w:val="28"/>
          <w:cs/>
        </w:rPr>
        <w:t xml:space="preserve">รายการดังกล่าวถูกบันทึกเป็น ลูกหนี้อื่น จำนวน </w:t>
      </w:r>
      <w:r w:rsidR="00DF710A" w:rsidRPr="00573E96">
        <w:rPr>
          <w:rFonts w:ascii="BrowalliaUPC" w:hAnsi="BrowalliaUPC" w:cs="BrowalliaUPC"/>
          <w:sz w:val="28"/>
          <w:szCs w:val="28"/>
        </w:rPr>
        <w:t>91.34</w:t>
      </w:r>
      <w:r w:rsidRPr="00573E96">
        <w:rPr>
          <w:rFonts w:ascii="BrowalliaUPC" w:hAnsi="BrowalliaUPC" w:cs="BrowalliaUPC"/>
          <w:sz w:val="28"/>
          <w:szCs w:val="28"/>
        </w:rPr>
        <w:t xml:space="preserve"> </w:t>
      </w:r>
      <w:r w:rsidRPr="00573E96">
        <w:rPr>
          <w:rFonts w:ascii="BrowalliaUPC" w:hAnsi="BrowalliaUPC" w:cs="BrowalliaUPC"/>
          <w:sz w:val="28"/>
          <w:szCs w:val="28"/>
          <w:cs/>
        </w:rPr>
        <w:t>ล้านบาท</w:t>
      </w:r>
    </w:p>
    <w:p w14:paraId="21B9770C" w14:textId="77777777" w:rsidR="009920A5" w:rsidRPr="00C7158F" w:rsidRDefault="009920A5" w:rsidP="0061616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0"/>
          <w:szCs w:val="20"/>
        </w:rPr>
      </w:pPr>
    </w:p>
    <w:p w14:paraId="6318CFF7" w14:textId="6E7B1CB9" w:rsidR="009920A5" w:rsidRPr="00573E96" w:rsidRDefault="009920A5" w:rsidP="0061616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573E96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Pr="00573E96">
        <w:rPr>
          <w:rFonts w:ascii="BrowalliaUPC" w:hAnsi="BrowalliaUPC" w:cs="BrowalliaUPC"/>
          <w:sz w:val="28"/>
          <w:szCs w:val="28"/>
        </w:rPr>
        <w:t xml:space="preserve">13 </w:t>
      </w:r>
      <w:r w:rsidRPr="00573E96">
        <w:rPr>
          <w:rFonts w:ascii="BrowalliaUPC" w:hAnsi="BrowalliaUPC" w:cs="BrowalliaUPC"/>
          <w:sz w:val="28"/>
          <w:szCs w:val="28"/>
          <w:cs/>
        </w:rPr>
        <w:t xml:space="preserve">กุมภาพันธ์ </w:t>
      </w:r>
      <w:r w:rsidRPr="00573E96">
        <w:rPr>
          <w:rFonts w:ascii="BrowalliaUPC" w:hAnsi="BrowalliaUPC" w:cs="BrowalliaUPC"/>
          <w:sz w:val="28"/>
          <w:szCs w:val="28"/>
        </w:rPr>
        <w:t xml:space="preserve">2561 </w:t>
      </w:r>
      <w:r w:rsidRPr="00573E96">
        <w:rPr>
          <w:rFonts w:ascii="BrowalliaUPC" w:hAnsi="BrowalliaUPC" w:cs="BrowalliaUPC"/>
          <w:sz w:val="28"/>
          <w:szCs w:val="28"/>
          <w:cs/>
        </w:rPr>
        <w:t>คณะกรรมการบริษัทได้มีหนังสือแจ้งไปยังกรรมการของบริษัทย่อย ให้ระงับการทํา</w:t>
      </w:r>
      <w:r w:rsidRPr="00573E96">
        <w:rPr>
          <w:rFonts w:ascii="BrowalliaUPC" w:hAnsi="BrowalliaUPC" w:cs="BrowalliaUPC"/>
          <w:sz w:val="28"/>
          <w:szCs w:val="28"/>
        </w:rPr>
        <w:t xml:space="preserve">        </w:t>
      </w:r>
      <w:r w:rsidRPr="00573E96">
        <w:rPr>
          <w:rFonts w:ascii="BrowalliaUPC" w:hAnsi="BrowalliaUPC" w:cs="BrowalliaUPC"/>
          <w:sz w:val="28"/>
          <w:szCs w:val="28"/>
          <w:cs/>
        </w:rPr>
        <w:t>นิติกรรมเกี่ยวกับการจําหน่ายสินทรัพย์ของบริษัทย่อยทางอ้อม อย่างไรก็ตาม ที่ประชุมคณะกรรมการ</w:t>
      </w:r>
      <w:r w:rsidR="00432C55">
        <w:rPr>
          <w:rFonts w:ascii="BrowalliaUPC" w:hAnsi="BrowalliaUPC" w:cs="BrowalliaUPC" w:hint="cs"/>
          <w:sz w:val="28"/>
          <w:szCs w:val="28"/>
          <w:cs/>
        </w:rPr>
        <w:t>ของ</w:t>
      </w:r>
      <w:r w:rsidRPr="00573E96">
        <w:rPr>
          <w:rFonts w:ascii="BrowalliaUPC" w:hAnsi="BrowalliaUPC" w:cs="BrowalliaUPC"/>
          <w:sz w:val="28"/>
          <w:szCs w:val="28"/>
          <w:cs/>
        </w:rPr>
        <w:t>บริษัทย่อยทางอ้อม</w:t>
      </w:r>
      <w:r w:rsidRPr="00573E96">
        <w:rPr>
          <w:rFonts w:ascii="BrowalliaUPC" w:hAnsi="BrowalliaUPC" w:cs="BrowalliaUPC"/>
          <w:sz w:val="28"/>
          <w:szCs w:val="28"/>
        </w:rPr>
        <w:t xml:space="preserve"> </w:t>
      </w:r>
      <w:r w:rsidRPr="00573E96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Pr="00573E96">
        <w:rPr>
          <w:rFonts w:ascii="BrowalliaUPC" w:hAnsi="BrowalliaUPC" w:cs="BrowalliaUPC"/>
          <w:sz w:val="28"/>
          <w:szCs w:val="28"/>
        </w:rPr>
        <w:t>20</w:t>
      </w:r>
      <w:r w:rsidRPr="00573E96">
        <w:rPr>
          <w:rFonts w:ascii="BrowalliaUPC" w:hAnsi="BrowalliaUPC" w:cs="BrowalliaUPC"/>
          <w:sz w:val="28"/>
          <w:szCs w:val="28"/>
          <w:cs/>
        </w:rPr>
        <w:t xml:space="preserve"> กุมภาพันธ์ </w:t>
      </w:r>
      <w:r w:rsidRPr="00573E96">
        <w:rPr>
          <w:rFonts w:ascii="BrowalliaUPC" w:hAnsi="BrowalliaUPC" w:cs="BrowalliaUPC"/>
          <w:sz w:val="28"/>
          <w:szCs w:val="28"/>
        </w:rPr>
        <w:t>2561</w:t>
      </w:r>
      <w:r w:rsidRPr="00573E96">
        <w:rPr>
          <w:rFonts w:ascii="BrowalliaUPC" w:hAnsi="BrowalliaUPC" w:cs="BrowalliaUPC"/>
          <w:sz w:val="28"/>
          <w:szCs w:val="28"/>
          <w:cs/>
        </w:rPr>
        <w:t xml:space="preserve"> ยังดำเนินการให้สัตยาบันการลงนามสัญญาจำหน่ายสิทธิแฟรนไชส์ </w:t>
      </w:r>
      <w:r w:rsidRPr="00573E96">
        <w:rPr>
          <w:rFonts w:ascii="BrowalliaUPC" w:hAnsi="BrowalliaUPC" w:cs="BrowalliaUPC"/>
          <w:sz w:val="28"/>
          <w:szCs w:val="28"/>
        </w:rPr>
        <w:t xml:space="preserve">21 </w:t>
      </w:r>
      <w:r w:rsidRPr="00573E96">
        <w:rPr>
          <w:rFonts w:ascii="BrowalliaUPC" w:hAnsi="BrowalliaUPC" w:cs="BrowalliaUPC"/>
          <w:sz w:val="28"/>
          <w:szCs w:val="28"/>
          <w:cs/>
        </w:rPr>
        <w:t>สาขา</w:t>
      </w:r>
    </w:p>
    <w:p w14:paraId="7BD01343" w14:textId="77777777" w:rsidR="009056C1" w:rsidRPr="00C7158F" w:rsidRDefault="009056C1" w:rsidP="0061616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0"/>
          <w:szCs w:val="20"/>
        </w:rPr>
      </w:pPr>
    </w:p>
    <w:p w14:paraId="5895887A" w14:textId="247A91B2" w:rsidR="009920A5" w:rsidRPr="00573E96" w:rsidRDefault="000831A6" w:rsidP="0061616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573E96">
        <w:rPr>
          <w:rFonts w:ascii="BrowalliaUPC" w:hAnsi="BrowalliaUPC" w:cs="BrowalliaUPC"/>
          <w:sz w:val="28"/>
          <w:szCs w:val="28"/>
          <w:cs/>
        </w:rPr>
        <w:t xml:space="preserve">จากเหตุการณ์ดังกล่าว บริษัทย่อยได้ดำเนินการตรวจสอบความเหมาะสมในการทำนิติกรรมเกี่ยวกับการจำหน่ายสินทรัพย์ของบริษัทย่อยทางอ้อมแล้ว และได้ดำเนินการทางกฎหมายเพื่อฟ้องร้องผู้รับสิทธิ ในทางตรงกันข้าม </w:t>
      </w:r>
      <w:r w:rsidR="00FA5E47" w:rsidRPr="00573E96">
        <w:rPr>
          <w:rFonts w:ascii="BrowalliaUPC" w:hAnsi="BrowalliaUPC" w:cs="BrowalliaUPC"/>
          <w:sz w:val="28"/>
          <w:szCs w:val="28"/>
        </w:rPr>
        <w:t xml:space="preserve">                </w:t>
      </w:r>
      <w:r w:rsidRPr="00573E96">
        <w:rPr>
          <w:rFonts w:ascii="BrowalliaUPC" w:hAnsi="BrowalliaUPC" w:cs="BrowalliaUPC"/>
          <w:sz w:val="28"/>
          <w:szCs w:val="28"/>
          <w:cs/>
        </w:rPr>
        <w:t>ผู้รับสิทธิได้ยื่นฟ้องบริษัทย่อยทางอ้อม ในข้อหาผิดสัญญาขายสิทธิแฟรนไชส์และขายสินทรัพย์ และเรียกร้องเงินชดเชยจากการรับประกันผลตอบแทนกำไรจากการดำเนินงานของสาขา ปัจจุบัน ศาลสั่งจำหน่ายคดีดังกล่าวเป็นการชั่วคราว เนื่องจากในระหว่างการดำเนินกระบวนการพิจารณาคดีของศาล บริษัทย่อยทางอ้อมได้ยื่นคำร้องต่อศาลล้มละลายกลางเพื่อฟื้นฟูกิจการ</w:t>
      </w:r>
    </w:p>
    <w:p w14:paraId="5CA12C2E" w14:textId="77777777" w:rsidR="002C162C" w:rsidRPr="00AC0517" w:rsidRDefault="002C1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4"/>
          <w:szCs w:val="24"/>
          <w:highlight w:val="cyan"/>
        </w:rPr>
      </w:pPr>
    </w:p>
    <w:p w14:paraId="0E95389C" w14:textId="12875A8C" w:rsidR="00AC3F2F" w:rsidRPr="002A3DCB" w:rsidRDefault="00AE537E" w:rsidP="002A3DCB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AC0517">
        <w:rPr>
          <w:rFonts w:ascii="BrowalliaUPC" w:hAnsi="BrowalliaUPC" w:cs="BrowalliaUPC"/>
          <w:b/>
          <w:bCs/>
          <w:sz w:val="28"/>
          <w:szCs w:val="28"/>
          <w:cs/>
        </w:rPr>
        <w:t>สินค้าคงเหลือ</w:t>
      </w:r>
    </w:p>
    <w:p w14:paraId="3A641FEC" w14:textId="77777777" w:rsidR="00AC3F2F" w:rsidRPr="00C7158F" w:rsidRDefault="00AC3F2F" w:rsidP="00495418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0"/>
          <w:szCs w:val="20"/>
          <w:u w:val="single"/>
        </w:rPr>
      </w:pPr>
    </w:p>
    <w:tbl>
      <w:tblPr>
        <w:tblW w:w="898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685"/>
        <w:gridCol w:w="1144"/>
        <w:gridCol w:w="236"/>
        <w:gridCol w:w="1146"/>
        <w:gridCol w:w="237"/>
        <w:gridCol w:w="1143"/>
        <w:gridCol w:w="236"/>
        <w:gridCol w:w="1155"/>
      </w:tblGrid>
      <w:tr w:rsidR="00AC3F2F" w:rsidRPr="005673E7" w14:paraId="1330C124" w14:textId="77777777" w:rsidTr="00B312C9">
        <w:tc>
          <w:tcPr>
            <w:tcW w:w="3685" w:type="dxa"/>
          </w:tcPr>
          <w:p w14:paraId="239DE710" w14:textId="77777777" w:rsidR="00AC3F2F" w:rsidRPr="005673E7" w:rsidRDefault="00AC3F2F" w:rsidP="00B312C9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297" w:type="dxa"/>
            <w:gridSpan w:val="7"/>
            <w:hideMark/>
          </w:tcPr>
          <w:p w14:paraId="7BB6142B" w14:textId="77777777" w:rsidR="00AC3F2F" w:rsidRPr="005673E7" w:rsidRDefault="00AC3F2F" w:rsidP="00B312C9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AC3F2F" w:rsidRPr="005673E7" w14:paraId="50F862F4" w14:textId="77777777" w:rsidTr="00B312C9">
        <w:tc>
          <w:tcPr>
            <w:tcW w:w="3685" w:type="dxa"/>
          </w:tcPr>
          <w:p w14:paraId="506E3DF2" w14:textId="77777777" w:rsidR="00AC3F2F" w:rsidRPr="005673E7" w:rsidRDefault="00AC3F2F" w:rsidP="00B312C9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4B4BC6" w14:textId="77777777" w:rsidR="00AC3F2F" w:rsidRPr="005673E7" w:rsidRDefault="00AC3F2F" w:rsidP="00B312C9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53A6C31F" w14:textId="77777777" w:rsidR="00AC3F2F" w:rsidRPr="005673E7" w:rsidRDefault="00AC3F2F" w:rsidP="00B312C9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984E15" w14:textId="77777777" w:rsidR="00AC3F2F" w:rsidRPr="005673E7" w:rsidRDefault="00AC3F2F" w:rsidP="00B312C9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AC3F2F" w:rsidRPr="005673E7" w14:paraId="657175FD" w14:textId="77777777" w:rsidTr="00B312C9">
        <w:tc>
          <w:tcPr>
            <w:tcW w:w="3685" w:type="dxa"/>
          </w:tcPr>
          <w:p w14:paraId="63F916FC" w14:textId="77777777" w:rsidR="00AC3F2F" w:rsidRPr="005673E7" w:rsidRDefault="00AC3F2F" w:rsidP="00B312C9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F3B469" w14:textId="77777777" w:rsidR="00AC3F2F" w:rsidRPr="005673E7" w:rsidRDefault="00AC3F2F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มีนาคม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br/>
              <w:t>2564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5D0B71" w14:textId="77777777" w:rsidR="00AC3F2F" w:rsidRPr="005673E7" w:rsidRDefault="00AC3F2F" w:rsidP="00B312C9">
            <w:pPr>
              <w:tabs>
                <w:tab w:val="clear" w:pos="227"/>
                <w:tab w:val="clear" w:pos="907"/>
                <w:tab w:val="left" w:pos="174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8CCC15" w14:textId="77777777" w:rsidR="00AC3F2F" w:rsidRPr="005673E7" w:rsidRDefault="00AC3F2F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37" w:type="dxa"/>
            <w:vAlign w:val="bottom"/>
          </w:tcPr>
          <w:p w14:paraId="297E4042" w14:textId="77777777" w:rsidR="00AC3F2F" w:rsidRPr="005673E7" w:rsidRDefault="00AC3F2F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73FCEA" w14:textId="77777777" w:rsidR="00AC3F2F" w:rsidRPr="005673E7" w:rsidRDefault="00AC3F2F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มีนาคม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br/>
              <w:t>2564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BA8E26" w14:textId="77777777" w:rsidR="00AC3F2F" w:rsidRPr="005673E7" w:rsidRDefault="00AC3F2F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EC2C70" w14:textId="77777777" w:rsidR="00AC3F2F" w:rsidRPr="005673E7" w:rsidRDefault="00AC3F2F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AC3F2F" w:rsidRPr="00C7158F" w14:paraId="2946C78C" w14:textId="77777777" w:rsidTr="00C7158F">
        <w:trPr>
          <w:trHeight w:val="227"/>
        </w:trPr>
        <w:tc>
          <w:tcPr>
            <w:tcW w:w="3685" w:type="dxa"/>
            <w:vAlign w:val="bottom"/>
          </w:tcPr>
          <w:p w14:paraId="4CC858AE" w14:textId="77777777" w:rsidR="00AC3F2F" w:rsidRPr="00C7158F" w:rsidRDefault="00AC3F2F" w:rsidP="00B312C9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3CFEE906" w14:textId="77777777" w:rsidR="00AC3F2F" w:rsidRPr="00C7158F" w:rsidRDefault="00AC3F2F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1A3E4E8B" w14:textId="77777777" w:rsidR="00AC3F2F" w:rsidRPr="00C7158F" w:rsidRDefault="00AC3F2F" w:rsidP="00B312C9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46" w:type="dxa"/>
            <w:vAlign w:val="bottom"/>
          </w:tcPr>
          <w:p w14:paraId="6357E949" w14:textId="77777777" w:rsidR="00AC3F2F" w:rsidRPr="00C7158F" w:rsidRDefault="00AC3F2F" w:rsidP="00B312C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37" w:type="dxa"/>
          </w:tcPr>
          <w:p w14:paraId="3E9D779A" w14:textId="77777777" w:rsidR="00AC3F2F" w:rsidRPr="00C7158F" w:rsidRDefault="00AC3F2F" w:rsidP="00B312C9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3A021FDE" w14:textId="77777777" w:rsidR="00AC3F2F" w:rsidRPr="00C7158F" w:rsidRDefault="00AC3F2F" w:rsidP="00B312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7E8D6814" w14:textId="77777777" w:rsidR="00AC3F2F" w:rsidRPr="00C7158F" w:rsidRDefault="00AC3F2F" w:rsidP="00B312C9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1DEBEB4" w14:textId="77777777" w:rsidR="00AC3F2F" w:rsidRPr="00C7158F" w:rsidRDefault="00AC3F2F" w:rsidP="00B312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</w:tr>
      <w:tr w:rsidR="00AC3F2F" w:rsidRPr="005673E7" w14:paraId="2B20582E" w14:textId="77777777" w:rsidTr="00B312C9">
        <w:tc>
          <w:tcPr>
            <w:tcW w:w="3685" w:type="dxa"/>
            <w:hideMark/>
          </w:tcPr>
          <w:p w14:paraId="1B621CA1" w14:textId="0DBFD1D0" w:rsidR="00AC3F2F" w:rsidRPr="00AC3F2F" w:rsidRDefault="00AC3F2F" w:rsidP="00AC3F2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  <w:r w:rsidRPr="00AC3F2F">
              <w:rPr>
                <w:rFonts w:ascii="BrowalliaUPC" w:hAnsi="BrowalliaUPC" w:cs="BrowalliaUPC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44" w:type="dxa"/>
          </w:tcPr>
          <w:p w14:paraId="1DF10D01" w14:textId="2EEDB812" w:rsidR="00AC3F2F" w:rsidRPr="004D10C8" w:rsidRDefault="00AC3F2F" w:rsidP="00AC3F2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F6307">
              <w:rPr>
                <w:rFonts w:ascii="BrowalliaUPC" w:hAnsi="BrowalliaUPC" w:cs="BrowalliaUPC"/>
                <w:sz w:val="28"/>
                <w:szCs w:val="28"/>
              </w:rPr>
              <w:t>3,525</w:t>
            </w:r>
          </w:p>
        </w:tc>
        <w:tc>
          <w:tcPr>
            <w:tcW w:w="236" w:type="dxa"/>
          </w:tcPr>
          <w:p w14:paraId="438CA1E6" w14:textId="77777777" w:rsidR="00AC3F2F" w:rsidRPr="005673E7" w:rsidRDefault="00AC3F2F" w:rsidP="00AC3F2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hideMark/>
          </w:tcPr>
          <w:p w14:paraId="052BD9C9" w14:textId="5CA295F7" w:rsidR="00AC3F2F" w:rsidRPr="005673E7" w:rsidRDefault="00AC3F2F" w:rsidP="00AC3F2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41</w:t>
            </w:r>
          </w:p>
        </w:tc>
        <w:tc>
          <w:tcPr>
            <w:tcW w:w="237" w:type="dxa"/>
          </w:tcPr>
          <w:p w14:paraId="7E4EB6B4" w14:textId="77777777" w:rsidR="00AC3F2F" w:rsidRPr="005673E7" w:rsidRDefault="00AC3F2F" w:rsidP="00AC3F2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2CC40A8F" w14:textId="542E5C42" w:rsidR="00AC3F2F" w:rsidRPr="005673E7" w:rsidRDefault="00AC3F2F" w:rsidP="00AC3F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7D5CA77" w14:textId="77777777" w:rsidR="00AC3F2F" w:rsidRPr="005673E7" w:rsidRDefault="00AC3F2F" w:rsidP="00AC3F2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hideMark/>
          </w:tcPr>
          <w:p w14:paraId="5FC5321C" w14:textId="4ADA310F" w:rsidR="00AC3F2F" w:rsidRPr="005673E7" w:rsidRDefault="00AC3F2F" w:rsidP="00AC3F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0276FE" w:rsidRPr="005673E7" w14:paraId="4ABEE5A8" w14:textId="77777777" w:rsidTr="00B312C9">
        <w:tc>
          <w:tcPr>
            <w:tcW w:w="3685" w:type="dxa"/>
          </w:tcPr>
          <w:p w14:paraId="54674604" w14:textId="0F883A1F" w:rsidR="000276FE" w:rsidRPr="00AC3F2F" w:rsidRDefault="000276FE" w:rsidP="00AC3F2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44" w:type="dxa"/>
          </w:tcPr>
          <w:p w14:paraId="18F5F766" w14:textId="77777777" w:rsidR="000276FE" w:rsidRPr="00BF6307" w:rsidRDefault="000276FE" w:rsidP="00AC3F2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20C5C5" w14:textId="77777777" w:rsidR="000276FE" w:rsidRPr="005673E7" w:rsidRDefault="000276FE" w:rsidP="00AC3F2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174FD582" w14:textId="77777777" w:rsidR="000276FE" w:rsidRPr="00AC0517" w:rsidRDefault="000276FE" w:rsidP="00AC3F2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7" w:type="dxa"/>
          </w:tcPr>
          <w:p w14:paraId="6CBEA5E1" w14:textId="77777777" w:rsidR="000276FE" w:rsidRPr="005673E7" w:rsidRDefault="000276FE" w:rsidP="00AC3F2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68EE97C8" w14:textId="77777777" w:rsidR="000276FE" w:rsidRDefault="000276FE" w:rsidP="00AC3F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41B4FD" w14:textId="77777777" w:rsidR="000276FE" w:rsidRPr="005673E7" w:rsidRDefault="000276FE" w:rsidP="00AC3F2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07C925E1" w14:textId="77777777" w:rsidR="000276FE" w:rsidRPr="00AC0517" w:rsidRDefault="000276FE" w:rsidP="00AC3F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833FB9" w:rsidRPr="005673E7" w14:paraId="45310074" w14:textId="77777777" w:rsidTr="009E5FA1">
        <w:tc>
          <w:tcPr>
            <w:tcW w:w="3685" w:type="dxa"/>
            <w:vAlign w:val="center"/>
          </w:tcPr>
          <w:p w14:paraId="68B119B3" w14:textId="375A2B66" w:rsidR="00833FB9" w:rsidRPr="00AC3F2F" w:rsidRDefault="00833FB9" w:rsidP="00F132F8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เครื่องมือและอุปกรณ์</w:t>
            </w:r>
            <w:r w:rsidR="00824A26">
              <w:rPr>
                <w:rFonts w:ascii="BrowalliaUPC" w:hAnsi="BrowalliaUPC" w:cs="BrowalliaUPC" w:hint="cs"/>
                <w:sz w:val="28"/>
                <w:szCs w:val="28"/>
                <w:cs/>
              </w:rPr>
              <w:t>ทางการแพทย์</w:t>
            </w:r>
          </w:p>
        </w:tc>
        <w:tc>
          <w:tcPr>
            <w:tcW w:w="1144" w:type="dxa"/>
          </w:tcPr>
          <w:p w14:paraId="6D33D4E5" w14:textId="0B9200F5" w:rsidR="00833FB9" w:rsidRPr="00BF6307" w:rsidRDefault="00684015" w:rsidP="006840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385,027</w:t>
            </w:r>
          </w:p>
        </w:tc>
        <w:tc>
          <w:tcPr>
            <w:tcW w:w="236" w:type="dxa"/>
          </w:tcPr>
          <w:p w14:paraId="787B5278" w14:textId="77777777" w:rsidR="00833FB9" w:rsidRPr="005673E7" w:rsidRDefault="00833FB9" w:rsidP="00684015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2E17BA69" w14:textId="7D68A82F" w:rsidR="00833FB9" w:rsidRPr="00AC0517" w:rsidRDefault="00684015" w:rsidP="006840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423,572</w:t>
            </w:r>
          </w:p>
        </w:tc>
        <w:tc>
          <w:tcPr>
            <w:tcW w:w="237" w:type="dxa"/>
          </w:tcPr>
          <w:p w14:paraId="5F570883" w14:textId="77777777" w:rsidR="00833FB9" w:rsidRPr="00684015" w:rsidRDefault="00833FB9" w:rsidP="00684015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8EE768A" w14:textId="6EE38EA1" w:rsidR="00833FB9" w:rsidRDefault="00684015" w:rsidP="006840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293,920</w:t>
            </w:r>
          </w:p>
        </w:tc>
        <w:tc>
          <w:tcPr>
            <w:tcW w:w="236" w:type="dxa"/>
          </w:tcPr>
          <w:p w14:paraId="5F4643A7" w14:textId="77777777" w:rsidR="00833FB9" w:rsidRPr="00684015" w:rsidRDefault="00833FB9" w:rsidP="00684015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5" w:type="dxa"/>
          </w:tcPr>
          <w:p w14:paraId="259E4E5D" w14:textId="26D7143F" w:rsidR="00833FB9" w:rsidRPr="00AC0517" w:rsidRDefault="00684015" w:rsidP="006840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321,704</w:t>
            </w:r>
          </w:p>
        </w:tc>
      </w:tr>
      <w:tr w:rsidR="00833FB9" w:rsidRPr="005673E7" w14:paraId="275BE3E3" w14:textId="77777777" w:rsidTr="009E5FA1">
        <w:tc>
          <w:tcPr>
            <w:tcW w:w="3685" w:type="dxa"/>
            <w:vAlign w:val="center"/>
          </w:tcPr>
          <w:p w14:paraId="762B7E7F" w14:textId="558F948A" w:rsidR="00833FB9" w:rsidRPr="00AC3F2F" w:rsidRDefault="00E67B3D" w:rsidP="00F132F8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ผลิตภัณฑ์</w:t>
            </w:r>
            <w:r w:rsidR="001F4CDD">
              <w:rPr>
                <w:rFonts w:ascii="BrowalliaUPC" w:hAnsi="BrowalliaUPC" w:cs="BrowalliaUPC" w:hint="cs"/>
                <w:sz w:val="28"/>
                <w:szCs w:val="28"/>
                <w:cs/>
              </w:rPr>
              <w:t>เ</w:t>
            </w:r>
            <w:r w:rsidR="003D33E7">
              <w:rPr>
                <w:rFonts w:ascii="BrowalliaUPC" w:hAnsi="BrowalliaUPC" w:cs="BrowalliaUPC" w:hint="cs"/>
                <w:sz w:val="28"/>
                <w:szCs w:val="28"/>
                <w:cs/>
              </w:rPr>
              <w:t>สริม</w:t>
            </w:r>
            <w:r w:rsidR="00DE2126">
              <w:rPr>
                <w:rFonts w:ascii="BrowalliaUPC" w:hAnsi="BrowalliaUPC" w:cs="BrowalliaUPC" w:hint="cs"/>
                <w:sz w:val="28"/>
                <w:szCs w:val="28"/>
                <w:cs/>
              </w:rPr>
              <w:t>ความงาม</w:t>
            </w:r>
          </w:p>
        </w:tc>
        <w:tc>
          <w:tcPr>
            <w:tcW w:w="1144" w:type="dxa"/>
          </w:tcPr>
          <w:p w14:paraId="7DA0D2AE" w14:textId="152971A9" w:rsidR="00833FB9" w:rsidRPr="00BF6307" w:rsidRDefault="00684015" w:rsidP="00AC3F2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29,747</w:t>
            </w:r>
          </w:p>
        </w:tc>
        <w:tc>
          <w:tcPr>
            <w:tcW w:w="236" w:type="dxa"/>
          </w:tcPr>
          <w:p w14:paraId="1DBF69DB" w14:textId="77777777" w:rsidR="00833FB9" w:rsidRPr="005673E7" w:rsidRDefault="00833FB9" w:rsidP="00AC3F2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534CA7C9" w14:textId="35122918" w:rsidR="00833FB9" w:rsidRPr="00AC0517" w:rsidRDefault="00684015" w:rsidP="00AC3F2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27,356</w:t>
            </w:r>
          </w:p>
        </w:tc>
        <w:tc>
          <w:tcPr>
            <w:tcW w:w="237" w:type="dxa"/>
          </w:tcPr>
          <w:p w14:paraId="3ECDB0D2" w14:textId="77777777" w:rsidR="00833FB9" w:rsidRPr="00684015" w:rsidRDefault="00833FB9" w:rsidP="00AC3F2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4054A38" w14:textId="2AE3B172" w:rsidR="00833FB9" w:rsidRDefault="00684015" w:rsidP="00AC3F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FD2FB2" w14:textId="77777777" w:rsidR="00833FB9" w:rsidRPr="00684015" w:rsidRDefault="00833FB9" w:rsidP="00AC3F2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5" w:type="dxa"/>
          </w:tcPr>
          <w:p w14:paraId="511B8220" w14:textId="056FA230" w:rsidR="00833FB9" w:rsidRPr="00AC0517" w:rsidRDefault="00684015" w:rsidP="00AC3F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AC3F2F" w:rsidRPr="005673E7" w14:paraId="30D97683" w14:textId="77777777" w:rsidTr="00DC10A1">
        <w:tc>
          <w:tcPr>
            <w:tcW w:w="3685" w:type="dxa"/>
            <w:vAlign w:val="center"/>
          </w:tcPr>
          <w:p w14:paraId="1315E06D" w14:textId="02BC3051" w:rsidR="00AC3F2F" w:rsidRPr="005673E7" w:rsidRDefault="00AC3F2F" w:rsidP="00AC3F2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44" w:type="dxa"/>
          </w:tcPr>
          <w:p w14:paraId="494F80E6" w14:textId="2B83A14D" w:rsidR="00AC3F2F" w:rsidRPr="004D10C8" w:rsidRDefault="00AC3F2F" w:rsidP="00AC3F2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F6307">
              <w:rPr>
                <w:rFonts w:ascii="BrowalliaUPC" w:hAnsi="BrowalliaUPC" w:cs="BrowalliaUPC"/>
                <w:sz w:val="28"/>
                <w:szCs w:val="28"/>
              </w:rPr>
              <w:t>1,822</w:t>
            </w:r>
          </w:p>
        </w:tc>
        <w:tc>
          <w:tcPr>
            <w:tcW w:w="236" w:type="dxa"/>
          </w:tcPr>
          <w:p w14:paraId="0A10E674" w14:textId="77777777" w:rsidR="00AC3F2F" w:rsidRPr="005673E7" w:rsidRDefault="00AC3F2F" w:rsidP="00AC3F2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45659D06" w14:textId="089A211E" w:rsidR="00AC3F2F" w:rsidRPr="005673E7" w:rsidRDefault="00AC3F2F" w:rsidP="00AC3F2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1,822</w:t>
            </w:r>
          </w:p>
        </w:tc>
        <w:tc>
          <w:tcPr>
            <w:tcW w:w="237" w:type="dxa"/>
          </w:tcPr>
          <w:p w14:paraId="6645C173" w14:textId="77777777" w:rsidR="00AC3F2F" w:rsidRPr="005673E7" w:rsidRDefault="00AC3F2F" w:rsidP="00AC3F2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1D1B438D" w14:textId="295DB995" w:rsidR="00AC3F2F" w:rsidRDefault="00AC3F2F" w:rsidP="00AC3F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1,822</w:t>
            </w:r>
          </w:p>
        </w:tc>
        <w:tc>
          <w:tcPr>
            <w:tcW w:w="236" w:type="dxa"/>
          </w:tcPr>
          <w:p w14:paraId="39FB4BD8" w14:textId="77777777" w:rsidR="00AC3F2F" w:rsidRPr="005673E7" w:rsidRDefault="00AC3F2F" w:rsidP="00AC3F2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78996C37" w14:textId="5F4BFE5F" w:rsidR="00AC3F2F" w:rsidRDefault="00AC3F2F" w:rsidP="00AC3F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1,822</w:t>
            </w:r>
          </w:p>
        </w:tc>
      </w:tr>
      <w:tr w:rsidR="00AC3F2F" w:rsidRPr="005673E7" w14:paraId="335461B5" w14:textId="77777777" w:rsidTr="00B312C9">
        <w:tc>
          <w:tcPr>
            <w:tcW w:w="3685" w:type="dxa"/>
          </w:tcPr>
          <w:p w14:paraId="21A4553C" w14:textId="06E32C57" w:rsidR="00AC3F2F" w:rsidRPr="005673E7" w:rsidRDefault="00AC3F2F" w:rsidP="00AC3F2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วัสดุบรรจุภัณฑ์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3866A9E0" w14:textId="6C878AC6" w:rsidR="00AC3F2F" w:rsidRPr="004D10C8" w:rsidRDefault="00AC3F2F" w:rsidP="00AC3F2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F6307">
              <w:rPr>
                <w:rFonts w:ascii="BrowalliaUPC" w:hAnsi="BrowalliaUPC" w:cs="BrowalliaUPC"/>
                <w:sz w:val="28"/>
                <w:szCs w:val="28"/>
              </w:rPr>
              <w:t>11,429</w:t>
            </w:r>
          </w:p>
        </w:tc>
        <w:tc>
          <w:tcPr>
            <w:tcW w:w="236" w:type="dxa"/>
          </w:tcPr>
          <w:p w14:paraId="558FD05D" w14:textId="77777777" w:rsidR="00AC3F2F" w:rsidRPr="005673E7" w:rsidRDefault="00AC3F2F" w:rsidP="00AC3F2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09395F66" w14:textId="0948AF98" w:rsidR="00AC3F2F" w:rsidRPr="005673E7" w:rsidRDefault="00AC3F2F" w:rsidP="00AC3F2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11,429</w:t>
            </w:r>
          </w:p>
        </w:tc>
        <w:tc>
          <w:tcPr>
            <w:tcW w:w="237" w:type="dxa"/>
          </w:tcPr>
          <w:p w14:paraId="790D76D6" w14:textId="77777777" w:rsidR="00AC3F2F" w:rsidRPr="005673E7" w:rsidRDefault="00AC3F2F" w:rsidP="00AC3F2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1494E515" w14:textId="3F73D6F3" w:rsidR="00AC3F2F" w:rsidRDefault="00AC3F2F" w:rsidP="00AC3F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F251B7D" w14:textId="77777777" w:rsidR="00AC3F2F" w:rsidRPr="005673E7" w:rsidRDefault="00AC3F2F" w:rsidP="00AC3F2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3D9C617A" w14:textId="4B1480AF" w:rsidR="00AC3F2F" w:rsidRDefault="00AC3F2F" w:rsidP="00AC3F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AC3F2F" w:rsidRPr="005673E7" w14:paraId="30854BDC" w14:textId="77777777" w:rsidTr="00B312C9">
        <w:tc>
          <w:tcPr>
            <w:tcW w:w="3685" w:type="dxa"/>
          </w:tcPr>
          <w:p w14:paraId="4735352B" w14:textId="62873F26" w:rsidR="00AC3F2F" w:rsidRPr="005673E7" w:rsidRDefault="00AC3F2F" w:rsidP="00AC3F2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5F459959" w14:textId="4A5362A5" w:rsidR="00AC3F2F" w:rsidRPr="004D10C8" w:rsidRDefault="00AC3F2F" w:rsidP="00AC3F2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F6307">
              <w:rPr>
                <w:rFonts w:ascii="BrowalliaUPC" w:hAnsi="BrowalliaUPC" w:cs="BrowalliaUPC"/>
                <w:sz w:val="28"/>
                <w:szCs w:val="28"/>
              </w:rPr>
              <w:t>431,550</w:t>
            </w:r>
          </w:p>
        </w:tc>
        <w:tc>
          <w:tcPr>
            <w:tcW w:w="236" w:type="dxa"/>
          </w:tcPr>
          <w:p w14:paraId="0C18C64C" w14:textId="77777777" w:rsidR="00AC3F2F" w:rsidRPr="005673E7" w:rsidRDefault="00AC3F2F" w:rsidP="00AC3F2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2D7C18B8" w14:textId="13CE6AD5" w:rsidR="00AC3F2F" w:rsidRPr="005673E7" w:rsidRDefault="00AC3F2F" w:rsidP="00AC3F2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464,220</w:t>
            </w:r>
          </w:p>
        </w:tc>
        <w:tc>
          <w:tcPr>
            <w:tcW w:w="237" w:type="dxa"/>
          </w:tcPr>
          <w:p w14:paraId="0CCD0CC9" w14:textId="77777777" w:rsidR="00AC3F2F" w:rsidRPr="005673E7" w:rsidRDefault="00AC3F2F" w:rsidP="00AC3F2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1702881" w14:textId="226C34C0" w:rsidR="00AC3F2F" w:rsidRDefault="00AC3F2F" w:rsidP="00AC3F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295,742</w:t>
            </w:r>
          </w:p>
        </w:tc>
        <w:tc>
          <w:tcPr>
            <w:tcW w:w="236" w:type="dxa"/>
          </w:tcPr>
          <w:p w14:paraId="36CE9A28" w14:textId="77777777" w:rsidR="00AC3F2F" w:rsidRPr="005673E7" w:rsidRDefault="00AC3F2F" w:rsidP="00AC3F2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2EFCBA56" w14:textId="563BCE54" w:rsidR="00AC3F2F" w:rsidRDefault="00AC3F2F" w:rsidP="00AC3F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323,526</w:t>
            </w:r>
          </w:p>
        </w:tc>
      </w:tr>
      <w:tr w:rsidR="00AC3F2F" w:rsidRPr="005673E7" w14:paraId="62E6117C" w14:textId="77777777" w:rsidTr="00B312C9">
        <w:tc>
          <w:tcPr>
            <w:tcW w:w="3685" w:type="dxa"/>
          </w:tcPr>
          <w:p w14:paraId="04BC0FDE" w14:textId="6C95AF4E" w:rsidR="00AC3F2F" w:rsidRPr="005673E7" w:rsidRDefault="00AC3F2F" w:rsidP="00AC3F2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ค่าเผื่อสินค้าเสื่อมคุณภาพ</w:t>
            </w:r>
          </w:p>
        </w:tc>
        <w:tc>
          <w:tcPr>
            <w:tcW w:w="1144" w:type="dxa"/>
          </w:tcPr>
          <w:p w14:paraId="3DB95C10" w14:textId="48CC19AD" w:rsidR="00AC3F2F" w:rsidRPr="004D10C8" w:rsidRDefault="00AC3F2F" w:rsidP="00AC3F2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F6307">
              <w:rPr>
                <w:rFonts w:ascii="BrowalliaUPC" w:hAnsi="BrowalliaUPC" w:cs="BrowalliaUPC"/>
                <w:sz w:val="28"/>
                <w:szCs w:val="28"/>
              </w:rPr>
              <w:t>(62,870)</w:t>
            </w:r>
          </w:p>
        </w:tc>
        <w:tc>
          <w:tcPr>
            <w:tcW w:w="236" w:type="dxa"/>
          </w:tcPr>
          <w:p w14:paraId="0B0DB64B" w14:textId="77777777" w:rsidR="00AC3F2F" w:rsidRPr="005673E7" w:rsidRDefault="00AC3F2F" w:rsidP="00AC3F2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281724FA" w14:textId="3A07A192" w:rsidR="00AC3F2F" w:rsidRPr="005673E7" w:rsidRDefault="00AC3F2F" w:rsidP="00AC3F2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>(</w:t>
            </w:r>
            <w:r w:rsidRPr="00AC0517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61,320)</w:t>
            </w:r>
          </w:p>
        </w:tc>
        <w:tc>
          <w:tcPr>
            <w:tcW w:w="237" w:type="dxa"/>
          </w:tcPr>
          <w:p w14:paraId="1AF25A79" w14:textId="77777777" w:rsidR="00AC3F2F" w:rsidRPr="005673E7" w:rsidRDefault="00AC3F2F" w:rsidP="00AC3F2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5E858AA7" w14:textId="707336B3" w:rsidR="00AC3F2F" w:rsidRDefault="00AC3F2F" w:rsidP="00AC3F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(20,479)</w:t>
            </w:r>
          </w:p>
        </w:tc>
        <w:tc>
          <w:tcPr>
            <w:tcW w:w="236" w:type="dxa"/>
          </w:tcPr>
          <w:p w14:paraId="4425196F" w14:textId="77777777" w:rsidR="00AC3F2F" w:rsidRPr="005673E7" w:rsidRDefault="00AC3F2F" w:rsidP="00AC3F2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5E4D9F53" w14:textId="02E85091" w:rsidR="00AC3F2F" w:rsidRDefault="00AC3F2F" w:rsidP="00AC3F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(19,363)</w:t>
            </w:r>
          </w:p>
        </w:tc>
      </w:tr>
      <w:tr w:rsidR="00AC3F2F" w:rsidRPr="005673E7" w14:paraId="53176939" w14:textId="77777777" w:rsidTr="002913BF">
        <w:tc>
          <w:tcPr>
            <w:tcW w:w="3685" w:type="dxa"/>
            <w:hideMark/>
          </w:tcPr>
          <w:p w14:paraId="2F39B630" w14:textId="6D5E0BA4" w:rsidR="00AC3F2F" w:rsidRPr="005673E7" w:rsidRDefault="00AC3F2F" w:rsidP="00AC3F2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40F17BE" w14:textId="0EDB0A49" w:rsidR="00AC3F2F" w:rsidRPr="004D10C8" w:rsidRDefault="00AC3F2F" w:rsidP="00AC3F2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F6307">
              <w:rPr>
                <w:rFonts w:ascii="BrowalliaUPC" w:hAnsi="BrowalliaUPC" w:cs="BrowalliaUPC"/>
                <w:sz w:val="28"/>
                <w:szCs w:val="28"/>
              </w:rPr>
              <w:t>368,680</w:t>
            </w:r>
          </w:p>
        </w:tc>
        <w:tc>
          <w:tcPr>
            <w:tcW w:w="236" w:type="dxa"/>
          </w:tcPr>
          <w:p w14:paraId="620EB8BA" w14:textId="77777777" w:rsidR="00AC3F2F" w:rsidRPr="005673E7" w:rsidRDefault="00AC3F2F" w:rsidP="00AC3F2F">
            <w:pPr>
              <w:tabs>
                <w:tab w:val="clear" w:pos="227"/>
                <w:tab w:val="clear" w:pos="907"/>
                <w:tab w:val="left" w:pos="33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69D19634" w14:textId="4B2A1B61" w:rsidR="00AC3F2F" w:rsidRPr="005673E7" w:rsidRDefault="00AC3F2F" w:rsidP="00AC3F2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402,900</w:t>
            </w:r>
          </w:p>
        </w:tc>
        <w:tc>
          <w:tcPr>
            <w:tcW w:w="237" w:type="dxa"/>
          </w:tcPr>
          <w:p w14:paraId="287C328B" w14:textId="77777777" w:rsidR="00AC3F2F" w:rsidRPr="005673E7" w:rsidRDefault="00AC3F2F" w:rsidP="00AC3F2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FABB651" w14:textId="4203CE56" w:rsidR="00AC3F2F" w:rsidRPr="005673E7" w:rsidRDefault="00AC3F2F" w:rsidP="00AC3F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275,263</w:t>
            </w:r>
          </w:p>
        </w:tc>
        <w:tc>
          <w:tcPr>
            <w:tcW w:w="236" w:type="dxa"/>
          </w:tcPr>
          <w:p w14:paraId="397E27A1" w14:textId="77777777" w:rsidR="00AC3F2F" w:rsidRPr="005673E7" w:rsidRDefault="00AC3F2F" w:rsidP="00AC3F2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37C31C09" w14:textId="1C1FD794" w:rsidR="00AC3F2F" w:rsidRPr="005673E7" w:rsidRDefault="00AC3F2F" w:rsidP="00AC3F2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304,163</w:t>
            </w:r>
          </w:p>
        </w:tc>
      </w:tr>
    </w:tbl>
    <w:p w14:paraId="58AE88AA" w14:textId="77777777" w:rsidR="00C7158F" w:rsidRDefault="00C7158F" w:rsidP="00C7158F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4718620" w14:textId="525D19AB" w:rsidR="005D71D8" w:rsidRDefault="00D93886" w:rsidP="008B5D04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>
        <w:rPr>
          <w:rFonts w:ascii="BrowalliaUPC" w:hAnsi="BrowalliaUPC" w:cs="BrowalliaUPC" w:hint="cs"/>
          <w:b/>
          <w:bCs/>
          <w:sz w:val="28"/>
          <w:szCs w:val="28"/>
          <w:cs/>
        </w:rPr>
        <w:lastRenderedPageBreak/>
        <w:t>เงินฝากธนาคารที่มีข้อจำกัดในการใช้</w:t>
      </w:r>
    </w:p>
    <w:p w14:paraId="29FFA10B" w14:textId="77777777" w:rsidR="0009067B" w:rsidRDefault="0009067B" w:rsidP="0009067B">
      <w:pPr>
        <w:pStyle w:val="CordiaNew"/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588198F3" w14:textId="6EA9D6DF" w:rsidR="0009067B" w:rsidRPr="00F1025B" w:rsidRDefault="0009067B" w:rsidP="00F1025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F1025B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F1025B">
        <w:rPr>
          <w:rFonts w:ascii="BrowalliaUPC" w:hAnsi="BrowalliaUPC" w:cs="BrowalliaUPC"/>
          <w:sz w:val="28"/>
          <w:szCs w:val="28"/>
        </w:rPr>
        <w:t>31</w:t>
      </w:r>
      <w:r w:rsidRPr="00F1025B">
        <w:rPr>
          <w:rFonts w:ascii="BrowalliaUPC" w:hAnsi="BrowalliaUPC" w:cs="BrowalliaUPC" w:hint="cs"/>
          <w:sz w:val="28"/>
          <w:szCs w:val="28"/>
          <w:cs/>
        </w:rPr>
        <w:t xml:space="preserve"> มีนาคม </w:t>
      </w:r>
      <w:r w:rsidRPr="00F1025B">
        <w:rPr>
          <w:rFonts w:ascii="BrowalliaUPC" w:hAnsi="BrowalliaUPC" w:cs="BrowalliaUPC"/>
          <w:sz w:val="28"/>
          <w:szCs w:val="28"/>
        </w:rPr>
        <w:t>2564</w:t>
      </w:r>
      <w:r w:rsidRPr="00F1025B">
        <w:rPr>
          <w:rFonts w:ascii="BrowalliaUPC" w:hAnsi="BrowalliaUPC" w:cs="BrowalliaUPC" w:hint="cs"/>
          <w:sz w:val="28"/>
          <w:szCs w:val="28"/>
          <w:cs/>
        </w:rPr>
        <w:t xml:space="preserve"> กลุ่มบริษัทและบริษัทมีเงินฝากธนาคารที่ถูกอายัดจำนวน </w:t>
      </w:r>
      <w:r w:rsidRPr="00F1025B">
        <w:rPr>
          <w:rFonts w:ascii="BrowalliaUPC" w:hAnsi="BrowalliaUPC" w:cs="BrowalliaUPC"/>
          <w:sz w:val="28"/>
          <w:szCs w:val="28"/>
        </w:rPr>
        <w:t>42.50</w:t>
      </w:r>
      <w:r w:rsidRPr="00F1025B">
        <w:rPr>
          <w:rFonts w:ascii="BrowalliaUPC" w:hAnsi="BrowalliaUPC" w:cs="BrowalliaUPC" w:hint="cs"/>
          <w:sz w:val="28"/>
          <w:szCs w:val="28"/>
          <w:cs/>
        </w:rPr>
        <w:t xml:space="preserve"> ล้านบาท และ </w:t>
      </w:r>
      <w:r w:rsidRPr="00F1025B">
        <w:rPr>
          <w:rFonts w:ascii="BrowalliaUPC" w:hAnsi="BrowalliaUPC" w:cs="BrowalliaUPC"/>
          <w:sz w:val="28"/>
          <w:szCs w:val="28"/>
        </w:rPr>
        <w:t>41.26</w:t>
      </w:r>
      <w:r w:rsidRPr="00F1025B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B27EA9">
        <w:rPr>
          <w:rFonts w:ascii="BrowalliaUPC" w:hAnsi="BrowalliaUPC" w:cs="BrowalliaUPC"/>
          <w:sz w:val="28"/>
          <w:szCs w:val="28"/>
        </w:rPr>
        <w:br/>
      </w:r>
      <w:r w:rsidRPr="00F1025B">
        <w:rPr>
          <w:rFonts w:ascii="BrowalliaUPC" w:hAnsi="BrowalliaUPC" w:cs="BrowalliaUPC" w:hint="cs"/>
          <w:sz w:val="28"/>
          <w:szCs w:val="28"/>
          <w:cs/>
        </w:rPr>
        <w:t xml:space="preserve">ล้านบาท ตามลำดับ ตามที่เปิดเผยในหมายเหตุข้อ </w:t>
      </w:r>
      <w:r w:rsidR="004643D8">
        <w:rPr>
          <w:rFonts w:ascii="BrowalliaUPC" w:hAnsi="BrowalliaUPC" w:cs="BrowalliaUPC"/>
          <w:sz w:val="28"/>
          <w:szCs w:val="28"/>
        </w:rPr>
        <w:t xml:space="preserve">17, </w:t>
      </w:r>
      <w:r w:rsidRPr="00F1025B">
        <w:rPr>
          <w:rFonts w:ascii="BrowalliaUPC" w:hAnsi="BrowalliaUPC" w:cs="BrowalliaUPC"/>
          <w:sz w:val="28"/>
          <w:szCs w:val="28"/>
        </w:rPr>
        <w:t>1</w:t>
      </w:r>
      <w:r w:rsidR="00941E4E">
        <w:rPr>
          <w:rFonts w:ascii="BrowalliaUPC" w:hAnsi="BrowalliaUPC" w:cs="BrowalliaUPC"/>
          <w:sz w:val="28"/>
          <w:szCs w:val="28"/>
        </w:rPr>
        <w:t>8</w:t>
      </w:r>
      <w:r w:rsidRPr="00F1025B">
        <w:rPr>
          <w:rFonts w:ascii="BrowalliaUPC" w:hAnsi="BrowalliaUPC" w:cs="BrowalliaUPC" w:hint="cs"/>
          <w:sz w:val="28"/>
          <w:szCs w:val="28"/>
          <w:cs/>
        </w:rPr>
        <w:t xml:space="preserve"> และ </w:t>
      </w:r>
      <w:r w:rsidRPr="00F1025B">
        <w:rPr>
          <w:rFonts w:ascii="BrowalliaUPC" w:hAnsi="BrowalliaUPC" w:cs="BrowalliaUPC"/>
          <w:sz w:val="28"/>
          <w:szCs w:val="28"/>
        </w:rPr>
        <w:t>26</w:t>
      </w:r>
    </w:p>
    <w:p w14:paraId="007BA8DC" w14:textId="77777777" w:rsidR="009D120F" w:rsidRPr="0009067B" w:rsidRDefault="009D120F" w:rsidP="0009067B">
      <w:pPr>
        <w:pStyle w:val="CordiaNew"/>
        <w:ind w:left="426"/>
        <w:jc w:val="thaiDistribute"/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</w:pPr>
    </w:p>
    <w:p w14:paraId="7AC9DC44" w14:textId="7501E315" w:rsidR="001364A5" w:rsidRPr="00AC0517" w:rsidRDefault="001364A5" w:rsidP="008B5D04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AC0517">
        <w:rPr>
          <w:rFonts w:ascii="BrowalliaUPC" w:hAnsi="BrowalliaUPC" w:cs="BrowalliaUPC"/>
          <w:b/>
          <w:bCs/>
          <w:sz w:val="28"/>
          <w:szCs w:val="28"/>
          <w:cs/>
        </w:rPr>
        <w:t>สินทรัพย์หมุนเวียนอื่น</w:t>
      </w:r>
    </w:p>
    <w:p w14:paraId="609EAC86" w14:textId="424D80D9" w:rsidR="00AB7E7E" w:rsidRDefault="00AB7E7E" w:rsidP="001364A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tbl>
      <w:tblPr>
        <w:tblW w:w="9057" w:type="dxa"/>
        <w:tblInd w:w="351" w:type="dxa"/>
        <w:tblLayout w:type="fixed"/>
        <w:tblLook w:val="04A0" w:firstRow="1" w:lastRow="0" w:firstColumn="1" w:lastColumn="0" w:noHBand="0" w:noVBand="1"/>
      </w:tblPr>
      <w:tblGrid>
        <w:gridCol w:w="3760"/>
        <w:gridCol w:w="1144"/>
        <w:gridCol w:w="236"/>
        <w:gridCol w:w="1146"/>
        <w:gridCol w:w="237"/>
        <w:gridCol w:w="1143"/>
        <w:gridCol w:w="236"/>
        <w:gridCol w:w="1155"/>
      </w:tblGrid>
      <w:tr w:rsidR="00AB7E7E" w:rsidRPr="005673E7" w14:paraId="7A7BBCA1" w14:textId="77777777" w:rsidTr="00B27EA9">
        <w:tc>
          <w:tcPr>
            <w:tcW w:w="3760" w:type="dxa"/>
          </w:tcPr>
          <w:p w14:paraId="404011BC" w14:textId="77777777" w:rsidR="00AB7E7E" w:rsidRPr="005673E7" w:rsidRDefault="00AB7E7E" w:rsidP="00B312C9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297" w:type="dxa"/>
            <w:gridSpan w:val="7"/>
            <w:hideMark/>
          </w:tcPr>
          <w:p w14:paraId="74F51D8E" w14:textId="77777777" w:rsidR="00AB7E7E" w:rsidRPr="005673E7" w:rsidRDefault="00AB7E7E" w:rsidP="00B312C9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AB7E7E" w:rsidRPr="005673E7" w14:paraId="4DFCB303" w14:textId="77777777" w:rsidTr="00B27EA9">
        <w:tc>
          <w:tcPr>
            <w:tcW w:w="3760" w:type="dxa"/>
          </w:tcPr>
          <w:p w14:paraId="780069FD" w14:textId="77777777" w:rsidR="00AB7E7E" w:rsidRPr="005673E7" w:rsidRDefault="00AB7E7E" w:rsidP="00B312C9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EF18B4" w14:textId="77777777" w:rsidR="00AB7E7E" w:rsidRPr="005673E7" w:rsidRDefault="00AB7E7E" w:rsidP="00B312C9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69938CBA" w14:textId="77777777" w:rsidR="00AB7E7E" w:rsidRPr="005673E7" w:rsidRDefault="00AB7E7E" w:rsidP="00B312C9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8AA584" w14:textId="77777777" w:rsidR="00AB7E7E" w:rsidRPr="005673E7" w:rsidRDefault="00AB7E7E" w:rsidP="00B312C9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AB7E7E" w:rsidRPr="005673E7" w14:paraId="09D9BE62" w14:textId="77777777" w:rsidTr="00B27EA9">
        <w:tc>
          <w:tcPr>
            <w:tcW w:w="3760" w:type="dxa"/>
          </w:tcPr>
          <w:p w14:paraId="726C4FCE" w14:textId="77777777" w:rsidR="00AB7E7E" w:rsidRPr="005673E7" w:rsidRDefault="00AB7E7E" w:rsidP="00B312C9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3E8A3F" w14:textId="77777777" w:rsidR="00AB7E7E" w:rsidRPr="005673E7" w:rsidRDefault="00AB7E7E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มีนาคม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br/>
              <w:t>2564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4A68D5" w14:textId="77777777" w:rsidR="00AB7E7E" w:rsidRPr="005673E7" w:rsidRDefault="00AB7E7E" w:rsidP="00B312C9">
            <w:pPr>
              <w:tabs>
                <w:tab w:val="clear" w:pos="227"/>
                <w:tab w:val="clear" w:pos="907"/>
                <w:tab w:val="left" w:pos="174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A473F7" w14:textId="77777777" w:rsidR="00AB7E7E" w:rsidRPr="005673E7" w:rsidRDefault="00AB7E7E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37" w:type="dxa"/>
            <w:vAlign w:val="bottom"/>
          </w:tcPr>
          <w:p w14:paraId="6701BA99" w14:textId="77777777" w:rsidR="00AB7E7E" w:rsidRPr="005673E7" w:rsidRDefault="00AB7E7E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6060B0" w14:textId="77777777" w:rsidR="00AB7E7E" w:rsidRPr="005673E7" w:rsidRDefault="00AB7E7E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มีนาคม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br/>
              <w:t>2564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6A295D" w14:textId="77777777" w:rsidR="00AB7E7E" w:rsidRPr="005673E7" w:rsidRDefault="00AB7E7E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C19E10" w14:textId="77777777" w:rsidR="00AB7E7E" w:rsidRPr="005673E7" w:rsidRDefault="00AB7E7E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AB7E7E" w:rsidRPr="005673E7" w14:paraId="43EC40FE" w14:textId="77777777" w:rsidTr="00B27EA9">
        <w:trPr>
          <w:trHeight w:val="311"/>
        </w:trPr>
        <w:tc>
          <w:tcPr>
            <w:tcW w:w="3760" w:type="dxa"/>
            <w:vAlign w:val="bottom"/>
          </w:tcPr>
          <w:p w14:paraId="01695EAB" w14:textId="77777777" w:rsidR="00AB7E7E" w:rsidRPr="005673E7" w:rsidRDefault="00AB7E7E" w:rsidP="00B312C9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426167EA" w14:textId="77777777" w:rsidR="00AB7E7E" w:rsidRPr="005673E7" w:rsidRDefault="00AB7E7E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2DDC52C7" w14:textId="77777777" w:rsidR="00AB7E7E" w:rsidRPr="005673E7" w:rsidRDefault="00AB7E7E" w:rsidP="00B312C9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46" w:type="dxa"/>
            <w:vAlign w:val="bottom"/>
          </w:tcPr>
          <w:p w14:paraId="78606844" w14:textId="77777777" w:rsidR="00AB7E7E" w:rsidRPr="005673E7" w:rsidRDefault="00AB7E7E" w:rsidP="00B312C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37" w:type="dxa"/>
          </w:tcPr>
          <w:p w14:paraId="258CFFF3" w14:textId="77777777" w:rsidR="00AB7E7E" w:rsidRPr="005673E7" w:rsidRDefault="00AB7E7E" w:rsidP="00B312C9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2D43E1DF" w14:textId="77777777" w:rsidR="00AB7E7E" w:rsidRPr="005673E7" w:rsidRDefault="00AB7E7E" w:rsidP="00B312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203D04A0" w14:textId="77777777" w:rsidR="00AB7E7E" w:rsidRPr="005673E7" w:rsidRDefault="00AB7E7E" w:rsidP="00B312C9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5FE73515" w14:textId="77777777" w:rsidR="00AB7E7E" w:rsidRPr="005673E7" w:rsidRDefault="00AB7E7E" w:rsidP="00B312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</w:tr>
      <w:tr w:rsidR="00AB7E7E" w:rsidRPr="005673E7" w14:paraId="745E1EE4" w14:textId="77777777" w:rsidTr="00B27EA9">
        <w:tc>
          <w:tcPr>
            <w:tcW w:w="3760" w:type="dxa"/>
            <w:hideMark/>
          </w:tcPr>
          <w:p w14:paraId="59862C5C" w14:textId="77D9C55B" w:rsidR="00AB7E7E" w:rsidRPr="00AB7E7E" w:rsidRDefault="00AB7E7E" w:rsidP="00AB7E7E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  <w:r w:rsidRPr="00AB7E7E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44" w:type="dxa"/>
          </w:tcPr>
          <w:p w14:paraId="0B60A855" w14:textId="710C42F4" w:rsidR="00AB7E7E" w:rsidRPr="00AB7E7E" w:rsidRDefault="00AB7E7E" w:rsidP="00AB7E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B7E7E">
              <w:rPr>
                <w:rFonts w:ascii="BrowalliaUPC" w:hAnsi="BrowalliaUPC" w:cs="BrowalliaUPC"/>
                <w:sz w:val="28"/>
                <w:szCs w:val="28"/>
              </w:rPr>
              <w:t>31,49</w:t>
            </w:r>
            <w:r w:rsidR="002C7FCC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16266F5E" w14:textId="77777777" w:rsidR="00AB7E7E" w:rsidRPr="00AB7E7E" w:rsidRDefault="00AB7E7E" w:rsidP="00AB7E7E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hideMark/>
          </w:tcPr>
          <w:p w14:paraId="5B8B1C40" w14:textId="0DA0D21B" w:rsidR="00AB7E7E" w:rsidRPr="00AB7E7E" w:rsidRDefault="00AB7E7E" w:rsidP="00AB7E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B7E7E">
              <w:rPr>
                <w:rFonts w:ascii="BrowalliaUPC" w:hAnsi="BrowalliaUPC" w:cs="BrowalliaUPC"/>
                <w:sz w:val="28"/>
                <w:szCs w:val="28"/>
              </w:rPr>
              <w:t>7,156</w:t>
            </w:r>
          </w:p>
        </w:tc>
        <w:tc>
          <w:tcPr>
            <w:tcW w:w="237" w:type="dxa"/>
          </w:tcPr>
          <w:p w14:paraId="02C79873" w14:textId="77777777" w:rsidR="00AB7E7E" w:rsidRPr="00AB7E7E" w:rsidRDefault="00AB7E7E" w:rsidP="00AB7E7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3E30150C" w14:textId="08AAE923" w:rsidR="00AB7E7E" w:rsidRPr="00AB7E7E" w:rsidRDefault="00AB7E7E" w:rsidP="00AB7E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B7E7E">
              <w:rPr>
                <w:rFonts w:ascii="BrowalliaUPC" w:hAnsi="BrowalliaUPC" w:cs="BrowalliaUPC"/>
                <w:sz w:val="28"/>
                <w:szCs w:val="28"/>
                <w:lang w:val="en-GB"/>
              </w:rPr>
              <w:t>28,282</w:t>
            </w:r>
          </w:p>
        </w:tc>
        <w:tc>
          <w:tcPr>
            <w:tcW w:w="236" w:type="dxa"/>
          </w:tcPr>
          <w:p w14:paraId="55A439B6" w14:textId="77777777" w:rsidR="00AB7E7E" w:rsidRPr="00AB7E7E" w:rsidRDefault="00AB7E7E" w:rsidP="00AB7E7E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hideMark/>
          </w:tcPr>
          <w:p w14:paraId="1846EF7C" w14:textId="6B709EDA" w:rsidR="00AB7E7E" w:rsidRPr="00AB7E7E" w:rsidRDefault="00AB7E7E" w:rsidP="00AB7E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B7E7E">
              <w:rPr>
                <w:rFonts w:ascii="BrowalliaUPC" w:hAnsi="BrowalliaUPC" w:cs="BrowalliaUPC"/>
                <w:sz w:val="28"/>
                <w:szCs w:val="28"/>
                <w:lang w:val="en-GB"/>
              </w:rPr>
              <w:t>5,420</w:t>
            </w:r>
          </w:p>
        </w:tc>
      </w:tr>
      <w:tr w:rsidR="00AB7E7E" w:rsidRPr="005673E7" w14:paraId="20C41286" w14:textId="77777777" w:rsidTr="00B27EA9">
        <w:tc>
          <w:tcPr>
            <w:tcW w:w="3760" w:type="dxa"/>
          </w:tcPr>
          <w:p w14:paraId="01DBDFCD" w14:textId="78753C47" w:rsidR="00AB7E7E" w:rsidRPr="00AB7E7E" w:rsidRDefault="00AB7E7E" w:rsidP="00AB7E7E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B7E7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เงินมัดจำ</w:t>
            </w:r>
          </w:p>
        </w:tc>
        <w:tc>
          <w:tcPr>
            <w:tcW w:w="1144" w:type="dxa"/>
          </w:tcPr>
          <w:p w14:paraId="6B256EDF" w14:textId="5A8B0DA6" w:rsidR="00AB7E7E" w:rsidRPr="00AB7E7E" w:rsidRDefault="00AB7E7E" w:rsidP="00AB7E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B7E7E">
              <w:rPr>
                <w:rFonts w:ascii="BrowalliaUPC" w:hAnsi="BrowalliaUPC" w:cs="BrowalliaUPC"/>
                <w:sz w:val="28"/>
                <w:szCs w:val="28"/>
              </w:rPr>
              <w:t>5,410</w:t>
            </w:r>
          </w:p>
        </w:tc>
        <w:tc>
          <w:tcPr>
            <w:tcW w:w="236" w:type="dxa"/>
          </w:tcPr>
          <w:p w14:paraId="161B5215" w14:textId="77777777" w:rsidR="00AB7E7E" w:rsidRPr="00AB7E7E" w:rsidRDefault="00AB7E7E" w:rsidP="00AB7E7E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3128BDC8" w14:textId="23978E45" w:rsidR="00AB7E7E" w:rsidRPr="00AB7E7E" w:rsidRDefault="00AB7E7E" w:rsidP="00AB7E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B7E7E">
              <w:rPr>
                <w:rFonts w:ascii="BrowalliaUPC" w:hAnsi="BrowalliaUPC" w:cs="BrowalliaUPC"/>
                <w:sz w:val="28"/>
                <w:szCs w:val="28"/>
              </w:rPr>
              <w:t>5,410</w:t>
            </w:r>
          </w:p>
        </w:tc>
        <w:tc>
          <w:tcPr>
            <w:tcW w:w="237" w:type="dxa"/>
          </w:tcPr>
          <w:p w14:paraId="03056672" w14:textId="77777777" w:rsidR="00AB7E7E" w:rsidRPr="00AB7E7E" w:rsidRDefault="00AB7E7E" w:rsidP="00AB7E7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0137CD27" w14:textId="0839B54D" w:rsidR="00AB7E7E" w:rsidRPr="00AB7E7E" w:rsidRDefault="00AB7E7E" w:rsidP="00AB7E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B7E7E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54C60B50" w14:textId="77777777" w:rsidR="00AB7E7E" w:rsidRPr="00AB7E7E" w:rsidRDefault="00AB7E7E" w:rsidP="00AB7E7E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4CACEB1A" w14:textId="28ED0259" w:rsidR="00AB7E7E" w:rsidRPr="00AB7E7E" w:rsidRDefault="00AB7E7E" w:rsidP="00AB7E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B7E7E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AB7E7E" w:rsidRPr="005673E7" w14:paraId="322F6F6A" w14:textId="77777777" w:rsidTr="00B27EA9">
        <w:tc>
          <w:tcPr>
            <w:tcW w:w="3760" w:type="dxa"/>
          </w:tcPr>
          <w:p w14:paraId="05D409BE" w14:textId="44966940" w:rsidR="00AB7E7E" w:rsidRPr="00AC3F2F" w:rsidRDefault="00AB7E7E" w:rsidP="00AB7E7E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ภาษีซื้อยังไม่ถึงกำหนดชำระ</w:t>
            </w:r>
          </w:p>
        </w:tc>
        <w:tc>
          <w:tcPr>
            <w:tcW w:w="1144" w:type="dxa"/>
          </w:tcPr>
          <w:p w14:paraId="32866EF4" w14:textId="277FCCBA" w:rsidR="00AB7E7E" w:rsidRPr="00BF6307" w:rsidRDefault="00AB7E7E" w:rsidP="00AB7E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201B">
              <w:rPr>
                <w:rFonts w:ascii="BrowalliaUPC" w:hAnsi="BrowalliaUPC" w:cs="BrowalliaUPC"/>
                <w:sz w:val="28"/>
                <w:szCs w:val="28"/>
                <w:lang w:val="en-GB"/>
              </w:rPr>
              <w:t>1,954</w:t>
            </w:r>
          </w:p>
        </w:tc>
        <w:tc>
          <w:tcPr>
            <w:tcW w:w="236" w:type="dxa"/>
          </w:tcPr>
          <w:p w14:paraId="6A5B5191" w14:textId="77777777" w:rsidR="00AB7E7E" w:rsidRPr="005673E7" w:rsidRDefault="00AB7E7E" w:rsidP="00AB7E7E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4C551A17" w14:textId="6CDDBE7B" w:rsidR="00AB7E7E" w:rsidRPr="00AC0517" w:rsidRDefault="00AB7E7E" w:rsidP="00AB7E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1,882</w:t>
            </w:r>
          </w:p>
        </w:tc>
        <w:tc>
          <w:tcPr>
            <w:tcW w:w="237" w:type="dxa"/>
          </w:tcPr>
          <w:p w14:paraId="77D6CC34" w14:textId="77777777" w:rsidR="00AB7E7E" w:rsidRPr="005673E7" w:rsidRDefault="00AB7E7E" w:rsidP="00AB7E7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0664DDA8" w14:textId="11E15665" w:rsidR="00AB7E7E" w:rsidRDefault="00AB7E7E" w:rsidP="00AB7E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669825C2" w14:textId="77777777" w:rsidR="00AB7E7E" w:rsidRPr="005673E7" w:rsidRDefault="00AB7E7E" w:rsidP="00AB7E7E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75ED785D" w14:textId="0CBC0EC7" w:rsidR="00AB7E7E" w:rsidRPr="00AC0517" w:rsidRDefault="00AB7E7E" w:rsidP="00AB7E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AB7E7E" w:rsidRPr="005673E7" w14:paraId="225DF36D" w14:textId="77777777" w:rsidTr="00B27EA9">
        <w:tc>
          <w:tcPr>
            <w:tcW w:w="3760" w:type="dxa"/>
          </w:tcPr>
          <w:p w14:paraId="59D40F88" w14:textId="062464CE" w:rsidR="00AB7E7E" w:rsidRPr="005673E7" w:rsidRDefault="00AB7E7E" w:rsidP="00AB7E7E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ภาษีซื้อรอขอคืน</w:t>
            </w:r>
          </w:p>
        </w:tc>
        <w:tc>
          <w:tcPr>
            <w:tcW w:w="1144" w:type="dxa"/>
          </w:tcPr>
          <w:p w14:paraId="3764B43E" w14:textId="55F1765F" w:rsidR="00AB7E7E" w:rsidRPr="004D10C8" w:rsidRDefault="00AB7E7E" w:rsidP="00AB7E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201B">
              <w:rPr>
                <w:rFonts w:ascii="BrowalliaUPC" w:hAnsi="BrowalliaUPC" w:cs="BrowalliaUPC"/>
                <w:sz w:val="28"/>
                <w:szCs w:val="28"/>
                <w:lang w:val="en-GB"/>
              </w:rPr>
              <w:t>3</w:t>
            </w:r>
            <w:r w:rsidR="008F26FC">
              <w:rPr>
                <w:rFonts w:ascii="BrowalliaUPC" w:hAnsi="BrowalliaUPC" w:cs="BrowalliaUPC"/>
                <w:sz w:val="28"/>
                <w:szCs w:val="28"/>
                <w:lang w:val="en-GB"/>
              </w:rPr>
              <w:t>8</w:t>
            </w:r>
          </w:p>
        </w:tc>
        <w:tc>
          <w:tcPr>
            <w:tcW w:w="236" w:type="dxa"/>
          </w:tcPr>
          <w:p w14:paraId="2D636E37" w14:textId="77777777" w:rsidR="00AB7E7E" w:rsidRPr="005673E7" w:rsidRDefault="00AB7E7E" w:rsidP="00AB7E7E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5A87F697" w14:textId="77A1803C" w:rsidR="00AB7E7E" w:rsidRPr="005673E7" w:rsidRDefault="00AB7E7E" w:rsidP="00AB7E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38</w:t>
            </w:r>
          </w:p>
        </w:tc>
        <w:tc>
          <w:tcPr>
            <w:tcW w:w="237" w:type="dxa"/>
          </w:tcPr>
          <w:p w14:paraId="2D0BEB0E" w14:textId="77777777" w:rsidR="00AB7E7E" w:rsidRPr="005673E7" w:rsidRDefault="00AB7E7E" w:rsidP="00AB7E7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3D4536A7" w14:textId="5B14E579" w:rsidR="00AB7E7E" w:rsidRDefault="00AB7E7E" w:rsidP="00AB7E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234E71D9" w14:textId="77777777" w:rsidR="00AB7E7E" w:rsidRPr="005673E7" w:rsidRDefault="00AB7E7E" w:rsidP="00AB7E7E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137248C2" w14:textId="5BB6EDCE" w:rsidR="00AB7E7E" w:rsidRDefault="00AB7E7E" w:rsidP="00AB7E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AB7E7E" w:rsidRPr="005673E7" w14:paraId="6B00791D" w14:textId="77777777" w:rsidTr="00B27EA9">
        <w:tc>
          <w:tcPr>
            <w:tcW w:w="3760" w:type="dxa"/>
          </w:tcPr>
          <w:p w14:paraId="095051E0" w14:textId="3C55EFE0" w:rsidR="00AB7E7E" w:rsidRPr="005673E7" w:rsidRDefault="00AB7E7E" w:rsidP="00AB7E7E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44" w:type="dxa"/>
          </w:tcPr>
          <w:p w14:paraId="6961B778" w14:textId="5A4507C5" w:rsidR="00AB7E7E" w:rsidRPr="004D10C8" w:rsidRDefault="00AB7E7E" w:rsidP="00AB7E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201B">
              <w:rPr>
                <w:rFonts w:ascii="BrowalliaUPC" w:hAnsi="BrowalliaUPC" w:cs="BrowalliaUPC"/>
                <w:sz w:val="28"/>
                <w:szCs w:val="28"/>
                <w:lang w:val="en-GB"/>
              </w:rPr>
              <w:t>3,277</w:t>
            </w:r>
          </w:p>
        </w:tc>
        <w:tc>
          <w:tcPr>
            <w:tcW w:w="236" w:type="dxa"/>
          </w:tcPr>
          <w:p w14:paraId="64C8602A" w14:textId="77777777" w:rsidR="00AB7E7E" w:rsidRPr="005673E7" w:rsidRDefault="00AB7E7E" w:rsidP="00AB7E7E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761E28D6" w14:textId="523D91DC" w:rsidR="00AB7E7E" w:rsidRPr="005673E7" w:rsidRDefault="00AB7E7E" w:rsidP="00AB7E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3,277</w:t>
            </w:r>
          </w:p>
        </w:tc>
        <w:tc>
          <w:tcPr>
            <w:tcW w:w="237" w:type="dxa"/>
          </w:tcPr>
          <w:p w14:paraId="7E118410" w14:textId="77777777" w:rsidR="00AB7E7E" w:rsidRPr="005673E7" w:rsidRDefault="00AB7E7E" w:rsidP="00AB7E7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0104506E" w14:textId="7D0DB273" w:rsidR="00AB7E7E" w:rsidRDefault="00AB7E7E" w:rsidP="00AB7E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1D8E2DC2" w14:textId="77777777" w:rsidR="00AB7E7E" w:rsidRPr="005673E7" w:rsidRDefault="00AB7E7E" w:rsidP="00AB7E7E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727E1BE1" w14:textId="09CD5A85" w:rsidR="00AB7E7E" w:rsidRDefault="00AB7E7E" w:rsidP="00AB7E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AB7E7E" w:rsidRPr="005673E7" w14:paraId="3F4C7842" w14:textId="77777777" w:rsidTr="00B27EA9">
        <w:tc>
          <w:tcPr>
            <w:tcW w:w="3760" w:type="dxa"/>
          </w:tcPr>
          <w:p w14:paraId="0C334533" w14:textId="0018DD28" w:rsidR="00AB7E7E" w:rsidRPr="005673E7" w:rsidRDefault="00AB7E7E" w:rsidP="00AB7E7E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25F26C27" w14:textId="61A3D7C6" w:rsidR="00AB7E7E" w:rsidRPr="004D10C8" w:rsidRDefault="00AB7E7E" w:rsidP="00AB7E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201B">
              <w:rPr>
                <w:rFonts w:ascii="BrowalliaUPC" w:hAnsi="BrowalliaUPC" w:cs="BrowalliaUPC"/>
                <w:sz w:val="28"/>
                <w:szCs w:val="28"/>
              </w:rPr>
              <w:t>5,46</w:t>
            </w:r>
            <w:r w:rsidR="002C7FCC">
              <w:rPr>
                <w:rFonts w:ascii="BrowalliaUPC" w:hAnsi="BrowalliaUPC" w:cs="BrowalliaUPC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602BD79A" w14:textId="77777777" w:rsidR="00AB7E7E" w:rsidRPr="005673E7" w:rsidRDefault="00AB7E7E" w:rsidP="00AB7E7E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0CFB1B12" w14:textId="10544D4C" w:rsidR="00AB7E7E" w:rsidRPr="005673E7" w:rsidRDefault="00AB7E7E" w:rsidP="00AB7E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5,366</w:t>
            </w:r>
          </w:p>
        </w:tc>
        <w:tc>
          <w:tcPr>
            <w:tcW w:w="237" w:type="dxa"/>
          </w:tcPr>
          <w:p w14:paraId="184A3923" w14:textId="77777777" w:rsidR="00AB7E7E" w:rsidRPr="005673E7" w:rsidRDefault="00AB7E7E" w:rsidP="00AB7E7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27EC502" w14:textId="08D966F1" w:rsidR="00AB7E7E" w:rsidRDefault="00AB7E7E" w:rsidP="00AB7E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1,813</w:t>
            </w:r>
          </w:p>
        </w:tc>
        <w:tc>
          <w:tcPr>
            <w:tcW w:w="236" w:type="dxa"/>
          </w:tcPr>
          <w:p w14:paraId="0458E101" w14:textId="77777777" w:rsidR="00AB7E7E" w:rsidRPr="005673E7" w:rsidRDefault="00AB7E7E" w:rsidP="00AB7E7E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60BC9FD4" w14:textId="4A1F0693" w:rsidR="00AB7E7E" w:rsidRDefault="00AB7E7E" w:rsidP="00AB7E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1,486</w:t>
            </w:r>
          </w:p>
        </w:tc>
      </w:tr>
      <w:tr w:rsidR="00AB7E7E" w:rsidRPr="005673E7" w14:paraId="554F2485" w14:textId="77777777" w:rsidTr="00B27EA9">
        <w:tc>
          <w:tcPr>
            <w:tcW w:w="3760" w:type="dxa"/>
          </w:tcPr>
          <w:p w14:paraId="73AE598F" w14:textId="0A343EEB" w:rsidR="00AB7E7E" w:rsidRPr="005673E7" w:rsidRDefault="00AB7E7E" w:rsidP="00AB7E7E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02AEBE23" w14:textId="37229882" w:rsidR="00AB7E7E" w:rsidRPr="004D10C8" w:rsidRDefault="00AB7E7E" w:rsidP="00AB7E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201B">
              <w:rPr>
                <w:rFonts w:ascii="BrowalliaUPC" w:hAnsi="BrowalliaUPC" w:cs="BrowalliaUPC"/>
                <w:sz w:val="28"/>
                <w:szCs w:val="28"/>
                <w:lang w:val="en-GB"/>
              </w:rPr>
              <w:t>47,63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3</w:t>
            </w:r>
          </w:p>
        </w:tc>
        <w:tc>
          <w:tcPr>
            <w:tcW w:w="236" w:type="dxa"/>
          </w:tcPr>
          <w:p w14:paraId="04C0E982" w14:textId="77777777" w:rsidR="00AB7E7E" w:rsidRPr="005673E7" w:rsidRDefault="00AB7E7E" w:rsidP="00AB7E7E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77CADAD2" w14:textId="7D356935" w:rsidR="00AB7E7E" w:rsidRPr="005673E7" w:rsidRDefault="00AB7E7E" w:rsidP="00AB7E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23,129</w:t>
            </w:r>
          </w:p>
        </w:tc>
        <w:tc>
          <w:tcPr>
            <w:tcW w:w="237" w:type="dxa"/>
          </w:tcPr>
          <w:p w14:paraId="3C399CC5" w14:textId="77777777" w:rsidR="00AB7E7E" w:rsidRPr="005673E7" w:rsidRDefault="00AB7E7E" w:rsidP="00AB7E7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9401141" w14:textId="2358C837" w:rsidR="00AB7E7E" w:rsidRDefault="00AB7E7E" w:rsidP="00AB7E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80D29">
              <w:rPr>
                <w:rFonts w:ascii="BrowalliaUPC" w:hAnsi="BrowalliaUPC" w:cs="BrowalliaUPC"/>
                <w:sz w:val="28"/>
                <w:szCs w:val="28"/>
                <w:lang w:val="en-GB"/>
              </w:rPr>
              <w:t>30,095</w:t>
            </w:r>
          </w:p>
        </w:tc>
        <w:tc>
          <w:tcPr>
            <w:tcW w:w="236" w:type="dxa"/>
          </w:tcPr>
          <w:p w14:paraId="79E29C5D" w14:textId="77777777" w:rsidR="00AB7E7E" w:rsidRPr="005673E7" w:rsidRDefault="00AB7E7E" w:rsidP="00AB7E7E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05958D01" w14:textId="16BF56EC" w:rsidR="00AB7E7E" w:rsidRDefault="00AB7E7E" w:rsidP="00AB7E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6,906</w:t>
            </w:r>
          </w:p>
        </w:tc>
      </w:tr>
      <w:tr w:rsidR="00AB7E7E" w:rsidRPr="005673E7" w14:paraId="2DA88739" w14:textId="77777777" w:rsidTr="00B27EA9">
        <w:tc>
          <w:tcPr>
            <w:tcW w:w="3760" w:type="dxa"/>
          </w:tcPr>
          <w:p w14:paraId="5838F541" w14:textId="70E7F1CF" w:rsidR="00AB7E7E" w:rsidRPr="005673E7" w:rsidRDefault="00AB7E7E" w:rsidP="00AB7E7E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 xml:space="preserve"> ค่า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เผื่อการด้อยค่า</w:t>
            </w:r>
          </w:p>
        </w:tc>
        <w:tc>
          <w:tcPr>
            <w:tcW w:w="1144" w:type="dxa"/>
          </w:tcPr>
          <w:p w14:paraId="1C25B0E2" w14:textId="6847EB16" w:rsidR="00AB7E7E" w:rsidRPr="004D10C8" w:rsidRDefault="00AB7E7E" w:rsidP="00AB7E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201B">
              <w:rPr>
                <w:rFonts w:ascii="BrowalliaUPC" w:hAnsi="BrowalliaUPC" w:cs="BrowalliaUPC"/>
                <w:sz w:val="28"/>
                <w:szCs w:val="28"/>
                <w:lang w:val="en-GB"/>
              </w:rPr>
              <w:t>(5,451)</w:t>
            </w:r>
          </w:p>
        </w:tc>
        <w:tc>
          <w:tcPr>
            <w:tcW w:w="236" w:type="dxa"/>
          </w:tcPr>
          <w:p w14:paraId="6CFF81A6" w14:textId="77777777" w:rsidR="00AB7E7E" w:rsidRPr="005673E7" w:rsidRDefault="00AB7E7E" w:rsidP="00AB7E7E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211DBC4F" w14:textId="2786A2A0" w:rsidR="00AB7E7E" w:rsidRPr="005673E7" w:rsidRDefault="00AB7E7E" w:rsidP="00AB7E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(5,451)</w:t>
            </w:r>
          </w:p>
        </w:tc>
        <w:tc>
          <w:tcPr>
            <w:tcW w:w="237" w:type="dxa"/>
          </w:tcPr>
          <w:p w14:paraId="0CCDF80C" w14:textId="77777777" w:rsidR="00AB7E7E" w:rsidRPr="005673E7" w:rsidRDefault="00AB7E7E" w:rsidP="00AB7E7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54B19390" w14:textId="37E3B48E" w:rsidR="00AB7E7E" w:rsidRDefault="00AB7E7E" w:rsidP="00AB7E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3B76E5C9" w14:textId="77777777" w:rsidR="00AB7E7E" w:rsidRPr="005673E7" w:rsidRDefault="00AB7E7E" w:rsidP="00AB7E7E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5B5A2E21" w14:textId="4F3E0D7A" w:rsidR="00AB7E7E" w:rsidRDefault="00AB7E7E" w:rsidP="00AB7E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AB7E7E" w:rsidRPr="005673E7" w14:paraId="43691B6C" w14:textId="77777777" w:rsidTr="00B27EA9">
        <w:tc>
          <w:tcPr>
            <w:tcW w:w="3760" w:type="dxa"/>
            <w:hideMark/>
          </w:tcPr>
          <w:p w14:paraId="35586A61" w14:textId="33BC185B" w:rsidR="00AB7E7E" w:rsidRPr="005673E7" w:rsidRDefault="00AB7E7E" w:rsidP="00AB7E7E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BF5C875" w14:textId="523A9D79" w:rsidR="00AB7E7E" w:rsidRPr="004D10C8" w:rsidRDefault="00AB7E7E" w:rsidP="00AB7E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201B">
              <w:rPr>
                <w:rFonts w:ascii="BrowalliaUPC" w:hAnsi="BrowalliaUPC" w:cs="BrowalliaUPC"/>
                <w:sz w:val="28"/>
                <w:szCs w:val="28"/>
                <w:lang w:val="en-GB"/>
              </w:rPr>
              <w:t>42,18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2</w:t>
            </w:r>
          </w:p>
        </w:tc>
        <w:tc>
          <w:tcPr>
            <w:tcW w:w="236" w:type="dxa"/>
          </w:tcPr>
          <w:p w14:paraId="3F17F357" w14:textId="77777777" w:rsidR="00AB7E7E" w:rsidRPr="005673E7" w:rsidRDefault="00AB7E7E" w:rsidP="00AB7E7E">
            <w:pPr>
              <w:tabs>
                <w:tab w:val="clear" w:pos="227"/>
                <w:tab w:val="clear" w:pos="907"/>
                <w:tab w:val="left" w:pos="33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14DF2B59" w14:textId="0B90AA43" w:rsidR="00AB7E7E" w:rsidRPr="005673E7" w:rsidRDefault="00AB7E7E" w:rsidP="00AB7E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17,678</w:t>
            </w:r>
          </w:p>
        </w:tc>
        <w:tc>
          <w:tcPr>
            <w:tcW w:w="237" w:type="dxa"/>
          </w:tcPr>
          <w:p w14:paraId="508EA789" w14:textId="77777777" w:rsidR="00AB7E7E" w:rsidRPr="005673E7" w:rsidRDefault="00AB7E7E" w:rsidP="00AB7E7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0BBE0113" w14:textId="0B96FAF6" w:rsidR="00AB7E7E" w:rsidRPr="005673E7" w:rsidRDefault="00AB7E7E" w:rsidP="00AB7E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30,095</w:t>
            </w:r>
          </w:p>
        </w:tc>
        <w:tc>
          <w:tcPr>
            <w:tcW w:w="236" w:type="dxa"/>
          </w:tcPr>
          <w:p w14:paraId="133BE243" w14:textId="77777777" w:rsidR="00AB7E7E" w:rsidRPr="005673E7" w:rsidRDefault="00AB7E7E" w:rsidP="00AB7E7E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7B63EC31" w14:textId="6F8234EE" w:rsidR="00AB7E7E" w:rsidRPr="005673E7" w:rsidRDefault="00AB7E7E" w:rsidP="00AB7E7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6,906</w:t>
            </w:r>
          </w:p>
        </w:tc>
      </w:tr>
    </w:tbl>
    <w:p w14:paraId="3B2B30A0" w14:textId="02F5404C" w:rsidR="006F7971" w:rsidRDefault="006F7971" w:rsidP="005C15F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3B1184D8" w14:textId="4B0ED8DC" w:rsidR="00C04DF6" w:rsidRPr="00AC0517" w:rsidRDefault="001364A5" w:rsidP="00D62EF6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AC0517">
        <w:rPr>
          <w:rFonts w:ascii="BrowalliaUPC" w:hAnsi="BrowalliaUPC" w:cs="BrowalliaUPC"/>
          <w:b/>
          <w:bCs/>
          <w:sz w:val="28"/>
          <w:szCs w:val="28"/>
          <w:cs/>
        </w:rPr>
        <w:t>เงินลงทุนในบริษัทย่อย</w:t>
      </w:r>
    </w:p>
    <w:p w14:paraId="1C8D9C71" w14:textId="77777777" w:rsidR="00EA2CEB" w:rsidRPr="00AC0517" w:rsidRDefault="00EA2CEB" w:rsidP="00AA3FEE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tbl>
      <w:tblPr>
        <w:tblStyle w:val="TableGridLight1"/>
        <w:tblW w:w="905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850"/>
        <w:gridCol w:w="851"/>
        <w:gridCol w:w="850"/>
        <w:gridCol w:w="851"/>
        <w:gridCol w:w="992"/>
        <w:gridCol w:w="992"/>
        <w:gridCol w:w="851"/>
        <w:gridCol w:w="829"/>
      </w:tblGrid>
      <w:tr w:rsidR="00016570" w:rsidRPr="00AC0517" w14:paraId="30337F6C" w14:textId="77777777" w:rsidTr="00D62EF6">
        <w:trPr>
          <w:trHeight w:val="124"/>
        </w:trPr>
        <w:tc>
          <w:tcPr>
            <w:tcW w:w="1984" w:type="dxa"/>
          </w:tcPr>
          <w:p w14:paraId="28279625" w14:textId="77777777" w:rsidR="00016570" w:rsidRPr="00AC0517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</w:tcPr>
          <w:p w14:paraId="11B7CDDB" w14:textId="77777777" w:rsidR="00016570" w:rsidRPr="00AC0517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</w:tcPr>
          <w:p w14:paraId="5360F7D0" w14:textId="77777777" w:rsidR="00016570" w:rsidRPr="00AC0517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</w:tcPr>
          <w:p w14:paraId="4A0FDBAD" w14:textId="77777777" w:rsidR="00016570" w:rsidRPr="00AC0517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</w:tcPr>
          <w:p w14:paraId="5D6B5204" w14:textId="77777777" w:rsidR="00016570" w:rsidRPr="00AC0517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3664" w:type="dxa"/>
            <w:gridSpan w:val="4"/>
          </w:tcPr>
          <w:p w14:paraId="793638F1" w14:textId="77777777" w:rsidR="00016570" w:rsidRPr="00AC0517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</w:rPr>
              <w:t>(</w:t>
            </w:r>
            <w:r w:rsidRPr="00AC0517">
              <w:rPr>
                <w:rFonts w:ascii="BrowalliaUPC" w:hAnsi="BrowalliaUPC" w:cs="BrowalliaUPC"/>
                <w:sz w:val="22"/>
                <w:szCs w:val="22"/>
                <w:cs/>
              </w:rPr>
              <w:t>หน่วย : พันบาท)</w:t>
            </w:r>
          </w:p>
        </w:tc>
      </w:tr>
      <w:tr w:rsidR="00016570" w:rsidRPr="00AC0517" w14:paraId="3EB4BA87" w14:textId="77777777" w:rsidTr="00D62EF6">
        <w:tc>
          <w:tcPr>
            <w:tcW w:w="1984" w:type="dxa"/>
          </w:tcPr>
          <w:p w14:paraId="42AC0E1A" w14:textId="77777777" w:rsidR="00016570" w:rsidRPr="00AC0517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7066" w:type="dxa"/>
            <w:gridSpan w:val="8"/>
          </w:tcPr>
          <w:p w14:paraId="5DA5DA4E" w14:textId="77777777" w:rsidR="00016570" w:rsidRPr="00AC0517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งบการเงินเฉพาะของบริษัท</w:t>
            </w:r>
          </w:p>
        </w:tc>
      </w:tr>
      <w:tr w:rsidR="00016570" w:rsidRPr="00AC0517" w14:paraId="2FF6753E" w14:textId="77777777" w:rsidTr="00D62EF6">
        <w:tc>
          <w:tcPr>
            <w:tcW w:w="1984" w:type="dxa"/>
          </w:tcPr>
          <w:p w14:paraId="36649EDE" w14:textId="77777777" w:rsidR="00016570" w:rsidRPr="00AC0517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14:paraId="4D2F6B9C" w14:textId="77777777" w:rsidR="00016570" w:rsidRPr="00AC0517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701" w:type="dxa"/>
            <w:gridSpan w:val="2"/>
          </w:tcPr>
          <w:p w14:paraId="2F402C05" w14:textId="77777777" w:rsidR="00016570" w:rsidRPr="00AC0517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  <w:cs/>
              </w:rPr>
              <w:t>สัดส่วนร้อยละการลงทุน</w:t>
            </w:r>
          </w:p>
        </w:tc>
        <w:tc>
          <w:tcPr>
            <w:tcW w:w="1984" w:type="dxa"/>
            <w:gridSpan w:val="2"/>
          </w:tcPr>
          <w:p w14:paraId="4BE58851" w14:textId="77777777" w:rsidR="00016570" w:rsidRPr="00AC0517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680" w:type="dxa"/>
            <w:gridSpan w:val="2"/>
          </w:tcPr>
          <w:p w14:paraId="3FAB76B9" w14:textId="77777777" w:rsidR="00016570" w:rsidRPr="00AC0517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  <w:cs/>
              </w:rPr>
              <w:t>เงินปันผลรับ</w:t>
            </w:r>
          </w:p>
        </w:tc>
      </w:tr>
      <w:tr w:rsidR="008171F3" w:rsidRPr="00AC0517" w14:paraId="4868E66E" w14:textId="77777777" w:rsidTr="00D62EF6">
        <w:tc>
          <w:tcPr>
            <w:tcW w:w="1984" w:type="dxa"/>
          </w:tcPr>
          <w:p w14:paraId="1CFCA3CB" w14:textId="77777777" w:rsidR="008171F3" w:rsidRPr="00AC0517" w:rsidRDefault="008171F3" w:rsidP="008171F3">
            <w:pPr>
              <w:pStyle w:val="BodyText"/>
              <w:tabs>
                <w:tab w:val="clear" w:pos="227"/>
                <w:tab w:val="clear" w:pos="1644"/>
                <w:tab w:val="clear" w:pos="5387"/>
                <w:tab w:val="left" w:pos="5496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</w:tcPr>
          <w:p w14:paraId="43E45C31" w14:textId="5074D912" w:rsidR="008171F3" w:rsidRPr="00AC0517" w:rsidRDefault="008171F3" w:rsidP="008171F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US"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</w:rPr>
              <w:t xml:space="preserve">31 </w:t>
            </w:r>
            <w:r w:rsidRPr="00AC0517">
              <w:rPr>
                <w:rFonts w:ascii="BrowalliaUPC" w:hAnsi="BrowalliaUPC" w:cs="BrowalliaUPC"/>
                <w:sz w:val="22"/>
                <w:szCs w:val="22"/>
                <w:cs/>
              </w:rPr>
              <w:t>มี.ค.</w:t>
            </w:r>
            <w:r w:rsidRPr="00AC0517">
              <w:rPr>
                <w:rFonts w:ascii="BrowalliaUPC" w:hAnsi="BrowalliaUPC" w:cs="BrowalliaUPC"/>
                <w:sz w:val="22"/>
                <w:szCs w:val="22"/>
                <w:cs/>
              </w:rPr>
              <w:br/>
              <w:t>2564</w:t>
            </w:r>
          </w:p>
        </w:tc>
        <w:tc>
          <w:tcPr>
            <w:tcW w:w="851" w:type="dxa"/>
          </w:tcPr>
          <w:p w14:paraId="2AB18A29" w14:textId="5FE73852" w:rsidR="008171F3" w:rsidRPr="00AC0517" w:rsidRDefault="008171F3" w:rsidP="008171F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AC0517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ธ.ค.  </w:t>
            </w:r>
            <w:r w:rsidRPr="00AC0517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850" w:type="dxa"/>
          </w:tcPr>
          <w:p w14:paraId="4E83DB11" w14:textId="3AB6A5AA" w:rsidR="008171F3" w:rsidRPr="00AC0517" w:rsidRDefault="008171F3" w:rsidP="008171F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</w:rPr>
              <w:t xml:space="preserve">31 </w:t>
            </w:r>
            <w:r w:rsidRPr="00AC0517">
              <w:rPr>
                <w:rFonts w:ascii="BrowalliaUPC" w:hAnsi="BrowalliaUPC" w:cs="BrowalliaUPC"/>
                <w:sz w:val="22"/>
                <w:szCs w:val="22"/>
                <w:cs/>
              </w:rPr>
              <w:t>มี.ค.</w:t>
            </w:r>
            <w:r w:rsidRPr="00AC0517">
              <w:rPr>
                <w:rFonts w:ascii="BrowalliaUPC" w:hAnsi="BrowalliaUPC" w:cs="BrowalliaUPC"/>
                <w:sz w:val="22"/>
                <w:szCs w:val="22"/>
                <w:cs/>
              </w:rPr>
              <w:br/>
              <w:t>2564</w:t>
            </w:r>
          </w:p>
        </w:tc>
        <w:tc>
          <w:tcPr>
            <w:tcW w:w="851" w:type="dxa"/>
          </w:tcPr>
          <w:p w14:paraId="3377FB29" w14:textId="31C613D8" w:rsidR="008171F3" w:rsidRPr="00AC0517" w:rsidRDefault="008171F3" w:rsidP="008171F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AC0517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ธ.ค.  </w:t>
            </w:r>
            <w:r w:rsidRPr="00AC0517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992" w:type="dxa"/>
          </w:tcPr>
          <w:p w14:paraId="0371CC0E" w14:textId="436A3531" w:rsidR="008171F3" w:rsidRPr="00AC0517" w:rsidRDefault="008171F3" w:rsidP="008171F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</w:rPr>
              <w:t xml:space="preserve">31 </w:t>
            </w:r>
            <w:r w:rsidRPr="00AC0517">
              <w:rPr>
                <w:rFonts w:ascii="BrowalliaUPC" w:hAnsi="BrowalliaUPC" w:cs="BrowalliaUPC"/>
                <w:sz w:val="22"/>
                <w:szCs w:val="22"/>
                <w:cs/>
              </w:rPr>
              <w:t>มี.ค.</w:t>
            </w:r>
            <w:r w:rsidRPr="00AC0517">
              <w:rPr>
                <w:rFonts w:ascii="BrowalliaUPC" w:hAnsi="BrowalliaUPC" w:cs="BrowalliaUPC"/>
                <w:sz w:val="22"/>
                <w:szCs w:val="22"/>
                <w:cs/>
              </w:rPr>
              <w:br/>
              <w:t>2564</w:t>
            </w:r>
          </w:p>
        </w:tc>
        <w:tc>
          <w:tcPr>
            <w:tcW w:w="992" w:type="dxa"/>
          </w:tcPr>
          <w:p w14:paraId="3FADD54E" w14:textId="51126899" w:rsidR="008171F3" w:rsidRPr="00AC0517" w:rsidRDefault="008171F3" w:rsidP="008171F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AC0517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ธ.ค.  </w:t>
            </w:r>
            <w:r w:rsidRPr="00AC0517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851" w:type="dxa"/>
          </w:tcPr>
          <w:p w14:paraId="58D22809" w14:textId="093F90BB" w:rsidR="008171F3" w:rsidRPr="00AC0517" w:rsidRDefault="008171F3" w:rsidP="008171F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</w:rPr>
              <w:t xml:space="preserve">31 </w:t>
            </w:r>
            <w:r w:rsidRPr="00AC0517">
              <w:rPr>
                <w:rFonts w:ascii="BrowalliaUPC" w:hAnsi="BrowalliaUPC" w:cs="BrowalliaUPC"/>
                <w:sz w:val="22"/>
                <w:szCs w:val="22"/>
                <w:cs/>
              </w:rPr>
              <w:t>มี.ค.</w:t>
            </w:r>
            <w:r w:rsidRPr="00AC0517">
              <w:rPr>
                <w:rFonts w:ascii="BrowalliaUPC" w:hAnsi="BrowalliaUPC" w:cs="BrowalliaUPC"/>
                <w:sz w:val="22"/>
                <w:szCs w:val="22"/>
                <w:cs/>
              </w:rPr>
              <w:br/>
              <w:t>2564</w:t>
            </w:r>
          </w:p>
        </w:tc>
        <w:tc>
          <w:tcPr>
            <w:tcW w:w="829" w:type="dxa"/>
          </w:tcPr>
          <w:p w14:paraId="1156C24E" w14:textId="25AF8625" w:rsidR="008171F3" w:rsidRPr="00AC0517" w:rsidRDefault="008171F3" w:rsidP="008171F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AC0517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ธ.ค.  </w:t>
            </w:r>
            <w:r w:rsidRPr="00AC0517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</w:tr>
      <w:tr w:rsidR="00016570" w:rsidRPr="00AC0517" w14:paraId="5834AD4A" w14:textId="77777777" w:rsidTr="00D62EF6">
        <w:tc>
          <w:tcPr>
            <w:tcW w:w="1984" w:type="dxa"/>
          </w:tcPr>
          <w:p w14:paraId="7B5CD75C" w14:textId="77777777" w:rsidR="00016570" w:rsidRPr="00AC0517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33BED69D" w14:textId="77777777" w:rsidR="00016570" w:rsidRPr="00AC0517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3B3C17FB" w14:textId="77777777" w:rsidR="00016570" w:rsidRPr="00AC0517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0B70D4F3" w14:textId="77777777" w:rsidR="00016570" w:rsidRPr="00AC0517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02A61CD0" w14:textId="77777777" w:rsidR="00016570" w:rsidRPr="00AC0517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39AC0352" w14:textId="77777777" w:rsidR="00016570" w:rsidRPr="00AC0517" w:rsidRDefault="00016570" w:rsidP="0021183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17083DA1" w14:textId="77777777" w:rsidR="00016570" w:rsidRPr="00AC0517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</w:tcPr>
          <w:p w14:paraId="323115FE" w14:textId="77777777" w:rsidR="00016570" w:rsidRPr="00AC0517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29" w:type="dxa"/>
          </w:tcPr>
          <w:p w14:paraId="20257636" w14:textId="77777777" w:rsidR="00016570" w:rsidRPr="00AC0517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2C5B4E" w:rsidRPr="00AC0517" w14:paraId="68289D3E" w14:textId="77777777" w:rsidTr="00D62EF6">
        <w:trPr>
          <w:trHeight w:val="149"/>
        </w:trPr>
        <w:tc>
          <w:tcPr>
            <w:tcW w:w="1984" w:type="dxa"/>
          </w:tcPr>
          <w:p w14:paraId="77E8C825" w14:textId="77777777" w:rsidR="002C5B4E" w:rsidRPr="00AC0517" w:rsidRDefault="002C5B4E" w:rsidP="002C5B4E">
            <w:pPr>
              <w:spacing w:line="240" w:lineRule="auto"/>
              <w:ind w:left="90" w:right="-180" w:hanging="198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Pr="00AC0517">
              <w:rPr>
                <w:rFonts w:ascii="BrowalliaUPC" w:hAnsi="BrowalliaUPC" w:cs="BrowalliaUPC"/>
                <w:sz w:val="22"/>
                <w:szCs w:val="22"/>
                <w:cs/>
              </w:rPr>
              <w:t>บริษัท สเปซเมด จำกัด</w:t>
            </w:r>
          </w:p>
        </w:tc>
        <w:tc>
          <w:tcPr>
            <w:tcW w:w="850" w:type="dxa"/>
          </w:tcPr>
          <w:p w14:paraId="38533298" w14:textId="4B7E04B6" w:rsidR="002C5B4E" w:rsidRPr="00AC0517" w:rsidRDefault="002C5B4E" w:rsidP="002C5B4E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  <w:lang w:val="en-US"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</w:rPr>
              <w:t>50,000</w:t>
            </w:r>
          </w:p>
        </w:tc>
        <w:tc>
          <w:tcPr>
            <w:tcW w:w="851" w:type="dxa"/>
          </w:tcPr>
          <w:p w14:paraId="6AC8D47F" w14:textId="77777777" w:rsidR="002C5B4E" w:rsidRPr="00AC0517" w:rsidRDefault="002C5B4E" w:rsidP="002C5B4E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</w:rPr>
              <w:t>50,000</w:t>
            </w:r>
          </w:p>
        </w:tc>
        <w:tc>
          <w:tcPr>
            <w:tcW w:w="850" w:type="dxa"/>
          </w:tcPr>
          <w:p w14:paraId="358CFFD4" w14:textId="23EF7238" w:rsidR="002C5B4E" w:rsidRPr="00AC0517" w:rsidRDefault="002C5B4E" w:rsidP="002C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  <w:cs/>
              </w:rPr>
              <w:t>100.00</w:t>
            </w:r>
          </w:p>
        </w:tc>
        <w:tc>
          <w:tcPr>
            <w:tcW w:w="851" w:type="dxa"/>
          </w:tcPr>
          <w:p w14:paraId="7D3F2CDF" w14:textId="77777777" w:rsidR="002C5B4E" w:rsidRPr="00AC0517" w:rsidRDefault="002C5B4E" w:rsidP="002C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  <w:cs/>
              </w:rPr>
              <w:t>100.00</w:t>
            </w:r>
          </w:p>
        </w:tc>
        <w:tc>
          <w:tcPr>
            <w:tcW w:w="992" w:type="dxa"/>
            <w:vAlign w:val="center"/>
          </w:tcPr>
          <w:p w14:paraId="7BA96470" w14:textId="412CFE39" w:rsidR="002C5B4E" w:rsidRPr="00AC0517" w:rsidRDefault="002C5B4E" w:rsidP="002C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7"/>
              </w:tabs>
              <w:spacing w:line="240" w:lineRule="auto"/>
              <w:ind w:left="-157" w:firstLine="157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</w:rPr>
              <w:t>59,391</w:t>
            </w:r>
          </w:p>
        </w:tc>
        <w:tc>
          <w:tcPr>
            <w:tcW w:w="992" w:type="dxa"/>
            <w:vAlign w:val="center"/>
          </w:tcPr>
          <w:p w14:paraId="2C7F1F97" w14:textId="77777777" w:rsidR="002C5B4E" w:rsidRPr="00AC0517" w:rsidRDefault="002C5B4E" w:rsidP="002C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</w:rPr>
              <w:t>59,391</w:t>
            </w:r>
          </w:p>
        </w:tc>
        <w:tc>
          <w:tcPr>
            <w:tcW w:w="851" w:type="dxa"/>
            <w:shd w:val="clear" w:color="auto" w:fill="auto"/>
          </w:tcPr>
          <w:p w14:paraId="23EBA3EC" w14:textId="19D3BA93" w:rsidR="002C5B4E" w:rsidRPr="00E15FBE" w:rsidRDefault="002C5B4E" w:rsidP="002C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US"/>
              </w:rPr>
            </w:pPr>
            <w:r w:rsidRPr="00E15FBE">
              <w:rPr>
                <w:rFonts w:ascii="BrowalliaUPC" w:hAnsi="BrowalliaUPC" w:cs="BrowalliaUPC"/>
                <w:sz w:val="22"/>
                <w:szCs w:val="22"/>
                <w:lang w:val="en-US"/>
              </w:rPr>
              <w:t>-</w:t>
            </w:r>
          </w:p>
        </w:tc>
        <w:tc>
          <w:tcPr>
            <w:tcW w:w="829" w:type="dxa"/>
          </w:tcPr>
          <w:p w14:paraId="21FC53D3" w14:textId="2CAF4EBD" w:rsidR="002C5B4E" w:rsidRPr="00AC0517" w:rsidRDefault="002C5B4E" w:rsidP="002C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AC0517">
              <w:rPr>
                <w:rFonts w:ascii="BrowalliaUPC" w:hAnsi="BrowalliaUPC" w:cs="BrowalliaUPC"/>
                <w:sz w:val="22"/>
                <w:szCs w:val="22"/>
                <w:lang w:val="en-US"/>
              </w:rPr>
              <w:t>7</w:t>
            </w:r>
            <w:r w:rsidRPr="00AC0517">
              <w:rPr>
                <w:rFonts w:ascii="BrowalliaUPC" w:hAnsi="BrowalliaUPC" w:cs="BrowalliaUPC"/>
                <w:sz w:val="22"/>
                <w:szCs w:val="22"/>
              </w:rPr>
              <w:t>,000</w:t>
            </w:r>
          </w:p>
        </w:tc>
      </w:tr>
      <w:tr w:rsidR="002C5B4E" w:rsidRPr="00AC0517" w14:paraId="1C8C8E42" w14:textId="77777777" w:rsidTr="00D62EF6">
        <w:tc>
          <w:tcPr>
            <w:tcW w:w="1984" w:type="dxa"/>
          </w:tcPr>
          <w:p w14:paraId="79253A52" w14:textId="77777777" w:rsidR="002C5B4E" w:rsidRPr="00AC0517" w:rsidRDefault="002C5B4E" w:rsidP="002C5B4E">
            <w:pPr>
              <w:spacing w:line="240" w:lineRule="auto"/>
              <w:ind w:left="90" w:right="-180" w:hanging="198"/>
              <w:rPr>
                <w:rFonts w:ascii="BrowalliaUPC" w:hAnsi="BrowalliaUPC" w:cs="BrowalliaUPC"/>
                <w:sz w:val="22"/>
                <w:szCs w:val="22"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Pr="00AC0517">
              <w:rPr>
                <w:rFonts w:ascii="BrowalliaUPC" w:hAnsi="BrowalliaUPC" w:cs="BrowalliaUPC"/>
                <w:sz w:val="22"/>
                <w:szCs w:val="22"/>
                <w:cs/>
              </w:rPr>
              <w:t>บริษัท สยามสเนล จำกัด</w:t>
            </w:r>
          </w:p>
        </w:tc>
        <w:tc>
          <w:tcPr>
            <w:tcW w:w="850" w:type="dxa"/>
          </w:tcPr>
          <w:p w14:paraId="243B6416" w14:textId="3C87A03F" w:rsidR="002C5B4E" w:rsidRPr="00AC0517" w:rsidRDefault="002C5B4E" w:rsidP="002C5B4E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  <w:lang w:val="en-US"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</w:rPr>
              <w:t>20,000</w:t>
            </w:r>
          </w:p>
        </w:tc>
        <w:tc>
          <w:tcPr>
            <w:tcW w:w="851" w:type="dxa"/>
          </w:tcPr>
          <w:p w14:paraId="157B630E" w14:textId="77777777" w:rsidR="002C5B4E" w:rsidRPr="00AC0517" w:rsidRDefault="002C5B4E" w:rsidP="002C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</w:rPr>
              <w:t>20,000</w:t>
            </w:r>
          </w:p>
        </w:tc>
        <w:tc>
          <w:tcPr>
            <w:tcW w:w="850" w:type="dxa"/>
          </w:tcPr>
          <w:p w14:paraId="3993D95E" w14:textId="33FD9F1E" w:rsidR="002C5B4E" w:rsidRPr="00AC0517" w:rsidRDefault="002C5B4E" w:rsidP="002C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  <w:cs/>
              </w:rPr>
              <w:t>51.00</w:t>
            </w:r>
          </w:p>
        </w:tc>
        <w:tc>
          <w:tcPr>
            <w:tcW w:w="851" w:type="dxa"/>
          </w:tcPr>
          <w:p w14:paraId="7806B759" w14:textId="77777777" w:rsidR="002C5B4E" w:rsidRPr="00AC0517" w:rsidRDefault="002C5B4E" w:rsidP="002C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  <w:cs/>
              </w:rPr>
              <w:t>51.00</w:t>
            </w:r>
          </w:p>
        </w:tc>
        <w:tc>
          <w:tcPr>
            <w:tcW w:w="992" w:type="dxa"/>
            <w:vAlign w:val="center"/>
          </w:tcPr>
          <w:p w14:paraId="34B4C71F" w14:textId="76219664" w:rsidR="002C5B4E" w:rsidRPr="00AC0517" w:rsidRDefault="002C5B4E" w:rsidP="002C5B4E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157" w:firstLine="157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</w:rPr>
              <w:t>10,200</w:t>
            </w:r>
          </w:p>
        </w:tc>
        <w:tc>
          <w:tcPr>
            <w:tcW w:w="992" w:type="dxa"/>
            <w:vAlign w:val="center"/>
          </w:tcPr>
          <w:p w14:paraId="1647B86C" w14:textId="77777777" w:rsidR="002C5B4E" w:rsidRPr="00AC0517" w:rsidRDefault="002C5B4E" w:rsidP="002C5B4E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</w:rPr>
              <w:t>10,200</w:t>
            </w:r>
          </w:p>
        </w:tc>
        <w:tc>
          <w:tcPr>
            <w:tcW w:w="851" w:type="dxa"/>
            <w:shd w:val="clear" w:color="auto" w:fill="auto"/>
          </w:tcPr>
          <w:p w14:paraId="587AB7A3" w14:textId="6AA958A4" w:rsidR="002C5B4E" w:rsidRPr="00E15FBE" w:rsidRDefault="002C5B4E" w:rsidP="002C5B4E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15FBE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829" w:type="dxa"/>
          </w:tcPr>
          <w:p w14:paraId="76E3CF17" w14:textId="77777777" w:rsidR="002C5B4E" w:rsidRPr="00AC0517" w:rsidRDefault="002C5B4E" w:rsidP="002C5B4E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</w:rPr>
              <w:t xml:space="preserve">   -</w:t>
            </w:r>
          </w:p>
        </w:tc>
      </w:tr>
      <w:tr w:rsidR="00D02EEF" w:rsidRPr="00AC0517" w14:paraId="54948AD8" w14:textId="77777777" w:rsidTr="00D62EF6">
        <w:tc>
          <w:tcPr>
            <w:tcW w:w="1984" w:type="dxa"/>
          </w:tcPr>
          <w:p w14:paraId="588C7A50" w14:textId="77777777" w:rsidR="00D02EEF" w:rsidRPr="00AC0517" w:rsidRDefault="00D02EEF" w:rsidP="00D02EEF">
            <w:pPr>
              <w:tabs>
                <w:tab w:val="clear" w:pos="227"/>
                <w:tab w:val="left" w:pos="27"/>
              </w:tabs>
              <w:spacing w:line="240" w:lineRule="auto"/>
              <w:ind w:left="181" w:right="-180" w:hanging="270"/>
              <w:rPr>
                <w:rFonts w:ascii="BrowalliaUPC" w:hAnsi="BrowalliaUPC" w:cs="BrowalliaUPC"/>
                <w:sz w:val="22"/>
                <w:szCs w:val="22"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Pr="00AC0517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บริษัท ดับบลิวซีไอ โฮลดิ้ง </w:t>
            </w:r>
          </w:p>
          <w:p w14:paraId="573A38D7" w14:textId="2410B22B" w:rsidR="00D02EEF" w:rsidRPr="00AC0517" w:rsidRDefault="00D02EEF" w:rsidP="00D02EEF">
            <w:pPr>
              <w:tabs>
                <w:tab w:val="clear" w:pos="227"/>
                <w:tab w:val="left" w:pos="27"/>
              </w:tabs>
              <w:spacing w:line="240" w:lineRule="auto"/>
              <w:ind w:left="181" w:right="-180" w:hanging="27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</w:rPr>
              <w:t xml:space="preserve">     </w:t>
            </w:r>
            <w:r w:rsidRPr="00AC0517">
              <w:rPr>
                <w:rFonts w:ascii="BrowalliaUPC" w:hAnsi="BrowalliaUPC" w:cs="BrowalliaUPC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850" w:type="dxa"/>
            <w:shd w:val="clear" w:color="auto" w:fill="auto"/>
          </w:tcPr>
          <w:p w14:paraId="52503CC3" w14:textId="77777777" w:rsidR="00D02EEF" w:rsidRPr="00AC0517" w:rsidRDefault="00D02EEF" w:rsidP="00D02EEF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  <w:p w14:paraId="6D6BC055" w14:textId="2B0BC876" w:rsidR="00D02EEF" w:rsidRPr="00AC0517" w:rsidRDefault="00D02EEF" w:rsidP="00D02EEF">
            <w:pPr>
              <w:ind w:hanging="11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</w:rPr>
              <w:t>1,818,906</w:t>
            </w:r>
          </w:p>
        </w:tc>
        <w:tc>
          <w:tcPr>
            <w:tcW w:w="851" w:type="dxa"/>
            <w:shd w:val="clear" w:color="auto" w:fill="auto"/>
          </w:tcPr>
          <w:p w14:paraId="59BE5DC3" w14:textId="77777777" w:rsidR="00D02EEF" w:rsidRPr="00AC0517" w:rsidRDefault="00D02EEF" w:rsidP="00D02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771FD66E" w14:textId="77777777" w:rsidR="00D02EEF" w:rsidRPr="00AC0517" w:rsidRDefault="00D02EEF" w:rsidP="00D02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</w:rPr>
              <w:t>1,818,906</w:t>
            </w:r>
          </w:p>
        </w:tc>
        <w:tc>
          <w:tcPr>
            <w:tcW w:w="850" w:type="dxa"/>
            <w:shd w:val="clear" w:color="auto" w:fill="auto"/>
          </w:tcPr>
          <w:p w14:paraId="056EE7A8" w14:textId="77777777" w:rsidR="00D02EEF" w:rsidRPr="00AC0517" w:rsidRDefault="00D02EEF" w:rsidP="00D02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08988A26" w14:textId="0AB9CECF" w:rsidR="00D02EEF" w:rsidRPr="00AC0517" w:rsidRDefault="00D02EEF" w:rsidP="00D02EEF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  <w:cs/>
              </w:rPr>
              <w:t>56.00</w:t>
            </w:r>
          </w:p>
        </w:tc>
        <w:tc>
          <w:tcPr>
            <w:tcW w:w="851" w:type="dxa"/>
            <w:shd w:val="clear" w:color="auto" w:fill="auto"/>
          </w:tcPr>
          <w:p w14:paraId="5EF887CE" w14:textId="77777777" w:rsidR="00D02EEF" w:rsidRPr="00AC0517" w:rsidRDefault="00D02EEF" w:rsidP="00D02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7F7EC5EB" w14:textId="77777777" w:rsidR="00D02EEF" w:rsidRPr="00AC0517" w:rsidRDefault="00D02EEF" w:rsidP="00D02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  <w:cs/>
              </w:rPr>
              <w:t>56.00</w:t>
            </w:r>
          </w:p>
        </w:tc>
        <w:tc>
          <w:tcPr>
            <w:tcW w:w="992" w:type="dxa"/>
          </w:tcPr>
          <w:p w14:paraId="3434F85E" w14:textId="77777777" w:rsidR="000B416B" w:rsidRPr="00AC0517" w:rsidRDefault="000B416B" w:rsidP="00472639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5226516D" w14:textId="6F290D74" w:rsidR="00D02EEF" w:rsidRPr="00AC0517" w:rsidRDefault="00D02EEF" w:rsidP="00472639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</w:rPr>
              <w:t>2,212,004</w:t>
            </w:r>
          </w:p>
        </w:tc>
        <w:tc>
          <w:tcPr>
            <w:tcW w:w="992" w:type="dxa"/>
          </w:tcPr>
          <w:p w14:paraId="230E9C10" w14:textId="77777777" w:rsidR="00D02EEF" w:rsidRPr="00AC0517" w:rsidRDefault="00D02EEF" w:rsidP="00D02EEF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0285E703" w14:textId="77777777" w:rsidR="00D02EEF" w:rsidRPr="00AC0517" w:rsidRDefault="00D02EEF" w:rsidP="00D02EEF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</w:rPr>
              <w:t>2,212,004</w:t>
            </w:r>
          </w:p>
        </w:tc>
        <w:tc>
          <w:tcPr>
            <w:tcW w:w="851" w:type="dxa"/>
            <w:shd w:val="clear" w:color="auto" w:fill="auto"/>
          </w:tcPr>
          <w:p w14:paraId="329232CF" w14:textId="77777777" w:rsidR="00D02EEF" w:rsidRPr="00E15FBE" w:rsidRDefault="00D02EEF" w:rsidP="00D02EEF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0F8038C8" w14:textId="40F407EC" w:rsidR="00D02EEF" w:rsidRPr="00E15FBE" w:rsidRDefault="00D02EEF" w:rsidP="00D02EEF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15FBE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829" w:type="dxa"/>
          </w:tcPr>
          <w:p w14:paraId="450EF84B" w14:textId="77777777" w:rsidR="00D02EEF" w:rsidRPr="00AC0517" w:rsidRDefault="00D02EEF" w:rsidP="00D02EEF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6A583274" w14:textId="77777777" w:rsidR="00D02EEF" w:rsidRPr="00AC0517" w:rsidRDefault="00D02EEF" w:rsidP="00D02EEF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</w:rPr>
              <w:t xml:space="preserve">   -</w:t>
            </w:r>
          </w:p>
        </w:tc>
      </w:tr>
      <w:tr w:rsidR="00D02EEF" w:rsidRPr="00AC0517" w14:paraId="3B056ECF" w14:textId="77777777" w:rsidTr="00D62EF6">
        <w:tc>
          <w:tcPr>
            <w:tcW w:w="1984" w:type="dxa"/>
          </w:tcPr>
          <w:p w14:paraId="619F603A" w14:textId="77777777" w:rsidR="00D02EEF" w:rsidRPr="00AC0517" w:rsidRDefault="00D02EEF" w:rsidP="00D02EEF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left="90" w:right="-57" w:hanging="198"/>
              <w:rPr>
                <w:rFonts w:ascii="BrowalliaUPC" w:hAnsi="BrowalliaUPC" w:cs="BrowalliaUPC"/>
                <w:sz w:val="22"/>
                <w:szCs w:val="22"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Pr="00AC0517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  <w:tc>
          <w:tcPr>
            <w:tcW w:w="850" w:type="dxa"/>
            <w:vAlign w:val="center"/>
          </w:tcPr>
          <w:p w14:paraId="3A3B7028" w14:textId="77777777" w:rsidR="00D02EEF" w:rsidRPr="00AC0517" w:rsidRDefault="00D02EEF" w:rsidP="00D02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54A7544" w14:textId="77777777" w:rsidR="00D02EEF" w:rsidRPr="00AC0517" w:rsidRDefault="00D02EEF" w:rsidP="00D02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4817729" w14:textId="77777777" w:rsidR="00D02EEF" w:rsidRPr="00AC0517" w:rsidRDefault="00D02EEF" w:rsidP="00D02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5C54858" w14:textId="77777777" w:rsidR="00D02EEF" w:rsidRPr="00AC0517" w:rsidRDefault="00D02EEF" w:rsidP="00D02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C7539C1" w14:textId="5E8D5D09" w:rsidR="00D02EEF" w:rsidRPr="00AC0517" w:rsidRDefault="00D02EEF" w:rsidP="00D02EE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7" w:firstLine="157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</w:rPr>
              <w:t>2,281,595</w:t>
            </w:r>
          </w:p>
        </w:tc>
        <w:tc>
          <w:tcPr>
            <w:tcW w:w="992" w:type="dxa"/>
            <w:vAlign w:val="center"/>
          </w:tcPr>
          <w:p w14:paraId="0835562B" w14:textId="77777777" w:rsidR="00D02EEF" w:rsidRPr="00AC0517" w:rsidRDefault="00D02EEF" w:rsidP="00D02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</w:rPr>
              <w:t>2,281,595</w:t>
            </w:r>
          </w:p>
        </w:tc>
        <w:tc>
          <w:tcPr>
            <w:tcW w:w="851" w:type="dxa"/>
            <w:shd w:val="clear" w:color="auto" w:fill="auto"/>
          </w:tcPr>
          <w:p w14:paraId="013753D1" w14:textId="4D236511" w:rsidR="00D02EEF" w:rsidRPr="00F005EC" w:rsidRDefault="00D02EEF" w:rsidP="00D02EEF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  <w:lang w:val="en-US"/>
              </w:rPr>
            </w:pPr>
            <w:r w:rsidRPr="00E15FBE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829" w:type="dxa"/>
          </w:tcPr>
          <w:p w14:paraId="42972223" w14:textId="4886E94E" w:rsidR="00D02EEF" w:rsidRPr="00AC0517" w:rsidRDefault="00D02EEF" w:rsidP="00D02EE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</w:rPr>
              <w:t>17,000</w:t>
            </w:r>
          </w:p>
        </w:tc>
      </w:tr>
      <w:tr w:rsidR="00D02EEF" w:rsidRPr="00AC0517" w14:paraId="0A41E383" w14:textId="77777777" w:rsidTr="00D62EF6">
        <w:tc>
          <w:tcPr>
            <w:tcW w:w="1984" w:type="dxa"/>
          </w:tcPr>
          <w:p w14:paraId="5A78D530" w14:textId="77777777" w:rsidR="00D02EEF" w:rsidRPr="00AC0517" w:rsidRDefault="00D02EEF" w:rsidP="00D02EEF">
            <w:pPr>
              <w:tabs>
                <w:tab w:val="clear" w:pos="227"/>
                <w:tab w:val="left" w:pos="851"/>
                <w:tab w:val="left" w:pos="1418"/>
                <w:tab w:val="left" w:pos="1985"/>
              </w:tabs>
              <w:spacing w:line="240" w:lineRule="auto"/>
              <w:ind w:left="90" w:right="-57" w:hanging="198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Pr="00AC0517"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  <w:t>หัก</w:t>
            </w:r>
            <w:r w:rsidRPr="00AC0517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850" w:type="dxa"/>
            <w:vAlign w:val="center"/>
          </w:tcPr>
          <w:p w14:paraId="6897720B" w14:textId="77777777" w:rsidR="00D02EEF" w:rsidRPr="00AC0517" w:rsidRDefault="00D02EEF" w:rsidP="00D02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4FF0782" w14:textId="77777777" w:rsidR="00D02EEF" w:rsidRPr="00AC0517" w:rsidRDefault="00D02EEF" w:rsidP="00D02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6CFD534" w14:textId="77777777" w:rsidR="00D02EEF" w:rsidRPr="00AC0517" w:rsidRDefault="00D02EEF" w:rsidP="00D02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E32F09A" w14:textId="77777777" w:rsidR="00D02EEF" w:rsidRPr="00AC0517" w:rsidRDefault="00D02EEF" w:rsidP="00D02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43450D13" w14:textId="7036FC1B" w:rsidR="00D02EEF" w:rsidRPr="00AC0517" w:rsidRDefault="00D02EEF" w:rsidP="00472639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</w:rPr>
              <w:t>(2,222,204)</w:t>
            </w:r>
          </w:p>
        </w:tc>
        <w:tc>
          <w:tcPr>
            <w:tcW w:w="992" w:type="dxa"/>
          </w:tcPr>
          <w:p w14:paraId="4B137688" w14:textId="77777777" w:rsidR="00D02EEF" w:rsidRPr="00AC0517" w:rsidRDefault="00D02EEF" w:rsidP="00D02EEF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</w:rPr>
              <w:t>(2,222,204)</w:t>
            </w:r>
          </w:p>
        </w:tc>
        <w:tc>
          <w:tcPr>
            <w:tcW w:w="851" w:type="dxa"/>
            <w:shd w:val="clear" w:color="auto" w:fill="auto"/>
          </w:tcPr>
          <w:p w14:paraId="44B71713" w14:textId="77777777" w:rsidR="00D02EEF" w:rsidRPr="00AC0517" w:rsidRDefault="00D02EEF" w:rsidP="00D02EEF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  <w:highlight w:val="yellow"/>
              </w:rPr>
            </w:pPr>
          </w:p>
        </w:tc>
        <w:tc>
          <w:tcPr>
            <w:tcW w:w="829" w:type="dxa"/>
          </w:tcPr>
          <w:p w14:paraId="3EFCFB4F" w14:textId="77777777" w:rsidR="00D02EEF" w:rsidRPr="00AC0517" w:rsidRDefault="00D02EEF" w:rsidP="00D02EEF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D02EEF" w:rsidRPr="00AC0517" w14:paraId="166965D7" w14:textId="77777777" w:rsidTr="00D62EF6">
        <w:tc>
          <w:tcPr>
            <w:tcW w:w="1984" w:type="dxa"/>
          </w:tcPr>
          <w:p w14:paraId="1CC1DBF4" w14:textId="77777777" w:rsidR="00D02EEF" w:rsidRPr="00AC0517" w:rsidRDefault="00D02EEF" w:rsidP="00D02EEF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left="90" w:right="-57" w:hanging="198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Pr="00AC0517">
              <w:rPr>
                <w:rFonts w:ascii="BrowalliaUPC" w:hAnsi="BrowalliaUPC" w:cs="BrowalliaUPC"/>
                <w:sz w:val="22"/>
                <w:szCs w:val="22"/>
                <w:cs/>
              </w:rPr>
              <w:t>สุทธิ</w:t>
            </w:r>
          </w:p>
        </w:tc>
        <w:tc>
          <w:tcPr>
            <w:tcW w:w="850" w:type="dxa"/>
            <w:vAlign w:val="center"/>
          </w:tcPr>
          <w:p w14:paraId="541FDE6E" w14:textId="77777777" w:rsidR="00D02EEF" w:rsidRPr="00AC0517" w:rsidRDefault="00D02EEF" w:rsidP="00D02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65A5040A" w14:textId="77777777" w:rsidR="00D02EEF" w:rsidRPr="00AC0517" w:rsidRDefault="00D02EEF" w:rsidP="00D02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698EAEC" w14:textId="77777777" w:rsidR="00D02EEF" w:rsidRPr="00AC0517" w:rsidRDefault="00D02EEF" w:rsidP="00D02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37919CE" w14:textId="77777777" w:rsidR="00D02EEF" w:rsidRPr="00AC0517" w:rsidRDefault="00D02EEF" w:rsidP="00D02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47DFC4E8" w14:textId="08728FD9" w:rsidR="00D02EEF" w:rsidRPr="00AC0517" w:rsidRDefault="00D02EEF" w:rsidP="00472639">
            <w:pPr>
              <w:pStyle w:val="BodyTextInden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</w:rPr>
              <w:t>59,391</w:t>
            </w:r>
          </w:p>
        </w:tc>
        <w:tc>
          <w:tcPr>
            <w:tcW w:w="992" w:type="dxa"/>
          </w:tcPr>
          <w:p w14:paraId="6E91E6A6" w14:textId="77777777" w:rsidR="00D02EEF" w:rsidRPr="00AC0517" w:rsidRDefault="00D02EEF" w:rsidP="00D02EEF">
            <w:pPr>
              <w:pStyle w:val="BodyTextInden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AC0517">
              <w:rPr>
                <w:rFonts w:ascii="BrowalliaUPC" w:hAnsi="BrowalliaUPC" w:cs="BrowalliaUPC"/>
                <w:sz w:val="22"/>
                <w:szCs w:val="22"/>
              </w:rPr>
              <w:t>59,391</w:t>
            </w:r>
          </w:p>
        </w:tc>
        <w:tc>
          <w:tcPr>
            <w:tcW w:w="851" w:type="dxa"/>
          </w:tcPr>
          <w:p w14:paraId="6E4A5D7F" w14:textId="77777777" w:rsidR="00D02EEF" w:rsidRPr="00AC0517" w:rsidRDefault="00D02EEF" w:rsidP="00D02EEF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29" w:type="dxa"/>
          </w:tcPr>
          <w:p w14:paraId="35F1C042" w14:textId="77777777" w:rsidR="00D02EEF" w:rsidRPr="00AC0517" w:rsidRDefault="00D02EEF" w:rsidP="00D02EEF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</w:tbl>
    <w:p w14:paraId="104D67B1" w14:textId="77777777" w:rsidR="005F1CD3" w:rsidRPr="00AC0517" w:rsidRDefault="005F1CD3" w:rsidP="00A70CB5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pacing w:val="-4"/>
          <w:sz w:val="28"/>
          <w:szCs w:val="28"/>
          <w:highlight w:val="yellow"/>
        </w:rPr>
      </w:pPr>
    </w:p>
    <w:p w14:paraId="7699239A" w14:textId="69BFA8B4" w:rsidR="00C600DD" w:rsidRPr="00F1025B" w:rsidRDefault="00A70CB5" w:rsidP="00F1025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F1025B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="00EF6AC9" w:rsidRPr="00F1025B">
        <w:rPr>
          <w:rFonts w:ascii="BrowalliaUPC" w:hAnsi="BrowalliaUPC" w:cs="BrowalliaUPC"/>
          <w:sz w:val="28"/>
          <w:szCs w:val="28"/>
        </w:rPr>
        <w:t xml:space="preserve">31 </w:t>
      </w:r>
      <w:r w:rsidR="00EF6AC9" w:rsidRPr="00F1025B">
        <w:rPr>
          <w:rFonts w:ascii="BrowalliaUPC" w:hAnsi="BrowalliaUPC" w:cs="BrowalliaUPC"/>
          <w:sz w:val="28"/>
          <w:szCs w:val="28"/>
          <w:cs/>
        </w:rPr>
        <w:t>มีนาคม</w:t>
      </w:r>
      <w:r w:rsidR="00EF6AC9" w:rsidRPr="00F1025B">
        <w:rPr>
          <w:rFonts w:ascii="BrowalliaUPC" w:hAnsi="BrowalliaUPC" w:cs="BrowalliaUPC"/>
          <w:sz w:val="28"/>
          <w:szCs w:val="28"/>
        </w:rPr>
        <w:t xml:space="preserve"> 2564</w:t>
      </w:r>
      <w:r w:rsidR="00D3135D" w:rsidRPr="00F1025B">
        <w:rPr>
          <w:rFonts w:ascii="BrowalliaUPC" w:hAnsi="BrowalliaUPC" w:cs="BrowalliaUPC"/>
          <w:sz w:val="28"/>
          <w:szCs w:val="28"/>
        </w:rPr>
        <w:t xml:space="preserve"> </w:t>
      </w:r>
      <w:r w:rsidR="00D3135D" w:rsidRPr="00F1025B">
        <w:rPr>
          <w:rFonts w:ascii="BrowalliaUPC" w:hAnsi="BrowalliaUPC" w:cs="BrowalliaUPC"/>
          <w:sz w:val="28"/>
          <w:szCs w:val="28"/>
          <w:cs/>
        </w:rPr>
        <w:t>และ</w:t>
      </w:r>
      <w:r w:rsidR="009F1E9D" w:rsidRPr="00F1025B">
        <w:rPr>
          <w:rFonts w:ascii="BrowalliaUPC" w:hAnsi="BrowalliaUPC" w:cs="BrowalliaUPC"/>
          <w:sz w:val="28"/>
          <w:szCs w:val="28"/>
          <w:cs/>
        </w:rPr>
        <w:t>วันที่</w:t>
      </w:r>
      <w:r w:rsidR="00D3135D" w:rsidRPr="00F1025B">
        <w:rPr>
          <w:rFonts w:ascii="BrowalliaUPC" w:hAnsi="BrowalliaUPC" w:cs="BrowalliaUPC"/>
          <w:sz w:val="28"/>
          <w:szCs w:val="28"/>
        </w:rPr>
        <w:t xml:space="preserve"> </w:t>
      </w:r>
      <w:r w:rsidRPr="00F1025B">
        <w:rPr>
          <w:rFonts w:ascii="BrowalliaUPC" w:hAnsi="BrowalliaUPC" w:cs="BrowalliaUPC"/>
          <w:sz w:val="28"/>
          <w:szCs w:val="28"/>
        </w:rPr>
        <w:t xml:space="preserve">31 </w:t>
      </w:r>
      <w:r w:rsidRPr="00F1025B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F1025B">
        <w:rPr>
          <w:rFonts w:ascii="BrowalliaUPC" w:hAnsi="BrowalliaUPC" w:cs="BrowalliaUPC"/>
          <w:sz w:val="28"/>
          <w:szCs w:val="28"/>
        </w:rPr>
        <w:t>256</w:t>
      </w:r>
      <w:r w:rsidR="00EF6AC9" w:rsidRPr="00F1025B">
        <w:rPr>
          <w:rFonts w:ascii="BrowalliaUPC" w:hAnsi="BrowalliaUPC" w:cs="BrowalliaUPC"/>
          <w:sz w:val="28"/>
          <w:szCs w:val="28"/>
        </w:rPr>
        <w:t>3</w:t>
      </w:r>
      <w:r w:rsidRPr="00F1025B">
        <w:rPr>
          <w:rFonts w:ascii="BrowalliaUPC" w:hAnsi="BrowalliaUPC" w:cs="BrowalliaUPC"/>
          <w:sz w:val="28"/>
          <w:szCs w:val="28"/>
          <w:cs/>
        </w:rPr>
        <w:t xml:space="preserve"> เงินลงทุนในบริษัท</w:t>
      </w:r>
      <w:r w:rsidR="008E73B3" w:rsidRPr="00F1025B">
        <w:rPr>
          <w:rFonts w:ascii="BrowalliaUPC" w:hAnsi="BrowalliaUPC" w:cs="BrowalliaUPC"/>
          <w:sz w:val="28"/>
          <w:szCs w:val="28"/>
          <w:cs/>
        </w:rPr>
        <w:t>ดับบลิว</w:t>
      </w:r>
      <w:r w:rsidR="00BC51C8" w:rsidRPr="00F1025B">
        <w:rPr>
          <w:rFonts w:ascii="BrowalliaUPC" w:hAnsi="BrowalliaUPC" w:cs="BrowalliaUPC"/>
          <w:sz w:val="28"/>
          <w:szCs w:val="28"/>
          <w:cs/>
        </w:rPr>
        <w:t xml:space="preserve"> ซี ไอ โฮลดิ้ง จำกัด (มหาชน)</w:t>
      </w:r>
      <w:r w:rsidR="00AB4F70" w:rsidRPr="00F1025B">
        <w:rPr>
          <w:rFonts w:ascii="BrowalliaUPC" w:hAnsi="BrowalliaUPC" w:cs="BrowalliaUPC"/>
          <w:sz w:val="28"/>
          <w:szCs w:val="28"/>
        </w:rPr>
        <w:t xml:space="preserve"> </w:t>
      </w:r>
      <w:r w:rsidR="00AB4F70" w:rsidRPr="00F1025B">
        <w:rPr>
          <w:rFonts w:ascii="BrowalliaUPC" w:hAnsi="BrowalliaUPC" w:cs="BrowalliaUPC"/>
          <w:sz w:val="28"/>
          <w:szCs w:val="28"/>
          <w:cs/>
        </w:rPr>
        <w:t xml:space="preserve">จำนวน </w:t>
      </w:r>
      <w:r w:rsidR="00AB4F70" w:rsidRPr="00F1025B">
        <w:rPr>
          <w:rFonts w:ascii="BrowalliaUPC" w:hAnsi="BrowalliaUPC" w:cs="BrowalliaUPC"/>
          <w:sz w:val="28"/>
          <w:szCs w:val="28"/>
        </w:rPr>
        <w:t xml:space="preserve">2,212 </w:t>
      </w:r>
      <w:r w:rsidR="00AB4F70" w:rsidRPr="00F1025B">
        <w:rPr>
          <w:rFonts w:ascii="BrowalliaUPC" w:hAnsi="BrowalliaUPC" w:cs="BrowalliaUPC"/>
          <w:sz w:val="28"/>
          <w:szCs w:val="28"/>
          <w:cs/>
        </w:rPr>
        <w:t>ล้านบาท</w:t>
      </w:r>
      <w:r w:rsidR="00CB3152" w:rsidRPr="00F1025B">
        <w:rPr>
          <w:rFonts w:ascii="BrowalliaUPC" w:hAnsi="BrowalliaUPC" w:cs="BrowalliaUPC"/>
          <w:sz w:val="28"/>
          <w:szCs w:val="28"/>
          <w:cs/>
        </w:rPr>
        <w:t xml:space="preserve"> </w:t>
      </w:r>
      <w:r w:rsidR="00096D5F" w:rsidRPr="00F1025B">
        <w:rPr>
          <w:rFonts w:ascii="BrowalliaUPC" w:hAnsi="BrowalliaUPC" w:cs="BrowalliaUPC"/>
          <w:sz w:val="28"/>
          <w:szCs w:val="28"/>
          <w:cs/>
        </w:rPr>
        <w:t>ติดภาระจำนองเป็นหลักทรัพย์</w:t>
      </w:r>
      <w:r w:rsidRPr="00F1025B">
        <w:rPr>
          <w:rFonts w:ascii="BrowalliaUPC" w:hAnsi="BrowalliaUPC" w:cs="BrowalliaUPC"/>
          <w:sz w:val="28"/>
          <w:szCs w:val="28"/>
          <w:cs/>
        </w:rPr>
        <w:t>ค้ำประกันวงเงินกู้ยืมระยะยาวจากสถาบันการเงิน</w:t>
      </w:r>
      <w:r w:rsidR="0098374B" w:rsidRPr="00F1025B">
        <w:rPr>
          <w:rFonts w:ascii="BrowalliaUPC" w:hAnsi="BrowalliaUPC" w:cs="BrowalliaUPC"/>
          <w:sz w:val="28"/>
          <w:szCs w:val="28"/>
          <w:cs/>
        </w:rPr>
        <w:t>แห่งหนึ่ง</w:t>
      </w:r>
      <w:r w:rsidR="00812D63" w:rsidRPr="00F1025B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F1025B">
        <w:rPr>
          <w:rFonts w:ascii="BrowalliaUPC" w:hAnsi="BrowalliaUPC" w:cs="BrowalliaUPC"/>
          <w:sz w:val="28"/>
          <w:szCs w:val="28"/>
          <w:cs/>
        </w:rPr>
        <w:t>(หมายเหตุ</w:t>
      </w:r>
      <w:r w:rsidR="008C7418" w:rsidRPr="00F1025B">
        <w:rPr>
          <w:rFonts w:ascii="BrowalliaUPC" w:hAnsi="BrowalliaUPC" w:cs="BrowalliaUPC"/>
          <w:sz w:val="28"/>
          <w:szCs w:val="28"/>
        </w:rPr>
        <w:t xml:space="preserve"> </w:t>
      </w:r>
      <w:r w:rsidR="00DC301C" w:rsidRPr="00F1025B">
        <w:rPr>
          <w:rFonts w:ascii="BrowalliaUPC" w:hAnsi="BrowalliaUPC" w:cs="BrowalliaUPC"/>
          <w:sz w:val="28"/>
          <w:szCs w:val="28"/>
        </w:rPr>
        <w:t>1</w:t>
      </w:r>
      <w:r w:rsidR="001A0AB5" w:rsidRPr="00F1025B">
        <w:rPr>
          <w:rFonts w:ascii="BrowalliaUPC" w:hAnsi="BrowalliaUPC" w:cs="BrowalliaUPC"/>
          <w:sz w:val="28"/>
          <w:szCs w:val="28"/>
        </w:rPr>
        <w:t>8</w:t>
      </w:r>
      <w:r w:rsidRPr="00F1025B">
        <w:rPr>
          <w:rFonts w:ascii="BrowalliaUPC" w:hAnsi="BrowalliaUPC" w:cs="BrowalliaUPC"/>
          <w:sz w:val="28"/>
          <w:szCs w:val="28"/>
        </w:rPr>
        <w:t>)</w:t>
      </w:r>
    </w:p>
    <w:p w14:paraId="75ADFBD0" w14:textId="4AE31616" w:rsidR="00AF28FF" w:rsidRDefault="00AF28FF" w:rsidP="00812D63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p w14:paraId="04D33931" w14:textId="77777777" w:rsidR="00F338F5" w:rsidRPr="00AC0517" w:rsidRDefault="00F338F5" w:rsidP="00812D63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p w14:paraId="7542836B" w14:textId="185B754D" w:rsidR="00322513" w:rsidRPr="00AC0517" w:rsidRDefault="00322513" w:rsidP="00812D63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u w:val="single"/>
          <w:cs/>
        </w:rPr>
      </w:pPr>
      <w:r w:rsidRPr="00AC0517">
        <w:rPr>
          <w:rFonts w:ascii="BrowalliaUPC" w:hAnsi="BrowalliaUPC" w:cs="BrowalliaUPC"/>
          <w:sz w:val="28"/>
          <w:szCs w:val="28"/>
          <w:u w:val="single"/>
          <w:cs/>
        </w:rPr>
        <w:lastRenderedPageBreak/>
        <w:t>บริษัท ดับบลิวซีไอ โฮลดิ้ง จำกัด (มหาชน)</w:t>
      </w:r>
      <w:r w:rsidR="002A7119" w:rsidRPr="00AC0517">
        <w:rPr>
          <w:rFonts w:ascii="BrowalliaUPC" w:hAnsi="BrowalliaUPC" w:cs="BrowalliaUPC"/>
          <w:sz w:val="28"/>
          <w:szCs w:val="28"/>
          <w:u w:val="single"/>
        </w:rPr>
        <w:t xml:space="preserve"> </w:t>
      </w:r>
      <w:r w:rsidR="0021449D" w:rsidRPr="00AC0517">
        <w:rPr>
          <w:rFonts w:ascii="BrowalliaUPC" w:hAnsi="BrowalliaUPC" w:cs="BrowalliaUPC"/>
          <w:sz w:val="28"/>
          <w:szCs w:val="28"/>
          <w:u w:val="single"/>
        </w:rPr>
        <w:t>–</w:t>
      </w:r>
      <w:r w:rsidR="002A7119" w:rsidRPr="00AC0517">
        <w:rPr>
          <w:rFonts w:ascii="BrowalliaUPC" w:hAnsi="BrowalliaUPC" w:cs="BrowalliaUPC"/>
          <w:sz w:val="28"/>
          <w:szCs w:val="28"/>
          <w:u w:val="single"/>
          <w:cs/>
        </w:rPr>
        <w:t xml:space="preserve"> บริษัทย่อย</w:t>
      </w:r>
      <w:r w:rsidR="0021449D" w:rsidRPr="00AC0517">
        <w:rPr>
          <w:rFonts w:ascii="BrowalliaUPC" w:hAnsi="BrowalliaUPC" w:cs="BrowalliaUPC"/>
          <w:sz w:val="28"/>
          <w:szCs w:val="28"/>
          <w:u w:val="single"/>
          <w:cs/>
        </w:rPr>
        <w:t xml:space="preserve"> </w:t>
      </w:r>
    </w:p>
    <w:p w14:paraId="10CCBF12" w14:textId="77777777" w:rsidR="00C75197" w:rsidRPr="0015483E" w:rsidRDefault="00C75197" w:rsidP="00812D63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color w:val="0000FF"/>
          <w:sz w:val="20"/>
          <w:szCs w:val="20"/>
        </w:rPr>
      </w:pPr>
    </w:p>
    <w:p w14:paraId="795A9F98" w14:textId="6FEFDFAE" w:rsidR="00615763" w:rsidRPr="00F1025B" w:rsidRDefault="002D49DF" w:rsidP="00530FD6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BC6D1B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BC6D1B">
        <w:rPr>
          <w:rFonts w:ascii="BrowalliaUPC" w:hAnsi="BrowalliaUPC" w:cs="BrowalliaUPC"/>
          <w:sz w:val="28"/>
          <w:szCs w:val="28"/>
        </w:rPr>
        <w:t xml:space="preserve">31 </w:t>
      </w:r>
      <w:r w:rsidRPr="00BC6D1B">
        <w:rPr>
          <w:rFonts w:ascii="BrowalliaUPC" w:hAnsi="BrowalliaUPC" w:cs="BrowalliaUPC"/>
          <w:sz w:val="28"/>
          <w:szCs w:val="28"/>
          <w:cs/>
        </w:rPr>
        <w:t>มีนาคม</w:t>
      </w:r>
      <w:r w:rsidRPr="00BC6D1B">
        <w:rPr>
          <w:rFonts w:ascii="BrowalliaUPC" w:hAnsi="BrowalliaUPC" w:cs="BrowalliaUPC"/>
          <w:sz w:val="28"/>
          <w:szCs w:val="28"/>
        </w:rPr>
        <w:t xml:space="preserve"> 2564</w:t>
      </w:r>
      <w:r w:rsidR="001D4F06" w:rsidRPr="00BC6D1B">
        <w:rPr>
          <w:rFonts w:ascii="BrowalliaUPC" w:hAnsi="BrowalliaUPC" w:cs="BrowalliaUPC"/>
          <w:sz w:val="28"/>
          <w:szCs w:val="28"/>
        </w:rPr>
        <w:t xml:space="preserve"> </w:t>
      </w:r>
      <w:r w:rsidR="001D4F06" w:rsidRPr="00BC6D1B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="001D4F06" w:rsidRPr="00BC6D1B">
        <w:rPr>
          <w:rFonts w:ascii="BrowalliaUPC" w:hAnsi="BrowalliaUPC" w:cs="BrowalliaUPC"/>
          <w:sz w:val="28"/>
          <w:szCs w:val="28"/>
        </w:rPr>
        <w:t xml:space="preserve">31 </w:t>
      </w:r>
      <w:r w:rsidR="001D4F06" w:rsidRPr="00BC6D1B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="001D4F06" w:rsidRPr="00BC6D1B">
        <w:rPr>
          <w:rFonts w:ascii="BrowalliaUPC" w:hAnsi="BrowalliaUPC" w:cs="BrowalliaUPC"/>
          <w:sz w:val="28"/>
          <w:szCs w:val="28"/>
        </w:rPr>
        <w:t>2563</w:t>
      </w:r>
      <w:r w:rsidR="001D4F06" w:rsidRPr="00BC6D1B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BC6D1B">
        <w:rPr>
          <w:rFonts w:ascii="BrowalliaUPC" w:hAnsi="BrowalliaUPC" w:cs="BrowalliaUPC"/>
          <w:sz w:val="28"/>
          <w:szCs w:val="28"/>
          <w:cs/>
        </w:rPr>
        <w:t xml:space="preserve">บริษัท ดับบลิวซีไอ โฮลดิ้ง จำกัด (มหาชน) </w:t>
      </w:r>
      <w:r w:rsidR="00D62B97" w:rsidRPr="00BC6D1B">
        <w:rPr>
          <w:rFonts w:ascii="BrowalliaUPC" w:hAnsi="BrowalliaUPC" w:cs="BrowalliaUPC" w:hint="cs"/>
          <w:sz w:val="28"/>
          <w:szCs w:val="28"/>
          <w:cs/>
        </w:rPr>
        <w:t xml:space="preserve">และบริษัทย่อย </w:t>
      </w:r>
      <w:r w:rsidRPr="00BC6D1B">
        <w:rPr>
          <w:rFonts w:ascii="BrowalliaUPC" w:hAnsi="BrowalliaUPC" w:cs="BrowalliaUPC"/>
          <w:sz w:val="28"/>
          <w:szCs w:val="28"/>
          <w:cs/>
        </w:rPr>
        <w:t>มีผลขาดทุนสะสม</w:t>
      </w:r>
      <w:r w:rsidR="00A51069" w:rsidRPr="00BC6D1B">
        <w:rPr>
          <w:rFonts w:ascii="BrowalliaUPC" w:hAnsi="BrowalliaUPC" w:cs="BrowalliaUPC" w:hint="cs"/>
          <w:sz w:val="28"/>
          <w:szCs w:val="28"/>
          <w:cs/>
        </w:rPr>
        <w:t>รวม</w:t>
      </w:r>
      <w:r w:rsidRPr="00BC6D1B">
        <w:rPr>
          <w:rFonts w:ascii="BrowalliaUPC" w:hAnsi="BrowalliaUPC" w:cs="BrowalliaUPC"/>
          <w:sz w:val="28"/>
          <w:szCs w:val="28"/>
          <w:cs/>
        </w:rPr>
        <w:t xml:space="preserve">เป็นจำนวนเงิน </w:t>
      </w:r>
      <w:r w:rsidR="00251229" w:rsidRPr="00BC6D1B">
        <w:rPr>
          <w:rFonts w:ascii="BrowalliaUPC" w:hAnsi="BrowalliaUPC" w:cs="BrowalliaUPC"/>
          <w:sz w:val="28"/>
          <w:szCs w:val="28"/>
        </w:rPr>
        <w:t>5,</w:t>
      </w:r>
      <w:r w:rsidR="00BB7AF0" w:rsidRPr="00BC6D1B">
        <w:rPr>
          <w:rFonts w:ascii="BrowalliaUPC" w:hAnsi="BrowalliaUPC" w:cs="BrowalliaUPC"/>
          <w:sz w:val="28"/>
          <w:szCs w:val="28"/>
        </w:rPr>
        <w:t>590</w:t>
      </w:r>
      <w:r w:rsidR="00251229" w:rsidRPr="00BC6D1B">
        <w:rPr>
          <w:rFonts w:ascii="BrowalliaUPC" w:hAnsi="BrowalliaUPC" w:cs="BrowalliaUPC"/>
          <w:sz w:val="28"/>
          <w:szCs w:val="28"/>
        </w:rPr>
        <w:t xml:space="preserve"> </w:t>
      </w:r>
      <w:r w:rsidR="001D4F06" w:rsidRPr="00BC6D1B">
        <w:rPr>
          <w:rFonts w:ascii="BrowalliaUPC" w:hAnsi="BrowalliaUPC" w:cs="BrowalliaUPC"/>
          <w:sz w:val="28"/>
          <w:szCs w:val="28"/>
          <w:cs/>
        </w:rPr>
        <w:t>ล้านบาท</w:t>
      </w:r>
      <w:r w:rsidR="00B917E5" w:rsidRPr="00BC6D1B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Pr="00BC6D1B">
        <w:rPr>
          <w:rFonts w:ascii="BrowalliaUPC" w:hAnsi="BrowalliaUPC" w:cs="BrowalliaUPC"/>
          <w:sz w:val="28"/>
          <w:szCs w:val="28"/>
        </w:rPr>
        <w:t>5,</w:t>
      </w:r>
      <w:r w:rsidR="00BB7AF0" w:rsidRPr="00BC6D1B">
        <w:rPr>
          <w:rFonts w:ascii="BrowalliaUPC" w:hAnsi="BrowalliaUPC" w:cs="BrowalliaUPC"/>
          <w:sz w:val="28"/>
          <w:szCs w:val="28"/>
        </w:rPr>
        <w:t>588</w:t>
      </w:r>
      <w:r w:rsidRPr="00BC6D1B">
        <w:rPr>
          <w:rFonts w:ascii="BrowalliaUPC" w:hAnsi="BrowalliaUPC" w:cs="BrowalliaUPC"/>
          <w:sz w:val="28"/>
          <w:szCs w:val="28"/>
        </w:rPr>
        <w:t xml:space="preserve"> </w:t>
      </w:r>
      <w:r w:rsidRPr="00BC6D1B">
        <w:rPr>
          <w:rFonts w:ascii="BrowalliaUPC" w:hAnsi="BrowalliaUPC" w:cs="BrowalliaUPC"/>
          <w:sz w:val="28"/>
          <w:szCs w:val="28"/>
          <w:cs/>
        </w:rPr>
        <w:t>ล้านบาท</w:t>
      </w:r>
      <w:r w:rsidR="00A15935" w:rsidRPr="00BC6D1B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B917E5" w:rsidRPr="00BC6D1B">
        <w:rPr>
          <w:rFonts w:ascii="BrowalliaUPC" w:hAnsi="BrowalliaUPC" w:cs="BrowalliaUPC"/>
          <w:sz w:val="28"/>
          <w:szCs w:val="28"/>
          <w:cs/>
        </w:rPr>
        <w:t>ตามลำ</w:t>
      </w:r>
      <w:r w:rsidR="00E55AA3" w:rsidRPr="00BC6D1B">
        <w:rPr>
          <w:rFonts w:ascii="BrowalliaUPC" w:hAnsi="BrowalliaUPC" w:cs="BrowalliaUPC"/>
          <w:sz w:val="28"/>
          <w:szCs w:val="28"/>
          <w:cs/>
        </w:rPr>
        <w:t>ดับ</w:t>
      </w:r>
      <w:r w:rsidRPr="00BC6D1B">
        <w:rPr>
          <w:rFonts w:ascii="BrowalliaUPC" w:hAnsi="BrowalliaUPC" w:cs="BrowalliaUPC"/>
          <w:sz w:val="28"/>
          <w:szCs w:val="28"/>
          <w:cs/>
        </w:rPr>
        <w:t xml:space="preserve"> รวมถึงมีหนี้สินหมุนเวียนมากกว่าสินทรัพย์หมุนเวียน จำนวน </w:t>
      </w:r>
      <w:r w:rsidR="00251229" w:rsidRPr="00BC6D1B">
        <w:rPr>
          <w:rFonts w:ascii="BrowalliaUPC" w:hAnsi="BrowalliaUPC" w:cs="BrowalliaUPC"/>
          <w:sz w:val="28"/>
          <w:szCs w:val="28"/>
        </w:rPr>
        <w:t>1,</w:t>
      </w:r>
      <w:r w:rsidR="0056113B">
        <w:rPr>
          <w:rFonts w:ascii="BrowalliaUPC" w:hAnsi="BrowalliaUPC" w:cs="BrowalliaUPC"/>
          <w:sz w:val="28"/>
          <w:szCs w:val="28"/>
        </w:rPr>
        <w:t>695</w:t>
      </w:r>
      <w:r w:rsidRPr="00BC6D1B">
        <w:rPr>
          <w:rFonts w:ascii="BrowalliaUPC" w:hAnsi="BrowalliaUPC" w:cs="BrowalliaUPC"/>
          <w:sz w:val="28"/>
          <w:szCs w:val="28"/>
        </w:rPr>
        <w:t xml:space="preserve"> </w:t>
      </w:r>
      <w:r w:rsidRPr="00BC6D1B">
        <w:rPr>
          <w:rFonts w:ascii="BrowalliaUPC" w:hAnsi="BrowalliaUPC" w:cs="BrowalliaUPC"/>
          <w:sz w:val="28"/>
          <w:szCs w:val="28"/>
          <w:cs/>
        </w:rPr>
        <w:t>ล้านบาท</w:t>
      </w:r>
      <w:r w:rsidR="00B917E5" w:rsidRPr="00BC6D1B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="00B917E5" w:rsidRPr="00BC6D1B">
        <w:rPr>
          <w:rFonts w:ascii="BrowalliaUPC" w:hAnsi="BrowalliaUPC" w:cs="BrowalliaUPC"/>
          <w:sz w:val="28"/>
          <w:szCs w:val="28"/>
        </w:rPr>
        <w:t xml:space="preserve">1,684 </w:t>
      </w:r>
      <w:r w:rsidR="00B917E5" w:rsidRPr="00BC6D1B">
        <w:rPr>
          <w:rFonts w:ascii="BrowalliaUPC" w:hAnsi="BrowalliaUPC" w:cs="BrowalliaUPC"/>
          <w:sz w:val="28"/>
          <w:szCs w:val="28"/>
          <w:cs/>
        </w:rPr>
        <w:t>ล้านบาท</w:t>
      </w:r>
      <w:r w:rsidR="00A15935" w:rsidRPr="00BC6D1B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B917E5" w:rsidRPr="00BC6D1B">
        <w:rPr>
          <w:rFonts w:ascii="BrowalliaUPC" w:hAnsi="BrowalliaUPC" w:cs="BrowalliaUPC"/>
          <w:sz w:val="28"/>
          <w:szCs w:val="28"/>
          <w:cs/>
        </w:rPr>
        <w:t>ตามลำดับ</w:t>
      </w:r>
      <w:r w:rsidRPr="00F1025B">
        <w:rPr>
          <w:rFonts w:ascii="BrowalliaUPC" w:hAnsi="BrowalliaUPC" w:cs="BrowalliaUPC"/>
          <w:sz w:val="28"/>
          <w:szCs w:val="28"/>
          <w:cs/>
        </w:rPr>
        <w:t xml:space="preserve"> </w:t>
      </w:r>
    </w:p>
    <w:p w14:paraId="24A986AD" w14:textId="5D115B1B" w:rsidR="00615763" w:rsidRPr="00634611" w:rsidRDefault="00615763" w:rsidP="00812D63">
      <w:pPr>
        <w:spacing w:line="240" w:lineRule="auto"/>
        <w:ind w:left="426"/>
        <w:jc w:val="thaiDistribute"/>
        <w:rPr>
          <w:rFonts w:ascii="BrowalliaUPC" w:hAnsi="BrowalliaUPC" w:cs="BrowalliaUPC"/>
          <w:sz w:val="20"/>
          <w:szCs w:val="20"/>
        </w:rPr>
      </w:pPr>
    </w:p>
    <w:p w14:paraId="16A06973" w14:textId="50CC682A" w:rsidR="00615763" w:rsidRPr="008520DB" w:rsidRDefault="00741A71" w:rsidP="00A1130E">
      <w:pPr>
        <w:spacing w:line="240" w:lineRule="auto"/>
        <w:ind w:left="426"/>
        <w:jc w:val="thaiDistribute"/>
        <w:rPr>
          <w:rFonts w:ascii="BrowalliaUPC" w:hAnsi="BrowalliaUPC" w:cs="BrowalliaUPC"/>
          <w:strike/>
          <w:sz w:val="28"/>
          <w:szCs w:val="28"/>
          <w:cs/>
        </w:rPr>
      </w:pPr>
      <w:r w:rsidRPr="00AC0517">
        <w:rPr>
          <w:rFonts w:ascii="BrowalliaUPC" w:hAnsi="BrowalliaUPC" w:cs="BrowalliaUPC"/>
          <w:sz w:val="28"/>
          <w:szCs w:val="28"/>
          <w:cs/>
        </w:rPr>
        <w:t>ในปี</w:t>
      </w:r>
      <w:r w:rsidR="0007676B" w:rsidRPr="00AC0517">
        <w:rPr>
          <w:rFonts w:ascii="BrowalliaUPC" w:hAnsi="BrowalliaUPC" w:cs="BrowalliaUPC"/>
          <w:sz w:val="28"/>
          <w:szCs w:val="28"/>
        </w:rPr>
        <w:t xml:space="preserve"> 2563</w:t>
      </w:r>
      <w:r w:rsidR="0007676B" w:rsidRPr="00AC0517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AC0517">
        <w:rPr>
          <w:rFonts w:ascii="BrowalliaUPC" w:hAnsi="BrowalliaUPC" w:cs="BrowalliaUPC"/>
          <w:sz w:val="28"/>
          <w:szCs w:val="28"/>
          <w:cs/>
        </w:rPr>
        <w:t>หุ้นของบริษัท วุฒิศักดิ์ คลินิก อินเตอร์กรุ๊ป จำกัด (“วุฒิศักดิ์</w:t>
      </w:r>
      <w:r w:rsidRPr="00AC0517">
        <w:rPr>
          <w:rFonts w:ascii="BrowalliaUPC" w:hAnsi="BrowalliaUPC" w:cs="BrowalliaUPC"/>
          <w:sz w:val="28"/>
          <w:szCs w:val="28"/>
        </w:rPr>
        <w:t xml:space="preserve">”) </w:t>
      </w:r>
      <w:r w:rsidRPr="00AC0517">
        <w:rPr>
          <w:rFonts w:ascii="BrowalliaUPC" w:hAnsi="BrowalliaUPC" w:cs="BrowalliaUPC"/>
          <w:sz w:val="28"/>
          <w:szCs w:val="28"/>
          <w:cs/>
        </w:rPr>
        <w:t>ถูกบังคับขายทอดตลาด</w:t>
      </w:r>
      <w:r w:rsidR="00773E77">
        <w:rPr>
          <w:rFonts w:ascii="BrowalliaUPC" w:hAnsi="BrowalliaUPC" w:cs="BrowalliaUPC" w:hint="cs"/>
          <w:sz w:val="28"/>
          <w:szCs w:val="28"/>
          <w:cs/>
        </w:rPr>
        <w:t>เพื่อชำระหนี้</w:t>
      </w:r>
      <w:r w:rsidRPr="00525953">
        <w:rPr>
          <w:rFonts w:ascii="BrowalliaUPC" w:hAnsi="BrowalliaUPC" w:cs="BrowalliaUPC"/>
          <w:sz w:val="28"/>
          <w:szCs w:val="28"/>
          <w:cs/>
        </w:rPr>
        <w:t>ตาม</w:t>
      </w:r>
      <w:r w:rsidR="00773E77">
        <w:rPr>
          <w:rFonts w:ascii="BrowalliaUPC" w:hAnsi="BrowalliaUPC" w:cs="BrowalliaUPC" w:hint="cs"/>
          <w:sz w:val="28"/>
          <w:szCs w:val="28"/>
          <w:cs/>
        </w:rPr>
        <w:t>ที่กล่าวใน</w:t>
      </w:r>
      <w:r w:rsidRPr="00525953">
        <w:rPr>
          <w:rFonts w:ascii="BrowalliaUPC" w:hAnsi="BrowalliaUPC" w:cs="BrowalliaUPC"/>
          <w:sz w:val="28"/>
          <w:szCs w:val="28"/>
          <w:cs/>
        </w:rPr>
        <w:t xml:space="preserve">หมายเหตุ </w:t>
      </w:r>
      <w:r w:rsidR="0037666D" w:rsidRPr="00525953">
        <w:rPr>
          <w:rFonts w:ascii="BrowalliaUPC" w:hAnsi="BrowalliaUPC" w:cs="BrowalliaUPC"/>
          <w:sz w:val="28"/>
          <w:szCs w:val="28"/>
        </w:rPr>
        <w:t>1</w:t>
      </w:r>
      <w:r w:rsidR="00406A4B">
        <w:rPr>
          <w:rFonts w:ascii="BrowalliaUPC" w:hAnsi="BrowalliaUPC" w:cs="BrowalliaUPC"/>
          <w:sz w:val="28"/>
          <w:szCs w:val="28"/>
        </w:rPr>
        <w:t>7</w:t>
      </w:r>
      <w:r w:rsidRPr="00AC0517">
        <w:rPr>
          <w:rFonts w:ascii="BrowalliaUPC" w:hAnsi="BrowalliaUPC" w:cs="BrowalliaUPC"/>
          <w:sz w:val="28"/>
          <w:szCs w:val="28"/>
        </w:rPr>
        <w:t xml:space="preserve"> </w:t>
      </w:r>
      <w:r w:rsidRPr="00AC0517">
        <w:rPr>
          <w:rFonts w:ascii="BrowalliaUPC" w:hAnsi="BrowalliaUPC" w:cs="BrowalliaUPC"/>
          <w:sz w:val="28"/>
          <w:szCs w:val="28"/>
          <w:cs/>
        </w:rPr>
        <w:t>ทำให้สัดส่วนการลงทุนของบริษัทย่อยในวุฒิศักดิ์ลดลงจากเดิมร้อยละ</w:t>
      </w:r>
      <w:r w:rsidR="0007277A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AC0517">
        <w:rPr>
          <w:rFonts w:ascii="BrowalliaUPC" w:hAnsi="BrowalliaUPC" w:cs="BrowalliaUPC"/>
          <w:sz w:val="28"/>
          <w:szCs w:val="28"/>
        </w:rPr>
        <w:t xml:space="preserve">100 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เหลือเพียงร้อยละ </w:t>
      </w:r>
      <w:r w:rsidRPr="00AC0517">
        <w:rPr>
          <w:rFonts w:ascii="BrowalliaUPC" w:hAnsi="BrowalliaUPC" w:cs="BrowalliaUPC"/>
          <w:sz w:val="28"/>
          <w:szCs w:val="28"/>
        </w:rPr>
        <w:t>20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AC0517">
        <w:rPr>
          <w:rFonts w:ascii="BrowalliaUPC" w:hAnsi="BrowalliaUPC" w:cs="BrowalliaUPC"/>
          <w:sz w:val="28"/>
          <w:szCs w:val="28"/>
        </w:rPr>
        <w:t>(</w:t>
      </w:r>
      <w:r w:rsidRPr="00AC0517">
        <w:rPr>
          <w:rFonts w:ascii="BrowalliaUPC" w:hAnsi="BrowalliaUPC" w:cs="BrowalliaUPC"/>
          <w:sz w:val="28"/>
          <w:szCs w:val="28"/>
          <w:cs/>
        </w:rPr>
        <w:t>สัดส่วน</w:t>
      </w:r>
      <w:r w:rsidR="00773E77">
        <w:rPr>
          <w:rFonts w:ascii="BrowalliaUPC" w:hAnsi="BrowalliaUPC" w:cs="BrowalliaUPC" w:hint="cs"/>
          <w:sz w:val="28"/>
          <w:szCs w:val="28"/>
          <w:cs/>
        </w:rPr>
        <w:t>เงินลงทุน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ของบริษัทคงเหลืออยู่เพียงร้อยละ </w:t>
      </w:r>
      <w:r w:rsidRPr="00AC0517">
        <w:rPr>
          <w:rFonts w:ascii="BrowalliaUPC" w:hAnsi="BrowalliaUPC" w:cs="BrowalliaUPC"/>
          <w:sz w:val="28"/>
          <w:szCs w:val="28"/>
        </w:rPr>
        <w:t>11.20</w:t>
      </w:r>
      <w:r w:rsidRPr="00AC0517">
        <w:rPr>
          <w:rFonts w:ascii="BrowalliaUPC" w:hAnsi="BrowalliaUPC" w:cs="BrowalliaUPC"/>
          <w:sz w:val="28"/>
          <w:szCs w:val="28"/>
          <w:cs/>
        </w:rPr>
        <w:t>) อย่างไรก็ตาม บริษัทย่อยของบริษัทยังคงมีอำนาจควบคุมวุฒิศักดิ์ในฐานะผู้ถือหุ้นและฐานะเจ้าหนี้รายใหญ่ บริษัทย่อยของบริษัทจึงยังคงต้องรวมงบการเงินของวุฒิศักดิ์ในงบการเงินรวมของบริษัทย่อย</w:t>
      </w:r>
      <w:r w:rsidR="000E0356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AC0517">
        <w:rPr>
          <w:rFonts w:ascii="BrowalliaUPC" w:hAnsi="BrowalliaUPC" w:cs="BrowalliaUPC"/>
          <w:sz w:val="28"/>
          <w:szCs w:val="28"/>
          <w:cs/>
        </w:rPr>
        <w:t>ซึ่งส่งผลกระทบให้ต้องรวมงบการเงินของวุฒิศักดิ์ในงบการเงินรวมของบริษัทด้วย</w:t>
      </w:r>
      <w:r w:rsidRPr="00AC0517">
        <w:rPr>
          <w:rFonts w:ascii="BrowalliaUPC" w:hAnsi="BrowalliaUPC" w:cs="BrowalliaUPC"/>
          <w:sz w:val="28"/>
          <w:szCs w:val="28"/>
        </w:rPr>
        <w:t xml:space="preserve"> </w:t>
      </w:r>
    </w:p>
    <w:p w14:paraId="2459E510" w14:textId="77777777" w:rsidR="00200759" w:rsidRPr="0015483E" w:rsidRDefault="00200759" w:rsidP="00085603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sz w:val="20"/>
          <w:szCs w:val="20"/>
        </w:rPr>
      </w:pPr>
    </w:p>
    <w:p w14:paraId="12FE1FD0" w14:textId="77777777" w:rsidR="0007676B" w:rsidRPr="00AC0517" w:rsidRDefault="0007676B" w:rsidP="0007676B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AC0517">
        <w:rPr>
          <w:rFonts w:ascii="BrowalliaUPC" w:hAnsi="BrowalliaUPC" w:cs="BrowalliaUPC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3A17191F" w14:textId="77777777" w:rsidR="0007676B" w:rsidRPr="0015483E" w:rsidRDefault="0007676B" w:rsidP="0007676B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0"/>
          <w:szCs w:val="20"/>
        </w:rPr>
      </w:pPr>
    </w:p>
    <w:tbl>
      <w:tblPr>
        <w:tblW w:w="899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422"/>
        <w:gridCol w:w="2077"/>
        <w:gridCol w:w="2494"/>
      </w:tblGrid>
      <w:tr w:rsidR="00761696" w:rsidRPr="00AC0517" w14:paraId="2708B666" w14:textId="77777777" w:rsidTr="00A50A5C">
        <w:tc>
          <w:tcPr>
            <w:tcW w:w="4422" w:type="dxa"/>
          </w:tcPr>
          <w:p w14:paraId="232B9AB2" w14:textId="77777777" w:rsidR="00761696" w:rsidRPr="00AC0517" w:rsidRDefault="00761696" w:rsidP="00AF3EE2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7" w:type="dxa"/>
          </w:tcPr>
          <w:p w14:paraId="5ADA6FBC" w14:textId="77777777" w:rsidR="00761696" w:rsidRPr="00AC0517" w:rsidRDefault="00761696" w:rsidP="00AF3EE2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94" w:type="dxa"/>
          </w:tcPr>
          <w:p w14:paraId="7D6501F3" w14:textId="77777777" w:rsidR="00761696" w:rsidRPr="00AC0517" w:rsidRDefault="00761696" w:rsidP="00A50A5C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07676B" w:rsidRPr="00AC0517" w14:paraId="57AE2743" w14:textId="77777777" w:rsidTr="00A50A5C">
        <w:tc>
          <w:tcPr>
            <w:tcW w:w="4422" w:type="dxa"/>
          </w:tcPr>
          <w:p w14:paraId="144A28EB" w14:textId="77777777" w:rsidR="0007676B" w:rsidRPr="00AC0517" w:rsidRDefault="0007676B" w:rsidP="00AF3EE2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77" w:type="dxa"/>
          </w:tcPr>
          <w:p w14:paraId="7C108C3F" w14:textId="77777777" w:rsidR="0007676B" w:rsidRPr="00AC0517" w:rsidRDefault="0007676B" w:rsidP="00AF3EE2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94" w:type="dxa"/>
            <w:tcBorders>
              <w:bottom w:val="single" w:sz="4" w:space="0" w:color="auto"/>
            </w:tcBorders>
          </w:tcPr>
          <w:p w14:paraId="21E134AA" w14:textId="77777777" w:rsidR="0007676B" w:rsidRPr="00AC0517" w:rsidRDefault="0007676B" w:rsidP="00A50A5C">
            <w:pPr>
              <w:tabs>
                <w:tab w:val="left" w:pos="3090"/>
                <w:tab w:val="left" w:pos="4860"/>
              </w:tabs>
              <w:spacing w:line="240" w:lineRule="auto"/>
              <w:ind w:left="-108" w:right="-59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07676B" w:rsidRPr="00AC0517" w14:paraId="4096DB2B" w14:textId="77777777" w:rsidTr="00F65312">
        <w:trPr>
          <w:trHeight w:val="283"/>
        </w:trPr>
        <w:tc>
          <w:tcPr>
            <w:tcW w:w="4422" w:type="dxa"/>
          </w:tcPr>
          <w:p w14:paraId="4F251672" w14:textId="77777777" w:rsidR="0007676B" w:rsidRPr="00AC0517" w:rsidRDefault="0007676B" w:rsidP="00AF3EE2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77" w:type="dxa"/>
          </w:tcPr>
          <w:p w14:paraId="5CDAFCD6" w14:textId="77777777" w:rsidR="0007676B" w:rsidRPr="00AC0517" w:rsidRDefault="0007676B" w:rsidP="00AF3EE2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494" w:type="dxa"/>
            <w:tcBorders>
              <w:top w:val="single" w:sz="4" w:space="0" w:color="auto"/>
            </w:tcBorders>
          </w:tcPr>
          <w:p w14:paraId="58228D62" w14:textId="77777777" w:rsidR="0007676B" w:rsidRPr="00AC0517" w:rsidRDefault="0007676B" w:rsidP="00A50A5C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07676B" w:rsidRPr="00AC0517" w14:paraId="2D9D0398" w14:textId="77777777" w:rsidTr="00A50A5C">
        <w:trPr>
          <w:trHeight w:val="329"/>
        </w:trPr>
        <w:tc>
          <w:tcPr>
            <w:tcW w:w="4422" w:type="dxa"/>
          </w:tcPr>
          <w:p w14:paraId="7662D00B" w14:textId="77777777" w:rsidR="0007676B" w:rsidRPr="00AC0517" w:rsidRDefault="0007676B" w:rsidP="00AF3EE2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 xml:space="preserve">1 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256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2077" w:type="dxa"/>
            <w:shd w:val="clear" w:color="auto" w:fill="auto"/>
          </w:tcPr>
          <w:p w14:paraId="47D42484" w14:textId="77777777" w:rsidR="0007676B" w:rsidRPr="00AC0517" w:rsidRDefault="0007676B" w:rsidP="00AF3EE2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94" w:type="dxa"/>
          </w:tcPr>
          <w:p w14:paraId="3089B2CC" w14:textId="77777777" w:rsidR="0007676B" w:rsidRPr="00035EC3" w:rsidRDefault="0007676B" w:rsidP="00A50A5C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035EC3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253,133</w:t>
            </w:r>
          </w:p>
        </w:tc>
      </w:tr>
      <w:tr w:rsidR="00F423AE" w:rsidRPr="00AC0517" w14:paraId="65EDADC8" w14:textId="77777777" w:rsidTr="00A50A5C">
        <w:tc>
          <w:tcPr>
            <w:tcW w:w="4422" w:type="dxa"/>
          </w:tcPr>
          <w:p w14:paraId="4833B2E4" w14:textId="77777777" w:rsidR="00F423AE" w:rsidRPr="00AC0517" w:rsidRDefault="00F423AE" w:rsidP="00F423AE">
            <w:pPr>
              <w:tabs>
                <w:tab w:val="left" w:pos="147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077" w:type="dxa"/>
            <w:shd w:val="clear" w:color="auto" w:fill="auto"/>
          </w:tcPr>
          <w:p w14:paraId="0262B723" w14:textId="77777777" w:rsidR="00F423AE" w:rsidRPr="00AC0517" w:rsidRDefault="00F423AE" w:rsidP="00F423A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94" w:type="dxa"/>
            <w:tcBorders>
              <w:bottom w:val="single" w:sz="4" w:space="0" w:color="auto"/>
            </w:tcBorders>
          </w:tcPr>
          <w:p w14:paraId="2018792E" w14:textId="4076030B" w:rsidR="00F423AE" w:rsidRPr="00035EC3" w:rsidRDefault="0006429D" w:rsidP="00A50A5C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="005E02BF" w:rsidRPr="00035EC3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1,257</w:t>
            </w: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F423AE" w:rsidRPr="00AC0517" w14:paraId="60E506A5" w14:textId="77777777" w:rsidTr="00A50A5C">
        <w:tc>
          <w:tcPr>
            <w:tcW w:w="4422" w:type="dxa"/>
          </w:tcPr>
          <w:p w14:paraId="6A30BADA" w14:textId="77777777" w:rsidR="00F423AE" w:rsidRPr="00AC0517" w:rsidRDefault="00F423AE" w:rsidP="00F423AE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มีนาคม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t xml:space="preserve"> 2564</w:t>
            </w:r>
          </w:p>
        </w:tc>
        <w:tc>
          <w:tcPr>
            <w:tcW w:w="2077" w:type="dxa"/>
            <w:shd w:val="clear" w:color="auto" w:fill="auto"/>
          </w:tcPr>
          <w:p w14:paraId="6A7D3E4B" w14:textId="77777777" w:rsidR="00F423AE" w:rsidRPr="00AC0517" w:rsidRDefault="00F423AE" w:rsidP="00F423A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94" w:type="dxa"/>
            <w:tcBorders>
              <w:top w:val="single" w:sz="4" w:space="0" w:color="auto"/>
              <w:bottom w:val="single" w:sz="12" w:space="0" w:color="auto"/>
            </w:tcBorders>
          </w:tcPr>
          <w:p w14:paraId="61CBC22C" w14:textId="17093709" w:rsidR="00F423AE" w:rsidRPr="00035EC3" w:rsidRDefault="006B5576" w:rsidP="00A50A5C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035EC3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251,876</w:t>
            </w:r>
          </w:p>
        </w:tc>
      </w:tr>
    </w:tbl>
    <w:p w14:paraId="4D3CE106" w14:textId="29E2D8B9" w:rsidR="0007676B" w:rsidRPr="00C2794E" w:rsidRDefault="0007676B" w:rsidP="0007676B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0"/>
          <w:szCs w:val="20"/>
        </w:rPr>
      </w:pPr>
    </w:p>
    <w:p w14:paraId="0ED5AA35" w14:textId="0F76D945" w:rsidR="00C9195F" w:rsidRPr="00F1025B" w:rsidRDefault="00C9195F" w:rsidP="00F1025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AC0517">
        <w:rPr>
          <w:rFonts w:ascii="BrowalliaUPC" w:hAnsi="BrowalliaUPC" w:cs="BrowalliaUPC"/>
          <w:sz w:val="28"/>
          <w:szCs w:val="28"/>
          <w:cs/>
        </w:rPr>
        <w:t xml:space="preserve">ในปี </w:t>
      </w:r>
      <w:r w:rsidRPr="00AC0517">
        <w:rPr>
          <w:rFonts w:ascii="BrowalliaUPC" w:hAnsi="BrowalliaUPC" w:cs="BrowalliaUPC"/>
          <w:sz w:val="28"/>
          <w:szCs w:val="28"/>
        </w:rPr>
        <w:t>2563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F1025B">
        <w:rPr>
          <w:rFonts w:ascii="BrowalliaUPC" w:hAnsi="BrowalliaUPC" w:cs="BrowalliaUPC"/>
          <w:sz w:val="28"/>
          <w:szCs w:val="28"/>
          <w:cs/>
        </w:rPr>
        <w:t>บริษัทรับโอน</w:t>
      </w:r>
      <w:r w:rsidR="007A6919" w:rsidRPr="007A6F15">
        <w:rPr>
          <w:rFonts w:ascii="BrowalliaUPC" w:hAnsi="BrowalliaUPC" w:cs="BrowalliaUPC" w:hint="cs"/>
          <w:sz w:val="28"/>
          <w:szCs w:val="28"/>
          <w:cs/>
        </w:rPr>
        <w:t>อาคารสำนักงานแห่งหนึ่งของบริษัทย่อยด้วยมูลค่ายุติธรรม</w:t>
      </w:r>
      <w:r w:rsidRPr="00F1025B">
        <w:rPr>
          <w:rFonts w:ascii="BrowalliaUPC" w:hAnsi="BrowalliaUPC" w:cs="BrowalliaUPC"/>
          <w:sz w:val="28"/>
          <w:szCs w:val="28"/>
          <w:cs/>
        </w:rPr>
        <w:t>เพื่อหักกลบกับเงินให้กู้ยืมแก่บริษัทย่อย</w:t>
      </w:r>
      <w:r w:rsidR="007A6F15" w:rsidRPr="007A6F15">
        <w:rPr>
          <w:rFonts w:ascii="BrowalliaUPC" w:hAnsi="BrowalliaUPC" w:cs="BrowalliaUPC" w:hint="cs"/>
          <w:sz w:val="28"/>
          <w:szCs w:val="28"/>
          <w:cs/>
        </w:rPr>
        <w:t>ดังกล่าว และบันทึกอาคารสำนักงานดังกล่าวเป็นอสังหาริมทรัพย์เพื่อการลงทุน</w:t>
      </w:r>
      <w:r w:rsidRPr="00F1025B">
        <w:rPr>
          <w:rFonts w:ascii="BrowalliaUPC" w:hAnsi="BrowalliaUPC" w:cs="BrowalliaUPC"/>
          <w:sz w:val="28"/>
          <w:szCs w:val="28"/>
          <w:cs/>
        </w:rPr>
        <w:t xml:space="preserve"> ซึ่งอสังหาริมทรัพย์ดังกล่าวเป็นหลักประกันสำหรับวงเงินกู้ยืมระยะยาวจากสถาบันการเงินแห่งหนึ่ง</w:t>
      </w:r>
      <w:r w:rsidRPr="00F1025B">
        <w:rPr>
          <w:rFonts w:ascii="BrowalliaUPC" w:hAnsi="BrowalliaUPC" w:cs="BrowalliaUPC"/>
          <w:sz w:val="28"/>
          <w:szCs w:val="28"/>
        </w:rPr>
        <w:t> </w:t>
      </w:r>
    </w:p>
    <w:p w14:paraId="30298943" w14:textId="44838FEE" w:rsidR="00573E83" w:rsidRPr="0015483E" w:rsidRDefault="00573E83" w:rsidP="00D53EC3">
      <w:pPr>
        <w:spacing w:line="240" w:lineRule="auto"/>
        <w:ind w:right="-45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49BBF2D6" w14:textId="77777777" w:rsidR="00573E83" w:rsidRPr="006C1D50" w:rsidRDefault="00573E83" w:rsidP="00F1025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F1025B">
        <w:rPr>
          <w:rFonts w:ascii="BrowalliaUPC" w:hAnsi="BrowalliaUPC" w:cs="BrowalliaUPC"/>
          <w:sz w:val="28"/>
          <w:szCs w:val="28"/>
          <w:cs/>
        </w:rPr>
        <w:t>ณ วันที่</w:t>
      </w:r>
      <w:r w:rsidRPr="00F1025B">
        <w:rPr>
          <w:rFonts w:ascii="BrowalliaUPC" w:hAnsi="BrowalliaUPC" w:cs="BrowalliaUPC"/>
          <w:sz w:val="28"/>
          <w:szCs w:val="28"/>
        </w:rPr>
        <w:t xml:space="preserve"> 31 </w:t>
      </w:r>
      <w:r w:rsidRPr="00F1025B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F1025B">
        <w:rPr>
          <w:rFonts w:ascii="BrowalliaUPC" w:hAnsi="BrowalliaUPC" w:cs="BrowalliaUPC"/>
          <w:sz w:val="28"/>
          <w:szCs w:val="28"/>
        </w:rPr>
        <w:t xml:space="preserve">2563 </w:t>
      </w:r>
      <w:r w:rsidRPr="00F1025B">
        <w:rPr>
          <w:rFonts w:ascii="BrowalliaUPC" w:hAnsi="BrowalliaUPC" w:cs="BrowalliaUPC"/>
          <w:sz w:val="28"/>
          <w:szCs w:val="28"/>
          <w:cs/>
        </w:rPr>
        <w:t xml:space="preserve">มูลค่ายุติธรรมของอสังหาริมทรัพย์เพื่อการลงทุนซึ่งประเมินโดยผู้ประเมินราคาอิสระมีมูลค่าเท่ากับ </w:t>
      </w:r>
      <w:r w:rsidRPr="00F1025B">
        <w:rPr>
          <w:rFonts w:ascii="BrowalliaUPC" w:hAnsi="BrowalliaUPC" w:cs="BrowalliaUPC"/>
          <w:sz w:val="28"/>
          <w:szCs w:val="28"/>
        </w:rPr>
        <w:t xml:space="preserve">271 </w:t>
      </w:r>
      <w:r w:rsidRPr="00F1025B">
        <w:rPr>
          <w:rFonts w:ascii="BrowalliaUPC" w:hAnsi="BrowalliaUPC" w:cs="BrowalliaUPC"/>
          <w:sz w:val="28"/>
          <w:szCs w:val="28"/>
          <w:cs/>
        </w:rPr>
        <w:t xml:space="preserve">ล้านบาท (ข้อมูลระดับ </w:t>
      </w:r>
      <w:r w:rsidRPr="006C1D50">
        <w:rPr>
          <w:rFonts w:ascii="BrowalliaUPC" w:hAnsi="BrowalliaUPC" w:cs="BrowalliaUPC"/>
          <w:sz w:val="28"/>
          <w:szCs w:val="28"/>
        </w:rPr>
        <w:t>2</w:t>
      </w:r>
      <w:r w:rsidRPr="006C1D50">
        <w:rPr>
          <w:rFonts w:ascii="BrowalliaUPC" w:hAnsi="BrowalliaUPC" w:cs="BrowalliaUPC"/>
          <w:sz w:val="28"/>
          <w:szCs w:val="28"/>
          <w:cs/>
        </w:rPr>
        <w:t>)</w:t>
      </w:r>
    </w:p>
    <w:p w14:paraId="1E38FAF5" w14:textId="77777777" w:rsidR="00331342" w:rsidRPr="0015483E" w:rsidRDefault="0033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b/>
          <w:bCs/>
          <w:color w:val="000000"/>
          <w:sz w:val="20"/>
          <w:szCs w:val="20"/>
          <w:lang w:eastAsia="th-TH"/>
        </w:rPr>
      </w:pPr>
    </w:p>
    <w:p w14:paraId="50E6F510" w14:textId="0DE47AB9" w:rsidR="00903D86" w:rsidRPr="00AC0517" w:rsidRDefault="00946BD3" w:rsidP="008B5D04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AC0517">
        <w:rPr>
          <w:rFonts w:ascii="BrowalliaUPC" w:hAnsi="BrowalliaUPC" w:cs="BrowalliaUPC"/>
          <w:b/>
          <w:bCs/>
          <w:sz w:val="28"/>
          <w:szCs w:val="28"/>
          <w:cs/>
        </w:rPr>
        <w:t>ที่ดิน</w:t>
      </w:r>
      <w:r w:rsidR="000E519E" w:rsidRPr="00AC0517">
        <w:rPr>
          <w:rFonts w:ascii="BrowalliaUPC" w:hAnsi="BrowalliaUPC" w:cs="BrowalliaUPC"/>
          <w:b/>
          <w:bCs/>
          <w:sz w:val="28"/>
          <w:szCs w:val="28"/>
          <w:cs/>
        </w:rPr>
        <w:t xml:space="preserve"> </w:t>
      </w:r>
      <w:r w:rsidR="00903D86" w:rsidRPr="00AC0517">
        <w:rPr>
          <w:rFonts w:ascii="BrowalliaUPC" w:hAnsi="BrowalliaUPC" w:cs="BrowalliaUPC"/>
          <w:b/>
          <w:bCs/>
          <w:sz w:val="28"/>
          <w:szCs w:val="28"/>
          <w:cs/>
        </w:rPr>
        <w:t>อาคาร</w:t>
      </w:r>
      <w:r w:rsidR="00C5637E" w:rsidRPr="00AC0517">
        <w:rPr>
          <w:rFonts w:ascii="BrowalliaUPC" w:hAnsi="BrowalliaUPC" w:cs="BrowalliaUPC"/>
          <w:b/>
          <w:bCs/>
          <w:sz w:val="28"/>
          <w:szCs w:val="28"/>
        </w:rPr>
        <w:t xml:space="preserve"> </w:t>
      </w:r>
      <w:r w:rsidR="00903D86" w:rsidRPr="00AC0517">
        <w:rPr>
          <w:rFonts w:ascii="BrowalliaUPC" w:hAnsi="BrowalliaUPC" w:cs="BrowalliaUPC"/>
          <w:b/>
          <w:bCs/>
          <w:sz w:val="28"/>
          <w:szCs w:val="28"/>
          <w:cs/>
        </w:rPr>
        <w:t xml:space="preserve">และอุปกรณ์ </w:t>
      </w:r>
    </w:p>
    <w:p w14:paraId="16094646" w14:textId="77777777" w:rsidR="00E16FAA" w:rsidRPr="0015483E" w:rsidRDefault="00E16FAA" w:rsidP="00BA2A32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UPC" w:hAnsi="BrowalliaUPC" w:cs="BrowalliaUPC"/>
          <w:sz w:val="20"/>
          <w:szCs w:val="20"/>
          <w:u w:val="single"/>
        </w:rPr>
      </w:pPr>
    </w:p>
    <w:p w14:paraId="26C0082F" w14:textId="5DC660DE" w:rsidR="00A853F9" w:rsidRPr="00AC0517" w:rsidRDefault="00A853F9" w:rsidP="00F1025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AC0517">
        <w:rPr>
          <w:rFonts w:ascii="BrowalliaUPC" w:hAnsi="BrowalliaUPC" w:cs="BrowalliaUPC"/>
          <w:sz w:val="28"/>
          <w:szCs w:val="28"/>
          <w:cs/>
        </w:rPr>
        <w:t>ในระหว่างงวด</w:t>
      </w:r>
      <w:r w:rsidR="00817023" w:rsidRPr="00AC0517">
        <w:rPr>
          <w:rFonts w:ascii="BrowalliaUPC" w:hAnsi="BrowalliaUPC" w:cs="BrowalliaUPC"/>
          <w:sz w:val="28"/>
          <w:szCs w:val="28"/>
          <w:cs/>
        </w:rPr>
        <w:t>สาม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817023" w:rsidRPr="00F1025B">
        <w:rPr>
          <w:rFonts w:ascii="BrowalliaUPC" w:hAnsi="BrowalliaUPC" w:cs="BrowalliaUPC"/>
          <w:sz w:val="28"/>
          <w:szCs w:val="28"/>
        </w:rPr>
        <w:t xml:space="preserve">31 </w:t>
      </w:r>
      <w:r w:rsidR="00817023" w:rsidRPr="00F1025B">
        <w:rPr>
          <w:rFonts w:ascii="BrowalliaUPC" w:hAnsi="BrowalliaUPC" w:cs="BrowalliaUPC"/>
          <w:sz w:val="28"/>
          <w:szCs w:val="28"/>
          <w:cs/>
        </w:rPr>
        <w:t>มีนาคม</w:t>
      </w:r>
      <w:r w:rsidR="00817023" w:rsidRPr="00AC0517">
        <w:rPr>
          <w:rFonts w:ascii="BrowalliaUPC" w:hAnsi="BrowalliaUPC" w:cs="BrowalliaUPC"/>
          <w:sz w:val="28"/>
          <w:szCs w:val="28"/>
        </w:rPr>
        <w:t xml:space="preserve"> 2564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 มีรายการเปลี่ยนแปลงของที่ดิน อาคาร และอุปกรณ์</w:t>
      </w:r>
      <w:r w:rsidRPr="00AC0517">
        <w:rPr>
          <w:rFonts w:ascii="BrowalliaUPC" w:hAnsi="BrowalliaUPC" w:cs="BrowalliaUPC"/>
          <w:sz w:val="28"/>
          <w:szCs w:val="28"/>
        </w:rPr>
        <w:t xml:space="preserve"> </w:t>
      </w:r>
      <w:r w:rsidRPr="00AC0517">
        <w:rPr>
          <w:rFonts w:ascii="BrowalliaUPC" w:hAnsi="BrowalliaUPC" w:cs="BrowalliaUPC"/>
          <w:sz w:val="28"/>
          <w:szCs w:val="28"/>
          <w:cs/>
        </w:rPr>
        <w:t>อย่างย่อดังต่อไปนี้</w:t>
      </w:r>
      <w:r w:rsidRPr="00AC0517">
        <w:rPr>
          <w:rFonts w:ascii="BrowalliaUPC" w:hAnsi="BrowalliaUPC" w:cs="BrowalliaUPC"/>
          <w:sz w:val="28"/>
          <w:szCs w:val="28"/>
        </w:rPr>
        <w:t xml:space="preserve"> </w:t>
      </w:r>
    </w:p>
    <w:p w14:paraId="19DAEBDA" w14:textId="7E96C982" w:rsidR="00A50A5C" w:rsidRPr="00F65312" w:rsidRDefault="00A50A5C" w:rsidP="00A85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UPC" w:hAnsi="BrowalliaUPC" w:cs="BrowalliaUPC"/>
          <w:b/>
          <w:bCs/>
          <w:sz w:val="20"/>
          <w:szCs w:val="20"/>
        </w:rPr>
      </w:pPr>
    </w:p>
    <w:tbl>
      <w:tblPr>
        <w:tblW w:w="898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88"/>
        <w:gridCol w:w="2183"/>
        <w:gridCol w:w="236"/>
        <w:gridCol w:w="2181"/>
      </w:tblGrid>
      <w:tr w:rsidR="00A853F9" w:rsidRPr="00AC0517" w14:paraId="3EF9C57A" w14:textId="77777777" w:rsidTr="002C3C60">
        <w:tc>
          <w:tcPr>
            <w:tcW w:w="4388" w:type="dxa"/>
          </w:tcPr>
          <w:p w14:paraId="0BFF0C14" w14:textId="77777777" w:rsidR="00A853F9" w:rsidRPr="00AC0517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83" w:type="dxa"/>
          </w:tcPr>
          <w:p w14:paraId="527F02FA" w14:textId="77777777" w:rsidR="00A853F9" w:rsidRPr="00AC0517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6DA214FF" w14:textId="77777777" w:rsidR="00A853F9" w:rsidRPr="00AC0517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</w:tcPr>
          <w:p w14:paraId="7E0C7537" w14:textId="77777777" w:rsidR="00A853F9" w:rsidRPr="00AC0517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A853F9" w:rsidRPr="00AC0517" w14:paraId="3C194307" w14:textId="77777777" w:rsidTr="002C3C60">
        <w:tc>
          <w:tcPr>
            <w:tcW w:w="4388" w:type="dxa"/>
          </w:tcPr>
          <w:p w14:paraId="0F19B4F6" w14:textId="77777777" w:rsidR="00A853F9" w:rsidRPr="00AC0517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683FFA76" w14:textId="48DA391B" w:rsidR="00A853F9" w:rsidRPr="00AC0517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79786A70" w14:textId="77777777" w:rsidR="00A853F9" w:rsidRPr="00AC0517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1B984845" w14:textId="3701732F" w:rsidR="00A853F9" w:rsidRPr="00AC0517" w:rsidRDefault="00A853F9" w:rsidP="00D95119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A853F9" w:rsidRPr="004E7A77" w14:paraId="5F29531B" w14:textId="77777777" w:rsidTr="004E7A77">
        <w:trPr>
          <w:trHeight w:val="283"/>
        </w:trPr>
        <w:tc>
          <w:tcPr>
            <w:tcW w:w="4388" w:type="dxa"/>
          </w:tcPr>
          <w:p w14:paraId="302D33B8" w14:textId="77777777" w:rsidR="00A853F9" w:rsidRPr="004E7A77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5125DAF5" w14:textId="77777777" w:rsidR="00A853F9" w:rsidRPr="004E7A77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36" w:type="dxa"/>
          </w:tcPr>
          <w:p w14:paraId="344DBCED" w14:textId="77777777" w:rsidR="00A853F9" w:rsidRPr="004E7A77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</w:tcBorders>
          </w:tcPr>
          <w:p w14:paraId="2555945C" w14:textId="1C0DDBF2" w:rsidR="00A853F9" w:rsidRPr="004E7A77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3709FF" w:rsidRPr="00AC0517" w14:paraId="10643E0C" w14:textId="77777777" w:rsidTr="002C3C60">
        <w:tc>
          <w:tcPr>
            <w:tcW w:w="4388" w:type="dxa"/>
          </w:tcPr>
          <w:p w14:paraId="6868791C" w14:textId="438ACC7D" w:rsidR="003709FF" w:rsidRPr="00AC0517" w:rsidRDefault="003709FF" w:rsidP="004A2CE0">
            <w:pPr>
              <w:tabs>
                <w:tab w:val="clear" w:pos="227"/>
                <w:tab w:val="left" w:pos="27"/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256</w:t>
            </w:r>
            <w:r w:rsidR="00A220E1" w:rsidRPr="00AC0517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2183" w:type="dxa"/>
            <w:shd w:val="clear" w:color="auto" w:fill="auto"/>
          </w:tcPr>
          <w:p w14:paraId="0AFB267B" w14:textId="171A74BD" w:rsidR="003709FF" w:rsidRPr="00AC0517" w:rsidRDefault="001C72ED" w:rsidP="003709F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289,468</w:t>
            </w:r>
          </w:p>
        </w:tc>
        <w:tc>
          <w:tcPr>
            <w:tcW w:w="236" w:type="dxa"/>
          </w:tcPr>
          <w:p w14:paraId="5FFFE119" w14:textId="77777777" w:rsidR="003709FF" w:rsidRPr="00AC0517" w:rsidRDefault="003709FF" w:rsidP="003709F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</w:tcPr>
          <w:p w14:paraId="766B608F" w14:textId="391EEF93" w:rsidR="003709FF" w:rsidRPr="00AC0517" w:rsidRDefault="00115763" w:rsidP="003709F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80,662</w:t>
            </w:r>
          </w:p>
        </w:tc>
      </w:tr>
      <w:tr w:rsidR="003E3B8E" w:rsidRPr="00AC0517" w14:paraId="76E7BADB" w14:textId="77777777" w:rsidTr="002C3C60">
        <w:tc>
          <w:tcPr>
            <w:tcW w:w="4388" w:type="dxa"/>
          </w:tcPr>
          <w:p w14:paraId="6F90B3C2" w14:textId="794FDF05" w:rsidR="003E3B8E" w:rsidRPr="00AC0517" w:rsidRDefault="003E3B8E" w:rsidP="003E3B8E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ซื้อสินทรัพย์</w:t>
            </w:r>
          </w:p>
        </w:tc>
        <w:tc>
          <w:tcPr>
            <w:tcW w:w="2183" w:type="dxa"/>
            <w:shd w:val="clear" w:color="auto" w:fill="auto"/>
          </w:tcPr>
          <w:p w14:paraId="1D4D0620" w14:textId="1BAEDC24" w:rsidR="003E3B8E" w:rsidRPr="00AC0517" w:rsidRDefault="003E3B8E" w:rsidP="003E3B8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3E3B8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657</w:t>
            </w:r>
          </w:p>
        </w:tc>
        <w:tc>
          <w:tcPr>
            <w:tcW w:w="236" w:type="dxa"/>
          </w:tcPr>
          <w:p w14:paraId="2EF0BBCA" w14:textId="77777777" w:rsidR="003E3B8E" w:rsidRPr="00AC0517" w:rsidRDefault="003E3B8E" w:rsidP="003E3B8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</w:tcPr>
          <w:p w14:paraId="6460F6C4" w14:textId="13165EE6" w:rsidR="003E3B8E" w:rsidRPr="00AC0517" w:rsidRDefault="003E3B8E" w:rsidP="003E3B8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B80D2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657</w:t>
            </w:r>
          </w:p>
        </w:tc>
      </w:tr>
      <w:tr w:rsidR="003E3B8E" w:rsidRPr="00AC0517" w14:paraId="6918BA12" w14:textId="77777777" w:rsidTr="002C3C60">
        <w:tc>
          <w:tcPr>
            <w:tcW w:w="4388" w:type="dxa"/>
          </w:tcPr>
          <w:p w14:paraId="61E7312E" w14:textId="2DEA31CE" w:rsidR="003E3B8E" w:rsidRPr="00AC0517" w:rsidRDefault="003E3B8E" w:rsidP="002C3C60">
            <w:pPr>
              <w:tabs>
                <w:tab w:val="left" w:pos="3090"/>
                <w:tab w:val="left" w:pos="4860"/>
              </w:tabs>
              <w:spacing w:line="240" w:lineRule="auto"/>
              <w:ind w:right="-116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มูลค่าสุทธิตามบัญชีของสินทรัพย์ที่ขายและตัดจำหน่าย</w:t>
            </w:r>
          </w:p>
        </w:tc>
        <w:tc>
          <w:tcPr>
            <w:tcW w:w="2183" w:type="dxa"/>
            <w:shd w:val="clear" w:color="auto" w:fill="auto"/>
          </w:tcPr>
          <w:p w14:paraId="7D56A7F2" w14:textId="66E6A457" w:rsidR="003E3B8E" w:rsidRPr="00AC0517" w:rsidRDefault="003E3B8E" w:rsidP="003E3B8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3E3B8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(4,</w:t>
            </w:r>
            <w:r w:rsidR="001015B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402</w:t>
            </w:r>
            <w:r w:rsidRPr="003E3B8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36" w:type="dxa"/>
          </w:tcPr>
          <w:p w14:paraId="0075E0E2" w14:textId="77777777" w:rsidR="003E3B8E" w:rsidRPr="00AC0517" w:rsidRDefault="003E3B8E" w:rsidP="003E3B8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</w:tcPr>
          <w:p w14:paraId="4540FC38" w14:textId="4E1215BF" w:rsidR="003E3B8E" w:rsidRPr="00AC0517" w:rsidRDefault="003E3B8E" w:rsidP="003E3B8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(2,247)</w:t>
            </w:r>
          </w:p>
        </w:tc>
      </w:tr>
      <w:tr w:rsidR="003E3B8E" w:rsidRPr="00AC0517" w14:paraId="1E46DCC3" w14:textId="77777777" w:rsidTr="002C3C60">
        <w:tc>
          <w:tcPr>
            <w:tcW w:w="4388" w:type="dxa"/>
          </w:tcPr>
          <w:p w14:paraId="4E8D137D" w14:textId="540E256D" w:rsidR="003E3B8E" w:rsidRPr="00AC0517" w:rsidRDefault="003E3B8E" w:rsidP="003E3B8E">
            <w:pPr>
              <w:tabs>
                <w:tab w:val="left" w:pos="147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โอนสินค้าคงเหลือเป็นสินทรัพย์</w:t>
            </w:r>
          </w:p>
        </w:tc>
        <w:tc>
          <w:tcPr>
            <w:tcW w:w="2183" w:type="dxa"/>
            <w:shd w:val="clear" w:color="auto" w:fill="auto"/>
          </w:tcPr>
          <w:p w14:paraId="15318F6F" w14:textId="1857B4A2" w:rsidR="003E3B8E" w:rsidRPr="00AC0517" w:rsidRDefault="003E3B8E" w:rsidP="003E3B8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3E3B8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5,193</w:t>
            </w:r>
          </w:p>
        </w:tc>
        <w:tc>
          <w:tcPr>
            <w:tcW w:w="236" w:type="dxa"/>
          </w:tcPr>
          <w:p w14:paraId="295853D1" w14:textId="77777777" w:rsidR="003E3B8E" w:rsidRPr="00AC0517" w:rsidRDefault="003E3B8E" w:rsidP="003E3B8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  <w:shd w:val="clear" w:color="auto" w:fill="auto"/>
            <w:vAlign w:val="bottom"/>
          </w:tcPr>
          <w:p w14:paraId="3C943F22" w14:textId="1F6E3BB9" w:rsidR="003E3B8E" w:rsidRPr="00AC0517" w:rsidRDefault="003E3B8E" w:rsidP="003E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5,193</w:t>
            </w:r>
          </w:p>
        </w:tc>
      </w:tr>
      <w:tr w:rsidR="003E3B8E" w:rsidRPr="00AC0517" w14:paraId="0B3C5019" w14:textId="77777777" w:rsidTr="002C3C60">
        <w:tc>
          <w:tcPr>
            <w:tcW w:w="4388" w:type="dxa"/>
          </w:tcPr>
          <w:p w14:paraId="22F5418C" w14:textId="5A6E26B8" w:rsidR="003E3B8E" w:rsidRPr="00AC0517" w:rsidRDefault="003E3B8E" w:rsidP="003E3B8E">
            <w:pPr>
              <w:tabs>
                <w:tab w:val="left" w:pos="147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183" w:type="dxa"/>
            <w:shd w:val="clear" w:color="auto" w:fill="auto"/>
          </w:tcPr>
          <w:p w14:paraId="35E06171" w14:textId="688D8C18" w:rsidR="003E3B8E" w:rsidRPr="00AC0517" w:rsidRDefault="00777D71" w:rsidP="003E3B8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(13,3</w:t>
            </w:r>
            <w:r w:rsidR="001015B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62</w:t>
            </w: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36" w:type="dxa"/>
          </w:tcPr>
          <w:p w14:paraId="7C06EDC2" w14:textId="77777777" w:rsidR="003E3B8E" w:rsidRPr="00AC0517" w:rsidRDefault="003E3B8E" w:rsidP="003E3B8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  <w:shd w:val="clear" w:color="auto" w:fill="auto"/>
          </w:tcPr>
          <w:p w14:paraId="30DC3725" w14:textId="08DBEBAF" w:rsidR="003E3B8E" w:rsidRPr="00AC0517" w:rsidRDefault="003E3B8E" w:rsidP="003E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(10,165)</w:t>
            </w:r>
          </w:p>
        </w:tc>
      </w:tr>
      <w:tr w:rsidR="003E3B8E" w:rsidRPr="00AC0517" w14:paraId="69B7FA7C" w14:textId="77777777" w:rsidTr="002C3C60">
        <w:tc>
          <w:tcPr>
            <w:tcW w:w="4388" w:type="dxa"/>
          </w:tcPr>
          <w:p w14:paraId="376826AC" w14:textId="1A637F94" w:rsidR="003E3B8E" w:rsidRPr="00264BA8" w:rsidRDefault="003E3B8E" w:rsidP="003E3B8E">
            <w:pPr>
              <w:tabs>
                <w:tab w:val="left" w:pos="147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264BA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กลับรายการค่าเผื่อการด้อยค่าสินทรัพย์</w:t>
            </w:r>
          </w:p>
        </w:tc>
        <w:tc>
          <w:tcPr>
            <w:tcW w:w="2183" w:type="dxa"/>
            <w:shd w:val="clear" w:color="auto" w:fill="auto"/>
          </w:tcPr>
          <w:p w14:paraId="31A06E06" w14:textId="09750A6A" w:rsidR="003E3B8E" w:rsidRPr="00264BA8" w:rsidRDefault="00777D71" w:rsidP="003E3B8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264BA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2,282</w:t>
            </w:r>
          </w:p>
        </w:tc>
        <w:tc>
          <w:tcPr>
            <w:tcW w:w="236" w:type="dxa"/>
          </w:tcPr>
          <w:p w14:paraId="72A9B857" w14:textId="77777777" w:rsidR="003E3B8E" w:rsidRPr="00264BA8" w:rsidRDefault="003E3B8E" w:rsidP="003E3B8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81" w:type="dxa"/>
          </w:tcPr>
          <w:p w14:paraId="7411CB7A" w14:textId="7C059838" w:rsidR="003E3B8E" w:rsidRPr="00AC0517" w:rsidRDefault="003E3B8E" w:rsidP="003E3B8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 xml:space="preserve">                           -</w:t>
            </w:r>
          </w:p>
        </w:tc>
      </w:tr>
      <w:tr w:rsidR="003E3B8E" w:rsidRPr="00AC0517" w14:paraId="23DCB75D" w14:textId="77777777" w:rsidTr="002C3C60">
        <w:tc>
          <w:tcPr>
            <w:tcW w:w="4388" w:type="dxa"/>
          </w:tcPr>
          <w:p w14:paraId="4418B641" w14:textId="3C94F5E6" w:rsidR="003E3B8E" w:rsidRPr="00AC0517" w:rsidRDefault="003E3B8E" w:rsidP="003E3B8E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มีนาคม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t xml:space="preserve"> 2564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314AD24" w14:textId="195C0F9E" w:rsidR="003E3B8E" w:rsidRPr="00AC0517" w:rsidRDefault="00777D71" w:rsidP="003E3B8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911C5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279</w:t>
            </w:r>
            <w:r w:rsidR="001437D9" w:rsidRPr="00911C5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,</w:t>
            </w:r>
            <w:r w:rsidR="00911C5E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83</w:t>
            </w:r>
            <w:r w:rsidR="00D60370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36" w:type="dxa"/>
          </w:tcPr>
          <w:p w14:paraId="4B42E32B" w14:textId="77777777" w:rsidR="003E3B8E" w:rsidRPr="00AC0517" w:rsidRDefault="003E3B8E" w:rsidP="003E3B8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12" w:space="0" w:color="auto"/>
            </w:tcBorders>
          </w:tcPr>
          <w:p w14:paraId="6011BF17" w14:textId="1E22049A" w:rsidR="003E3B8E" w:rsidRPr="00AC0517" w:rsidRDefault="003E3B8E" w:rsidP="003E3B8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74,100</w:t>
            </w:r>
          </w:p>
        </w:tc>
      </w:tr>
    </w:tbl>
    <w:p w14:paraId="0779B79C" w14:textId="78F5945A" w:rsidR="00761F0F" w:rsidRPr="00AC0517" w:rsidRDefault="00761F0F" w:rsidP="00352B01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AC0517">
        <w:rPr>
          <w:rFonts w:ascii="BrowalliaUPC" w:hAnsi="BrowalliaUPC" w:cs="BrowalliaUPC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p w14:paraId="1B1CF548" w14:textId="419A61D0" w:rsidR="00BB7699" w:rsidRPr="00EE7603" w:rsidRDefault="00BB7699" w:rsidP="000B67D6">
      <w:pPr>
        <w:rPr>
          <w:rFonts w:ascii="BrowalliaUPC" w:hAnsi="BrowalliaUPC" w:cs="BrowalliaUPC"/>
          <w:sz w:val="28"/>
          <w:szCs w:val="28"/>
        </w:rPr>
      </w:pPr>
    </w:p>
    <w:p w14:paraId="7908E93F" w14:textId="4C60E687" w:rsidR="00BB7699" w:rsidRPr="00AC0517" w:rsidRDefault="00BB7699" w:rsidP="00F1025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AC0517">
        <w:rPr>
          <w:rFonts w:ascii="BrowalliaUPC" w:hAnsi="BrowalliaUPC" w:cs="BrowalliaUPC"/>
          <w:sz w:val="28"/>
          <w:szCs w:val="28"/>
          <w:cs/>
        </w:rPr>
        <w:t>ในระหว่างงวด</w:t>
      </w:r>
      <w:r w:rsidR="0022619F" w:rsidRPr="00AC0517">
        <w:rPr>
          <w:rFonts w:ascii="BrowalliaUPC" w:hAnsi="BrowalliaUPC" w:cs="BrowalliaUPC"/>
          <w:sz w:val="28"/>
          <w:szCs w:val="28"/>
          <w:cs/>
        </w:rPr>
        <w:t>สาม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22619F" w:rsidRPr="00F1025B">
        <w:rPr>
          <w:rFonts w:ascii="BrowalliaUPC" w:hAnsi="BrowalliaUPC" w:cs="BrowalliaUPC"/>
          <w:sz w:val="28"/>
          <w:szCs w:val="28"/>
        </w:rPr>
        <w:t xml:space="preserve">31 </w:t>
      </w:r>
      <w:r w:rsidR="0022619F" w:rsidRPr="00F1025B">
        <w:rPr>
          <w:rFonts w:ascii="BrowalliaUPC" w:hAnsi="BrowalliaUPC" w:cs="BrowalliaUPC"/>
          <w:sz w:val="28"/>
          <w:szCs w:val="28"/>
          <w:cs/>
        </w:rPr>
        <w:t>มีนาคม</w:t>
      </w:r>
      <w:r w:rsidR="0022619F" w:rsidRPr="00AC0517">
        <w:rPr>
          <w:rFonts w:ascii="BrowalliaUPC" w:hAnsi="BrowalliaUPC" w:cs="BrowalliaUPC"/>
          <w:sz w:val="28"/>
          <w:szCs w:val="28"/>
        </w:rPr>
        <w:t xml:space="preserve"> 2564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 มีรายการเปลี่ยนแปลงของ</w:t>
      </w:r>
      <w:r w:rsidR="0012076B" w:rsidRPr="00AC0517">
        <w:rPr>
          <w:rFonts w:ascii="BrowalliaUPC" w:hAnsi="BrowalliaUPC" w:cs="BrowalliaUPC"/>
          <w:sz w:val="28"/>
          <w:szCs w:val="28"/>
          <w:cs/>
        </w:rPr>
        <w:t xml:space="preserve">สินทรัพย์สิทธิการใช้อย่างย่อ </w:t>
      </w:r>
      <w:r w:rsidRPr="00AC0517">
        <w:rPr>
          <w:rFonts w:ascii="BrowalliaUPC" w:hAnsi="BrowalliaUPC" w:cs="BrowalliaUPC"/>
          <w:sz w:val="28"/>
          <w:szCs w:val="28"/>
          <w:cs/>
        </w:rPr>
        <w:t>ดังต่อไปนี้</w:t>
      </w:r>
      <w:r w:rsidRPr="00AC0517">
        <w:rPr>
          <w:rFonts w:ascii="BrowalliaUPC" w:hAnsi="BrowalliaUPC" w:cs="BrowalliaUPC"/>
          <w:sz w:val="28"/>
          <w:szCs w:val="28"/>
        </w:rPr>
        <w:t xml:space="preserve"> </w:t>
      </w:r>
    </w:p>
    <w:p w14:paraId="65A2DB4B" w14:textId="3C57FA49" w:rsidR="00AB0BE3" w:rsidRPr="00EE7603" w:rsidRDefault="00AB0BE3" w:rsidP="00BB7699">
      <w:pPr>
        <w:tabs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99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88"/>
        <w:gridCol w:w="2183"/>
        <w:gridCol w:w="236"/>
        <w:gridCol w:w="2183"/>
      </w:tblGrid>
      <w:tr w:rsidR="00AB0BE3" w:rsidRPr="00AC0517" w14:paraId="13B16671" w14:textId="77777777" w:rsidTr="002C3C60">
        <w:tc>
          <w:tcPr>
            <w:tcW w:w="4388" w:type="dxa"/>
          </w:tcPr>
          <w:p w14:paraId="5443B3E5" w14:textId="77777777" w:rsidR="00AB0BE3" w:rsidRPr="00AC0517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83" w:type="dxa"/>
          </w:tcPr>
          <w:p w14:paraId="445949EF" w14:textId="77777777" w:rsidR="00AB0BE3" w:rsidRPr="00AC0517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30762553" w14:textId="77777777" w:rsidR="00AB0BE3" w:rsidRPr="00AC0517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</w:tcPr>
          <w:p w14:paraId="3F82B047" w14:textId="5A4BE7D2" w:rsidR="00AB0BE3" w:rsidRPr="00AC0517" w:rsidRDefault="005E32AD" w:rsidP="00012557">
            <w:pPr>
              <w:tabs>
                <w:tab w:val="left" w:pos="3090"/>
                <w:tab w:val="left" w:pos="4860"/>
              </w:tabs>
              <w:spacing w:line="240" w:lineRule="auto"/>
              <w:ind w:right="-59" w:hanging="104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           </w:t>
            </w:r>
            <w:r w:rsidR="00AB0BE3" w:rsidRPr="00AC0517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="00AB0BE3"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="00AB0BE3" w:rsidRPr="00AC0517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: </w:t>
            </w:r>
            <w:r w:rsidR="00AB0BE3"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</w:t>
            </w:r>
            <w:r w:rsidR="00012557"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น</w:t>
            </w:r>
            <w:r w:rsidR="00AB0BE3"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AB0BE3" w:rsidRPr="00AC0517" w14:paraId="64E454F6" w14:textId="77777777" w:rsidTr="002C3C60">
        <w:tc>
          <w:tcPr>
            <w:tcW w:w="4388" w:type="dxa"/>
          </w:tcPr>
          <w:p w14:paraId="17B3BDF1" w14:textId="77777777" w:rsidR="00AB0BE3" w:rsidRPr="00AC0517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658A8590" w14:textId="331A3A3A" w:rsidR="00AB0BE3" w:rsidRPr="00AC0517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0E32DC4D" w14:textId="77777777" w:rsidR="00AB0BE3" w:rsidRPr="00AC0517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503A3A88" w14:textId="77777777" w:rsidR="00AB0BE3" w:rsidRPr="00AC0517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AB0BE3" w:rsidRPr="00AC0517" w14:paraId="0E68A7B2" w14:textId="77777777" w:rsidTr="002C3C60">
        <w:trPr>
          <w:trHeight w:val="350"/>
        </w:trPr>
        <w:tc>
          <w:tcPr>
            <w:tcW w:w="4388" w:type="dxa"/>
          </w:tcPr>
          <w:p w14:paraId="269C4E3D" w14:textId="77777777" w:rsidR="00AB0BE3" w:rsidRPr="00AC0517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55725113" w14:textId="77777777" w:rsidR="00AB0BE3" w:rsidRPr="00AC0517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1D9D3AB8" w14:textId="77777777" w:rsidR="00AB0BE3" w:rsidRPr="00AC0517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33E25F24" w14:textId="77777777" w:rsidR="00AB0BE3" w:rsidRPr="00AC0517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485BE0" w:rsidRPr="00AC0517" w14:paraId="4683FD67" w14:textId="77777777" w:rsidTr="002C3C60">
        <w:tc>
          <w:tcPr>
            <w:tcW w:w="4388" w:type="dxa"/>
          </w:tcPr>
          <w:p w14:paraId="658307DB" w14:textId="3ECDD36C" w:rsidR="00485BE0" w:rsidRPr="00AC0517" w:rsidRDefault="00485BE0" w:rsidP="0022619F">
            <w:pPr>
              <w:tabs>
                <w:tab w:val="left" w:pos="3090"/>
                <w:tab w:val="left" w:pos="4860"/>
              </w:tabs>
              <w:spacing w:line="240" w:lineRule="auto"/>
              <w:ind w:left="169" w:hanging="169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256</w:t>
            </w:r>
            <w:r w:rsidR="0022619F" w:rsidRPr="00AC0517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2183" w:type="dxa"/>
            <w:shd w:val="clear" w:color="auto" w:fill="auto"/>
          </w:tcPr>
          <w:p w14:paraId="6ED15A83" w14:textId="0F6ACC24" w:rsidR="00485BE0" w:rsidRPr="00AC0517" w:rsidRDefault="00AE5B4F" w:rsidP="00485BE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62,299</w:t>
            </w:r>
          </w:p>
        </w:tc>
        <w:tc>
          <w:tcPr>
            <w:tcW w:w="236" w:type="dxa"/>
          </w:tcPr>
          <w:p w14:paraId="708A3A64" w14:textId="77777777" w:rsidR="00485BE0" w:rsidRPr="00AC0517" w:rsidRDefault="00485BE0" w:rsidP="00485BE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</w:tcPr>
          <w:p w14:paraId="01EEF043" w14:textId="7E168B3D" w:rsidR="00485BE0" w:rsidRPr="003B1677" w:rsidRDefault="00A03C7D" w:rsidP="00485BE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3B1677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53,042</w:t>
            </w:r>
          </w:p>
        </w:tc>
      </w:tr>
      <w:tr w:rsidR="00022BD7" w:rsidRPr="00AC0517" w14:paraId="1AF2D711" w14:textId="77777777" w:rsidTr="002C3C60">
        <w:tc>
          <w:tcPr>
            <w:tcW w:w="4388" w:type="dxa"/>
          </w:tcPr>
          <w:p w14:paraId="3C5B10F6" w14:textId="2796B240" w:rsidR="00022BD7" w:rsidRPr="00AC0517" w:rsidRDefault="00E32EC4" w:rsidP="00022BD7">
            <w:pPr>
              <w:tabs>
                <w:tab w:val="left" w:pos="3090"/>
                <w:tab w:val="left" w:pos="4860"/>
              </w:tabs>
              <w:spacing w:line="240" w:lineRule="auto"/>
              <w:ind w:left="169" w:hanging="169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ลดลง</w:t>
            </w:r>
            <w:r w:rsidR="009F16DB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จากการเปลี่ยนแปลงสัญญา</w:t>
            </w:r>
            <w:r w:rsidR="00E90CE7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เช่า</w:t>
            </w:r>
          </w:p>
        </w:tc>
        <w:tc>
          <w:tcPr>
            <w:tcW w:w="2183" w:type="dxa"/>
            <w:shd w:val="clear" w:color="auto" w:fill="auto"/>
          </w:tcPr>
          <w:p w14:paraId="0CA692D3" w14:textId="673B3451" w:rsidR="00022BD7" w:rsidRPr="00AC0517" w:rsidRDefault="00D74773" w:rsidP="00022BD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(6</w:t>
            </w:r>
            <w:r w:rsidR="0006076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</w:t>
            </w: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36" w:type="dxa"/>
          </w:tcPr>
          <w:p w14:paraId="6D5B59E1" w14:textId="77777777" w:rsidR="00022BD7" w:rsidRPr="00AC0517" w:rsidRDefault="00022BD7" w:rsidP="00022BD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</w:tcPr>
          <w:p w14:paraId="6493F38A" w14:textId="39C42BB5" w:rsidR="00022BD7" w:rsidRPr="003B1677" w:rsidRDefault="00022BD7" w:rsidP="00022BD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3B1677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="00D74773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6</w:t>
            </w:r>
            <w:r w:rsidRPr="003B1677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022BD7" w:rsidRPr="00AC0517" w14:paraId="28666711" w14:textId="77777777" w:rsidTr="002C3C60">
        <w:tc>
          <w:tcPr>
            <w:tcW w:w="4388" w:type="dxa"/>
          </w:tcPr>
          <w:p w14:paraId="5246CD5F" w14:textId="54BDAB69" w:rsidR="00022BD7" w:rsidRPr="00AC0517" w:rsidRDefault="00022BD7" w:rsidP="00022BD7">
            <w:pPr>
              <w:tabs>
                <w:tab w:val="left" w:pos="147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183" w:type="dxa"/>
            <w:shd w:val="clear" w:color="auto" w:fill="auto"/>
          </w:tcPr>
          <w:p w14:paraId="0141908E" w14:textId="3B41D537" w:rsidR="00022BD7" w:rsidRPr="00AC0517" w:rsidRDefault="004668D1" w:rsidP="0002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(2,54</w:t>
            </w:r>
            <w:r w:rsidR="0006076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8</w:t>
            </w: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36" w:type="dxa"/>
          </w:tcPr>
          <w:p w14:paraId="4B533F4C" w14:textId="77777777" w:rsidR="00022BD7" w:rsidRPr="00AC0517" w:rsidRDefault="00022BD7" w:rsidP="00022BD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</w:tcPr>
          <w:p w14:paraId="53B02ACA" w14:textId="77B88856" w:rsidR="00022BD7" w:rsidRPr="003B1677" w:rsidRDefault="00022BD7" w:rsidP="0002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3B1677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(2,1</w:t>
            </w:r>
            <w:r w:rsidR="00D74773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84</w:t>
            </w:r>
            <w:r w:rsidRPr="003B1677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022BD7" w:rsidRPr="00AC0517" w14:paraId="7EB69F83" w14:textId="77777777" w:rsidTr="002C3C60">
        <w:tc>
          <w:tcPr>
            <w:tcW w:w="4388" w:type="dxa"/>
          </w:tcPr>
          <w:p w14:paraId="7B8CCF4A" w14:textId="7DF281D3" w:rsidR="00022BD7" w:rsidRPr="00AC0517" w:rsidRDefault="00022BD7" w:rsidP="00022BD7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มีนาคม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t xml:space="preserve"> 2564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3F93B19" w14:textId="39C22532" w:rsidR="00022BD7" w:rsidRPr="00AC0517" w:rsidRDefault="004668D1" w:rsidP="00022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4668D1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59,690</w:t>
            </w:r>
          </w:p>
        </w:tc>
        <w:tc>
          <w:tcPr>
            <w:tcW w:w="236" w:type="dxa"/>
          </w:tcPr>
          <w:p w14:paraId="6B5D199A" w14:textId="77777777" w:rsidR="00022BD7" w:rsidRPr="00AC0517" w:rsidRDefault="00022BD7" w:rsidP="00022BD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</w:tcPr>
          <w:p w14:paraId="6DAC1BE2" w14:textId="1F0B9F90" w:rsidR="00022BD7" w:rsidRPr="003B1677" w:rsidRDefault="00022BD7" w:rsidP="00022BD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3B1677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50,8</w:t>
            </w:r>
            <w:r w:rsidR="000974B8" w:rsidRPr="003B1677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52</w:t>
            </w:r>
          </w:p>
        </w:tc>
      </w:tr>
    </w:tbl>
    <w:p w14:paraId="2E69CF53" w14:textId="3396753E" w:rsidR="001A0328" w:rsidRPr="00AC0517" w:rsidRDefault="001A03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color w:val="000000"/>
          <w:sz w:val="28"/>
          <w:szCs w:val="28"/>
          <w:u w:val="single"/>
          <w:lang w:eastAsia="th-TH"/>
        </w:rPr>
      </w:pPr>
    </w:p>
    <w:p w14:paraId="69A456BB" w14:textId="72CB84F3" w:rsidR="00BB7699" w:rsidRPr="00AC0517" w:rsidRDefault="00BB7699" w:rsidP="00BB7699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AC0517">
        <w:rPr>
          <w:rFonts w:ascii="BrowalliaUPC" w:hAnsi="BrowalliaUPC" w:cs="BrowalliaUPC"/>
          <w:b/>
          <w:bCs/>
          <w:sz w:val="28"/>
          <w:szCs w:val="28"/>
          <w:cs/>
        </w:rPr>
        <w:t>สินทรัพย์ไม่มีตัวตน</w:t>
      </w:r>
    </w:p>
    <w:p w14:paraId="19FC8F84" w14:textId="47596A37" w:rsidR="00CC37C8" w:rsidRPr="00AC0517" w:rsidRDefault="00CC37C8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24AF2F90" w14:textId="2567D13F" w:rsidR="00EB3E2E" w:rsidRPr="00AC0517" w:rsidRDefault="00EB3E2E" w:rsidP="00F1025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AC0517">
        <w:rPr>
          <w:rFonts w:ascii="BrowalliaUPC" w:hAnsi="BrowalliaUPC" w:cs="BrowalliaUPC"/>
          <w:sz w:val="28"/>
          <w:szCs w:val="28"/>
          <w:cs/>
        </w:rPr>
        <w:t>ในระหว่างงวด</w:t>
      </w:r>
      <w:r w:rsidR="00A03C7D" w:rsidRPr="00AC0517">
        <w:rPr>
          <w:rFonts w:ascii="BrowalliaUPC" w:hAnsi="BrowalliaUPC" w:cs="BrowalliaUPC"/>
          <w:sz w:val="28"/>
          <w:szCs w:val="28"/>
          <w:cs/>
        </w:rPr>
        <w:t>สาม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D5759E" w:rsidRPr="00F1025B">
        <w:rPr>
          <w:rFonts w:ascii="BrowalliaUPC" w:hAnsi="BrowalliaUPC" w:cs="BrowalliaUPC"/>
          <w:sz w:val="28"/>
          <w:szCs w:val="28"/>
        </w:rPr>
        <w:t xml:space="preserve">31 </w:t>
      </w:r>
      <w:r w:rsidR="00D5759E" w:rsidRPr="00F1025B">
        <w:rPr>
          <w:rFonts w:ascii="BrowalliaUPC" w:hAnsi="BrowalliaUPC" w:cs="BrowalliaUPC"/>
          <w:sz w:val="28"/>
          <w:szCs w:val="28"/>
          <w:cs/>
        </w:rPr>
        <w:t>มีนาคม</w:t>
      </w:r>
      <w:r w:rsidR="00D5759E" w:rsidRPr="00AC0517">
        <w:rPr>
          <w:rFonts w:ascii="BrowalliaUPC" w:hAnsi="BrowalliaUPC" w:cs="BrowalliaUPC"/>
          <w:sz w:val="28"/>
          <w:szCs w:val="28"/>
        </w:rPr>
        <w:t xml:space="preserve"> 2564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 มีรายการเปลี่ยนแปลงของสินทรัพย์ไม่มีตัวตนอย่างย่อดังต่อไปนี้</w:t>
      </w:r>
      <w:r w:rsidRPr="00AC0517">
        <w:rPr>
          <w:rFonts w:ascii="BrowalliaUPC" w:hAnsi="BrowalliaUPC" w:cs="BrowalliaUPC"/>
          <w:sz w:val="28"/>
          <w:szCs w:val="28"/>
        </w:rPr>
        <w:t xml:space="preserve"> </w:t>
      </w:r>
    </w:p>
    <w:p w14:paraId="6FC05BAB" w14:textId="77777777" w:rsidR="00EB3E2E" w:rsidRPr="00415E39" w:rsidRDefault="00EB3E2E" w:rsidP="00F4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tbl>
      <w:tblPr>
        <w:tblW w:w="899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88"/>
        <w:gridCol w:w="2183"/>
        <w:gridCol w:w="236"/>
        <w:gridCol w:w="2183"/>
      </w:tblGrid>
      <w:tr w:rsidR="00EB3E2E" w:rsidRPr="00AC0517" w14:paraId="6C0E7235" w14:textId="77777777" w:rsidTr="00BB341D">
        <w:tc>
          <w:tcPr>
            <w:tcW w:w="4388" w:type="dxa"/>
          </w:tcPr>
          <w:p w14:paraId="41898F8E" w14:textId="77777777" w:rsidR="00EB3E2E" w:rsidRPr="00AC0517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83" w:type="dxa"/>
          </w:tcPr>
          <w:p w14:paraId="55550BBB" w14:textId="77777777" w:rsidR="00EB3E2E" w:rsidRPr="00AC0517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3AAFFA46" w14:textId="77777777" w:rsidR="00EB3E2E" w:rsidRPr="00AC0517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</w:tcPr>
          <w:p w14:paraId="0C211424" w14:textId="77777777" w:rsidR="00EB3E2E" w:rsidRPr="00AC0517" w:rsidRDefault="00EB3E2E" w:rsidP="00012557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EB3E2E" w:rsidRPr="00AC0517" w14:paraId="299B00D1" w14:textId="77777777" w:rsidTr="00BB341D">
        <w:tc>
          <w:tcPr>
            <w:tcW w:w="4388" w:type="dxa"/>
          </w:tcPr>
          <w:p w14:paraId="01403FE3" w14:textId="77777777" w:rsidR="00EB3E2E" w:rsidRPr="00AC0517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18DF98D8" w14:textId="3B27BC27" w:rsidR="00EB3E2E" w:rsidRPr="00AC0517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54F764D8" w14:textId="77777777" w:rsidR="00EB3E2E" w:rsidRPr="00AC0517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31E497A9" w14:textId="77777777" w:rsidR="00EB3E2E" w:rsidRPr="00AC0517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EB3E2E" w:rsidRPr="00AC0517" w14:paraId="112AC4D1" w14:textId="77777777" w:rsidTr="00BB341D">
        <w:trPr>
          <w:trHeight w:val="341"/>
        </w:trPr>
        <w:tc>
          <w:tcPr>
            <w:tcW w:w="4388" w:type="dxa"/>
          </w:tcPr>
          <w:p w14:paraId="3A7B2446" w14:textId="77777777" w:rsidR="00EB3E2E" w:rsidRPr="00AC0517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212B5CCF" w14:textId="77777777" w:rsidR="00EB3E2E" w:rsidRPr="00AC0517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179440B3" w14:textId="77777777" w:rsidR="00EB3E2E" w:rsidRPr="00AC0517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2D82E227" w14:textId="77777777" w:rsidR="00EB3E2E" w:rsidRPr="00AC0517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5C6960" w:rsidRPr="00AC0517" w14:paraId="34CF33D7" w14:textId="77777777" w:rsidTr="00BB341D">
        <w:tc>
          <w:tcPr>
            <w:tcW w:w="4388" w:type="dxa"/>
          </w:tcPr>
          <w:p w14:paraId="30CD46D1" w14:textId="2CA01F0D" w:rsidR="005C6960" w:rsidRPr="00AC0517" w:rsidRDefault="005C6960" w:rsidP="005C696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 xml:space="preserve">1 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256</w:t>
            </w:r>
            <w:r w:rsidR="00A03C7D" w:rsidRPr="00AC0517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4E227EF1" w14:textId="100700B5" w:rsidR="005C6960" w:rsidRPr="00AC0517" w:rsidRDefault="00D5759E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>23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,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>369</w:t>
            </w:r>
          </w:p>
        </w:tc>
        <w:tc>
          <w:tcPr>
            <w:tcW w:w="236" w:type="dxa"/>
            <w:shd w:val="clear" w:color="auto" w:fill="auto"/>
          </w:tcPr>
          <w:p w14:paraId="1C6CB42D" w14:textId="77777777" w:rsidR="005C6960" w:rsidRPr="00AC0517" w:rsidRDefault="005C6960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1148E6E9" w14:textId="40099BFD" w:rsidR="005C6960" w:rsidRPr="00AC0517" w:rsidRDefault="002A427A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22,957</w:t>
            </w:r>
          </w:p>
        </w:tc>
      </w:tr>
      <w:tr w:rsidR="00804209" w:rsidRPr="00AC0517" w14:paraId="242E8D1A" w14:textId="77777777" w:rsidTr="00BB341D">
        <w:tc>
          <w:tcPr>
            <w:tcW w:w="4388" w:type="dxa"/>
          </w:tcPr>
          <w:p w14:paraId="73A40882" w14:textId="73D58E1A" w:rsidR="00804209" w:rsidRPr="00AC0517" w:rsidRDefault="00804209" w:rsidP="00804209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ค่าตัดจำหน่ายระหว่างงวด</w:t>
            </w:r>
          </w:p>
        </w:tc>
        <w:tc>
          <w:tcPr>
            <w:tcW w:w="2183" w:type="dxa"/>
            <w:shd w:val="clear" w:color="auto" w:fill="auto"/>
          </w:tcPr>
          <w:p w14:paraId="76E75078" w14:textId="6394D417" w:rsidR="00804209" w:rsidRPr="00804209" w:rsidRDefault="00804209" w:rsidP="0080420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80420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(2,327)</w:t>
            </w:r>
          </w:p>
        </w:tc>
        <w:tc>
          <w:tcPr>
            <w:tcW w:w="236" w:type="dxa"/>
            <w:shd w:val="clear" w:color="auto" w:fill="auto"/>
          </w:tcPr>
          <w:p w14:paraId="23070581" w14:textId="77777777" w:rsidR="00804209" w:rsidRPr="00AC0517" w:rsidRDefault="00804209" w:rsidP="0080420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5F6AEDB8" w14:textId="7E910C74" w:rsidR="00804209" w:rsidRPr="00AC0517" w:rsidRDefault="00804209" w:rsidP="0080420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(2,082)</w:t>
            </w:r>
          </w:p>
        </w:tc>
      </w:tr>
      <w:tr w:rsidR="00804209" w:rsidRPr="00AC0517" w14:paraId="5EC05365" w14:textId="77777777" w:rsidTr="00BB341D">
        <w:tc>
          <w:tcPr>
            <w:tcW w:w="4388" w:type="dxa"/>
          </w:tcPr>
          <w:p w14:paraId="048419A4" w14:textId="69392E34" w:rsidR="00804209" w:rsidRPr="00870667" w:rsidRDefault="00736517" w:rsidP="00804209">
            <w:pPr>
              <w:tabs>
                <w:tab w:val="left" w:pos="3390"/>
              </w:tabs>
              <w:spacing w:line="240" w:lineRule="auto"/>
              <w:ind w:right="-198"/>
              <w:jc w:val="thaiDistribute"/>
              <w:rPr>
                <w:rFonts w:ascii="BrowalliaUPC" w:hAnsi="BrowalliaUPC" w:cs="BrowalliaUPC"/>
                <w:sz w:val="28"/>
                <w:szCs w:val="28"/>
                <w:highlight w:val="yellow"/>
                <w:cs/>
              </w:rPr>
            </w:pPr>
            <w:r w:rsidRPr="00264BA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กลับ</w:t>
            </w:r>
            <w:r w:rsidRPr="00736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รายการ</w:t>
            </w:r>
            <w:r w:rsidR="00804209" w:rsidRPr="00736517">
              <w:rPr>
                <w:rFonts w:ascii="BrowalliaUPC" w:hAnsi="BrowalliaUPC" w:cs="BrowalliaUPC"/>
                <w:sz w:val="28"/>
                <w:szCs w:val="28"/>
                <w:cs/>
              </w:rPr>
              <w:t>ค่าเผื่อด้อยค่าของสินทรัพย์</w:t>
            </w:r>
          </w:p>
        </w:tc>
        <w:tc>
          <w:tcPr>
            <w:tcW w:w="2183" w:type="dxa"/>
            <w:shd w:val="clear" w:color="auto" w:fill="auto"/>
          </w:tcPr>
          <w:p w14:paraId="5AD8547C" w14:textId="5F9973C9" w:rsidR="00804209" w:rsidRPr="00870667" w:rsidRDefault="00804209" w:rsidP="0080420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736517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110</w:t>
            </w:r>
          </w:p>
        </w:tc>
        <w:tc>
          <w:tcPr>
            <w:tcW w:w="236" w:type="dxa"/>
            <w:shd w:val="clear" w:color="auto" w:fill="auto"/>
          </w:tcPr>
          <w:p w14:paraId="382E03D2" w14:textId="77777777" w:rsidR="00804209" w:rsidRPr="00AC0517" w:rsidRDefault="00804209" w:rsidP="0080420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585562E8" w14:textId="76EF1FD2" w:rsidR="00804209" w:rsidRPr="00AC0517" w:rsidRDefault="00804209" w:rsidP="0080420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 xml:space="preserve">                           -</w:t>
            </w:r>
          </w:p>
        </w:tc>
      </w:tr>
      <w:tr w:rsidR="00804209" w:rsidRPr="00AC0517" w14:paraId="52181BC1" w14:textId="77777777" w:rsidTr="00BB341D">
        <w:tc>
          <w:tcPr>
            <w:tcW w:w="4388" w:type="dxa"/>
          </w:tcPr>
          <w:p w14:paraId="28E7EF72" w14:textId="40EF577A" w:rsidR="00804209" w:rsidRPr="00AC0517" w:rsidRDefault="00804209" w:rsidP="0080420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มีนาคม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t xml:space="preserve"> 2564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4D9A973" w14:textId="1CFBC269" w:rsidR="00804209" w:rsidRPr="00804209" w:rsidRDefault="00804209" w:rsidP="0080420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80420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21,152</w:t>
            </w:r>
          </w:p>
        </w:tc>
        <w:tc>
          <w:tcPr>
            <w:tcW w:w="236" w:type="dxa"/>
            <w:shd w:val="clear" w:color="auto" w:fill="auto"/>
          </w:tcPr>
          <w:p w14:paraId="0D469418" w14:textId="77777777" w:rsidR="00804209" w:rsidRPr="00AC0517" w:rsidRDefault="00804209" w:rsidP="0080420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7AC2519" w14:textId="5E6BAA60" w:rsidR="00804209" w:rsidRPr="00AC0517" w:rsidRDefault="00804209" w:rsidP="0080420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20,875</w:t>
            </w:r>
          </w:p>
        </w:tc>
      </w:tr>
    </w:tbl>
    <w:p w14:paraId="79A637C3" w14:textId="2DA3D8C7" w:rsidR="00A57817" w:rsidRDefault="00A57817" w:rsidP="008965CD">
      <w:pPr>
        <w:jc w:val="thaiDistribute"/>
        <w:rPr>
          <w:rFonts w:ascii="BrowalliaUPC" w:hAnsi="BrowalliaUPC" w:cs="BrowalliaUPC"/>
          <w:spacing w:val="-4"/>
          <w:sz w:val="28"/>
          <w:szCs w:val="28"/>
        </w:rPr>
      </w:pPr>
    </w:p>
    <w:p w14:paraId="0A14BD00" w14:textId="7C420FA4" w:rsidR="00EE21F4" w:rsidRDefault="00ED3010" w:rsidP="008B5D04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AC0517">
        <w:rPr>
          <w:rFonts w:ascii="BrowalliaUPC" w:hAnsi="BrowalliaUPC" w:cs="BrowalliaUPC"/>
          <w:b/>
          <w:bCs/>
          <w:sz w:val="28"/>
          <w:szCs w:val="28"/>
          <w:cs/>
        </w:rPr>
        <w:t>เงินกู้ยืมระยะสั้นจากสถาบันการเงิน</w:t>
      </w:r>
      <w:r w:rsidR="00B91C02" w:rsidRPr="00AC0517">
        <w:rPr>
          <w:rFonts w:ascii="BrowalliaUPC" w:hAnsi="BrowalliaUPC" w:cs="BrowalliaUPC"/>
          <w:b/>
          <w:bCs/>
          <w:sz w:val="28"/>
          <w:szCs w:val="28"/>
        </w:rPr>
        <w:t xml:space="preserve"> </w:t>
      </w:r>
    </w:p>
    <w:p w14:paraId="0D5F0C8E" w14:textId="4B20BD1E" w:rsidR="00CC5ABF" w:rsidRDefault="00CC5ABF" w:rsidP="00CC5ABF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tbl>
      <w:tblPr>
        <w:tblW w:w="8982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6"/>
        <w:gridCol w:w="1332"/>
        <w:gridCol w:w="102"/>
        <w:gridCol w:w="1149"/>
        <w:gridCol w:w="102"/>
        <w:gridCol w:w="1153"/>
        <w:gridCol w:w="99"/>
        <w:gridCol w:w="1151"/>
        <w:gridCol w:w="102"/>
        <w:gridCol w:w="1156"/>
      </w:tblGrid>
      <w:tr w:rsidR="009E3A13" w:rsidRPr="00AC0517" w14:paraId="036E0E5A" w14:textId="77777777" w:rsidTr="00EE7603">
        <w:trPr>
          <w:cantSplit/>
          <w:trHeight w:val="20"/>
        </w:trPr>
        <w:tc>
          <w:tcPr>
            <w:tcW w:w="2636" w:type="dxa"/>
          </w:tcPr>
          <w:p w14:paraId="1142F1D9" w14:textId="77777777" w:rsidR="009E3A13" w:rsidRPr="00AC0517" w:rsidRDefault="009E3A13" w:rsidP="00E11697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1332" w:type="dxa"/>
            <w:tcBorders>
              <w:left w:val="nil"/>
            </w:tcBorders>
          </w:tcPr>
          <w:p w14:paraId="372FB8A1" w14:textId="77777777" w:rsidR="009E3A13" w:rsidRPr="00AC0517" w:rsidRDefault="009E3A13" w:rsidP="00A966D1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02" w:type="dxa"/>
            <w:tcBorders>
              <w:left w:val="nil"/>
            </w:tcBorders>
          </w:tcPr>
          <w:p w14:paraId="3032B3A0" w14:textId="77777777" w:rsidR="009E3A13" w:rsidRPr="00AC0517" w:rsidRDefault="009E3A13" w:rsidP="00A966D1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04" w:type="dxa"/>
            <w:gridSpan w:val="3"/>
          </w:tcPr>
          <w:p w14:paraId="5044D711" w14:textId="10628FC8" w:rsidR="009E3A13" w:rsidRPr="00AC0517" w:rsidRDefault="009E3A13" w:rsidP="00E1169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99" w:type="dxa"/>
          </w:tcPr>
          <w:p w14:paraId="7BFB7AB8" w14:textId="77777777" w:rsidR="009E3A13" w:rsidRPr="00AC0517" w:rsidRDefault="009E3A13" w:rsidP="00E11697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14:paraId="799FD2FC" w14:textId="77777777" w:rsidR="009E3A13" w:rsidRPr="00AC0517" w:rsidRDefault="009E3A13" w:rsidP="00E11697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9E3A13" w:rsidRPr="00AC0517" w14:paraId="3EAA9E60" w14:textId="77777777" w:rsidTr="00EE7603">
        <w:trPr>
          <w:cantSplit/>
          <w:trHeight w:val="20"/>
        </w:trPr>
        <w:tc>
          <w:tcPr>
            <w:tcW w:w="2636" w:type="dxa"/>
          </w:tcPr>
          <w:p w14:paraId="30294F77" w14:textId="77777777" w:rsidR="009E3A13" w:rsidRPr="00AC0517" w:rsidRDefault="009E3A13" w:rsidP="00E11697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left w:val="nil"/>
            </w:tcBorders>
          </w:tcPr>
          <w:p w14:paraId="006FD36F" w14:textId="36AE0C9A" w:rsidR="009E3A13" w:rsidRPr="00AC0517" w:rsidRDefault="009E3A13" w:rsidP="00A966D1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02" w:type="dxa"/>
            <w:tcBorders>
              <w:left w:val="nil"/>
            </w:tcBorders>
          </w:tcPr>
          <w:p w14:paraId="1C750CE3" w14:textId="77777777" w:rsidR="009E3A13" w:rsidRPr="00AC0517" w:rsidRDefault="009E3A13" w:rsidP="00A966D1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04" w:type="dxa"/>
            <w:gridSpan w:val="3"/>
            <w:tcBorders>
              <w:bottom w:val="single" w:sz="4" w:space="0" w:color="auto"/>
            </w:tcBorders>
          </w:tcPr>
          <w:p w14:paraId="3BDA479F" w14:textId="72680AD9" w:rsidR="009E3A13" w:rsidRPr="00AC0517" w:rsidRDefault="009E3A13" w:rsidP="00E11697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</w:tcPr>
          <w:p w14:paraId="3FFA6BDD" w14:textId="77777777" w:rsidR="009E3A13" w:rsidRPr="00AC0517" w:rsidRDefault="009E3A13" w:rsidP="00E11697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08D39B" w14:textId="77777777" w:rsidR="009E3A13" w:rsidRPr="00AC0517" w:rsidRDefault="009E3A13" w:rsidP="00E11697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B20231" w:rsidRPr="00AC0517" w14:paraId="3D7C07F8" w14:textId="77777777" w:rsidTr="00EE7603">
        <w:trPr>
          <w:cantSplit/>
          <w:trHeight w:val="20"/>
        </w:trPr>
        <w:tc>
          <w:tcPr>
            <w:tcW w:w="2636" w:type="dxa"/>
          </w:tcPr>
          <w:p w14:paraId="328AA424" w14:textId="77777777" w:rsidR="00B20231" w:rsidRPr="00AC0517" w:rsidRDefault="00B20231" w:rsidP="00B20231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32" w:type="dxa"/>
            <w:tcBorders>
              <w:left w:val="nil"/>
              <w:bottom w:val="single" w:sz="4" w:space="0" w:color="auto"/>
            </w:tcBorders>
          </w:tcPr>
          <w:p w14:paraId="0CE2996B" w14:textId="25253658" w:rsidR="00B20231" w:rsidRPr="00AC0517" w:rsidRDefault="00B20231" w:rsidP="00B20231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อัตราดอกเบี้ย</w:t>
            </w:r>
          </w:p>
          <w:p w14:paraId="5F7451BF" w14:textId="364B96BD" w:rsidR="00B20231" w:rsidRPr="00AC0517" w:rsidRDefault="00B20231" w:rsidP="00B20231">
            <w:pPr>
              <w:tabs>
                <w:tab w:val="clear" w:pos="227"/>
                <w:tab w:val="left" w:pos="141"/>
              </w:tabs>
              <w:spacing w:line="240" w:lineRule="auto"/>
              <w:ind w:left="114" w:hanging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02" w:type="dxa"/>
            <w:tcBorders>
              <w:left w:val="nil"/>
            </w:tcBorders>
          </w:tcPr>
          <w:p w14:paraId="2CFF3596" w14:textId="77777777" w:rsidR="00B20231" w:rsidRPr="00AC0517" w:rsidRDefault="00B20231" w:rsidP="00B20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2FCD1A56" w14:textId="77777777" w:rsidR="00B20231" w:rsidRPr="00AC0517" w:rsidRDefault="00B20231" w:rsidP="00B20231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7B5B3" w14:textId="3D876E4D" w:rsidR="00B20231" w:rsidRPr="00AC0517" w:rsidRDefault="00B20231" w:rsidP="00B20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มีนาคม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br/>
              <w:t>2564</w:t>
            </w:r>
          </w:p>
        </w:tc>
        <w:tc>
          <w:tcPr>
            <w:tcW w:w="102" w:type="dxa"/>
            <w:tcBorders>
              <w:top w:val="single" w:sz="4" w:space="0" w:color="auto"/>
            </w:tcBorders>
            <w:vAlign w:val="bottom"/>
          </w:tcPr>
          <w:p w14:paraId="0792457C" w14:textId="4761243C" w:rsidR="00B20231" w:rsidRPr="00AC0517" w:rsidRDefault="00B20231" w:rsidP="00B20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05508" w14:textId="6BEF98A4" w:rsidR="00B20231" w:rsidRPr="00AC0517" w:rsidRDefault="00B20231" w:rsidP="00B20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99" w:type="dxa"/>
            <w:vAlign w:val="bottom"/>
          </w:tcPr>
          <w:p w14:paraId="034AC31D" w14:textId="77777777" w:rsidR="00B20231" w:rsidRPr="00AC0517" w:rsidRDefault="00B20231" w:rsidP="00B20231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BF3A5" w14:textId="7C153423" w:rsidR="00B20231" w:rsidRPr="00AC0517" w:rsidRDefault="00B20231" w:rsidP="00B20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มีนาคม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br/>
              <w:t>2564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3F2EDF0E" w14:textId="77777777" w:rsidR="00B20231" w:rsidRPr="00AC0517" w:rsidRDefault="00B20231" w:rsidP="00B20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FEBF7" w14:textId="062B21D4" w:rsidR="00B20231" w:rsidRPr="00AC0517" w:rsidRDefault="00B20231" w:rsidP="00B20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9E3A13" w:rsidRPr="00AC0517" w14:paraId="3D96680A" w14:textId="77777777" w:rsidTr="00EE7603">
        <w:trPr>
          <w:cantSplit/>
          <w:trHeight w:val="20"/>
        </w:trPr>
        <w:tc>
          <w:tcPr>
            <w:tcW w:w="2636" w:type="dxa"/>
          </w:tcPr>
          <w:p w14:paraId="5A4A997F" w14:textId="77777777" w:rsidR="009E3A13" w:rsidRPr="00AC0517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</w:tcBorders>
          </w:tcPr>
          <w:p w14:paraId="37E1AB84" w14:textId="77777777" w:rsidR="009E3A13" w:rsidRPr="00AC0517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02" w:type="dxa"/>
            <w:tcBorders>
              <w:left w:val="nil"/>
            </w:tcBorders>
          </w:tcPr>
          <w:p w14:paraId="020A0600" w14:textId="77777777" w:rsidR="009E3A13" w:rsidRPr="00AC0517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14:paraId="7AEF8642" w14:textId="7FB29BA5" w:rsidR="009E3A13" w:rsidRPr="00AC0517" w:rsidRDefault="009E3A13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2" w:type="dxa"/>
            <w:vAlign w:val="bottom"/>
          </w:tcPr>
          <w:p w14:paraId="51FE8C1C" w14:textId="77777777" w:rsidR="009E3A13" w:rsidRPr="00AC0517" w:rsidRDefault="009E3A13" w:rsidP="00E11697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53" w:type="dxa"/>
          </w:tcPr>
          <w:p w14:paraId="2D51EB02" w14:textId="77777777" w:rsidR="009E3A13" w:rsidRPr="00AC0517" w:rsidRDefault="009E3A13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3AB18797" w14:textId="77777777" w:rsidR="009E3A13" w:rsidRPr="00AC0517" w:rsidRDefault="009E3A13" w:rsidP="00E11697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1" w:type="dxa"/>
            <w:shd w:val="clear" w:color="auto" w:fill="auto"/>
          </w:tcPr>
          <w:p w14:paraId="47AB79DB" w14:textId="77777777" w:rsidR="009E3A13" w:rsidRPr="00AC0517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02" w:type="dxa"/>
            <w:shd w:val="clear" w:color="auto" w:fill="auto"/>
          </w:tcPr>
          <w:p w14:paraId="186EA3C6" w14:textId="77777777" w:rsidR="009E3A13" w:rsidRPr="00AC0517" w:rsidRDefault="009E3A13" w:rsidP="00E11697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56" w:type="dxa"/>
            <w:shd w:val="clear" w:color="auto" w:fill="auto"/>
          </w:tcPr>
          <w:p w14:paraId="678D94E8" w14:textId="77777777" w:rsidR="009E3A13" w:rsidRPr="00AC0517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3642D6" w:rsidRPr="00AC0517" w14:paraId="7B9D9D3B" w14:textId="77777777" w:rsidTr="00EE7603">
        <w:trPr>
          <w:cantSplit/>
          <w:trHeight w:val="20"/>
        </w:trPr>
        <w:tc>
          <w:tcPr>
            <w:tcW w:w="2636" w:type="dxa"/>
          </w:tcPr>
          <w:p w14:paraId="042F1586" w14:textId="291ECF4A" w:rsidR="003642D6" w:rsidRPr="00AC0517" w:rsidRDefault="003642D6" w:rsidP="0036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332" w:type="dxa"/>
            <w:tcBorders>
              <w:left w:val="nil"/>
            </w:tcBorders>
          </w:tcPr>
          <w:p w14:paraId="1D596929" w14:textId="00EE3FFD" w:rsidR="003642D6" w:rsidRPr="00AC0517" w:rsidRDefault="003642D6" w:rsidP="003642D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7.12</w:t>
            </w:r>
          </w:p>
        </w:tc>
        <w:tc>
          <w:tcPr>
            <w:tcW w:w="102" w:type="dxa"/>
            <w:tcBorders>
              <w:left w:val="nil"/>
            </w:tcBorders>
          </w:tcPr>
          <w:p w14:paraId="0A240C33" w14:textId="77777777" w:rsidR="003642D6" w:rsidRPr="00AC0517" w:rsidRDefault="003642D6" w:rsidP="0036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14:paraId="23F4C19B" w14:textId="74741C90" w:rsidR="003642D6" w:rsidRPr="003642D6" w:rsidRDefault="003642D6" w:rsidP="0036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642D6">
              <w:rPr>
                <w:rFonts w:ascii="BrowalliaUPC" w:hAnsi="BrowalliaUPC" w:cs="BrowalliaUPC"/>
                <w:sz w:val="28"/>
                <w:szCs w:val="28"/>
              </w:rPr>
              <w:t>8,770</w:t>
            </w:r>
          </w:p>
        </w:tc>
        <w:tc>
          <w:tcPr>
            <w:tcW w:w="102" w:type="dxa"/>
            <w:vAlign w:val="bottom"/>
          </w:tcPr>
          <w:p w14:paraId="7FB4148F" w14:textId="77777777" w:rsidR="003642D6" w:rsidRPr="00AC0517" w:rsidRDefault="003642D6" w:rsidP="003642D6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53" w:type="dxa"/>
          </w:tcPr>
          <w:p w14:paraId="3A85B1D1" w14:textId="738E624B" w:rsidR="003642D6" w:rsidRPr="00AC0517" w:rsidRDefault="003642D6" w:rsidP="0036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4,654</w:t>
            </w:r>
          </w:p>
        </w:tc>
        <w:tc>
          <w:tcPr>
            <w:tcW w:w="99" w:type="dxa"/>
            <w:vAlign w:val="bottom"/>
          </w:tcPr>
          <w:p w14:paraId="36036489" w14:textId="77777777" w:rsidR="003642D6" w:rsidRPr="00AC0517" w:rsidRDefault="003642D6" w:rsidP="003642D6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1" w:type="dxa"/>
            <w:shd w:val="clear" w:color="auto" w:fill="auto"/>
          </w:tcPr>
          <w:p w14:paraId="3B34ABCB" w14:textId="44E303A3" w:rsidR="003642D6" w:rsidRPr="00AC0517" w:rsidRDefault="003642D6" w:rsidP="0036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6,890</w:t>
            </w:r>
          </w:p>
        </w:tc>
        <w:tc>
          <w:tcPr>
            <w:tcW w:w="102" w:type="dxa"/>
            <w:shd w:val="clear" w:color="auto" w:fill="auto"/>
          </w:tcPr>
          <w:p w14:paraId="6EAF6448" w14:textId="77777777" w:rsidR="003642D6" w:rsidRPr="00AC0517" w:rsidRDefault="003642D6" w:rsidP="003642D6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56" w:type="dxa"/>
            <w:shd w:val="clear" w:color="auto" w:fill="auto"/>
          </w:tcPr>
          <w:p w14:paraId="59A720AE" w14:textId="1B6AE697" w:rsidR="003642D6" w:rsidRPr="00AC0517" w:rsidRDefault="003642D6" w:rsidP="0036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3,193</w:t>
            </w:r>
          </w:p>
        </w:tc>
      </w:tr>
      <w:tr w:rsidR="003642D6" w:rsidRPr="00AC0517" w14:paraId="5137BF85" w14:textId="77777777" w:rsidTr="00EE7603">
        <w:trPr>
          <w:cantSplit/>
          <w:trHeight w:val="20"/>
        </w:trPr>
        <w:tc>
          <w:tcPr>
            <w:tcW w:w="2636" w:type="dxa"/>
            <w:vAlign w:val="bottom"/>
          </w:tcPr>
          <w:p w14:paraId="4E2226B7" w14:textId="77777777" w:rsidR="003642D6" w:rsidRPr="00AC0517" w:rsidRDefault="003642D6" w:rsidP="003642D6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AC0517">
              <w:rPr>
                <w:rStyle w:val="PageNumber"/>
                <w:rFonts w:ascii="BrowalliaUPC" w:hAnsi="BrowalliaUPC" w:cs="BrowalliaUPC"/>
                <w:sz w:val="28"/>
                <w:szCs w:val="28"/>
                <w:cs/>
              </w:rPr>
              <w:t>ต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ั๋วสัญญาใช้เงิน</w:t>
            </w:r>
          </w:p>
        </w:tc>
        <w:tc>
          <w:tcPr>
            <w:tcW w:w="1332" w:type="dxa"/>
            <w:tcBorders>
              <w:left w:val="nil"/>
            </w:tcBorders>
            <w:vAlign w:val="bottom"/>
          </w:tcPr>
          <w:p w14:paraId="370004B6" w14:textId="0734D87A" w:rsidR="003642D6" w:rsidRPr="00AC0517" w:rsidRDefault="003642D6" w:rsidP="003642D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6.12</w:t>
            </w:r>
          </w:p>
        </w:tc>
        <w:tc>
          <w:tcPr>
            <w:tcW w:w="102" w:type="dxa"/>
            <w:tcBorders>
              <w:left w:val="nil"/>
            </w:tcBorders>
            <w:vAlign w:val="bottom"/>
          </w:tcPr>
          <w:p w14:paraId="3C733359" w14:textId="77777777" w:rsidR="003642D6" w:rsidRPr="00AC0517" w:rsidRDefault="003642D6" w:rsidP="003642D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0F342794" w14:textId="2578ADEF" w:rsidR="003642D6" w:rsidRPr="003642D6" w:rsidRDefault="003642D6" w:rsidP="0036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642D6">
              <w:rPr>
                <w:rFonts w:ascii="BrowalliaUPC" w:hAnsi="BrowalliaUPC" w:cs="BrowalliaUPC"/>
                <w:sz w:val="28"/>
                <w:szCs w:val="28"/>
              </w:rPr>
              <w:t>10,000</w:t>
            </w:r>
          </w:p>
        </w:tc>
        <w:tc>
          <w:tcPr>
            <w:tcW w:w="102" w:type="dxa"/>
          </w:tcPr>
          <w:p w14:paraId="5EDF1E39" w14:textId="77777777" w:rsidR="003642D6" w:rsidRPr="00AC0517" w:rsidRDefault="003642D6" w:rsidP="0036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3" w:type="dxa"/>
          </w:tcPr>
          <w:p w14:paraId="30975929" w14:textId="385DDD12" w:rsidR="003642D6" w:rsidRPr="00AC0517" w:rsidRDefault="003642D6" w:rsidP="0036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10,000</w:t>
            </w:r>
          </w:p>
        </w:tc>
        <w:tc>
          <w:tcPr>
            <w:tcW w:w="99" w:type="dxa"/>
          </w:tcPr>
          <w:p w14:paraId="39443550" w14:textId="77777777" w:rsidR="003642D6" w:rsidRPr="00AC0517" w:rsidRDefault="003642D6" w:rsidP="0036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1" w:type="dxa"/>
            <w:shd w:val="clear" w:color="auto" w:fill="auto"/>
          </w:tcPr>
          <w:p w14:paraId="08BE197B" w14:textId="640F3130" w:rsidR="003642D6" w:rsidRPr="00AC0517" w:rsidRDefault="003642D6" w:rsidP="0036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 xml:space="preserve">        -</w:t>
            </w:r>
          </w:p>
        </w:tc>
        <w:tc>
          <w:tcPr>
            <w:tcW w:w="102" w:type="dxa"/>
            <w:shd w:val="clear" w:color="auto" w:fill="auto"/>
          </w:tcPr>
          <w:p w14:paraId="7FE427DF" w14:textId="77777777" w:rsidR="003642D6" w:rsidRPr="00AC0517" w:rsidRDefault="003642D6" w:rsidP="0036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6EDA8BF2" w14:textId="12EDB164" w:rsidR="003642D6" w:rsidRPr="00AC0517" w:rsidRDefault="003642D6" w:rsidP="003642D6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 xml:space="preserve">            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3642D6" w:rsidRPr="00AC0517" w14:paraId="3822F94E" w14:textId="77777777" w:rsidTr="00EE7603">
        <w:trPr>
          <w:cantSplit/>
          <w:trHeight w:val="20"/>
        </w:trPr>
        <w:tc>
          <w:tcPr>
            <w:tcW w:w="2636" w:type="dxa"/>
            <w:vAlign w:val="bottom"/>
          </w:tcPr>
          <w:p w14:paraId="62BB2DDA" w14:textId="77777777" w:rsidR="003642D6" w:rsidRPr="00AC0517" w:rsidRDefault="003642D6" w:rsidP="003642D6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หนี้สินภายใต้สัญญาทรัสต์รีซีท</w:t>
            </w:r>
          </w:p>
        </w:tc>
        <w:tc>
          <w:tcPr>
            <w:tcW w:w="1332" w:type="dxa"/>
            <w:tcBorders>
              <w:left w:val="nil"/>
            </w:tcBorders>
            <w:vAlign w:val="bottom"/>
          </w:tcPr>
          <w:p w14:paraId="4D9811CC" w14:textId="757F2A05" w:rsidR="003642D6" w:rsidRPr="00AC0517" w:rsidRDefault="003642D6" w:rsidP="003642D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2.00 - 4.00</w:t>
            </w:r>
          </w:p>
        </w:tc>
        <w:tc>
          <w:tcPr>
            <w:tcW w:w="102" w:type="dxa"/>
            <w:tcBorders>
              <w:left w:val="nil"/>
            </w:tcBorders>
            <w:vAlign w:val="bottom"/>
          </w:tcPr>
          <w:p w14:paraId="7FCEF9E3" w14:textId="77777777" w:rsidR="003642D6" w:rsidRPr="00AC0517" w:rsidRDefault="003642D6" w:rsidP="003642D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9" w:type="dxa"/>
            <w:shd w:val="clear" w:color="auto" w:fill="auto"/>
          </w:tcPr>
          <w:p w14:paraId="41DAEA8C" w14:textId="21B579C6" w:rsidR="003642D6" w:rsidRPr="003642D6" w:rsidRDefault="003642D6" w:rsidP="0036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0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642D6">
              <w:rPr>
                <w:rFonts w:ascii="BrowalliaUPC" w:hAnsi="BrowalliaUPC" w:cs="BrowalliaUPC"/>
                <w:sz w:val="28"/>
                <w:szCs w:val="28"/>
              </w:rPr>
              <w:t>417,211</w:t>
            </w:r>
          </w:p>
        </w:tc>
        <w:tc>
          <w:tcPr>
            <w:tcW w:w="102" w:type="dxa"/>
          </w:tcPr>
          <w:p w14:paraId="0664DB59" w14:textId="77777777" w:rsidR="003642D6" w:rsidRPr="00AC0517" w:rsidRDefault="003642D6" w:rsidP="0036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3" w:type="dxa"/>
          </w:tcPr>
          <w:p w14:paraId="663F9AAE" w14:textId="03F6BEE7" w:rsidR="003642D6" w:rsidRPr="00AC0517" w:rsidRDefault="003642D6" w:rsidP="0036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386,719</w:t>
            </w:r>
          </w:p>
        </w:tc>
        <w:tc>
          <w:tcPr>
            <w:tcW w:w="99" w:type="dxa"/>
          </w:tcPr>
          <w:p w14:paraId="311DEBA4" w14:textId="77777777" w:rsidR="003642D6" w:rsidRPr="00AC0517" w:rsidRDefault="003642D6" w:rsidP="003642D6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63E5B1AA" w14:textId="6DEE215E" w:rsidR="003642D6" w:rsidRPr="00AC0517" w:rsidRDefault="003642D6" w:rsidP="0036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372,940</w:t>
            </w:r>
          </w:p>
        </w:tc>
        <w:tc>
          <w:tcPr>
            <w:tcW w:w="102" w:type="dxa"/>
            <w:shd w:val="clear" w:color="auto" w:fill="auto"/>
          </w:tcPr>
          <w:p w14:paraId="7DDDC4B5" w14:textId="77777777" w:rsidR="003642D6" w:rsidRPr="00AC0517" w:rsidRDefault="003642D6" w:rsidP="0036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3FD060EB" w14:textId="42E43FE3" w:rsidR="003642D6" w:rsidRPr="00AC0517" w:rsidRDefault="003642D6" w:rsidP="003642D6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327,717</w:t>
            </w:r>
          </w:p>
        </w:tc>
      </w:tr>
      <w:tr w:rsidR="003642D6" w:rsidRPr="00AC0517" w14:paraId="499346C2" w14:textId="77777777" w:rsidTr="00EE7603">
        <w:trPr>
          <w:cantSplit/>
          <w:trHeight w:val="20"/>
        </w:trPr>
        <w:tc>
          <w:tcPr>
            <w:tcW w:w="2636" w:type="dxa"/>
            <w:vAlign w:val="bottom"/>
          </w:tcPr>
          <w:p w14:paraId="30C2E853" w14:textId="77777777" w:rsidR="003642D6" w:rsidRPr="00AC0517" w:rsidRDefault="003642D6" w:rsidP="003642D6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332" w:type="dxa"/>
            <w:tcBorders>
              <w:left w:val="nil"/>
            </w:tcBorders>
            <w:vAlign w:val="bottom"/>
          </w:tcPr>
          <w:p w14:paraId="31AF5B8F" w14:textId="177897B6" w:rsidR="003642D6" w:rsidRPr="00AC0517" w:rsidRDefault="003642D6" w:rsidP="003642D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5.00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t xml:space="preserve"> - </w:t>
            </w: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15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t>.</w:t>
            </w: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00</w:t>
            </w:r>
          </w:p>
        </w:tc>
        <w:tc>
          <w:tcPr>
            <w:tcW w:w="102" w:type="dxa"/>
            <w:tcBorders>
              <w:left w:val="nil"/>
            </w:tcBorders>
            <w:vAlign w:val="bottom"/>
          </w:tcPr>
          <w:p w14:paraId="083DB71A" w14:textId="77777777" w:rsidR="003642D6" w:rsidRPr="00AC0517" w:rsidRDefault="003642D6" w:rsidP="003642D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9" w:type="dxa"/>
            <w:shd w:val="clear" w:color="auto" w:fill="auto"/>
          </w:tcPr>
          <w:p w14:paraId="40577A77" w14:textId="4A0D7380" w:rsidR="003642D6" w:rsidRPr="003642D6" w:rsidRDefault="003642D6" w:rsidP="0036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642D6">
              <w:rPr>
                <w:rFonts w:ascii="BrowalliaUPC" w:hAnsi="BrowalliaUPC" w:cs="BrowalliaUPC"/>
                <w:sz w:val="28"/>
                <w:szCs w:val="28"/>
              </w:rPr>
              <w:t>116,137</w:t>
            </w:r>
          </w:p>
        </w:tc>
        <w:tc>
          <w:tcPr>
            <w:tcW w:w="102" w:type="dxa"/>
          </w:tcPr>
          <w:p w14:paraId="7701F78D" w14:textId="77777777" w:rsidR="003642D6" w:rsidRPr="00AC0517" w:rsidRDefault="003642D6" w:rsidP="0036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3" w:type="dxa"/>
          </w:tcPr>
          <w:p w14:paraId="2182D1A3" w14:textId="2C0662B6" w:rsidR="003642D6" w:rsidRPr="00AC0517" w:rsidRDefault="003642D6" w:rsidP="0036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114,904</w:t>
            </w:r>
          </w:p>
        </w:tc>
        <w:tc>
          <w:tcPr>
            <w:tcW w:w="99" w:type="dxa"/>
          </w:tcPr>
          <w:p w14:paraId="32B125F8" w14:textId="77777777" w:rsidR="003642D6" w:rsidRPr="00AC0517" w:rsidRDefault="003642D6" w:rsidP="0036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510A6712" w14:textId="20E3F3DD" w:rsidR="003642D6" w:rsidRPr="00AC0517" w:rsidRDefault="003642D6" w:rsidP="0036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 xml:space="preserve">        -</w:t>
            </w:r>
          </w:p>
        </w:tc>
        <w:tc>
          <w:tcPr>
            <w:tcW w:w="102" w:type="dxa"/>
            <w:shd w:val="clear" w:color="auto" w:fill="auto"/>
          </w:tcPr>
          <w:p w14:paraId="1720FE6D" w14:textId="77777777" w:rsidR="003642D6" w:rsidRPr="00AC0517" w:rsidRDefault="003642D6" w:rsidP="0036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67CD49C0" w14:textId="62734E7E" w:rsidR="003642D6" w:rsidRPr="00AC0517" w:rsidRDefault="003642D6" w:rsidP="003642D6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 xml:space="preserve">            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3642D6" w:rsidRPr="00AC0517" w14:paraId="7AF21344" w14:textId="77777777" w:rsidTr="00EE7603">
        <w:trPr>
          <w:cantSplit/>
          <w:trHeight w:val="20"/>
        </w:trPr>
        <w:tc>
          <w:tcPr>
            <w:tcW w:w="2636" w:type="dxa"/>
            <w:vAlign w:val="bottom"/>
          </w:tcPr>
          <w:p w14:paraId="320E4B8E" w14:textId="77777777" w:rsidR="003642D6" w:rsidRPr="00AC0517" w:rsidRDefault="003642D6" w:rsidP="003642D6">
            <w:pPr>
              <w:pStyle w:val="Heading7"/>
              <w:ind w:left="294" w:firstLine="0"/>
              <w:rPr>
                <w:rFonts w:ascii="BrowalliaUPC" w:hAnsi="BrowalliaUPC" w:cs="BrowalliaUPC"/>
                <w:b w:val="0"/>
                <w:bCs w:val="0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  <w:t xml:space="preserve"> </w:t>
            </w:r>
            <w:r w:rsidRPr="00AC0517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332" w:type="dxa"/>
            <w:tcBorders>
              <w:left w:val="nil"/>
            </w:tcBorders>
            <w:vAlign w:val="bottom"/>
          </w:tcPr>
          <w:p w14:paraId="5577FC63" w14:textId="77777777" w:rsidR="003642D6" w:rsidRPr="00AC0517" w:rsidRDefault="003642D6" w:rsidP="003642D6">
            <w:pPr>
              <w:pStyle w:val="Heading7"/>
              <w:ind w:firstLine="0"/>
              <w:rPr>
                <w:rFonts w:ascii="BrowalliaUPC" w:hAnsi="BrowalliaUPC" w:cs="BrowalliaUPC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02" w:type="dxa"/>
            <w:tcBorders>
              <w:left w:val="nil"/>
            </w:tcBorders>
            <w:vAlign w:val="bottom"/>
          </w:tcPr>
          <w:p w14:paraId="6366C3B1" w14:textId="77777777" w:rsidR="003642D6" w:rsidRPr="00AC0517" w:rsidRDefault="003642D6" w:rsidP="003642D6">
            <w:pPr>
              <w:pStyle w:val="Heading7"/>
              <w:ind w:firstLine="0"/>
              <w:rPr>
                <w:rFonts w:ascii="BrowalliaUPC" w:hAnsi="BrowalliaUPC" w:cs="BrowalliaUPC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9756093" w14:textId="0114D5C9" w:rsidR="003642D6" w:rsidRPr="003642D6" w:rsidRDefault="003642D6" w:rsidP="0036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642D6">
              <w:rPr>
                <w:rFonts w:ascii="BrowalliaUPC" w:hAnsi="BrowalliaUPC" w:cs="BrowalliaUPC"/>
                <w:sz w:val="28"/>
                <w:szCs w:val="28"/>
              </w:rPr>
              <w:t>552,118</w:t>
            </w:r>
          </w:p>
        </w:tc>
        <w:tc>
          <w:tcPr>
            <w:tcW w:w="102" w:type="dxa"/>
          </w:tcPr>
          <w:p w14:paraId="5706C702" w14:textId="77777777" w:rsidR="003642D6" w:rsidRPr="00AC0517" w:rsidRDefault="003642D6" w:rsidP="0036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12" w:space="0" w:color="auto"/>
            </w:tcBorders>
          </w:tcPr>
          <w:p w14:paraId="3A0D8F3D" w14:textId="0C059BD7" w:rsidR="003642D6" w:rsidRPr="00AC0517" w:rsidRDefault="003642D6" w:rsidP="0036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516,277</w:t>
            </w:r>
          </w:p>
        </w:tc>
        <w:tc>
          <w:tcPr>
            <w:tcW w:w="99" w:type="dxa"/>
          </w:tcPr>
          <w:p w14:paraId="353CE623" w14:textId="77777777" w:rsidR="003642D6" w:rsidRPr="00AC0517" w:rsidRDefault="003642D6" w:rsidP="003642D6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C55916C" w14:textId="31F84A01" w:rsidR="003642D6" w:rsidRPr="00AC0517" w:rsidRDefault="003642D6" w:rsidP="0036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379,830</w:t>
            </w:r>
          </w:p>
        </w:tc>
        <w:tc>
          <w:tcPr>
            <w:tcW w:w="102" w:type="dxa"/>
            <w:shd w:val="clear" w:color="auto" w:fill="auto"/>
          </w:tcPr>
          <w:p w14:paraId="79B8CBB9" w14:textId="77777777" w:rsidR="003642D6" w:rsidRPr="00AC0517" w:rsidRDefault="003642D6" w:rsidP="0036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16C8333" w14:textId="779AECB7" w:rsidR="003642D6" w:rsidRPr="00AC0517" w:rsidRDefault="003642D6" w:rsidP="003642D6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330,910</w:t>
            </w:r>
          </w:p>
        </w:tc>
      </w:tr>
    </w:tbl>
    <w:p w14:paraId="25F6811D" w14:textId="77777777" w:rsidR="00EE7603" w:rsidRDefault="00336630" w:rsidP="00F1025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/>
          <w:sz w:val="28"/>
          <w:szCs w:val="28"/>
          <w:cs/>
        </w:rPr>
        <w:br/>
      </w:r>
      <w:r>
        <w:rPr>
          <w:rFonts w:ascii="BrowalliaUPC" w:hAnsi="BrowalliaUPC" w:cs="BrowalliaUPC"/>
          <w:sz w:val="28"/>
          <w:szCs w:val="28"/>
          <w:cs/>
        </w:rPr>
        <w:br/>
      </w:r>
    </w:p>
    <w:p w14:paraId="653F1FF9" w14:textId="636B49AE" w:rsidR="008F588F" w:rsidRPr="00AC0517" w:rsidRDefault="004D5A42" w:rsidP="00F1025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AC0517">
        <w:rPr>
          <w:rFonts w:ascii="BrowalliaUPC" w:hAnsi="BrowalliaUPC" w:cs="BrowalliaUPC"/>
          <w:sz w:val="28"/>
          <w:szCs w:val="28"/>
          <w:cs/>
        </w:rPr>
        <w:lastRenderedPageBreak/>
        <w:t>การเปลี่ยนแปลงของเงินกู้ยืมระยะสั้นสำหรับงวด</w:t>
      </w:r>
      <w:r w:rsidR="006124E8" w:rsidRPr="00AC0517">
        <w:rPr>
          <w:rFonts w:ascii="BrowalliaUPC" w:hAnsi="BrowalliaUPC" w:cs="BrowalliaUPC"/>
          <w:sz w:val="28"/>
          <w:szCs w:val="28"/>
          <w:cs/>
        </w:rPr>
        <w:t>สาม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6124E8" w:rsidRPr="00F1025B">
        <w:rPr>
          <w:rFonts w:ascii="BrowalliaUPC" w:hAnsi="BrowalliaUPC" w:cs="BrowalliaUPC"/>
          <w:sz w:val="28"/>
          <w:szCs w:val="28"/>
        </w:rPr>
        <w:t xml:space="preserve">31 </w:t>
      </w:r>
      <w:r w:rsidR="006124E8" w:rsidRPr="00F1025B">
        <w:rPr>
          <w:rFonts w:ascii="BrowalliaUPC" w:hAnsi="BrowalliaUPC" w:cs="BrowalliaUPC"/>
          <w:sz w:val="28"/>
          <w:szCs w:val="28"/>
          <w:cs/>
        </w:rPr>
        <w:t>มีนาคม</w:t>
      </w:r>
      <w:r w:rsidR="006124E8" w:rsidRPr="00AC0517">
        <w:rPr>
          <w:rFonts w:ascii="BrowalliaUPC" w:hAnsi="BrowalliaUPC" w:cs="BrowalliaUPC"/>
          <w:sz w:val="28"/>
          <w:szCs w:val="28"/>
        </w:rPr>
        <w:t xml:space="preserve"> 2564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 มีดังนี้</w:t>
      </w:r>
    </w:p>
    <w:p w14:paraId="2D9A2DC0" w14:textId="77777777" w:rsidR="008F588F" w:rsidRPr="00AC0517" w:rsidRDefault="008F588F" w:rsidP="004467C0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99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67"/>
        <w:gridCol w:w="3821"/>
        <w:gridCol w:w="2183"/>
        <w:gridCol w:w="236"/>
        <w:gridCol w:w="2183"/>
      </w:tblGrid>
      <w:tr w:rsidR="00547CC3" w:rsidRPr="00AC0517" w14:paraId="7703E1C4" w14:textId="77777777" w:rsidTr="00547CC3">
        <w:tc>
          <w:tcPr>
            <w:tcW w:w="4388" w:type="dxa"/>
            <w:gridSpan w:val="2"/>
          </w:tcPr>
          <w:p w14:paraId="2008CF13" w14:textId="77777777" w:rsidR="00547CC3" w:rsidRPr="00AC0517" w:rsidRDefault="00547CC3" w:rsidP="00B312C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83" w:type="dxa"/>
          </w:tcPr>
          <w:p w14:paraId="0CFCD197" w14:textId="77777777" w:rsidR="00547CC3" w:rsidRPr="00AC0517" w:rsidRDefault="00547CC3" w:rsidP="00B312C9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5A013E7C" w14:textId="77777777" w:rsidR="00547CC3" w:rsidRPr="00AC0517" w:rsidRDefault="00547CC3" w:rsidP="00B312C9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</w:tcPr>
          <w:p w14:paraId="7CC6F076" w14:textId="77777777" w:rsidR="00547CC3" w:rsidRPr="00AC0517" w:rsidRDefault="00547CC3" w:rsidP="00B312C9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415167" w:rsidRPr="00AC0517" w14:paraId="686C19F8" w14:textId="77777777" w:rsidTr="00547CC3">
        <w:tblPrEx>
          <w:tblLook w:val="01E0" w:firstRow="1" w:lastRow="1" w:firstColumn="1" w:lastColumn="1" w:noHBand="0" w:noVBand="0"/>
        </w:tblPrEx>
        <w:tc>
          <w:tcPr>
            <w:tcW w:w="4388" w:type="dxa"/>
            <w:gridSpan w:val="2"/>
          </w:tcPr>
          <w:p w14:paraId="71D77398" w14:textId="77777777" w:rsidR="00415167" w:rsidRPr="00AC0517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</w:tcPr>
          <w:p w14:paraId="717A7B63" w14:textId="77777777" w:rsidR="00415167" w:rsidRPr="00AC0517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2DC77D5" w14:textId="77777777" w:rsidR="00415167" w:rsidRPr="00AC0517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183" w:type="dxa"/>
          </w:tcPr>
          <w:p w14:paraId="5EEDEB63" w14:textId="77777777" w:rsidR="00415167" w:rsidRPr="00547CC3" w:rsidRDefault="00415167" w:rsidP="00547CC3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547CC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415167" w:rsidRPr="00AC0517" w14:paraId="58B0290E" w14:textId="77777777" w:rsidTr="00547CC3">
        <w:tblPrEx>
          <w:tblLook w:val="01E0" w:firstRow="1" w:lastRow="1" w:firstColumn="1" w:lastColumn="1" w:noHBand="0" w:noVBand="0"/>
        </w:tblPrEx>
        <w:tc>
          <w:tcPr>
            <w:tcW w:w="4388" w:type="dxa"/>
            <w:gridSpan w:val="2"/>
          </w:tcPr>
          <w:p w14:paraId="162D2A3E" w14:textId="77777777" w:rsidR="00415167" w:rsidRPr="00AC0517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5DBA5C9F" w14:textId="77777777" w:rsidR="00415167" w:rsidRPr="00AC0517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802045" w14:textId="77777777" w:rsidR="00415167" w:rsidRPr="00AC0517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3B62CF1C" w14:textId="77777777" w:rsidR="00415167" w:rsidRPr="00AC0517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1F0947" w:rsidRPr="00AC0517" w14:paraId="20CECB11" w14:textId="77777777" w:rsidTr="00547CC3">
        <w:tblPrEx>
          <w:tblLook w:val="01E0" w:firstRow="1" w:lastRow="1" w:firstColumn="1" w:lastColumn="1" w:noHBand="0" w:noVBand="0"/>
        </w:tblPrEx>
        <w:tc>
          <w:tcPr>
            <w:tcW w:w="4388" w:type="dxa"/>
            <w:gridSpan w:val="2"/>
            <w:shd w:val="clear" w:color="auto" w:fill="auto"/>
          </w:tcPr>
          <w:p w14:paraId="7923EDA7" w14:textId="369AFD83" w:rsidR="001F0947" w:rsidRPr="0070472D" w:rsidRDefault="001F0947" w:rsidP="007047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70472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Pr="0070472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70472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มกราคม</w:t>
            </w:r>
            <w:r w:rsidRPr="0070472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2564</w:t>
            </w:r>
          </w:p>
        </w:tc>
        <w:tc>
          <w:tcPr>
            <w:tcW w:w="2183" w:type="dxa"/>
            <w:shd w:val="clear" w:color="auto" w:fill="auto"/>
          </w:tcPr>
          <w:p w14:paraId="72610B43" w14:textId="0B04F4A8" w:rsidR="001F0947" w:rsidRPr="00B91AE6" w:rsidRDefault="001F0947" w:rsidP="001F09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91AE6">
              <w:rPr>
                <w:rFonts w:ascii="BrowalliaUPC" w:hAnsi="BrowalliaUPC" w:cs="BrowalliaUPC"/>
                <w:sz w:val="28"/>
                <w:szCs w:val="28"/>
              </w:rPr>
              <w:t>516,277</w:t>
            </w:r>
          </w:p>
        </w:tc>
        <w:tc>
          <w:tcPr>
            <w:tcW w:w="236" w:type="dxa"/>
            <w:shd w:val="clear" w:color="auto" w:fill="auto"/>
          </w:tcPr>
          <w:p w14:paraId="0FFA0340" w14:textId="77777777" w:rsidR="001F0947" w:rsidRPr="00AC0517" w:rsidRDefault="001F0947" w:rsidP="001F0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shd w:val="clear" w:color="auto" w:fill="auto"/>
          </w:tcPr>
          <w:p w14:paraId="055B761C" w14:textId="582A791E" w:rsidR="001F0947" w:rsidRPr="00AC0517" w:rsidRDefault="001F0947" w:rsidP="001F09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330,910</w:t>
            </w:r>
          </w:p>
        </w:tc>
      </w:tr>
      <w:tr w:rsidR="00936411" w:rsidRPr="00AC0517" w14:paraId="73F3D85F" w14:textId="77777777" w:rsidTr="00936411">
        <w:tblPrEx>
          <w:tblLook w:val="01E0" w:firstRow="1" w:lastRow="1" w:firstColumn="1" w:lastColumn="1" w:noHBand="0" w:noVBand="0"/>
        </w:tblPrEx>
        <w:tc>
          <w:tcPr>
            <w:tcW w:w="567" w:type="dxa"/>
            <w:shd w:val="clear" w:color="auto" w:fill="auto"/>
          </w:tcPr>
          <w:p w14:paraId="052D4F67" w14:textId="1D98EC9C" w:rsidR="00936411" w:rsidRPr="0070472D" w:rsidRDefault="00936411" w:rsidP="00107C5F">
            <w:pPr>
              <w:tabs>
                <w:tab w:val="clear" w:pos="227"/>
                <w:tab w:val="clear" w:pos="454"/>
                <w:tab w:val="left" w:pos="453"/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70472D">
              <w:rPr>
                <w:rFonts w:ascii="BrowalliaUPC" w:hAnsi="BrowalliaUPC" w:cs="BrowalliaUPC"/>
                <w:snapToGrid w:val="0"/>
                <w:sz w:val="28"/>
                <w:szCs w:val="28"/>
                <w:u w:val="single"/>
                <w:cs/>
                <w:lang w:eastAsia="th-TH"/>
              </w:rPr>
              <w:t>บวก</w:t>
            </w:r>
            <w:r w:rsidRPr="0070472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3821" w:type="dxa"/>
            <w:shd w:val="clear" w:color="auto" w:fill="auto"/>
          </w:tcPr>
          <w:p w14:paraId="5B4E7E6C" w14:textId="0EB9E129" w:rsidR="00936411" w:rsidRPr="0070472D" w:rsidRDefault="00936411" w:rsidP="00936411">
            <w:pPr>
              <w:tabs>
                <w:tab w:val="left" w:pos="3090"/>
                <w:tab w:val="left" w:pos="4860"/>
              </w:tabs>
              <w:spacing w:line="240" w:lineRule="auto"/>
              <w:ind w:left="-111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70472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กู้เพิ่ม</w:t>
            </w:r>
          </w:p>
        </w:tc>
        <w:tc>
          <w:tcPr>
            <w:tcW w:w="2183" w:type="dxa"/>
            <w:shd w:val="clear" w:color="auto" w:fill="auto"/>
          </w:tcPr>
          <w:p w14:paraId="6D54E45A" w14:textId="107FB79A" w:rsidR="00936411" w:rsidRPr="00B91AE6" w:rsidRDefault="00936411" w:rsidP="00957D7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133,051</w:t>
            </w:r>
          </w:p>
        </w:tc>
        <w:tc>
          <w:tcPr>
            <w:tcW w:w="236" w:type="dxa"/>
            <w:shd w:val="clear" w:color="auto" w:fill="auto"/>
          </w:tcPr>
          <w:p w14:paraId="6CC938D8" w14:textId="77777777" w:rsidR="00936411" w:rsidRPr="00AC0517" w:rsidRDefault="00936411" w:rsidP="0095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shd w:val="clear" w:color="auto" w:fill="auto"/>
          </w:tcPr>
          <w:p w14:paraId="7E96A2E3" w14:textId="323D1339" w:rsidR="00936411" w:rsidRPr="00AC0517" w:rsidRDefault="00936411" w:rsidP="00957D7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122,487</w:t>
            </w:r>
          </w:p>
        </w:tc>
      </w:tr>
      <w:tr w:rsidR="00936411" w:rsidRPr="00AC0517" w14:paraId="0717B5C9" w14:textId="77777777" w:rsidTr="00936411">
        <w:tblPrEx>
          <w:tblLook w:val="01E0" w:firstRow="1" w:lastRow="1" w:firstColumn="1" w:lastColumn="1" w:noHBand="0" w:noVBand="0"/>
        </w:tblPrEx>
        <w:tc>
          <w:tcPr>
            <w:tcW w:w="567" w:type="dxa"/>
            <w:shd w:val="clear" w:color="auto" w:fill="auto"/>
            <w:vAlign w:val="bottom"/>
          </w:tcPr>
          <w:p w14:paraId="5AF69F13" w14:textId="73DA5FAA" w:rsidR="00936411" w:rsidRPr="0070472D" w:rsidRDefault="00936411" w:rsidP="007047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70472D">
              <w:rPr>
                <w:rFonts w:ascii="BrowalliaUPC" w:hAnsi="BrowalliaUPC" w:cs="BrowalliaUPC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</w:p>
        </w:tc>
        <w:tc>
          <w:tcPr>
            <w:tcW w:w="3821" w:type="dxa"/>
            <w:shd w:val="clear" w:color="auto" w:fill="auto"/>
            <w:vAlign w:val="bottom"/>
          </w:tcPr>
          <w:p w14:paraId="653F52C0" w14:textId="5C100407" w:rsidR="00936411" w:rsidRPr="0070472D" w:rsidRDefault="00936411" w:rsidP="00936411">
            <w:pPr>
              <w:tabs>
                <w:tab w:val="left" w:pos="3090"/>
                <w:tab w:val="left" w:pos="4860"/>
              </w:tabs>
              <w:spacing w:line="240" w:lineRule="auto"/>
              <w:ind w:left="-111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70472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จ่ายชำระ</w:t>
            </w:r>
          </w:p>
        </w:tc>
        <w:tc>
          <w:tcPr>
            <w:tcW w:w="2183" w:type="dxa"/>
            <w:shd w:val="clear" w:color="auto" w:fill="auto"/>
          </w:tcPr>
          <w:p w14:paraId="49566A6A" w14:textId="41D4F1C1" w:rsidR="00936411" w:rsidRPr="00594EE4" w:rsidRDefault="00936411" w:rsidP="00957D7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94EE4">
              <w:rPr>
                <w:rFonts w:ascii="BrowalliaUPC" w:hAnsi="BrowalliaUPC" w:cs="BrowalliaUPC"/>
                <w:sz w:val="28"/>
                <w:szCs w:val="28"/>
              </w:rPr>
              <w:t>(97,669)</w:t>
            </w:r>
          </w:p>
        </w:tc>
        <w:tc>
          <w:tcPr>
            <w:tcW w:w="236" w:type="dxa"/>
            <w:shd w:val="clear" w:color="auto" w:fill="auto"/>
          </w:tcPr>
          <w:p w14:paraId="133D361C" w14:textId="77777777" w:rsidR="00936411" w:rsidRPr="00AC0517" w:rsidRDefault="00936411" w:rsidP="0095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shd w:val="clear" w:color="auto" w:fill="auto"/>
          </w:tcPr>
          <w:p w14:paraId="2E517C3B" w14:textId="54B72BA9" w:rsidR="00936411" w:rsidRPr="00AC0517" w:rsidRDefault="00936411" w:rsidP="00957D7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(73,567)</w:t>
            </w:r>
          </w:p>
        </w:tc>
      </w:tr>
      <w:tr w:rsidR="00957D78" w:rsidRPr="00AC0517" w14:paraId="00F7742B" w14:textId="77777777" w:rsidTr="00547CC3">
        <w:tblPrEx>
          <w:tblLook w:val="01E0" w:firstRow="1" w:lastRow="1" w:firstColumn="1" w:lastColumn="1" w:noHBand="0" w:noVBand="0"/>
        </w:tblPrEx>
        <w:tc>
          <w:tcPr>
            <w:tcW w:w="4388" w:type="dxa"/>
            <w:gridSpan w:val="2"/>
            <w:shd w:val="clear" w:color="auto" w:fill="auto"/>
            <w:vAlign w:val="bottom"/>
          </w:tcPr>
          <w:p w14:paraId="33A58509" w14:textId="681168FE" w:rsidR="00957D78" w:rsidRPr="0070472D" w:rsidRDefault="00957D78" w:rsidP="007047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70472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อัตราแลกเปลี่ยน</w:t>
            </w:r>
          </w:p>
        </w:tc>
        <w:tc>
          <w:tcPr>
            <w:tcW w:w="2183" w:type="dxa"/>
            <w:tcBorders>
              <w:bottom w:val="single" w:sz="4" w:space="0" w:color="auto"/>
            </w:tcBorders>
            <w:shd w:val="clear" w:color="auto" w:fill="auto"/>
          </w:tcPr>
          <w:p w14:paraId="6FED79C4" w14:textId="1598A13E" w:rsidR="00957D78" w:rsidRPr="00594EE4" w:rsidRDefault="00BA220F" w:rsidP="00957D7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459</w:t>
            </w:r>
          </w:p>
        </w:tc>
        <w:tc>
          <w:tcPr>
            <w:tcW w:w="236" w:type="dxa"/>
            <w:shd w:val="clear" w:color="auto" w:fill="auto"/>
          </w:tcPr>
          <w:p w14:paraId="046549B2" w14:textId="77777777" w:rsidR="00957D78" w:rsidRPr="00AC0517" w:rsidRDefault="00957D78" w:rsidP="0095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  <w:shd w:val="clear" w:color="auto" w:fill="auto"/>
          </w:tcPr>
          <w:p w14:paraId="3CC8DDF2" w14:textId="750707AB" w:rsidR="00957D78" w:rsidRPr="00AC0517" w:rsidRDefault="00A521B4" w:rsidP="000075E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 xml:space="preserve">                       </w:t>
            </w:r>
            <w:r w:rsidR="00957D78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957D78" w:rsidRPr="00AC0517" w14:paraId="08C48817" w14:textId="77777777" w:rsidTr="00547CC3">
        <w:tblPrEx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4388" w:type="dxa"/>
            <w:gridSpan w:val="2"/>
            <w:shd w:val="clear" w:color="auto" w:fill="auto"/>
            <w:vAlign w:val="bottom"/>
          </w:tcPr>
          <w:p w14:paraId="303054A3" w14:textId="03219679" w:rsidR="00957D78" w:rsidRPr="0070472D" w:rsidRDefault="00957D78" w:rsidP="007047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70472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Pr="0070472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70472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มีนาคม</w:t>
            </w:r>
            <w:r w:rsidRPr="0070472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2564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92BC1D7" w14:textId="3860C70F" w:rsidR="00957D78" w:rsidRPr="00594EE4" w:rsidRDefault="007C70C7" w:rsidP="00957D7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94EE4">
              <w:rPr>
                <w:rFonts w:ascii="BrowalliaUPC" w:hAnsi="BrowalliaUPC" w:cs="BrowalliaUPC"/>
                <w:sz w:val="28"/>
                <w:szCs w:val="28"/>
              </w:rPr>
              <w:t>552,118</w:t>
            </w:r>
          </w:p>
        </w:tc>
        <w:tc>
          <w:tcPr>
            <w:tcW w:w="236" w:type="dxa"/>
            <w:shd w:val="clear" w:color="auto" w:fill="auto"/>
          </w:tcPr>
          <w:p w14:paraId="2EB8252B" w14:textId="77777777" w:rsidR="00957D78" w:rsidRPr="00AC0517" w:rsidRDefault="00957D78" w:rsidP="0095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976AC80" w14:textId="76C1A500" w:rsidR="00957D78" w:rsidRPr="00AC0517" w:rsidRDefault="00957D78" w:rsidP="00957D78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  <w:tab w:val="left" w:pos="108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379,830</w:t>
            </w:r>
          </w:p>
        </w:tc>
      </w:tr>
    </w:tbl>
    <w:p w14:paraId="367B8BED" w14:textId="77777777" w:rsidR="0070472D" w:rsidRPr="00B40121" w:rsidRDefault="007047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2"/>
          <w:szCs w:val="22"/>
        </w:rPr>
      </w:pPr>
    </w:p>
    <w:p w14:paraId="7E69C03F" w14:textId="77777777" w:rsidR="00354920" w:rsidRPr="0035345C" w:rsidRDefault="00354920" w:rsidP="00354920">
      <w:pPr>
        <w:spacing w:line="240" w:lineRule="auto"/>
        <w:ind w:left="426"/>
        <w:jc w:val="thaiDistribute"/>
        <w:rPr>
          <w:rFonts w:ascii="BrowalliaUPC" w:hAnsi="BrowalliaUPC" w:cs="BrowalliaUPC"/>
          <w:spacing w:val="-4"/>
          <w:sz w:val="28"/>
          <w:szCs w:val="28"/>
          <w:u w:val="single"/>
          <w:cs/>
        </w:rPr>
      </w:pPr>
      <w:r w:rsidRPr="0035345C">
        <w:rPr>
          <w:rFonts w:ascii="BrowalliaUPC" w:hAnsi="BrowalliaUPC" w:cs="BrowalliaUPC"/>
          <w:spacing w:val="-4"/>
          <w:sz w:val="28"/>
          <w:szCs w:val="28"/>
          <w:u w:val="single"/>
          <w:cs/>
        </w:rPr>
        <w:t>หนี้สินในส่วนของบริษัทย่อย</w:t>
      </w:r>
    </w:p>
    <w:p w14:paraId="2CDA86A5" w14:textId="0B493B30" w:rsidR="00E73645" w:rsidRPr="00B40121" w:rsidRDefault="00E73645" w:rsidP="00E73645">
      <w:pPr>
        <w:ind w:left="426"/>
        <w:jc w:val="thaiDistribute"/>
        <w:rPr>
          <w:rFonts w:ascii="BrowalliaUPC" w:hAnsi="BrowalliaUPC" w:cs="BrowalliaUPC"/>
          <w:sz w:val="20"/>
          <w:szCs w:val="20"/>
        </w:rPr>
      </w:pPr>
    </w:p>
    <w:p w14:paraId="47DA6718" w14:textId="2216CCBD" w:rsidR="00527192" w:rsidRPr="00527192" w:rsidRDefault="007A6F15" w:rsidP="00527192">
      <w:pPr>
        <w:ind w:left="426"/>
        <w:jc w:val="thaiDistribute"/>
        <w:rPr>
          <w:rFonts w:ascii="BrowalliaUPC" w:hAnsi="BrowalliaUPC" w:cs="BrowalliaUPC"/>
          <w:spacing w:val="-4"/>
          <w:sz w:val="28"/>
          <w:szCs w:val="28"/>
        </w:rPr>
      </w:pPr>
      <w:r>
        <w:rPr>
          <w:rFonts w:ascii="BrowalliaUPC" w:hAnsi="BrowalliaUPC" w:cs="BrowalliaUPC" w:hint="cs"/>
          <w:spacing w:val="-4"/>
          <w:sz w:val="28"/>
          <w:szCs w:val="28"/>
          <w:cs/>
        </w:rPr>
        <w:t>สืบเนื่องจากการที่บริษัทย่อย</w:t>
      </w:r>
      <w:r w:rsidR="00A84ECA" w:rsidRPr="0035345C">
        <w:rPr>
          <w:rFonts w:ascii="BrowalliaUPC" w:hAnsi="BrowalliaUPC" w:cs="BrowalliaUPC" w:hint="cs"/>
          <w:spacing w:val="-4"/>
          <w:sz w:val="28"/>
          <w:szCs w:val="28"/>
          <w:cs/>
        </w:rPr>
        <w:t>ผิดนัดชำระหนี้</w:t>
      </w:r>
      <w:r w:rsidR="00430AD8">
        <w:rPr>
          <w:rFonts w:ascii="BrowalliaUPC" w:hAnsi="BrowalliaUPC" w:cs="BrowalliaUPC" w:hint="cs"/>
          <w:spacing w:val="-4"/>
          <w:sz w:val="28"/>
          <w:szCs w:val="28"/>
          <w:cs/>
        </w:rPr>
        <w:t>ตาม</w:t>
      </w:r>
      <w:r w:rsidR="00A84ECA" w:rsidRPr="0035345C">
        <w:rPr>
          <w:rFonts w:ascii="BrowalliaUPC" w:hAnsi="BrowalliaUPC" w:cs="BrowalliaUPC" w:hint="cs"/>
          <w:spacing w:val="-4"/>
          <w:sz w:val="28"/>
          <w:szCs w:val="28"/>
          <w:cs/>
        </w:rPr>
        <w:t>ตั๋วแลกเงิน</w:t>
      </w:r>
      <w:r w:rsidR="00430AD8">
        <w:rPr>
          <w:rFonts w:ascii="BrowalliaUPC" w:hAnsi="BrowalliaUPC" w:cs="BrowalliaUPC" w:hint="cs"/>
          <w:spacing w:val="-4"/>
          <w:sz w:val="28"/>
          <w:szCs w:val="28"/>
          <w:cs/>
        </w:rPr>
        <w:t>ให้กับ</w:t>
      </w:r>
      <w:r w:rsidR="00527192" w:rsidRPr="0035345C">
        <w:rPr>
          <w:rFonts w:ascii="BrowalliaUPC" w:hAnsi="BrowalliaUPC" w:cs="BrowalliaUPC"/>
          <w:spacing w:val="-4"/>
          <w:sz w:val="28"/>
          <w:szCs w:val="28"/>
          <w:cs/>
        </w:rPr>
        <w:t>บริษัทหลักทรัพย์จัดการกองทุน</w:t>
      </w:r>
      <w:r w:rsidR="00A84ECA" w:rsidRPr="0035345C">
        <w:rPr>
          <w:rFonts w:ascii="BrowalliaUPC" w:hAnsi="BrowalliaUPC" w:cs="BrowalliaUPC" w:hint="cs"/>
          <w:spacing w:val="-4"/>
          <w:sz w:val="28"/>
          <w:szCs w:val="28"/>
          <w:cs/>
        </w:rPr>
        <w:t>แห่งหนึ่ง</w:t>
      </w:r>
      <w:r w:rsidR="00527192" w:rsidRPr="0035345C">
        <w:rPr>
          <w:rFonts w:ascii="BrowalliaUPC" w:hAnsi="BrowalliaUPC" w:cs="BrowalliaUPC"/>
          <w:spacing w:val="-4"/>
          <w:sz w:val="28"/>
          <w:szCs w:val="28"/>
          <w:cs/>
        </w:rPr>
        <w:t xml:space="preserve"> จำนวน </w:t>
      </w:r>
      <w:r w:rsidR="00527192" w:rsidRPr="0035345C">
        <w:rPr>
          <w:rFonts w:ascii="BrowalliaUPC" w:hAnsi="BrowalliaUPC" w:cs="BrowalliaUPC"/>
          <w:spacing w:val="-4"/>
          <w:sz w:val="28"/>
          <w:szCs w:val="28"/>
        </w:rPr>
        <w:t xml:space="preserve">100 </w:t>
      </w:r>
      <w:r w:rsidR="00527192" w:rsidRPr="0035345C">
        <w:rPr>
          <w:rFonts w:ascii="BrowalliaUPC" w:hAnsi="BrowalliaUPC" w:cs="BrowalliaUPC"/>
          <w:spacing w:val="-4"/>
          <w:sz w:val="28"/>
          <w:szCs w:val="28"/>
          <w:cs/>
        </w:rPr>
        <w:t xml:space="preserve">ล้านบาท บริษัทย่อยแพ้คดีและถูกบังคับเรียกให้ชำระหนี้ส่วนที่เหลือดังกล่าว ซึ่งในระหว่างปี </w:t>
      </w:r>
      <w:r w:rsidR="00527192" w:rsidRPr="0035345C">
        <w:rPr>
          <w:rFonts w:ascii="BrowalliaUPC" w:hAnsi="BrowalliaUPC" w:cs="BrowalliaUPC"/>
          <w:spacing w:val="-4"/>
          <w:sz w:val="28"/>
          <w:szCs w:val="28"/>
        </w:rPr>
        <w:t xml:space="preserve">2563 </w:t>
      </w:r>
      <w:r w:rsidR="00527192" w:rsidRPr="0035345C">
        <w:rPr>
          <w:rFonts w:ascii="BrowalliaUPC" w:hAnsi="BrowalliaUPC" w:cs="BrowalliaUPC"/>
          <w:spacing w:val="-4"/>
          <w:sz w:val="28"/>
          <w:szCs w:val="28"/>
          <w:cs/>
        </w:rPr>
        <w:t xml:space="preserve">กรมบังคับคดีได้บังคับขายทอดตลาดหุ้นของบริษัทวุฒิศักดิ์ คลินิก อินเตอร์กรุ๊ป จำกัด (“วุฒิศักดิ์”) จำนวน </w:t>
      </w:r>
      <w:r w:rsidR="00527192" w:rsidRPr="0035345C">
        <w:rPr>
          <w:rFonts w:ascii="BrowalliaUPC" w:hAnsi="BrowalliaUPC" w:cs="BrowalliaUPC"/>
          <w:spacing w:val="-4"/>
          <w:sz w:val="28"/>
          <w:szCs w:val="28"/>
        </w:rPr>
        <w:t xml:space="preserve">122,715 </w:t>
      </w:r>
      <w:r w:rsidR="00527192" w:rsidRPr="0035345C">
        <w:rPr>
          <w:rFonts w:ascii="BrowalliaUPC" w:hAnsi="BrowalliaUPC" w:cs="BrowalliaUPC"/>
          <w:spacing w:val="-4"/>
          <w:sz w:val="28"/>
          <w:szCs w:val="28"/>
          <w:cs/>
        </w:rPr>
        <w:t xml:space="preserve">หุ้น (คิดเป็นร้อยละ </w:t>
      </w:r>
      <w:r w:rsidR="00527192" w:rsidRPr="0035345C">
        <w:rPr>
          <w:rFonts w:ascii="BrowalliaUPC" w:hAnsi="BrowalliaUPC" w:cs="BrowalliaUPC"/>
          <w:spacing w:val="-4"/>
          <w:sz w:val="28"/>
          <w:szCs w:val="28"/>
        </w:rPr>
        <w:t xml:space="preserve">80 </w:t>
      </w:r>
      <w:r w:rsidR="00177976">
        <w:rPr>
          <w:rFonts w:ascii="BrowalliaUPC" w:hAnsi="BrowalliaUPC" w:cs="BrowalliaUPC"/>
          <w:spacing w:val="-4"/>
          <w:sz w:val="28"/>
          <w:szCs w:val="28"/>
        </w:rPr>
        <w:br/>
      </w:r>
      <w:r w:rsidR="00527192" w:rsidRPr="0035345C">
        <w:rPr>
          <w:rFonts w:ascii="BrowalliaUPC" w:hAnsi="BrowalliaUPC" w:cs="BrowalliaUPC"/>
          <w:spacing w:val="-4"/>
          <w:sz w:val="28"/>
          <w:szCs w:val="28"/>
          <w:cs/>
        </w:rPr>
        <w:t xml:space="preserve">ที่บริษัทย่อยถืออยู่) </w:t>
      </w:r>
      <w:r w:rsidR="00E9031B">
        <w:rPr>
          <w:rFonts w:ascii="BrowalliaUPC" w:hAnsi="BrowalliaUPC" w:cs="BrowalliaUPC" w:hint="cs"/>
          <w:spacing w:val="-4"/>
          <w:sz w:val="28"/>
          <w:szCs w:val="28"/>
          <w:cs/>
        </w:rPr>
        <w:t xml:space="preserve">ซึ่งใช้เป็นหลักประกันหนี้ดังกล่าว </w:t>
      </w:r>
      <w:r w:rsidR="00527192" w:rsidRPr="0035345C">
        <w:rPr>
          <w:rFonts w:ascii="BrowalliaUPC" w:hAnsi="BrowalliaUPC" w:cs="BrowalliaUPC"/>
          <w:spacing w:val="-4"/>
          <w:sz w:val="28"/>
          <w:szCs w:val="28"/>
          <w:cs/>
        </w:rPr>
        <w:t xml:space="preserve">เพื่อชำระหนี้ตามคำพิพากษาของศาล ในราคา </w:t>
      </w:r>
      <w:r w:rsidR="00527192" w:rsidRPr="0035345C">
        <w:rPr>
          <w:rFonts w:ascii="BrowalliaUPC" w:hAnsi="BrowalliaUPC" w:cs="BrowalliaUPC"/>
          <w:spacing w:val="-4"/>
          <w:sz w:val="28"/>
          <w:szCs w:val="28"/>
        </w:rPr>
        <w:t xml:space="preserve">1.23 </w:t>
      </w:r>
      <w:r w:rsidR="00527192" w:rsidRPr="0035345C">
        <w:rPr>
          <w:rFonts w:ascii="BrowalliaUPC" w:hAnsi="BrowalliaUPC" w:cs="BrowalliaUPC"/>
          <w:spacing w:val="-4"/>
          <w:sz w:val="28"/>
          <w:szCs w:val="28"/>
          <w:cs/>
        </w:rPr>
        <w:t>ล้านบาท อย่างไรก็ตาม เนื่องจากหุ้นที่ถูกขายทอดตลาดดังกล่าวมีภาระผูกพันเพื่อเป็นหลักประกันไว้กับธนาคารแห่งหนึ่ง ซึ่งได้เรียกร้องสิทธิในการรับเงินจากการขายหุ้น</w:t>
      </w:r>
      <w:r w:rsidR="00527192" w:rsidRPr="005525B2">
        <w:rPr>
          <w:rFonts w:ascii="BrowalliaUPC" w:hAnsi="BrowalliaUPC" w:cs="BrowalliaUPC"/>
          <w:spacing w:val="-4"/>
          <w:sz w:val="28"/>
          <w:szCs w:val="28"/>
          <w:cs/>
        </w:rPr>
        <w:t xml:space="preserve">ดังกล่าว </w:t>
      </w:r>
      <w:r w:rsidR="00E2380F" w:rsidRPr="005525B2">
        <w:rPr>
          <w:rFonts w:ascii="BrowalliaUPC" w:hAnsi="BrowalliaUPC" w:cs="BrowalliaUPC"/>
          <w:spacing w:val="-4"/>
          <w:sz w:val="28"/>
          <w:szCs w:val="28"/>
          <w:cs/>
        </w:rPr>
        <w:t>เงินจากการขายหุ้</w:t>
      </w:r>
      <w:r w:rsidR="00E2380F" w:rsidRPr="005525B2">
        <w:rPr>
          <w:rFonts w:ascii="BrowalliaUPC" w:hAnsi="BrowalliaUPC" w:cs="BrowalliaUPC" w:hint="cs"/>
          <w:spacing w:val="-4"/>
          <w:sz w:val="28"/>
          <w:szCs w:val="28"/>
          <w:cs/>
        </w:rPr>
        <w:t>น</w:t>
      </w:r>
      <w:r w:rsidR="00527192" w:rsidRPr="005525B2">
        <w:rPr>
          <w:rFonts w:ascii="BrowalliaUPC" w:hAnsi="BrowalliaUPC" w:cs="BrowalliaUPC"/>
          <w:spacing w:val="-4"/>
          <w:sz w:val="28"/>
          <w:szCs w:val="28"/>
          <w:cs/>
        </w:rPr>
        <w:t xml:space="preserve">จำนวน </w:t>
      </w:r>
      <w:r w:rsidR="00527192" w:rsidRPr="005525B2">
        <w:rPr>
          <w:rFonts w:ascii="BrowalliaUPC" w:hAnsi="BrowalliaUPC" w:cs="BrowalliaUPC"/>
          <w:spacing w:val="-4"/>
          <w:sz w:val="28"/>
          <w:szCs w:val="28"/>
        </w:rPr>
        <w:t xml:space="preserve">1.23 </w:t>
      </w:r>
      <w:r w:rsidR="00527192" w:rsidRPr="005525B2">
        <w:rPr>
          <w:rFonts w:ascii="BrowalliaUPC" w:hAnsi="BrowalliaUPC" w:cs="BrowalliaUPC"/>
          <w:spacing w:val="-4"/>
          <w:sz w:val="28"/>
          <w:szCs w:val="28"/>
          <w:cs/>
        </w:rPr>
        <w:t xml:space="preserve">ล้านบาท </w:t>
      </w:r>
      <w:r w:rsidR="00BF57BA" w:rsidRPr="005525B2">
        <w:rPr>
          <w:rFonts w:ascii="BrowalliaUPC" w:hAnsi="BrowalliaUPC" w:cs="BrowalliaUPC" w:hint="cs"/>
          <w:spacing w:val="-4"/>
          <w:sz w:val="28"/>
          <w:szCs w:val="28"/>
          <w:cs/>
        </w:rPr>
        <w:t>จึง</w:t>
      </w:r>
      <w:r w:rsidR="00527192" w:rsidRPr="005525B2">
        <w:rPr>
          <w:rFonts w:ascii="BrowalliaUPC" w:hAnsi="BrowalliaUPC" w:cs="BrowalliaUPC"/>
          <w:spacing w:val="-4"/>
          <w:sz w:val="28"/>
          <w:szCs w:val="28"/>
          <w:cs/>
        </w:rPr>
        <w:t xml:space="preserve">ยังไม่สามารถจัดสรรแก่เจ้าหนี้รายใดได้ </w:t>
      </w:r>
      <w:r w:rsidR="002D3086" w:rsidRPr="005525B2">
        <w:rPr>
          <w:rFonts w:ascii="BrowalliaUPC" w:hAnsi="BrowalliaUPC" w:cs="BrowalliaUPC" w:hint="cs"/>
          <w:spacing w:val="-4"/>
          <w:sz w:val="28"/>
          <w:szCs w:val="28"/>
          <w:cs/>
        </w:rPr>
        <w:t>และ</w:t>
      </w:r>
      <w:r w:rsidR="00527192" w:rsidRPr="005525B2">
        <w:rPr>
          <w:rFonts w:ascii="BrowalliaUPC" w:hAnsi="BrowalliaUPC" w:cs="BrowalliaUPC"/>
          <w:spacing w:val="-4"/>
          <w:sz w:val="28"/>
          <w:szCs w:val="28"/>
          <w:cs/>
        </w:rPr>
        <w:t>ยังคงอยู่ภายใต้การดูแลของกรมบังคับคดี (แสดง</w:t>
      </w:r>
      <w:r w:rsidR="00527192" w:rsidRPr="0035345C">
        <w:rPr>
          <w:rFonts w:ascii="BrowalliaUPC" w:hAnsi="BrowalliaUPC" w:cs="BrowalliaUPC"/>
          <w:spacing w:val="-4"/>
          <w:sz w:val="28"/>
          <w:szCs w:val="28"/>
          <w:cs/>
        </w:rPr>
        <w:t>อยู่ภายใต้เงินฝากธนาคารที่มีข้อจำกัดในการใช้ใน</w:t>
      </w:r>
      <w:r w:rsidR="00177976">
        <w:rPr>
          <w:rFonts w:ascii="BrowalliaUPC" w:hAnsi="BrowalliaUPC" w:cs="BrowalliaUPC"/>
          <w:spacing w:val="-4"/>
          <w:sz w:val="28"/>
          <w:szCs w:val="28"/>
        </w:rPr>
        <w:br/>
      </w:r>
      <w:r w:rsidR="00527192" w:rsidRPr="0035345C">
        <w:rPr>
          <w:rFonts w:ascii="BrowalliaUPC" w:hAnsi="BrowalliaUPC" w:cs="BrowalliaUPC"/>
          <w:spacing w:val="-4"/>
          <w:sz w:val="28"/>
          <w:szCs w:val="28"/>
          <w:cs/>
        </w:rPr>
        <w:t>งบแสดงฐานะการเงินรวม)</w:t>
      </w:r>
    </w:p>
    <w:p w14:paraId="712D3ECC" w14:textId="77777777" w:rsidR="0008677C" w:rsidRPr="00B40121" w:rsidRDefault="0008677C" w:rsidP="00547CC3">
      <w:pPr>
        <w:jc w:val="thaiDistribute"/>
        <w:rPr>
          <w:rFonts w:ascii="BrowalliaUPC" w:hAnsi="BrowalliaUPC" w:cs="BrowalliaUPC"/>
          <w:color w:val="FF0000"/>
          <w:sz w:val="22"/>
          <w:szCs w:val="22"/>
          <w:cs/>
        </w:rPr>
      </w:pPr>
    </w:p>
    <w:p w14:paraId="2C54D92F" w14:textId="2E42FA11" w:rsidR="00F75C5F" w:rsidRPr="00AC0517" w:rsidRDefault="00F75C5F" w:rsidP="00F75C5F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AC0517">
        <w:rPr>
          <w:rFonts w:ascii="BrowalliaUPC" w:hAnsi="BrowalliaUPC" w:cs="BrowalliaUPC"/>
          <w:b/>
          <w:bCs/>
          <w:sz w:val="28"/>
          <w:szCs w:val="28"/>
          <w:cs/>
        </w:rPr>
        <w:t>เงินกู้ยืมระยะยาวจากสถาบันการเงิน</w:t>
      </w:r>
    </w:p>
    <w:p w14:paraId="619BFB7A" w14:textId="483F1AEC" w:rsidR="008A4192" w:rsidRPr="00336630" w:rsidRDefault="008A4192" w:rsidP="00BA2A32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18"/>
          <w:szCs w:val="18"/>
          <w:u w:val="single"/>
        </w:rPr>
      </w:pPr>
    </w:p>
    <w:p w14:paraId="66715B69" w14:textId="05F375F5" w:rsidR="00FD7C51" w:rsidRDefault="008A4192" w:rsidP="00107C5F">
      <w:pPr>
        <w:ind w:left="426"/>
        <w:jc w:val="thaiDistribute"/>
        <w:rPr>
          <w:rFonts w:ascii="BrowalliaUPC" w:hAnsi="BrowalliaUPC" w:cs="BrowalliaUPC"/>
          <w:sz w:val="20"/>
          <w:szCs w:val="20"/>
        </w:rPr>
      </w:pPr>
      <w:r w:rsidRPr="00F1025B">
        <w:rPr>
          <w:rFonts w:ascii="BrowalliaUPC" w:hAnsi="BrowalliaUPC" w:cs="BrowalliaUPC"/>
          <w:spacing w:val="-4"/>
          <w:sz w:val="28"/>
          <w:szCs w:val="28"/>
          <w:cs/>
        </w:rPr>
        <w:t>เงินกู้ยืมระยะยาวเป็นเงินกู้ยืมที่มีหลักประกันซึ่งบริษัทและบริษัทย่อยได้รับจากธนาคารพาณิชย์ในประเทศสองแห่ง</w:t>
      </w:r>
      <w:r w:rsidR="00A24B0F" w:rsidRPr="00F1025B">
        <w:rPr>
          <w:rFonts w:ascii="BrowalliaUPC" w:hAnsi="BrowalliaUPC" w:cs="BrowalliaUPC"/>
          <w:spacing w:val="-4"/>
          <w:sz w:val="28"/>
          <w:szCs w:val="28"/>
        </w:rPr>
        <w:t xml:space="preserve">      </w:t>
      </w:r>
      <w:r w:rsidR="000B391B" w:rsidRPr="00F1025B">
        <w:rPr>
          <w:rFonts w:ascii="BrowalliaUPC" w:hAnsi="BrowalliaUPC" w:cs="BrowalliaUPC"/>
          <w:spacing w:val="-4"/>
          <w:sz w:val="28"/>
          <w:szCs w:val="28"/>
          <w:cs/>
        </w:rPr>
        <w:t>และหนี้สินจาก</w:t>
      </w:r>
      <w:r w:rsidR="00DE377A" w:rsidRPr="00F1025B">
        <w:rPr>
          <w:rFonts w:ascii="BrowalliaUPC" w:hAnsi="BrowalliaUPC" w:cs="BrowalliaUPC"/>
          <w:spacing w:val="-4"/>
          <w:sz w:val="28"/>
          <w:szCs w:val="28"/>
          <w:cs/>
        </w:rPr>
        <w:t>ภาระ</w:t>
      </w:r>
      <w:r w:rsidR="000B391B" w:rsidRPr="00F1025B">
        <w:rPr>
          <w:rFonts w:ascii="BrowalliaUPC" w:hAnsi="BrowalliaUPC" w:cs="BrowalliaUPC"/>
          <w:spacing w:val="-4"/>
          <w:sz w:val="28"/>
          <w:szCs w:val="28"/>
          <w:cs/>
        </w:rPr>
        <w:t>ค้ำประกันเงินกู้ยืมของบริษัทย่อย</w:t>
      </w:r>
      <w:r w:rsidR="009E7328" w:rsidRPr="00F1025B">
        <w:rPr>
          <w:rFonts w:ascii="BrowalliaUPC" w:hAnsi="BrowalliaUPC" w:cs="BrowalliaUPC"/>
          <w:spacing w:val="-4"/>
          <w:sz w:val="28"/>
          <w:szCs w:val="28"/>
          <w:cs/>
        </w:rPr>
        <w:t>ที่บริษัทต้องจ่ายคืนตามรายละเอียด</w:t>
      </w:r>
      <w:r w:rsidR="009565FD" w:rsidRPr="00F1025B">
        <w:rPr>
          <w:rFonts w:ascii="BrowalliaUPC" w:hAnsi="BrowalliaUPC" w:cs="BrowalliaUPC"/>
          <w:spacing w:val="-4"/>
          <w:sz w:val="28"/>
          <w:szCs w:val="28"/>
          <w:cs/>
        </w:rPr>
        <w:t>ในหมายเหตุ</w:t>
      </w:r>
      <w:r w:rsidR="00A754C5" w:rsidRPr="00F1025B">
        <w:rPr>
          <w:rFonts w:ascii="BrowalliaUPC" w:hAnsi="BrowalliaUPC" w:cs="BrowalliaUPC"/>
          <w:spacing w:val="-4"/>
          <w:sz w:val="28"/>
          <w:szCs w:val="28"/>
          <w:cs/>
        </w:rPr>
        <w:t>ข้อ</w:t>
      </w:r>
      <w:r w:rsidR="00B07901">
        <w:rPr>
          <w:rFonts w:ascii="BrowalliaUPC" w:hAnsi="BrowalliaUPC" w:cs="BrowalliaUPC"/>
          <w:spacing w:val="-4"/>
          <w:sz w:val="28"/>
          <w:szCs w:val="28"/>
        </w:rPr>
        <w:t xml:space="preserve"> </w:t>
      </w:r>
      <w:r w:rsidR="00A754C5" w:rsidRPr="00F1025B">
        <w:rPr>
          <w:rFonts w:ascii="BrowalliaUPC" w:hAnsi="BrowalliaUPC" w:cs="BrowalliaUPC"/>
          <w:spacing w:val="-4"/>
          <w:sz w:val="28"/>
          <w:szCs w:val="28"/>
        </w:rPr>
        <w:t>1</w:t>
      </w:r>
      <w:r w:rsidR="005757C1" w:rsidRPr="00F1025B">
        <w:rPr>
          <w:rFonts w:ascii="BrowalliaUPC" w:hAnsi="BrowalliaUPC" w:cs="BrowalliaUPC"/>
          <w:spacing w:val="-4"/>
          <w:sz w:val="28"/>
          <w:szCs w:val="28"/>
        </w:rPr>
        <w:t>7</w:t>
      </w:r>
      <w:r w:rsidR="00B07901">
        <w:rPr>
          <w:rFonts w:ascii="BrowalliaUPC" w:hAnsi="BrowalliaUPC" w:cs="BrowalliaUPC"/>
          <w:spacing w:val="-4"/>
          <w:sz w:val="28"/>
          <w:szCs w:val="28"/>
        </w:rPr>
        <w:t xml:space="preserve"> </w:t>
      </w:r>
      <w:r w:rsidRPr="00F1025B">
        <w:rPr>
          <w:rFonts w:ascii="BrowalliaUPC" w:hAnsi="BrowalliaUPC" w:cs="BrowalliaUPC"/>
          <w:spacing w:val="-4"/>
          <w:sz w:val="28"/>
          <w:szCs w:val="28"/>
          <w:cs/>
        </w:rPr>
        <w:t>โดยมีรายละเอียดดังนี้</w:t>
      </w:r>
    </w:p>
    <w:p w14:paraId="35D54230" w14:textId="77777777" w:rsidR="00FD7C51" w:rsidRPr="00AC0517" w:rsidRDefault="00FD7C51" w:rsidP="00701896">
      <w:pPr>
        <w:tabs>
          <w:tab w:val="left" w:pos="426"/>
        </w:tabs>
        <w:spacing w:line="240" w:lineRule="auto"/>
        <w:ind w:left="426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Style w:val="TableGrid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992"/>
        <w:gridCol w:w="1134"/>
        <w:gridCol w:w="992"/>
        <w:gridCol w:w="992"/>
        <w:gridCol w:w="1134"/>
        <w:gridCol w:w="993"/>
      </w:tblGrid>
      <w:tr w:rsidR="00E558D4" w:rsidRPr="00AC0517" w14:paraId="6A9454DA" w14:textId="77777777" w:rsidTr="00B40121">
        <w:tc>
          <w:tcPr>
            <w:tcW w:w="2835" w:type="dxa"/>
            <w:shd w:val="clear" w:color="auto" w:fill="auto"/>
          </w:tcPr>
          <w:p w14:paraId="32B797F8" w14:textId="77777777" w:rsidR="00E558D4" w:rsidRPr="00AC0517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6237" w:type="dxa"/>
            <w:gridSpan w:val="6"/>
            <w:shd w:val="clear" w:color="auto" w:fill="auto"/>
          </w:tcPr>
          <w:p w14:paraId="484DC53B" w14:textId="77777777" w:rsidR="00E558D4" w:rsidRPr="00AC0517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AC0517">
              <w:rPr>
                <w:rFonts w:ascii="BrowalliaUPC" w:hAnsi="BrowalliaUPC" w:cs="BrowalliaUPC"/>
                <w:sz w:val="24"/>
                <w:szCs w:val="24"/>
              </w:rPr>
              <w:t>:</w:t>
            </w: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พันบาท)</w:t>
            </w:r>
          </w:p>
        </w:tc>
      </w:tr>
      <w:tr w:rsidR="00E558D4" w:rsidRPr="00AC0517" w14:paraId="5878E941" w14:textId="77777777" w:rsidTr="00B40121">
        <w:tc>
          <w:tcPr>
            <w:tcW w:w="2835" w:type="dxa"/>
            <w:shd w:val="clear" w:color="auto" w:fill="auto"/>
          </w:tcPr>
          <w:p w14:paraId="57882907" w14:textId="77777777" w:rsidR="00E558D4" w:rsidRPr="00AC0517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6237" w:type="dxa"/>
            <w:gridSpan w:val="6"/>
            <w:shd w:val="clear" w:color="auto" w:fill="auto"/>
          </w:tcPr>
          <w:p w14:paraId="1D9AD8B9" w14:textId="6B712035" w:rsidR="00E558D4" w:rsidRPr="00AC0517" w:rsidRDefault="003E45F7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>31</w:t>
            </w:r>
            <w:r w:rsidRPr="00AC051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มีนาคม</w:t>
            </w:r>
            <w:r w:rsidRPr="00AC0517">
              <w:rPr>
                <w:rFonts w:ascii="BrowalliaUPC" w:hAnsi="BrowalliaUPC" w:cs="BrowalliaUPC"/>
                <w:sz w:val="24"/>
                <w:szCs w:val="24"/>
              </w:rPr>
              <w:t xml:space="preserve"> 2564</w:t>
            </w:r>
          </w:p>
        </w:tc>
      </w:tr>
      <w:tr w:rsidR="00E558D4" w:rsidRPr="00AC0517" w14:paraId="68BCBC13" w14:textId="77777777" w:rsidTr="00B40121">
        <w:tc>
          <w:tcPr>
            <w:tcW w:w="2835" w:type="dxa"/>
            <w:shd w:val="clear" w:color="auto" w:fill="auto"/>
          </w:tcPr>
          <w:p w14:paraId="3199375C" w14:textId="77777777" w:rsidR="00E558D4" w:rsidRPr="00AC0517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shd w:val="clear" w:color="auto" w:fill="auto"/>
          </w:tcPr>
          <w:p w14:paraId="5DED889B" w14:textId="77777777" w:rsidR="00E558D4" w:rsidRPr="00AC0517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19" w:type="dxa"/>
            <w:gridSpan w:val="3"/>
            <w:shd w:val="clear" w:color="auto" w:fill="auto"/>
          </w:tcPr>
          <w:p w14:paraId="7C9E8762" w14:textId="77777777" w:rsidR="00E558D4" w:rsidRPr="00AC0517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4A5E50" w:rsidRPr="00AC0517" w14:paraId="0528AD90" w14:textId="77777777" w:rsidTr="00B40121">
        <w:tc>
          <w:tcPr>
            <w:tcW w:w="2835" w:type="dxa"/>
            <w:shd w:val="clear" w:color="auto" w:fill="auto"/>
          </w:tcPr>
          <w:p w14:paraId="2B882050" w14:textId="77777777" w:rsidR="00E558D4" w:rsidRPr="00AC0517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04C56C2" w14:textId="77777777" w:rsidR="00E558D4" w:rsidRPr="00AC0517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BA92512" w14:textId="77777777" w:rsidR="00E558D4" w:rsidRPr="00AC0517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13000027" w14:textId="77777777" w:rsidR="00E558D4" w:rsidRPr="00AC0517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  <w:shd w:val="clear" w:color="auto" w:fill="auto"/>
          </w:tcPr>
          <w:p w14:paraId="02129F21" w14:textId="7097D3C0" w:rsidR="00E558D4" w:rsidRPr="00AC0517" w:rsidRDefault="00E558D4" w:rsidP="0083140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ค่าธรรมเนียม</w:t>
            </w:r>
            <w:r w:rsidR="00E003BC" w:rsidRPr="00AC0517">
              <w:rPr>
                <w:rFonts w:ascii="BrowalliaUPC" w:hAnsi="BrowalliaUPC" w:cs="BrowalliaUPC"/>
                <w:sz w:val="24"/>
                <w:szCs w:val="24"/>
                <w:cs/>
              </w:rPr>
              <w:br/>
            </w: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ทางการเงิน</w:t>
            </w:r>
          </w:p>
          <w:p w14:paraId="1F6F68FE" w14:textId="77777777" w:rsidR="00E558D4" w:rsidRPr="00AC0517" w:rsidRDefault="00E558D4" w:rsidP="0083140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92" w:type="dxa"/>
            <w:shd w:val="clear" w:color="auto" w:fill="auto"/>
          </w:tcPr>
          <w:p w14:paraId="101B8E01" w14:textId="77777777" w:rsidR="00E558D4" w:rsidRPr="00AC0517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C23698C" w14:textId="77777777" w:rsidR="00E558D4" w:rsidRPr="00AC0517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4594E7A4" w14:textId="77777777" w:rsidR="00E558D4" w:rsidRPr="00AC0517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  <w:tc>
          <w:tcPr>
            <w:tcW w:w="992" w:type="dxa"/>
            <w:shd w:val="clear" w:color="auto" w:fill="auto"/>
          </w:tcPr>
          <w:p w14:paraId="7C8758DD" w14:textId="77777777" w:rsidR="00E558D4" w:rsidRPr="00AC0517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F6911C4" w14:textId="77777777" w:rsidR="00E558D4" w:rsidRPr="00AC0517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CDB733B" w14:textId="77777777" w:rsidR="00E558D4" w:rsidRPr="00AC0517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  <w:shd w:val="clear" w:color="auto" w:fill="auto"/>
          </w:tcPr>
          <w:p w14:paraId="79E06EFA" w14:textId="77777777" w:rsidR="00E558D4" w:rsidRPr="00AC0517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ค่าธรรมเนียมทางการเงิน</w:t>
            </w:r>
          </w:p>
          <w:p w14:paraId="320E7724" w14:textId="77777777" w:rsidR="00E558D4" w:rsidRPr="00AC0517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93" w:type="dxa"/>
            <w:shd w:val="clear" w:color="auto" w:fill="auto"/>
          </w:tcPr>
          <w:p w14:paraId="6FFD5F8A" w14:textId="77777777" w:rsidR="00E558D4" w:rsidRPr="00AC0517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6472B90" w14:textId="77777777" w:rsidR="00E558D4" w:rsidRPr="00AC0517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35F2C05" w14:textId="77777777" w:rsidR="00E558D4" w:rsidRPr="00AC0517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</w:tr>
      <w:tr w:rsidR="007770E8" w:rsidRPr="00AC0517" w14:paraId="244E4487" w14:textId="77777777" w:rsidTr="00B40121">
        <w:tc>
          <w:tcPr>
            <w:tcW w:w="2835" w:type="dxa"/>
            <w:shd w:val="clear" w:color="auto" w:fill="auto"/>
          </w:tcPr>
          <w:p w14:paraId="2323F8CD" w14:textId="21B9D49F" w:rsidR="007770E8" w:rsidRPr="00AC0517" w:rsidRDefault="007770E8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เงินกู้ยืมระยะ</w:t>
            </w:r>
            <w:r w:rsidR="00440C11" w:rsidRPr="00AC0517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ยาว</w:t>
            </w:r>
          </w:p>
        </w:tc>
        <w:tc>
          <w:tcPr>
            <w:tcW w:w="992" w:type="dxa"/>
            <w:shd w:val="clear" w:color="auto" w:fill="auto"/>
          </w:tcPr>
          <w:p w14:paraId="360C981B" w14:textId="77777777" w:rsidR="007770E8" w:rsidRPr="00AC0517" w:rsidRDefault="007770E8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C34102A" w14:textId="77777777" w:rsidR="007770E8" w:rsidRPr="00AC0517" w:rsidRDefault="007770E8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45CD242" w14:textId="77777777" w:rsidR="007770E8" w:rsidRPr="00AC0517" w:rsidRDefault="007770E8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7FAEDE4" w14:textId="77777777" w:rsidR="007770E8" w:rsidRPr="00AC0517" w:rsidRDefault="007770E8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0851B59" w14:textId="77777777" w:rsidR="007770E8" w:rsidRPr="00AC0517" w:rsidRDefault="007770E8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D76DECE" w14:textId="77777777" w:rsidR="007770E8" w:rsidRPr="00AC0517" w:rsidRDefault="007770E8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3E00BD" w:rsidRPr="00AC0517" w14:paraId="4CE3847B" w14:textId="77777777" w:rsidTr="00B40121">
        <w:tc>
          <w:tcPr>
            <w:tcW w:w="2835" w:type="dxa"/>
            <w:shd w:val="clear" w:color="auto" w:fill="auto"/>
          </w:tcPr>
          <w:p w14:paraId="1C28A21A" w14:textId="7DD4E4FF" w:rsidR="003E00BD" w:rsidRPr="00AC0517" w:rsidRDefault="003E00BD" w:rsidP="003E00B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1,400 </w:t>
            </w:r>
            <w:r w:rsidRPr="00AC051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92" w:type="dxa"/>
            <w:shd w:val="clear" w:color="auto" w:fill="auto"/>
          </w:tcPr>
          <w:p w14:paraId="5DDF9383" w14:textId="543029BF" w:rsidR="003E00BD" w:rsidRPr="007D6E68" w:rsidRDefault="003E00BD" w:rsidP="003E00B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7D6E68">
              <w:rPr>
                <w:rFonts w:ascii="BrowalliaUPC" w:hAnsi="BrowalliaUPC" w:cs="BrowalliaUPC"/>
                <w:sz w:val="24"/>
                <w:szCs w:val="24"/>
              </w:rPr>
              <w:t>210,691</w:t>
            </w:r>
          </w:p>
        </w:tc>
        <w:tc>
          <w:tcPr>
            <w:tcW w:w="1134" w:type="dxa"/>
            <w:shd w:val="clear" w:color="auto" w:fill="auto"/>
          </w:tcPr>
          <w:p w14:paraId="652B0126" w14:textId="63BB2001" w:rsidR="003E00BD" w:rsidRPr="007D6E68" w:rsidRDefault="003E00BD" w:rsidP="003E00B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7D6E68">
              <w:rPr>
                <w:rFonts w:ascii="BrowalliaUPC" w:hAnsi="BrowalliaUPC" w:cs="BrowalliaUPC"/>
                <w:sz w:val="24"/>
                <w:szCs w:val="24"/>
              </w:rPr>
              <w:t>(207)</w:t>
            </w:r>
          </w:p>
        </w:tc>
        <w:tc>
          <w:tcPr>
            <w:tcW w:w="992" w:type="dxa"/>
            <w:shd w:val="clear" w:color="auto" w:fill="auto"/>
          </w:tcPr>
          <w:p w14:paraId="3DD7F29C" w14:textId="3237129B" w:rsidR="003E00BD" w:rsidRPr="007D6E68" w:rsidRDefault="003E00BD" w:rsidP="003E00B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7D6E68">
              <w:rPr>
                <w:rFonts w:ascii="BrowalliaUPC" w:hAnsi="BrowalliaUPC" w:cs="BrowalliaUPC"/>
                <w:sz w:val="24"/>
                <w:szCs w:val="24"/>
              </w:rPr>
              <w:t>210,484</w:t>
            </w:r>
          </w:p>
        </w:tc>
        <w:tc>
          <w:tcPr>
            <w:tcW w:w="992" w:type="dxa"/>
            <w:shd w:val="clear" w:color="auto" w:fill="auto"/>
          </w:tcPr>
          <w:p w14:paraId="2083226A" w14:textId="33BB6CA0" w:rsidR="003E00BD" w:rsidRPr="00AC0517" w:rsidRDefault="003E00BD" w:rsidP="003E00B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210,691</w:t>
            </w:r>
          </w:p>
        </w:tc>
        <w:tc>
          <w:tcPr>
            <w:tcW w:w="1134" w:type="dxa"/>
            <w:shd w:val="clear" w:color="auto" w:fill="auto"/>
          </w:tcPr>
          <w:p w14:paraId="61CC0AE2" w14:textId="3842FF68" w:rsidR="003E00BD" w:rsidRPr="00AC0517" w:rsidRDefault="003E00BD" w:rsidP="003E00B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(207)</w:t>
            </w:r>
          </w:p>
        </w:tc>
        <w:tc>
          <w:tcPr>
            <w:tcW w:w="993" w:type="dxa"/>
            <w:shd w:val="clear" w:color="auto" w:fill="auto"/>
          </w:tcPr>
          <w:p w14:paraId="6BCA59CA" w14:textId="7D4D04FB" w:rsidR="003E00BD" w:rsidRPr="00AC0517" w:rsidRDefault="003E00BD" w:rsidP="003E00B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210,484</w:t>
            </w:r>
          </w:p>
        </w:tc>
      </w:tr>
      <w:tr w:rsidR="003E00BD" w:rsidRPr="00AC0517" w14:paraId="6F0013FB" w14:textId="77777777" w:rsidTr="00B40121">
        <w:tc>
          <w:tcPr>
            <w:tcW w:w="2835" w:type="dxa"/>
            <w:shd w:val="clear" w:color="auto" w:fill="auto"/>
          </w:tcPr>
          <w:p w14:paraId="1D36913F" w14:textId="77777777" w:rsidR="003E00BD" w:rsidRDefault="003E00BD" w:rsidP="003E00BD">
            <w:pPr>
              <w:tabs>
                <w:tab w:val="clear" w:pos="227"/>
                <w:tab w:val="clear" w:pos="454"/>
                <w:tab w:val="left" w:pos="140"/>
                <w:tab w:val="left" w:pos="459"/>
              </w:tabs>
              <w:spacing w:line="240" w:lineRule="auto"/>
              <w:ind w:left="140" w:hanging="140"/>
              <w:rPr>
                <w:rFonts w:ascii="BrowalliaUPC" w:hAnsi="BrowalliaUPC" w:cs="BrowalliaUPC"/>
                <w:sz w:val="24"/>
                <w:szCs w:val="24"/>
                <w:u w:val="single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หนี้สินจากภาระค้ำประกันเงินกู้ยืม</w:t>
            </w:r>
          </w:p>
          <w:p w14:paraId="47776F1B" w14:textId="586E5EC5" w:rsidR="003E00BD" w:rsidRPr="00AC0517" w:rsidRDefault="003E00BD" w:rsidP="003E00BD">
            <w:pPr>
              <w:tabs>
                <w:tab w:val="clear" w:pos="227"/>
                <w:tab w:val="clear" w:pos="454"/>
                <w:tab w:val="left" w:pos="431"/>
                <w:tab w:val="left" w:pos="459"/>
              </w:tabs>
              <w:spacing w:line="240" w:lineRule="auto"/>
              <w:ind w:left="6" w:firstLine="283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ของบริษัทย่อย</w:t>
            </w:r>
          </w:p>
        </w:tc>
        <w:tc>
          <w:tcPr>
            <w:tcW w:w="992" w:type="dxa"/>
            <w:shd w:val="clear" w:color="auto" w:fill="auto"/>
          </w:tcPr>
          <w:p w14:paraId="4BEE49E1" w14:textId="77777777" w:rsidR="003E00BD" w:rsidRPr="007D6E68" w:rsidRDefault="003E00BD" w:rsidP="003E00BD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F952C3C" w14:textId="77777777" w:rsidR="003E00BD" w:rsidRPr="007D6E68" w:rsidRDefault="003E00BD" w:rsidP="003E00BD">
            <w:pPr>
              <w:tabs>
                <w:tab w:val="clear" w:pos="454"/>
                <w:tab w:val="clear" w:pos="680"/>
                <w:tab w:val="left" w:pos="459"/>
                <w:tab w:val="left" w:pos="580"/>
                <w:tab w:val="left" w:pos="670"/>
                <w:tab w:val="left" w:pos="76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8CEB80F" w14:textId="77777777" w:rsidR="003E00BD" w:rsidRPr="007D6E68" w:rsidRDefault="003E00BD" w:rsidP="003E00BD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D78157A" w14:textId="77777777" w:rsidR="003E00BD" w:rsidRPr="00256B3F" w:rsidRDefault="003E00BD" w:rsidP="003E00B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2DCD717" w14:textId="77777777" w:rsidR="003E00BD" w:rsidRPr="00AC0517" w:rsidRDefault="003E00BD" w:rsidP="003E00B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4D346B2A" w14:textId="77777777" w:rsidR="003E00BD" w:rsidRPr="00256B3F" w:rsidRDefault="003E00BD" w:rsidP="003E00B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9D5DB3" w:rsidRPr="00AC0517" w14:paraId="13F5552C" w14:textId="77777777" w:rsidTr="00B40121">
        <w:tc>
          <w:tcPr>
            <w:tcW w:w="2835" w:type="dxa"/>
            <w:shd w:val="clear" w:color="auto" w:fill="auto"/>
          </w:tcPr>
          <w:p w14:paraId="7F6CF050" w14:textId="54B898E0" w:rsidR="009D5DB3" w:rsidRPr="00AC0517" w:rsidRDefault="009D5DB3" w:rsidP="009D5DB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highlight w:val="yellow"/>
                <w:cs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 w:rsidRPr="00AC0517">
              <w:rPr>
                <w:rFonts w:ascii="BrowalliaUPC" w:hAnsi="BrowalliaUPC" w:cs="BrowalliaUPC"/>
                <w:sz w:val="24"/>
                <w:szCs w:val="24"/>
              </w:rPr>
              <w:t>105</w:t>
            </w: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AC051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92" w:type="dxa"/>
            <w:shd w:val="clear" w:color="auto" w:fill="auto"/>
          </w:tcPr>
          <w:p w14:paraId="114C1B83" w14:textId="540C1C3A" w:rsidR="009D5DB3" w:rsidRPr="007D6E68" w:rsidRDefault="009D5DB3" w:rsidP="009D5DB3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7D6E68">
              <w:rPr>
                <w:rFonts w:ascii="BrowalliaUPC" w:hAnsi="BrowalliaUPC" w:cs="BrowalliaUPC"/>
                <w:sz w:val="24"/>
                <w:szCs w:val="24"/>
              </w:rPr>
              <w:t>72,238</w:t>
            </w:r>
          </w:p>
        </w:tc>
        <w:tc>
          <w:tcPr>
            <w:tcW w:w="1134" w:type="dxa"/>
            <w:shd w:val="clear" w:color="auto" w:fill="auto"/>
          </w:tcPr>
          <w:p w14:paraId="2FC81A2D" w14:textId="79EB94F0" w:rsidR="009D5DB3" w:rsidRPr="007D6E68" w:rsidRDefault="009D5DB3" w:rsidP="009D5DB3">
            <w:pP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7D6E68">
              <w:rPr>
                <w:rFonts w:ascii="BrowalliaUPC" w:hAnsi="BrowalliaUPC" w:cs="BrowalliaUPC"/>
                <w:sz w:val="24"/>
                <w:szCs w:val="24"/>
              </w:rPr>
              <w:t xml:space="preserve">     -</w:t>
            </w:r>
          </w:p>
        </w:tc>
        <w:tc>
          <w:tcPr>
            <w:tcW w:w="992" w:type="dxa"/>
            <w:shd w:val="clear" w:color="auto" w:fill="auto"/>
          </w:tcPr>
          <w:p w14:paraId="2AA102EC" w14:textId="527A40B2" w:rsidR="009D5DB3" w:rsidRPr="007D6E68" w:rsidRDefault="009D5DB3" w:rsidP="009D5DB3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7D6E68">
              <w:rPr>
                <w:rFonts w:ascii="BrowalliaUPC" w:hAnsi="BrowalliaUPC" w:cs="BrowalliaUPC"/>
                <w:sz w:val="24"/>
                <w:szCs w:val="24"/>
              </w:rPr>
              <w:t>72,238</w:t>
            </w:r>
          </w:p>
        </w:tc>
        <w:tc>
          <w:tcPr>
            <w:tcW w:w="992" w:type="dxa"/>
            <w:shd w:val="clear" w:color="auto" w:fill="auto"/>
          </w:tcPr>
          <w:p w14:paraId="7DF9D1A7" w14:textId="6054C220" w:rsidR="009D5DB3" w:rsidRPr="00AC0517" w:rsidRDefault="009D5DB3" w:rsidP="009D5DB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 xml:space="preserve">     -</w:t>
            </w:r>
          </w:p>
        </w:tc>
        <w:tc>
          <w:tcPr>
            <w:tcW w:w="1134" w:type="dxa"/>
            <w:shd w:val="clear" w:color="auto" w:fill="auto"/>
          </w:tcPr>
          <w:p w14:paraId="73ECDD2A" w14:textId="24AE5035" w:rsidR="009D5DB3" w:rsidRPr="00AC0517" w:rsidRDefault="009D5DB3" w:rsidP="009D5DB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 xml:space="preserve">     -</w:t>
            </w:r>
          </w:p>
        </w:tc>
        <w:tc>
          <w:tcPr>
            <w:tcW w:w="993" w:type="dxa"/>
            <w:shd w:val="clear" w:color="auto" w:fill="auto"/>
          </w:tcPr>
          <w:p w14:paraId="60ED8ADE" w14:textId="7EE19819" w:rsidR="009D5DB3" w:rsidRPr="00AC0517" w:rsidRDefault="009D5DB3" w:rsidP="009D5DB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 xml:space="preserve">     -</w:t>
            </w:r>
          </w:p>
        </w:tc>
      </w:tr>
      <w:tr w:rsidR="009D5DB3" w:rsidRPr="00AC0517" w14:paraId="5E321115" w14:textId="77777777" w:rsidTr="00B40121">
        <w:tc>
          <w:tcPr>
            <w:tcW w:w="2835" w:type="dxa"/>
            <w:shd w:val="clear" w:color="auto" w:fill="auto"/>
          </w:tcPr>
          <w:p w14:paraId="06CEBF8F" w14:textId="0544A0F4" w:rsidR="009D5DB3" w:rsidRPr="00AC0517" w:rsidRDefault="009D5DB3" w:rsidP="009D5DB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highlight w:val="yellow"/>
                <w:cs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วงเงิน</w:t>
            </w: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150 </w:t>
            </w:r>
            <w:r w:rsidRPr="00AC051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2" w:type="dxa"/>
            <w:shd w:val="clear" w:color="auto" w:fill="auto"/>
          </w:tcPr>
          <w:p w14:paraId="4497895F" w14:textId="1AA1A8C5" w:rsidR="009D5DB3" w:rsidRPr="007D6E68" w:rsidRDefault="009D5DB3" w:rsidP="009D5DB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7D6E68">
              <w:rPr>
                <w:rFonts w:ascii="BrowalliaUPC" w:hAnsi="BrowalliaUPC" w:cs="BrowalliaUPC"/>
                <w:sz w:val="24"/>
                <w:szCs w:val="24"/>
              </w:rPr>
              <w:t>91,955</w:t>
            </w:r>
          </w:p>
        </w:tc>
        <w:tc>
          <w:tcPr>
            <w:tcW w:w="1134" w:type="dxa"/>
            <w:shd w:val="clear" w:color="auto" w:fill="auto"/>
          </w:tcPr>
          <w:p w14:paraId="047DD2BD" w14:textId="59096692" w:rsidR="009D5DB3" w:rsidRPr="007D6E68" w:rsidRDefault="009D5DB3" w:rsidP="009D5DB3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7D6E68">
              <w:rPr>
                <w:rFonts w:ascii="BrowalliaUPC" w:hAnsi="BrowalliaUPC" w:cs="BrowalliaUPC"/>
                <w:sz w:val="24"/>
                <w:szCs w:val="24"/>
              </w:rPr>
              <w:t xml:space="preserve">     -</w:t>
            </w:r>
          </w:p>
        </w:tc>
        <w:tc>
          <w:tcPr>
            <w:tcW w:w="992" w:type="dxa"/>
            <w:shd w:val="clear" w:color="auto" w:fill="auto"/>
          </w:tcPr>
          <w:p w14:paraId="6A0A4C3D" w14:textId="12B23EEB" w:rsidR="009D5DB3" w:rsidRPr="007D6E68" w:rsidRDefault="009D5DB3" w:rsidP="009D5DB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7D6E68">
              <w:rPr>
                <w:rFonts w:ascii="BrowalliaUPC" w:hAnsi="BrowalliaUPC" w:cs="BrowalliaUPC"/>
                <w:sz w:val="24"/>
                <w:szCs w:val="24"/>
              </w:rPr>
              <w:t>91,955</w:t>
            </w:r>
          </w:p>
        </w:tc>
        <w:tc>
          <w:tcPr>
            <w:tcW w:w="992" w:type="dxa"/>
            <w:shd w:val="clear" w:color="auto" w:fill="auto"/>
          </w:tcPr>
          <w:p w14:paraId="281BA71D" w14:textId="072FD757" w:rsidR="009D5DB3" w:rsidRPr="00AC0517" w:rsidRDefault="009D5DB3" w:rsidP="009D5DB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 xml:space="preserve">     -</w:t>
            </w:r>
          </w:p>
        </w:tc>
        <w:tc>
          <w:tcPr>
            <w:tcW w:w="1134" w:type="dxa"/>
            <w:shd w:val="clear" w:color="auto" w:fill="auto"/>
          </w:tcPr>
          <w:p w14:paraId="47E6CD0A" w14:textId="342EAA98" w:rsidR="009D5DB3" w:rsidRPr="00AC0517" w:rsidRDefault="009D5DB3" w:rsidP="009D5DB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 xml:space="preserve">     -</w:t>
            </w:r>
          </w:p>
        </w:tc>
        <w:tc>
          <w:tcPr>
            <w:tcW w:w="993" w:type="dxa"/>
            <w:shd w:val="clear" w:color="auto" w:fill="auto"/>
          </w:tcPr>
          <w:p w14:paraId="7C54D9BD" w14:textId="7FF9879C" w:rsidR="009D5DB3" w:rsidRPr="00AC0517" w:rsidRDefault="009D5DB3" w:rsidP="009D5DB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 xml:space="preserve">     -</w:t>
            </w:r>
          </w:p>
        </w:tc>
      </w:tr>
      <w:tr w:rsidR="00A1562D" w:rsidRPr="00AC0517" w14:paraId="54E83350" w14:textId="77777777" w:rsidTr="00B40121">
        <w:tc>
          <w:tcPr>
            <w:tcW w:w="2835" w:type="dxa"/>
            <w:shd w:val="clear" w:color="auto" w:fill="auto"/>
          </w:tcPr>
          <w:p w14:paraId="28E214EB" w14:textId="77777777" w:rsidR="00A1562D" w:rsidRPr="00AC0517" w:rsidRDefault="00A1562D" w:rsidP="00A1562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  <w:shd w:val="clear" w:color="auto" w:fill="auto"/>
          </w:tcPr>
          <w:p w14:paraId="044932AC" w14:textId="23A4BCFE" w:rsidR="00A1562D" w:rsidRPr="007D6E68" w:rsidRDefault="00A1562D" w:rsidP="00A1562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7D6E68">
              <w:rPr>
                <w:rFonts w:ascii="BrowalliaUPC" w:hAnsi="BrowalliaUPC" w:cs="BrowalliaUPC"/>
                <w:sz w:val="24"/>
                <w:szCs w:val="24"/>
                <w:lang w:val="en-GB"/>
              </w:rPr>
              <w:t>374,884</w:t>
            </w:r>
          </w:p>
        </w:tc>
        <w:tc>
          <w:tcPr>
            <w:tcW w:w="1134" w:type="dxa"/>
            <w:shd w:val="clear" w:color="auto" w:fill="auto"/>
          </w:tcPr>
          <w:p w14:paraId="0729A5E9" w14:textId="734FA8B1" w:rsidR="00A1562D" w:rsidRPr="007D6E68" w:rsidRDefault="00033D17" w:rsidP="00A1562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(207)</w:t>
            </w:r>
          </w:p>
        </w:tc>
        <w:tc>
          <w:tcPr>
            <w:tcW w:w="992" w:type="dxa"/>
            <w:shd w:val="clear" w:color="auto" w:fill="auto"/>
          </w:tcPr>
          <w:p w14:paraId="63CEA2AD" w14:textId="15AFC5DF" w:rsidR="00A1562D" w:rsidRPr="007D6E68" w:rsidRDefault="00A1562D" w:rsidP="00A1562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D6E68">
              <w:rPr>
                <w:rFonts w:ascii="BrowalliaUPC" w:hAnsi="BrowalliaUPC" w:cs="BrowalliaUPC"/>
                <w:sz w:val="24"/>
                <w:szCs w:val="24"/>
                <w:lang w:val="en-GB"/>
              </w:rPr>
              <w:t>374,677</w:t>
            </w:r>
          </w:p>
        </w:tc>
        <w:tc>
          <w:tcPr>
            <w:tcW w:w="992" w:type="dxa"/>
            <w:shd w:val="clear" w:color="auto" w:fill="auto"/>
          </w:tcPr>
          <w:p w14:paraId="0943A82F" w14:textId="487EBF00" w:rsidR="00A1562D" w:rsidRPr="00AC0517" w:rsidRDefault="00A1562D" w:rsidP="00A1562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210,691</w:t>
            </w:r>
          </w:p>
        </w:tc>
        <w:tc>
          <w:tcPr>
            <w:tcW w:w="1134" w:type="dxa"/>
            <w:shd w:val="clear" w:color="auto" w:fill="auto"/>
          </w:tcPr>
          <w:p w14:paraId="0397C4AE" w14:textId="55A360A4" w:rsidR="00A1562D" w:rsidRPr="00AC0517" w:rsidRDefault="00A1562D" w:rsidP="00A1562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(207)</w:t>
            </w:r>
          </w:p>
        </w:tc>
        <w:tc>
          <w:tcPr>
            <w:tcW w:w="993" w:type="dxa"/>
            <w:shd w:val="clear" w:color="auto" w:fill="auto"/>
          </w:tcPr>
          <w:p w14:paraId="70610420" w14:textId="011B12C5" w:rsidR="00A1562D" w:rsidRPr="00AC0517" w:rsidRDefault="00A1562D" w:rsidP="00A1562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210,484</w:t>
            </w:r>
          </w:p>
        </w:tc>
      </w:tr>
      <w:tr w:rsidR="00A1562D" w:rsidRPr="00AC0517" w14:paraId="52DC6667" w14:textId="77777777" w:rsidTr="00B40121">
        <w:tc>
          <w:tcPr>
            <w:tcW w:w="2835" w:type="dxa"/>
            <w:shd w:val="clear" w:color="auto" w:fill="auto"/>
          </w:tcPr>
          <w:p w14:paraId="6B056F48" w14:textId="0BFECC10" w:rsidR="00A1562D" w:rsidRPr="00AC0517" w:rsidRDefault="00A1562D" w:rsidP="00A1562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AC051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ส่วนที่ถึงกำหนดชำระภายในหนึ่งปี</w:t>
            </w:r>
          </w:p>
        </w:tc>
        <w:tc>
          <w:tcPr>
            <w:tcW w:w="992" w:type="dxa"/>
            <w:shd w:val="clear" w:color="auto" w:fill="auto"/>
          </w:tcPr>
          <w:p w14:paraId="4A8B1A96" w14:textId="1D5936F5" w:rsidR="00A1562D" w:rsidRPr="007D6E68" w:rsidRDefault="00A1562D" w:rsidP="00A1562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7D6E68">
              <w:rPr>
                <w:rFonts w:ascii="BrowalliaUPC" w:hAnsi="BrowalliaUPC" w:cs="BrowalliaUPC"/>
                <w:sz w:val="24"/>
                <w:szCs w:val="24"/>
                <w:lang w:val="en-GB"/>
              </w:rPr>
              <w:t>(374,884)</w:t>
            </w:r>
          </w:p>
        </w:tc>
        <w:tc>
          <w:tcPr>
            <w:tcW w:w="1134" w:type="dxa"/>
            <w:shd w:val="clear" w:color="auto" w:fill="auto"/>
          </w:tcPr>
          <w:p w14:paraId="5587C907" w14:textId="087AF186" w:rsidR="00A1562D" w:rsidRPr="007D6E68" w:rsidRDefault="00A1562D" w:rsidP="00A1562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7D6E68">
              <w:rPr>
                <w:rFonts w:ascii="BrowalliaUPC" w:hAnsi="BrowalliaUPC" w:cs="BrowalliaUPC"/>
                <w:sz w:val="24"/>
                <w:szCs w:val="24"/>
              </w:rPr>
              <w:t>207</w:t>
            </w:r>
          </w:p>
        </w:tc>
        <w:tc>
          <w:tcPr>
            <w:tcW w:w="992" w:type="dxa"/>
            <w:shd w:val="clear" w:color="auto" w:fill="auto"/>
          </w:tcPr>
          <w:p w14:paraId="5537F7E5" w14:textId="11A96AF9" w:rsidR="00A1562D" w:rsidRPr="007D6E68" w:rsidRDefault="00A1562D" w:rsidP="00A1562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D6E68">
              <w:rPr>
                <w:rFonts w:ascii="BrowalliaUPC" w:hAnsi="BrowalliaUPC" w:cs="BrowalliaUPC"/>
                <w:sz w:val="24"/>
                <w:szCs w:val="24"/>
                <w:lang w:val="en-GB"/>
              </w:rPr>
              <w:t>(374,677)</w:t>
            </w:r>
          </w:p>
        </w:tc>
        <w:tc>
          <w:tcPr>
            <w:tcW w:w="992" w:type="dxa"/>
            <w:shd w:val="clear" w:color="auto" w:fill="auto"/>
          </w:tcPr>
          <w:p w14:paraId="5F2DEAAD" w14:textId="49B85B0E" w:rsidR="00A1562D" w:rsidRPr="00AC0517" w:rsidRDefault="00A1562D" w:rsidP="00A1562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(210,691)</w:t>
            </w:r>
          </w:p>
        </w:tc>
        <w:tc>
          <w:tcPr>
            <w:tcW w:w="1134" w:type="dxa"/>
            <w:shd w:val="clear" w:color="auto" w:fill="auto"/>
          </w:tcPr>
          <w:p w14:paraId="7F90CA8E" w14:textId="0C5E5168" w:rsidR="00A1562D" w:rsidRPr="00AC0517" w:rsidRDefault="00A1562D" w:rsidP="00A1562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207</w:t>
            </w:r>
          </w:p>
        </w:tc>
        <w:tc>
          <w:tcPr>
            <w:tcW w:w="993" w:type="dxa"/>
            <w:shd w:val="clear" w:color="auto" w:fill="auto"/>
          </w:tcPr>
          <w:p w14:paraId="70B7B660" w14:textId="6FA0418A" w:rsidR="00A1562D" w:rsidRPr="00AC0517" w:rsidRDefault="00A1562D" w:rsidP="00A1562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(210,484)</w:t>
            </w:r>
          </w:p>
        </w:tc>
      </w:tr>
      <w:tr w:rsidR="003E00BD" w:rsidRPr="00AC0517" w14:paraId="5E4174B6" w14:textId="77777777" w:rsidTr="00B40121">
        <w:tc>
          <w:tcPr>
            <w:tcW w:w="2835" w:type="dxa"/>
            <w:shd w:val="clear" w:color="auto" w:fill="auto"/>
          </w:tcPr>
          <w:p w14:paraId="6C515C0D" w14:textId="019C8139" w:rsidR="003E00BD" w:rsidRPr="00AC0517" w:rsidRDefault="003E00BD" w:rsidP="003E00B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เงินกู้ยืมระยะยาว </w:t>
            </w: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- </w:t>
            </w:r>
            <w:r w:rsidRPr="00AC051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992" w:type="dxa"/>
            <w:shd w:val="clear" w:color="auto" w:fill="auto"/>
          </w:tcPr>
          <w:p w14:paraId="08454860" w14:textId="7086EE52" w:rsidR="003E00BD" w:rsidRPr="007D6E68" w:rsidRDefault="003E00BD" w:rsidP="003E00BD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7D6E68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-</w:t>
            </w:r>
          </w:p>
        </w:tc>
        <w:tc>
          <w:tcPr>
            <w:tcW w:w="1134" w:type="dxa"/>
            <w:shd w:val="clear" w:color="auto" w:fill="auto"/>
          </w:tcPr>
          <w:p w14:paraId="64F642D8" w14:textId="3C191974" w:rsidR="003E00BD" w:rsidRPr="007D6E68" w:rsidRDefault="003E00BD" w:rsidP="003E00BD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D6E68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-</w:t>
            </w:r>
          </w:p>
        </w:tc>
        <w:tc>
          <w:tcPr>
            <w:tcW w:w="992" w:type="dxa"/>
            <w:shd w:val="clear" w:color="auto" w:fill="auto"/>
          </w:tcPr>
          <w:p w14:paraId="566F4C9B" w14:textId="50EB556A" w:rsidR="003E00BD" w:rsidRPr="007D6E68" w:rsidRDefault="003E00BD" w:rsidP="003E00BD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7D6E68">
              <w:rPr>
                <w:rFonts w:ascii="BrowalliaUPC" w:hAnsi="BrowalliaUPC" w:cs="BrowalliaUPC"/>
                <w:sz w:val="24"/>
                <w:szCs w:val="24"/>
              </w:rPr>
              <w:t xml:space="preserve">       -</w:t>
            </w:r>
          </w:p>
        </w:tc>
        <w:tc>
          <w:tcPr>
            <w:tcW w:w="992" w:type="dxa"/>
            <w:shd w:val="clear" w:color="auto" w:fill="auto"/>
          </w:tcPr>
          <w:p w14:paraId="06DAC4FB" w14:textId="4AF85EFB" w:rsidR="003E00BD" w:rsidRPr="00AC0517" w:rsidRDefault="003E00BD" w:rsidP="003E00B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-</w:t>
            </w:r>
          </w:p>
        </w:tc>
        <w:tc>
          <w:tcPr>
            <w:tcW w:w="1134" w:type="dxa"/>
            <w:shd w:val="clear" w:color="auto" w:fill="auto"/>
          </w:tcPr>
          <w:p w14:paraId="11C38F87" w14:textId="579713CA" w:rsidR="003E00BD" w:rsidRPr="00AC0517" w:rsidRDefault="003E00BD" w:rsidP="003E00B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-</w:t>
            </w:r>
          </w:p>
        </w:tc>
        <w:tc>
          <w:tcPr>
            <w:tcW w:w="993" w:type="dxa"/>
            <w:shd w:val="clear" w:color="auto" w:fill="auto"/>
          </w:tcPr>
          <w:p w14:paraId="1665E651" w14:textId="5CCAA132" w:rsidR="003E00BD" w:rsidRPr="00AC0517" w:rsidRDefault="003E00BD" w:rsidP="003E00B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 xml:space="preserve">       -</w:t>
            </w:r>
          </w:p>
        </w:tc>
      </w:tr>
      <w:tr w:rsidR="00EC0B4B" w:rsidRPr="00AC0517" w14:paraId="28CFC917" w14:textId="77777777" w:rsidTr="00D27831">
        <w:tc>
          <w:tcPr>
            <w:tcW w:w="2835" w:type="dxa"/>
            <w:shd w:val="clear" w:color="auto" w:fill="auto"/>
          </w:tcPr>
          <w:p w14:paraId="64F41A82" w14:textId="77777777" w:rsidR="00EC0B4B" w:rsidRPr="00AC0517" w:rsidRDefault="00EC0B4B" w:rsidP="00AF3EE2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6237" w:type="dxa"/>
            <w:gridSpan w:val="6"/>
            <w:shd w:val="clear" w:color="auto" w:fill="auto"/>
          </w:tcPr>
          <w:p w14:paraId="4142AF10" w14:textId="77777777" w:rsidR="00177976" w:rsidRDefault="00177976" w:rsidP="00AF3EE2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3A9EC02" w14:textId="57B7CD0F" w:rsidR="00EC0B4B" w:rsidRPr="00AC0517" w:rsidRDefault="00EC0B4B" w:rsidP="00AF3EE2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lastRenderedPageBreak/>
              <w:t xml:space="preserve">(หน่วย </w:t>
            </w:r>
            <w:r w:rsidRPr="00AC0517">
              <w:rPr>
                <w:rFonts w:ascii="BrowalliaUPC" w:hAnsi="BrowalliaUPC" w:cs="BrowalliaUPC"/>
                <w:sz w:val="24"/>
                <w:szCs w:val="24"/>
              </w:rPr>
              <w:t>:</w:t>
            </w: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พันบาท)</w:t>
            </w:r>
          </w:p>
        </w:tc>
      </w:tr>
      <w:tr w:rsidR="00EC0B4B" w:rsidRPr="00AC0517" w14:paraId="33666B7E" w14:textId="77777777" w:rsidTr="00D27831">
        <w:tc>
          <w:tcPr>
            <w:tcW w:w="2835" w:type="dxa"/>
            <w:shd w:val="clear" w:color="auto" w:fill="auto"/>
          </w:tcPr>
          <w:p w14:paraId="46625251" w14:textId="77777777" w:rsidR="00EC0B4B" w:rsidRPr="00AC0517" w:rsidRDefault="00EC0B4B" w:rsidP="00AF3EE2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6237" w:type="dxa"/>
            <w:gridSpan w:val="6"/>
            <w:shd w:val="clear" w:color="auto" w:fill="auto"/>
          </w:tcPr>
          <w:p w14:paraId="44FCDAE5" w14:textId="77777777" w:rsidR="00EC0B4B" w:rsidRPr="00AC0517" w:rsidRDefault="00EC0B4B" w:rsidP="00AF3EE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31 </w:t>
            </w:r>
            <w:r w:rsidRPr="00AC051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ธันวาคม</w:t>
            </w:r>
            <w:r w:rsidRPr="00AC0517">
              <w:rPr>
                <w:rFonts w:ascii="BrowalliaUPC" w:hAnsi="BrowalliaUPC" w:cs="BrowalliaUPC"/>
                <w:sz w:val="24"/>
                <w:szCs w:val="24"/>
              </w:rPr>
              <w:t xml:space="preserve"> 2563</w:t>
            </w:r>
          </w:p>
        </w:tc>
      </w:tr>
      <w:tr w:rsidR="00EC0B4B" w:rsidRPr="00AC0517" w14:paraId="2A9C9843" w14:textId="77777777" w:rsidTr="00D27831">
        <w:tc>
          <w:tcPr>
            <w:tcW w:w="2835" w:type="dxa"/>
            <w:shd w:val="clear" w:color="auto" w:fill="auto"/>
          </w:tcPr>
          <w:p w14:paraId="7B36949D" w14:textId="77777777" w:rsidR="00EC0B4B" w:rsidRPr="00AC0517" w:rsidRDefault="00EC0B4B" w:rsidP="00AF3EE2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shd w:val="clear" w:color="auto" w:fill="auto"/>
          </w:tcPr>
          <w:p w14:paraId="77F0550D" w14:textId="77777777" w:rsidR="00EC0B4B" w:rsidRPr="00AC0517" w:rsidRDefault="00EC0B4B" w:rsidP="00AF3EE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19" w:type="dxa"/>
            <w:gridSpan w:val="3"/>
            <w:shd w:val="clear" w:color="auto" w:fill="auto"/>
          </w:tcPr>
          <w:p w14:paraId="59FBC40A" w14:textId="77777777" w:rsidR="00EC0B4B" w:rsidRPr="00AC0517" w:rsidRDefault="00EC0B4B" w:rsidP="00AF3EE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EC0B4B" w:rsidRPr="00AC0517" w14:paraId="60F60199" w14:textId="77777777" w:rsidTr="00D27831">
        <w:tc>
          <w:tcPr>
            <w:tcW w:w="2835" w:type="dxa"/>
            <w:shd w:val="clear" w:color="auto" w:fill="auto"/>
          </w:tcPr>
          <w:p w14:paraId="548A1A01" w14:textId="77777777" w:rsidR="00EC0B4B" w:rsidRPr="00AC0517" w:rsidRDefault="00EC0B4B" w:rsidP="00AF3EE2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1148622" w14:textId="77777777" w:rsidR="00EC0B4B" w:rsidRPr="00AC0517" w:rsidRDefault="00EC0B4B" w:rsidP="00AF3EE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1B6AA42A" w14:textId="77777777" w:rsidR="00EC0B4B" w:rsidRPr="00AC0517" w:rsidRDefault="00EC0B4B" w:rsidP="00AF3EE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528A29E" w14:textId="77777777" w:rsidR="00EC0B4B" w:rsidRPr="00AC0517" w:rsidRDefault="00EC0B4B" w:rsidP="00AF3EE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  <w:shd w:val="clear" w:color="auto" w:fill="auto"/>
          </w:tcPr>
          <w:p w14:paraId="62F36C8D" w14:textId="77777777" w:rsidR="00EC0B4B" w:rsidRPr="00AC0517" w:rsidRDefault="00EC0B4B" w:rsidP="00AF3EE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ค่าธรรมเนียม</w:t>
            </w: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br/>
              <w:t>ทางการเงิน</w:t>
            </w:r>
          </w:p>
          <w:p w14:paraId="2F983F4E" w14:textId="77777777" w:rsidR="00EC0B4B" w:rsidRPr="00AC0517" w:rsidRDefault="00EC0B4B" w:rsidP="00AF3EE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92" w:type="dxa"/>
            <w:shd w:val="clear" w:color="auto" w:fill="auto"/>
          </w:tcPr>
          <w:p w14:paraId="7EC16441" w14:textId="77777777" w:rsidR="00EC0B4B" w:rsidRPr="00AC0517" w:rsidRDefault="00EC0B4B" w:rsidP="00AF3EE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C301868" w14:textId="77777777" w:rsidR="00EC0B4B" w:rsidRPr="00AC0517" w:rsidRDefault="00EC0B4B" w:rsidP="00AF3EE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3C25454B" w14:textId="77777777" w:rsidR="00EC0B4B" w:rsidRPr="00AC0517" w:rsidRDefault="00EC0B4B" w:rsidP="00AF3EE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  <w:tc>
          <w:tcPr>
            <w:tcW w:w="992" w:type="dxa"/>
            <w:shd w:val="clear" w:color="auto" w:fill="auto"/>
          </w:tcPr>
          <w:p w14:paraId="7CE01D38" w14:textId="77777777" w:rsidR="00EC0B4B" w:rsidRPr="00AC0517" w:rsidRDefault="00EC0B4B" w:rsidP="00AF3EE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3CCDD86B" w14:textId="77777777" w:rsidR="00EC0B4B" w:rsidRPr="00AC0517" w:rsidRDefault="00EC0B4B" w:rsidP="00AF3EE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3FF44A14" w14:textId="77777777" w:rsidR="00EC0B4B" w:rsidRPr="00AC0517" w:rsidRDefault="00EC0B4B" w:rsidP="00AF3EE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  <w:shd w:val="clear" w:color="auto" w:fill="auto"/>
          </w:tcPr>
          <w:p w14:paraId="19CAA681" w14:textId="77777777" w:rsidR="00EC0B4B" w:rsidRPr="00AC0517" w:rsidRDefault="00EC0B4B" w:rsidP="00AF3EE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ค่าธรรมเนียมทางการเงิน</w:t>
            </w:r>
          </w:p>
          <w:p w14:paraId="0E62500C" w14:textId="77777777" w:rsidR="00EC0B4B" w:rsidRPr="00AC0517" w:rsidRDefault="00EC0B4B" w:rsidP="00AF3EE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93" w:type="dxa"/>
            <w:shd w:val="clear" w:color="auto" w:fill="auto"/>
          </w:tcPr>
          <w:p w14:paraId="6CA5A423" w14:textId="77777777" w:rsidR="00EC0B4B" w:rsidRPr="00AC0517" w:rsidRDefault="00EC0B4B" w:rsidP="00AF3EE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996D35E" w14:textId="77777777" w:rsidR="00EC0B4B" w:rsidRPr="00AC0517" w:rsidRDefault="00EC0B4B" w:rsidP="00AF3EE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1A379258" w14:textId="77777777" w:rsidR="00EC0B4B" w:rsidRPr="00AC0517" w:rsidRDefault="00EC0B4B" w:rsidP="00AF3EE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</w:tr>
      <w:tr w:rsidR="00EC0B4B" w:rsidRPr="00AC0517" w14:paraId="54D51620" w14:textId="77777777" w:rsidTr="00D27831">
        <w:tc>
          <w:tcPr>
            <w:tcW w:w="2835" w:type="dxa"/>
            <w:shd w:val="clear" w:color="auto" w:fill="auto"/>
          </w:tcPr>
          <w:p w14:paraId="648DB118" w14:textId="77777777" w:rsidR="00EC0B4B" w:rsidRPr="00AC0517" w:rsidRDefault="00EC0B4B" w:rsidP="00AF3EE2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เงินกู้ยืมระยะยาว</w:t>
            </w:r>
          </w:p>
        </w:tc>
        <w:tc>
          <w:tcPr>
            <w:tcW w:w="992" w:type="dxa"/>
            <w:shd w:val="clear" w:color="auto" w:fill="auto"/>
          </w:tcPr>
          <w:p w14:paraId="2ACFD524" w14:textId="77777777" w:rsidR="00EC0B4B" w:rsidRPr="00AC0517" w:rsidRDefault="00EC0B4B" w:rsidP="00AF3EE2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2307D61" w14:textId="77777777" w:rsidR="00EC0B4B" w:rsidRPr="00AC0517" w:rsidRDefault="00EC0B4B" w:rsidP="00AF3EE2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946A7AA" w14:textId="77777777" w:rsidR="00EC0B4B" w:rsidRPr="00AC0517" w:rsidRDefault="00EC0B4B" w:rsidP="00AF3EE2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69AEBCB" w14:textId="77777777" w:rsidR="00EC0B4B" w:rsidRPr="00AC0517" w:rsidRDefault="00EC0B4B" w:rsidP="00AF3EE2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0549CB8" w14:textId="77777777" w:rsidR="00EC0B4B" w:rsidRPr="00AC0517" w:rsidRDefault="00EC0B4B" w:rsidP="00AF3EE2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90D0DBF" w14:textId="77777777" w:rsidR="00EC0B4B" w:rsidRPr="00AC0517" w:rsidRDefault="00EC0B4B" w:rsidP="00AF3EE2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EC0B4B" w:rsidRPr="00AC0517" w14:paraId="7695ACB6" w14:textId="77777777" w:rsidTr="00D27831">
        <w:tc>
          <w:tcPr>
            <w:tcW w:w="2835" w:type="dxa"/>
            <w:shd w:val="clear" w:color="auto" w:fill="auto"/>
          </w:tcPr>
          <w:p w14:paraId="0DBEBD3E" w14:textId="77777777" w:rsidR="00EC0B4B" w:rsidRPr="00AC0517" w:rsidRDefault="00EC0B4B" w:rsidP="00AF3EE2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1,400 </w:t>
            </w:r>
            <w:r w:rsidRPr="00AC051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92" w:type="dxa"/>
            <w:shd w:val="clear" w:color="auto" w:fill="auto"/>
          </w:tcPr>
          <w:p w14:paraId="696EB169" w14:textId="77777777" w:rsidR="00EC0B4B" w:rsidRPr="00AC0517" w:rsidRDefault="00EC0B4B" w:rsidP="000D356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</w:rPr>
              <w:t>215,891</w:t>
            </w:r>
          </w:p>
        </w:tc>
        <w:tc>
          <w:tcPr>
            <w:tcW w:w="1134" w:type="dxa"/>
            <w:shd w:val="clear" w:color="auto" w:fill="auto"/>
          </w:tcPr>
          <w:p w14:paraId="56990AB2" w14:textId="77777777" w:rsidR="00EC0B4B" w:rsidRPr="00AC0517" w:rsidRDefault="00EC0B4B" w:rsidP="000D356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</w:rPr>
              <w:t>(518)</w:t>
            </w:r>
          </w:p>
        </w:tc>
        <w:tc>
          <w:tcPr>
            <w:tcW w:w="992" w:type="dxa"/>
            <w:shd w:val="clear" w:color="auto" w:fill="auto"/>
          </w:tcPr>
          <w:p w14:paraId="483C2AAD" w14:textId="77777777" w:rsidR="00EC0B4B" w:rsidRPr="00AC0517" w:rsidRDefault="00EC0B4B" w:rsidP="000D356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</w:rPr>
              <w:t>215,373</w:t>
            </w:r>
          </w:p>
        </w:tc>
        <w:tc>
          <w:tcPr>
            <w:tcW w:w="992" w:type="dxa"/>
            <w:shd w:val="clear" w:color="auto" w:fill="auto"/>
          </w:tcPr>
          <w:p w14:paraId="473E0AC9" w14:textId="77777777" w:rsidR="00EC0B4B" w:rsidRPr="00AC0517" w:rsidRDefault="00EC0B4B" w:rsidP="000D356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</w:rPr>
              <w:t>215,891</w:t>
            </w:r>
          </w:p>
        </w:tc>
        <w:tc>
          <w:tcPr>
            <w:tcW w:w="1134" w:type="dxa"/>
            <w:shd w:val="clear" w:color="auto" w:fill="auto"/>
          </w:tcPr>
          <w:p w14:paraId="323095FD" w14:textId="77777777" w:rsidR="00EC0B4B" w:rsidRPr="00AC0517" w:rsidRDefault="00EC0B4B" w:rsidP="000D356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</w:rPr>
              <w:t>(518)</w:t>
            </w:r>
          </w:p>
        </w:tc>
        <w:tc>
          <w:tcPr>
            <w:tcW w:w="993" w:type="dxa"/>
            <w:shd w:val="clear" w:color="auto" w:fill="auto"/>
          </w:tcPr>
          <w:p w14:paraId="0CF6E401" w14:textId="77777777" w:rsidR="00EC0B4B" w:rsidRPr="00AC0517" w:rsidRDefault="00EC0B4B" w:rsidP="000D356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</w:rPr>
              <w:t>215,373</w:t>
            </w:r>
          </w:p>
        </w:tc>
      </w:tr>
      <w:tr w:rsidR="00EC0B4B" w:rsidRPr="00AC0517" w14:paraId="56AF421F" w14:textId="77777777" w:rsidTr="00D27831">
        <w:tc>
          <w:tcPr>
            <w:tcW w:w="2835" w:type="dxa"/>
            <w:shd w:val="clear" w:color="auto" w:fill="auto"/>
          </w:tcPr>
          <w:p w14:paraId="670FC4B7" w14:textId="77777777" w:rsidR="00EC0B4B" w:rsidRPr="00AC0517" w:rsidRDefault="00EC0B4B" w:rsidP="00AF3EE2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วงเงิน</w:t>
            </w: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494 </w:t>
            </w:r>
            <w:r w:rsidRPr="00AC051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2" w:type="dxa"/>
            <w:shd w:val="clear" w:color="auto" w:fill="auto"/>
          </w:tcPr>
          <w:p w14:paraId="62FA9165" w14:textId="77777777" w:rsidR="00EC0B4B" w:rsidRPr="00AC0517" w:rsidRDefault="00EC0B4B" w:rsidP="000D3560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</w:rPr>
              <w:t>4,824</w:t>
            </w:r>
          </w:p>
        </w:tc>
        <w:tc>
          <w:tcPr>
            <w:tcW w:w="1134" w:type="dxa"/>
            <w:shd w:val="clear" w:color="auto" w:fill="auto"/>
          </w:tcPr>
          <w:p w14:paraId="41A8C5A1" w14:textId="17C54DE7" w:rsidR="00EC0B4B" w:rsidRPr="00AC0517" w:rsidRDefault="00B74563" w:rsidP="000D3560">
            <w:pPr>
              <w:tabs>
                <w:tab w:val="clear" w:pos="454"/>
                <w:tab w:val="clear" w:pos="680"/>
                <w:tab w:val="left" w:pos="459"/>
                <w:tab w:val="left" w:pos="580"/>
                <w:tab w:val="left" w:pos="670"/>
                <w:tab w:val="left" w:pos="76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 xml:space="preserve">    </w:t>
            </w:r>
            <w:r w:rsidR="00EC0B4B" w:rsidRPr="00AC051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2B28796" w14:textId="77777777" w:rsidR="00EC0B4B" w:rsidRPr="00AC0517" w:rsidRDefault="00EC0B4B" w:rsidP="000D3560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</w:rPr>
              <w:t>4,824</w:t>
            </w:r>
          </w:p>
        </w:tc>
        <w:tc>
          <w:tcPr>
            <w:tcW w:w="992" w:type="dxa"/>
            <w:shd w:val="clear" w:color="auto" w:fill="auto"/>
          </w:tcPr>
          <w:p w14:paraId="16082DA8" w14:textId="77777777" w:rsidR="00EC0B4B" w:rsidRPr="00AC0517" w:rsidRDefault="00EC0B4B" w:rsidP="000D356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</w:rPr>
              <w:t>4,824</w:t>
            </w:r>
          </w:p>
        </w:tc>
        <w:tc>
          <w:tcPr>
            <w:tcW w:w="1134" w:type="dxa"/>
            <w:shd w:val="clear" w:color="auto" w:fill="auto"/>
          </w:tcPr>
          <w:p w14:paraId="52CC474C" w14:textId="0C960D7E" w:rsidR="00EC0B4B" w:rsidRPr="00AC0517" w:rsidRDefault="00453DC5" w:rsidP="000D356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 xml:space="preserve">    </w:t>
            </w:r>
            <w:r w:rsidR="00EC0B4B" w:rsidRPr="00AC051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01D8011C" w14:textId="77777777" w:rsidR="00EC0B4B" w:rsidRPr="00AC0517" w:rsidRDefault="00EC0B4B" w:rsidP="000D356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</w:rPr>
              <w:t>4,824</w:t>
            </w:r>
          </w:p>
        </w:tc>
      </w:tr>
      <w:tr w:rsidR="00EC0B4B" w:rsidRPr="00AC0517" w14:paraId="078DE5A9" w14:textId="77777777" w:rsidTr="00D27831">
        <w:tc>
          <w:tcPr>
            <w:tcW w:w="2835" w:type="dxa"/>
            <w:shd w:val="clear" w:color="auto" w:fill="auto"/>
          </w:tcPr>
          <w:p w14:paraId="55973BA9" w14:textId="77777777" w:rsidR="00107C5F" w:rsidRDefault="00107C5F" w:rsidP="00107C5F">
            <w:pPr>
              <w:tabs>
                <w:tab w:val="clear" w:pos="227"/>
                <w:tab w:val="clear" w:pos="454"/>
                <w:tab w:val="left" w:pos="140"/>
                <w:tab w:val="left" w:pos="459"/>
              </w:tabs>
              <w:spacing w:line="240" w:lineRule="auto"/>
              <w:ind w:left="140" w:hanging="140"/>
              <w:rPr>
                <w:rFonts w:ascii="BrowalliaUPC" w:hAnsi="BrowalliaUPC" w:cs="BrowalliaUPC"/>
                <w:sz w:val="24"/>
                <w:szCs w:val="24"/>
                <w:u w:val="single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หนี้สินจากภาระค้ำประกันเงินกู้ยืม</w:t>
            </w:r>
          </w:p>
          <w:p w14:paraId="1C888CE3" w14:textId="25D89C03" w:rsidR="00EC0B4B" w:rsidRPr="00AC0517" w:rsidRDefault="00107C5F" w:rsidP="00107C5F">
            <w:pPr>
              <w:tabs>
                <w:tab w:val="clear" w:pos="227"/>
                <w:tab w:val="clear" w:pos="454"/>
                <w:tab w:val="left" w:pos="431"/>
                <w:tab w:val="left" w:pos="459"/>
              </w:tabs>
              <w:spacing w:line="240" w:lineRule="auto"/>
              <w:ind w:left="6" w:firstLine="283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ของบริษัทย่อย</w:t>
            </w:r>
          </w:p>
        </w:tc>
        <w:tc>
          <w:tcPr>
            <w:tcW w:w="992" w:type="dxa"/>
            <w:shd w:val="clear" w:color="auto" w:fill="auto"/>
          </w:tcPr>
          <w:p w14:paraId="3D91A0FB" w14:textId="77777777" w:rsidR="00EC0B4B" w:rsidRPr="00AC0517" w:rsidRDefault="00EC0B4B" w:rsidP="000D3560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6D97FB9" w14:textId="77777777" w:rsidR="00EC0B4B" w:rsidRPr="00AC0517" w:rsidRDefault="00EC0B4B" w:rsidP="000D3560">
            <w:pPr>
              <w:tabs>
                <w:tab w:val="clear" w:pos="454"/>
                <w:tab w:val="clear" w:pos="680"/>
                <w:tab w:val="left" w:pos="459"/>
                <w:tab w:val="left" w:pos="580"/>
                <w:tab w:val="left" w:pos="670"/>
                <w:tab w:val="left" w:pos="76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1059B13" w14:textId="77777777" w:rsidR="00EC0B4B" w:rsidRPr="00AC0517" w:rsidRDefault="00EC0B4B" w:rsidP="000D3560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F1AEA97" w14:textId="77777777" w:rsidR="00EC0B4B" w:rsidRPr="00AC0517" w:rsidRDefault="00EC0B4B" w:rsidP="000D356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6A66FA9" w14:textId="77777777" w:rsidR="00EC0B4B" w:rsidRPr="00AC0517" w:rsidRDefault="00EC0B4B" w:rsidP="000D356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3A1660D7" w14:textId="77777777" w:rsidR="00EC0B4B" w:rsidRPr="00AC0517" w:rsidRDefault="00EC0B4B" w:rsidP="000D356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EC0B4B" w:rsidRPr="00AC0517" w14:paraId="4212E6C7" w14:textId="77777777" w:rsidTr="00D27831">
        <w:tc>
          <w:tcPr>
            <w:tcW w:w="2835" w:type="dxa"/>
            <w:shd w:val="clear" w:color="auto" w:fill="auto"/>
          </w:tcPr>
          <w:p w14:paraId="69B037CB" w14:textId="77777777" w:rsidR="00EC0B4B" w:rsidRPr="00AC0517" w:rsidRDefault="00EC0B4B" w:rsidP="00AF3EE2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 w:rsidRPr="00AC0517">
              <w:rPr>
                <w:rFonts w:ascii="BrowalliaUPC" w:hAnsi="BrowalliaUPC" w:cs="BrowalliaUPC"/>
                <w:sz w:val="24"/>
                <w:szCs w:val="24"/>
              </w:rPr>
              <w:t>105</w:t>
            </w: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AC051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92" w:type="dxa"/>
            <w:shd w:val="clear" w:color="auto" w:fill="auto"/>
          </w:tcPr>
          <w:p w14:paraId="285957D1" w14:textId="77777777" w:rsidR="00EC0B4B" w:rsidRPr="00AC0517" w:rsidRDefault="00EC0B4B" w:rsidP="000D3560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</w:rPr>
              <w:t>70,933</w:t>
            </w:r>
          </w:p>
        </w:tc>
        <w:tc>
          <w:tcPr>
            <w:tcW w:w="1134" w:type="dxa"/>
            <w:shd w:val="clear" w:color="auto" w:fill="auto"/>
          </w:tcPr>
          <w:p w14:paraId="068AA414" w14:textId="5182E283" w:rsidR="00EC0B4B" w:rsidRPr="00AC0517" w:rsidRDefault="00B74563" w:rsidP="000D3560">
            <w:pP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 xml:space="preserve">    </w:t>
            </w:r>
            <w:r w:rsidR="00EC0B4B" w:rsidRPr="00AC051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FC53AC2" w14:textId="77777777" w:rsidR="00EC0B4B" w:rsidRPr="00AC0517" w:rsidRDefault="00EC0B4B" w:rsidP="000D3560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</w:rPr>
              <w:t>70,933</w:t>
            </w:r>
          </w:p>
        </w:tc>
        <w:tc>
          <w:tcPr>
            <w:tcW w:w="992" w:type="dxa"/>
            <w:shd w:val="clear" w:color="auto" w:fill="auto"/>
          </w:tcPr>
          <w:p w14:paraId="1C6BCD64" w14:textId="5D8599AE" w:rsidR="00EC0B4B" w:rsidRPr="00AC0517" w:rsidRDefault="004274B7" w:rsidP="000D356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 xml:space="preserve">     </w:t>
            </w:r>
            <w:r w:rsidR="00414078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EC0B4B" w:rsidRPr="00AC051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EB32F8B" w14:textId="21BCF1E7" w:rsidR="00EC0B4B" w:rsidRPr="00AC0517" w:rsidRDefault="00453DC5" w:rsidP="000D356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 xml:space="preserve">          </w:t>
            </w:r>
            <w:r w:rsidR="00EC0B4B" w:rsidRPr="00AC051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B33ECDE" w14:textId="1DD1DEA5" w:rsidR="00EC0B4B" w:rsidRPr="00AC0517" w:rsidRDefault="00453DC5" w:rsidP="000D356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 xml:space="preserve">         </w:t>
            </w:r>
            <w:r w:rsidR="00EC0B4B" w:rsidRPr="00AC051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EC0B4B" w:rsidRPr="00AC0517" w14:paraId="634788CE" w14:textId="77777777" w:rsidTr="00D27831">
        <w:tc>
          <w:tcPr>
            <w:tcW w:w="2835" w:type="dxa"/>
            <w:shd w:val="clear" w:color="auto" w:fill="auto"/>
          </w:tcPr>
          <w:p w14:paraId="6A2C29F2" w14:textId="77777777" w:rsidR="00EC0B4B" w:rsidRPr="00AC0517" w:rsidRDefault="00EC0B4B" w:rsidP="00AF3EE2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วงเงิน</w:t>
            </w: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150 </w:t>
            </w:r>
            <w:r w:rsidRPr="00AC051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2" w:type="dxa"/>
            <w:shd w:val="clear" w:color="auto" w:fill="auto"/>
          </w:tcPr>
          <w:p w14:paraId="3B5217F5" w14:textId="77777777" w:rsidR="00EC0B4B" w:rsidRPr="00AC0517" w:rsidRDefault="00EC0B4B" w:rsidP="000D356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</w:rPr>
              <w:t>94,728</w:t>
            </w:r>
          </w:p>
        </w:tc>
        <w:tc>
          <w:tcPr>
            <w:tcW w:w="1134" w:type="dxa"/>
            <w:shd w:val="clear" w:color="auto" w:fill="auto"/>
          </w:tcPr>
          <w:p w14:paraId="576DF32F" w14:textId="7F1731BA" w:rsidR="00EC0B4B" w:rsidRPr="00AC0517" w:rsidRDefault="00B74563" w:rsidP="000D3560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 xml:space="preserve">    </w:t>
            </w:r>
            <w:r w:rsidR="00EC0B4B" w:rsidRPr="00AC051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0174278" w14:textId="77777777" w:rsidR="00EC0B4B" w:rsidRPr="00AC0517" w:rsidRDefault="00EC0B4B" w:rsidP="000D356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</w:rPr>
              <w:t>94,728</w:t>
            </w:r>
          </w:p>
        </w:tc>
        <w:tc>
          <w:tcPr>
            <w:tcW w:w="992" w:type="dxa"/>
            <w:shd w:val="clear" w:color="auto" w:fill="auto"/>
          </w:tcPr>
          <w:p w14:paraId="075DBAC2" w14:textId="262B1306" w:rsidR="00EC0B4B" w:rsidRPr="00AC0517" w:rsidRDefault="004274B7" w:rsidP="000D356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 xml:space="preserve">     </w:t>
            </w:r>
            <w:r w:rsidR="00414078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EC0B4B" w:rsidRPr="00AC051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1D24AB1" w14:textId="6077D0EE" w:rsidR="00EC0B4B" w:rsidRPr="00AC0517" w:rsidRDefault="00414078" w:rsidP="000D356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 xml:space="preserve">   </w:t>
            </w:r>
            <w:r w:rsidR="00453DC5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EC0B4B" w:rsidRPr="00AC051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B883433" w14:textId="55246AD4" w:rsidR="00EC0B4B" w:rsidRPr="00AC0517" w:rsidRDefault="00453DC5" w:rsidP="000D356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 xml:space="preserve">     </w:t>
            </w:r>
            <w:r w:rsidR="00EC0B4B" w:rsidRPr="00AC051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EC0B4B" w:rsidRPr="00AC0517" w14:paraId="6E0BE536" w14:textId="77777777" w:rsidTr="00D27831">
        <w:tc>
          <w:tcPr>
            <w:tcW w:w="2835" w:type="dxa"/>
            <w:shd w:val="clear" w:color="auto" w:fill="auto"/>
          </w:tcPr>
          <w:p w14:paraId="4A581F7A" w14:textId="77777777" w:rsidR="00EC0B4B" w:rsidRPr="00AC0517" w:rsidRDefault="00EC0B4B" w:rsidP="00AF3EE2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  <w:shd w:val="clear" w:color="auto" w:fill="auto"/>
          </w:tcPr>
          <w:p w14:paraId="31BC6097" w14:textId="77777777" w:rsidR="00EC0B4B" w:rsidRPr="00AC0517" w:rsidRDefault="00EC0B4B" w:rsidP="000D356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>386,376</w:t>
            </w:r>
          </w:p>
        </w:tc>
        <w:tc>
          <w:tcPr>
            <w:tcW w:w="1134" w:type="dxa"/>
            <w:shd w:val="clear" w:color="auto" w:fill="auto"/>
          </w:tcPr>
          <w:p w14:paraId="22D24F75" w14:textId="77777777" w:rsidR="00EC0B4B" w:rsidRPr="00AC0517" w:rsidRDefault="00EC0B4B" w:rsidP="000D356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</w:rPr>
              <w:t>(518)</w:t>
            </w:r>
          </w:p>
        </w:tc>
        <w:tc>
          <w:tcPr>
            <w:tcW w:w="992" w:type="dxa"/>
            <w:shd w:val="clear" w:color="auto" w:fill="auto"/>
          </w:tcPr>
          <w:p w14:paraId="793F03BB" w14:textId="77777777" w:rsidR="00EC0B4B" w:rsidRPr="00AC0517" w:rsidRDefault="00EC0B4B" w:rsidP="000D356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>385,858</w:t>
            </w:r>
          </w:p>
        </w:tc>
        <w:tc>
          <w:tcPr>
            <w:tcW w:w="992" w:type="dxa"/>
            <w:shd w:val="clear" w:color="auto" w:fill="auto"/>
          </w:tcPr>
          <w:p w14:paraId="017F2109" w14:textId="77777777" w:rsidR="00EC0B4B" w:rsidRPr="00AC0517" w:rsidRDefault="00EC0B4B" w:rsidP="000D356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>220,715</w:t>
            </w:r>
          </w:p>
        </w:tc>
        <w:tc>
          <w:tcPr>
            <w:tcW w:w="1134" w:type="dxa"/>
            <w:shd w:val="clear" w:color="auto" w:fill="auto"/>
          </w:tcPr>
          <w:p w14:paraId="052312BE" w14:textId="77777777" w:rsidR="00EC0B4B" w:rsidRPr="00AC0517" w:rsidRDefault="00EC0B4B" w:rsidP="000D356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</w:rPr>
              <w:t>(518)</w:t>
            </w:r>
          </w:p>
        </w:tc>
        <w:tc>
          <w:tcPr>
            <w:tcW w:w="993" w:type="dxa"/>
            <w:shd w:val="clear" w:color="auto" w:fill="auto"/>
          </w:tcPr>
          <w:p w14:paraId="2D92A68B" w14:textId="77777777" w:rsidR="00EC0B4B" w:rsidRPr="00AC0517" w:rsidRDefault="00EC0B4B" w:rsidP="000D356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>220,197</w:t>
            </w:r>
          </w:p>
        </w:tc>
      </w:tr>
      <w:tr w:rsidR="00EC0B4B" w:rsidRPr="00AC0517" w14:paraId="15AD05A0" w14:textId="77777777" w:rsidTr="00D27831">
        <w:tc>
          <w:tcPr>
            <w:tcW w:w="2835" w:type="dxa"/>
            <w:shd w:val="clear" w:color="auto" w:fill="auto"/>
          </w:tcPr>
          <w:p w14:paraId="1DF39E93" w14:textId="0ED40633" w:rsidR="00EC0B4B" w:rsidRPr="00AC0517" w:rsidRDefault="00EC0B4B" w:rsidP="00910B59">
            <w:pPr>
              <w:tabs>
                <w:tab w:val="clear" w:pos="454"/>
                <w:tab w:val="left" w:pos="459"/>
              </w:tabs>
              <w:spacing w:line="240" w:lineRule="auto"/>
              <w:ind w:left="147" w:hanging="147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AC051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ส่วนที่ถึงกำหนดชำระภายในหนึ่งปี</w:t>
            </w:r>
          </w:p>
        </w:tc>
        <w:tc>
          <w:tcPr>
            <w:tcW w:w="992" w:type="dxa"/>
            <w:shd w:val="clear" w:color="auto" w:fill="auto"/>
          </w:tcPr>
          <w:p w14:paraId="61AB3A05" w14:textId="77777777" w:rsidR="00EC0B4B" w:rsidRPr="00AC0517" w:rsidRDefault="00EC0B4B" w:rsidP="000D356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>(360,859)</w:t>
            </w:r>
          </w:p>
        </w:tc>
        <w:tc>
          <w:tcPr>
            <w:tcW w:w="1134" w:type="dxa"/>
            <w:shd w:val="clear" w:color="auto" w:fill="auto"/>
          </w:tcPr>
          <w:p w14:paraId="543CF01F" w14:textId="77777777" w:rsidR="00EC0B4B" w:rsidRPr="00AC0517" w:rsidRDefault="00EC0B4B" w:rsidP="000D356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</w:rPr>
              <w:t>518</w:t>
            </w:r>
          </w:p>
        </w:tc>
        <w:tc>
          <w:tcPr>
            <w:tcW w:w="992" w:type="dxa"/>
            <w:shd w:val="clear" w:color="auto" w:fill="auto"/>
          </w:tcPr>
          <w:p w14:paraId="3E61C6A3" w14:textId="77777777" w:rsidR="00EC0B4B" w:rsidRPr="00AC0517" w:rsidRDefault="00EC0B4B" w:rsidP="000D356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(360,341)</w:t>
            </w:r>
          </w:p>
        </w:tc>
        <w:tc>
          <w:tcPr>
            <w:tcW w:w="992" w:type="dxa"/>
            <w:shd w:val="clear" w:color="auto" w:fill="auto"/>
          </w:tcPr>
          <w:p w14:paraId="62D9F9FB" w14:textId="77777777" w:rsidR="00EC0B4B" w:rsidRPr="00AC0517" w:rsidRDefault="00EC0B4B" w:rsidP="000D356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>(220,715)</w:t>
            </w:r>
          </w:p>
        </w:tc>
        <w:tc>
          <w:tcPr>
            <w:tcW w:w="1134" w:type="dxa"/>
            <w:shd w:val="clear" w:color="auto" w:fill="auto"/>
          </w:tcPr>
          <w:p w14:paraId="4FA6BE92" w14:textId="77777777" w:rsidR="00EC0B4B" w:rsidRPr="00AC0517" w:rsidRDefault="00EC0B4B" w:rsidP="000D356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</w:rPr>
              <w:t>518</w:t>
            </w:r>
          </w:p>
        </w:tc>
        <w:tc>
          <w:tcPr>
            <w:tcW w:w="993" w:type="dxa"/>
            <w:shd w:val="clear" w:color="auto" w:fill="auto"/>
          </w:tcPr>
          <w:p w14:paraId="030C9B43" w14:textId="77777777" w:rsidR="00EC0B4B" w:rsidRPr="00AC0517" w:rsidRDefault="00EC0B4B" w:rsidP="000D356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(220,197)</w:t>
            </w:r>
          </w:p>
        </w:tc>
      </w:tr>
      <w:tr w:rsidR="00EC0B4B" w:rsidRPr="00AC0517" w14:paraId="4D656EB1" w14:textId="77777777" w:rsidTr="00D27831">
        <w:tc>
          <w:tcPr>
            <w:tcW w:w="2835" w:type="dxa"/>
            <w:shd w:val="clear" w:color="auto" w:fill="auto"/>
          </w:tcPr>
          <w:p w14:paraId="29BD8C04" w14:textId="77777777" w:rsidR="00EC0B4B" w:rsidRPr="00AC0517" w:rsidRDefault="00EC0B4B" w:rsidP="00AF3EE2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เงินกู้ยืมระยะยาว </w:t>
            </w: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- </w:t>
            </w:r>
            <w:r w:rsidRPr="00AC051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992" w:type="dxa"/>
            <w:shd w:val="clear" w:color="auto" w:fill="auto"/>
          </w:tcPr>
          <w:p w14:paraId="67B14B78" w14:textId="77777777" w:rsidR="00EC0B4B" w:rsidRPr="00AC0517" w:rsidRDefault="00EC0B4B" w:rsidP="000D356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</w:rPr>
              <w:t>25,517</w:t>
            </w:r>
          </w:p>
        </w:tc>
        <w:tc>
          <w:tcPr>
            <w:tcW w:w="1134" w:type="dxa"/>
            <w:shd w:val="clear" w:color="auto" w:fill="auto"/>
          </w:tcPr>
          <w:p w14:paraId="17A92884" w14:textId="404B5C92" w:rsidR="00EC0B4B" w:rsidRPr="00AC0517" w:rsidRDefault="00414078" w:rsidP="000D356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 xml:space="preserve">     </w:t>
            </w:r>
            <w:r w:rsidR="00EC0B4B" w:rsidRPr="00AC051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F841556" w14:textId="77777777" w:rsidR="00EC0B4B" w:rsidRPr="00AC0517" w:rsidRDefault="00EC0B4B" w:rsidP="000D356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</w:rPr>
              <w:t>25,517</w:t>
            </w:r>
          </w:p>
        </w:tc>
        <w:tc>
          <w:tcPr>
            <w:tcW w:w="992" w:type="dxa"/>
            <w:shd w:val="clear" w:color="auto" w:fill="auto"/>
          </w:tcPr>
          <w:p w14:paraId="193365BA" w14:textId="2B1F8FAF" w:rsidR="00EC0B4B" w:rsidRPr="00AC0517" w:rsidRDefault="00BB2435" w:rsidP="000D3560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 xml:space="preserve">         </w:t>
            </w:r>
            <w:r w:rsidR="00EC0B4B" w:rsidRPr="00AC051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3D2501C" w14:textId="68BC246C" w:rsidR="00EC0B4B" w:rsidRPr="00AC0517" w:rsidRDefault="00453DC5" w:rsidP="000D3560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 xml:space="preserve">    </w:t>
            </w:r>
            <w:r w:rsidR="00EC0B4B" w:rsidRPr="00AC051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6581D36" w14:textId="5A8984E5" w:rsidR="00EC0B4B" w:rsidRPr="00AC0517" w:rsidRDefault="00453DC5" w:rsidP="000D3560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 xml:space="preserve">    </w:t>
            </w:r>
            <w:r w:rsidR="00EC0B4B" w:rsidRPr="00AC051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</w:tbl>
    <w:p w14:paraId="05425D15" w14:textId="6FCF0068" w:rsidR="00E43D78" w:rsidRPr="009E58DC" w:rsidRDefault="00E43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0"/>
          <w:szCs w:val="20"/>
        </w:rPr>
      </w:pPr>
    </w:p>
    <w:p w14:paraId="0F6E35D1" w14:textId="6189995E" w:rsidR="0083700B" w:rsidRPr="00AC0517" w:rsidRDefault="0083700B" w:rsidP="002E76A4">
      <w:pPr>
        <w:tabs>
          <w:tab w:val="clear" w:pos="454"/>
          <w:tab w:val="left" w:pos="441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AC0517">
        <w:rPr>
          <w:rFonts w:ascii="BrowalliaUPC" w:hAnsi="BrowalliaUPC" w:cs="BrowalliaUPC"/>
          <w:sz w:val="28"/>
          <w:szCs w:val="28"/>
          <w:cs/>
        </w:rPr>
        <w:tab/>
      </w:r>
      <w:r w:rsidRPr="00AC0517">
        <w:rPr>
          <w:rFonts w:ascii="BrowalliaUPC" w:hAnsi="BrowalliaUPC" w:cs="BrowalliaUPC"/>
          <w:sz w:val="28"/>
          <w:szCs w:val="28"/>
          <w:cs/>
        </w:rPr>
        <w:tab/>
        <w:t>การเปลี่ยนแปลงของเงินกู้ยืมระยะยาวสำหรับงวด</w:t>
      </w:r>
      <w:r w:rsidR="00EC0B4B" w:rsidRPr="00AC0517">
        <w:rPr>
          <w:rFonts w:ascii="BrowalliaUPC" w:hAnsi="BrowalliaUPC" w:cs="BrowalliaUPC"/>
          <w:sz w:val="28"/>
          <w:szCs w:val="28"/>
          <w:cs/>
        </w:rPr>
        <w:t>สาม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DB6A13" w:rsidRPr="00AC0517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="00DB6A13" w:rsidRPr="00AC0517">
        <w:rPr>
          <w:rFonts w:ascii="BrowalliaUPC" w:hAnsi="BrowalliaUPC" w:cs="BrowalliaUPC"/>
          <w:sz w:val="28"/>
          <w:szCs w:val="28"/>
          <w:cs/>
          <w:lang w:val="en-GB"/>
        </w:rPr>
        <w:t>มีนาคม</w:t>
      </w:r>
      <w:r w:rsidR="00DB6A13" w:rsidRPr="00AC0517">
        <w:rPr>
          <w:rFonts w:ascii="BrowalliaUPC" w:hAnsi="BrowalliaUPC" w:cs="BrowalliaUPC"/>
          <w:sz w:val="28"/>
          <w:szCs w:val="28"/>
        </w:rPr>
        <w:t xml:space="preserve"> 2564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 มีดังนี้</w:t>
      </w:r>
    </w:p>
    <w:p w14:paraId="3DBEB35D" w14:textId="77777777" w:rsidR="006B3809" w:rsidRPr="00AC0517" w:rsidRDefault="006B3809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W w:w="8990" w:type="dxa"/>
        <w:tblInd w:w="426" w:type="dxa"/>
        <w:tblLook w:val="0000" w:firstRow="0" w:lastRow="0" w:firstColumn="0" w:lastColumn="0" w:noHBand="0" w:noVBand="0"/>
      </w:tblPr>
      <w:tblGrid>
        <w:gridCol w:w="567"/>
        <w:gridCol w:w="3821"/>
        <w:gridCol w:w="2183"/>
        <w:gridCol w:w="236"/>
        <w:gridCol w:w="2183"/>
      </w:tblGrid>
      <w:tr w:rsidR="0035534D" w:rsidRPr="00AC0517" w14:paraId="18681D91" w14:textId="77777777" w:rsidTr="0035534D">
        <w:tc>
          <w:tcPr>
            <w:tcW w:w="4388" w:type="dxa"/>
            <w:gridSpan w:val="2"/>
          </w:tcPr>
          <w:p w14:paraId="5FE8E7F2" w14:textId="77777777" w:rsidR="0035534D" w:rsidRPr="00AC0517" w:rsidRDefault="0035534D" w:rsidP="00B312C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83" w:type="dxa"/>
          </w:tcPr>
          <w:p w14:paraId="05170E01" w14:textId="77777777" w:rsidR="0035534D" w:rsidRPr="00AC0517" w:rsidRDefault="0035534D" w:rsidP="00B312C9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6080DCBB" w14:textId="77777777" w:rsidR="0035534D" w:rsidRPr="00AC0517" w:rsidRDefault="0035534D" w:rsidP="00B312C9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</w:tcPr>
          <w:p w14:paraId="4AA0DDC1" w14:textId="77777777" w:rsidR="0035534D" w:rsidRPr="00AC0517" w:rsidRDefault="0035534D" w:rsidP="00B312C9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83700B" w:rsidRPr="00AC0517" w14:paraId="17F54657" w14:textId="77777777" w:rsidTr="0035534D">
        <w:tblPrEx>
          <w:tblLook w:val="01E0" w:firstRow="1" w:lastRow="1" w:firstColumn="1" w:lastColumn="1" w:noHBand="0" w:noVBand="0"/>
        </w:tblPrEx>
        <w:tc>
          <w:tcPr>
            <w:tcW w:w="4388" w:type="dxa"/>
            <w:gridSpan w:val="2"/>
          </w:tcPr>
          <w:p w14:paraId="2BF21D85" w14:textId="77777777" w:rsidR="0083700B" w:rsidRPr="00AC0517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</w:tcPr>
          <w:p w14:paraId="02634A7E" w14:textId="77777777" w:rsidR="0083700B" w:rsidRPr="00AC0517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62D68B7" w14:textId="77777777" w:rsidR="0083700B" w:rsidRPr="00AC0517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183" w:type="dxa"/>
          </w:tcPr>
          <w:p w14:paraId="0716FD04" w14:textId="2DE537CF" w:rsidR="0083700B" w:rsidRPr="0035534D" w:rsidRDefault="0083700B" w:rsidP="0035534D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35534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83700B" w:rsidRPr="00AC0517" w14:paraId="2438E6DA" w14:textId="77777777" w:rsidTr="0035534D">
        <w:tblPrEx>
          <w:tblLook w:val="01E0" w:firstRow="1" w:lastRow="1" w:firstColumn="1" w:lastColumn="1" w:noHBand="0" w:noVBand="0"/>
        </w:tblPrEx>
        <w:tc>
          <w:tcPr>
            <w:tcW w:w="4388" w:type="dxa"/>
            <w:gridSpan w:val="2"/>
          </w:tcPr>
          <w:p w14:paraId="379840D0" w14:textId="77777777" w:rsidR="0083700B" w:rsidRPr="00AC0517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66FB30CB" w14:textId="77777777" w:rsidR="0083700B" w:rsidRPr="00AC0517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8BD5A7" w14:textId="77777777" w:rsidR="0083700B" w:rsidRPr="00AC0517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089055D1" w14:textId="77777777" w:rsidR="0083700B" w:rsidRPr="00AC0517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C22FDC" w:rsidRPr="00AC0517" w14:paraId="22A477CD" w14:textId="77777777" w:rsidTr="0035534D">
        <w:tblPrEx>
          <w:tblLook w:val="01E0" w:firstRow="1" w:lastRow="1" w:firstColumn="1" w:lastColumn="1" w:noHBand="0" w:noVBand="0"/>
        </w:tblPrEx>
        <w:tc>
          <w:tcPr>
            <w:tcW w:w="4388" w:type="dxa"/>
            <w:gridSpan w:val="2"/>
            <w:shd w:val="clear" w:color="auto" w:fill="auto"/>
          </w:tcPr>
          <w:p w14:paraId="35FD0E51" w14:textId="4D040A25" w:rsidR="00C22FDC" w:rsidRPr="00107C5F" w:rsidRDefault="00C22FDC" w:rsidP="00107C5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107C5F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Pr="00107C5F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107C5F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มกราคม</w:t>
            </w:r>
            <w:r w:rsidRPr="00107C5F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256</w:t>
            </w:r>
            <w:r w:rsidRPr="00107C5F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4</w:t>
            </w:r>
          </w:p>
        </w:tc>
        <w:tc>
          <w:tcPr>
            <w:tcW w:w="2183" w:type="dxa"/>
            <w:shd w:val="clear" w:color="auto" w:fill="auto"/>
          </w:tcPr>
          <w:p w14:paraId="481AFA17" w14:textId="397C822F" w:rsidR="00C22FDC" w:rsidRPr="00BE684C" w:rsidRDefault="00C22FDC" w:rsidP="00C22FD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E684C">
              <w:rPr>
                <w:rFonts w:ascii="BrowalliaUPC" w:hAnsi="BrowalliaUPC" w:cs="BrowalliaUPC"/>
                <w:sz w:val="28"/>
                <w:szCs w:val="28"/>
              </w:rPr>
              <w:t>385,858</w:t>
            </w:r>
          </w:p>
        </w:tc>
        <w:tc>
          <w:tcPr>
            <w:tcW w:w="236" w:type="dxa"/>
            <w:shd w:val="clear" w:color="auto" w:fill="auto"/>
          </w:tcPr>
          <w:p w14:paraId="4DF914D4" w14:textId="77777777" w:rsidR="00C22FDC" w:rsidRPr="00AC0517" w:rsidRDefault="00C22FDC" w:rsidP="00C2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shd w:val="clear" w:color="auto" w:fill="auto"/>
          </w:tcPr>
          <w:p w14:paraId="67A0E600" w14:textId="789B0835" w:rsidR="00C22FDC" w:rsidRPr="00AC0517" w:rsidRDefault="00C22FDC" w:rsidP="00C22FD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220,197</w:t>
            </w:r>
          </w:p>
        </w:tc>
      </w:tr>
      <w:tr w:rsidR="00154E30" w:rsidRPr="00AC0517" w14:paraId="4B18CC3E" w14:textId="77777777" w:rsidTr="00154E30">
        <w:tblPrEx>
          <w:tblLook w:val="01E0" w:firstRow="1" w:lastRow="1" w:firstColumn="1" w:lastColumn="1" w:noHBand="0" w:noVBand="0"/>
        </w:tblPrEx>
        <w:tc>
          <w:tcPr>
            <w:tcW w:w="567" w:type="dxa"/>
            <w:shd w:val="clear" w:color="auto" w:fill="auto"/>
          </w:tcPr>
          <w:p w14:paraId="6B2BF029" w14:textId="7A305F51" w:rsidR="00154E30" w:rsidRPr="00107C5F" w:rsidRDefault="00154E30" w:rsidP="00154E3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70472D">
              <w:rPr>
                <w:rFonts w:ascii="BrowalliaUPC" w:hAnsi="BrowalliaUPC" w:cs="BrowalliaUPC"/>
                <w:snapToGrid w:val="0"/>
                <w:sz w:val="28"/>
                <w:szCs w:val="28"/>
                <w:u w:val="single"/>
                <w:cs/>
                <w:lang w:eastAsia="th-TH"/>
              </w:rPr>
              <w:t>บวก</w:t>
            </w:r>
            <w:r w:rsidRPr="0070472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3821" w:type="dxa"/>
            <w:shd w:val="clear" w:color="auto" w:fill="auto"/>
          </w:tcPr>
          <w:p w14:paraId="5E0D4EE6" w14:textId="457C12F8" w:rsidR="00154E30" w:rsidRPr="00107C5F" w:rsidRDefault="00154E30" w:rsidP="00154E30">
            <w:pPr>
              <w:tabs>
                <w:tab w:val="left" w:pos="3090"/>
                <w:tab w:val="left" w:pos="4860"/>
              </w:tabs>
              <w:spacing w:line="240" w:lineRule="auto"/>
              <w:ind w:left="-111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107C5F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ดอกเบี้ย</w:t>
            </w:r>
            <w:r w:rsidR="003804E8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ค้างจ่าย</w:t>
            </w:r>
          </w:p>
        </w:tc>
        <w:tc>
          <w:tcPr>
            <w:tcW w:w="2183" w:type="dxa"/>
            <w:shd w:val="clear" w:color="auto" w:fill="auto"/>
          </w:tcPr>
          <w:p w14:paraId="3F98AEA9" w14:textId="2F76A394" w:rsidR="00154E30" w:rsidRPr="00BE684C" w:rsidRDefault="00154E30" w:rsidP="00154E3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3,232</w:t>
            </w:r>
          </w:p>
        </w:tc>
        <w:tc>
          <w:tcPr>
            <w:tcW w:w="236" w:type="dxa"/>
            <w:shd w:val="clear" w:color="auto" w:fill="auto"/>
          </w:tcPr>
          <w:p w14:paraId="5F7172D1" w14:textId="77777777" w:rsidR="00154E30" w:rsidRPr="00AC0517" w:rsidRDefault="00154E30" w:rsidP="00154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shd w:val="clear" w:color="auto" w:fill="auto"/>
          </w:tcPr>
          <w:p w14:paraId="1E4EAB92" w14:textId="756E41C0" w:rsidR="00154E30" w:rsidRPr="00AC0517" w:rsidRDefault="00154E30" w:rsidP="00154E3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154E30" w:rsidRPr="00AC0517" w14:paraId="17040555" w14:textId="77777777" w:rsidTr="00154E30">
        <w:tblPrEx>
          <w:tblLook w:val="01E0" w:firstRow="1" w:lastRow="1" w:firstColumn="1" w:lastColumn="1" w:noHBand="0" w:noVBand="0"/>
        </w:tblPrEx>
        <w:tc>
          <w:tcPr>
            <w:tcW w:w="567" w:type="dxa"/>
            <w:shd w:val="clear" w:color="auto" w:fill="auto"/>
            <w:vAlign w:val="bottom"/>
          </w:tcPr>
          <w:p w14:paraId="2A46CCEF" w14:textId="1FD39357" w:rsidR="00154E30" w:rsidRPr="00107C5F" w:rsidRDefault="00154E30" w:rsidP="00154E3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70472D">
              <w:rPr>
                <w:rFonts w:ascii="BrowalliaUPC" w:hAnsi="BrowalliaUPC" w:cs="BrowalliaUPC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</w:p>
        </w:tc>
        <w:tc>
          <w:tcPr>
            <w:tcW w:w="3821" w:type="dxa"/>
            <w:shd w:val="clear" w:color="auto" w:fill="auto"/>
            <w:vAlign w:val="bottom"/>
          </w:tcPr>
          <w:p w14:paraId="5136BD24" w14:textId="12C831DF" w:rsidR="00154E30" w:rsidRPr="00107C5F" w:rsidRDefault="00154E30" w:rsidP="00154E30">
            <w:pPr>
              <w:tabs>
                <w:tab w:val="left" w:pos="3090"/>
                <w:tab w:val="left" w:pos="4860"/>
              </w:tabs>
              <w:spacing w:line="240" w:lineRule="auto"/>
              <w:ind w:left="-111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70472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จ่ายชำระ</w:t>
            </w:r>
          </w:p>
        </w:tc>
        <w:tc>
          <w:tcPr>
            <w:tcW w:w="2183" w:type="dxa"/>
            <w:shd w:val="clear" w:color="auto" w:fill="auto"/>
          </w:tcPr>
          <w:p w14:paraId="3C02EBAA" w14:textId="25999E5E" w:rsidR="00154E30" w:rsidRPr="00BE684C" w:rsidRDefault="00154E30" w:rsidP="00154E3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E684C">
              <w:rPr>
                <w:rFonts w:ascii="BrowalliaUPC" w:hAnsi="BrowalliaUPC" w:cs="BrowalliaUPC"/>
                <w:sz w:val="28"/>
                <w:szCs w:val="28"/>
              </w:rPr>
              <w:t>(1</w:t>
            </w:r>
            <w:r>
              <w:rPr>
                <w:rFonts w:ascii="BrowalliaUPC" w:hAnsi="BrowalliaUPC" w:cs="BrowalliaUPC"/>
                <w:sz w:val="28"/>
                <w:szCs w:val="28"/>
              </w:rPr>
              <w:t>4,725</w:t>
            </w:r>
            <w:r w:rsidRPr="00BE684C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717AD93" w14:textId="77777777" w:rsidR="00154E30" w:rsidRPr="00AC0517" w:rsidRDefault="00154E30" w:rsidP="00154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</w:p>
        </w:tc>
        <w:tc>
          <w:tcPr>
            <w:tcW w:w="2183" w:type="dxa"/>
            <w:shd w:val="clear" w:color="auto" w:fill="auto"/>
          </w:tcPr>
          <w:p w14:paraId="426AD1EB" w14:textId="4193BE9E" w:rsidR="00154E30" w:rsidRPr="00AC0517" w:rsidRDefault="00154E30" w:rsidP="00154E3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(10,025)</w:t>
            </w:r>
          </w:p>
        </w:tc>
      </w:tr>
      <w:tr w:rsidR="00403176" w:rsidRPr="00AC0517" w14:paraId="395497AA" w14:textId="77777777" w:rsidTr="0035534D">
        <w:tblPrEx>
          <w:tblLook w:val="01E0" w:firstRow="1" w:lastRow="1" w:firstColumn="1" w:lastColumn="1" w:noHBand="0" w:noVBand="0"/>
        </w:tblPrEx>
        <w:tc>
          <w:tcPr>
            <w:tcW w:w="4388" w:type="dxa"/>
            <w:gridSpan w:val="2"/>
            <w:shd w:val="clear" w:color="auto" w:fill="auto"/>
            <w:vAlign w:val="bottom"/>
          </w:tcPr>
          <w:p w14:paraId="5ECA743B" w14:textId="77777777" w:rsidR="00403176" w:rsidRPr="00107C5F" w:rsidRDefault="00403176" w:rsidP="00107C5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107C5F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ตัดจำหน่ายค่าธรรมเนียมทางการเงินรอตัดบัญชี</w:t>
            </w:r>
          </w:p>
        </w:tc>
        <w:tc>
          <w:tcPr>
            <w:tcW w:w="2183" w:type="dxa"/>
            <w:tcBorders>
              <w:bottom w:val="single" w:sz="4" w:space="0" w:color="auto"/>
            </w:tcBorders>
            <w:shd w:val="clear" w:color="auto" w:fill="auto"/>
          </w:tcPr>
          <w:p w14:paraId="17D9ED8D" w14:textId="7721C79B" w:rsidR="00403176" w:rsidRPr="00BE684C" w:rsidRDefault="00246151" w:rsidP="0040317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E684C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="00091C93" w:rsidRPr="00BE684C">
              <w:rPr>
                <w:rFonts w:ascii="BrowalliaUPC" w:hAnsi="BrowalliaUPC" w:cs="BrowalliaUPC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1E7B0634" w14:textId="77777777" w:rsidR="00403176" w:rsidRPr="00AC0517" w:rsidRDefault="00403176" w:rsidP="0040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  <w:shd w:val="clear" w:color="auto" w:fill="auto"/>
          </w:tcPr>
          <w:p w14:paraId="70A9B368" w14:textId="42E29496" w:rsidR="00403176" w:rsidRPr="00AC0517" w:rsidRDefault="00403176" w:rsidP="0040317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="00A03DB8">
              <w:rPr>
                <w:rFonts w:ascii="BrowalliaUPC" w:hAnsi="BrowalliaUPC" w:cs="BrowalliaUPC"/>
                <w:sz w:val="28"/>
                <w:szCs w:val="28"/>
              </w:rPr>
              <w:t>2</w:t>
            </w:r>
          </w:p>
        </w:tc>
      </w:tr>
      <w:tr w:rsidR="00403176" w:rsidRPr="00AC0517" w14:paraId="0B729FBB" w14:textId="77777777" w:rsidTr="0035534D">
        <w:tblPrEx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4388" w:type="dxa"/>
            <w:gridSpan w:val="2"/>
            <w:shd w:val="clear" w:color="auto" w:fill="auto"/>
            <w:vAlign w:val="bottom"/>
          </w:tcPr>
          <w:p w14:paraId="7D4B2A66" w14:textId="4684C34C" w:rsidR="00403176" w:rsidRPr="00107C5F" w:rsidRDefault="00403176" w:rsidP="00107C5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107C5F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Pr="00107C5F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107C5F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มีนาคม</w:t>
            </w:r>
            <w:r w:rsidRPr="00107C5F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2564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7A67C7F" w14:textId="106EFC75" w:rsidR="00403176" w:rsidRPr="00BE684C" w:rsidRDefault="00246151" w:rsidP="0040317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E684C">
              <w:rPr>
                <w:rFonts w:ascii="BrowalliaUPC" w:hAnsi="BrowalliaUPC" w:cs="BrowalliaUPC"/>
                <w:sz w:val="28"/>
                <w:szCs w:val="28"/>
              </w:rPr>
              <w:t>374,677</w:t>
            </w:r>
          </w:p>
        </w:tc>
        <w:tc>
          <w:tcPr>
            <w:tcW w:w="236" w:type="dxa"/>
            <w:shd w:val="clear" w:color="auto" w:fill="auto"/>
          </w:tcPr>
          <w:p w14:paraId="5902EE46" w14:textId="77777777" w:rsidR="00403176" w:rsidRPr="00246151" w:rsidRDefault="00403176" w:rsidP="00403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07BE0F9" w14:textId="2B61C721" w:rsidR="00403176" w:rsidRPr="00AC0517" w:rsidRDefault="00403176" w:rsidP="00403176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  <w:tab w:val="left" w:pos="108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  <w:r w:rsidRPr="00B62CEB">
              <w:rPr>
                <w:rFonts w:ascii="BrowalliaUPC" w:hAnsi="BrowalliaUPC" w:cs="BrowalliaUPC"/>
                <w:sz w:val="28"/>
                <w:szCs w:val="28"/>
              </w:rPr>
              <w:t>210,484</w:t>
            </w:r>
          </w:p>
        </w:tc>
      </w:tr>
    </w:tbl>
    <w:p w14:paraId="2DDBB5F0" w14:textId="3561EF78" w:rsidR="00475AEB" w:rsidRPr="009E58DC" w:rsidRDefault="00475AEB" w:rsidP="00C30523">
      <w:pPr>
        <w:spacing w:line="240" w:lineRule="auto"/>
        <w:jc w:val="thaiDistribute"/>
        <w:rPr>
          <w:rFonts w:ascii="BrowalliaUPC" w:hAnsi="BrowalliaUPC" w:cs="BrowalliaUPC"/>
          <w:sz w:val="20"/>
          <w:szCs w:val="20"/>
        </w:rPr>
      </w:pPr>
    </w:p>
    <w:p w14:paraId="3443077D" w14:textId="7AE680C3" w:rsidR="007A5C27" w:rsidRDefault="007A5C27" w:rsidP="007A5C27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ค่าธรรมเนียมทางการเงินรอตัดบัญชีเป็นค่าธรรมเนียมทางการเงินในการจัดหาเงินกู้ยืมระยะยาวของบริษัท ค่าธรรมเนียมทางการเงินรอตัดบัญชีตัดจำหน่ายคำนวณโดยวิธีอัตราดอกเบี้ยที่แท้จริงตามอายุสัญญาที่เกี่ยวข้อง</w:t>
      </w:r>
    </w:p>
    <w:p w14:paraId="613742EA" w14:textId="77777777" w:rsidR="007A5C27" w:rsidRPr="009E58DC" w:rsidRDefault="007A5C27" w:rsidP="00146E28">
      <w:pPr>
        <w:spacing w:line="240" w:lineRule="auto"/>
        <w:ind w:left="426"/>
        <w:jc w:val="thaiDistribute"/>
        <w:rPr>
          <w:rFonts w:ascii="BrowalliaUPC" w:hAnsi="BrowalliaUPC" w:cs="BrowalliaUPC"/>
        </w:rPr>
      </w:pPr>
    </w:p>
    <w:p w14:paraId="47EDC5A9" w14:textId="341567FC" w:rsidR="00146E28" w:rsidRPr="00AC0517" w:rsidRDefault="00146E28" w:rsidP="00146E28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AC0517">
        <w:rPr>
          <w:rFonts w:ascii="BrowalliaUPC" w:hAnsi="BrowalliaUPC" w:cs="BrowalliaUPC"/>
          <w:sz w:val="28"/>
          <w:szCs w:val="28"/>
          <w:cs/>
        </w:rPr>
        <w:t>ภายใต้สัญญาเงินกู้ บริษัทและบริษัทย่อยต้องปฏิบัติตามเงื่อนไขทางการเงินบางประการตามที่ระบุในสัญญา            เช่น</w:t>
      </w:r>
      <w:r w:rsidRPr="00AC0517">
        <w:rPr>
          <w:rFonts w:ascii="BrowalliaUPC" w:hAnsi="BrowalliaUPC" w:cs="BrowalliaUPC"/>
          <w:sz w:val="28"/>
          <w:szCs w:val="28"/>
        </w:rPr>
        <w:t xml:space="preserve"> </w:t>
      </w:r>
      <w:r w:rsidRPr="00AC0517">
        <w:rPr>
          <w:rFonts w:ascii="BrowalliaUPC" w:hAnsi="BrowalliaUPC" w:cs="BrowalliaUPC"/>
          <w:sz w:val="28"/>
          <w:szCs w:val="28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</w:p>
    <w:p w14:paraId="3A809017" w14:textId="2FB1B76D" w:rsidR="00485267" w:rsidRPr="009E58DC" w:rsidRDefault="00485267" w:rsidP="00146E28">
      <w:pPr>
        <w:spacing w:line="240" w:lineRule="auto"/>
        <w:ind w:left="426"/>
        <w:jc w:val="thaiDistribute"/>
        <w:rPr>
          <w:rFonts w:ascii="BrowalliaUPC" w:hAnsi="BrowalliaUPC" w:cs="BrowalliaUPC"/>
        </w:rPr>
      </w:pPr>
    </w:p>
    <w:p w14:paraId="4FD6977B" w14:textId="6ADCF009" w:rsidR="005C399B" w:rsidRDefault="00057F70" w:rsidP="00146E28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AC0517">
        <w:rPr>
          <w:rFonts w:ascii="BrowalliaUPC" w:hAnsi="BrowalliaUPC" w:cs="BrowalliaUPC"/>
          <w:sz w:val="28"/>
          <w:szCs w:val="28"/>
          <w:cs/>
        </w:rPr>
        <w:t>ณ วันที่</w:t>
      </w:r>
      <w:r w:rsidRPr="00AC0517">
        <w:rPr>
          <w:rFonts w:ascii="BrowalliaUPC" w:hAnsi="BrowalliaUPC" w:cs="BrowalliaUPC"/>
          <w:sz w:val="28"/>
          <w:szCs w:val="28"/>
        </w:rPr>
        <w:t xml:space="preserve"> 31 </w:t>
      </w:r>
      <w:r w:rsidRPr="00AC0517">
        <w:rPr>
          <w:rFonts w:ascii="BrowalliaUPC" w:hAnsi="BrowalliaUPC" w:cs="BrowalliaUPC"/>
          <w:sz w:val="28"/>
          <w:szCs w:val="28"/>
          <w:cs/>
        </w:rPr>
        <w:t>ธันวาคม</w:t>
      </w:r>
      <w:r w:rsidRPr="00AC0517">
        <w:rPr>
          <w:rFonts w:ascii="BrowalliaUPC" w:hAnsi="BrowalliaUPC" w:cs="BrowalliaUPC"/>
          <w:sz w:val="28"/>
          <w:szCs w:val="28"/>
        </w:rPr>
        <w:t xml:space="preserve"> 2563 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บริษัทไม่สามารถดํารงอัตราส่วนทางการเงินตามที่ระบุในสัญญากู้ยืมเงินกับธนาคารได้ </w:t>
      </w:r>
      <w:r w:rsidR="00254294">
        <w:rPr>
          <w:rFonts w:ascii="BrowalliaUPC" w:hAnsi="BrowalliaUPC" w:cs="BrowalliaUPC"/>
          <w:sz w:val="28"/>
          <w:szCs w:val="28"/>
        </w:rPr>
        <w:br/>
      </w:r>
      <w:r w:rsidRPr="00AC0517">
        <w:rPr>
          <w:rFonts w:ascii="BrowalliaUPC" w:hAnsi="BrowalliaUPC" w:cs="BrowalliaUPC"/>
          <w:sz w:val="28"/>
          <w:szCs w:val="28"/>
          <w:cs/>
        </w:rPr>
        <w:t>ซึ่งไม่เป็นไปตามเงื่อนไขของสัญญาเงินกู้ยืม บริษัทจึงได้จัดประเภทเงินกู้ยืมดังกล่าวเป็นหนี้สินหมุนเวียนในงบแสดงฐานะการเงิน</w:t>
      </w:r>
    </w:p>
    <w:p w14:paraId="6D5D05A6" w14:textId="22AC4145" w:rsidR="003957B3" w:rsidRPr="009E58DC" w:rsidRDefault="003957B3" w:rsidP="00146E28">
      <w:pPr>
        <w:spacing w:line="240" w:lineRule="auto"/>
        <w:ind w:left="426"/>
        <w:jc w:val="thaiDistribute"/>
        <w:rPr>
          <w:rFonts w:ascii="BrowalliaUPC" w:hAnsi="BrowalliaUPC" w:cs="BrowalliaUPC"/>
          <w:sz w:val="20"/>
          <w:szCs w:val="20"/>
        </w:rPr>
      </w:pPr>
    </w:p>
    <w:p w14:paraId="0F112C55" w14:textId="4C604951" w:rsidR="003957B3" w:rsidRDefault="004B3EF9" w:rsidP="004B3EF9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4B3EF9">
        <w:rPr>
          <w:rFonts w:ascii="BrowalliaUPC" w:hAnsi="BrowalliaUPC" w:cs="BrowalliaUPC"/>
          <w:sz w:val="28"/>
          <w:szCs w:val="28"/>
          <w:u w:val="single"/>
          <w:cs/>
        </w:rPr>
        <w:t>หนี้สินจากภาระค้ำประกันเงินกู้ยืมของบริษัทย่อย</w:t>
      </w:r>
    </w:p>
    <w:p w14:paraId="46C9DF99" w14:textId="77777777" w:rsidR="004B3EF9" w:rsidRPr="009E58DC" w:rsidRDefault="004B3EF9" w:rsidP="004B3EF9">
      <w:pPr>
        <w:spacing w:line="240" w:lineRule="auto"/>
        <w:ind w:left="426"/>
        <w:jc w:val="thaiDistribute"/>
        <w:rPr>
          <w:rFonts w:ascii="BrowalliaUPC" w:hAnsi="BrowalliaUPC" w:cs="BrowalliaUPC"/>
          <w:sz w:val="20"/>
          <w:szCs w:val="20"/>
          <w:u w:val="single"/>
        </w:rPr>
      </w:pPr>
    </w:p>
    <w:p w14:paraId="20DE7DD1" w14:textId="72C92BDB" w:rsidR="003957B3" w:rsidRPr="00F1025B" w:rsidRDefault="003957B3" w:rsidP="003957B3">
      <w:pPr>
        <w:ind w:left="426"/>
        <w:jc w:val="thaiDistribute"/>
        <w:rPr>
          <w:rFonts w:ascii="BrowalliaUPC" w:hAnsi="BrowalliaUPC" w:cs="BrowalliaUPC"/>
          <w:spacing w:val="-4"/>
          <w:sz w:val="28"/>
          <w:szCs w:val="28"/>
        </w:rPr>
      </w:pPr>
      <w:r w:rsidRPr="00F1025B">
        <w:rPr>
          <w:rFonts w:ascii="BrowalliaUPC" w:hAnsi="BrowalliaUPC" w:cs="BrowalliaUPC"/>
          <w:spacing w:val="-4"/>
          <w:sz w:val="28"/>
          <w:szCs w:val="28"/>
          <w:cs/>
        </w:rPr>
        <w:t xml:space="preserve">เมื่อวันที่ </w:t>
      </w:r>
      <w:r w:rsidRPr="00F1025B">
        <w:rPr>
          <w:rFonts w:ascii="BrowalliaUPC" w:hAnsi="BrowalliaUPC" w:cs="BrowalliaUPC"/>
          <w:spacing w:val="-4"/>
          <w:sz w:val="28"/>
          <w:szCs w:val="28"/>
        </w:rPr>
        <w:t xml:space="preserve">30 </w:t>
      </w:r>
      <w:r w:rsidRPr="00F1025B">
        <w:rPr>
          <w:rFonts w:ascii="BrowalliaUPC" w:hAnsi="BrowalliaUPC" w:cs="BrowalliaUPC"/>
          <w:spacing w:val="-4"/>
          <w:sz w:val="28"/>
          <w:szCs w:val="28"/>
          <w:cs/>
        </w:rPr>
        <w:t xml:space="preserve">เมษายน </w:t>
      </w:r>
      <w:r w:rsidRPr="00F1025B">
        <w:rPr>
          <w:rFonts w:ascii="BrowalliaUPC" w:hAnsi="BrowalliaUPC" w:cs="BrowalliaUPC"/>
          <w:spacing w:val="-4"/>
          <w:sz w:val="28"/>
          <w:szCs w:val="28"/>
        </w:rPr>
        <w:t>2563</w:t>
      </w:r>
      <w:r w:rsidRPr="00F1025B">
        <w:rPr>
          <w:rFonts w:ascii="BrowalliaUPC" w:hAnsi="BrowalliaUPC" w:cs="BrowalliaUPC"/>
          <w:spacing w:val="-4"/>
          <w:sz w:val="28"/>
          <w:szCs w:val="28"/>
          <w:cs/>
        </w:rPr>
        <w:t xml:space="preserve"> บริษัททำบันทึกข้อตกลงกับบริษัทหลักทรัพย์จัดการกองทุน</w:t>
      </w:r>
      <w:r w:rsidRPr="00F1025B">
        <w:rPr>
          <w:rFonts w:ascii="BrowalliaUPC" w:hAnsi="BrowalliaUPC" w:cs="BrowalliaUPC" w:hint="cs"/>
          <w:spacing w:val="-4"/>
          <w:sz w:val="28"/>
          <w:szCs w:val="28"/>
          <w:cs/>
        </w:rPr>
        <w:t>แห่งหนึ่ง</w:t>
      </w:r>
      <w:r w:rsidRPr="00F1025B">
        <w:rPr>
          <w:rFonts w:ascii="BrowalliaUPC" w:hAnsi="BrowalliaUPC" w:cs="BrowalliaUPC"/>
          <w:spacing w:val="-4"/>
          <w:sz w:val="28"/>
          <w:szCs w:val="28"/>
          <w:cs/>
        </w:rPr>
        <w:t>เพื่อชำระหนี้ที่บริษัทมีภาระผูกพันจากการค้ำประกัน</w:t>
      </w:r>
      <w:r w:rsidRPr="00F1025B">
        <w:rPr>
          <w:rFonts w:ascii="BrowalliaUPC" w:hAnsi="BrowalliaUPC" w:cs="BrowalliaUPC"/>
          <w:spacing w:val="-4"/>
          <w:sz w:val="28"/>
          <w:szCs w:val="28"/>
        </w:rPr>
        <w:t xml:space="preserve"> </w:t>
      </w:r>
      <w:r w:rsidRPr="00F1025B">
        <w:rPr>
          <w:rFonts w:ascii="BrowalliaUPC" w:hAnsi="BrowalliaUPC" w:cs="BrowalliaUPC"/>
          <w:spacing w:val="-4"/>
          <w:sz w:val="28"/>
          <w:szCs w:val="28"/>
          <w:cs/>
        </w:rPr>
        <w:t xml:space="preserve">เป็นเงินต้นและดอกเบี้ยจำนวน </w:t>
      </w:r>
      <w:r w:rsidRPr="00F1025B">
        <w:rPr>
          <w:rFonts w:ascii="BrowalliaUPC" w:hAnsi="BrowalliaUPC" w:cs="BrowalliaUPC"/>
          <w:spacing w:val="-4"/>
          <w:sz w:val="28"/>
          <w:szCs w:val="28"/>
        </w:rPr>
        <w:t>199</w:t>
      </w:r>
      <w:r w:rsidRPr="00F1025B">
        <w:rPr>
          <w:rFonts w:ascii="BrowalliaUPC" w:hAnsi="BrowalliaUPC" w:cs="BrowalliaUPC"/>
          <w:spacing w:val="-4"/>
          <w:sz w:val="28"/>
          <w:szCs w:val="28"/>
          <w:cs/>
        </w:rPr>
        <w:t xml:space="preserve"> ล้านบาท โดยมีการผ่อนจ่ายชำระเงินต้นและดอกเบี้ยเป็นเวลา </w:t>
      </w:r>
      <w:r w:rsidRPr="00F1025B">
        <w:rPr>
          <w:rFonts w:ascii="BrowalliaUPC" w:hAnsi="BrowalliaUPC" w:cs="BrowalliaUPC"/>
          <w:spacing w:val="-4"/>
          <w:sz w:val="28"/>
          <w:szCs w:val="28"/>
        </w:rPr>
        <w:t>25</w:t>
      </w:r>
      <w:r w:rsidRPr="00F1025B">
        <w:rPr>
          <w:rFonts w:ascii="BrowalliaUPC" w:hAnsi="BrowalliaUPC" w:cs="BrowalliaUPC"/>
          <w:spacing w:val="-4"/>
          <w:sz w:val="28"/>
          <w:szCs w:val="28"/>
          <w:cs/>
        </w:rPr>
        <w:t xml:space="preserve"> งวด งวดที่ </w:t>
      </w:r>
      <w:r w:rsidRPr="00F1025B">
        <w:rPr>
          <w:rFonts w:ascii="BrowalliaUPC" w:hAnsi="BrowalliaUPC" w:cs="BrowalliaUPC"/>
          <w:spacing w:val="-4"/>
          <w:sz w:val="28"/>
          <w:szCs w:val="28"/>
        </w:rPr>
        <w:t>1 - 9</w:t>
      </w:r>
      <w:r w:rsidRPr="00F1025B">
        <w:rPr>
          <w:rFonts w:ascii="BrowalliaUPC" w:hAnsi="BrowalliaUPC" w:cs="BrowalliaUPC"/>
          <w:spacing w:val="-4"/>
          <w:sz w:val="28"/>
          <w:szCs w:val="28"/>
          <w:cs/>
        </w:rPr>
        <w:t xml:space="preserve"> จ่ายชำระงวดละ </w:t>
      </w:r>
      <w:r w:rsidRPr="00F1025B">
        <w:rPr>
          <w:rFonts w:ascii="BrowalliaUPC" w:hAnsi="BrowalliaUPC" w:cs="BrowalliaUPC"/>
          <w:spacing w:val="-4"/>
          <w:sz w:val="28"/>
          <w:szCs w:val="28"/>
        </w:rPr>
        <w:t>6.7</w:t>
      </w:r>
      <w:r w:rsidRPr="00F1025B">
        <w:rPr>
          <w:rFonts w:ascii="BrowalliaUPC" w:hAnsi="BrowalliaUPC" w:cs="BrowalliaUPC"/>
          <w:spacing w:val="-4"/>
          <w:sz w:val="28"/>
          <w:szCs w:val="28"/>
          <w:cs/>
        </w:rPr>
        <w:t xml:space="preserve"> ล้านบาท งวดที่ </w:t>
      </w:r>
      <w:r w:rsidRPr="00F1025B">
        <w:rPr>
          <w:rFonts w:ascii="BrowalliaUPC" w:hAnsi="BrowalliaUPC" w:cs="BrowalliaUPC"/>
          <w:spacing w:val="-4"/>
          <w:sz w:val="28"/>
          <w:szCs w:val="28"/>
        </w:rPr>
        <w:t>10 - 24</w:t>
      </w:r>
      <w:r w:rsidRPr="00F1025B">
        <w:rPr>
          <w:rFonts w:ascii="BrowalliaUPC" w:hAnsi="BrowalliaUPC" w:cs="BrowalliaUPC"/>
          <w:spacing w:val="-4"/>
          <w:sz w:val="28"/>
          <w:szCs w:val="28"/>
          <w:cs/>
        </w:rPr>
        <w:t xml:space="preserve"> จ่ายงวดละ </w:t>
      </w:r>
      <w:r w:rsidRPr="00F1025B">
        <w:rPr>
          <w:rFonts w:ascii="BrowalliaUPC" w:hAnsi="BrowalliaUPC" w:cs="BrowalliaUPC"/>
          <w:spacing w:val="-4"/>
          <w:sz w:val="28"/>
          <w:szCs w:val="28"/>
        </w:rPr>
        <w:t>10</w:t>
      </w:r>
      <w:r w:rsidRPr="00F1025B">
        <w:rPr>
          <w:rFonts w:ascii="BrowalliaUPC" w:hAnsi="BrowalliaUPC" w:cs="BrowalliaUPC"/>
          <w:spacing w:val="-4"/>
          <w:sz w:val="28"/>
          <w:szCs w:val="28"/>
          <w:cs/>
        </w:rPr>
        <w:t xml:space="preserve"> ล้านบาท และชำระเงินต้นพร้อมดอกเบี้ยส่วนที่เหลือทั้งจำนวนงวดสุดท้าย ภายในวันที่ </w:t>
      </w:r>
      <w:r w:rsidRPr="00F1025B">
        <w:rPr>
          <w:rFonts w:ascii="BrowalliaUPC" w:hAnsi="BrowalliaUPC" w:cs="BrowalliaUPC"/>
          <w:spacing w:val="-4"/>
          <w:sz w:val="28"/>
          <w:szCs w:val="28"/>
        </w:rPr>
        <w:t>30</w:t>
      </w:r>
      <w:r w:rsidRPr="00F1025B">
        <w:rPr>
          <w:rFonts w:ascii="BrowalliaUPC" w:hAnsi="BrowalliaUPC" w:cs="BrowalliaUPC"/>
          <w:spacing w:val="-4"/>
          <w:sz w:val="28"/>
          <w:szCs w:val="28"/>
          <w:cs/>
        </w:rPr>
        <w:t xml:space="preserve"> เมษายน </w:t>
      </w:r>
      <w:r w:rsidRPr="00F1025B">
        <w:rPr>
          <w:rFonts w:ascii="BrowalliaUPC" w:hAnsi="BrowalliaUPC" w:cs="BrowalliaUPC"/>
          <w:spacing w:val="-4"/>
          <w:sz w:val="28"/>
          <w:szCs w:val="28"/>
        </w:rPr>
        <w:t>2565</w:t>
      </w:r>
    </w:p>
    <w:p w14:paraId="57722FD9" w14:textId="2B9A3B1E" w:rsidR="003957B3" w:rsidRPr="00F1025B" w:rsidRDefault="003957B3" w:rsidP="003957B3">
      <w:pPr>
        <w:ind w:left="426"/>
        <w:jc w:val="thaiDistribute"/>
        <w:rPr>
          <w:rFonts w:ascii="BrowalliaUPC" w:hAnsi="BrowalliaUPC" w:cs="BrowalliaUPC"/>
          <w:spacing w:val="-4"/>
          <w:sz w:val="28"/>
          <w:szCs w:val="28"/>
        </w:rPr>
      </w:pPr>
      <w:r w:rsidRPr="00F1025B">
        <w:rPr>
          <w:rFonts w:ascii="BrowalliaUPC" w:hAnsi="BrowalliaUPC" w:cs="BrowalliaUPC" w:hint="cs"/>
          <w:spacing w:val="-4"/>
          <w:sz w:val="28"/>
          <w:szCs w:val="28"/>
          <w:cs/>
        </w:rPr>
        <w:lastRenderedPageBreak/>
        <w:t xml:space="preserve">อย่างไรก็ตาม ภายหลังจากการทำบันทึกข้อตกลงดังกล่าวข้างต้น ศาลยังคงอายัดลูกหนี้การค้าของบริษัทจำนวน </w:t>
      </w:r>
      <w:r w:rsidRPr="00F1025B">
        <w:rPr>
          <w:rFonts w:ascii="BrowalliaUPC" w:hAnsi="BrowalliaUPC" w:cs="BrowalliaUPC"/>
          <w:spacing w:val="-4"/>
          <w:sz w:val="28"/>
          <w:szCs w:val="28"/>
        </w:rPr>
        <w:t xml:space="preserve">13.23 </w:t>
      </w:r>
      <w:r w:rsidRPr="00F1025B">
        <w:rPr>
          <w:rFonts w:ascii="BrowalliaUPC" w:hAnsi="BrowalliaUPC" w:cs="BrowalliaUPC" w:hint="cs"/>
          <w:spacing w:val="-4"/>
          <w:sz w:val="28"/>
          <w:szCs w:val="28"/>
          <w:cs/>
        </w:rPr>
        <w:t>ล้านบาท ไว้กับกรมบังคับคดี จำนวนดังกล่าวถูกบันทึกไว้เป็นเงินฝากธนาคารที่มีข้อจำกัดในการใช้</w:t>
      </w:r>
      <w:r w:rsidR="00261C8B" w:rsidRPr="00F1025B">
        <w:rPr>
          <w:rFonts w:ascii="BrowalliaUPC" w:hAnsi="BrowalliaUPC" w:cs="BrowalliaUPC" w:hint="cs"/>
          <w:spacing w:val="-4"/>
          <w:sz w:val="28"/>
          <w:szCs w:val="28"/>
          <w:cs/>
        </w:rPr>
        <w:t xml:space="preserve"> </w:t>
      </w:r>
      <w:r w:rsidR="00261C8B" w:rsidRPr="00F1025B">
        <w:rPr>
          <w:rFonts w:ascii="BrowalliaUPC" w:hAnsi="BrowalliaUPC" w:cs="BrowalliaUPC"/>
          <w:spacing w:val="-4"/>
          <w:sz w:val="28"/>
          <w:szCs w:val="28"/>
        </w:rPr>
        <w:t>(</w:t>
      </w:r>
      <w:r w:rsidR="00261C8B" w:rsidRPr="00F1025B">
        <w:rPr>
          <w:rFonts w:ascii="BrowalliaUPC" w:hAnsi="BrowalliaUPC" w:cs="BrowalliaUPC" w:hint="cs"/>
          <w:spacing w:val="-4"/>
          <w:sz w:val="28"/>
          <w:szCs w:val="28"/>
          <w:cs/>
        </w:rPr>
        <w:t xml:space="preserve">หมายเหตุ </w:t>
      </w:r>
      <w:r w:rsidR="00261C8B" w:rsidRPr="00F1025B">
        <w:rPr>
          <w:rFonts w:ascii="BrowalliaUPC" w:hAnsi="BrowalliaUPC" w:cs="BrowalliaUPC"/>
          <w:spacing w:val="-4"/>
          <w:sz w:val="28"/>
          <w:szCs w:val="28"/>
        </w:rPr>
        <w:t>10)</w:t>
      </w:r>
    </w:p>
    <w:p w14:paraId="52A2709F" w14:textId="77777777" w:rsidR="003957B3" w:rsidRPr="00F1025B" w:rsidRDefault="003957B3" w:rsidP="003957B3">
      <w:pPr>
        <w:ind w:left="426"/>
        <w:jc w:val="thaiDistribute"/>
        <w:rPr>
          <w:rFonts w:ascii="BrowalliaUPC" w:hAnsi="BrowalliaUPC" w:cs="BrowalliaUPC"/>
          <w:spacing w:val="-4"/>
          <w:sz w:val="28"/>
          <w:szCs w:val="28"/>
        </w:rPr>
      </w:pPr>
    </w:p>
    <w:p w14:paraId="54ECD1A6" w14:textId="38F1710C" w:rsidR="0020056C" w:rsidRPr="00F1025B" w:rsidRDefault="00315172" w:rsidP="0020056C">
      <w:pPr>
        <w:ind w:left="426"/>
        <w:jc w:val="thaiDistribute"/>
        <w:rPr>
          <w:rFonts w:ascii="BrowalliaUPC" w:hAnsi="BrowalliaUPC" w:cs="BrowalliaUPC"/>
          <w:spacing w:val="-4"/>
          <w:sz w:val="28"/>
          <w:szCs w:val="28"/>
        </w:rPr>
      </w:pPr>
      <w:r w:rsidRPr="00F1025B">
        <w:rPr>
          <w:rFonts w:ascii="BrowalliaUPC" w:hAnsi="BrowalliaUPC" w:cs="BrowalliaUPC" w:hint="cs"/>
          <w:spacing w:val="-4"/>
          <w:sz w:val="28"/>
          <w:szCs w:val="28"/>
          <w:cs/>
        </w:rPr>
        <w:t>ในระหว่าง</w:t>
      </w:r>
      <w:r w:rsidR="006537AF" w:rsidRPr="00F1025B">
        <w:rPr>
          <w:rFonts w:ascii="BrowalliaUPC" w:hAnsi="BrowalliaUPC" w:cs="BrowalliaUPC" w:hint="cs"/>
          <w:spacing w:val="-4"/>
          <w:sz w:val="28"/>
          <w:szCs w:val="28"/>
          <w:cs/>
        </w:rPr>
        <w:t>งวด</w:t>
      </w:r>
      <w:r w:rsidR="004828CF">
        <w:rPr>
          <w:rFonts w:ascii="BrowalliaUPC" w:hAnsi="BrowalliaUPC" w:cs="BrowalliaUPC" w:hint="cs"/>
          <w:spacing w:val="-4"/>
          <w:sz w:val="28"/>
          <w:szCs w:val="28"/>
          <w:cs/>
        </w:rPr>
        <w:t>สิ้นสุดวันที่</w:t>
      </w:r>
      <w:r w:rsidR="006537AF" w:rsidRPr="00F1025B">
        <w:rPr>
          <w:rFonts w:ascii="BrowalliaUPC" w:hAnsi="BrowalliaUPC" w:cs="BrowalliaUPC" w:hint="cs"/>
          <w:spacing w:val="-4"/>
          <w:sz w:val="28"/>
          <w:szCs w:val="28"/>
          <w:cs/>
        </w:rPr>
        <w:t xml:space="preserve"> </w:t>
      </w:r>
      <w:r w:rsidR="006537AF" w:rsidRPr="00F1025B">
        <w:rPr>
          <w:rFonts w:ascii="BrowalliaUPC" w:hAnsi="BrowalliaUPC" w:cs="BrowalliaUPC"/>
          <w:spacing w:val="-4"/>
          <w:sz w:val="28"/>
          <w:szCs w:val="28"/>
        </w:rPr>
        <w:t xml:space="preserve">31 </w:t>
      </w:r>
      <w:r w:rsidR="006537AF" w:rsidRPr="00F1025B">
        <w:rPr>
          <w:rFonts w:ascii="BrowalliaUPC" w:hAnsi="BrowalliaUPC" w:cs="BrowalliaUPC" w:hint="cs"/>
          <w:spacing w:val="-4"/>
          <w:sz w:val="28"/>
          <w:szCs w:val="28"/>
          <w:cs/>
        </w:rPr>
        <w:t>มีนาคม</w:t>
      </w:r>
      <w:r w:rsidRPr="00F1025B">
        <w:rPr>
          <w:rFonts w:ascii="BrowalliaUPC" w:hAnsi="BrowalliaUPC" w:cs="BrowalliaUPC" w:hint="cs"/>
          <w:spacing w:val="-4"/>
          <w:sz w:val="28"/>
          <w:szCs w:val="28"/>
          <w:cs/>
        </w:rPr>
        <w:t xml:space="preserve"> </w:t>
      </w:r>
      <w:r w:rsidRPr="00F1025B">
        <w:rPr>
          <w:rFonts w:ascii="BrowalliaUPC" w:hAnsi="BrowalliaUPC" w:cs="BrowalliaUPC"/>
          <w:spacing w:val="-4"/>
          <w:sz w:val="28"/>
          <w:szCs w:val="28"/>
        </w:rPr>
        <w:t xml:space="preserve">2564 </w:t>
      </w:r>
      <w:r w:rsidR="0020056C" w:rsidRPr="00F1025B">
        <w:rPr>
          <w:rFonts w:ascii="BrowalliaUPC" w:hAnsi="BrowalliaUPC" w:cs="BrowalliaUPC" w:hint="cs"/>
          <w:spacing w:val="-4"/>
          <w:sz w:val="28"/>
          <w:szCs w:val="28"/>
          <w:cs/>
        </w:rPr>
        <w:t xml:space="preserve">บริษัทไม่สามารถปฏิบัติตามบันทึกข้อตกลงกับบริษัทหลักทรัพย์จัดการกองทุนดังกล่าวข้างต้น เนื่องจากบริษัทอยู่ระหว่างการทำแผนปรับปรุงโครงสร้างหนี้กับสถาบันการเงินหลัก รวมถึงบริษัทหลักทรัพย์จัดการกองทุนดังกล่าว </w:t>
      </w:r>
      <w:r w:rsidR="000D23E3" w:rsidRPr="00F1025B">
        <w:rPr>
          <w:rFonts w:ascii="BrowalliaUPC" w:hAnsi="BrowalliaUPC" w:cs="BrowalliaUPC" w:hint="cs"/>
          <w:spacing w:val="-4"/>
          <w:sz w:val="28"/>
          <w:szCs w:val="28"/>
          <w:cs/>
        </w:rPr>
        <w:t>บริษัทจึงได้จัดประเภทหนี้สินจากภาระค้ำประกันดังกล่าว</w:t>
      </w:r>
      <w:r w:rsidR="00EC5262" w:rsidRPr="00F1025B">
        <w:rPr>
          <w:rFonts w:ascii="BrowalliaUPC" w:hAnsi="BrowalliaUPC" w:cs="BrowalliaUPC" w:hint="cs"/>
          <w:spacing w:val="-4"/>
          <w:sz w:val="28"/>
          <w:szCs w:val="28"/>
          <w:cs/>
        </w:rPr>
        <w:t>เป็นหนี้สินหมุนเวียนใน</w:t>
      </w:r>
      <w:r w:rsidR="00254294">
        <w:rPr>
          <w:rFonts w:ascii="BrowalliaUPC" w:hAnsi="BrowalliaUPC" w:cs="BrowalliaUPC"/>
          <w:spacing w:val="-4"/>
          <w:sz w:val="28"/>
          <w:szCs w:val="28"/>
        </w:rPr>
        <w:br/>
      </w:r>
      <w:r w:rsidR="00EC5262" w:rsidRPr="00F1025B">
        <w:rPr>
          <w:rFonts w:ascii="BrowalliaUPC" w:hAnsi="BrowalliaUPC" w:cs="BrowalliaUPC" w:hint="cs"/>
          <w:spacing w:val="-4"/>
          <w:sz w:val="28"/>
          <w:szCs w:val="28"/>
          <w:cs/>
        </w:rPr>
        <w:t>งบแสดงฐานะก</w:t>
      </w:r>
      <w:r w:rsidR="005364B9" w:rsidRPr="00F1025B">
        <w:rPr>
          <w:rFonts w:ascii="BrowalliaUPC" w:hAnsi="BrowalliaUPC" w:cs="BrowalliaUPC" w:hint="cs"/>
          <w:spacing w:val="-4"/>
          <w:sz w:val="28"/>
          <w:szCs w:val="28"/>
          <w:cs/>
        </w:rPr>
        <w:t>า</w:t>
      </w:r>
      <w:r w:rsidR="00EC5262" w:rsidRPr="00F1025B">
        <w:rPr>
          <w:rFonts w:ascii="BrowalliaUPC" w:hAnsi="BrowalliaUPC" w:cs="BrowalliaUPC" w:hint="cs"/>
          <w:spacing w:val="-4"/>
          <w:sz w:val="28"/>
          <w:szCs w:val="28"/>
          <w:cs/>
        </w:rPr>
        <w:t>รเงิน</w:t>
      </w:r>
    </w:p>
    <w:p w14:paraId="40AA3A96" w14:textId="77777777" w:rsidR="0035349B" w:rsidRDefault="0035349B" w:rsidP="005364B9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AC42920" w14:textId="5D267413" w:rsidR="00CE4CF1" w:rsidRPr="00AC0517" w:rsidRDefault="002A41D7" w:rsidP="00CE4CF1">
      <w:pPr>
        <w:pStyle w:val="CordiaNew"/>
        <w:numPr>
          <w:ilvl w:val="0"/>
          <w:numId w:val="16"/>
        </w:numPr>
        <w:tabs>
          <w:tab w:val="clear" w:pos="4153"/>
          <w:tab w:val="left" w:pos="426"/>
          <w:tab w:val="num" w:pos="644"/>
        </w:tabs>
        <w:ind w:left="644" w:hanging="644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AC0517">
        <w:rPr>
          <w:rFonts w:ascii="BrowalliaUPC" w:hAnsi="BrowalliaUPC" w:cs="BrowalliaUPC"/>
          <w:b/>
          <w:bCs/>
          <w:sz w:val="28"/>
          <w:szCs w:val="28"/>
          <w:cs/>
          <w:lang w:val="en-GB"/>
        </w:rPr>
        <w:t>หนี้สินหมุนเ</w:t>
      </w:r>
      <w:r w:rsidR="00052C48" w:rsidRPr="00AC0517">
        <w:rPr>
          <w:rFonts w:ascii="BrowalliaUPC" w:hAnsi="BrowalliaUPC" w:cs="BrowalliaUPC"/>
          <w:b/>
          <w:bCs/>
          <w:sz w:val="28"/>
          <w:szCs w:val="28"/>
          <w:cs/>
          <w:lang w:val="en-GB"/>
        </w:rPr>
        <w:t>วีย</w:t>
      </w:r>
      <w:r w:rsidRPr="00AC0517">
        <w:rPr>
          <w:rFonts w:ascii="BrowalliaUPC" w:hAnsi="BrowalliaUPC" w:cs="BrowalliaUPC"/>
          <w:b/>
          <w:bCs/>
          <w:sz w:val="28"/>
          <w:szCs w:val="28"/>
          <w:cs/>
          <w:lang w:val="en-GB"/>
        </w:rPr>
        <w:t>นอื่น</w:t>
      </w:r>
      <w:bookmarkStart w:id="2" w:name="_Hlk33649564"/>
    </w:p>
    <w:p w14:paraId="34A7FD56" w14:textId="21542A94" w:rsidR="00CE4CF1" w:rsidRDefault="00CE4CF1" w:rsidP="00C30523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tbl>
      <w:tblPr>
        <w:tblW w:w="9057" w:type="dxa"/>
        <w:tblInd w:w="351" w:type="dxa"/>
        <w:tblLayout w:type="fixed"/>
        <w:tblLook w:val="04A0" w:firstRow="1" w:lastRow="0" w:firstColumn="1" w:lastColumn="0" w:noHBand="0" w:noVBand="1"/>
      </w:tblPr>
      <w:tblGrid>
        <w:gridCol w:w="3760"/>
        <w:gridCol w:w="1144"/>
        <w:gridCol w:w="236"/>
        <w:gridCol w:w="1146"/>
        <w:gridCol w:w="237"/>
        <w:gridCol w:w="1143"/>
        <w:gridCol w:w="236"/>
        <w:gridCol w:w="1155"/>
      </w:tblGrid>
      <w:tr w:rsidR="0008677C" w:rsidRPr="005673E7" w14:paraId="0A474877" w14:textId="77777777" w:rsidTr="00254294">
        <w:tc>
          <w:tcPr>
            <w:tcW w:w="3760" w:type="dxa"/>
          </w:tcPr>
          <w:p w14:paraId="24BA0BED" w14:textId="77777777" w:rsidR="0008677C" w:rsidRPr="005673E7" w:rsidRDefault="0008677C" w:rsidP="00B312C9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297" w:type="dxa"/>
            <w:gridSpan w:val="7"/>
            <w:hideMark/>
          </w:tcPr>
          <w:p w14:paraId="10683F0B" w14:textId="77777777" w:rsidR="0008677C" w:rsidRPr="005673E7" w:rsidRDefault="0008677C" w:rsidP="00B312C9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08677C" w:rsidRPr="005673E7" w14:paraId="332607F2" w14:textId="77777777" w:rsidTr="00254294">
        <w:tc>
          <w:tcPr>
            <w:tcW w:w="3760" w:type="dxa"/>
          </w:tcPr>
          <w:p w14:paraId="6BB3AAEF" w14:textId="77777777" w:rsidR="0008677C" w:rsidRPr="005673E7" w:rsidRDefault="0008677C" w:rsidP="00B312C9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B18B62" w14:textId="77777777" w:rsidR="0008677C" w:rsidRPr="005673E7" w:rsidRDefault="0008677C" w:rsidP="00B312C9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443D127B" w14:textId="77777777" w:rsidR="0008677C" w:rsidRPr="005673E7" w:rsidRDefault="0008677C" w:rsidP="00B312C9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FAD764" w14:textId="77777777" w:rsidR="0008677C" w:rsidRPr="005673E7" w:rsidRDefault="0008677C" w:rsidP="00B312C9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08677C" w:rsidRPr="005673E7" w14:paraId="08DF08A6" w14:textId="77777777" w:rsidTr="00254294">
        <w:tc>
          <w:tcPr>
            <w:tcW w:w="3760" w:type="dxa"/>
          </w:tcPr>
          <w:p w14:paraId="550BA90D" w14:textId="77777777" w:rsidR="0008677C" w:rsidRPr="005673E7" w:rsidRDefault="0008677C" w:rsidP="00B312C9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614545" w14:textId="77777777" w:rsidR="0008677C" w:rsidRPr="005673E7" w:rsidRDefault="0008677C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มีนาคม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br/>
              <w:t>2564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AB30F9" w14:textId="77777777" w:rsidR="0008677C" w:rsidRPr="005673E7" w:rsidRDefault="0008677C" w:rsidP="00B312C9">
            <w:pPr>
              <w:tabs>
                <w:tab w:val="clear" w:pos="227"/>
                <w:tab w:val="clear" w:pos="907"/>
                <w:tab w:val="left" w:pos="174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82902E" w14:textId="77777777" w:rsidR="0008677C" w:rsidRPr="005673E7" w:rsidRDefault="0008677C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37" w:type="dxa"/>
            <w:vAlign w:val="bottom"/>
          </w:tcPr>
          <w:p w14:paraId="6AE218BD" w14:textId="77777777" w:rsidR="0008677C" w:rsidRPr="005673E7" w:rsidRDefault="0008677C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DBF74D" w14:textId="77777777" w:rsidR="0008677C" w:rsidRPr="005673E7" w:rsidRDefault="0008677C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มีนาคม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br/>
              <w:t>2564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AB53DC" w14:textId="77777777" w:rsidR="0008677C" w:rsidRPr="005673E7" w:rsidRDefault="0008677C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BD07BF" w14:textId="77777777" w:rsidR="0008677C" w:rsidRPr="005673E7" w:rsidRDefault="0008677C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08677C" w:rsidRPr="005673E7" w14:paraId="752BF50B" w14:textId="77777777" w:rsidTr="00254294">
        <w:trPr>
          <w:trHeight w:val="311"/>
        </w:trPr>
        <w:tc>
          <w:tcPr>
            <w:tcW w:w="3760" w:type="dxa"/>
            <w:vAlign w:val="bottom"/>
          </w:tcPr>
          <w:p w14:paraId="6F5B8F1C" w14:textId="77777777" w:rsidR="0008677C" w:rsidRPr="005673E7" w:rsidRDefault="0008677C" w:rsidP="00B312C9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268E17F7" w14:textId="77777777" w:rsidR="0008677C" w:rsidRPr="005673E7" w:rsidRDefault="0008677C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343A1CB2" w14:textId="77777777" w:rsidR="0008677C" w:rsidRPr="005673E7" w:rsidRDefault="0008677C" w:rsidP="00B312C9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46" w:type="dxa"/>
            <w:vAlign w:val="bottom"/>
          </w:tcPr>
          <w:p w14:paraId="346BBAD2" w14:textId="77777777" w:rsidR="0008677C" w:rsidRPr="005673E7" w:rsidRDefault="0008677C" w:rsidP="00B312C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37" w:type="dxa"/>
          </w:tcPr>
          <w:p w14:paraId="23EAE22F" w14:textId="77777777" w:rsidR="0008677C" w:rsidRPr="005673E7" w:rsidRDefault="0008677C" w:rsidP="00B312C9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4F3DB07" w14:textId="77777777" w:rsidR="0008677C" w:rsidRPr="005673E7" w:rsidRDefault="0008677C" w:rsidP="00B312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1A2646A1" w14:textId="77777777" w:rsidR="0008677C" w:rsidRPr="005673E7" w:rsidRDefault="0008677C" w:rsidP="00B312C9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497052F9" w14:textId="77777777" w:rsidR="0008677C" w:rsidRPr="005673E7" w:rsidRDefault="0008677C" w:rsidP="00B312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</w:tr>
      <w:tr w:rsidR="0008677C" w:rsidRPr="005673E7" w14:paraId="033BF70F" w14:textId="77777777" w:rsidTr="00254294">
        <w:tc>
          <w:tcPr>
            <w:tcW w:w="3760" w:type="dxa"/>
            <w:vAlign w:val="center"/>
            <w:hideMark/>
          </w:tcPr>
          <w:p w14:paraId="326497FD" w14:textId="740B96E7" w:rsidR="0008677C" w:rsidRPr="00AB7E7E" w:rsidRDefault="0008677C" w:rsidP="0008677C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44" w:type="dxa"/>
          </w:tcPr>
          <w:p w14:paraId="58279B74" w14:textId="118155EC" w:rsidR="0008677C" w:rsidRPr="00AB7E7E" w:rsidRDefault="0008677C" w:rsidP="0008677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556A2">
              <w:rPr>
                <w:rFonts w:ascii="BrowalliaUPC" w:hAnsi="BrowalliaUPC" w:cs="BrowalliaUPC"/>
                <w:sz w:val="28"/>
                <w:szCs w:val="28"/>
              </w:rPr>
              <w:t>48,543</w:t>
            </w:r>
          </w:p>
        </w:tc>
        <w:tc>
          <w:tcPr>
            <w:tcW w:w="236" w:type="dxa"/>
          </w:tcPr>
          <w:p w14:paraId="0283831E" w14:textId="77777777" w:rsidR="0008677C" w:rsidRPr="00AB7E7E" w:rsidRDefault="0008677C" w:rsidP="0008677C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hideMark/>
          </w:tcPr>
          <w:p w14:paraId="0A49BE70" w14:textId="3438659E" w:rsidR="0008677C" w:rsidRPr="00AB7E7E" w:rsidRDefault="0008677C" w:rsidP="0008677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36,577</w:t>
            </w:r>
          </w:p>
        </w:tc>
        <w:tc>
          <w:tcPr>
            <w:tcW w:w="237" w:type="dxa"/>
          </w:tcPr>
          <w:p w14:paraId="4A1B8C6E" w14:textId="77777777" w:rsidR="0008677C" w:rsidRPr="00AB7E7E" w:rsidRDefault="0008677C" w:rsidP="0008677C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1DE73C35" w14:textId="0B6484E7" w:rsidR="0008677C" w:rsidRPr="00AB7E7E" w:rsidRDefault="0008677C" w:rsidP="000867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43652">
              <w:rPr>
                <w:rFonts w:ascii="BrowalliaUPC" w:hAnsi="BrowalliaUPC" w:cs="BrowalliaUPC"/>
                <w:sz w:val="28"/>
                <w:szCs w:val="28"/>
              </w:rPr>
              <w:t>40,786</w:t>
            </w:r>
          </w:p>
        </w:tc>
        <w:tc>
          <w:tcPr>
            <w:tcW w:w="236" w:type="dxa"/>
          </w:tcPr>
          <w:p w14:paraId="4AFD8928" w14:textId="77777777" w:rsidR="0008677C" w:rsidRPr="00AB7E7E" w:rsidRDefault="0008677C" w:rsidP="0008677C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hideMark/>
          </w:tcPr>
          <w:p w14:paraId="7B839D71" w14:textId="57E8F2F1" w:rsidR="0008677C" w:rsidRPr="00AB7E7E" w:rsidRDefault="0008677C" w:rsidP="000867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29,370</w:t>
            </w:r>
          </w:p>
        </w:tc>
      </w:tr>
      <w:tr w:rsidR="0008677C" w:rsidRPr="005673E7" w14:paraId="26DAB207" w14:textId="77777777" w:rsidTr="00254294">
        <w:tc>
          <w:tcPr>
            <w:tcW w:w="3760" w:type="dxa"/>
          </w:tcPr>
          <w:p w14:paraId="2E81A96E" w14:textId="228E98AA" w:rsidR="0008677C" w:rsidRPr="00AB7E7E" w:rsidRDefault="0008677C" w:rsidP="0008677C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  <w:lang w:val="en-GB"/>
              </w:rPr>
              <w:t>ภาษีขายที่ไม่ได้ชำระตามกำหนด</w:t>
            </w:r>
          </w:p>
        </w:tc>
        <w:tc>
          <w:tcPr>
            <w:tcW w:w="1144" w:type="dxa"/>
            <w:vAlign w:val="center"/>
          </w:tcPr>
          <w:p w14:paraId="3F4DB688" w14:textId="459CB96D" w:rsidR="0008677C" w:rsidRPr="00AB7E7E" w:rsidRDefault="0008677C" w:rsidP="0008677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556A2">
              <w:rPr>
                <w:rFonts w:ascii="BrowalliaUPC" w:hAnsi="BrowalliaUPC" w:cs="BrowalliaUPC"/>
                <w:sz w:val="28"/>
                <w:szCs w:val="28"/>
              </w:rPr>
              <w:t>59,401</w:t>
            </w:r>
          </w:p>
        </w:tc>
        <w:tc>
          <w:tcPr>
            <w:tcW w:w="236" w:type="dxa"/>
          </w:tcPr>
          <w:p w14:paraId="23605A85" w14:textId="77777777" w:rsidR="0008677C" w:rsidRPr="00AB7E7E" w:rsidRDefault="0008677C" w:rsidP="0008677C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14:paraId="427D755C" w14:textId="61A7A90C" w:rsidR="0008677C" w:rsidRPr="00AB7E7E" w:rsidRDefault="0008677C" w:rsidP="0008677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57,797</w:t>
            </w:r>
          </w:p>
        </w:tc>
        <w:tc>
          <w:tcPr>
            <w:tcW w:w="237" w:type="dxa"/>
          </w:tcPr>
          <w:p w14:paraId="620C2A7A" w14:textId="77777777" w:rsidR="0008677C" w:rsidRPr="00AB7E7E" w:rsidRDefault="0008677C" w:rsidP="0008677C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07C68548" w14:textId="2302D8C4" w:rsidR="0008677C" w:rsidRPr="00AB7E7E" w:rsidRDefault="0008677C" w:rsidP="000867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 xml:space="preserve">            </w:t>
            </w:r>
            <w:r w:rsidRPr="00043652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F3D167" w14:textId="77777777" w:rsidR="0008677C" w:rsidRPr="00AB7E7E" w:rsidRDefault="0008677C" w:rsidP="0008677C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55B549BD" w14:textId="521948BA" w:rsidR="0008677C" w:rsidRPr="00AB7E7E" w:rsidRDefault="0008677C" w:rsidP="000867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 xml:space="preserve">            </w:t>
            </w:r>
            <w:r w:rsidRPr="00043652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08677C" w:rsidRPr="005673E7" w14:paraId="3F19E7B5" w14:textId="77777777" w:rsidTr="00254294">
        <w:tc>
          <w:tcPr>
            <w:tcW w:w="3760" w:type="dxa"/>
            <w:vAlign w:val="center"/>
          </w:tcPr>
          <w:p w14:paraId="3CC94D2A" w14:textId="77777777" w:rsidR="0008677C" w:rsidRDefault="0008677C" w:rsidP="0008677C">
            <w:pPr>
              <w:spacing w:line="240" w:lineRule="auto"/>
              <w:ind w:left="252" w:hanging="252"/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</w:pPr>
            <w:r w:rsidRPr="00AC0517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ประมาณการหนี้สินจากการรับประกัน</w:t>
            </w:r>
          </w:p>
          <w:p w14:paraId="2EEC6C45" w14:textId="2457058D" w:rsidR="0008677C" w:rsidRPr="0008677C" w:rsidRDefault="0008677C" w:rsidP="0008677C">
            <w:pPr>
              <w:spacing w:line="240" w:lineRule="auto"/>
              <w:ind w:left="252" w:hanging="252"/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</w:pPr>
            <w:r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  <w:t xml:space="preserve">   </w:t>
            </w:r>
            <w:r w:rsidRPr="00AC0517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รายได้แฟรนไชส์</w:t>
            </w:r>
          </w:p>
        </w:tc>
        <w:tc>
          <w:tcPr>
            <w:tcW w:w="1144" w:type="dxa"/>
          </w:tcPr>
          <w:p w14:paraId="2A79CF36" w14:textId="77777777" w:rsidR="0008677C" w:rsidRPr="004556A2" w:rsidRDefault="0008677C" w:rsidP="0008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3F024F9C" w14:textId="1E0F0896" w:rsidR="0008677C" w:rsidRPr="00BF6307" w:rsidRDefault="0008677C" w:rsidP="0008677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556A2">
              <w:rPr>
                <w:rFonts w:ascii="BrowalliaUPC" w:hAnsi="BrowalliaUPC" w:cs="BrowalliaUPC"/>
                <w:sz w:val="28"/>
                <w:szCs w:val="28"/>
              </w:rPr>
              <w:tab/>
              <w:t>53,327</w:t>
            </w:r>
          </w:p>
        </w:tc>
        <w:tc>
          <w:tcPr>
            <w:tcW w:w="236" w:type="dxa"/>
          </w:tcPr>
          <w:p w14:paraId="56B4E485" w14:textId="77777777" w:rsidR="0008677C" w:rsidRPr="005673E7" w:rsidRDefault="0008677C" w:rsidP="0008677C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278A742B" w14:textId="77777777" w:rsidR="0008677C" w:rsidRPr="00AC0517" w:rsidRDefault="0008677C" w:rsidP="0008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74AF9BC7" w14:textId="05974E32" w:rsidR="0008677C" w:rsidRPr="00AC0517" w:rsidRDefault="0008677C" w:rsidP="0008677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49,077</w:t>
            </w:r>
          </w:p>
        </w:tc>
        <w:tc>
          <w:tcPr>
            <w:tcW w:w="237" w:type="dxa"/>
          </w:tcPr>
          <w:p w14:paraId="0FF81CDA" w14:textId="77777777" w:rsidR="0008677C" w:rsidRPr="005673E7" w:rsidRDefault="0008677C" w:rsidP="0008677C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77648028" w14:textId="77777777" w:rsidR="0008677C" w:rsidRPr="00043652" w:rsidRDefault="0008677C" w:rsidP="0008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3C779EE7" w14:textId="659567CE" w:rsidR="0008677C" w:rsidRDefault="0008677C" w:rsidP="000867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 xml:space="preserve">            </w:t>
            </w:r>
            <w:r w:rsidRPr="00043652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17D73D" w14:textId="77777777" w:rsidR="0008677C" w:rsidRPr="005673E7" w:rsidRDefault="0008677C" w:rsidP="0008677C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5F5EC849" w14:textId="77777777" w:rsidR="0008677C" w:rsidRPr="00043652" w:rsidRDefault="0008677C" w:rsidP="0008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31A91867" w14:textId="52367E1F" w:rsidR="0008677C" w:rsidRPr="00AC0517" w:rsidRDefault="0008677C" w:rsidP="000867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 xml:space="preserve">            </w:t>
            </w:r>
            <w:r w:rsidRPr="00043652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08677C" w:rsidRPr="005673E7" w14:paraId="54221641" w14:textId="77777777" w:rsidTr="00254294">
        <w:tc>
          <w:tcPr>
            <w:tcW w:w="3760" w:type="dxa"/>
          </w:tcPr>
          <w:p w14:paraId="30D2A665" w14:textId="2F85D1DE" w:rsidR="0008677C" w:rsidRPr="00AC0517" w:rsidRDefault="0008677C" w:rsidP="0008677C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AC0517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44" w:type="dxa"/>
            <w:vAlign w:val="center"/>
          </w:tcPr>
          <w:p w14:paraId="1C464EBB" w14:textId="41C91E49" w:rsidR="0008677C" w:rsidRPr="0087201B" w:rsidRDefault="0008677C" w:rsidP="0008677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556A2">
              <w:rPr>
                <w:rFonts w:ascii="BrowalliaUPC" w:hAnsi="BrowalliaUPC" w:cs="BrowalliaUPC"/>
                <w:sz w:val="28"/>
                <w:szCs w:val="28"/>
              </w:rPr>
              <w:t>78,259</w:t>
            </w:r>
          </w:p>
        </w:tc>
        <w:tc>
          <w:tcPr>
            <w:tcW w:w="236" w:type="dxa"/>
          </w:tcPr>
          <w:p w14:paraId="50470DD6" w14:textId="77777777" w:rsidR="0008677C" w:rsidRPr="005673E7" w:rsidRDefault="0008677C" w:rsidP="0008677C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14:paraId="50EAA388" w14:textId="189F8CF6" w:rsidR="0008677C" w:rsidRPr="00AC0517" w:rsidRDefault="0008677C" w:rsidP="0008677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80,382</w:t>
            </w:r>
          </w:p>
        </w:tc>
        <w:tc>
          <w:tcPr>
            <w:tcW w:w="237" w:type="dxa"/>
          </w:tcPr>
          <w:p w14:paraId="54907B9C" w14:textId="77777777" w:rsidR="0008677C" w:rsidRPr="005673E7" w:rsidRDefault="0008677C" w:rsidP="0008677C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center"/>
          </w:tcPr>
          <w:p w14:paraId="45E2FC65" w14:textId="2FBC2B9E" w:rsidR="0008677C" w:rsidRDefault="0008677C" w:rsidP="000867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43652">
              <w:rPr>
                <w:rFonts w:ascii="BrowalliaUPC" w:hAnsi="BrowalliaUPC" w:cs="BrowalliaUPC"/>
                <w:sz w:val="28"/>
                <w:szCs w:val="28"/>
              </w:rPr>
              <w:t>11,010</w:t>
            </w:r>
          </w:p>
        </w:tc>
        <w:tc>
          <w:tcPr>
            <w:tcW w:w="236" w:type="dxa"/>
          </w:tcPr>
          <w:p w14:paraId="2FF977AC" w14:textId="77777777" w:rsidR="0008677C" w:rsidRPr="005673E7" w:rsidRDefault="0008677C" w:rsidP="0008677C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center"/>
          </w:tcPr>
          <w:p w14:paraId="1070D82E" w14:textId="0F9150CB" w:rsidR="0008677C" w:rsidRPr="00AC0517" w:rsidRDefault="0008677C" w:rsidP="000867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11,182</w:t>
            </w:r>
          </w:p>
        </w:tc>
      </w:tr>
      <w:tr w:rsidR="0008677C" w:rsidRPr="005673E7" w14:paraId="10B05D0B" w14:textId="77777777" w:rsidTr="00254294">
        <w:tc>
          <w:tcPr>
            <w:tcW w:w="3760" w:type="dxa"/>
          </w:tcPr>
          <w:p w14:paraId="6B883E5A" w14:textId="3BD0FDC7" w:rsidR="0008677C" w:rsidRPr="00AC0517" w:rsidRDefault="0008677C" w:rsidP="0008677C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AC0517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ผลประโยชน์พนักงานค้างจ่าย</w:t>
            </w:r>
          </w:p>
        </w:tc>
        <w:tc>
          <w:tcPr>
            <w:tcW w:w="1144" w:type="dxa"/>
            <w:vAlign w:val="center"/>
          </w:tcPr>
          <w:p w14:paraId="64CCF69C" w14:textId="5B9BAE69" w:rsidR="0008677C" w:rsidRPr="0087201B" w:rsidRDefault="0008677C" w:rsidP="0008677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556A2">
              <w:rPr>
                <w:rFonts w:ascii="BrowalliaUPC" w:hAnsi="BrowalliaUPC" w:cs="BrowalliaUPC"/>
                <w:sz w:val="28"/>
                <w:szCs w:val="28"/>
              </w:rPr>
              <w:t>18,108</w:t>
            </w:r>
          </w:p>
        </w:tc>
        <w:tc>
          <w:tcPr>
            <w:tcW w:w="236" w:type="dxa"/>
          </w:tcPr>
          <w:p w14:paraId="261D9883" w14:textId="77777777" w:rsidR="0008677C" w:rsidRPr="005673E7" w:rsidRDefault="0008677C" w:rsidP="0008677C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14:paraId="5870AB43" w14:textId="3BEF8712" w:rsidR="0008677C" w:rsidRPr="00AC0517" w:rsidRDefault="0008677C" w:rsidP="0008677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20,730</w:t>
            </w:r>
          </w:p>
        </w:tc>
        <w:tc>
          <w:tcPr>
            <w:tcW w:w="237" w:type="dxa"/>
          </w:tcPr>
          <w:p w14:paraId="756702BA" w14:textId="77777777" w:rsidR="0008677C" w:rsidRPr="005673E7" w:rsidRDefault="0008677C" w:rsidP="0008677C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center"/>
          </w:tcPr>
          <w:p w14:paraId="0BE08E2A" w14:textId="60E227CF" w:rsidR="0008677C" w:rsidRDefault="0008677C" w:rsidP="000867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 xml:space="preserve">         </w:t>
            </w:r>
            <w:r w:rsidRPr="00043652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BA86A6" w14:textId="77777777" w:rsidR="0008677C" w:rsidRPr="005673E7" w:rsidRDefault="0008677C" w:rsidP="0008677C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center"/>
          </w:tcPr>
          <w:p w14:paraId="4ECC5A48" w14:textId="54D533F1" w:rsidR="0008677C" w:rsidRPr="00AC0517" w:rsidRDefault="0008677C" w:rsidP="000867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 xml:space="preserve">        -</w:t>
            </w:r>
          </w:p>
        </w:tc>
      </w:tr>
      <w:tr w:rsidR="0008677C" w:rsidRPr="005673E7" w14:paraId="5C24E750" w14:textId="77777777" w:rsidTr="00254294">
        <w:tc>
          <w:tcPr>
            <w:tcW w:w="3760" w:type="dxa"/>
          </w:tcPr>
          <w:p w14:paraId="07CE5FF3" w14:textId="5BA483BF" w:rsidR="0008677C" w:rsidRPr="00AC0517" w:rsidRDefault="0008677C" w:rsidP="0008677C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AC0517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โบนัสค้างจ่าย</w:t>
            </w:r>
          </w:p>
        </w:tc>
        <w:tc>
          <w:tcPr>
            <w:tcW w:w="1144" w:type="dxa"/>
            <w:vAlign w:val="center"/>
          </w:tcPr>
          <w:p w14:paraId="13439DC2" w14:textId="7E7ECE74" w:rsidR="0008677C" w:rsidRPr="0087201B" w:rsidRDefault="0008677C" w:rsidP="0008677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556A2">
              <w:rPr>
                <w:rFonts w:ascii="BrowalliaUPC" w:hAnsi="BrowalliaUPC" w:cs="BrowalliaUPC"/>
                <w:sz w:val="28"/>
                <w:szCs w:val="28"/>
              </w:rPr>
              <w:t>14,773</w:t>
            </w:r>
          </w:p>
        </w:tc>
        <w:tc>
          <w:tcPr>
            <w:tcW w:w="236" w:type="dxa"/>
          </w:tcPr>
          <w:p w14:paraId="2407E2F6" w14:textId="77777777" w:rsidR="0008677C" w:rsidRPr="005673E7" w:rsidRDefault="0008677C" w:rsidP="0008677C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14:paraId="5D9AB5C8" w14:textId="6F1D7EE0" w:rsidR="0008677C" w:rsidRPr="00AC0517" w:rsidRDefault="0008677C" w:rsidP="0008677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14,773</w:t>
            </w:r>
          </w:p>
        </w:tc>
        <w:tc>
          <w:tcPr>
            <w:tcW w:w="237" w:type="dxa"/>
          </w:tcPr>
          <w:p w14:paraId="133C9F43" w14:textId="77777777" w:rsidR="0008677C" w:rsidRPr="005673E7" w:rsidRDefault="0008677C" w:rsidP="0008677C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center"/>
          </w:tcPr>
          <w:p w14:paraId="17B68C82" w14:textId="5F1E211D" w:rsidR="0008677C" w:rsidRDefault="0008677C" w:rsidP="000867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43652">
              <w:rPr>
                <w:rFonts w:ascii="BrowalliaUPC" w:hAnsi="BrowalliaUPC" w:cs="BrowalliaUPC"/>
                <w:sz w:val="28"/>
                <w:szCs w:val="28"/>
              </w:rPr>
              <w:t xml:space="preserve">       12,794</w:t>
            </w:r>
          </w:p>
        </w:tc>
        <w:tc>
          <w:tcPr>
            <w:tcW w:w="236" w:type="dxa"/>
          </w:tcPr>
          <w:p w14:paraId="51390F6C" w14:textId="77777777" w:rsidR="0008677C" w:rsidRPr="005673E7" w:rsidRDefault="0008677C" w:rsidP="0008677C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center"/>
          </w:tcPr>
          <w:p w14:paraId="151184EB" w14:textId="1236873C" w:rsidR="0008677C" w:rsidRPr="00AC0517" w:rsidRDefault="0008677C" w:rsidP="000867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12,794</w:t>
            </w:r>
          </w:p>
        </w:tc>
      </w:tr>
      <w:tr w:rsidR="0008677C" w:rsidRPr="005673E7" w14:paraId="01C3E26E" w14:textId="77777777" w:rsidTr="00254294">
        <w:tc>
          <w:tcPr>
            <w:tcW w:w="3760" w:type="dxa"/>
          </w:tcPr>
          <w:p w14:paraId="6798E0A9" w14:textId="515F2907" w:rsidR="0008677C" w:rsidRPr="00AC0517" w:rsidRDefault="0008677C" w:rsidP="0008677C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AC0517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  <w:lang w:val="en-GB"/>
              </w:rPr>
              <w:t>ค่าตอบแทนค้างจ่าย</w:t>
            </w:r>
          </w:p>
        </w:tc>
        <w:tc>
          <w:tcPr>
            <w:tcW w:w="1144" w:type="dxa"/>
            <w:vAlign w:val="center"/>
          </w:tcPr>
          <w:p w14:paraId="6EEF9759" w14:textId="61C32FF3" w:rsidR="0008677C" w:rsidRPr="0087201B" w:rsidRDefault="0008677C" w:rsidP="0008677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556A2">
              <w:rPr>
                <w:rFonts w:ascii="BrowalliaUPC" w:hAnsi="BrowalliaUPC" w:cs="BrowalliaUPC"/>
                <w:sz w:val="28"/>
                <w:szCs w:val="28"/>
              </w:rPr>
              <w:t>16,321</w:t>
            </w:r>
          </w:p>
        </w:tc>
        <w:tc>
          <w:tcPr>
            <w:tcW w:w="236" w:type="dxa"/>
          </w:tcPr>
          <w:p w14:paraId="788E1702" w14:textId="77777777" w:rsidR="0008677C" w:rsidRPr="005673E7" w:rsidRDefault="0008677C" w:rsidP="0008677C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14:paraId="7E15944B" w14:textId="59994033" w:rsidR="0008677C" w:rsidRPr="00AC0517" w:rsidRDefault="0008677C" w:rsidP="0008677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15,538</w:t>
            </w:r>
          </w:p>
        </w:tc>
        <w:tc>
          <w:tcPr>
            <w:tcW w:w="237" w:type="dxa"/>
          </w:tcPr>
          <w:p w14:paraId="1CE70918" w14:textId="77777777" w:rsidR="0008677C" w:rsidRPr="005673E7" w:rsidRDefault="0008677C" w:rsidP="0008677C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center"/>
          </w:tcPr>
          <w:p w14:paraId="66549D55" w14:textId="21E94B79" w:rsidR="0008677C" w:rsidRDefault="0008677C" w:rsidP="000867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43652">
              <w:rPr>
                <w:rFonts w:ascii="BrowalliaUPC" w:hAnsi="BrowalliaUPC" w:cs="BrowalliaUPC"/>
                <w:sz w:val="28"/>
                <w:szCs w:val="28"/>
              </w:rPr>
              <w:t>16,321</w:t>
            </w:r>
          </w:p>
        </w:tc>
        <w:tc>
          <w:tcPr>
            <w:tcW w:w="236" w:type="dxa"/>
          </w:tcPr>
          <w:p w14:paraId="5724A7E2" w14:textId="77777777" w:rsidR="0008677C" w:rsidRPr="005673E7" w:rsidRDefault="0008677C" w:rsidP="0008677C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center"/>
          </w:tcPr>
          <w:p w14:paraId="3449796C" w14:textId="50EEC4BD" w:rsidR="0008677C" w:rsidRPr="00AC0517" w:rsidRDefault="0008677C" w:rsidP="000867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15,538</w:t>
            </w:r>
          </w:p>
        </w:tc>
      </w:tr>
      <w:tr w:rsidR="0008677C" w:rsidRPr="005673E7" w14:paraId="5C1EC3C9" w14:textId="77777777" w:rsidTr="00254294">
        <w:tc>
          <w:tcPr>
            <w:tcW w:w="3760" w:type="dxa"/>
          </w:tcPr>
          <w:p w14:paraId="5FDADEBF" w14:textId="3AC40639" w:rsidR="0008677C" w:rsidRPr="005673E7" w:rsidRDefault="0008677C" w:rsidP="0008677C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ภาษีหัก ณ ที่จ่ายที่ไม่ได้ชำระตามกำหนด</w:t>
            </w:r>
          </w:p>
        </w:tc>
        <w:tc>
          <w:tcPr>
            <w:tcW w:w="1144" w:type="dxa"/>
            <w:vAlign w:val="center"/>
          </w:tcPr>
          <w:p w14:paraId="6AA036FA" w14:textId="3B914E16" w:rsidR="0008677C" w:rsidRPr="004D10C8" w:rsidRDefault="0008677C" w:rsidP="0008677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556A2">
              <w:rPr>
                <w:rFonts w:ascii="BrowalliaUPC" w:hAnsi="BrowalliaUPC" w:cs="BrowalliaUPC"/>
                <w:sz w:val="28"/>
                <w:szCs w:val="28"/>
              </w:rPr>
              <w:t>6,151</w:t>
            </w:r>
          </w:p>
        </w:tc>
        <w:tc>
          <w:tcPr>
            <w:tcW w:w="236" w:type="dxa"/>
          </w:tcPr>
          <w:p w14:paraId="1F69FCC0" w14:textId="77777777" w:rsidR="0008677C" w:rsidRPr="005673E7" w:rsidRDefault="0008677C" w:rsidP="0008677C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14:paraId="401202C1" w14:textId="3A806610" w:rsidR="0008677C" w:rsidRPr="005673E7" w:rsidRDefault="0008677C" w:rsidP="0008677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6,037</w:t>
            </w:r>
          </w:p>
        </w:tc>
        <w:tc>
          <w:tcPr>
            <w:tcW w:w="237" w:type="dxa"/>
          </w:tcPr>
          <w:p w14:paraId="0E007803" w14:textId="77777777" w:rsidR="0008677C" w:rsidRPr="005673E7" w:rsidRDefault="0008677C" w:rsidP="0008677C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4308D305" w14:textId="5FA9BC3F" w:rsidR="0008677C" w:rsidRDefault="0008677C" w:rsidP="000867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 xml:space="preserve">        -</w:t>
            </w:r>
          </w:p>
        </w:tc>
        <w:tc>
          <w:tcPr>
            <w:tcW w:w="236" w:type="dxa"/>
          </w:tcPr>
          <w:p w14:paraId="44944F0B" w14:textId="77777777" w:rsidR="0008677C" w:rsidRPr="005673E7" w:rsidRDefault="0008677C" w:rsidP="0008677C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08A925E0" w14:textId="2594CB7B" w:rsidR="0008677C" w:rsidRDefault="0008677C" w:rsidP="000867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 xml:space="preserve">         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08677C" w:rsidRPr="005673E7" w14:paraId="69600854" w14:textId="77777777" w:rsidTr="00254294">
        <w:tc>
          <w:tcPr>
            <w:tcW w:w="3760" w:type="dxa"/>
          </w:tcPr>
          <w:p w14:paraId="42B5861B" w14:textId="74AE5B2F" w:rsidR="0008677C" w:rsidRPr="005673E7" w:rsidRDefault="0008677C" w:rsidP="0008677C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144" w:type="dxa"/>
            <w:vAlign w:val="center"/>
          </w:tcPr>
          <w:p w14:paraId="48E69260" w14:textId="104ECD6C" w:rsidR="0008677C" w:rsidRPr="004D10C8" w:rsidRDefault="0008677C" w:rsidP="0008677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556A2">
              <w:rPr>
                <w:rFonts w:ascii="BrowalliaUPC" w:hAnsi="BrowalliaUPC" w:cs="BrowalliaUPC"/>
                <w:sz w:val="28"/>
                <w:szCs w:val="28"/>
              </w:rPr>
              <w:t>15,8</w:t>
            </w:r>
            <w:r>
              <w:rPr>
                <w:rFonts w:ascii="BrowalliaUPC" w:hAnsi="BrowalliaUPC" w:cs="BrowalliaUPC"/>
                <w:sz w:val="28"/>
                <w:szCs w:val="28"/>
              </w:rPr>
              <w:t>73</w:t>
            </w:r>
          </w:p>
        </w:tc>
        <w:tc>
          <w:tcPr>
            <w:tcW w:w="236" w:type="dxa"/>
          </w:tcPr>
          <w:p w14:paraId="508A3B2D" w14:textId="77777777" w:rsidR="0008677C" w:rsidRPr="005673E7" w:rsidRDefault="0008677C" w:rsidP="0008677C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14:paraId="620D0011" w14:textId="04872F9B" w:rsidR="0008677C" w:rsidRPr="005673E7" w:rsidRDefault="0008677C" w:rsidP="0008677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17,035</w:t>
            </w:r>
          </w:p>
        </w:tc>
        <w:tc>
          <w:tcPr>
            <w:tcW w:w="237" w:type="dxa"/>
          </w:tcPr>
          <w:p w14:paraId="27C87A66" w14:textId="77777777" w:rsidR="0008677C" w:rsidRPr="005673E7" w:rsidRDefault="0008677C" w:rsidP="0008677C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center"/>
          </w:tcPr>
          <w:p w14:paraId="510C55F3" w14:textId="735F1772" w:rsidR="0008677C" w:rsidRDefault="0008677C" w:rsidP="000867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9,124</w:t>
            </w:r>
          </w:p>
        </w:tc>
        <w:tc>
          <w:tcPr>
            <w:tcW w:w="236" w:type="dxa"/>
          </w:tcPr>
          <w:p w14:paraId="614A1C46" w14:textId="77777777" w:rsidR="0008677C" w:rsidRPr="005673E7" w:rsidRDefault="0008677C" w:rsidP="0008677C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center"/>
          </w:tcPr>
          <w:p w14:paraId="732B90D4" w14:textId="69C0FE48" w:rsidR="0008677C" w:rsidRDefault="0008677C" w:rsidP="000867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9,211</w:t>
            </w:r>
          </w:p>
        </w:tc>
      </w:tr>
      <w:tr w:rsidR="0008677C" w:rsidRPr="005673E7" w14:paraId="7C714142" w14:textId="77777777" w:rsidTr="00254294">
        <w:tc>
          <w:tcPr>
            <w:tcW w:w="3760" w:type="dxa"/>
            <w:hideMark/>
          </w:tcPr>
          <w:p w14:paraId="242C6D56" w14:textId="2541311D" w:rsidR="0008677C" w:rsidRPr="005673E7" w:rsidRDefault="0008677C" w:rsidP="0008677C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AC0517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76B4885" w14:textId="2AB53A73" w:rsidR="0008677C" w:rsidRPr="004D10C8" w:rsidRDefault="0008677C" w:rsidP="0008677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556A2">
              <w:rPr>
                <w:rFonts w:ascii="BrowalliaUPC" w:hAnsi="BrowalliaUPC" w:cs="BrowalliaUPC"/>
                <w:sz w:val="28"/>
                <w:szCs w:val="28"/>
              </w:rPr>
              <w:t>310,7</w:t>
            </w:r>
            <w:r>
              <w:rPr>
                <w:rFonts w:ascii="BrowalliaUPC" w:hAnsi="BrowalliaUPC" w:cs="BrowalliaUPC"/>
                <w:sz w:val="28"/>
                <w:szCs w:val="28"/>
              </w:rPr>
              <w:t>56</w:t>
            </w:r>
          </w:p>
        </w:tc>
        <w:tc>
          <w:tcPr>
            <w:tcW w:w="236" w:type="dxa"/>
          </w:tcPr>
          <w:p w14:paraId="49C9ECB5" w14:textId="77777777" w:rsidR="0008677C" w:rsidRPr="005673E7" w:rsidRDefault="0008677C" w:rsidP="0008677C">
            <w:pPr>
              <w:tabs>
                <w:tab w:val="clear" w:pos="227"/>
                <w:tab w:val="clear" w:pos="907"/>
                <w:tab w:val="left" w:pos="33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628AC626" w14:textId="39F4E86A" w:rsidR="0008677C" w:rsidRPr="005673E7" w:rsidRDefault="0008677C" w:rsidP="0008677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297,946</w:t>
            </w:r>
          </w:p>
        </w:tc>
        <w:tc>
          <w:tcPr>
            <w:tcW w:w="237" w:type="dxa"/>
          </w:tcPr>
          <w:p w14:paraId="00E09D50" w14:textId="77777777" w:rsidR="0008677C" w:rsidRPr="005673E7" w:rsidRDefault="0008677C" w:rsidP="0008677C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3FFC30E" w14:textId="5A5C229E" w:rsidR="0008677C" w:rsidRPr="005673E7" w:rsidRDefault="0008677C" w:rsidP="000867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90,035</w:t>
            </w:r>
          </w:p>
        </w:tc>
        <w:tc>
          <w:tcPr>
            <w:tcW w:w="236" w:type="dxa"/>
          </w:tcPr>
          <w:p w14:paraId="45EAC462" w14:textId="77777777" w:rsidR="0008677C" w:rsidRPr="005673E7" w:rsidRDefault="0008677C" w:rsidP="0008677C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5A7CAFCD" w14:textId="7F3BBCF0" w:rsidR="0008677C" w:rsidRPr="005673E7" w:rsidRDefault="0008677C" w:rsidP="0008677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78,095</w:t>
            </w:r>
          </w:p>
        </w:tc>
      </w:tr>
    </w:tbl>
    <w:p w14:paraId="4246F2F1" w14:textId="36E2E86F" w:rsidR="00B40121" w:rsidRDefault="00B40121" w:rsidP="00C30523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3F42517C" w14:textId="29966D4D" w:rsidR="00E317E6" w:rsidRPr="00AC0517" w:rsidRDefault="00E317E6" w:rsidP="00E317E6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AC0517">
        <w:rPr>
          <w:rFonts w:ascii="BrowalliaUPC" w:hAnsi="BrowalliaUPC" w:cs="BrowalliaUPC"/>
          <w:b/>
          <w:bCs/>
          <w:sz w:val="28"/>
          <w:szCs w:val="28"/>
          <w:cs/>
        </w:rPr>
        <w:t>ภาระผูกพันผลประโยชน์พนักงาน</w:t>
      </w:r>
    </w:p>
    <w:p w14:paraId="0AEBE8F6" w14:textId="77777777" w:rsidR="00E317E6" w:rsidRPr="00AC0517" w:rsidRDefault="00E317E6" w:rsidP="00C3052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E9B4C7B" w14:textId="39D3B9D7" w:rsidR="0008677C" w:rsidRDefault="00E317E6" w:rsidP="002D3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UPC" w:hAnsi="BrowalliaUPC" w:cs="BrowalliaUPC"/>
          <w:sz w:val="28"/>
          <w:szCs w:val="28"/>
        </w:rPr>
      </w:pPr>
      <w:r w:rsidRPr="00AC0517">
        <w:rPr>
          <w:rFonts w:ascii="BrowalliaUPC" w:hAnsi="BrowalliaUPC" w:cs="BrowalliaUPC"/>
          <w:sz w:val="28"/>
          <w:szCs w:val="28"/>
          <w:cs/>
        </w:rPr>
        <w:t>สำหรับงวด</w:t>
      </w:r>
      <w:r w:rsidR="00DB6A13" w:rsidRPr="00AC0517">
        <w:rPr>
          <w:rFonts w:ascii="BrowalliaUPC" w:hAnsi="BrowalliaUPC" w:cs="BrowalliaUPC"/>
          <w:sz w:val="28"/>
          <w:szCs w:val="28"/>
          <w:cs/>
        </w:rPr>
        <w:t>สาม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DB6A13" w:rsidRPr="002D3086">
        <w:rPr>
          <w:rFonts w:ascii="BrowalliaUPC" w:hAnsi="BrowalliaUPC" w:cs="BrowalliaUPC"/>
          <w:sz w:val="28"/>
          <w:szCs w:val="28"/>
        </w:rPr>
        <w:t xml:space="preserve">31 </w:t>
      </w:r>
      <w:r w:rsidR="00DB6A13" w:rsidRPr="002D3086">
        <w:rPr>
          <w:rFonts w:ascii="BrowalliaUPC" w:hAnsi="BrowalliaUPC" w:cs="BrowalliaUPC"/>
          <w:sz w:val="28"/>
          <w:szCs w:val="28"/>
          <w:cs/>
        </w:rPr>
        <w:t>มีนาคม</w:t>
      </w:r>
      <w:r w:rsidR="00DB6A13" w:rsidRPr="00AC0517">
        <w:rPr>
          <w:rFonts w:ascii="BrowalliaUPC" w:hAnsi="BrowalliaUPC" w:cs="BrowalliaUPC"/>
          <w:sz w:val="28"/>
          <w:szCs w:val="28"/>
        </w:rPr>
        <w:t xml:space="preserve"> 2564</w:t>
      </w:r>
      <w:r w:rsidRPr="00AC0517">
        <w:rPr>
          <w:rFonts w:ascii="BrowalliaUPC" w:hAnsi="BrowalliaUPC" w:cs="BrowalliaUPC"/>
          <w:sz w:val="28"/>
          <w:szCs w:val="28"/>
        </w:rPr>
        <w:t xml:space="preserve"> </w:t>
      </w:r>
      <w:r w:rsidRPr="00AC0517">
        <w:rPr>
          <w:rFonts w:ascii="BrowalliaUPC" w:hAnsi="BrowalliaUPC" w:cs="BrowalliaUPC"/>
          <w:sz w:val="28"/>
          <w:szCs w:val="28"/>
          <w:cs/>
        </w:rPr>
        <w:t>ภาระผูกพันผลประโยชน์พนักงานมีการเปลี่ยนแปลงดังนี้</w:t>
      </w:r>
    </w:p>
    <w:p w14:paraId="03D47C13" w14:textId="600D58DD" w:rsidR="007C3D72" w:rsidRDefault="007C3D72" w:rsidP="003145F3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tbl>
      <w:tblPr>
        <w:tblW w:w="899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88"/>
        <w:gridCol w:w="2183"/>
        <w:gridCol w:w="236"/>
        <w:gridCol w:w="2183"/>
      </w:tblGrid>
      <w:tr w:rsidR="003145F3" w:rsidRPr="00AC0517" w14:paraId="577BBBC1" w14:textId="77777777" w:rsidTr="00B312C9">
        <w:tc>
          <w:tcPr>
            <w:tcW w:w="4388" w:type="dxa"/>
          </w:tcPr>
          <w:p w14:paraId="60F4B9FC" w14:textId="77777777" w:rsidR="003145F3" w:rsidRPr="00AC0517" w:rsidRDefault="003145F3" w:rsidP="00B312C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83" w:type="dxa"/>
          </w:tcPr>
          <w:p w14:paraId="278FE8A4" w14:textId="77777777" w:rsidR="003145F3" w:rsidRPr="00AC0517" w:rsidRDefault="003145F3" w:rsidP="00B312C9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56DCAB3A" w14:textId="77777777" w:rsidR="003145F3" w:rsidRPr="00AC0517" w:rsidRDefault="003145F3" w:rsidP="00B312C9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</w:tcPr>
          <w:p w14:paraId="6AA1AD21" w14:textId="77777777" w:rsidR="003145F3" w:rsidRPr="00AC0517" w:rsidRDefault="003145F3" w:rsidP="00B312C9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3145F3" w:rsidRPr="00AC0517" w14:paraId="0E3336A5" w14:textId="77777777" w:rsidTr="00B312C9">
        <w:tc>
          <w:tcPr>
            <w:tcW w:w="4388" w:type="dxa"/>
          </w:tcPr>
          <w:p w14:paraId="40DEC31D" w14:textId="77777777" w:rsidR="003145F3" w:rsidRPr="00AC0517" w:rsidRDefault="003145F3" w:rsidP="00B312C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3CF00DDF" w14:textId="77777777" w:rsidR="003145F3" w:rsidRPr="00AC0517" w:rsidRDefault="003145F3" w:rsidP="00B312C9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6050F1C9" w14:textId="77777777" w:rsidR="003145F3" w:rsidRPr="00AC0517" w:rsidRDefault="003145F3" w:rsidP="00B312C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1C589AB1" w14:textId="77777777" w:rsidR="003145F3" w:rsidRPr="00AC0517" w:rsidRDefault="003145F3" w:rsidP="00B312C9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3145F3" w:rsidRPr="00AC0517" w14:paraId="610F85AB" w14:textId="77777777" w:rsidTr="00B312C9">
        <w:trPr>
          <w:trHeight w:val="341"/>
        </w:trPr>
        <w:tc>
          <w:tcPr>
            <w:tcW w:w="4388" w:type="dxa"/>
          </w:tcPr>
          <w:p w14:paraId="5DC41036" w14:textId="77777777" w:rsidR="003145F3" w:rsidRPr="00AC0517" w:rsidRDefault="003145F3" w:rsidP="00B312C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45AED144" w14:textId="77777777" w:rsidR="003145F3" w:rsidRPr="00AC0517" w:rsidRDefault="003145F3" w:rsidP="00B312C9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5E9EFBE3" w14:textId="77777777" w:rsidR="003145F3" w:rsidRPr="00AC0517" w:rsidRDefault="003145F3" w:rsidP="00B312C9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143219AC" w14:textId="77777777" w:rsidR="003145F3" w:rsidRPr="00AC0517" w:rsidRDefault="003145F3" w:rsidP="00B312C9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3145F3" w:rsidRPr="00AC0517" w14:paraId="356B8E59" w14:textId="77777777" w:rsidTr="00252651">
        <w:tc>
          <w:tcPr>
            <w:tcW w:w="4388" w:type="dxa"/>
          </w:tcPr>
          <w:p w14:paraId="2B87D514" w14:textId="5BB13F41" w:rsidR="003145F3" w:rsidRPr="00AC0517" w:rsidRDefault="003145F3" w:rsidP="00254294">
            <w:pPr>
              <w:tabs>
                <w:tab w:val="left" w:pos="3090"/>
                <w:tab w:val="left" w:pos="4860"/>
              </w:tabs>
              <w:spacing w:line="240" w:lineRule="auto"/>
              <w:ind w:left="-143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08677C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</w:t>
            </w:r>
            <w:r w:rsidRPr="0008677C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  <w:r w:rsidRPr="0008677C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</w:t>
            </w:r>
            <w:r w:rsidRPr="0008677C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  <w:r w:rsidRPr="0008677C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1 </w:t>
            </w:r>
            <w:r w:rsidRPr="0008677C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มกราคม</w:t>
            </w:r>
            <w:r w:rsidRPr="0008677C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256</w:t>
            </w:r>
            <w:r w:rsidRPr="0008677C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4</w:t>
            </w:r>
          </w:p>
        </w:tc>
        <w:tc>
          <w:tcPr>
            <w:tcW w:w="2183" w:type="dxa"/>
            <w:shd w:val="clear" w:color="auto" w:fill="auto"/>
          </w:tcPr>
          <w:p w14:paraId="15061F95" w14:textId="69C8EB5A" w:rsidR="003145F3" w:rsidRPr="00AC0517" w:rsidRDefault="003145F3" w:rsidP="003145F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17,915</w:t>
            </w:r>
          </w:p>
        </w:tc>
        <w:tc>
          <w:tcPr>
            <w:tcW w:w="236" w:type="dxa"/>
            <w:shd w:val="clear" w:color="auto" w:fill="auto"/>
          </w:tcPr>
          <w:p w14:paraId="26F65D43" w14:textId="77777777" w:rsidR="003145F3" w:rsidRPr="00AC0517" w:rsidRDefault="003145F3" w:rsidP="003145F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5464ADC7" w14:textId="34F52D8D" w:rsidR="003145F3" w:rsidRPr="00AC0517" w:rsidRDefault="003145F3" w:rsidP="003145F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575BA5">
              <w:rPr>
                <w:rFonts w:ascii="BrowalliaUPC" w:hAnsi="BrowalliaUPC" w:cs="BrowalliaUPC"/>
                <w:sz w:val="28"/>
                <w:szCs w:val="28"/>
              </w:rPr>
              <w:t>17,063</w:t>
            </w:r>
          </w:p>
        </w:tc>
      </w:tr>
      <w:tr w:rsidR="003145F3" w:rsidRPr="00AC0517" w14:paraId="2FE952FA" w14:textId="77777777" w:rsidTr="003145F3">
        <w:tc>
          <w:tcPr>
            <w:tcW w:w="4388" w:type="dxa"/>
          </w:tcPr>
          <w:p w14:paraId="7A40CB1D" w14:textId="2776054C" w:rsidR="003145F3" w:rsidRPr="00AC0517" w:rsidRDefault="003145F3" w:rsidP="00254294">
            <w:pPr>
              <w:tabs>
                <w:tab w:val="left" w:pos="3390"/>
              </w:tabs>
              <w:spacing w:line="240" w:lineRule="auto"/>
              <w:ind w:left="-143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8677C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ต้นทุนบริการปัจจุบัน</w:t>
            </w:r>
          </w:p>
        </w:tc>
        <w:tc>
          <w:tcPr>
            <w:tcW w:w="2183" w:type="dxa"/>
            <w:shd w:val="clear" w:color="auto" w:fill="auto"/>
          </w:tcPr>
          <w:p w14:paraId="22BD0F1F" w14:textId="1745A878" w:rsidR="003145F3" w:rsidRPr="00804209" w:rsidRDefault="003145F3" w:rsidP="003145F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7F7144">
              <w:rPr>
                <w:rFonts w:ascii="BrowalliaUPC" w:hAnsi="BrowalliaUPC" w:cs="BrowalliaUPC"/>
                <w:sz w:val="28"/>
                <w:szCs w:val="28"/>
              </w:rPr>
              <w:t>1,127</w:t>
            </w:r>
          </w:p>
        </w:tc>
        <w:tc>
          <w:tcPr>
            <w:tcW w:w="236" w:type="dxa"/>
            <w:shd w:val="clear" w:color="auto" w:fill="auto"/>
          </w:tcPr>
          <w:p w14:paraId="49F9EE34" w14:textId="77777777" w:rsidR="003145F3" w:rsidRPr="00AC0517" w:rsidRDefault="003145F3" w:rsidP="003145F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143427D8" w14:textId="29C4CE1C" w:rsidR="003145F3" w:rsidRPr="00AC0517" w:rsidRDefault="003145F3" w:rsidP="003145F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575BA5">
              <w:rPr>
                <w:rFonts w:ascii="BrowalliaUPC" w:hAnsi="BrowalliaUPC" w:cs="BrowalliaUPC"/>
                <w:sz w:val="28"/>
                <w:szCs w:val="28"/>
              </w:rPr>
              <w:t>1,083</w:t>
            </w:r>
          </w:p>
        </w:tc>
      </w:tr>
      <w:tr w:rsidR="003145F3" w:rsidRPr="00AC0517" w14:paraId="17EC5B95" w14:textId="77777777" w:rsidTr="003145F3">
        <w:tc>
          <w:tcPr>
            <w:tcW w:w="4388" w:type="dxa"/>
          </w:tcPr>
          <w:p w14:paraId="3F9507F9" w14:textId="75B5FD83" w:rsidR="003145F3" w:rsidRPr="00AC0517" w:rsidRDefault="003145F3" w:rsidP="00254294">
            <w:pPr>
              <w:tabs>
                <w:tab w:val="left" w:pos="3390"/>
              </w:tabs>
              <w:spacing w:line="240" w:lineRule="auto"/>
              <w:ind w:left="-143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8677C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</w:t>
            </w:r>
            <w:r w:rsidRPr="0008677C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2183" w:type="dxa"/>
            <w:tcBorders>
              <w:bottom w:val="single" w:sz="4" w:space="0" w:color="auto"/>
            </w:tcBorders>
            <w:shd w:val="clear" w:color="auto" w:fill="auto"/>
          </w:tcPr>
          <w:p w14:paraId="535FBD3D" w14:textId="665CB93E" w:rsidR="003145F3" w:rsidRPr="00804209" w:rsidRDefault="003145F3" w:rsidP="003145F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7F7144">
              <w:rPr>
                <w:rFonts w:ascii="BrowalliaUPC" w:hAnsi="BrowalliaUPC" w:cs="BrowalliaUPC"/>
                <w:sz w:val="28"/>
                <w:szCs w:val="28"/>
              </w:rPr>
              <w:t>90</w:t>
            </w:r>
          </w:p>
        </w:tc>
        <w:tc>
          <w:tcPr>
            <w:tcW w:w="236" w:type="dxa"/>
            <w:shd w:val="clear" w:color="auto" w:fill="auto"/>
          </w:tcPr>
          <w:p w14:paraId="1AEBA893" w14:textId="77777777" w:rsidR="003145F3" w:rsidRPr="00AC0517" w:rsidRDefault="003145F3" w:rsidP="003145F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  <w:shd w:val="clear" w:color="auto" w:fill="auto"/>
          </w:tcPr>
          <w:p w14:paraId="5DAED9F4" w14:textId="7E23CD2D" w:rsidR="003145F3" w:rsidRDefault="003145F3" w:rsidP="003145F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575BA5">
              <w:rPr>
                <w:rFonts w:ascii="BrowalliaUPC" w:hAnsi="BrowalliaUPC" w:cs="BrowalliaUPC"/>
                <w:sz w:val="28"/>
                <w:szCs w:val="28"/>
              </w:rPr>
              <w:t>86</w:t>
            </w:r>
          </w:p>
        </w:tc>
      </w:tr>
      <w:tr w:rsidR="003145F3" w:rsidRPr="00AC0517" w14:paraId="2FDFF5DD" w14:textId="77777777" w:rsidTr="003145F3">
        <w:tc>
          <w:tcPr>
            <w:tcW w:w="4388" w:type="dxa"/>
          </w:tcPr>
          <w:p w14:paraId="2DA2FEE7" w14:textId="61CB80AD" w:rsidR="003145F3" w:rsidRPr="00AC0517" w:rsidRDefault="003145F3" w:rsidP="00254294">
            <w:pPr>
              <w:tabs>
                <w:tab w:val="left" w:pos="3390"/>
              </w:tabs>
              <w:spacing w:line="240" w:lineRule="auto"/>
              <w:ind w:left="-143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8677C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รวม</w:t>
            </w:r>
          </w:p>
        </w:tc>
        <w:tc>
          <w:tcPr>
            <w:tcW w:w="2183" w:type="dxa"/>
            <w:tcBorders>
              <w:top w:val="single" w:sz="4" w:space="0" w:color="auto"/>
            </w:tcBorders>
            <w:shd w:val="clear" w:color="auto" w:fill="auto"/>
          </w:tcPr>
          <w:p w14:paraId="6119BFC7" w14:textId="0E3B5B77" w:rsidR="003145F3" w:rsidRPr="00804209" w:rsidRDefault="003145F3" w:rsidP="003145F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7F7144">
              <w:rPr>
                <w:rFonts w:ascii="BrowalliaUPC" w:hAnsi="BrowalliaUPC" w:cs="BrowalliaUPC"/>
                <w:sz w:val="28"/>
                <w:szCs w:val="28"/>
              </w:rPr>
              <w:t>19,132</w:t>
            </w:r>
          </w:p>
        </w:tc>
        <w:tc>
          <w:tcPr>
            <w:tcW w:w="236" w:type="dxa"/>
            <w:shd w:val="clear" w:color="auto" w:fill="auto"/>
          </w:tcPr>
          <w:p w14:paraId="33DF29A8" w14:textId="77777777" w:rsidR="003145F3" w:rsidRPr="00AC0517" w:rsidRDefault="003145F3" w:rsidP="003145F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  <w:shd w:val="clear" w:color="auto" w:fill="auto"/>
          </w:tcPr>
          <w:p w14:paraId="134DEF3F" w14:textId="3E8342B7" w:rsidR="003145F3" w:rsidRDefault="003145F3" w:rsidP="003145F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83691">
              <w:rPr>
                <w:rFonts w:ascii="BrowalliaUPC" w:hAnsi="BrowalliaUPC" w:cs="BrowalliaUPC"/>
                <w:sz w:val="28"/>
                <w:szCs w:val="28"/>
              </w:rPr>
              <w:t>18,232</w:t>
            </w:r>
          </w:p>
        </w:tc>
      </w:tr>
      <w:tr w:rsidR="003145F3" w:rsidRPr="00AC0517" w14:paraId="04FDAF48" w14:textId="77777777" w:rsidTr="00B312C9">
        <w:tc>
          <w:tcPr>
            <w:tcW w:w="4388" w:type="dxa"/>
          </w:tcPr>
          <w:p w14:paraId="2520FB91" w14:textId="416F8E05" w:rsidR="003145F3" w:rsidRPr="00870667" w:rsidRDefault="003145F3" w:rsidP="00254294">
            <w:pPr>
              <w:tabs>
                <w:tab w:val="left" w:pos="3390"/>
              </w:tabs>
              <w:spacing w:line="240" w:lineRule="auto"/>
              <w:ind w:left="-143" w:right="-198"/>
              <w:jc w:val="thaiDistribute"/>
              <w:rPr>
                <w:rFonts w:ascii="BrowalliaUPC" w:hAnsi="BrowalliaUPC" w:cs="BrowalliaUPC"/>
                <w:sz w:val="28"/>
                <w:szCs w:val="28"/>
                <w:highlight w:val="yellow"/>
                <w:cs/>
              </w:rPr>
            </w:pPr>
            <w:r w:rsidRPr="0008677C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08677C">
              <w:rPr>
                <w:rFonts w:ascii="BrowalliaUPC" w:hAnsi="BrowalliaUPC" w:cs="BrowalliaUPC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08677C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ส่วนที่ถึงกำหนดชำระภายใน </w:t>
            </w:r>
            <w:r w:rsidRPr="0008677C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08677C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2183" w:type="dxa"/>
            <w:shd w:val="clear" w:color="auto" w:fill="auto"/>
          </w:tcPr>
          <w:p w14:paraId="7D5FACBC" w14:textId="607DF4D5" w:rsidR="003145F3" w:rsidRPr="00870667" w:rsidRDefault="003145F3" w:rsidP="003145F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7F7144">
              <w:rPr>
                <w:rFonts w:ascii="BrowalliaUPC" w:hAnsi="BrowalliaUPC" w:cs="BrowalliaUPC"/>
                <w:sz w:val="28"/>
                <w:szCs w:val="28"/>
              </w:rPr>
              <w:t>(2,032)</w:t>
            </w:r>
          </w:p>
        </w:tc>
        <w:tc>
          <w:tcPr>
            <w:tcW w:w="236" w:type="dxa"/>
            <w:shd w:val="clear" w:color="auto" w:fill="auto"/>
          </w:tcPr>
          <w:p w14:paraId="5A7297F0" w14:textId="77777777" w:rsidR="003145F3" w:rsidRPr="00AC0517" w:rsidRDefault="003145F3" w:rsidP="003145F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793BC4E6" w14:textId="2D0CE54B" w:rsidR="003145F3" w:rsidRPr="00AC0517" w:rsidRDefault="003145F3" w:rsidP="003145F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83691">
              <w:rPr>
                <w:rFonts w:ascii="BrowalliaUPC" w:hAnsi="BrowalliaUPC" w:cs="BrowalliaUPC"/>
                <w:sz w:val="28"/>
                <w:szCs w:val="28"/>
              </w:rPr>
              <w:t>(1,748)</w:t>
            </w:r>
          </w:p>
        </w:tc>
      </w:tr>
      <w:tr w:rsidR="003145F3" w:rsidRPr="00AC0517" w14:paraId="1E3A66F3" w14:textId="77777777" w:rsidTr="00B312C9">
        <w:tc>
          <w:tcPr>
            <w:tcW w:w="4388" w:type="dxa"/>
          </w:tcPr>
          <w:p w14:paraId="133A1D39" w14:textId="2466B89E" w:rsidR="003145F3" w:rsidRPr="00AC0517" w:rsidRDefault="003145F3" w:rsidP="00254294">
            <w:pPr>
              <w:tabs>
                <w:tab w:val="left" w:pos="3090"/>
                <w:tab w:val="left" w:pos="4860"/>
              </w:tabs>
              <w:spacing w:line="240" w:lineRule="auto"/>
              <w:ind w:left="-143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08677C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</w:t>
            </w:r>
            <w:r w:rsidRPr="0008677C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ยอดคงเหลือ ณ วันที่</w:t>
            </w:r>
            <w:r w:rsidRPr="0008677C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 31 </w:t>
            </w:r>
            <w:r w:rsidRPr="0008677C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มีนาคม</w:t>
            </w:r>
            <w:r w:rsidRPr="0008677C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2564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77FD2CC" w14:textId="6B743CF4" w:rsidR="003145F3" w:rsidRPr="00804209" w:rsidRDefault="003145F3" w:rsidP="003145F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7F7144">
              <w:rPr>
                <w:rFonts w:ascii="BrowalliaUPC" w:hAnsi="BrowalliaUPC" w:cs="BrowalliaUPC"/>
                <w:sz w:val="28"/>
                <w:szCs w:val="28"/>
              </w:rPr>
              <w:t>17,100</w:t>
            </w:r>
          </w:p>
        </w:tc>
        <w:tc>
          <w:tcPr>
            <w:tcW w:w="236" w:type="dxa"/>
            <w:shd w:val="clear" w:color="auto" w:fill="auto"/>
          </w:tcPr>
          <w:p w14:paraId="3DC6B3B3" w14:textId="77777777" w:rsidR="003145F3" w:rsidRPr="00AC0517" w:rsidRDefault="003145F3" w:rsidP="003145F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AE8C0D5" w14:textId="408BBDCB" w:rsidR="003145F3" w:rsidRPr="00AC0517" w:rsidRDefault="003145F3" w:rsidP="003145F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83691">
              <w:rPr>
                <w:rFonts w:ascii="BrowalliaUPC" w:hAnsi="BrowalliaUPC" w:cs="BrowalliaUPC"/>
                <w:sz w:val="28"/>
                <w:szCs w:val="28"/>
              </w:rPr>
              <w:t>16,484</w:t>
            </w:r>
          </w:p>
        </w:tc>
      </w:tr>
    </w:tbl>
    <w:p w14:paraId="37F47011" w14:textId="18A87641" w:rsidR="00E317E6" w:rsidRPr="00AC0517" w:rsidRDefault="00E317E6" w:rsidP="00352B01">
      <w:pPr>
        <w:pStyle w:val="CordiaNew"/>
        <w:numPr>
          <w:ilvl w:val="0"/>
          <w:numId w:val="16"/>
        </w:numPr>
        <w:tabs>
          <w:tab w:val="clear" w:pos="4153"/>
          <w:tab w:val="left" w:pos="426"/>
          <w:tab w:val="num" w:pos="644"/>
        </w:tabs>
        <w:ind w:left="644" w:hanging="644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AC0517">
        <w:rPr>
          <w:rFonts w:ascii="BrowalliaUPC" w:hAnsi="BrowalliaUPC" w:cs="BrowalliaUPC"/>
          <w:b/>
          <w:bCs/>
          <w:sz w:val="28"/>
          <w:szCs w:val="28"/>
          <w:cs/>
          <w:lang w:val="en-GB"/>
        </w:rPr>
        <w:lastRenderedPageBreak/>
        <w:t>ทุนเรือนหุ้น</w:t>
      </w:r>
    </w:p>
    <w:p w14:paraId="69AEE9A3" w14:textId="028B2193" w:rsidR="003258D8" w:rsidRDefault="003258D8" w:rsidP="003258D8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7569543E" w14:textId="51268FBD" w:rsidR="00824EFD" w:rsidRPr="00B463B5" w:rsidRDefault="00824EFD" w:rsidP="00824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UPC" w:hAnsi="BrowalliaUPC" w:cs="BrowalliaUPC"/>
          <w:sz w:val="28"/>
          <w:szCs w:val="28"/>
          <w:cs/>
        </w:rPr>
      </w:pPr>
      <w:bookmarkStart w:id="3" w:name="_Hlk2181332"/>
      <w:r w:rsidRPr="005673E7">
        <w:rPr>
          <w:rFonts w:ascii="BrowalliaUPC" w:hAnsi="BrowalliaUPC" w:cs="BrowalliaUPC"/>
          <w:sz w:val="28"/>
          <w:szCs w:val="28"/>
          <w:cs/>
        </w:rPr>
        <w:t xml:space="preserve">ในระหว่างปี </w:t>
      </w:r>
      <w:r w:rsidRPr="005673E7">
        <w:rPr>
          <w:rFonts w:ascii="BrowalliaUPC" w:hAnsi="BrowalliaUPC" w:cs="BrowalliaUPC"/>
          <w:sz w:val="28"/>
          <w:szCs w:val="28"/>
        </w:rPr>
        <w:t xml:space="preserve">2563 </w:t>
      </w:r>
      <w:r w:rsidRPr="005673E7">
        <w:rPr>
          <w:rFonts w:ascii="BrowalliaUPC" w:hAnsi="BrowalliaUPC" w:cs="BrowalliaUPC"/>
          <w:sz w:val="28"/>
          <w:szCs w:val="28"/>
          <w:cs/>
        </w:rPr>
        <w:t>บริษัทได้รับชำระเงินค่าหุ้นสามัญเพิ่มทุนที่เสนอขายแก่ผู้ถือหุ้นเดิมจำนวน</w:t>
      </w:r>
      <w:r w:rsidRPr="005673E7">
        <w:rPr>
          <w:rFonts w:ascii="BrowalliaUPC" w:hAnsi="BrowalliaUPC" w:cs="BrowalliaUPC"/>
          <w:sz w:val="28"/>
          <w:szCs w:val="28"/>
        </w:rPr>
        <w:t xml:space="preserve"> 14 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ราย </w:t>
      </w:r>
      <w:r w:rsidRPr="00B463B5">
        <w:rPr>
          <w:rFonts w:ascii="BrowalliaUPC" w:hAnsi="BrowalliaUPC" w:cs="BrowalliaUPC"/>
          <w:sz w:val="28"/>
          <w:szCs w:val="28"/>
          <w:cs/>
        </w:rPr>
        <w:t>จำนวนหุ้นสามัญรวม</w:t>
      </w:r>
      <w:r w:rsidRPr="00B463B5">
        <w:rPr>
          <w:rFonts w:ascii="BrowalliaUPC" w:hAnsi="BrowalliaUPC" w:cs="BrowalliaUPC"/>
          <w:sz w:val="28"/>
          <w:szCs w:val="28"/>
        </w:rPr>
        <w:t xml:space="preserve"> 0.70 </w:t>
      </w:r>
      <w:r w:rsidRPr="00B463B5">
        <w:rPr>
          <w:rFonts w:ascii="BrowalliaUPC" w:hAnsi="BrowalliaUPC" w:cs="BrowalliaUPC"/>
          <w:sz w:val="28"/>
          <w:szCs w:val="28"/>
          <w:cs/>
        </w:rPr>
        <w:t>ล้านหุ้น</w:t>
      </w:r>
      <w:r w:rsidR="00587A30">
        <w:rPr>
          <w:rFonts w:ascii="BrowalliaUPC" w:hAnsi="BrowalliaUPC" w:cs="BrowalliaUPC" w:hint="cs"/>
          <w:sz w:val="28"/>
          <w:szCs w:val="28"/>
          <w:cs/>
        </w:rPr>
        <w:t xml:space="preserve"> เป็นเงิน </w:t>
      </w:r>
      <w:r w:rsidR="00587A30">
        <w:rPr>
          <w:rFonts w:ascii="BrowalliaUPC" w:hAnsi="BrowalliaUPC" w:cs="BrowalliaUPC"/>
          <w:sz w:val="28"/>
          <w:szCs w:val="28"/>
        </w:rPr>
        <w:t xml:space="preserve">0.04 </w:t>
      </w:r>
      <w:r w:rsidR="00587A30">
        <w:rPr>
          <w:rFonts w:ascii="BrowalliaUPC" w:hAnsi="BrowalliaUPC" w:cs="BrowalliaUPC" w:hint="cs"/>
          <w:sz w:val="28"/>
          <w:szCs w:val="28"/>
          <w:cs/>
        </w:rPr>
        <w:t>ล้านบาท</w:t>
      </w:r>
    </w:p>
    <w:bookmarkEnd w:id="3"/>
    <w:p w14:paraId="60784F68" w14:textId="77777777" w:rsidR="00824EFD" w:rsidRPr="00B463B5" w:rsidRDefault="00824EFD" w:rsidP="00824EFD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16D77300" w14:textId="77777777" w:rsidR="00667F64" w:rsidRPr="00B463B5" w:rsidRDefault="00667F64" w:rsidP="00667F64">
      <w:pPr>
        <w:tabs>
          <w:tab w:val="clear" w:pos="227"/>
          <w:tab w:val="clear" w:pos="454"/>
          <w:tab w:val="clear" w:pos="680"/>
          <w:tab w:val="left" w:pos="549"/>
        </w:tabs>
        <w:spacing w:line="240" w:lineRule="auto"/>
        <w:ind w:firstLine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B463B5">
        <w:rPr>
          <w:rFonts w:ascii="BrowalliaUPC" w:hAnsi="BrowalliaUPC" w:cs="BrowalliaUPC"/>
          <w:sz w:val="28"/>
          <w:szCs w:val="28"/>
          <w:cs/>
          <w:lang w:val="en-GB"/>
        </w:rPr>
        <w:t xml:space="preserve">ในการประชุมวิสามัญผู้ถือหุ้น ครั้งที่ </w:t>
      </w:r>
      <w:r w:rsidRPr="00B463B5">
        <w:rPr>
          <w:rFonts w:ascii="BrowalliaUPC" w:hAnsi="BrowalliaUPC" w:cs="BrowalliaUPC"/>
          <w:sz w:val="28"/>
          <w:szCs w:val="28"/>
          <w:lang w:val="en-GB"/>
        </w:rPr>
        <w:t>1/2564</w:t>
      </w:r>
      <w:r w:rsidRPr="00B463B5">
        <w:rPr>
          <w:rFonts w:ascii="BrowalliaUPC" w:hAnsi="BrowalliaUPC" w:cs="BrowalliaUPC"/>
          <w:sz w:val="28"/>
          <w:szCs w:val="28"/>
          <w:cs/>
          <w:lang w:val="en-GB"/>
        </w:rPr>
        <w:t xml:space="preserve"> เมื่อวันที่ วันที่ </w:t>
      </w:r>
      <w:r w:rsidRPr="00B463B5">
        <w:rPr>
          <w:rFonts w:ascii="BrowalliaUPC" w:hAnsi="BrowalliaUPC" w:cs="BrowalliaUPC"/>
          <w:sz w:val="28"/>
          <w:szCs w:val="28"/>
          <w:lang w:val="en-GB"/>
        </w:rPr>
        <w:t>9</w:t>
      </w:r>
      <w:r w:rsidRPr="00B463B5">
        <w:rPr>
          <w:rFonts w:ascii="BrowalliaUPC" w:hAnsi="BrowalliaUPC" w:cs="BrowalliaUPC"/>
          <w:sz w:val="28"/>
          <w:szCs w:val="28"/>
          <w:cs/>
          <w:lang w:val="en-GB"/>
        </w:rPr>
        <w:t xml:space="preserve"> กุมภาพันธ์ </w:t>
      </w:r>
      <w:r w:rsidRPr="00B463B5">
        <w:rPr>
          <w:rFonts w:ascii="BrowalliaUPC" w:hAnsi="BrowalliaUPC" w:cs="BrowalliaUPC"/>
          <w:sz w:val="28"/>
          <w:szCs w:val="28"/>
          <w:lang w:val="en-GB"/>
        </w:rPr>
        <w:t>2564</w:t>
      </w:r>
      <w:r w:rsidRPr="00B463B5">
        <w:rPr>
          <w:rFonts w:ascii="BrowalliaUPC" w:hAnsi="BrowalliaUPC" w:cs="BrowalliaUPC"/>
          <w:sz w:val="28"/>
          <w:szCs w:val="28"/>
          <w:cs/>
          <w:lang w:val="en-GB"/>
        </w:rPr>
        <w:t xml:space="preserve"> ที่ประชุมมีมติอนุมัติดังนี้</w:t>
      </w:r>
    </w:p>
    <w:p w14:paraId="6263973F" w14:textId="77777777" w:rsidR="00667F64" w:rsidRPr="00B463B5" w:rsidRDefault="00667F64" w:rsidP="00667F6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240" w:lineRule="auto"/>
        <w:ind w:left="1134"/>
        <w:jc w:val="thaiDistribute"/>
        <w:rPr>
          <w:rFonts w:ascii="BrowalliaUPC" w:hAnsi="BrowalliaUPC" w:cs="BrowalliaUPC"/>
          <w:sz w:val="28"/>
          <w:szCs w:val="28"/>
        </w:rPr>
      </w:pPr>
    </w:p>
    <w:p w14:paraId="21AE3A55" w14:textId="19FCEC74" w:rsidR="00667F64" w:rsidRPr="00B463B5" w:rsidRDefault="00667F64" w:rsidP="00DE665C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jc w:val="thaiDistribute"/>
        <w:rPr>
          <w:rFonts w:ascii="BrowalliaUPC" w:hAnsi="BrowalliaUPC" w:cs="BrowalliaUPC"/>
          <w:sz w:val="28"/>
          <w:szCs w:val="28"/>
        </w:rPr>
      </w:pPr>
      <w:r w:rsidRPr="007E69DB">
        <w:rPr>
          <w:rFonts w:ascii="BrowalliaUPC" w:hAnsi="BrowalliaUPC" w:cs="BrowalliaUPC"/>
          <w:sz w:val="28"/>
          <w:szCs w:val="28"/>
          <w:cs/>
        </w:rPr>
        <w:t>ลด</w:t>
      </w:r>
      <w:r w:rsidRPr="00B463B5">
        <w:rPr>
          <w:rFonts w:ascii="BrowalliaUPC" w:hAnsi="BrowalliaUPC" w:cs="BrowalliaUPC"/>
          <w:sz w:val="28"/>
          <w:szCs w:val="28"/>
          <w:cs/>
        </w:rPr>
        <w:t xml:space="preserve">ทุนจดทะเบียนของบริษัทจำนวน </w:t>
      </w:r>
      <w:r w:rsidRPr="00B463B5">
        <w:rPr>
          <w:rFonts w:ascii="BrowalliaUPC" w:hAnsi="BrowalliaUPC" w:cs="BrowalliaUPC"/>
          <w:sz w:val="28"/>
          <w:szCs w:val="28"/>
        </w:rPr>
        <w:t>765,052,653.075</w:t>
      </w:r>
      <w:r w:rsidRPr="00B463B5">
        <w:rPr>
          <w:rFonts w:ascii="BrowalliaUPC" w:hAnsi="BrowalliaUPC" w:cs="BrowalliaUPC"/>
          <w:sz w:val="28"/>
          <w:szCs w:val="28"/>
          <w:cs/>
        </w:rPr>
        <w:t xml:space="preserve"> บาท</w:t>
      </w:r>
      <w:r w:rsidR="007E69DB">
        <w:rPr>
          <w:rFonts w:ascii="BrowalliaUPC" w:hAnsi="BrowalliaUPC" w:cs="BrowalliaUPC"/>
          <w:sz w:val="28"/>
          <w:szCs w:val="28"/>
        </w:rPr>
        <w:t xml:space="preserve"> </w:t>
      </w:r>
      <w:r w:rsidRPr="00B463B5">
        <w:rPr>
          <w:rFonts w:ascii="BrowalliaUPC" w:hAnsi="BrowalliaUPC" w:cs="BrowalliaUPC"/>
          <w:sz w:val="28"/>
          <w:szCs w:val="28"/>
          <w:cs/>
        </w:rPr>
        <w:t xml:space="preserve">จากเดิม </w:t>
      </w:r>
      <w:r w:rsidRPr="00B463B5">
        <w:rPr>
          <w:rFonts w:ascii="BrowalliaUPC" w:hAnsi="BrowalliaUPC" w:cs="BrowalliaUPC"/>
          <w:sz w:val="28"/>
          <w:szCs w:val="28"/>
        </w:rPr>
        <w:t>3,181,554,810.300</w:t>
      </w:r>
      <w:r w:rsidRPr="00B463B5">
        <w:rPr>
          <w:rFonts w:ascii="BrowalliaUPC" w:hAnsi="BrowalliaUPC" w:cs="BrowalliaUPC"/>
          <w:sz w:val="28"/>
          <w:szCs w:val="28"/>
          <w:cs/>
        </w:rPr>
        <w:t xml:space="preserve"> บาท</w:t>
      </w:r>
      <w:r w:rsidR="007E69DB">
        <w:rPr>
          <w:rFonts w:ascii="BrowalliaUPC" w:hAnsi="BrowalliaUPC" w:cs="BrowalliaUPC"/>
          <w:sz w:val="28"/>
          <w:szCs w:val="28"/>
        </w:rPr>
        <w:t xml:space="preserve"> </w:t>
      </w:r>
      <w:r w:rsidRPr="00B463B5">
        <w:rPr>
          <w:rFonts w:ascii="BrowalliaUPC" w:hAnsi="BrowalliaUPC" w:cs="BrowalliaUPC"/>
          <w:sz w:val="28"/>
          <w:szCs w:val="28"/>
          <w:cs/>
        </w:rPr>
        <w:t xml:space="preserve">เป็น </w:t>
      </w:r>
      <w:r w:rsidRPr="00B463B5">
        <w:rPr>
          <w:rFonts w:ascii="BrowalliaUPC" w:hAnsi="BrowalliaUPC" w:cs="BrowalliaUPC"/>
          <w:sz w:val="28"/>
          <w:szCs w:val="28"/>
        </w:rPr>
        <w:t>2,416,502,157.225</w:t>
      </w:r>
      <w:r w:rsidRPr="00B463B5">
        <w:rPr>
          <w:rFonts w:ascii="BrowalliaUPC" w:hAnsi="BrowalliaUPC" w:cs="BrowalliaUPC"/>
          <w:sz w:val="28"/>
          <w:szCs w:val="28"/>
          <w:cs/>
        </w:rPr>
        <w:t xml:space="preserve"> บาท โดยวิธีการตัดหุ้นสามัญที่ยังไม่ได้จำหน่ายจำนวน </w:t>
      </w:r>
      <w:r w:rsidRPr="00B463B5">
        <w:rPr>
          <w:rFonts w:ascii="BrowalliaUPC" w:hAnsi="BrowalliaUPC" w:cs="BrowalliaUPC"/>
          <w:sz w:val="28"/>
          <w:szCs w:val="28"/>
        </w:rPr>
        <w:t>10,200,702,041</w:t>
      </w:r>
      <w:r w:rsidRPr="00B463B5">
        <w:rPr>
          <w:rFonts w:ascii="BrowalliaUPC" w:hAnsi="BrowalliaUPC" w:cs="BrowalliaUPC"/>
          <w:sz w:val="28"/>
          <w:szCs w:val="28"/>
          <w:cs/>
        </w:rPr>
        <w:t xml:space="preserve"> หุ้น มูลค่าที่ตราไว้หุ้นละ </w:t>
      </w:r>
      <w:r w:rsidRPr="00B463B5">
        <w:rPr>
          <w:rFonts w:ascii="BrowalliaUPC" w:hAnsi="BrowalliaUPC" w:cs="BrowalliaUPC"/>
          <w:sz w:val="28"/>
          <w:szCs w:val="28"/>
        </w:rPr>
        <w:t>0.075</w:t>
      </w:r>
      <w:r w:rsidRPr="00B463B5">
        <w:rPr>
          <w:rFonts w:ascii="BrowalliaUPC" w:hAnsi="BrowalliaUPC" w:cs="BrowalliaUPC"/>
          <w:sz w:val="28"/>
          <w:szCs w:val="28"/>
          <w:cs/>
        </w:rPr>
        <w:t xml:space="preserve"> บาท</w:t>
      </w:r>
    </w:p>
    <w:p w14:paraId="34009EAE" w14:textId="77777777" w:rsidR="00667F64" w:rsidRPr="00B463B5" w:rsidRDefault="00667F64" w:rsidP="00667F6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240" w:lineRule="auto"/>
        <w:ind w:left="1134"/>
        <w:jc w:val="thaiDistribute"/>
        <w:rPr>
          <w:rFonts w:ascii="BrowalliaUPC" w:hAnsi="BrowalliaUPC" w:cs="BrowalliaUPC"/>
          <w:sz w:val="28"/>
          <w:szCs w:val="28"/>
        </w:rPr>
      </w:pPr>
    </w:p>
    <w:p w14:paraId="16D43DD9" w14:textId="5967008C" w:rsidR="00667F64" w:rsidRPr="00B463B5" w:rsidRDefault="00667F64" w:rsidP="00EF146C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jc w:val="thaiDistribute"/>
        <w:rPr>
          <w:rFonts w:ascii="BrowalliaUPC" w:hAnsi="BrowalliaUPC" w:cs="BrowalliaUPC"/>
          <w:sz w:val="28"/>
          <w:szCs w:val="28"/>
        </w:rPr>
      </w:pPr>
      <w:r w:rsidRPr="00B463B5">
        <w:rPr>
          <w:rFonts w:ascii="BrowalliaUPC" w:hAnsi="BrowalliaUPC" w:cs="BrowalliaUPC"/>
          <w:sz w:val="28"/>
          <w:szCs w:val="28"/>
          <w:cs/>
        </w:rPr>
        <w:t xml:space="preserve">เพิ่มทุนจดทะเบียนของบริษัทจำนวน </w:t>
      </w:r>
      <w:r w:rsidRPr="00B463B5">
        <w:rPr>
          <w:rFonts w:ascii="BrowalliaUPC" w:hAnsi="BrowalliaUPC" w:cs="BrowalliaUPC"/>
          <w:sz w:val="28"/>
          <w:szCs w:val="28"/>
        </w:rPr>
        <w:t>581,896,551.750</w:t>
      </w:r>
      <w:r w:rsidRPr="00B463B5">
        <w:rPr>
          <w:rFonts w:ascii="BrowalliaUPC" w:hAnsi="BrowalliaUPC" w:cs="BrowalliaUPC"/>
          <w:sz w:val="28"/>
          <w:szCs w:val="28"/>
          <w:cs/>
        </w:rPr>
        <w:t xml:space="preserve"> บาท จากทุนจดทะเบียนจำนวน </w:t>
      </w:r>
      <w:r w:rsidRPr="00B463B5">
        <w:rPr>
          <w:rFonts w:ascii="BrowalliaUPC" w:hAnsi="BrowalliaUPC" w:cs="BrowalliaUPC"/>
          <w:sz w:val="28"/>
          <w:szCs w:val="28"/>
        </w:rPr>
        <w:t>2,416,502,157.225</w:t>
      </w:r>
      <w:r w:rsidRPr="00B463B5">
        <w:rPr>
          <w:rFonts w:ascii="BrowalliaUPC" w:hAnsi="BrowalliaUPC" w:cs="BrowalliaUPC"/>
          <w:sz w:val="28"/>
          <w:szCs w:val="28"/>
          <w:cs/>
        </w:rPr>
        <w:t xml:space="preserve"> บาท เป็นจำนวน </w:t>
      </w:r>
      <w:r w:rsidRPr="00B463B5">
        <w:rPr>
          <w:rFonts w:ascii="BrowalliaUPC" w:hAnsi="BrowalliaUPC" w:cs="BrowalliaUPC"/>
          <w:sz w:val="28"/>
          <w:szCs w:val="28"/>
        </w:rPr>
        <w:t>2,998,398,708.975</w:t>
      </w:r>
      <w:r w:rsidRPr="00B463B5">
        <w:rPr>
          <w:rFonts w:ascii="BrowalliaUPC" w:hAnsi="BrowalliaUPC" w:cs="BrowalliaUPC"/>
          <w:sz w:val="28"/>
          <w:szCs w:val="28"/>
          <w:cs/>
        </w:rPr>
        <w:t xml:space="preserve"> บาท โดยการออกหุ้นสามัญจำนวน </w:t>
      </w:r>
      <w:r w:rsidRPr="00B463B5">
        <w:rPr>
          <w:rFonts w:ascii="BrowalliaUPC" w:hAnsi="BrowalliaUPC" w:cs="BrowalliaUPC"/>
          <w:sz w:val="28"/>
          <w:szCs w:val="28"/>
        </w:rPr>
        <w:t>7,758,620,690</w:t>
      </w:r>
      <w:r w:rsidRPr="00B463B5">
        <w:rPr>
          <w:rFonts w:ascii="BrowalliaUPC" w:hAnsi="BrowalliaUPC" w:cs="BrowalliaUPC"/>
          <w:sz w:val="28"/>
          <w:szCs w:val="28"/>
          <w:cs/>
        </w:rPr>
        <w:t xml:space="preserve"> หุ้น มูลค่าที่ตราไว้</w:t>
      </w:r>
      <w:r w:rsidR="00254294">
        <w:rPr>
          <w:rFonts w:ascii="BrowalliaUPC" w:hAnsi="BrowalliaUPC" w:cs="BrowalliaUPC"/>
          <w:sz w:val="28"/>
          <w:szCs w:val="28"/>
        </w:rPr>
        <w:br/>
      </w:r>
      <w:r w:rsidRPr="00B463B5">
        <w:rPr>
          <w:rFonts w:ascii="BrowalliaUPC" w:hAnsi="BrowalliaUPC" w:cs="BrowalliaUPC"/>
          <w:sz w:val="28"/>
          <w:szCs w:val="28"/>
          <w:cs/>
        </w:rPr>
        <w:t xml:space="preserve">หุ้นละ </w:t>
      </w:r>
      <w:r w:rsidRPr="00B463B5">
        <w:rPr>
          <w:rFonts w:ascii="BrowalliaUPC" w:hAnsi="BrowalliaUPC" w:cs="BrowalliaUPC"/>
          <w:sz w:val="28"/>
          <w:szCs w:val="28"/>
        </w:rPr>
        <w:t>0.075</w:t>
      </w:r>
      <w:r w:rsidRPr="00B463B5">
        <w:rPr>
          <w:rFonts w:ascii="BrowalliaUPC" w:hAnsi="BrowalliaUPC" w:cs="BrowalliaUPC"/>
          <w:sz w:val="28"/>
          <w:szCs w:val="28"/>
          <w:cs/>
        </w:rPr>
        <w:t xml:space="preserve"> บาท เพื่อเสนอขายแก่บุคคลในวงจำกัด (</w:t>
      </w:r>
      <w:r w:rsidRPr="00B463B5">
        <w:rPr>
          <w:rFonts w:ascii="BrowalliaUPC" w:hAnsi="BrowalliaUPC" w:cs="BrowalliaUPC"/>
          <w:sz w:val="28"/>
          <w:szCs w:val="28"/>
        </w:rPr>
        <w:t xml:space="preserve">Private Placement) </w:t>
      </w:r>
      <w:r w:rsidRPr="00B463B5">
        <w:rPr>
          <w:rFonts w:ascii="BrowalliaUPC" w:hAnsi="BrowalliaUPC" w:cs="BrowalliaUPC"/>
          <w:sz w:val="28"/>
          <w:szCs w:val="28"/>
          <w:cs/>
        </w:rPr>
        <w:t xml:space="preserve">จำนวน </w:t>
      </w:r>
      <w:r w:rsidRPr="00B463B5">
        <w:rPr>
          <w:rFonts w:ascii="BrowalliaUPC" w:hAnsi="BrowalliaUPC" w:cs="BrowalliaUPC"/>
          <w:sz w:val="28"/>
          <w:szCs w:val="28"/>
        </w:rPr>
        <w:t>3</w:t>
      </w:r>
      <w:r w:rsidRPr="00B463B5">
        <w:rPr>
          <w:rFonts w:ascii="BrowalliaUPC" w:hAnsi="BrowalliaUPC" w:cs="BrowalliaUPC"/>
          <w:sz w:val="28"/>
          <w:szCs w:val="28"/>
          <w:cs/>
        </w:rPr>
        <w:t xml:space="preserve"> ราย ในราคาหุ้นละ </w:t>
      </w:r>
      <w:r w:rsidRPr="00B463B5">
        <w:rPr>
          <w:rFonts w:ascii="BrowalliaUPC" w:hAnsi="BrowalliaUPC" w:cs="BrowalliaUPC"/>
          <w:sz w:val="28"/>
          <w:szCs w:val="28"/>
        </w:rPr>
        <w:t>0.0348</w:t>
      </w:r>
      <w:r w:rsidRPr="00B463B5">
        <w:rPr>
          <w:rFonts w:ascii="BrowalliaUPC" w:hAnsi="BrowalliaUPC" w:cs="BrowalliaUPC"/>
          <w:sz w:val="28"/>
          <w:szCs w:val="28"/>
          <w:cs/>
        </w:rPr>
        <w:t xml:space="preserve"> บาท มูลค่ารวม </w:t>
      </w:r>
      <w:r w:rsidRPr="00B463B5">
        <w:rPr>
          <w:rFonts w:ascii="BrowalliaUPC" w:hAnsi="BrowalliaUPC" w:cs="BrowalliaUPC"/>
          <w:sz w:val="28"/>
          <w:szCs w:val="28"/>
        </w:rPr>
        <w:t>270,000,000</w:t>
      </w:r>
      <w:r w:rsidRPr="00B463B5">
        <w:rPr>
          <w:rFonts w:ascii="BrowalliaUPC" w:hAnsi="BrowalliaUPC" w:cs="BrowalliaUPC"/>
          <w:sz w:val="28"/>
          <w:szCs w:val="28"/>
          <w:cs/>
        </w:rPr>
        <w:t xml:space="preserve"> บาท</w:t>
      </w:r>
    </w:p>
    <w:p w14:paraId="03EC85F1" w14:textId="77777777" w:rsidR="00377B7C" w:rsidRPr="00B40121" w:rsidRDefault="00377B7C" w:rsidP="00377B7C">
      <w:pPr>
        <w:spacing w:line="240" w:lineRule="auto"/>
        <w:jc w:val="thaiDistribute"/>
        <w:rPr>
          <w:rFonts w:ascii="BrowalliaUPC" w:hAnsi="BrowalliaUPC" w:cs="BrowalliaUPC"/>
          <w:sz w:val="24"/>
          <w:szCs w:val="24"/>
        </w:rPr>
      </w:pPr>
    </w:p>
    <w:p w14:paraId="29B6FF4D" w14:textId="2B3CD2A6" w:rsidR="001A674F" w:rsidRPr="00AC0517" w:rsidRDefault="003347B2" w:rsidP="00C30523">
      <w:pPr>
        <w:spacing w:line="240" w:lineRule="auto"/>
        <w:ind w:left="426"/>
        <w:jc w:val="thaiDistribute"/>
        <w:rPr>
          <w:rFonts w:ascii="BrowalliaUPC" w:hAnsi="BrowalliaUPC" w:cs="BrowalliaUPC"/>
          <w:cs/>
        </w:rPr>
      </w:pPr>
      <w:r w:rsidRPr="00B463B5">
        <w:rPr>
          <w:rFonts w:ascii="BrowalliaUPC" w:hAnsi="BrowalliaUPC" w:cs="BrowalliaUPC"/>
          <w:sz w:val="28"/>
          <w:szCs w:val="28"/>
          <w:cs/>
        </w:rPr>
        <w:t>ในระหว่างงวด</w:t>
      </w:r>
      <w:r w:rsidRPr="00B463B5">
        <w:rPr>
          <w:rFonts w:ascii="BrowalliaUPC" w:hAnsi="BrowalliaUPC" w:cs="BrowalliaUPC"/>
          <w:sz w:val="28"/>
          <w:szCs w:val="28"/>
        </w:rPr>
        <w:t xml:space="preserve"> </w:t>
      </w:r>
      <w:r w:rsidRPr="00B463B5">
        <w:rPr>
          <w:rFonts w:ascii="BrowalliaUPC" w:hAnsi="BrowalliaUPC" w:cs="BrowalliaUPC"/>
          <w:sz w:val="28"/>
          <w:szCs w:val="28"/>
          <w:cs/>
        </w:rPr>
        <w:t>บริษัทได้รับชำระเงินค่าหุ้นสามัญเพิ่มทุนที่เสนอขายแก่บุคคลในวงจำกัดจำนวน</w:t>
      </w:r>
      <w:r w:rsidR="00FA220A" w:rsidRPr="00B463B5">
        <w:rPr>
          <w:rFonts w:ascii="BrowalliaUPC" w:hAnsi="BrowalliaUPC" w:cs="BrowalliaUPC"/>
          <w:sz w:val="28"/>
          <w:szCs w:val="28"/>
        </w:rPr>
        <w:t xml:space="preserve"> </w:t>
      </w:r>
      <w:r w:rsidR="007278D7">
        <w:rPr>
          <w:rFonts w:ascii="BrowalliaUPC" w:hAnsi="BrowalliaUPC" w:cs="BrowalliaUPC"/>
          <w:sz w:val="28"/>
          <w:szCs w:val="28"/>
        </w:rPr>
        <w:t>1</w:t>
      </w:r>
      <w:r w:rsidR="00FA220A" w:rsidRPr="00B463B5">
        <w:rPr>
          <w:rFonts w:ascii="BrowalliaUPC" w:hAnsi="BrowalliaUPC" w:cs="BrowalliaUPC"/>
          <w:sz w:val="28"/>
          <w:szCs w:val="28"/>
        </w:rPr>
        <w:t xml:space="preserve"> </w:t>
      </w:r>
      <w:r w:rsidR="00377B7C" w:rsidRPr="00B463B5">
        <w:rPr>
          <w:rFonts w:ascii="BrowalliaUPC" w:hAnsi="BrowalliaUPC" w:cs="BrowalliaUPC"/>
          <w:sz w:val="28"/>
          <w:szCs w:val="28"/>
          <w:cs/>
        </w:rPr>
        <w:t>ราย จำนวนหุ้นสามัญรวม</w:t>
      </w:r>
      <w:r w:rsidR="00FA220A" w:rsidRPr="00B463B5">
        <w:rPr>
          <w:rFonts w:ascii="BrowalliaUPC" w:hAnsi="BrowalliaUPC" w:cs="BrowalliaUPC"/>
          <w:sz w:val="28"/>
          <w:szCs w:val="28"/>
        </w:rPr>
        <w:t xml:space="preserve"> </w:t>
      </w:r>
      <w:r w:rsidR="0069462C">
        <w:rPr>
          <w:rFonts w:ascii="BrowalliaUPC" w:hAnsi="BrowalliaUPC" w:cs="BrowalliaUPC"/>
          <w:sz w:val="28"/>
          <w:szCs w:val="28"/>
        </w:rPr>
        <w:t>1,436,781,609</w:t>
      </w:r>
      <w:r w:rsidR="00E40232" w:rsidRPr="00B463B5">
        <w:rPr>
          <w:rFonts w:ascii="BrowalliaUPC" w:hAnsi="BrowalliaUPC" w:cs="BrowalliaUPC"/>
          <w:sz w:val="28"/>
          <w:szCs w:val="28"/>
        </w:rPr>
        <w:t xml:space="preserve"> </w:t>
      </w:r>
      <w:r w:rsidR="00377B7C" w:rsidRPr="00B463B5">
        <w:rPr>
          <w:rFonts w:ascii="BrowalliaUPC" w:hAnsi="BrowalliaUPC" w:cs="BrowalliaUPC"/>
          <w:sz w:val="28"/>
          <w:szCs w:val="28"/>
          <w:cs/>
        </w:rPr>
        <w:t>หุ้น</w:t>
      </w:r>
      <w:bookmarkEnd w:id="2"/>
      <w:r w:rsidR="00116EE3">
        <w:rPr>
          <w:rFonts w:ascii="BrowalliaUPC" w:hAnsi="BrowalliaUPC" w:cs="BrowalliaUPC" w:hint="cs"/>
          <w:sz w:val="28"/>
          <w:szCs w:val="28"/>
          <w:cs/>
        </w:rPr>
        <w:t xml:space="preserve"> เป็นเงิน </w:t>
      </w:r>
      <w:r w:rsidR="00116EE3">
        <w:rPr>
          <w:rFonts w:ascii="BrowalliaUPC" w:hAnsi="BrowalliaUPC" w:cs="BrowalliaUPC"/>
          <w:sz w:val="28"/>
          <w:szCs w:val="28"/>
        </w:rPr>
        <w:t xml:space="preserve">50 </w:t>
      </w:r>
      <w:r w:rsidR="00116EE3">
        <w:rPr>
          <w:rFonts w:ascii="BrowalliaUPC" w:hAnsi="BrowalliaUPC" w:cs="BrowalliaUPC" w:hint="cs"/>
          <w:sz w:val="28"/>
          <w:szCs w:val="28"/>
          <w:cs/>
        </w:rPr>
        <w:t>ล้านบาท</w:t>
      </w:r>
    </w:p>
    <w:p w14:paraId="5444715A" w14:textId="77777777" w:rsidR="0041389C" w:rsidRPr="00B40121" w:rsidRDefault="0041389C" w:rsidP="008466FF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2"/>
          <w:szCs w:val="22"/>
          <w:u w:val="single"/>
          <w:cs/>
        </w:rPr>
      </w:pPr>
    </w:p>
    <w:p w14:paraId="5847652A" w14:textId="035F0A76" w:rsidR="00935FB3" w:rsidRDefault="003258D8" w:rsidP="00935FB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AC0517">
        <w:rPr>
          <w:rFonts w:ascii="BrowalliaUPC" w:hAnsi="BrowalliaUPC" w:cs="BrowalliaUPC"/>
          <w:sz w:val="28"/>
          <w:szCs w:val="28"/>
          <w:cs/>
        </w:rPr>
        <w:t>รายการเคลื่อนไหวของทุนจดทะเบียนและทุนที่ชำระแล้วสำหรับ</w:t>
      </w:r>
      <w:r w:rsidR="00137E87" w:rsidRPr="00AC0517">
        <w:rPr>
          <w:rFonts w:ascii="BrowalliaUPC" w:hAnsi="BrowalliaUPC" w:cs="BrowalliaUPC"/>
          <w:sz w:val="28"/>
          <w:szCs w:val="28"/>
          <w:cs/>
        </w:rPr>
        <w:t>งวด</w:t>
      </w:r>
      <w:r w:rsidR="00B80C19" w:rsidRPr="00AC0517">
        <w:rPr>
          <w:rFonts w:ascii="BrowalliaUPC" w:hAnsi="BrowalliaUPC" w:cs="BrowalliaUPC"/>
          <w:sz w:val="28"/>
          <w:szCs w:val="28"/>
          <w:cs/>
        </w:rPr>
        <w:t>สามเดือน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สิ้นสุดวันที่ </w:t>
      </w:r>
      <w:r w:rsidR="003E6065" w:rsidRPr="00AC0517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="003E6065" w:rsidRPr="00AC0517">
        <w:rPr>
          <w:rFonts w:ascii="BrowalliaUPC" w:hAnsi="BrowalliaUPC" w:cs="BrowalliaUPC"/>
          <w:sz w:val="28"/>
          <w:szCs w:val="28"/>
          <w:cs/>
          <w:lang w:val="en-GB"/>
        </w:rPr>
        <w:t>มีนาคม</w:t>
      </w:r>
      <w:r w:rsidR="003E6065" w:rsidRPr="00AC0517">
        <w:rPr>
          <w:rFonts w:ascii="BrowalliaUPC" w:hAnsi="BrowalliaUPC" w:cs="BrowalliaUPC"/>
          <w:sz w:val="28"/>
          <w:szCs w:val="28"/>
        </w:rPr>
        <w:t xml:space="preserve"> 2564</w:t>
      </w:r>
      <w:r w:rsidR="00FA09D0">
        <w:rPr>
          <w:rFonts w:ascii="BrowalliaUPC" w:hAnsi="BrowalliaUPC" w:cs="BrowalliaUPC"/>
          <w:sz w:val="28"/>
          <w:szCs w:val="28"/>
        </w:rPr>
        <w:t xml:space="preserve"> </w:t>
      </w:r>
      <w:r w:rsidRPr="00AC0517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70211486" w14:textId="401D59B5" w:rsidR="002E2C71" w:rsidRPr="00B40121" w:rsidRDefault="002E2C71" w:rsidP="00935FB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2"/>
          <w:szCs w:val="22"/>
        </w:rPr>
      </w:pPr>
    </w:p>
    <w:tbl>
      <w:tblPr>
        <w:tblW w:w="9203" w:type="dxa"/>
        <w:tblInd w:w="360" w:type="dxa"/>
        <w:tblLook w:val="04A0" w:firstRow="1" w:lastRow="0" w:firstColumn="1" w:lastColumn="0" w:noHBand="0" w:noVBand="1"/>
      </w:tblPr>
      <w:tblGrid>
        <w:gridCol w:w="3390"/>
        <w:gridCol w:w="408"/>
        <w:gridCol w:w="1148"/>
        <w:gridCol w:w="652"/>
        <w:gridCol w:w="765"/>
        <w:gridCol w:w="1038"/>
        <w:gridCol w:w="379"/>
        <w:gridCol w:w="1423"/>
      </w:tblGrid>
      <w:tr w:rsidR="003258D8" w:rsidRPr="00AC0517" w14:paraId="3A11BD51" w14:textId="77777777" w:rsidTr="001C067A">
        <w:trPr>
          <w:trHeight w:val="204"/>
        </w:trPr>
        <w:tc>
          <w:tcPr>
            <w:tcW w:w="3798" w:type="dxa"/>
            <w:gridSpan w:val="2"/>
            <w:noWrap/>
            <w:vAlign w:val="bottom"/>
            <w:hideMark/>
          </w:tcPr>
          <w:p w14:paraId="395F052D" w14:textId="77777777" w:rsidR="003258D8" w:rsidRPr="00AC0517" w:rsidRDefault="003258D8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AC0517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ทุนจดทะเบียน</w:t>
            </w:r>
          </w:p>
        </w:tc>
        <w:tc>
          <w:tcPr>
            <w:tcW w:w="1800" w:type="dxa"/>
            <w:gridSpan w:val="2"/>
            <w:noWrap/>
            <w:vAlign w:val="bottom"/>
            <w:hideMark/>
          </w:tcPr>
          <w:p w14:paraId="0D5652F0" w14:textId="77777777" w:rsidR="003258D8" w:rsidRPr="00AC0517" w:rsidRDefault="003258D8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AC0517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AC0517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จำนวนหุ้น (พันหุ้น</w:t>
            </w:r>
            <w:r w:rsidRPr="00AC0517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) </w:t>
            </w:r>
          </w:p>
        </w:tc>
        <w:tc>
          <w:tcPr>
            <w:tcW w:w="1803" w:type="dxa"/>
            <w:gridSpan w:val="2"/>
            <w:noWrap/>
            <w:vAlign w:val="bottom"/>
            <w:hideMark/>
          </w:tcPr>
          <w:p w14:paraId="43B86E85" w14:textId="77777777" w:rsidR="003258D8" w:rsidRPr="00AC0517" w:rsidRDefault="003258D8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AC0517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AC0517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มูลค่าหุ้นละ (บาท</w:t>
            </w:r>
            <w:r w:rsidRPr="00AC0517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) </w:t>
            </w:r>
          </w:p>
        </w:tc>
        <w:tc>
          <w:tcPr>
            <w:tcW w:w="1800" w:type="dxa"/>
            <w:gridSpan w:val="2"/>
            <w:noWrap/>
            <w:vAlign w:val="bottom"/>
            <w:hideMark/>
          </w:tcPr>
          <w:p w14:paraId="1574BA0A" w14:textId="77777777" w:rsidR="003258D8" w:rsidRPr="00AC0517" w:rsidRDefault="003258D8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AC0517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AC0517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พันบาท </w:t>
            </w:r>
          </w:p>
        </w:tc>
      </w:tr>
      <w:tr w:rsidR="003258D8" w:rsidRPr="00AC0517" w14:paraId="580CD1A8" w14:textId="77777777" w:rsidTr="001C067A">
        <w:trPr>
          <w:trHeight w:val="204"/>
        </w:trPr>
        <w:tc>
          <w:tcPr>
            <w:tcW w:w="3798" w:type="dxa"/>
            <w:gridSpan w:val="2"/>
            <w:noWrap/>
            <w:vAlign w:val="bottom"/>
          </w:tcPr>
          <w:p w14:paraId="5598A24B" w14:textId="77777777" w:rsidR="003258D8" w:rsidRPr="00AC0517" w:rsidRDefault="003258D8" w:rsidP="002D4478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800" w:type="dxa"/>
            <w:gridSpan w:val="2"/>
            <w:noWrap/>
            <w:vAlign w:val="bottom"/>
          </w:tcPr>
          <w:p w14:paraId="5B96F73A" w14:textId="77777777" w:rsidR="003258D8" w:rsidRPr="00AC0517" w:rsidRDefault="003258D8" w:rsidP="002D4478">
            <w:pP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803" w:type="dxa"/>
            <w:gridSpan w:val="2"/>
            <w:noWrap/>
            <w:vAlign w:val="bottom"/>
          </w:tcPr>
          <w:p w14:paraId="4997600F" w14:textId="77777777" w:rsidR="003258D8" w:rsidRPr="00AC0517" w:rsidRDefault="003258D8" w:rsidP="002D4478">
            <w:pP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800" w:type="dxa"/>
            <w:gridSpan w:val="2"/>
            <w:noWrap/>
            <w:vAlign w:val="bottom"/>
          </w:tcPr>
          <w:p w14:paraId="4F4D002E" w14:textId="77777777" w:rsidR="003258D8" w:rsidRPr="00AC0517" w:rsidRDefault="003258D8" w:rsidP="002D4478">
            <w:pP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</w:tr>
      <w:tr w:rsidR="00D96C78" w:rsidRPr="00AC0517" w14:paraId="2BCA8ED5" w14:textId="77777777" w:rsidTr="001C067A">
        <w:trPr>
          <w:trHeight w:val="204"/>
        </w:trPr>
        <w:tc>
          <w:tcPr>
            <w:tcW w:w="3798" w:type="dxa"/>
            <w:gridSpan w:val="2"/>
            <w:noWrap/>
            <w:vAlign w:val="bottom"/>
          </w:tcPr>
          <w:p w14:paraId="7ED3F7EA" w14:textId="32C4094D" w:rsidR="00D96C78" w:rsidRPr="00AC0517" w:rsidRDefault="00D96C78" w:rsidP="00D96C78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E722F5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Pr="00E722F5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1 </w:t>
            </w:r>
            <w:r w:rsidRPr="00E722F5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มกราคม </w:t>
            </w:r>
            <w:r w:rsidRPr="00E722F5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256</w:t>
            </w:r>
            <w:r w:rsidR="00F0311F" w:rsidRPr="00E722F5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4</w:t>
            </w:r>
          </w:p>
        </w:tc>
        <w:tc>
          <w:tcPr>
            <w:tcW w:w="1800" w:type="dxa"/>
            <w:gridSpan w:val="2"/>
            <w:noWrap/>
            <w:vAlign w:val="bottom"/>
          </w:tcPr>
          <w:p w14:paraId="24DABCB4" w14:textId="1836E5CE" w:rsidR="00D96C78" w:rsidRPr="00AC0517" w:rsidRDefault="004C17D9" w:rsidP="00D96C78">
            <w:pP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AC0517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42,420,731</w:t>
            </w:r>
          </w:p>
        </w:tc>
        <w:tc>
          <w:tcPr>
            <w:tcW w:w="1803" w:type="dxa"/>
            <w:gridSpan w:val="2"/>
            <w:noWrap/>
            <w:vAlign w:val="bottom"/>
          </w:tcPr>
          <w:p w14:paraId="7686000E" w14:textId="3BF19319" w:rsidR="00D96C78" w:rsidRPr="00AC0517" w:rsidRDefault="00D96C78" w:rsidP="00D96C78">
            <w:pP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AC0517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800" w:type="dxa"/>
            <w:gridSpan w:val="2"/>
            <w:noWrap/>
            <w:vAlign w:val="bottom"/>
          </w:tcPr>
          <w:p w14:paraId="0DBD21E9" w14:textId="40C7E164" w:rsidR="00D96C78" w:rsidRPr="00AC0517" w:rsidRDefault="001D2FFB" w:rsidP="00D96C78">
            <w:pP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AC0517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3,181,555</w:t>
            </w:r>
          </w:p>
        </w:tc>
      </w:tr>
      <w:tr w:rsidR="00671E43" w:rsidRPr="00AC0517" w14:paraId="468244C7" w14:textId="77777777" w:rsidTr="001C067A">
        <w:trPr>
          <w:trHeight w:val="204"/>
        </w:trPr>
        <w:tc>
          <w:tcPr>
            <w:tcW w:w="3798" w:type="dxa"/>
            <w:gridSpan w:val="2"/>
            <w:noWrap/>
            <w:vAlign w:val="bottom"/>
          </w:tcPr>
          <w:p w14:paraId="346A23B1" w14:textId="09F2BF87" w:rsidR="00671E43" w:rsidRPr="00AC0517" w:rsidRDefault="00671E43" w:rsidP="00671E43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UPC" w:hAnsi="BrowalliaUPC" w:cs="BrowalliaUPC" w:hint="cs"/>
                <w:color w:val="000000"/>
                <w:sz w:val="28"/>
                <w:szCs w:val="28"/>
                <w:cs/>
                <w:lang w:eastAsia="en-GB"/>
              </w:rPr>
              <w:t>ลดทุน</w:t>
            </w:r>
          </w:p>
        </w:tc>
        <w:tc>
          <w:tcPr>
            <w:tcW w:w="1800" w:type="dxa"/>
            <w:gridSpan w:val="2"/>
            <w:noWrap/>
            <w:vAlign w:val="bottom"/>
          </w:tcPr>
          <w:p w14:paraId="66E81929" w14:textId="42F11A55" w:rsidR="00671E43" w:rsidRPr="00AC0517" w:rsidRDefault="00671E43" w:rsidP="00671E43">
            <w:pP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(10,200,702)</w:t>
            </w:r>
          </w:p>
        </w:tc>
        <w:tc>
          <w:tcPr>
            <w:tcW w:w="1803" w:type="dxa"/>
            <w:gridSpan w:val="2"/>
            <w:noWrap/>
            <w:vAlign w:val="bottom"/>
          </w:tcPr>
          <w:p w14:paraId="711A2E41" w14:textId="368C11B6" w:rsidR="00671E43" w:rsidRPr="00AC0517" w:rsidRDefault="00671E43" w:rsidP="00671E43">
            <w:pP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AC0517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800" w:type="dxa"/>
            <w:gridSpan w:val="2"/>
            <w:noWrap/>
            <w:vAlign w:val="bottom"/>
          </w:tcPr>
          <w:p w14:paraId="146D7731" w14:textId="36903CFF" w:rsidR="00671E43" w:rsidRPr="00AC0517" w:rsidRDefault="00671E43" w:rsidP="00671E43">
            <w:pP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(765,053)</w:t>
            </w:r>
          </w:p>
        </w:tc>
      </w:tr>
      <w:tr w:rsidR="00250BAD" w:rsidRPr="00AC0517" w14:paraId="1E67780D" w14:textId="77777777" w:rsidTr="001C067A">
        <w:trPr>
          <w:trHeight w:val="204"/>
        </w:trPr>
        <w:tc>
          <w:tcPr>
            <w:tcW w:w="3798" w:type="dxa"/>
            <w:gridSpan w:val="2"/>
            <w:noWrap/>
            <w:vAlign w:val="bottom"/>
          </w:tcPr>
          <w:p w14:paraId="14D65B25" w14:textId="40AA412F" w:rsidR="00250BAD" w:rsidRPr="00AC0517" w:rsidRDefault="00250BAD" w:rsidP="00250BAD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AC0517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เพิ่มทุน </w:t>
            </w:r>
          </w:p>
        </w:tc>
        <w:tc>
          <w:tcPr>
            <w:tcW w:w="1800" w:type="dxa"/>
            <w:gridSpan w:val="2"/>
            <w:noWrap/>
            <w:vAlign w:val="bottom"/>
          </w:tcPr>
          <w:p w14:paraId="7E736524" w14:textId="3CF164E1" w:rsidR="00250BAD" w:rsidRPr="00AC0517" w:rsidRDefault="00250BAD" w:rsidP="00250BA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7,758,621</w:t>
            </w:r>
          </w:p>
        </w:tc>
        <w:tc>
          <w:tcPr>
            <w:tcW w:w="1803" w:type="dxa"/>
            <w:gridSpan w:val="2"/>
            <w:noWrap/>
          </w:tcPr>
          <w:p w14:paraId="2BFC19F4" w14:textId="0FAA5F0E" w:rsidR="00250BAD" w:rsidRPr="00AC0517" w:rsidRDefault="00250BAD" w:rsidP="00250BAD">
            <w:pP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AC0517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800" w:type="dxa"/>
            <w:gridSpan w:val="2"/>
            <w:noWrap/>
            <w:vAlign w:val="bottom"/>
          </w:tcPr>
          <w:p w14:paraId="017C737F" w14:textId="160D546F" w:rsidR="00250BAD" w:rsidRPr="00AC0517" w:rsidRDefault="00250BAD" w:rsidP="00250BA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581,897</w:t>
            </w:r>
          </w:p>
        </w:tc>
      </w:tr>
      <w:tr w:rsidR="00250BAD" w:rsidRPr="00AC0517" w14:paraId="55E636FF" w14:textId="77777777" w:rsidTr="001C067A">
        <w:trPr>
          <w:trHeight w:val="204"/>
        </w:trPr>
        <w:tc>
          <w:tcPr>
            <w:tcW w:w="3798" w:type="dxa"/>
            <w:gridSpan w:val="2"/>
            <w:noWrap/>
            <w:vAlign w:val="bottom"/>
            <w:hideMark/>
          </w:tcPr>
          <w:p w14:paraId="47C19628" w14:textId="5E93892E" w:rsidR="00250BAD" w:rsidRPr="00AC0517" w:rsidRDefault="00250BAD" w:rsidP="00250BAD">
            <w:pPr>
              <w:spacing w:line="240" w:lineRule="auto"/>
              <w:ind w:left="291" w:hanging="284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AC0517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ยอดคงเหลือ ณ</w:t>
            </w:r>
            <w:r w:rsidRPr="00AC0517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AC0517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วันที่ </w:t>
            </w: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มีนาคม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t xml:space="preserve"> 2564</w:t>
            </w:r>
          </w:p>
        </w:tc>
        <w:tc>
          <w:tcPr>
            <w:tcW w:w="1800" w:type="dxa"/>
            <w:gridSpan w:val="2"/>
            <w:noWrap/>
            <w:vAlign w:val="bottom"/>
          </w:tcPr>
          <w:p w14:paraId="68AA5D90" w14:textId="186CF095" w:rsidR="00250BAD" w:rsidRPr="00AC0517" w:rsidRDefault="00250BAD" w:rsidP="00250BA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>39,978,650</w:t>
            </w:r>
          </w:p>
        </w:tc>
        <w:tc>
          <w:tcPr>
            <w:tcW w:w="1803" w:type="dxa"/>
            <w:gridSpan w:val="2"/>
            <w:noWrap/>
          </w:tcPr>
          <w:p w14:paraId="6AD43FC4" w14:textId="77777777" w:rsidR="00250BAD" w:rsidRPr="00AC0517" w:rsidRDefault="00250BAD" w:rsidP="00250BAD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800" w:type="dxa"/>
            <w:gridSpan w:val="2"/>
            <w:noWrap/>
            <w:vAlign w:val="bottom"/>
          </w:tcPr>
          <w:p w14:paraId="6B9F35F7" w14:textId="265637D5" w:rsidR="00250BAD" w:rsidRPr="00AC0517" w:rsidRDefault="00250BAD" w:rsidP="00250BA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>2,998,399</w:t>
            </w:r>
          </w:p>
        </w:tc>
      </w:tr>
      <w:tr w:rsidR="00911970" w:rsidRPr="00AC0517" w14:paraId="2701735E" w14:textId="77777777" w:rsidTr="001C067A">
        <w:trPr>
          <w:trHeight w:val="204"/>
        </w:trPr>
        <w:tc>
          <w:tcPr>
            <w:tcW w:w="3798" w:type="dxa"/>
            <w:gridSpan w:val="2"/>
            <w:noWrap/>
            <w:vAlign w:val="bottom"/>
          </w:tcPr>
          <w:p w14:paraId="2A32F994" w14:textId="77777777" w:rsidR="00911970" w:rsidRPr="001C067A" w:rsidRDefault="00911970" w:rsidP="00250BAD">
            <w:pPr>
              <w:spacing w:line="240" w:lineRule="auto"/>
              <w:ind w:left="291" w:hanging="284"/>
              <w:rPr>
                <w:rFonts w:ascii="BrowalliaUPC" w:hAnsi="BrowalliaUPC" w:cs="BrowalliaUPC"/>
                <w:color w:val="000000"/>
                <w:sz w:val="36"/>
                <w:szCs w:val="36"/>
                <w:cs/>
                <w:lang w:eastAsia="en-GB"/>
              </w:rPr>
            </w:pPr>
          </w:p>
        </w:tc>
        <w:tc>
          <w:tcPr>
            <w:tcW w:w="1800" w:type="dxa"/>
            <w:gridSpan w:val="2"/>
            <w:noWrap/>
            <w:vAlign w:val="bottom"/>
          </w:tcPr>
          <w:p w14:paraId="009D72B8" w14:textId="77777777" w:rsidR="00911970" w:rsidRDefault="00911970" w:rsidP="0091197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803" w:type="dxa"/>
            <w:gridSpan w:val="2"/>
            <w:noWrap/>
          </w:tcPr>
          <w:p w14:paraId="3346A90D" w14:textId="77777777" w:rsidR="00911970" w:rsidRPr="00AC0517" w:rsidRDefault="00911970" w:rsidP="00911970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800" w:type="dxa"/>
            <w:gridSpan w:val="2"/>
            <w:noWrap/>
            <w:vAlign w:val="bottom"/>
          </w:tcPr>
          <w:p w14:paraId="38D03802" w14:textId="77777777" w:rsidR="00911970" w:rsidRDefault="00911970" w:rsidP="0091197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</w:tr>
      <w:tr w:rsidR="009E03BE" w:rsidRPr="00AC0517" w14:paraId="444BDD68" w14:textId="77777777" w:rsidTr="001C067A">
        <w:trPr>
          <w:trHeight w:val="408"/>
        </w:trPr>
        <w:tc>
          <w:tcPr>
            <w:tcW w:w="3390" w:type="dxa"/>
            <w:shd w:val="clear" w:color="auto" w:fill="auto"/>
            <w:noWrap/>
            <w:vAlign w:val="bottom"/>
            <w:hideMark/>
          </w:tcPr>
          <w:p w14:paraId="42B00FBC" w14:textId="77777777" w:rsidR="009E03BE" w:rsidRPr="00AC0517" w:rsidRDefault="009E03BE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</w:pPr>
            <w:r w:rsidRPr="00AC0517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ทุนชำระแล้ว</w:t>
            </w:r>
          </w:p>
        </w:tc>
        <w:tc>
          <w:tcPr>
            <w:tcW w:w="1556" w:type="dxa"/>
            <w:gridSpan w:val="2"/>
            <w:shd w:val="clear" w:color="auto" w:fill="auto"/>
            <w:noWrap/>
            <w:vAlign w:val="bottom"/>
            <w:hideMark/>
          </w:tcPr>
          <w:p w14:paraId="7B9AA5E2" w14:textId="77777777" w:rsidR="00DE3B93" w:rsidRPr="00AC0517" w:rsidRDefault="009E03BE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AC0517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จำนวนหุ้น </w:t>
            </w:r>
          </w:p>
          <w:p w14:paraId="77587071" w14:textId="422E0C4C" w:rsidR="009E03BE" w:rsidRPr="00AC0517" w:rsidRDefault="009E03BE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AC0517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(พันหุ้น</w:t>
            </w:r>
            <w:r w:rsidRPr="00AC0517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14:paraId="16DE9464" w14:textId="77777777" w:rsidR="009E03BE" w:rsidRPr="00AC0517" w:rsidRDefault="009E03BE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AC0517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มูลค่าหุ้นละ (บาท</w:t>
            </w:r>
            <w:r w:rsidRPr="00AC0517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14:paraId="73EF852F" w14:textId="77777777" w:rsidR="009E03BE" w:rsidRPr="00AC0517" w:rsidRDefault="009E03BE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AC0517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423" w:type="dxa"/>
          </w:tcPr>
          <w:p w14:paraId="29D4A93F" w14:textId="3600B6D3" w:rsidR="009E03BE" w:rsidRPr="00AC0517" w:rsidRDefault="009E03BE" w:rsidP="009E03B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val="en-GB" w:eastAsia="en-GB"/>
              </w:rPr>
            </w:pPr>
            <w:r w:rsidRPr="00AC0517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ส่วน</w:t>
            </w:r>
            <w:r w:rsidRPr="00AC0517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val="en-GB" w:eastAsia="en-GB"/>
              </w:rPr>
              <w:t>ต่ำ</w:t>
            </w:r>
          </w:p>
          <w:p w14:paraId="42F69904" w14:textId="77777777" w:rsidR="00DE3B93" w:rsidRPr="00AC0517" w:rsidRDefault="009E03BE" w:rsidP="009E03B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AC0517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val="en-GB" w:eastAsia="en-GB"/>
              </w:rPr>
              <w:t>มูลค่าหุ้น</w:t>
            </w:r>
            <w:r w:rsidRPr="00AC0517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</w:t>
            </w:r>
          </w:p>
          <w:p w14:paraId="4354892A" w14:textId="76DACCFA" w:rsidR="009E03BE" w:rsidRPr="00AC0517" w:rsidRDefault="009E03BE" w:rsidP="009E03B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</w:pPr>
            <w:r w:rsidRPr="00AC0517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(</w:t>
            </w:r>
            <w:r w:rsidRPr="00AC0517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พันบาท)</w:t>
            </w:r>
          </w:p>
        </w:tc>
      </w:tr>
      <w:tr w:rsidR="009E03BE" w:rsidRPr="00AC0517" w14:paraId="315BFEA2" w14:textId="77777777" w:rsidTr="001C067A">
        <w:trPr>
          <w:trHeight w:val="333"/>
        </w:trPr>
        <w:tc>
          <w:tcPr>
            <w:tcW w:w="3390" w:type="dxa"/>
            <w:shd w:val="clear" w:color="auto" w:fill="auto"/>
            <w:noWrap/>
            <w:vAlign w:val="bottom"/>
          </w:tcPr>
          <w:p w14:paraId="2D79BD45" w14:textId="77777777" w:rsidR="009E03BE" w:rsidRPr="00AC0517" w:rsidRDefault="009E03BE" w:rsidP="002D4478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556" w:type="dxa"/>
            <w:gridSpan w:val="2"/>
            <w:shd w:val="clear" w:color="auto" w:fill="auto"/>
            <w:noWrap/>
            <w:vAlign w:val="bottom"/>
          </w:tcPr>
          <w:p w14:paraId="325ECC6B" w14:textId="77777777" w:rsidR="009E03BE" w:rsidRPr="00AC0517" w:rsidRDefault="009E03BE" w:rsidP="002D4478">
            <w:pP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79D5023B" w14:textId="77777777" w:rsidR="009E03BE" w:rsidRPr="00AC0517" w:rsidRDefault="009E03BE" w:rsidP="002D4478">
            <w:pP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7BC377B5" w14:textId="77777777" w:rsidR="009E03BE" w:rsidRPr="00AC0517" w:rsidRDefault="009E03BE" w:rsidP="002D4478">
            <w:pP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23" w:type="dxa"/>
          </w:tcPr>
          <w:p w14:paraId="4EE1B006" w14:textId="77777777" w:rsidR="009E03BE" w:rsidRPr="00AC0517" w:rsidRDefault="009E03BE" w:rsidP="002D4478">
            <w:pP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</w:tr>
      <w:tr w:rsidR="00462F67" w:rsidRPr="00AC0517" w14:paraId="5A91B01C" w14:textId="77777777" w:rsidTr="001C067A">
        <w:trPr>
          <w:trHeight w:val="333"/>
        </w:trPr>
        <w:tc>
          <w:tcPr>
            <w:tcW w:w="3390" w:type="dxa"/>
            <w:shd w:val="clear" w:color="auto" w:fill="auto"/>
            <w:noWrap/>
            <w:vAlign w:val="bottom"/>
          </w:tcPr>
          <w:p w14:paraId="7F5826F6" w14:textId="689103AB" w:rsidR="00462F67" w:rsidRPr="00AC0517" w:rsidRDefault="00462F67" w:rsidP="00462F67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AC0517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ธันวาคม </w:t>
            </w:r>
            <w:r w:rsidRPr="00AC0517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2563</w:t>
            </w:r>
          </w:p>
        </w:tc>
        <w:tc>
          <w:tcPr>
            <w:tcW w:w="1556" w:type="dxa"/>
            <w:gridSpan w:val="2"/>
            <w:shd w:val="clear" w:color="auto" w:fill="auto"/>
            <w:noWrap/>
            <w:vAlign w:val="bottom"/>
          </w:tcPr>
          <w:p w14:paraId="73DBA6EC" w14:textId="15550F47" w:rsidR="00462F67" w:rsidRPr="00AC0517" w:rsidRDefault="00462F67" w:rsidP="00462F6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eastAsia="en-GB"/>
              </w:rPr>
              <w:t>32,220,029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14:paraId="4C9F99CE" w14:textId="77777777" w:rsidR="00462F67" w:rsidRPr="00AC0517" w:rsidRDefault="00462F67" w:rsidP="00462F67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0.075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21DC473C" w14:textId="3E46F50F" w:rsidR="00462F67" w:rsidRPr="00AC0517" w:rsidRDefault="00462F67" w:rsidP="00462F6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eastAsia="en-GB"/>
              </w:rPr>
              <w:t>2,416,502</w:t>
            </w:r>
          </w:p>
        </w:tc>
        <w:tc>
          <w:tcPr>
            <w:tcW w:w="1423" w:type="dxa"/>
            <w:vAlign w:val="bottom"/>
          </w:tcPr>
          <w:p w14:paraId="333731B1" w14:textId="43341FD5" w:rsidR="00462F67" w:rsidRPr="00AC0517" w:rsidRDefault="00462F67" w:rsidP="00462F6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eastAsia="en-GB"/>
              </w:rPr>
              <w:t>(299,155)</w:t>
            </w:r>
          </w:p>
        </w:tc>
      </w:tr>
      <w:tr w:rsidR="004B3EF8" w:rsidRPr="00AC0517" w14:paraId="6011639C" w14:textId="77777777" w:rsidTr="001C067A">
        <w:trPr>
          <w:trHeight w:val="204"/>
        </w:trPr>
        <w:tc>
          <w:tcPr>
            <w:tcW w:w="3390" w:type="dxa"/>
            <w:shd w:val="clear" w:color="auto" w:fill="auto"/>
            <w:noWrap/>
            <w:vAlign w:val="bottom"/>
            <w:hideMark/>
          </w:tcPr>
          <w:p w14:paraId="221DF68B" w14:textId="77777777" w:rsidR="004B3EF8" w:rsidRPr="00AC0517" w:rsidRDefault="004B3EF8" w:rsidP="004B3EF8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AC0517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เพิ่มทุน</w:t>
            </w:r>
          </w:p>
        </w:tc>
        <w:tc>
          <w:tcPr>
            <w:tcW w:w="1556" w:type="dxa"/>
            <w:gridSpan w:val="2"/>
            <w:shd w:val="clear" w:color="auto" w:fill="auto"/>
            <w:noWrap/>
            <w:vAlign w:val="bottom"/>
          </w:tcPr>
          <w:p w14:paraId="7287FA33" w14:textId="6F46C03F" w:rsidR="004B3EF8" w:rsidRPr="00AC0517" w:rsidRDefault="004B3EF8" w:rsidP="004B3EF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>1,436,782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14:paraId="65967035" w14:textId="5141D3A3" w:rsidR="004B3EF8" w:rsidRPr="00AC0517" w:rsidRDefault="004B3EF8" w:rsidP="004B3EF8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0.075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575BA0DB" w14:textId="4916BD95" w:rsidR="004B3EF8" w:rsidRPr="00AC0517" w:rsidRDefault="004B3EF8" w:rsidP="004B3EF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>107,759</w:t>
            </w:r>
          </w:p>
        </w:tc>
        <w:tc>
          <w:tcPr>
            <w:tcW w:w="1423" w:type="dxa"/>
          </w:tcPr>
          <w:p w14:paraId="137BC483" w14:textId="3FA0EF2B" w:rsidR="004B3EF8" w:rsidRPr="00AC0517" w:rsidRDefault="004B3EF8" w:rsidP="004B3EF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>(57,86</w:t>
            </w:r>
            <w:r w:rsidR="00850974">
              <w:rPr>
                <w:rFonts w:ascii="BrowalliaUPC" w:hAnsi="BrowalliaUPC" w:cs="BrowalliaUPC"/>
                <w:sz w:val="28"/>
                <w:szCs w:val="28"/>
                <w:lang w:eastAsia="en-GB"/>
              </w:rPr>
              <w:t>6</w:t>
            </w: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>)</w:t>
            </w:r>
          </w:p>
        </w:tc>
      </w:tr>
      <w:tr w:rsidR="004B3EF8" w:rsidRPr="00AC0517" w14:paraId="6F588591" w14:textId="77777777" w:rsidTr="001C067A">
        <w:trPr>
          <w:trHeight w:val="204"/>
        </w:trPr>
        <w:tc>
          <w:tcPr>
            <w:tcW w:w="3390" w:type="dxa"/>
            <w:shd w:val="clear" w:color="auto" w:fill="auto"/>
            <w:noWrap/>
            <w:vAlign w:val="bottom"/>
            <w:hideMark/>
          </w:tcPr>
          <w:p w14:paraId="16274957" w14:textId="6900A964" w:rsidR="004B3EF8" w:rsidRPr="00AC0517" w:rsidRDefault="004B3EF8" w:rsidP="004B3EF8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AC0517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มีนาคม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t xml:space="preserve"> 2564</w:t>
            </w:r>
          </w:p>
        </w:tc>
        <w:tc>
          <w:tcPr>
            <w:tcW w:w="1556" w:type="dxa"/>
            <w:gridSpan w:val="2"/>
            <w:shd w:val="clear" w:color="auto" w:fill="auto"/>
            <w:noWrap/>
            <w:vAlign w:val="bottom"/>
          </w:tcPr>
          <w:p w14:paraId="7C355722" w14:textId="084A1BD0" w:rsidR="004B3EF8" w:rsidRPr="00AC0517" w:rsidRDefault="004B3EF8" w:rsidP="004B3EF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>33,656,811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14:paraId="255CACF6" w14:textId="77777777" w:rsidR="004B3EF8" w:rsidRPr="00AC0517" w:rsidRDefault="004B3EF8" w:rsidP="004B3EF8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6F642BB6" w14:textId="609767EB" w:rsidR="004B3EF8" w:rsidRPr="00AC0517" w:rsidRDefault="004B3EF8" w:rsidP="004B3EF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>2,524,261</w:t>
            </w:r>
          </w:p>
        </w:tc>
        <w:tc>
          <w:tcPr>
            <w:tcW w:w="1423" w:type="dxa"/>
          </w:tcPr>
          <w:p w14:paraId="1DE87DF8" w14:textId="2685ED52" w:rsidR="004B3EF8" w:rsidRPr="00AC0517" w:rsidRDefault="004B3EF8" w:rsidP="004B3EF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>(357,02</w:t>
            </w:r>
            <w:r w:rsidR="00345BB2">
              <w:rPr>
                <w:rFonts w:ascii="BrowalliaUPC" w:hAnsi="BrowalliaUPC" w:cs="BrowalliaUPC"/>
                <w:sz w:val="28"/>
                <w:szCs w:val="28"/>
                <w:lang w:eastAsia="en-GB"/>
              </w:rPr>
              <w:t>1</w:t>
            </w: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>)</w:t>
            </w:r>
          </w:p>
        </w:tc>
      </w:tr>
    </w:tbl>
    <w:p w14:paraId="33A44E1E" w14:textId="54364E7F" w:rsidR="003E0B3F" w:rsidRDefault="003E0B3F" w:rsidP="00733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textAlignment w:val="baseline"/>
        <w:rPr>
          <w:rFonts w:ascii="BrowalliaUPC" w:hAnsi="BrowalliaUPC" w:cs="BrowalliaUPC"/>
          <w:sz w:val="28"/>
          <w:szCs w:val="28"/>
        </w:rPr>
      </w:pPr>
    </w:p>
    <w:p w14:paraId="426E3FC5" w14:textId="1A91360B" w:rsidR="008A0F48" w:rsidRDefault="008A0F48" w:rsidP="00733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textAlignment w:val="baseline"/>
        <w:rPr>
          <w:rFonts w:ascii="BrowalliaUPC" w:hAnsi="BrowalliaUPC" w:cs="BrowalliaUPC"/>
          <w:sz w:val="28"/>
          <w:szCs w:val="28"/>
        </w:rPr>
      </w:pPr>
    </w:p>
    <w:p w14:paraId="4FD316CB" w14:textId="701E3891" w:rsidR="008A0F48" w:rsidRDefault="008A0F48" w:rsidP="00733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textAlignment w:val="baseline"/>
        <w:rPr>
          <w:rFonts w:ascii="BrowalliaUPC" w:hAnsi="BrowalliaUPC" w:cs="BrowalliaUPC"/>
          <w:sz w:val="28"/>
          <w:szCs w:val="28"/>
        </w:rPr>
      </w:pPr>
    </w:p>
    <w:p w14:paraId="526D162D" w14:textId="3DF88DCC" w:rsidR="008A0F48" w:rsidRDefault="008A0F48" w:rsidP="00733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textAlignment w:val="baseline"/>
        <w:rPr>
          <w:rFonts w:ascii="BrowalliaUPC" w:hAnsi="BrowalliaUPC" w:cs="BrowalliaUPC"/>
          <w:sz w:val="28"/>
          <w:szCs w:val="28"/>
        </w:rPr>
      </w:pPr>
    </w:p>
    <w:p w14:paraId="03648F99" w14:textId="43E594CF" w:rsidR="008A0F48" w:rsidRDefault="008A0F48" w:rsidP="00733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textAlignment w:val="baseline"/>
        <w:rPr>
          <w:rFonts w:ascii="BrowalliaUPC" w:hAnsi="BrowalliaUPC" w:cs="BrowalliaUPC"/>
          <w:sz w:val="28"/>
          <w:szCs w:val="28"/>
        </w:rPr>
      </w:pPr>
    </w:p>
    <w:p w14:paraId="707D89E3" w14:textId="7F83C07D" w:rsidR="00F461F1" w:rsidRPr="001C067A" w:rsidRDefault="00F461F1" w:rsidP="00F156C1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1C067A">
        <w:rPr>
          <w:rFonts w:ascii="BrowalliaUPC" w:hAnsi="BrowalliaUPC" w:cs="BrowalliaUPC"/>
          <w:b/>
          <w:bCs/>
          <w:sz w:val="28"/>
          <w:szCs w:val="28"/>
          <w:cs/>
        </w:rPr>
        <w:lastRenderedPageBreak/>
        <w:t>กำไร</w:t>
      </w:r>
      <w:r w:rsidR="00116EE3" w:rsidRPr="001C067A">
        <w:rPr>
          <w:rFonts w:ascii="BrowalliaUPC" w:hAnsi="BrowalliaUPC" w:cs="BrowalliaUPC" w:hint="cs"/>
          <w:b/>
          <w:bCs/>
          <w:sz w:val="28"/>
          <w:szCs w:val="28"/>
          <w:cs/>
        </w:rPr>
        <w:t xml:space="preserve"> (ขาดทุน) </w:t>
      </w:r>
      <w:r w:rsidRPr="001C067A">
        <w:rPr>
          <w:rFonts w:ascii="BrowalliaUPC" w:hAnsi="BrowalliaUPC" w:cs="BrowalliaUPC"/>
          <w:b/>
          <w:bCs/>
          <w:sz w:val="28"/>
          <w:szCs w:val="28"/>
          <w:cs/>
        </w:rPr>
        <w:t>ต่อหุ้น</w:t>
      </w:r>
    </w:p>
    <w:p w14:paraId="1B1FB91C" w14:textId="77777777" w:rsidR="00F461F1" w:rsidRPr="001C067A" w:rsidRDefault="00F461F1" w:rsidP="00B75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firstLine="706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2B0D3387" w14:textId="65E7B1B9" w:rsidR="00F461F1" w:rsidRPr="001C067A" w:rsidRDefault="00F461F1" w:rsidP="00F4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1C067A">
        <w:rPr>
          <w:rFonts w:ascii="BrowalliaUPC" w:hAnsi="BrowalliaUPC" w:cs="BrowalliaUPC"/>
          <w:sz w:val="28"/>
          <w:szCs w:val="28"/>
          <w:cs/>
        </w:rPr>
        <w:t>กำไร</w:t>
      </w:r>
      <w:r w:rsidR="007862BF" w:rsidRPr="001C067A">
        <w:rPr>
          <w:rFonts w:ascii="BrowalliaUPC" w:hAnsi="BrowalliaUPC" w:cs="BrowalliaUPC" w:hint="cs"/>
          <w:sz w:val="28"/>
          <w:szCs w:val="28"/>
          <w:cs/>
        </w:rPr>
        <w:t xml:space="preserve"> (ขาดทุน) </w:t>
      </w:r>
      <w:r w:rsidRPr="001C067A">
        <w:rPr>
          <w:rFonts w:ascii="BrowalliaUPC" w:hAnsi="BrowalliaUPC" w:cs="BrowalliaUPC"/>
          <w:sz w:val="28"/>
          <w:szCs w:val="28"/>
          <w:cs/>
        </w:rPr>
        <w:t>ต่อหุ้นขั้นพื้นฐาน คำนวณโดยการหารกำไร</w:t>
      </w:r>
      <w:r w:rsidRPr="001C067A">
        <w:rPr>
          <w:rFonts w:ascii="BrowalliaUPC" w:hAnsi="BrowalliaUPC" w:cs="BrowalliaUPC"/>
          <w:sz w:val="28"/>
          <w:szCs w:val="28"/>
        </w:rPr>
        <w:t xml:space="preserve"> (</w:t>
      </w:r>
      <w:r w:rsidRPr="001C067A">
        <w:rPr>
          <w:rFonts w:ascii="BrowalliaUPC" w:hAnsi="BrowalliaUPC" w:cs="BrowalliaUPC"/>
          <w:sz w:val="28"/>
          <w:szCs w:val="28"/>
          <w:cs/>
        </w:rPr>
        <w:t>ขาดทุน</w:t>
      </w:r>
      <w:r w:rsidRPr="001C067A">
        <w:rPr>
          <w:rFonts w:ascii="BrowalliaUPC" w:hAnsi="BrowalliaUPC" w:cs="BrowalliaUPC"/>
          <w:sz w:val="28"/>
          <w:szCs w:val="28"/>
        </w:rPr>
        <w:t xml:space="preserve">) </w:t>
      </w:r>
      <w:r w:rsidRPr="001C067A">
        <w:rPr>
          <w:rFonts w:ascii="BrowalliaUPC" w:hAnsi="BrowalliaUPC" w:cs="BrowalliaUPC"/>
          <w:sz w:val="28"/>
          <w:szCs w:val="28"/>
          <w:cs/>
        </w:rPr>
        <w:t>ด้วยจำนวนหุ้นสามัญถัวเฉลี่ยถ่วงน้ำหนักที่ออกจำหน่ายและชำระแล้วในระหว่างงวด</w:t>
      </w:r>
    </w:p>
    <w:p w14:paraId="347E790B" w14:textId="77777777" w:rsidR="00F461F1" w:rsidRPr="001C067A" w:rsidRDefault="00F461F1" w:rsidP="00F4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1174FF3B" w14:textId="3E7C7257" w:rsidR="00CC1DB9" w:rsidRPr="001C067A" w:rsidRDefault="00077BDB" w:rsidP="00CC1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8"/>
        <w:jc w:val="thaiDistribute"/>
        <w:rPr>
          <w:rFonts w:ascii="BrowalliaUPC" w:hAnsi="BrowalliaUPC" w:cs="BrowalliaUPC"/>
          <w:sz w:val="28"/>
          <w:szCs w:val="28"/>
        </w:rPr>
      </w:pPr>
      <w:bookmarkStart w:id="4" w:name="_Hlk489968843"/>
      <w:bookmarkStart w:id="5" w:name="_Hlk490246382"/>
      <w:bookmarkStart w:id="6" w:name="_Hlk490226815"/>
      <w:r w:rsidRPr="001C067A">
        <w:rPr>
          <w:rFonts w:ascii="BrowalliaUPC" w:hAnsi="BrowalliaUPC" w:cs="BrowalliaUPC"/>
          <w:sz w:val="28"/>
          <w:szCs w:val="28"/>
          <w:cs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  <w:r w:rsidRPr="001C067A">
        <w:rPr>
          <w:rFonts w:ascii="BrowalliaUPC" w:hAnsi="BrowalliaUPC" w:cs="BrowalliaUPC"/>
          <w:sz w:val="28"/>
          <w:szCs w:val="28"/>
        </w:rPr>
        <w:t xml:space="preserve">              </w:t>
      </w:r>
      <w:r w:rsidRPr="001C067A">
        <w:rPr>
          <w:rFonts w:ascii="BrowalliaUPC" w:hAnsi="BrowalliaUPC" w:cs="BrowalliaUPC"/>
          <w:sz w:val="28"/>
          <w:szCs w:val="28"/>
          <w:cs/>
        </w:rPr>
        <w:t>บริษัทจึงไม่ได้คำนวณการปรับลดในกำไรต่อหุ้นที่อาจเกิดจากการใช้สิทธิของใบสำคัญแสดงสิทธิที่จะซื้อหุ้นสามัญ</w:t>
      </w:r>
      <w:bookmarkEnd w:id="4"/>
    </w:p>
    <w:p w14:paraId="0394E10F" w14:textId="77777777" w:rsidR="009A79A6" w:rsidRPr="001C067A" w:rsidRDefault="009A7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52D141C4" w14:textId="7A3C4D35" w:rsidR="00F461F1" w:rsidRPr="001C067A" w:rsidRDefault="00F461F1" w:rsidP="004467D7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1C067A">
        <w:rPr>
          <w:rFonts w:ascii="BrowalliaUPC" w:hAnsi="BrowalliaUPC" w:cs="BrowalliaUPC"/>
          <w:b/>
          <w:bCs/>
          <w:sz w:val="28"/>
          <w:szCs w:val="28"/>
          <w:cs/>
        </w:rPr>
        <w:t>ส่วนงานดำเนินงาน</w:t>
      </w:r>
      <w:r w:rsidRPr="001C067A">
        <w:rPr>
          <w:rFonts w:ascii="BrowalliaUPC" w:hAnsi="BrowalliaUPC" w:cs="BrowalliaUPC"/>
          <w:b/>
          <w:bCs/>
          <w:sz w:val="28"/>
          <w:szCs w:val="28"/>
        </w:rPr>
        <w:t xml:space="preserve"> </w:t>
      </w:r>
    </w:p>
    <w:p w14:paraId="40D4EC4C" w14:textId="77777777" w:rsidR="00F461F1" w:rsidRPr="001C067A" w:rsidRDefault="00F461F1" w:rsidP="00BA2A32">
      <w:pPr>
        <w:tabs>
          <w:tab w:val="clear" w:pos="454"/>
          <w:tab w:val="left" w:pos="441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3E8C2186" w14:textId="3B6E2814" w:rsidR="009B7204" w:rsidRPr="001C067A" w:rsidRDefault="00F461F1" w:rsidP="006E4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  <w:r w:rsidRPr="001C067A">
        <w:rPr>
          <w:rFonts w:ascii="BrowalliaUPC" w:hAnsi="BrowalliaUPC" w:cs="BrowalliaUPC"/>
          <w:sz w:val="28"/>
          <w:szCs w:val="28"/>
          <w:cs/>
        </w:rPr>
        <w:t xml:space="preserve">บริษัทและบริษัทย่อยมีส่วนงานที่รายงาน </w:t>
      </w:r>
      <w:r w:rsidRPr="001C067A">
        <w:rPr>
          <w:rFonts w:ascii="BrowalliaUPC" w:hAnsi="BrowalliaUPC" w:cs="BrowalliaUPC"/>
          <w:sz w:val="28"/>
          <w:szCs w:val="28"/>
        </w:rPr>
        <w:t>2</w:t>
      </w:r>
      <w:r w:rsidRPr="001C067A">
        <w:rPr>
          <w:rFonts w:ascii="BrowalliaUPC" w:hAnsi="BrowalliaUPC" w:cs="BrowalliaUPC"/>
          <w:sz w:val="28"/>
          <w:szCs w:val="28"/>
          <w:cs/>
        </w:rPr>
        <w:t xml:space="preserve"> ส่วนงานหลักคือ </w:t>
      </w:r>
      <w:r w:rsidRPr="001C067A">
        <w:rPr>
          <w:rFonts w:ascii="BrowalliaUPC" w:hAnsi="BrowalliaUPC" w:cs="BrowalliaUPC"/>
          <w:sz w:val="28"/>
          <w:szCs w:val="28"/>
        </w:rPr>
        <w:t>(1)</w:t>
      </w:r>
      <w:r w:rsidRPr="001C067A">
        <w:rPr>
          <w:rFonts w:ascii="BrowalliaUPC" w:hAnsi="BrowalliaUPC" w:cs="BrowalliaUPC"/>
          <w:sz w:val="28"/>
          <w:szCs w:val="28"/>
          <w:cs/>
        </w:rPr>
        <w:t xml:space="preserve"> ส่วนงานธุรกิจตัวแทนจำหน่ายเครื่องมือและอุปกรณ์ทางการแพทย์ (</w:t>
      </w:r>
      <w:r w:rsidRPr="001C067A">
        <w:rPr>
          <w:rFonts w:ascii="BrowalliaUPC" w:hAnsi="BrowalliaUPC" w:cs="BrowalliaUPC"/>
          <w:sz w:val="28"/>
          <w:szCs w:val="28"/>
        </w:rPr>
        <w:t>2</w:t>
      </w:r>
      <w:r w:rsidRPr="001C067A">
        <w:rPr>
          <w:rFonts w:ascii="BrowalliaUPC" w:hAnsi="BrowalliaUPC" w:cs="BrowalliaUPC"/>
          <w:sz w:val="28"/>
          <w:szCs w:val="28"/>
          <w:cs/>
        </w:rPr>
        <w:t>) ธุรกิจบริการ</w:t>
      </w:r>
      <w:r w:rsidR="00FB7E21" w:rsidRPr="001C067A">
        <w:rPr>
          <w:rFonts w:ascii="BrowalliaUPC" w:hAnsi="BrowalliaUPC" w:cs="BrowalliaUPC"/>
          <w:sz w:val="28"/>
          <w:szCs w:val="28"/>
          <w:cs/>
        </w:rPr>
        <w:t>ด้าน</w:t>
      </w:r>
      <w:r w:rsidRPr="001C067A">
        <w:rPr>
          <w:rFonts w:ascii="BrowalliaUPC" w:hAnsi="BrowalliaUPC" w:cs="BrowalliaUPC"/>
          <w:sz w:val="28"/>
          <w:szCs w:val="28"/>
          <w:cs/>
        </w:rPr>
        <w:t>ความงาม</w:t>
      </w:r>
      <w:r w:rsidRPr="001C067A">
        <w:rPr>
          <w:rFonts w:ascii="BrowalliaUPC" w:hAnsi="BrowalliaUPC" w:cs="BrowalliaUPC"/>
          <w:sz w:val="28"/>
          <w:szCs w:val="28"/>
        </w:rPr>
        <w:t xml:space="preserve"> </w:t>
      </w:r>
      <w:r w:rsidRPr="001C067A">
        <w:rPr>
          <w:rFonts w:ascii="BrowalliaUPC" w:hAnsi="BrowalliaUPC" w:cs="BrowalliaUPC"/>
          <w:sz w:val="28"/>
          <w:szCs w:val="28"/>
          <w:cs/>
        </w:rPr>
        <w:t>และดำเนินธุรกิจในส่วนงานทางภูมิศาสตร์หลักในประเทศไทย บริษัทประเมินผลการปฏิบัติงานของส่วนงานโดยพิจารณาจากรายได้และกำไรขั้นต้นของแต่ละส่วนงาน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ของทั้งกลุ่มโดยใช้เกณฑ์เดียวกับที่ใช้ในการวัดกำไรหรือขาดทุนจากการดำเนินงานใน</w:t>
      </w:r>
      <w:r w:rsidR="00D95119" w:rsidRPr="001C067A">
        <w:rPr>
          <w:rFonts w:ascii="BrowalliaUPC" w:hAnsi="BrowalliaUPC" w:cs="BrowalliaUPC"/>
          <w:sz w:val="28"/>
          <w:szCs w:val="28"/>
        </w:rPr>
        <w:t xml:space="preserve">        </w:t>
      </w:r>
      <w:r w:rsidRPr="001C067A">
        <w:rPr>
          <w:rFonts w:ascii="BrowalliaUPC" w:hAnsi="BrowalliaUPC" w:cs="BrowalliaUPC"/>
          <w:sz w:val="28"/>
          <w:szCs w:val="28"/>
          <w:cs/>
        </w:rPr>
        <w:t>งบการเงิน ข้อมูลรายได้และกำไรขั้นต้นตามส่วนงานของบริษัทและบริษัทย่อยสำหรับงวดสามเดือนสิ้นสุดวันที่</w:t>
      </w:r>
      <w:r w:rsidR="00CC6C56" w:rsidRPr="001C067A">
        <w:rPr>
          <w:rFonts w:ascii="BrowalliaUPC" w:hAnsi="BrowalliaUPC" w:cs="BrowalliaUPC"/>
          <w:sz w:val="28"/>
          <w:szCs w:val="28"/>
          <w:cs/>
        </w:rPr>
        <w:t xml:space="preserve">                </w:t>
      </w:r>
      <w:r w:rsidR="00883F9C" w:rsidRPr="001C067A">
        <w:rPr>
          <w:rFonts w:ascii="BrowalliaUPC" w:hAnsi="BrowalliaUPC" w:cs="BrowalliaUPC"/>
          <w:sz w:val="28"/>
          <w:szCs w:val="28"/>
          <w:cs/>
        </w:rPr>
        <w:t xml:space="preserve"> </w:t>
      </w:r>
      <w:r w:rsidR="00CC6C56" w:rsidRPr="001C067A">
        <w:rPr>
          <w:rFonts w:ascii="BrowalliaUPC" w:hAnsi="BrowalliaUPC" w:cs="BrowalliaUPC"/>
          <w:sz w:val="28"/>
          <w:szCs w:val="28"/>
        </w:rPr>
        <w:t xml:space="preserve">31 </w:t>
      </w:r>
      <w:r w:rsidR="00CC6C56" w:rsidRPr="001C067A">
        <w:rPr>
          <w:rFonts w:ascii="BrowalliaUPC" w:hAnsi="BrowalliaUPC" w:cs="BrowalliaUPC"/>
          <w:sz w:val="28"/>
          <w:szCs w:val="28"/>
          <w:cs/>
        </w:rPr>
        <w:t>มีนาคม</w:t>
      </w:r>
      <w:r w:rsidR="00CC6C56" w:rsidRPr="001C067A">
        <w:rPr>
          <w:rFonts w:ascii="BrowalliaUPC" w:hAnsi="BrowalliaUPC" w:cs="BrowalliaUPC"/>
          <w:sz w:val="28"/>
          <w:szCs w:val="28"/>
        </w:rPr>
        <w:t xml:space="preserve"> 2564</w:t>
      </w:r>
      <w:r w:rsidRPr="001C067A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Pr="001C067A">
        <w:rPr>
          <w:rFonts w:ascii="BrowalliaUPC" w:hAnsi="BrowalliaUPC" w:cs="BrowalliaUPC"/>
          <w:sz w:val="28"/>
          <w:szCs w:val="28"/>
        </w:rPr>
        <w:t>25</w:t>
      </w:r>
      <w:r w:rsidR="00F63B0C" w:rsidRPr="001C067A">
        <w:rPr>
          <w:rFonts w:ascii="BrowalliaUPC" w:hAnsi="BrowalliaUPC" w:cs="BrowalliaUPC"/>
          <w:sz w:val="28"/>
          <w:szCs w:val="28"/>
        </w:rPr>
        <w:t>6</w:t>
      </w:r>
      <w:r w:rsidR="00CC6C56" w:rsidRPr="001C067A">
        <w:rPr>
          <w:rFonts w:ascii="BrowalliaUPC" w:hAnsi="BrowalliaUPC" w:cs="BrowalliaUPC"/>
          <w:sz w:val="28"/>
          <w:szCs w:val="28"/>
        </w:rPr>
        <w:t>3</w:t>
      </w:r>
      <w:r w:rsidRPr="001C067A">
        <w:rPr>
          <w:rFonts w:ascii="BrowalliaUPC" w:hAnsi="BrowalliaUPC" w:cs="BrowalliaUPC"/>
          <w:sz w:val="28"/>
          <w:szCs w:val="28"/>
          <w:cs/>
        </w:rPr>
        <w:t xml:space="preserve"> มีดังต่อไปนี้</w:t>
      </w:r>
    </w:p>
    <w:p w14:paraId="65746F82" w14:textId="77777777" w:rsidR="003C400C" w:rsidRPr="001C067A" w:rsidRDefault="003C400C" w:rsidP="00AF4976">
      <w:pPr>
        <w:tabs>
          <w:tab w:val="clear" w:pos="454"/>
          <w:tab w:val="left" w:pos="426"/>
          <w:tab w:val="left" w:pos="851"/>
          <w:tab w:val="left" w:pos="1418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D14A59C" w14:textId="4979AC47" w:rsidR="00FB5947" w:rsidRPr="00AC0517" w:rsidRDefault="00FB5947" w:rsidP="004467D7">
      <w:pPr>
        <w:tabs>
          <w:tab w:val="clear" w:pos="454"/>
          <w:tab w:val="left" w:pos="426"/>
          <w:tab w:val="left" w:pos="851"/>
          <w:tab w:val="left" w:pos="1418"/>
        </w:tabs>
        <w:spacing w:line="240" w:lineRule="auto"/>
        <w:ind w:left="441" w:hanging="15"/>
        <w:jc w:val="thaiDistribute"/>
        <w:rPr>
          <w:rFonts w:ascii="BrowalliaUPC" w:hAnsi="BrowalliaUPC" w:cs="BrowalliaUPC"/>
          <w:sz w:val="4"/>
          <w:szCs w:val="4"/>
        </w:rPr>
      </w:pPr>
    </w:p>
    <w:p w14:paraId="5BD2EA6C" w14:textId="77777777" w:rsidR="00EF673B" w:rsidRPr="00AC0517" w:rsidRDefault="00EF673B" w:rsidP="004467D7">
      <w:pPr>
        <w:tabs>
          <w:tab w:val="clear" w:pos="454"/>
          <w:tab w:val="left" w:pos="426"/>
          <w:tab w:val="left" w:pos="851"/>
          <w:tab w:val="left" w:pos="1418"/>
        </w:tabs>
        <w:spacing w:line="240" w:lineRule="auto"/>
        <w:ind w:left="441" w:hanging="15"/>
        <w:jc w:val="thaiDistribute"/>
        <w:rPr>
          <w:rFonts w:ascii="BrowalliaUPC" w:hAnsi="BrowalliaUPC" w:cs="BrowalliaUPC"/>
          <w:sz w:val="4"/>
          <w:szCs w:val="4"/>
        </w:rPr>
      </w:pPr>
    </w:p>
    <w:p w14:paraId="0FB24D51" w14:textId="77777777" w:rsidR="00472CE3" w:rsidRPr="00AC0517" w:rsidRDefault="00472CE3" w:rsidP="00C30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"/>
          <w:szCs w:val="2"/>
        </w:rPr>
      </w:pPr>
    </w:p>
    <w:tbl>
      <w:tblPr>
        <w:tblW w:w="9214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2126"/>
        <w:gridCol w:w="283"/>
        <w:gridCol w:w="850"/>
        <w:gridCol w:w="851"/>
        <w:gridCol w:w="850"/>
        <w:gridCol w:w="852"/>
        <w:gridCol w:w="850"/>
        <w:gridCol w:w="851"/>
        <w:gridCol w:w="850"/>
        <w:gridCol w:w="851"/>
      </w:tblGrid>
      <w:tr w:rsidR="00F82F67" w:rsidRPr="00AC0517" w14:paraId="0D84A5CE" w14:textId="77777777" w:rsidTr="00F45684">
        <w:trPr>
          <w:trHeight w:val="233"/>
        </w:trPr>
        <w:tc>
          <w:tcPr>
            <w:tcW w:w="2126" w:type="dxa"/>
          </w:tcPr>
          <w:p w14:paraId="7D4848AB" w14:textId="77777777" w:rsidR="00F82F67" w:rsidRPr="004424A4" w:rsidRDefault="00F82F67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cs/>
                <w:lang w:val="en-GB"/>
              </w:rPr>
            </w:pPr>
          </w:p>
        </w:tc>
        <w:tc>
          <w:tcPr>
            <w:tcW w:w="283" w:type="dxa"/>
          </w:tcPr>
          <w:p w14:paraId="5918B1C5" w14:textId="77777777" w:rsidR="00F82F67" w:rsidRPr="004424A4" w:rsidRDefault="00F82F67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cs/>
              </w:rPr>
            </w:pPr>
          </w:p>
        </w:tc>
        <w:tc>
          <w:tcPr>
            <w:tcW w:w="6805" w:type="dxa"/>
            <w:gridSpan w:val="8"/>
          </w:tcPr>
          <w:p w14:paraId="6C6583F8" w14:textId="512895CF" w:rsidR="00F82F67" w:rsidRPr="004424A4" w:rsidRDefault="00F82F67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cs/>
              </w:rPr>
            </w:pPr>
            <w:r w:rsidRPr="004424A4">
              <w:rPr>
                <w:rFonts w:ascii="BrowalliaUPC" w:hAnsi="BrowalliaUPC" w:cs="BrowalliaUPC"/>
                <w:cs/>
              </w:rPr>
              <w:t>(หน่วย : พันบาท)</w:t>
            </w:r>
          </w:p>
        </w:tc>
      </w:tr>
      <w:tr w:rsidR="00A7491B" w:rsidRPr="00AC0517" w14:paraId="7A376FC6" w14:textId="77777777" w:rsidTr="00F45684">
        <w:trPr>
          <w:trHeight w:val="257"/>
        </w:trPr>
        <w:tc>
          <w:tcPr>
            <w:tcW w:w="2126" w:type="dxa"/>
          </w:tcPr>
          <w:p w14:paraId="34D978D3" w14:textId="77777777" w:rsidR="00A7491B" w:rsidRPr="004424A4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cs/>
              </w:rPr>
            </w:pPr>
          </w:p>
        </w:tc>
        <w:tc>
          <w:tcPr>
            <w:tcW w:w="283" w:type="dxa"/>
          </w:tcPr>
          <w:p w14:paraId="15FCF7D8" w14:textId="77777777" w:rsidR="00A7491B" w:rsidRPr="004424A4" w:rsidRDefault="00A7491B" w:rsidP="00C5720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cs/>
              </w:rPr>
            </w:pPr>
          </w:p>
        </w:tc>
        <w:tc>
          <w:tcPr>
            <w:tcW w:w="6805" w:type="dxa"/>
            <w:gridSpan w:val="8"/>
          </w:tcPr>
          <w:p w14:paraId="24BCCDFF" w14:textId="77777777" w:rsidR="00A7491B" w:rsidRPr="004424A4" w:rsidRDefault="00A7491B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cs/>
              </w:rPr>
            </w:pPr>
            <w:r w:rsidRPr="004424A4">
              <w:rPr>
                <w:rFonts w:ascii="BrowalliaUPC" w:hAnsi="BrowalliaUPC" w:cs="BrowalliaUPC"/>
                <w:cs/>
              </w:rPr>
              <w:t>งบการเงินรวม</w:t>
            </w:r>
          </w:p>
        </w:tc>
      </w:tr>
      <w:tr w:rsidR="00A7491B" w:rsidRPr="00AC0517" w14:paraId="29017BC7" w14:textId="77777777" w:rsidTr="00F45684">
        <w:trPr>
          <w:trHeight w:val="269"/>
        </w:trPr>
        <w:tc>
          <w:tcPr>
            <w:tcW w:w="2126" w:type="dxa"/>
          </w:tcPr>
          <w:p w14:paraId="3BC7EB5A" w14:textId="77777777" w:rsidR="00A7491B" w:rsidRPr="004424A4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cs/>
              </w:rPr>
            </w:pPr>
          </w:p>
        </w:tc>
        <w:tc>
          <w:tcPr>
            <w:tcW w:w="283" w:type="dxa"/>
          </w:tcPr>
          <w:p w14:paraId="7F9CAF3D" w14:textId="77777777" w:rsidR="00A7491B" w:rsidRPr="004424A4" w:rsidRDefault="00A7491B" w:rsidP="00C5720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cs/>
                <w:lang w:val="en-GB"/>
              </w:rPr>
            </w:pPr>
          </w:p>
        </w:tc>
        <w:tc>
          <w:tcPr>
            <w:tcW w:w="6805" w:type="dxa"/>
            <w:gridSpan w:val="8"/>
          </w:tcPr>
          <w:p w14:paraId="38FBA54E" w14:textId="3BF64570" w:rsidR="00A7491B" w:rsidRPr="004424A4" w:rsidRDefault="00A7491B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cs/>
              </w:rPr>
            </w:pPr>
            <w:r w:rsidRPr="004424A4">
              <w:rPr>
                <w:rFonts w:ascii="BrowalliaUPC" w:hAnsi="BrowalliaUPC" w:cs="BrowalliaUPC"/>
                <w:cs/>
              </w:rPr>
              <w:t>สำหรับ</w:t>
            </w:r>
            <w:r w:rsidR="00466C5C" w:rsidRPr="004424A4">
              <w:rPr>
                <w:rFonts w:ascii="BrowalliaUPC" w:hAnsi="BrowalliaUPC" w:cs="BrowalliaUPC"/>
                <w:cs/>
              </w:rPr>
              <w:t>งวด</w:t>
            </w:r>
            <w:r w:rsidR="00F156C1" w:rsidRPr="004424A4">
              <w:rPr>
                <w:rFonts w:ascii="BrowalliaUPC" w:hAnsi="BrowalliaUPC" w:cs="BrowalliaUPC"/>
                <w:cs/>
              </w:rPr>
              <w:t>สามเดือน</w:t>
            </w:r>
            <w:r w:rsidR="00466C5C" w:rsidRPr="004424A4">
              <w:rPr>
                <w:rFonts w:ascii="BrowalliaUPC" w:hAnsi="BrowalliaUPC" w:cs="BrowalliaUPC"/>
                <w:cs/>
              </w:rPr>
              <w:t>สิ้นสุด</w:t>
            </w:r>
            <w:r w:rsidRPr="004424A4">
              <w:rPr>
                <w:rFonts w:ascii="BrowalliaUPC" w:hAnsi="BrowalliaUPC" w:cs="BrowalliaUPC"/>
                <w:cs/>
              </w:rPr>
              <w:t xml:space="preserve">วันที่ </w:t>
            </w:r>
            <w:r w:rsidR="00CC6C56" w:rsidRPr="004424A4">
              <w:rPr>
                <w:rFonts w:ascii="BrowalliaUPC" w:hAnsi="BrowalliaUPC" w:cs="BrowalliaUPC"/>
              </w:rPr>
              <w:t xml:space="preserve">31 </w:t>
            </w:r>
            <w:r w:rsidR="00CC6C56" w:rsidRPr="004424A4">
              <w:rPr>
                <w:rFonts w:ascii="BrowalliaUPC" w:hAnsi="BrowalliaUPC" w:cs="BrowalliaUPC"/>
                <w:cs/>
              </w:rPr>
              <w:t>มีนาคม</w:t>
            </w:r>
          </w:p>
        </w:tc>
      </w:tr>
      <w:tr w:rsidR="00A7491B" w:rsidRPr="00AC0517" w14:paraId="1D7D4F59" w14:textId="77777777" w:rsidTr="00F45684">
        <w:trPr>
          <w:trHeight w:val="491"/>
        </w:trPr>
        <w:tc>
          <w:tcPr>
            <w:tcW w:w="2126" w:type="dxa"/>
          </w:tcPr>
          <w:p w14:paraId="38F63DFC" w14:textId="77777777" w:rsidR="00A7491B" w:rsidRPr="004424A4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cs/>
              </w:rPr>
            </w:pPr>
          </w:p>
        </w:tc>
        <w:tc>
          <w:tcPr>
            <w:tcW w:w="283" w:type="dxa"/>
          </w:tcPr>
          <w:p w14:paraId="59B4CB54" w14:textId="77777777" w:rsidR="00A7491B" w:rsidRPr="004424A4" w:rsidRDefault="00A7491B" w:rsidP="00C5720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cs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07E94D1B" w14:textId="77777777" w:rsidR="00A7491B" w:rsidRPr="004424A4" w:rsidRDefault="00A7491B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cs/>
              </w:rPr>
            </w:pPr>
            <w:r w:rsidRPr="004424A4">
              <w:rPr>
                <w:rFonts w:ascii="BrowalliaUPC" w:hAnsi="BrowalliaUPC" w:cs="BrowalliaUPC"/>
                <w:cs/>
              </w:rPr>
              <w:t>ตัวแทนจำหน่ายเครื่องมือและอุปกรณ์ทางการแพทย์</w:t>
            </w:r>
          </w:p>
        </w:tc>
        <w:tc>
          <w:tcPr>
            <w:tcW w:w="1702" w:type="dxa"/>
            <w:gridSpan w:val="2"/>
            <w:vAlign w:val="bottom"/>
          </w:tcPr>
          <w:p w14:paraId="1C3FB464" w14:textId="77777777" w:rsidR="00A7491B" w:rsidRPr="004424A4" w:rsidRDefault="00A7491B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</w:rPr>
            </w:pPr>
            <w:r w:rsidRPr="004424A4">
              <w:rPr>
                <w:rFonts w:ascii="BrowalliaUPC" w:hAnsi="BrowalliaUPC" w:cs="BrowalliaUPC"/>
                <w:cs/>
              </w:rPr>
              <w:t>บริการด้าน</w:t>
            </w:r>
          </w:p>
          <w:p w14:paraId="52F820EA" w14:textId="77777777" w:rsidR="00A7491B" w:rsidRPr="004424A4" w:rsidRDefault="00A7491B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cs/>
              </w:rPr>
            </w:pPr>
            <w:r w:rsidRPr="004424A4">
              <w:rPr>
                <w:rFonts w:ascii="BrowalliaUPC" w:hAnsi="BrowalliaUPC" w:cs="BrowalliaUPC"/>
                <w:cs/>
              </w:rPr>
              <w:t>ความงาม</w:t>
            </w:r>
          </w:p>
        </w:tc>
        <w:tc>
          <w:tcPr>
            <w:tcW w:w="1701" w:type="dxa"/>
            <w:gridSpan w:val="2"/>
            <w:vAlign w:val="bottom"/>
          </w:tcPr>
          <w:p w14:paraId="1413A0E1" w14:textId="77777777" w:rsidR="00A7491B" w:rsidRPr="004424A4" w:rsidRDefault="00A7491B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</w:rPr>
            </w:pPr>
            <w:r w:rsidRPr="004424A4">
              <w:rPr>
                <w:rFonts w:ascii="BrowalliaUPC" w:hAnsi="BrowalliaUPC" w:cs="BrowalliaUPC"/>
                <w:cs/>
              </w:rPr>
              <w:t>ตัดรายการ</w:t>
            </w:r>
          </w:p>
          <w:p w14:paraId="500F927B" w14:textId="77777777" w:rsidR="00A7491B" w:rsidRPr="004424A4" w:rsidRDefault="00A7491B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</w:rPr>
            </w:pPr>
            <w:r w:rsidRPr="004424A4">
              <w:rPr>
                <w:rFonts w:ascii="BrowalliaUPC" w:hAnsi="BrowalliaUPC" w:cs="BrowalliaUPC"/>
                <w:cs/>
              </w:rPr>
              <w:t>ระหว่างกัน</w:t>
            </w:r>
          </w:p>
        </w:tc>
        <w:tc>
          <w:tcPr>
            <w:tcW w:w="1701" w:type="dxa"/>
            <w:gridSpan w:val="2"/>
            <w:vAlign w:val="bottom"/>
          </w:tcPr>
          <w:p w14:paraId="0073621D" w14:textId="77777777" w:rsidR="00A7491B" w:rsidRPr="004424A4" w:rsidRDefault="00A7491B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</w:rPr>
            </w:pPr>
          </w:p>
          <w:p w14:paraId="65879573" w14:textId="77777777" w:rsidR="00A7491B" w:rsidRPr="004424A4" w:rsidRDefault="00A7491B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</w:rPr>
            </w:pPr>
            <w:r w:rsidRPr="004424A4">
              <w:rPr>
                <w:rFonts w:ascii="BrowalliaUPC" w:hAnsi="BrowalliaUPC" w:cs="BrowalliaUPC"/>
                <w:cs/>
              </w:rPr>
              <w:t>รวม</w:t>
            </w:r>
          </w:p>
        </w:tc>
      </w:tr>
      <w:tr w:rsidR="009025C6" w:rsidRPr="00AC0517" w14:paraId="1670C3D3" w14:textId="77777777" w:rsidTr="00F45684">
        <w:trPr>
          <w:trHeight w:val="257"/>
        </w:trPr>
        <w:tc>
          <w:tcPr>
            <w:tcW w:w="2126" w:type="dxa"/>
          </w:tcPr>
          <w:p w14:paraId="6B59BDDB" w14:textId="77777777" w:rsidR="009025C6" w:rsidRPr="004424A4" w:rsidRDefault="009025C6" w:rsidP="0090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cs/>
              </w:rPr>
            </w:pPr>
          </w:p>
        </w:tc>
        <w:tc>
          <w:tcPr>
            <w:tcW w:w="283" w:type="dxa"/>
          </w:tcPr>
          <w:p w14:paraId="6CD5610F" w14:textId="77777777" w:rsidR="009025C6" w:rsidRPr="004424A4" w:rsidRDefault="009025C6" w:rsidP="009025C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cs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50F968DF" w14:textId="1C569013" w:rsidR="009025C6" w:rsidRPr="004424A4" w:rsidRDefault="009025C6" w:rsidP="009025C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</w:rPr>
            </w:pPr>
            <w:r w:rsidRPr="004424A4">
              <w:rPr>
                <w:rFonts w:ascii="BrowalliaUPC" w:hAnsi="BrowalliaUPC" w:cs="BrowalliaUPC"/>
              </w:rPr>
              <w:t>2564</w:t>
            </w:r>
          </w:p>
        </w:tc>
        <w:tc>
          <w:tcPr>
            <w:tcW w:w="851" w:type="dxa"/>
            <w:vAlign w:val="bottom"/>
          </w:tcPr>
          <w:p w14:paraId="0B39068F" w14:textId="5AB5BA08" w:rsidR="009025C6" w:rsidRPr="004424A4" w:rsidRDefault="009025C6" w:rsidP="009025C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cs/>
              </w:rPr>
            </w:pPr>
            <w:r w:rsidRPr="004424A4">
              <w:rPr>
                <w:rFonts w:ascii="BrowalliaUPC" w:hAnsi="BrowalliaUPC" w:cs="BrowalliaUPC"/>
              </w:rPr>
              <w:t>2563</w:t>
            </w:r>
          </w:p>
        </w:tc>
        <w:tc>
          <w:tcPr>
            <w:tcW w:w="850" w:type="dxa"/>
            <w:vAlign w:val="bottom"/>
          </w:tcPr>
          <w:p w14:paraId="25BD63BC" w14:textId="0D510860" w:rsidR="009025C6" w:rsidRPr="004424A4" w:rsidRDefault="009025C6" w:rsidP="009025C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cs/>
              </w:rPr>
            </w:pPr>
            <w:r w:rsidRPr="004424A4">
              <w:rPr>
                <w:rFonts w:ascii="BrowalliaUPC" w:hAnsi="BrowalliaUPC" w:cs="BrowalliaUPC"/>
              </w:rPr>
              <w:t>2564</w:t>
            </w:r>
          </w:p>
        </w:tc>
        <w:tc>
          <w:tcPr>
            <w:tcW w:w="852" w:type="dxa"/>
            <w:vAlign w:val="bottom"/>
          </w:tcPr>
          <w:p w14:paraId="6DA7D738" w14:textId="369A6CF1" w:rsidR="009025C6" w:rsidRPr="004424A4" w:rsidRDefault="009025C6" w:rsidP="009025C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cs/>
              </w:rPr>
            </w:pPr>
            <w:r w:rsidRPr="004424A4">
              <w:rPr>
                <w:rFonts w:ascii="BrowalliaUPC" w:hAnsi="BrowalliaUPC" w:cs="BrowalliaUPC"/>
              </w:rPr>
              <w:t>2563</w:t>
            </w:r>
          </w:p>
        </w:tc>
        <w:tc>
          <w:tcPr>
            <w:tcW w:w="850" w:type="dxa"/>
            <w:vAlign w:val="bottom"/>
          </w:tcPr>
          <w:p w14:paraId="5AF87AD3" w14:textId="318CABBD" w:rsidR="009025C6" w:rsidRPr="004424A4" w:rsidRDefault="009025C6" w:rsidP="009025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</w:tabs>
              <w:spacing w:line="240" w:lineRule="auto"/>
              <w:ind w:right="-51"/>
              <w:jc w:val="center"/>
              <w:rPr>
                <w:rFonts w:ascii="BrowalliaUPC" w:hAnsi="BrowalliaUPC" w:cs="BrowalliaUPC"/>
                <w:cs/>
              </w:rPr>
            </w:pPr>
            <w:r w:rsidRPr="004424A4">
              <w:rPr>
                <w:rFonts w:ascii="BrowalliaUPC" w:hAnsi="BrowalliaUPC" w:cs="BrowalliaUPC"/>
              </w:rPr>
              <w:t>2564</w:t>
            </w:r>
          </w:p>
        </w:tc>
        <w:tc>
          <w:tcPr>
            <w:tcW w:w="851" w:type="dxa"/>
            <w:vAlign w:val="bottom"/>
          </w:tcPr>
          <w:p w14:paraId="098CD7AF" w14:textId="6CD9A8E6" w:rsidR="009025C6" w:rsidRPr="004424A4" w:rsidRDefault="009025C6" w:rsidP="009025C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cs/>
              </w:rPr>
            </w:pPr>
            <w:r w:rsidRPr="004424A4">
              <w:rPr>
                <w:rFonts w:ascii="BrowalliaUPC" w:hAnsi="BrowalliaUPC" w:cs="BrowalliaUPC"/>
              </w:rPr>
              <w:t>2563</w:t>
            </w:r>
          </w:p>
        </w:tc>
        <w:tc>
          <w:tcPr>
            <w:tcW w:w="850" w:type="dxa"/>
            <w:vAlign w:val="bottom"/>
          </w:tcPr>
          <w:p w14:paraId="7B3AFEAE" w14:textId="6A9BF89B" w:rsidR="009025C6" w:rsidRPr="004424A4" w:rsidRDefault="009025C6" w:rsidP="009025C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cs/>
              </w:rPr>
            </w:pPr>
            <w:r w:rsidRPr="004424A4">
              <w:rPr>
                <w:rFonts w:ascii="BrowalliaUPC" w:hAnsi="BrowalliaUPC" w:cs="BrowalliaUPC"/>
              </w:rPr>
              <w:t>2564</w:t>
            </w:r>
          </w:p>
        </w:tc>
        <w:tc>
          <w:tcPr>
            <w:tcW w:w="851" w:type="dxa"/>
            <w:vAlign w:val="bottom"/>
          </w:tcPr>
          <w:p w14:paraId="21495C90" w14:textId="35ECD162" w:rsidR="009025C6" w:rsidRPr="004424A4" w:rsidRDefault="009025C6" w:rsidP="00D73FC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cs/>
              </w:rPr>
            </w:pPr>
            <w:r w:rsidRPr="004424A4">
              <w:rPr>
                <w:rFonts w:ascii="BrowalliaUPC" w:hAnsi="BrowalliaUPC" w:cs="BrowalliaUPC"/>
              </w:rPr>
              <w:t>2563</w:t>
            </w:r>
          </w:p>
        </w:tc>
      </w:tr>
      <w:tr w:rsidR="00A7491B" w:rsidRPr="00AC0517" w14:paraId="14B00661" w14:textId="77777777" w:rsidTr="00F45684">
        <w:trPr>
          <w:trHeight w:val="233"/>
        </w:trPr>
        <w:tc>
          <w:tcPr>
            <w:tcW w:w="2126" w:type="dxa"/>
          </w:tcPr>
          <w:p w14:paraId="7F154260" w14:textId="77777777" w:rsidR="00A7491B" w:rsidRPr="004424A4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cs/>
                <w:lang w:val="en-GB"/>
              </w:rPr>
            </w:pPr>
          </w:p>
        </w:tc>
        <w:tc>
          <w:tcPr>
            <w:tcW w:w="283" w:type="dxa"/>
          </w:tcPr>
          <w:p w14:paraId="6DA05D13" w14:textId="77777777" w:rsidR="00A7491B" w:rsidRPr="004424A4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cs/>
              </w:rPr>
            </w:pPr>
          </w:p>
        </w:tc>
        <w:tc>
          <w:tcPr>
            <w:tcW w:w="850" w:type="dxa"/>
          </w:tcPr>
          <w:p w14:paraId="3C1F9A03" w14:textId="77777777" w:rsidR="00A7491B" w:rsidRPr="004424A4" w:rsidRDefault="00A7491B" w:rsidP="00CC6C5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cs/>
              </w:rPr>
            </w:pPr>
          </w:p>
        </w:tc>
        <w:tc>
          <w:tcPr>
            <w:tcW w:w="851" w:type="dxa"/>
          </w:tcPr>
          <w:p w14:paraId="23644586" w14:textId="77777777" w:rsidR="00A7491B" w:rsidRPr="004424A4" w:rsidRDefault="00A7491B" w:rsidP="00CC6C5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cs/>
              </w:rPr>
            </w:pPr>
          </w:p>
        </w:tc>
        <w:tc>
          <w:tcPr>
            <w:tcW w:w="850" w:type="dxa"/>
          </w:tcPr>
          <w:p w14:paraId="58CBF6C0" w14:textId="77777777" w:rsidR="00A7491B" w:rsidRPr="004424A4" w:rsidRDefault="00A7491B" w:rsidP="00CC6C56">
            <w:pPr>
              <w:tabs>
                <w:tab w:val="left" w:pos="0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cs/>
              </w:rPr>
            </w:pPr>
          </w:p>
        </w:tc>
        <w:tc>
          <w:tcPr>
            <w:tcW w:w="852" w:type="dxa"/>
          </w:tcPr>
          <w:p w14:paraId="23C6121F" w14:textId="77777777" w:rsidR="00A7491B" w:rsidRPr="004424A4" w:rsidRDefault="00A7491B" w:rsidP="00CC6C56">
            <w:pPr>
              <w:tabs>
                <w:tab w:val="left" w:pos="0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cs/>
              </w:rPr>
            </w:pPr>
          </w:p>
        </w:tc>
        <w:tc>
          <w:tcPr>
            <w:tcW w:w="850" w:type="dxa"/>
          </w:tcPr>
          <w:p w14:paraId="00B1F819" w14:textId="77777777" w:rsidR="00A7491B" w:rsidRPr="004424A4" w:rsidRDefault="00A7491B" w:rsidP="00CC6C5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center"/>
              <w:rPr>
                <w:rFonts w:ascii="BrowalliaUPC" w:hAnsi="BrowalliaUPC" w:cs="BrowalliaUPC"/>
              </w:rPr>
            </w:pPr>
          </w:p>
        </w:tc>
        <w:tc>
          <w:tcPr>
            <w:tcW w:w="851" w:type="dxa"/>
          </w:tcPr>
          <w:p w14:paraId="46877979" w14:textId="77777777" w:rsidR="00A7491B" w:rsidRPr="004424A4" w:rsidRDefault="00A7491B" w:rsidP="00CC6C5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center"/>
              <w:rPr>
                <w:rFonts w:ascii="BrowalliaUPC" w:hAnsi="BrowalliaUPC" w:cs="BrowalliaUPC"/>
              </w:rPr>
            </w:pPr>
          </w:p>
        </w:tc>
        <w:tc>
          <w:tcPr>
            <w:tcW w:w="850" w:type="dxa"/>
          </w:tcPr>
          <w:p w14:paraId="564BFF1C" w14:textId="77777777" w:rsidR="00A7491B" w:rsidRPr="004424A4" w:rsidRDefault="00A7491B" w:rsidP="00CC6C56">
            <w:pPr>
              <w:tabs>
                <w:tab w:val="left" w:pos="0"/>
                <w:tab w:val="decimal" w:pos="801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cs/>
              </w:rPr>
            </w:pPr>
          </w:p>
        </w:tc>
        <w:tc>
          <w:tcPr>
            <w:tcW w:w="851" w:type="dxa"/>
          </w:tcPr>
          <w:p w14:paraId="3C86A68B" w14:textId="77777777" w:rsidR="00A7491B" w:rsidRPr="004424A4" w:rsidRDefault="00A7491B" w:rsidP="00CC6C56">
            <w:pPr>
              <w:tabs>
                <w:tab w:val="left" w:pos="0"/>
                <w:tab w:val="decimal" w:pos="801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cs/>
              </w:rPr>
            </w:pPr>
          </w:p>
        </w:tc>
      </w:tr>
      <w:bookmarkEnd w:id="5"/>
      <w:bookmarkEnd w:id="6"/>
      <w:tr w:rsidR="006674E3" w:rsidRPr="00AC0517" w14:paraId="3AD6B550" w14:textId="77777777" w:rsidTr="00263EA7">
        <w:trPr>
          <w:trHeight w:val="409"/>
        </w:trPr>
        <w:tc>
          <w:tcPr>
            <w:tcW w:w="2126" w:type="dxa"/>
          </w:tcPr>
          <w:p w14:paraId="3FF16F96" w14:textId="77777777" w:rsidR="006674E3" w:rsidRPr="004424A4" w:rsidRDefault="006674E3" w:rsidP="0066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37" w:hanging="155"/>
              <w:rPr>
                <w:rFonts w:ascii="BrowalliaUPC" w:hAnsi="BrowalliaUPC" w:cs="BrowalliaUPC"/>
                <w:cs/>
              </w:rPr>
            </w:pPr>
            <w:r w:rsidRPr="004424A4">
              <w:rPr>
                <w:rFonts w:ascii="BrowalliaUPC" w:hAnsi="BrowalliaUPC" w:cs="BrowalliaUPC"/>
                <w:cs/>
              </w:rPr>
              <w:t>รายได้จากการขายและบริการจาก</w:t>
            </w:r>
            <w:r w:rsidRPr="004424A4">
              <w:rPr>
                <w:rFonts w:ascii="BrowalliaUPC" w:hAnsi="BrowalliaUPC" w:cs="BrowalliaUPC"/>
              </w:rPr>
              <w:t xml:space="preserve">         </w:t>
            </w:r>
            <w:r w:rsidRPr="004424A4">
              <w:rPr>
                <w:rFonts w:ascii="BrowalliaUPC" w:hAnsi="BrowalliaUPC" w:cs="BrowalliaUPC"/>
                <w:cs/>
              </w:rPr>
              <w:t>ลูกค้าภายนอก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5297BF" w14:textId="77777777" w:rsidR="006674E3" w:rsidRPr="004424A4" w:rsidRDefault="006674E3" w:rsidP="006674E3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850" w:type="dxa"/>
          </w:tcPr>
          <w:p w14:paraId="6AD5E2B6" w14:textId="77777777" w:rsidR="00263EA7" w:rsidRDefault="00263EA7" w:rsidP="00263EA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</w:p>
          <w:p w14:paraId="1078A65B" w14:textId="4C86CF92" w:rsidR="006674E3" w:rsidRPr="006674E3" w:rsidRDefault="006674E3" w:rsidP="00263EA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</w:rPr>
              <w:t>415,05</w:t>
            </w:r>
            <w:r w:rsidR="009B14AA">
              <w:rPr>
                <w:rFonts w:ascii="BrowalliaUPC" w:hAnsi="BrowalliaUPC" w:cs="BrowalliaUPC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278B764A" w14:textId="77777777" w:rsidR="006674E3" w:rsidRPr="006674E3" w:rsidRDefault="006674E3" w:rsidP="00263EA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cs/>
              </w:rPr>
            </w:pPr>
          </w:p>
          <w:p w14:paraId="3B960136" w14:textId="2C45AB48" w:rsidR="006674E3" w:rsidRPr="006674E3" w:rsidRDefault="006674E3" w:rsidP="00263EA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</w:rPr>
              <w:t>301,627</w:t>
            </w:r>
          </w:p>
        </w:tc>
        <w:tc>
          <w:tcPr>
            <w:tcW w:w="850" w:type="dxa"/>
            <w:shd w:val="clear" w:color="auto" w:fill="auto"/>
          </w:tcPr>
          <w:p w14:paraId="594ECDE6" w14:textId="77777777" w:rsidR="00263EA7" w:rsidRDefault="00263EA7" w:rsidP="00263EA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</w:p>
          <w:p w14:paraId="04B9580D" w14:textId="2A6755AE" w:rsidR="006674E3" w:rsidRPr="006674E3" w:rsidRDefault="006674E3" w:rsidP="00263EA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</w:rPr>
              <w:t>2,92</w:t>
            </w:r>
            <w:r w:rsidR="009B14AA">
              <w:rPr>
                <w:rFonts w:ascii="BrowalliaUPC" w:hAnsi="BrowalliaUPC" w:cs="BrowalliaUPC"/>
              </w:rPr>
              <w:t>2</w:t>
            </w:r>
          </w:p>
        </w:tc>
        <w:tc>
          <w:tcPr>
            <w:tcW w:w="852" w:type="dxa"/>
            <w:shd w:val="clear" w:color="auto" w:fill="auto"/>
          </w:tcPr>
          <w:p w14:paraId="42FA1A4D" w14:textId="77777777" w:rsidR="00263EA7" w:rsidRDefault="00263EA7" w:rsidP="0026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lang w:val="en-GB"/>
              </w:rPr>
            </w:pPr>
          </w:p>
          <w:p w14:paraId="55739F9F" w14:textId="3F3DDAA7" w:rsidR="006674E3" w:rsidRPr="006674E3" w:rsidRDefault="006674E3" w:rsidP="0026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  <w:lang w:val="en-GB"/>
              </w:rPr>
              <w:t>22,423</w:t>
            </w:r>
          </w:p>
        </w:tc>
        <w:tc>
          <w:tcPr>
            <w:tcW w:w="850" w:type="dxa"/>
            <w:shd w:val="clear" w:color="auto" w:fill="auto"/>
          </w:tcPr>
          <w:p w14:paraId="31701393" w14:textId="77777777" w:rsidR="00263EA7" w:rsidRDefault="00263EA7" w:rsidP="00263EA7">
            <w:pPr>
              <w:spacing w:line="240" w:lineRule="auto"/>
              <w:jc w:val="right"/>
              <w:rPr>
                <w:rFonts w:ascii="BrowalliaUPC" w:hAnsi="BrowalliaUPC" w:cs="BrowalliaUPC"/>
              </w:rPr>
            </w:pPr>
          </w:p>
          <w:p w14:paraId="4FBF79BE" w14:textId="0FCFC974" w:rsidR="006674E3" w:rsidRPr="006674E3" w:rsidRDefault="006674E3" w:rsidP="00263EA7">
            <w:pPr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E873734" w14:textId="77777777" w:rsidR="00263EA7" w:rsidRDefault="00263EA7" w:rsidP="00263EA7">
            <w:pPr>
              <w:spacing w:line="240" w:lineRule="auto"/>
              <w:jc w:val="right"/>
              <w:rPr>
                <w:rFonts w:ascii="BrowalliaUPC" w:hAnsi="BrowalliaUPC" w:cs="BrowalliaUPC"/>
                <w:lang w:val="en-GB"/>
              </w:rPr>
            </w:pPr>
          </w:p>
          <w:p w14:paraId="7FAE45D6" w14:textId="33ABBD3A" w:rsidR="006674E3" w:rsidRPr="006674E3" w:rsidRDefault="006674E3" w:rsidP="00263EA7">
            <w:pPr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B408702" w14:textId="77777777" w:rsidR="00263EA7" w:rsidRDefault="00263EA7" w:rsidP="00263EA7">
            <w:pPr>
              <w:spacing w:line="240" w:lineRule="auto"/>
              <w:jc w:val="right"/>
              <w:rPr>
                <w:rFonts w:ascii="BrowalliaUPC" w:hAnsi="BrowalliaUPC" w:cs="BrowalliaUPC"/>
              </w:rPr>
            </w:pPr>
          </w:p>
          <w:p w14:paraId="5BBA1E73" w14:textId="045DBDA1" w:rsidR="006674E3" w:rsidRPr="006674E3" w:rsidRDefault="006674E3" w:rsidP="00263EA7">
            <w:pPr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</w:rPr>
              <w:t>417,97</w:t>
            </w:r>
            <w:r w:rsidR="00A67BE1">
              <w:rPr>
                <w:rFonts w:ascii="BrowalliaUPC" w:hAnsi="BrowalliaUPC" w:cs="BrowalliaUPC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1FDD7329" w14:textId="77777777" w:rsidR="00263EA7" w:rsidRDefault="00263EA7" w:rsidP="00263EA7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lang w:val="en-GB"/>
              </w:rPr>
            </w:pPr>
          </w:p>
          <w:p w14:paraId="0E2EF76C" w14:textId="15881013" w:rsidR="006674E3" w:rsidRPr="004424A4" w:rsidRDefault="006674E3" w:rsidP="00263EA7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4424A4">
              <w:rPr>
                <w:rFonts w:ascii="BrowalliaUPC" w:hAnsi="BrowalliaUPC" w:cs="BrowalliaUPC"/>
                <w:lang w:val="en-GB"/>
              </w:rPr>
              <w:t>324,050</w:t>
            </w:r>
          </w:p>
        </w:tc>
      </w:tr>
      <w:tr w:rsidR="006674E3" w:rsidRPr="00AC0517" w14:paraId="11D1E1BF" w14:textId="77777777" w:rsidTr="00263EA7">
        <w:trPr>
          <w:trHeight w:val="331"/>
        </w:trPr>
        <w:tc>
          <w:tcPr>
            <w:tcW w:w="2126" w:type="dxa"/>
          </w:tcPr>
          <w:p w14:paraId="59F6980D" w14:textId="77777777" w:rsidR="006674E3" w:rsidRPr="004424A4" w:rsidRDefault="006674E3" w:rsidP="006674E3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55" w:right="-94" w:hanging="155"/>
              <w:rPr>
                <w:rFonts w:ascii="BrowalliaUPC" w:hAnsi="BrowalliaUPC" w:cs="BrowalliaUPC"/>
                <w:cs/>
              </w:rPr>
            </w:pPr>
            <w:r w:rsidRPr="004424A4">
              <w:rPr>
                <w:rFonts w:ascii="BrowalliaUPC" w:hAnsi="BrowalliaUPC" w:cs="BrowalliaUPC"/>
                <w:cs/>
              </w:rPr>
              <w:t>รายได้จากการขายและบริการ</w:t>
            </w:r>
            <w:r w:rsidRPr="004424A4">
              <w:rPr>
                <w:rFonts w:ascii="BrowalliaUPC" w:hAnsi="BrowalliaUPC" w:cs="BrowalliaUPC"/>
              </w:rPr>
              <w:t xml:space="preserve">       </w:t>
            </w:r>
            <w:r w:rsidRPr="004424A4">
              <w:rPr>
                <w:rFonts w:ascii="BrowalliaUPC" w:hAnsi="BrowalliaUPC" w:cs="BrowalliaUPC"/>
                <w:cs/>
              </w:rPr>
              <w:t>ระหว่างส่วนงาน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4340A54" w14:textId="77777777" w:rsidR="006674E3" w:rsidRPr="004424A4" w:rsidRDefault="006674E3" w:rsidP="006674E3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850" w:type="dxa"/>
          </w:tcPr>
          <w:p w14:paraId="0CD270CD" w14:textId="77777777" w:rsidR="00263EA7" w:rsidRDefault="00263EA7" w:rsidP="00263EA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</w:p>
          <w:p w14:paraId="4CA84B84" w14:textId="0D979F99" w:rsidR="006674E3" w:rsidRPr="006674E3" w:rsidRDefault="006674E3" w:rsidP="00263EA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</w:rPr>
              <w:t>1,692</w:t>
            </w:r>
          </w:p>
        </w:tc>
        <w:tc>
          <w:tcPr>
            <w:tcW w:w="851" w:type="dxa"/>
            <w:shd w:val="clear" w:color="auto" w:fill="auto"/>
          </w:tcPr>
          <w:p w14:paraId="0289822B" w14:textId="77777777" w:rsidR="006674E3" w:rsidRPr="006674E3" w:rsidRDefault="006674E3" w:rsidP="00263EA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lang w:val="en-GB"/>
              </w:rPr>
            </w:pPr>
          </w:p>
          <w:p w14:paraId="3502BFAD" w14:textId="5A0EBD85" w:rsidR="006674E3" w:rsidRPr="006674E3" w:rsidRDefault="006674E3" w:rsidP="00263EA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  <w:lang w:val="en-GB"/>
              </w:rPr>
              <w:t>1,043</w:t>
            </w:r>
          </w:p>
        </w:tc>
        <w:tc>
          <w:tcPr>
            <w:tcW w:w="850" w:type="dxa"/>
            <w:shd w:val="clear" w:color="auto" w:fill="auto"/>
          </w:tcPr>
          <w:p w14:paraId="67D78110" w14:textId="77777777" w:rsidR="00263EA7" w:rsidRDefault="00263EA7" w:rsidP="00263EA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</w:p>
          <w:p w14:paraId="45800E1D" w14:textId="003E0F24" w:rsidR="006674E3" w:rsidRPr="006674E3" w:rsidRDefault="006674E3" w:rsidP="00263EA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</w:rPr>
              <w:t>38</w:t>
            </w:r>
          </w:p>
        </w:tc>
        <w:tc>
          <w:tcPr>
            <w:tcW w:w="852" w:type="dxa"/>
            <w:shd w:val="clear" w:color="auto" w:fill="auto"/>
          </w:tcPr>
          <w:p w14:paraId="16891B10" w14:textId="77777777" w:rsidR="00263EA7" w:rsidRDefault="00263EA7" w:rsidP="00263E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lang w:val="en-GB"/>
              </w:rPr>
            </w:pPr>
          </w:p>
          <w:p w14:paraId="5CAA4633" w14:textId="517F2A5D" w:rsidR="006674E3" w:rsidRPr="006674E3" w:rsidRDefault="006674E3" w:rsidP="00263E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  <w:lang w:val="en-GB"/>
              </w:rPr>
              <w:t>709</w:t>
            </w:r>
          </w:p>
        </w:tc>
        <w:tc>
          <w:tcPr>
            <w:tcW w:w="850" w:type="dxa"/>
            <w:shd w:val="clear" w:color="auto" w:fill="auto"/>
          </w:tcPr>
          <w:p w14:paraId="3E0D02FA" w14:textId="77777777" w:rsidR="00263EA7" w:rsidRDefault="00263EA7" w:rsidP="00263EA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</w:rPr>
            </w:pPr>
          </w:p>
          <w:p w14:paraId="0B54004D" w14:textId="24DFF028" w:rsidR="006674E3" w:rsidRPr="006674E3" w:rsidRDefault="006674E3" w:rsidP="00263EA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</w:rPr>
              <w:t>(1,730)</w:t>
            </w:r>
          </w:p>
        </w:tc>
        <w:tc>
          <w:tcPr>
            <w:tcW w:w="851" w:type="dxa"/>
            <w:shd w:val="clear" w:color="auto" w:fill="auto"/>
          </w:tcPr>
          <w:p w14:paraId="43517A56" w14:textId="77777777" w:rsidR="00263EA7" w:rsidRDefault="00263EA7" w:rsidP="00263EA7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lang w:val="en-GB"/>
              </w:rPr>
            </w:pPr>
          </w:p>
          <w:p w14:paraId="309C416C" w14:textId="1437FF7F" w:rsidR="006674E3" w:rsidRPr="006674E3" w:rsidRDefault="006674E3" w:rsidP="00263EA7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lang w:val="en-GB"/>
              </w:rPr>
            </w:pPr>
            <w:r w:rsidRPr="006674E3">
              <w:rPr>
                <w:rFonts w:ascii="BrowalliaUPC" w:hAnsi="BrowalliaUPC" w:cs="BrowalliaUPC"/>
                <w:lang w:val="en-GB"/>
              </w:rPr>
              <w:t>(1,752)</w:t>
            </w:r>
          </w:p>
        </w:tc>
        <w:tc>
          <w:tcPr>
            <w:tcW w:w="850" w:type="dxa"/>
            <w:shd w:val="clear" w:color="auto" w:fill="auto"/>
          </w:tcPr>
          <w:p w14:paraId="4D79CAB0" w14:textId="77777777" w:rsidR="00263EA7" w:rsidRDefault="00263EA7" w:rsidP="00263EA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</w:rPr>
            </w:pPr>
          </w:p>
          <w:p w14:paraId="75868F98" w14:textId="27CF0EDC" w:rsidR="006674E3" w:rsidRPr="006674E3" w:rsidRDefault="006674E3" w:rsidP="00263EA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16AFE67" w14:textId="77777777" w:rsidR="00263EA7" w:rsidRDefault="00263EA7" w:rsidP="00263EA7">
            <w:pPr>
              <w:pBdr>
                <w:bottom w:val="single" w:sz="4" w:space="1" w:color="auto"/>
              </w:pBdr>
              <w:tabs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lang w:val="en-GB"/>
              </w:rPr>
            </w:pPr>
          </w:p>
          <w:p w14:paraId="463F9F5F" w14:textId="5461A7B0" w:rsidR="006674E3" w:rsidRPr="004424A4" w:rsidRDefault="006674E3" w:rsidP="00263EA7">
            <w:pPr>
              <w:pBdr>
                <w:bottom w:val="single" w:sz="4" w:space="1" w:color="auto"/>
              </w:pBdr>
              <w:tabs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4424A4">
              <w:rPr>
                <w:rFonts w:ascii="BrowalliaUPC" w:hAnsi="BrowalliaUPC" w:cs="BrowalliaUPC"/>
                <w:lang w:val="en-GB"/>
              </w:rPr>
              <w:t>-</w:t>
            </w:r>
          </w:p>
        </w:tc>
      </w:tr>
      <w:tr w:rsidR="006674E3" w:rsidRPr="00AC0517" w14:paraId="20F39F0D" w14:textId="77777777" w:rsidTr="00263EA7">
        <w:trPr>
          <w:trHeight w:val="257"/>
        </w:trPr>
        <w:tc>
          <w:tcPr>
            <w:tcW w:w="2126" w:type="dxa"/>
          </w:tcPr>
          <w:p w14:paraId="3BCE14E2" w14:textId="77777777" w:rsidR="006674E3" w:rsidRPr="004424A4" w:rsidRDefault="006674E3" w:rsidP="0066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cs/>
              </w:rPr>
            </w:pPr>
            <w:r w:rsidRPr="004424A4">
              <w:rPr>
                <w:rFonts w:ascii="BrowalliaUPC" w:hAnsi="BrowalliaUPC" w:cs="BrowalliaUPC"/>
                <w:cs/>
              </w:rPr>
              <w:t>รวมรายได้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C03FA4A" w14:textId="77777777" w:rsidR="006674E3" w:rsidRPr="004424A4" w:rsidRDefault="006674E3" w:rsidP="006674E3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850" w:type="dxa"/>
          </w:tcPr>
          <w:p w14:paraId="6FA5E111" w14:textId="5CC7FED1" w:rsidR="006674E3" w:rsidRPr="006674E3" w:rsidRDefault="006674E3" w:rsidP="00263EA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</w:rPr>
              <w:t>416,74</w:t>
            </w:r>
            <w:r w:rsidR="0064213E">
              <w:rPr>
                <w:rFonts w:ascii="BrowalliaUPC" w:hAnsi="BrowalliaUPC" w:cs="BrowalliaUPC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49B83080" w14:textId="33859D4E" w:rsidR="006674E3" w:rsidRPr="006674E3" w:rsidRDefault="006674E3" w:rsidP="00263EA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  <w:lang w:val="en-GB"/>
              </w:rPr>
              <w:t>302,670</w:t>
            </w:r>
          </w:p>
        </w:tc>
        <w:tc>
          <w:tcPr>
            <w:tcW w:w="850" w:type="dxa"/>
            <w:shd w:val="clear" w:color="auto" w:fill="auto"/>
          </w:tcPr>
          <w:p w14:paraId="3A298AEC" w14:textId="0F912271" w:rsidR="006674E3" w:rsidRPr="006674E3" w:rsidRDefault="006674E3" w:rsidP="00263EA7">
            <w:pPr>
              <w:pBdr>
                <w:bottom w:val="single" w:sz="4" w:space="1" w:color="auto"/>
              </w:pBd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</w:rPr>
              <w:t>2,960</w:t>
            </w:r>
          </w:p>
        </w:tc>
        <w:tc>
          <w:tcPr>
            <w:tcW w:w="852" w:type="dxa"/>
            <w:shd w:val="clear" w:color="auto" w:fill="auto"/>
          </w:tcPr>
          <w:p w14:paraId="66C35334" w14:textId="1B5738A7" w:rsidR="006674E3" w:rsidRPr="006674E3" w:rsidRDefault="006674E3" w:rsidP="00263EA7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  <w:lang w:val="en-GB"/>
              </w:rPr>
              <w:t>23,132</w:t>
            </w:r>
          </w:p>
        </w:tc>
        <w:tc>
          <w:tcPr>
            <w:tcW w:w="850" w:type="dxa"/>
            <w:shd w:val="clear" w:color="auto" w:fill="auto"/>
          </w:tcPr>
          <w:p w14:paraId="6E5BD910" w14:textId="31DB533D" w:rsidR="006674E3" w:rsidRPr="006674E3" w:rsidRDefault="006674E3" w:rsidP="00263EA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</w:rPr>
              <w:t>(1,730)</w:t>
            </w:r>
          </w:p>
        </w:tc>
        <w:tc>
          <w:tcPr>
            <w:tcW w:w="851" w:type="dxa"/>
            <w:shd w:val="clear" w:color="auto" w:fill="auto"/>
          </w:tcPr>
          <w:p w14:paraId="54A33F96" w14:textId="7F01044C" w:rsidR="006674E3" w:rsidRPr="006674E3" w:rsidRDefault="006674E3" w:rsidP="00263EA7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  <w:lang w:val="en-GB"/>
              </w:rPr>
              <w:t>(1,752)</w:t>
            </w:r>
          </w:p>
        </w:tc>
        <w:tc>
          <w:tcPr>
            <w:tcW w:w="850" w:type="dxa"/>
            <w:shd w:val="clear" w:color="auto" w:fill="auto"/>
          </w:tcPr>
          <w:p w14:paraId="15CB323D" w14:textId="39D82599" w:rsidR="006674E3" w:rsidRPr="006674E3" w:rsidRDefault="006674E3" w:rsidP="00263EA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</w:rPr>
              <w:t>417,97</w:t>
            </w:r>
            <w:r w:rsidR="00A67BE1">
              <w:rPr>
                <w:rFonts w:ascii="BrowalliaUPC" w:hAnsi="BrowalliaUPC" w:cs="BrowalliaUPC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2F531259" w14:textId="63E183CD" w:rsidR="006674E3" w:rsidRPr="004424A4" w:rsidRDefault="006674E3" w:rsidP="00263EA7">
            <w:pPr>
              <w:pBdr>
                <w:bottom w:val="single" w:sz="4" w:space="1" w:color="auto"/>
              </w:pBdr>
              <w:tabs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4424A4">
              <w:rPr>
                <w:rFonts w:ascii="BrowalliaUPC" w:hAnsi="BrowalliaUPC" w:cs="BrowalliaUPC"/>
                <w:lang w:val="en-GB"/>
              </w:rPr>
              <w:t>324,050</w:t>
            </w:r>
          </w:p>
        </w:tc>
      </w:tr>
      <w:tr w:rsidR="006674E3" w:rsidRPr="00AC0517" w14:paraId="5D50DC72" w14:textId="77777777" w:rsidTr="00F45684">
        <w:trPr>
          <w:trHeight w:val="257"/>
        </w:trPr>
        <w:tc>
          <w:tcPr>
            <w:tcW w:w="2126" w:type="dxa"/>
          </w:tcPr>
          <w:p w14:paraId="3D296A79" w14:textId="77777777" w:rsidR="006674E3" w:rsidRPr="004424A4" w:rsidRDefault="006674E3" w:rsidP="0066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8E678FF" w14:textId="77777777" w:rsidR="006674E3" w:rsidRPr="004424A4" w:rsidRDefault="006674E3" w:rsidP="006674E3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850" w:type="dxa"/>
          </w:tcPr>
          <w:p w14:paraId="3CBCD50F" w14:textId="77777777" w:rsidR="006674E3" w:rsidRPr="006674E3" w:rsidRDefault="006674E3" w:rsidP="000024D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851" w:type="dxa"/>
            <w:shd w:val="clear" w:color="auto" w:fill="auto"/>
          </w:tcPr>
          <w:p w14:paraId="33467532" w14:textId="77777777" w:rsidR="006674E3" w:rsidRPr="006674E3" w:rsidRDefault="006674E3" w:rsidP="000024D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10AC35A" w14:textId="77777777" w:rsidR="006674E3" w:rsidRPr="006674E3" w:rsidRDefault="006674E3" w:rsidP="000024D4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04F5126A" w14:textId="77777777" w:rsidR="006674E3" w:rsidRPr="006674E3" w:rsidRDefault="006674E3" w:rsidP="000024D4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8D02142" w14:textId="77777777" w:rsidR="006674E3" w:rsidRPr="006674E3" w:rsidRDefault="006674E3" w:rsidP="000024D4">
            <w:pPr>
              <w:tabs>
                <w:tab w:val="left" w:pos="0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398B604" w14:textId="77777777" w:rsidR="006674E3" w:rsidRPr="006674E3" w:rsidRDefault="006674E3" w:rsidP="000024D4">
            <w:pP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48BBDE0" w14:textId="77777777" w:rsidR="006674E3" w:rsidRPr="006674E3" w:rsidRDefault="006674E3" w:rsidP="000024D4">
            <w:pPr>
              <w:spacing w:line="240" w:lineRule="auto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0000F1F" w14:textId="77777777" w:rsidR="006674E3" w:rsidRPr="004424A4" w:rsidRDefault="006674E3" w:rsidP="000024D4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</w:p>
        </w:tc>
      </w:tr>
      <w:tr w:rsidR="006674E3" w:rsidRPr="00AC0517" w14:paraId="16135322" w14:textId="77777777" w:rsidTr="00F45684">
        <w:trPr>
          <w:trHeight w:val="257"/>
        </w:trPr>
        <w:tc>
          <w:tcPr>
            <w:tcW w:w="2126" w:type="dxa"/>
            <w:shd w:val="clear" w:color="auto" w:fill="auto"/>
          </w:tcPr>
          <w:p w14:paraId="0225E67F" w14:textId="77777777" w:rsidR="006674E3" w:rsidRPr="004424A4" w:rsidRDefault="006674E3" w:rsidP="0066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cs/>
              </w:rPr>
            </w:pPr>
            <w:r w:rsidRPr="004424A4">
              <w:rPr>
                <w:rFonts w:ascii="BrowalliaUPC" w:hAnsi="BrowalliaUPC" w:cs="BrowalliaUPC"/>
                <w:cs/>
              </w:rPr>
              <w:t>ประเภทของการรับรู้รายได้</w:t>
            </w:r>
            <w:r w:rsidRPr="004424A4">
              <w:rPr>
                <w:rFonts w:ascii="BrowalliaUPC" w:hAnsi="BrowalliaUPC" w:cs="BrowalliaUPC"/>
              </w:rPr>
              <w:t>: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084AE4" w14:textId="77777777" w:rsidR="006674E3" w:rsidRPr="004424A4" w:rsidRDefault="006674E3" w:rsidP="006674E3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702DBB82" w14:textId="19625944" w:rsidR="006674E3" w:rsidRPr="006674E3" w:rsidRDefault="006674E3" w:rsidP="000024D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851" w:type="dxa"/>
            <w:shd w:val="clear" w:color="auto" w:fill="auto"/>
          </w:tcPr>
          <w:p w14:paraId="257F6149" w14:textId="50B886FB" w:rsidR="006674E3" w:rsidRPr="006674E3" w:rsidRDefault="006674E3" w:rsidP="000024D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2C3F17B" w14:textId="77777777" w:rsidR="006674E3" w:rsidRPr="006674E3" w:rsidRDefault="006674E3" w:rsidP="000024D4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5213CBDB" w14:textId="521F29E4" w:rsidR="006674E3" w:rsidRPr="006674E3" w:rsidRDefault="006674E3" w:rsidP="000024D4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C807808" w14:textId="77777777" w:rsidR="006674E3" w:rsidRPr="006674E3" w:rsidRDefault="006674E3" w:rsidP="000024D4">
            <w:pPr>
              <w:tabs>
                <w:tab w:val="left" w:pos="0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789C530" w14:textId="10970073" w:rsidR="006674E3" w:rsidRPr="006674E3" w:rsidRDefault="006674E3" w:rsidP="000024D4">
            <w:pP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B5EAD10" w14:textId="77777777" w:rsidR="006674E3" w:rsidRPr="006674E3" w:rsidRDefault="006674E3" w:rsidP="000024D4">
            <w:pPr>
              <w:spacing w:line="240" w:lineRule="auto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A22047F" w14:textId="0BF8EF7B" w:rsidR="006674E3" w:rsidRPr="004424A4" w:rsidRDefault="006674E3" w:rsidP="000024D4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</w:p>
        </w:tc>
      </w:tr>
      <w:tr w:rsidR="004A2EEC" w:rsidRPr="00AC0517" w14:paraId="13C1E27C" w14:textId="77777777" w:rsidTr="00263EA7">
        <w:trPr>
          <w:trHeight w:val="257"/>
        </w:trPr>
        <w:tc>
          <w:tcPr>
            <w:tcW w:w="2126" w:type="dxa"/>
          </w:tcPr>
          <w:p w14:paraId="7E68EE67" w14:textId="5DD355D8" w:rsidR="004A2EEC" w:rsidRPr="004424A4" w:rsidRDefault="004A2EEC" w:rsidP="004A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cs/>
              </w:rPr>
            </w:pPr>
            <w:r w:rsidRPr="004424A4">
              <w:rPr>
                <w:rFonts w:ascii="BrowalliaUPC" w:hAnsi="BrowalliaUPC" w:cs="BrowalliaUPC"/>
                <w:cs/>
              </w:rPr>
              <w:t>ณ ช่วงเวลาหนึ่ง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A8EE852" w14:textId="77777777" w:rsidR="004A2EEC" w:rsidRPr="004424A4" w:rsidRDefault="004A2EEC" w:rsidP="004A2EEC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777351DA" w14:textId="49AD9410" w:rsidR="004A2EEC" w:rsidRPr="00D55CF2" w:rsidRDefault="004A2EEC" w:rsidP="00263EA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lang w:val="en-GB"/>
              </w:rPr>
            </w:pPr>
            <w:r w:rsidRPr="00D55CF2">
              <w:rPr>
                <w:rFonts w:ascii="BrowalliaUPC" w:hAnsi="BrowalliaUPC" w:cs="BrowalliaUPC"/>
                <w:lang w:val="en-GB"/>
              </w:rPr>
              <w:t>407,548</w:t>
            </w:r>
          </w:p>
        </w:tc>
        <w:tc>
          <w:tcPr>
            <w:tcW w:w="851" w:type="dxa"/>
            <w:shd w:val="clear" w:color="auto" w:fill="auto"/>
          </w:tcPr>
          <w:p w14:paraId="1E17FDA7" w14:textId="27F09533" w:rsidR="004A2EEC" w:rsidRPr="00581D43" w:rsidRDefault="004A2EEC" w:rsidP="00263EA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lang w:val="en-GB"/>
              </w:rPr>
            </w:pPr>
            <w:r w:rsidRPr="005A6B4D">
              <w:rPr>
                <w:rFonts w:ascii="BrowalliaUPC" w:hAnsi="BrowalliaUPC" w:cs="BrowalliaUPC"/>
                <w:lang w:val="en-GB"/>
              </w:rPr>
              <w:t>289,906</w:t>
            </w:r>
          </w:p>
        </w:tc>
        <w:tc>
          <w:tcPr>
            <w:tcW w:w="850" w:type="dxa"/>
            <w:shd w:val="clear" w:color="auto" w:fill="auto"/>
          </w:tcPr>
          <w:p w14:paraId="196AA10C" w14:textId="423A0740" w:rsidR="004A2EEC" w:rsidRPr="00581D43" w:rsidRDefault="004A2EEC" w:rsidP="00263EA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lang w:val="en-GB"/>
              </w:rPr>
            </w:pPr>
            <w:r w:rsidRPr="00581D43">
              <w:rPr>
                <w:rFonts w:ascii="BrowalliaUPC" w:hAnsi="BrowalliaUPC" w:cs="BrowalliaUPC"/>
                <w:lang w:val="en-GB"/>
              </w:rPr>
              <w:t>1,933</w:t>
            </w:r>
          </w:p>
        </w:tc>
        <w:tc>
          <w:tcPr>
            <w:tcW w:w="852" w:type="dxa"/>
            <w:shd w:val="clear" w:color="auto" w:fill="auto"/>
          </w:tcPr>
          <w:p w14:paraId="2AB117BC" w14:textId="7C251909" w:rsidR="004A2EEC" w:rsidRPr="004A2EEC" w:rsidRDefault="004A2EEC" w:rsidP="00263EA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jc w:val="right"/>
              <w:rPr>
                <w:rFonts w:ascii="BrowalliaUPC" w:hAnsi="BrowalliaUPC" w:cs="BrowalliaUPC"/>
                <w:lang w:val="en-GB"/>
              </w:rPr>
            </w:pPr>
            <w:r w:rsidRPr="005A6B4D">
              <w:rPr>
                <w:rFonts w:ascii="BrowalliaUPC" w:hAnsi="BrowalliaUPC" w:cs="BrowalliaUPC"/>
                <w:lang w:val="en-GB"/>
              </w:rPr>
              <w:t>10,608</w:t>
            </w:r>
          </w:p>
        </w:tc>
        <w:tc>
          <w:tcPr>
            <w:tcW w:w="850" w:type="dxa"/>
            <w:shd w:val="clear" w:color="auto" w:fill="auto"/>
          </w:tcPr>
          <w:p w14:paraId="66E860FC" w14:textId="46151869" w:rsidR="004A2EEC" w:rsidRPr="00581D43" w:rsidRDefault="004A2EEC" w:rsidP="00263EA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  <w:lang w:val="en-GB"/>
              </w:rPr>
            </w:pPr>
            <w:r w:rsidRPr="00581D43">
              <w:rPr>
                <w:rFonts w:ascii="BrowalliaUPC" w:hAnsi="BrowalliaUPC" w:cs="BrowalliaUPC"/>
                <w:lang w:val="en-GB"/>
              </w:rPr>
              <w:t>(1,730)</w:t>
            </w:r>
          </w:p>
        </w:tc>
        <w:tc>
          <w:tcPr>
            <w:tcW w:w="851" w:type="dxa"/>
            <w:shd w:val="clear" w:color="auto" w:fill="auto"/>
          </w:tcPr>
          <w:p w14:paraId="7BDD8DA4" w14:textId="650EE167" w:rsidR="004A2EEC" w:rsidRPr="00581D43" w:rsidRDefault="004A2EEC" w:rsidP="00263EA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lang w:val="en-GB"/>
              </w:rPr>
            </w:pPr>
            <w:r w:rsidRPr="005A6B4D">
              <w:rPr>
                <w:rFonts w:ascii="BrowalliaUPC" w:hAnsi="BrowalliaUPC" w:cs="BrowalliaUPC"/>
                <w:lang w:val="en-GB"/>
              </w:rPr>
              <w:t>(1,752)</w:t>
            </w:r>
          </w:p>
        </w:tc>
        <w:tc>
          <w:tcPr>
            <w:tcW w:w="850" w:type="dxa"/>
            <w:shd w:val="clear" w:color="auto" w:fill="auto"/>
          </w:tcPr>
          <w:p w14:paraId="7D8FD492" w14:textId="1C0BBA2F" w:rsidR="004A2EEC" w:rsidRPr="004A2EEC" w:rsidRDefault="004A2EEC" w:rsidP="00263EA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lang w:val="en-GB"/>
              </w:rPr>
            </w:pPr>
            <w:r w:rsidRPr="004A2EEC">
              <w:rPr>
                <w:rFonts w:ascii="BrowalliaUPC" w:hAnsi="BrowalliaUPC" w:cs="BrowalliaUPC"/>
                <w:lang w:val="en-GB"/>
              </w:rPr>
              <w:t>407,751</w:t>
            </w:r>
          </w:p>
        </w:tc>
        <w:tc>
          <w:tcPr>
            <w:tcW w:w="851" w:type="dxa"/>
            <w:shd w:val="clear" w:color="auto" w:fill="auto"/>
          </w:tcPr>
          <w:p w14:paraId="11DAD8F5" w14:textId="5D8A4748" w:rsidR="004A2EEC" w:rsidRPr="00581D43" w:rsidRDefault="004A2EEC" w:rsidP="00263EA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lang w:val="en-GB"/>
              </w:rPr>
            </w:pPr>
            <w:r w:rsidRPr="004424A4">
              <w:rPr>
                <w:rFonts w:ascii="BrowalliaUPC" w:hAnsi="BrowalliaUPC" w:cs="BrowalliaUPC"/>
                <w:lang w:val="en-GB"/>
              </w:rPr>
              <w:t>298,762</w:t>
            </w:r>
          </w:p>
        </w:tc>
      </w:tr>
      <w:tr w:rsidR="00D55CF2" w:rsidRPr="00AC0517" w14:paraId="1BAE0035" w14:textId="77777777" w:rsidTr="00263EA7">
        <w:trPr>
          <w:trHeight w:val="257"/>
        </w:trPr>
        <w:tc>
          <w:tcPr>
            <w:tcW w:w="2126" w:type="dxa"/>
          </w:tcPr>
          <w:p w14:paraId="101A5A5C" w14:textId="77777777" w:rsidR="00D55CF2" w:rsidRPr="004424A4" w:rsidRDefault="00D55CF2" w:rsidP="00D55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cs/>
              </w:rPr>
            </w:pPr>
            <w:r w:rsidRPr="004424A4">
              <w:rPr>
                <w:rFonts w:ascii="BrowalliaUPC" w:hAnsi="BrowalliaUPC" w:cs="BrowalliaUPC"/>
                <w:cs/>
              </w:rPr>
              <w:t>ตลอดช่วงระยะเวลา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092E72" w14:textId="77777777" w:rsidR="00D55CF2" w:rsidRPr="004424A4" w:rsidRDefault="00D55CF2" w:rsidP="00D55CF2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2147C001" w14:textId="1C9D061B" w:rsidR="00D55CF2" w:rsidRPr="00D55CF2" w:rsidRDefault="00D55CF2" w:rsidP="00263EA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lang w:val="en-GB"/>
              </w:rPr>
            </w:pPr>
            <w:r w:rsidRPr="00D55CF2">
              <w:rPr>
                <w:rFonts w:ascii="BrowalliaUPC" w:hAnsi="BrowalliaUPC" w:cs="BrowalliaUPC"/>
                <w:lang w:val="en-GB"/>
              </w:rPr>
              <w:t>9,197</w:t>
            </w:r>
          </w:p>
        </w:tc>
        <w:tc>
          <w:tcPr>
            <w:tcW w:w="851" w:type="dxa"/>
            <w:shd w:val="clear" w:color="auto" w:fill="auto"/>
          </w:tcPr>
          <w:p w14:paraId="589DB21D" w14:textId="53989387" w:rsidR="00D55CF2" w:rsidRPr="005A6B4D" w:rsidRDefault="00D55CF2" w:rsidP="00263EA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5A6B4D">
              <w:rPr>
                <w:rFonts w:ascii="BrowalliaUPC" w:hAnsi="BrowalliaUPC" w:cs="BrowalliaUPC"/>
                <w:lang w:val="en-GB"/>
              </w:rPr>
              <w:t>12,764</w:t>
            </w:r>
          </w:p>
        </w:tc>
        <w:tc>
          <w:tcPr>
            <w:tcW w:w="850" w:type="dxa"/>
            <w:shd w:val="clear" w:color="auto" w:fill="auto"/>
          </w:tcPr>
          <w:p w14:paraId="34C6F4E0" w14:textId="03553E16" w:rsidR="00D55CF2" w:rsidRPr="005A6B4D" w:rsidRDefault="00D55CF2" w:rsidP="00263EA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5A6B4D">
              <w:rPr>
                <w:rFonts w:ascii="BrowalliaUPC" w:hAnsi="BrowalliaUPC" w:cs="BrowalliaUPC"/>
              </w:rPr>
              <w:t>1,027</w:t>
            </w:r>
          </w:p>
        </w:tc>
        <w:tc>
          <w:tcPr>
            <w:tcW w:w="852" w:type="dxa"/>
            <w:shd w:val="clear" w:color="auto" w:fill="auto"/>
          </w:tcPr>
          <w:p w14:paraId="4FAD1642" w14:textId="363E5B37" w:rsidR="00D55CF2" w:rsidRPr="004A2EEC" w:rsidRDefault="00D55CF2" w:rsidP="00263EA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jc w:val="right"/>
              <w:rPr>
                <w:rFonts w:ascii="BrowalliaUPC" w:hAnsi="BrowalliaUPC" w:cs="BrowalliaUPC"/>
                <w:lang w:val="en-GB"/>
              </w:rPr>
            </w:pPr>
            <w:r w:rsidRPr="005A6B4D">
              <w:rPr>
                <w:rFonts w:ascii="BrowalliaUPC" w:hAnsi="BrowalliaUPC" w:cs="BrowalliaUPC"/>
                <w:lang w:val="en-GB"/>
              </w:rPr>
              <w:t>12,524</w:t>
            </w:r>
          </w:p>
        </w:tc>
        <w:tc>
          <w:tcPr>
            <w:tcW w:w="850" w:type="dxa"/>
            <w:shd w:val="clear" w:color="auto" w:fill="auto"/>
          </w:tcPr>
          <w:p w14:paraId="3E3BB67F" w14:textId="292D2A71" w:rsidR="00D55CF2" w:rsidRPr="005A6B4D" w:rsidRDefault="00D55CF2" w:rsidP="00263EA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</w:rPr>
            </w:pPr>
            <w:r w:rsidRPr="005A6B4D">
              <w:rPr>
                <w:rFonts w:ascii="BrowalliaUPC" w:hAnsi="BrowalliaUPC" w:cs="BrowalliaUPC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3D4FBC8" w14:textId="06EA07C2" w:rsidR="00D55CF2" w:rsidRPr="005A6B4D" w:rsidRDefault="00D55CF2" w:rsidP="00263EA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</w:rPr>
            </w:pPr>
            <w:r w:rsidRPr="005A6B4D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CCBF2BB" w14:textId="046375F8" w:rsidR="00D55CF2" w:rsidRPr="005A6B4D" w:rsidRDefault="00D55CF2" w:rsidP="00263EA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5A6B4D">
              <w:rPr>
                <w:rFonts w:ascii="BrowalliaUPC" w:hAnsi="BrowalliaUPC" w:cs="BrowalliaUPC"/>
              </w:rPr>
              <w:t>10,</w:t>
            </w:r>
            <w:r w:rsidR="004A2EEC">
              <w:rPr>
                <w:rFonts w:ascii="BrowalliaUPC" w:hAnsi="BrowalliaUPC" w:cs="BrowalliaUPC"/>
              </w:rPr>
              <w:t>224</w:t>
            </w:r>
          </w:p>
        </w:tc>
        <w:tc>
          <w:tcPr>
            <w:tcW w:w="851" w:type="dxa"/>
            <w:shd w:val="clear" w:color="auto" w:fill="auto"/>
          </w:tcPr>
          <w:p w14:paraId="672BF049" w14:textId="1CDD8002" w:rsidR="00D55CF2" w:rsidRPr="004424A4" w:rsidRDefault="00D55CF2" w:rsidP="00263EA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4424A4">
              <w:rPr>
                <w:rFonts w:ascii="BrowalliaUPC" w:hAnsi="BrowalliaUPC" w:cs="BrowalliaUPC"/>
                <w:lang w:val="en-GB"/>
              </w:rPr>
              <w:t>25,288</w:t>
            </w:r>
          </w:p>
        </w:tc>
      </w:tr>
      <w:tr w:rsidR="006674E3" w:rsidRPr="00AC0517" w14:paraId="1F8FC3A7" w14:textId="77777777" w:rsidTr="00F45684">
        <w:trPr>
          <w:trHeight w:val="257"/>
        </w:trPr>
        <w:tc>
          <w:tcPr>
            <w:tcW w:w="2126" w:type="dxa"/>
          </w:tcPr>
          <w:p w14:paraId="7D4AA301" w14:textId="77777777" w:rsidR="006674E3" w:rsidRPr="004424A4" w:rsidRDefault="006674E3" w:rsidP="0066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35C4E95" w14:textId="77777777" w:rsidR="006674E3" w:rsidRPr="004424A4" w:rsidRDefault="006674E3" w:rsidP="006674E3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850" w:type="dxa"/>
          </w:tcPr>
          <w:p w14:paraId="773F6F49" w14:textId="77777777" w:rsidR="006674E3" w:rsidRPr="006674E3" w:rsidRDefault="006674E3" w:rsidP="000024D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851" w:type="dxa"/>
            <w:shd w:val="clear" w:color="auto" w:fill="auto"/>
          </w:tcPr>
          <w:p w14:paraId="579D3675" w14:textId="77777777" w:rsidR="006674E3" w:rsidRPr="006674E3" w:rsidRDefault="006674E3" w:rsidP="000024D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53F18EB" w14:textId="77777777" w:rsidR="006674E3" w:rsidRPr="006674E3" w:rsidRDefault="006674E3" w:rsidP="000024D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20ABD739" w14:textId="77777777" w:rsidR="006674E3" w:rsidRPr="006674E3" w:rsidRDefault="006674E3" w:rsidP="00002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B6C761A" w14:textId="77777777" w:rsidR="006674E3" w:rsidRPr="006674E3" w:rsidRDefault="006674E3" w:rsidP="000024D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AFBBFD4" w14:textId="77777777" w:rsidR="006674E3" w:rsidRPr="006674E3" w:rsidRDefault="006674E3" w:rsidP="000024D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6FAEF92" w14:textId="77777777" w:rsidR="006674E3" w:rsidRPr="006674E3" w:rsidRDefault="006674E3" w:rsidP="000024D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3C59FCA" w14:textId="77777777" w:rsidR="006674E3" w:rsidRPr="004424A4" w:rsidRDefault="006674E3" w:rsidP="000024D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</w:p>
        </w:tc>
      </w:tr>
      <w:tr w:rsidR="006674E3" w:rsidRPr="00AC0517" w14:paraId="451B2767" w14:textId="77777777" w:rsidTr="00263EA7">
        <w:trPr>
          <w:trHeight w:val="257"/>
        </w:trPr>
        <w:tc>
          <w:tcPr>
            <w:tcW w:w="2126" w:type="dxa"/>
          </w:tcPr>
          <w:p w14:paraId="6951AB24" w14:textId="77777777" w:rsidR="006674E3" w:rsidRPr="004424A4" w:rsidRDefault="006674E3" w:rsidP="00263EA7">
            <w:pPr>
              <w:spacing w:line="240" w:lineRule="auto"/>
              <w:ind w:right="-144"/>
              <w:rPr>
                <w:rFonts w:ascii="BrowalliaUPC" w:hAnsi="BrowalliaUPC" w:cs="BrowalliaUPC"/>
                <w:cs/>
              </w:rPr>
            </w:pPr>
            <w:r w:rsidRPr="004424A4">
              <w:rPr>
                <w:rFonts w:ascii="BrowalliaUPC" w:hAnsi="BrowalliaUPC" w:cs="BrowalliaUPC"/>
                <w:cs/>
              </w:rPr>
              <w:t>กำไร</w:t>
            </w:r>
            <w:r w:rsidRPr="004424A4">
              <w:rPr>
                <w:rFonts w:ascii="BrowalliaUPC" w:hAnsi="BrowalliaUPC" w:cs="BrowalliaUPC"/>
              </w:rPr>
              <w:t xml:space="preserve"> (</w:t>
            </w:r>
            <w:r w:rsidRPr="004424A4">
              <w:rPr>
                <w:rFonts w:ascii="BrowalliaUPC" w:hAnsi="BrowalliaUPC" w:cs="BrowalliaUPC"/>
                <w:cs/>
              </w:rPr>
              <w:t>ขาดทุน) ขั้นต้นตามส่วนงาน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1F7D3C" w14:textId="77777777" w:rsidR="006674E3" w:rsidRPr="004424A4" w:rsidRDefault="006674E3" w:rsidP="006674E3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850" w:type="dxa"/>
          </w:tcPr>
          <w:p w14:paraId="3C145BFC" w14:textId="39F99405" w:rsidR="006674E3" w:rsidRPr="006674E3" w:rsidRDefault="006674E3" w:rsidP="00263EA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</w:rPr>
              <w:t>144,96</w:t>
            </w:r>
            <w:r w:rsidR="002D6C66">
              <w:rPr>
                <w:rFonts w:ascii="BrowalliaUPC" w:hAnsi="BrowalliaUPC" w:cs="BrowalliaUPC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7419AFAE" w14:textId="1F607F42" w:rsidR="006674E3" w:rsidRPr="006674E3" w:rsidRDefault="006674E3" w:rsidP="00263EA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  <w:lang w:val="en-GB"/>
              </w:rPr>
              <w:t>115,259</w:t>
            </w:r>
          </w:p>
        </w:tc>
        <w:tc>
          <w:tcPr>
            <w:tcW w:w="850" w:type="dxa"/>
            <w:shd w:val="clear" w:color="auto" w:fill="auto"/>
          </w:tcPr>
          <w:p w14:paraId="18759DF3" w14:textId="4DE30F7C" w:rsidR="006674E3" w:rsidRPr="006674E3" w:rsidRDefault="006674E3" w:rsidP="00263EA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</w:rPr>
              <w:t>1,785</w:t>
            </w:r>
          </w:p>
        </w:tc>
        <w:tc>
          <w:tcPr>
            <w:tcW w:w="852" w:type="dxa"/>
            <w:shd w:val="clear" w:color="auto" w:fill="auto"/>
          </w:tcPr>
          <w:p w14:paraId="733930F1" w14:textId="113E2B05" w:rsidR="006674E3" w:rsidRPr="006674E3" w:rsidRDefault="006674E3" w:rsidP="00263E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  <w:lang w:val="en-GB"/>
              </w:rPr>
              <w:t>(22,055)</w:t>
            </w:r>
          </w:p>
        </w:tc>
        <w:tc>
          <w:tcPr>
            <w:tcW w:w="850" w:type="dxa"/>
            <w:shd w:val="clear" w:color="auto" w:fill="auto"/>
          </w:tcPr>
          <w:p w14:paraId="74177A32" w14:textId="32565866" w:rsidR="006674E3" w:rsidRPr="006674E3" w:rsidRDefault="006674E3" w:rsidP="00263EA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</w:rPr>
              <w:t>155</w:t>
            </w:r>
          </w:p>
        </w:tc>
        <w:tc>
          <w:tcPr>
            <w:tcW w:w="851" w:type="dxa"/>
            <w:shd w:val="clear" w:color="auto" w:fill="auto"/>
          </w:tcPr>
          <w:p w14:paraId="43B7B8B0" w14:textId="5B386110" w:rsidR="006674E3" w:rsidRPr="006674E3" w:rsidRDefault="006674E3" w:rsidP="00263EA7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  <w:lang w:val="en-GB"/>
              </w:rPr>
              <w:t>85</w:t>
            </w:r>
          </w:p>
        </w:tc>
        <w:tc>
          <w:tcPr>
            <w:tcW w:w="850" w:type="dxa"/>
            <w:shd w:val="clear" w:color="auto" w:fill="auto"/>
          </w:tcPr>
          <w:p w14:paraId="7A3520C2" w14:textId="43EC8B6E" w:rsidR="006674E3" w:rsidRPr="006674E3" w:rsidRDefault="006674E3" w:rsidP="00263EA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</w:rPr>
              <w:t>146,90</w:t>
            </w:r>
            <w:r w:rsidR="00A67BE1">
              <w:rPr>
                <w:rFonts w:ascii="BrowalliaUPC" w:hAnsi="BrowalliaUPC" w:cs="BrowalliaUPC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6336B719" w14:textId="788480F3" w:rsidR="006674E3" w:rsidRPr="004424A4" w:rsidRDefault="006674E3" w:rsidP="00263EA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4424A4">
              <w:rPr>
                <w:rFonts w:ascii="BrowalliaUPC" w:hAnsi="BrowalliaUPC" w:cs="BrowalliaUPC"/>
                <w:lang w:val="en-GB"/>
              </w:rPr>
              <w:t>93,289</w:t>
            </w:r>
          </w:p>
        </w:tc>
      </w:tr>
      <w:tr w:rsidR="006674E3" w:rsidRPr="00AC0517" w14:paraId="00C5CEB2" w14:textId="77777777" w:rsidTr="00263EA7">
        <w:trPr>
          <w:trHeight w:val="233"/>
        </w:trPr>
        <w:tc>
          <w:tcPr>
            <w:tcW w:w="2126" w:type="dxa"/>
          </w:tcPr>
          <w:p w14:paraId="3DC374C8" w14:textId="77777777" w:rsidR="006674E3" w:rsidRPr="004424A4" w:rsidRDefault="006674E3" w:rsidP="00263EA7">
            <w:pPr>
              <w:spacing w:line="240" w:lineRule="auto"/>
              <w:ind w:left="155" w:hanging="155"/>
              <w:rPr>
                <w:rFonts w:ascii="BrowalliaUPC" w:hAnsi="BrowalliaUPC" w:cs="BrowalliaUPC"/>
              </w:rPr>
            </w:pPr>
            <w:r w:rsidRPr="004424A4">
              <w:rPr>
                <w:rFonts w:ascii="BrowalliaUPC" w:hAnsi="BrowalliaUPC" w:cs="BrowalliaUPC"/>
                <w:cs/>
              </w:rPr>
              <w:t>รายได้ดอกเบี้ยรับ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63F8BF" w14:textId="77777777" w:rsidR="006674E3" w:rsidRPr="004424A4" w:rsidRDefault="006674E3" w:rsidP="006674E3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cs/>
                <w:lang w:val="en-GB"/>
              </w:rPr>
            </w:pPr>
          </w:p>
        </w:tc>
        <w:tc>
          <w:tcPr>
            <w:tcW w:w="850" w:type="dxa"/>
          </w:tcPr>
          <w:p w14:paraId="2C4A73EE" w14:textId="77777777" w:rsidR="006674E3" w:rsidRPr="006674E3" w:rsidRDefault="006674E3" w:rsidP="00263EA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3F4E424F" w14:textId="77777777" w:rsidR="006674E3" w:rsidRPr="006674E3" w:rsidRDefault="006674E3" w:rsidP="00263EA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3852AA2A" w14:textId="77777777" w:rsidR="006674E3" w:rsidRPr="006674E3" w:rsidRDefault="006674E3" w:rsidP="00263EA7">
            <w:pPr>
              <w:spacing w:line="240" w:lineRule="auto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852" w:type="dxa"/>
            <w:shd w:val="clear" w:color="auto" w:fill="auto"/>
          </w:tcPr>
          <w:p w14:paraId="5656E273" w14:textId="77777777" w:rsidR="006674E3" w:rsidRPr="006674E3" w:rsidRDefault="006674E3" w:rsidP="00263EA7">
            <w:pPr>
              <w:tabs>
                <w:tab w:val="clear" w:pos="454"/>
                <w:tab w:val="clear" w:pos="680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850" w:type="dxa"/>
            <w:shd w:val="clear" w:color="auto" w:fill="auto"/>
          </w:tcPr>
          <w:p w14:paraId="5E3A43C5" w14:textId="77777777" w:rsidR="006674E3" w:rsidRPr="006674E3" w:rsidRDefault="006674E3" w:rsidP="00263EA7">
            <w:pPr>
              <w:spacing w:line="240" w:lineRule="auto"/>
              <w:ind w:right="-33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851" w:type="dxa"/>
            <w:shd w:val="clear" w:color="auto" w:fill="auto"/>
          </w:tcPr>
          <w:p w14:paraId="7C46CF47" w14:textId="77777777" w:rsidR="006674E3" w:rsidRPr="006674E3" w:rsidRDefault="006674E3" w:rsidP="00263EA7">
            <w:pPr>
              <w:tabs>
                <w:tab w:val="clear" w:pos="680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850" w:type="dxa"/>
            <w:shd w:val="clear" w:color="auto" w:fill="auto"/>
          </w:tcPr>
          <w:p w14:paraId="438ADA84" w14:textId="2FFAD8B5" w:rsidR="006674E3" w:rsidRPr="006674E3" w:rsidRDefault="006674E3" w:rsidP="00263EA7">
            <w:pPr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</w:rPr>
              <w:t>75</w:t>
            </w:r>
          </w:p>
        </w:tc>
        <w:tc>
          <w:tcPr>
            <w:tcW w:w="851" w:type="dxa"/>
            <w:shd w:val="clear" w:color="auto" w:fill="auto"/>
          </w:tcPr>
          <w:p w14:paraId="40EDE061" w14:textId="0E53DB46" w:rsidR="006674E3" w:rsidRPr="004424A4" w:rsidRDefault="006674E3" w:rsidP="00263EA7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4424A4">
              <w:rPr>
                <w:rFonts w:ascii="BrowalliaUPC" w:hAnsi="BrowalliaUPC" w:cs="BrowalliaUPC"/>
                <w:lang w:val="en-GB"/>
              </w:rPr>
              <w:t>298</w:t>
            </w:r>
          </w:p>
        </w:tc>
      </w:tr>
      <w:tr w:rsidR="006674E3" w:rsidRPr="00AC0517" w14:paraId="52ED947C" w14:textId="77777777" w:rsidTr="00263EA7">
        <w:trPr>
          <w:trHeight w:val="233"/>
        </w:trPr>
        <w:tc>
          <w:tcPr>
            <w:tcW w:w="2126" w:type="dxa"/>
          </w:tcPr>
          <w:p w14:paraId="3F9733E4" w14:textId="77777777" w:rsidR="006674E3" w:rsidRPr="004424A4" w:rsidRDefault="006674E3" w:rsidP="00263EA7">
            <w:pPr>
              <w:spacing w:line="240" w:lineRule="auto"/>
              <w:ind w:left="155" w:right="-114" w:hanging="155"/>
              <w:rPr>
                <w:rFonts w:ascii="BrowalliaUPC" w:hAnsi="BrowalliaUPC" w:cs="BrowalliaUPC"/>
              </w:rPr>
            </w:pPr>
            <w:r w:rsidRPr="004424A4">
              <w:rPr>
                <w:rFonts w:ascii="BrowalliaUPC" w:hAnsi="BrowalliaUPC" w:cs="BrowalliaUPC"/>
                <w:cs/>
              </w:rPr>
              <w:t>ต้นทุนทางการเงิน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AE98A2" w14:textId="77777777" w:rsidR="006674E3" w:rsidRPr="004424A4" w:rsidRDefault="006674E3" w:rsidP="006674E3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cs/>
                <w:lang w:val="en-GB"/>
              </w:rPr>
            </w:pPr>
          </w:p>
        </w:tc>
        <w:tc>
          <w:tcPr>
            <w:tcW w:w="850" w:type="dxa"/>
          </w:tcPr>
          <w:p w14:paraId="132245E3" w14:textId="77777777" w:rsidR="006674E3" w:rsidRPr="006674E3" w:rsidRDefault="006674E3" w:rsidP="00263EA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24DFD06F" w14:textId="77777777" w:rsidR="006674E3" w:rsidRPr="006674E3" w:rsidRDefault="006674E3" w:rsidP="00263EA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394C0A4A" w14:textId="77777777" w:rsidR="006674E3" w:rsidRPr="006674E3" w:rsidRDefault="006674E3" w:rsidP="00263EA7">
            <w:pPr>
              <w:spacing w:line="240" w:lineRule="auto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852" w:type="dxa"/>
            <w:shd w:val="clear" w:color="auto" w:fill="auto"/>
          </w:tcPr>
          <w:p w14:paraId="35339C2A" w14:textId="77777777" w:rsidR="006674E3" w:rsidRPr="006674E3" w:rsidRDefault="006674E3" w:rsidP="00263EA7">
            <w:pPr>
              <w:tabs>
                <w:tab w:val="clear" w:pos="454"/>
                <w:tab w:val="clear" w:pos="680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850" w:type="dxa"/>
            <w:shd w:val="clear" w:color="auto" w:fill="auto"/>
          </w:tcPr>
          <w:p w14:paraId="17FAC496" w14:textId="77777777" w:rsidR="006674E3" w:rsidRPr="006674E3" w:rsidRDefault="006674E3" w:rsidP="00263EA7">
            <w:pPr>
              <w:spacing w:line="240" w:lineRule="auto"/>
              <w:ind w:right="-33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851" w:type="dxa"/>
            <w:shd w:val="clear" w:color="auto" w:fill="auto"/>
          </w:tcPr>
          <w:p w14:paraId="0A54735B" w14:textId="77777777" w:rsidR="006674E3" w:rsidRPr="006674E3" w:rsidRDefault="006674E3" w:rsidP="00263EA7">
            <w:pPr>
              <w:tabs>
                <w:tab w:val="clear" w:pos="680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850" w:type="dxa"/>
            <w:shd w:val="clear" w:color="auto" w:fill="auto"/>
          </w:tcPr>
          <w:p w14:paraId="64DA1AC3" w14:textId="455877BD" w:rsidR="006674E3" w:rsidRPr="006674E3" w:rsidRDefault="006674E3" w:rsidP="00263EA7">
            <w:pPr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</w:rPr>
              <w:t xml:space="preserve"> (14,984)</w:t>
            </w:r>
          </w:p>
        </w:tc>
        <w:tc>
          <w:tcPr>
            <w:tcW w:w="851" w:type="dxa"/>
            <w:shd w:val="clear" w:color="auto" w:fill="auto"/>
          </w:tcPr>
          <w:p w14:paraId="1E41873B" w14:textId="420FBC9C" w:rsidR="006674E3" w:rsidRPr="004424A4" w:rsidRDefault="006674E3" w:rsidP="00263EA7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4424A4">
              <w:rPr>
                <w:rFonts w:ascii="BrowalliaUPC" w:hAnsi="BrowalliaUPC" w:cs="BrowalliaUPC"/>
                <w:lang w:val="en-GB"/>
              </w:rPr>
              <w:t>(21,085)</w:t>
            </w:r>
          </w:p>
        </w:tc>
      </w:tr>
      <w:tr w:rsidR="006674E3" w:rsidRPr="00AC0517" w14:paraId="6B437E80" w14:textId="77777777" w:rsidTr="00263EA7">
        <w:trPr>
          <w:trHeight w:val="257"/>
        </w:trPr>
        <w:tc>
          <w:tcPr>
            <w:tcW w:w="2126" w:type="dxa"/>
          </w:tcPr>
          <w:p w14:paraId="7F663FC5" w14:textId="77777777" w:rsidR="006674E3" w:rsidRPr="004424A4" w:rsidRDefault="006674E3" w:rsidP="00263EA7">
            <w:pPr>
              <w:spacing w:line="240" w:lineRule="auto"/>
              <w:ind w:left="155" w:hanging="155"/>
              <w:rPr>
                <w:rFonts w:ascii="BrowalliaUPC" w:hAnsi="BrowalliaUPC" w:cs="BrowalliaUPC"/>
                <w:cs/>
              </w:rPr>
            </w:pPr>
            <w:r w:rsidRPr="004424A4">
              <w:rPr>
                <w:rFonts w:ascii="BrowalliaUPC" w:hAnsi="BrowalliaUPC" w:cs="BrowalliaUPC"/>
                <w:cs/>
              </w:rPr>
              <w:t>ค่าเสื่อมราคาและค่าตัดจำหน่าย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A969E5" w14:textId="77777777" w:rsidR="006674E3" w:rsidRPr="004424A4" w:rsidRDefault="006674E3" w:rsidP="006674E3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850" w:type="dxa"/>
          </w:tcPr>
          <w:p w14:paraId="4E503D73" w14:textId="77777777" w:rsidR="006674E3" w:rsidRPr="006674E3" w:rsidRDefault="006674E3" w:rsidP="00263EA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851" w:type="dxa"/>
            <w:shd w:val="clear" w:color="auto" w:fill="auto"/>
          </w:tcPr>
          <w:p w14:paraId="775234A6" w14:textId="77777777" w:rsidR="006674E3" w:rsidRPr="006674E3" w:rsidRDefault="006674E3" w:rsidP="00263EA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850" w:type="dxa"/>
            <w:shd w:val="clear" w:color="auto" w:fill="auto"/>
          </w:tcPr>
          <w:p w14:paraId="27BAB646" w14:textId="77777777" w:rsidR="006674E3" w:rsidRPr="006674E3" w:rsidRDefault="006674E3" w:rsidP="00263EA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852" w:type="dxa"/>
            <w:shd w:val="clear" w:color="auto" w:fill="auto"/>
          </w:tcPr>
          <w:p w14:paraId="40EF598C" w14:textId="77777777" w:rsidR="006674E3" w:rsidRPr="006674E3" w:rsidRDefault="006674E3" w:rsidP="0026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850" w:type="dxa"/>
            <w:shd w:val="clear" w:color="auto" w:fill="auto"/>
          </w:tcPr>
          <w:p w14:paraId="394B1997" w14:textId="77777777" w:rsidR="006674E3" w:rsidRPr="006674E3" w:rsidRDefault="006674E3" w:rsidP="00263EA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851" w:type="dxa"/>
            <w:shd w:val="clear" w:color="auto" w:fill="auto"/>
          </w:tcPr>
          <w:p w14:paraId="11218582" w14:textId="77777777" w:rsidR="006674E3" w:rsidRPr="006674E3" w:rsidRDefault="006674E3" w:rsidP="00263EA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850" w:type="dxa"/>
            <w:shd w:val="clear" w:color="auto" w:fill="auto"/>
          </w:tcPr>
          <w:p w14:paraId="4E0B82EC" w14:textId="372878E6" w:rsidR="006674E3" w:rsidRPr="006674E3" w:rsidRDefault="006674E3" w:rsidP="00263EA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</w:rPr>
              <w:t>(18,2</w:t>
            </w:r>
            <w:r w:rsidR="00A67BE1">
              <w:rPr>
                <w:rFonts w:ascii="BrowalliaUPC" w:hAnsi="BrowalliaUPC" w:cs="BrowalliaUPC"/>
              </w:rPr>
              <w:t>37</w:t>
            </w:r>
            <w:r w:rsidRPr="006674E3">
              <w:rPr>
                <w:rFonts w:ascii="BrowalliaUPC" w:hAnsi="BrowalliaUPC" w:cs="BrowalliaUPC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2AAA8881" w14:textId="70C37EA4" w:rsidR="006674E3" w:rsidRPr="004424A4" w:rsidRDefault="006674E3" w:rsidP="00263E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4424A4">
              <w:rPr>
                <w:rFonts w:ascii="BrowalliaUPC" w:hAnsi="BrowalliaUPC" w:cs="BrowalliaUPC"/>
                <w:lang w:val="en-GB"/>
              </w:rPr>
              <w:t>(25,360)</w:t>
            </w:r>
          </w:p>
        </w:tc>
      </w:tr>
      <w:tr w:rsidR="006674E3" w:rsidRPr="00AC0517" w14:paraId="473A56C9" w14:textId="77777777" w:rsidTr="00263EA7">
        <w:trPr>
          <w:trHeight w:val="68"/>
        </w:trPr>
        <w:tc>
          <w:tcPr>
            <w:tcW w:w="2126" w:type="dxa"/>
          </w:tcPr>
          <w:p w14:paraId="459D2998" w14:textId="3ECB15A5" w:rsidR="006674E3" w:rsidRPr="004424A4" w:rsidRDefault="006674E3" w:rsidP="00263EA7">
            <w:pPr>
              <w:spacing w:line="240" w:lineRule="auto"/>
              <w:rPr>
                <w:rFonts w:ascii="BrowalliaUPC" w:hAnsi="BrowalliaUPC" w:cs="BrowalliaUPC"/>
                <w:cs/>
              </w:rPr>
            </w:pPr>
            <w:r w:rsidRPr="004424A4">
              <w:rPr>
                <w:rFonts w:ascii="BrowalliaUPC" w:hAnsi="BrowalliaUPC" w:cs="BrowalliaUPC"/>
                <w:cs/>
              </w:rPr>
              <w:t xml:space="preserve">กำไร </w:t>
            </w:r>
            <w:r w:rsidRPr="004424A4">
              <w:rPr>
                <w:rFonts w:ascii="BrowalliaUPC" w:hAnsi="BrowalliaUPC" w:cs="BrowalliaUPC"/>
                <w:lang w:val="en-GB"/>
              </w:rPr>
              <w:t>(</w:t>
            </w:r>
            <w:r w:rsidRPr="004424A4">
              <w:rPr>
                <w:rFonts w:ascii="BrowalliaUPC" w:hAnsi="BrowalliaUPC" w:cs="BrowalliaUPC"/>
                <w:cs/>
                <w:lang w:val="en-GB"/>
              </w:rPr>
              <w:t>ขาดทุน</w:t>
            </w:r>
            <w:r w:rsidRPr="004424A4">
              <w:rPr>
                <w:rFonts w:ascii="BrowalliaUPC" w:hAnsi="BrowalliaUPC" w:cs="BrowalliaUPC"/>
                <w:lang w:val="en-GB"/>
              </w:rPr>
              <w:t xml:space="preserve">) </w:t>
            </w:r>
            <w:r w:rsidRPr="004424A4">
              <w:rPr>
                <w:rFonts w:ascii="BrowalliaUPC" w:hAnsi="BrowalliaUPC" w:cs="BrowalliaUPC"/>
                <w:cs/>
              </w:rPr>
              <w:t>ก่อนภาษีเงินได้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9517B7E" w14:textId="77777777" w:rsidR="006674E3" w:rsidRPr="004424A4" w:rsidRDefault="006674E3" w:rsidP="006674E3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850" w:type="dxa"/>
          </w:tcPr>
          <w:p w14:paraId="1A388F12" w14:textId="5EE10CBD" w:rsidR="006674E3" w:rsidRPr="00D55CF2" w:rsidRDefault="009C7ACA" w:rsidP="00263EA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lang w:val="en-GB"/>
              </w:rPr>
            </w:pPr>
            <w:r w:rsidRPr="00D55CF2">
              <w:rPr>
                <w:rFonts w:ascii="BrowalliaUPC" w:hAnsi="BrowalliaUPC" w:cs="BrowalliaUPC"/>
                <w:lang w:val="en-GB"/>
              </w:rPr>
              <w:t>35,336</w:t>
            </w:r>
          </w:p>
        </w:tc>
        <w:tc>
          <w:tcPr>
            <w:tcW w:w="851" w:type="dxa"/>
            <w:shd w:val="clear" w:color="auto" w:fill="auto"/>
          </w:tcPr>
          <w:p w14:paraId="439C2AEA" w14:textId="53FEB8F4" w:rsidR="006674E3" w:rsidRPr="006674E3" w:rsidRDefault="006674E3" w:rsidP="00263EA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  <w:lang w:val="en-GB"/>
              </w:rPr>
              <w:t>(320,262)</w:t>
            </w:r>
          </w:p>
        </w:tc>
        <w:tc>
          <w:tcPr>
            <w:tcW w:w="850" w:type="dxa"/>
            <w:shd w:val="clear" w:color="auto" w:fill="auto"/>
          </w:tcPr>
          <w:p w14:paraId="59273B15" w14:textId="1AD5D7FF" w:rsidR="006674E3" w:rsidRPr="006674E3" w:rsidRDefault="006674E3" w:rsidP="00263EA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</w:rPr>
              <w:t>(13,225)</w:t>
            </w:r>
          </w:p>
        </w:tc>
        <w:tc>
          <w:tcPr>
            <w:tcW w:w="852" w:type="dxa"/>
            <w:shd w:val="clear" w:color="auto" w:fill="auto"/>
          </w:tcPr>
          <w:p w14:paraId="511279EE" w14:textId="190510B9" w:rsidR="006674E3" w:rsidRPr="006674E3" w:rsidRDefault="006674E3" w:rsidP="00263E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  <w:lang w:val="en-GB"/>
              </w:rPr>
              <w:t>(17,369)</w:t>
            </w:r>
          </w:p>
        </w:tc>
        <w:tc>
          <w:tcPr>
            <w:tcW w:w="850" w:type="dxa"/>
            <w:shd w:val="clear" w:color="auto" w:fill="auto"/>
          </w:tcPr>
          <w:p w14:paraId="4CDC8F7A" w14:textId="2331640F" w:rsidR="006674E3" w:rsidRPr="006674E3" w:rsidRDefault="006674E3" w:rsidP="00263EA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</w:rPr>
              <w:t>12,8</w:t>
            </w:r>
            <w:r w:rsidR="00D5398F">
              <w:rPr>
                <w:rFonts w:ascii="BrowalliaUPC" w:hAnsi="BrowalliaUPC" w:cs="BrowalliaUPC"/>
              </w:rPr>
              <w:t>51</w:t>
            </w:r>
          </w:p>
        </w:tc>
        <w:tc>
          <w:tcPr>
            <w:tcW w:w="851" w:type="dxa"/>
            <w:shd w:val="clear" w:color="auto" w:fill="auto"/>
          </w:tcPr>
          <w:p w14:paraId="44792A5D" w14:textId="1CF07683" w:rsidR="006674E3" w:rsidRPr="006674E3" w:rsidRDefault="006674E3" w:rsidP="00263EA7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  <w:lang w:val="en-GB"/>
              </w:rPr>
              <w:t>(450,812)</w:t>
            </w:r>
          </w:p>
        </w:tc>
        <w:tc>
          <w:tcPr>
            <w:tcW w:w="850" w:type="dxa"/>
            <w:shd w:val="clear" w:color="auto" w:fill="auto"/>
          </w:tcPr>
          <w:p w14:paraId="775B12F7" w14:textId="7108DA42" w:rsidR="006674E3" w:rsidRPr="006674E3" w:rsidRDefault="006674E3" w:rsidP="00263EA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</w:rPr>
              <w:t>34,9</w:t>
            </w:r>
            <w:r w:rsidR="00A67BE1">
              <w:rPr>
                <w:rFonts w:ascii="BrowalliaUPC" w:hAnsi="BrowalliaUPC" w:cs="BrowalliaUPC"/>
              </w:rPr>
              <w:t>62</w:t>
            </w:r>
          </w:p>
        </w:tc>
        <w:tc>
          <w:tcPr>
            <w:tcW w:w="851" w:type="dxa"/>
            <w:shd w:val="clear" w:color="auto" w:fill="auto"/>
          </w:tcPr>
          <w:p w14:paraId="7BF37E1F" w14:textId="16DE4ED8" w:rsidR="006674E3" w:rsidRPr="004424A4" w:rsidRDefault="006674E3" w:rsidP="00263EA7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4424A4">
              <w:rPr>
                <w:rFonts w:ascii="BrowalliaUPC" w:hAnsi="BrowalliaUPC" w:cs="BrowalliaUPC"/>
                <w:lang w:val="en-GB"/>
              </w:rPr>
              <w:t>(788,443)</w:t>
            </w:r>
          </w:p>
        </w:tc>
      </w:tr>
      <w:tr w:rsidR="006674E3" w:rsidRPr="00AC0517" w14:paraId="5DB8A9F4" w14:textId="77777777" w:rsidTr="00263EA7">
        <w:trPr>
          <w:trHeight w:val="68"/>
        </w:trPr>
        <w:tc>
          <w:tcPr>
            <w:tcW w:w="2126" w:type="dxa"/>
          </w:tcPr>
          <w:p w14:paraId="2CC6446F" w14:textId="25A231A3" w:rsidR="006674E3" w:rsidRPr="004424A4" w:rsidRDefault="006674E3" w:rsidP="00263EA7">
            <w:pPr>
              <w:spacing w:line="240" w:lineRule="auto"/>
              <w:rPr>
                <w:rFonts w:ascii="BrowalliaUPC" w:hAnsi="BrowalliaUPC" w:cs="BrowalliaUPC"/>
                <w:cs/>
              </w:rPr>
            </w:pPr>
            <w:r w:rsidRPr="004424A4">
              <w:rPr>
                <w:rFonts w:ascii="BrowalliaUPC" w:hAnsi="BrowalliaUPC" w:cs="BrowalliaUPC"/>
                <w:cs/>
              </w:rPr>
              <w:t>สินทรัพย์รวม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3C13EA" w14:textId="77777777" w:rsidR="006674E3" w:rsidRPr="004424A4" w:rsidRDefault="006674E3" w:rsidP="006674E3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850" w:type="dxa"/>
          </w:tcPr>
          <w:p w14:paraId="14D4DDB0" w14:textId="5B35478F" w:rsidR="006674E3" w:rsidRPr="006674E3" w:rsidRDefault="006674E3" w:rsidP="00263EA7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</w:rPr>
              <w:t>1,469,8</w:t>
            </w:r>
            <w:r w:rsidR="00C9098D">
              <w:rPr>
                <w:rFonts w:ascii="BrowalliaUPC" w:hAnsi="BrowalliaUPC" w:cs="BrowalliaUPC"/>
              </w:rPr>
              <w:t>40</w:t>
            </w:r>
          </w:p>
        </w:tc>
        <w:tc>
          <w:tcPr>
            <w:tcW w:w="851" w:type="dxa"/>
            <w:shd w:val="clear" w:color="auto" w:fill="auto"/>
          </w:tcPr>
          <w:p w14:paraId="45496F12" w14:textId="6E0A4866" w:rsidR="006674E3" w:rsidRPr="006674E3" w:rsidRDefault="006674E3" w:rsidP="00263EA7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  <w:lang w:val="en-GB"/>
              </w:rPr>
              <w:t>1,551,369</w:t>
            </w:r>
          </w:p>
        </w:tc>
        <w:tc>
          <w:tcPr>
            <w:tcW w:w="850" w:type="dxa"/>
            <w:shd w:val="clear" w:color="auto" w:fill="auto"/>
          </w:tcPr>
          <w:p w14:paraId="2D36DFFB" w14:textId="18CC2436" w:rsidR="006674E3" w:rsidRPr="006674E3" w:rsidRDefault="006674E3" w:rsidP="00263EA7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</w:rPr>
              <w:t>227,707</w:t>
            </w:r>
          </w:p>
        </w:tc>
        <w:tc>
          <w:tcPr>
            <w:tcW w:w="852" w:type="dxa"/>
            <w:shd w:val="clear" w:color="auto" w:fill="auto"/>
          </w:tcPr>
          <w:p w14:paraId="2D3B5CE1" w14:textId="725F3BA2" w:rsidR="006674E3" w:rsidRPr="006674E3" w:rsidRDefault="006674E3" w:rsidP="00263EA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  <w:lang w:val="en-GB"/>
              </w:rPr>
              <w:t>1,021,393</w:t>
            </w:r>
          </w:p>
        </w:tc>
        <w:tc>
          <w:tcPr>
            <w:tcW w:w="850" w:type="dxa"/>
            <w:shd w:val="clear" w:color="auto" w:fill="auto"/>
          </w:tcPr>
          <w:p w14:paraId="5966DC28" w14:textId="0E6A528A" w:rsidR="006674E3" w:rsidRPr="006674E3" w:rsidRDefault="006674E3" w:rsidP="00263EA7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</w:rPr>
              <w:t>(125,854)</w:t>
            </w:r>
          </w:p>
        </w:tc>
        <w:tc>
          <w:tcPr>
            <w:tcW w:w="851" w:type="dxa"/>
            <w:shd w:val="clear" w:color="auto" w:fill="auto"/>
          </w:tcPr>
          <w:p w14:paraId="5A18E21E" w14:textId="4FFF2EF2" w:rsidR="006674E3" w:rsidRPr="006674E3" w:rsidRDefault="006674E3" w:rsidP="00263EA7">
            <w:pPr>
              <w:pBdr>
                <w:bottom w:val="single" w:sz="12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  <w:lang w:val="en-GB"/>
              </w:rPr>
              <w:t>(857,404)</w:t>
            </w:r>
          </w:p>
        </w:tc>
        <w:tc>
          <w:tcPr>
            <w:tcW w:w="850" w:type="dxa"/>
            <w:shd w:val="clear" w:color="auto" w:fill="auto"/>
          </w:tcPr>
          <w:p w14:paraId="07A76ED8" w14:textId="22D0FD65" w:rsidR="006674E3" w:rsidRPr="006674E3" w:rsidRDefault="006674E3" w:rsidP="00263EA7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</w:rPr>
              <w:t>1,571,</w:t>
            </w:r>
            <w:r w:rsidR="00266857">
              <w:rPr>
                <w:rFonts w:ascii="BrowalliaUPC" w:hAnsi="BrowalliaUPC" w:cs="BrowalliaUPC"/>
              </w:rPr>
              <w:t>693</w:t>
            </w:r>
          </w:p>
        </w:tc>
        <w:tc>
          <w:tcPr>
            <w:tcW w:w="851" w:type="dxa"/>
            <w:shd w:val="clear" w:color="auto" w:fill="auto"/>
          </w:tcPr>
          <w:p w14:paraId="3D54150F" w14:textId="69837248" w:rsidR="006674E3" w:rsidRPr="004424A4" w:rsidRDefault="006674E3" w:rsidP="00263EA7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4424A4">
              <w:rPr>
                <w:rFonts w:ascii="BrowalliaUPC" w:hAnsi="BrowalliaUPC" w:cs="BrowalliaUPC"/>
                <w:lang w:val="en-GB"/>
              </w:rPr>
              <w:t>1,715,358</w:t>
            </w:r>
          </w:p>
        </w:tc>
      </w:tr>
      <w:tr w:rsidR="006674E3" w:rsidRPr="00AC0517" w14:paraId="1F58D6D1" w14:textId="77777777" w:rsidTr="00263EA7">
        <w:trPr>
          <w:trHeight w:val="68"/>
        </w:trPr>
        <w:tc>
          <w:tcPr>
            <w:tcW w:w="2126" w:type="dxa"/>
          </w:tcPr>
          <w:p w14:paraId="52F2DC5B" w14:textId="6E1E139C" w:rsidR="006674E3" w:rsidRPr="004424A4" w:rsidRDefault="006674E3" w:rsidP="00263EA7">
            <w:pPr>
              <w:spacing w:line="240" w:lineRule="auto"/>
              <w:rPr>
                <w:rFonts w:ascii="BrowalliaUPC" w:hAnsi="BrowalliaUPC" w:cs="BrowalliaUPC"/>
                <w:cs/>
              </w:rPr>
            </w:pPr>
            <w:r w:rsidRPr="004424A4">
              <w:rPr>
                <w:rFonts w:ascii="BrowalliaUPC" w:hAnsi="BrowalliaUPC" w:cs="BrowalliaUPC"/>
                <w:cs/>
              </w:rPr>
              <w:t>หนี้สินรวม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FC77A9" w14:textId="77777777" w:rsidR="006674E3" w:rsidRPr="004424A4" w:rsidRDefault="006674E3" w:rsidP="006674E3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850" w:type="dxa"/>
          </w:tcPr>
          <w:p w14:paraId="758757BF" w14:textId="1CA395C3" w:rsidR="006674E3" w:rsidRPr="006674E3" w:rsidRDefault="006674E3" w:rsidP="00263EA7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</w:rPr>
              <w:t>1,531,969</w:t>
            </w:r>
          </w:p>
        </w:tc>
        <w:tc>
          <w:tcPr>
            <w:tcW w:w="851" w:type="dxa"/>
            <w:shd w:val="clear" w:color="auto" w:fill="auto"/>
          </w:tcPr>
          <w:p w14:paraId="643E33EB" w14:textId="1B885024" w:rsidR="006674E3" w:rsidRPr="006674E3" w:rsidRDefault="006674E3" w:rsidP="00263EA7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  <w:lang w:val="en-GB"/>
              </w:rPr>
              <w:t>1,757,026</w:t>
            </w:r>
          </w:p>
        </w:tc>
        <w:tc>
          <w:tcPr>
            <w:tcW w:w="850" w:type="dxa"/>
            <w:shd w:val="clear" w:color="auto" w:fill="auto"/>
          </w:tcPr>
          <w:p w14:paraId="415AB030" w14:textId="6A95E589" w:rsidR="006674E3" w:rsidRPr="006674E3" w:rsidRDefault="006674E3" w:rsidP="00263EA7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</w:rPr>
              <w:t>1,933,015</w:t>
            </w:r>
          </w:p>
        </w:tc>
        <w:tc>
          <w:tcPr>
            <w:tcW w:w="852" w:type="dxa"/>
            <w:shd w:val="clear" w:color="auto" w:fill="auto"/>
          </w:tcPr>
          <w:p w14:paraId="4F25F7E7" w14:textId="4A7F990E" w:rsidR="006674E3" w:rsidRPr="006674E3" w:rsidRDefault="006674E3" w:rsidP="00263EA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  <w:lang w:val="en-GB"/>
              </w:rPr>
              <w:t>2,031,690</w:t>
            </w:r>
          </w:p>
        </w:tc>
        <w:tc>
          <w:tcPr>
            <w:tcW w:w="850" w:type="dxa"/>
            <w:shd w:val="clear" w:color="auto" w:fill="auto"/>
          </w:tcPr>
          <w:p w14:paraId="7EA44A48" w14:textId="1FED2DB5" w:rsidR="006674E3" w:rsidRPr="006674E3" w:rsidRDefault="006674E3" w:rsidP="00263EA7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</w:rPr>
              <w:t>(1,225,148)</w:t>
            </w:r>
          </w:p>
        </w:tc>
        <w:tc>
          <w:tcPr>
            <w:tcW w:w="851" w:type="dxa"/>
            <w:shd w:val="clear" w:color="auto" w:fill="auto"/>
          </w:tcPr>
          <w:p w14:paraId="7FC2A589" w14:textId="0BB8CBF7" w:rsidR="006674E3" w:rsidRPr="006674E3" w:rsidRDefault="006674E3" w:rsidP="00263EA7">
            <w:pPr>
              <w:pBdr>
                <w:bottom w:val="single" w:sz="12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  <w:lang w:val="en-GB"/>
              </w:rPr>
              <w:t>(1,319,745)</w:t>
            </w:r>
          </w:p>
        </w:tc>
        <w:tc>
          <w:tcPr>
            <w:tcW w:w="850" w:type="dxa"/>
            <w:shd w:val="clear" w:color="auto" w:fill="auto"/>
          </w:tcPr>
          <w:p w14:paraId="695582DC" w14:textId="31C50FEC" w:rsidR="006674E3" w:rsidRPr="006674E3" w:rsidRDefault="006674E3" w:rsidP="00263EA7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6674E3">
              <w:rPr>
                <w:rFonts w:ascii="BrowalliaUPC" w:hAnsi="BrowalliaUPC" w:cs="BrowalliaUPC"/>
              </w:rPr>
              <w:t>2,239,836</w:t>
            </w:r>
          </w:p>
        </w:tc>
        <w:tc>
          <w:tcPr>
            <w:tcW w:w="851" w:type="dxa"/>
            <w:shd w:val="clear" w:color="auto" w:fill="auto"/>
          </w:tcPr>
          <w:p w14:paraId="108A2923" w14:textId="72C42EBC" w:rsidR="006674E3" w:rsidRPr="004424A4" w:rsidRDefault="006674E3" w:rsidP="00263EA7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</w:rPr>
            </w:pPr>
            <w:r w:rsidRPr="004424A4">
              <w:rPr>
                <w:rFonts w:ascii="BrowalliaUPC" w:hAnsi="BrowalliaUPC" w:cs="BrowalliaUPC"/>
                <w:lang w:val="en-GB"/>
              </w:rPr>
              <w:t>2,468,971</w:t>
            </w:r>
          </w:p>
        </w:tc>
      </w:tr>
    </w:tbl>
    <w:p w14:paraId="4478A956" w14:textId="77777777" w:rsidR="00F20C10" w:rsidRDefault="00F20C10" w:rsidP="005F132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3666355E" w14:textId="77777777" w:rsidR="00F20C10" w:rsidRDefault="00F20C10" w:rsidP="005F132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2899F9CF" w14:textId="77777777" w:rsidR="00F20C10" w:rsidRDefault="00F20C10" w:rsidP="005F132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50B2623D" w14:textId="77777777" w:rsidR="00F20C10" w:rsidRDefault="00F20C10" w:rsidP="005F132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609A5B84" w14:textId="77777777" w:rsidR="00F20C10" w:rsidRDefault="00F20C10" w:rsidP="005F132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05F7F79F" w14:textId="77777777" w:rsidR="00F20C10" w:rsidRDefault="00F20C10" w:rsidP="005F132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3085FCA9" w14:textId="14E34DC8" w:rsidR="00707DD8" w:rsidRDefault="00707DD8" w:rsidP="005F132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  <w:r w:rsidRPr="00AC0517">
        <w:rPr>
          <w:rFonts w:ascii="BrowalliaUPC" w:hAnsi="BrowalliaUPC" w:cs="BrowalliaUPC"/>
          <w:b/>
          <w:sz w:val="28"/>
          <w:szCs w:val="28"/>
          <w:cs/>
        </w:rPr>
        <w:lastRenderedPageBreak/>
        <w:t>การปันส่วนราคาให้กับภาระที่ต้องปฏิบัติตามสัญญา (ที่ยังไม่เสร็จสิ้นหรือเสร็จสิ้นแล้วบางส่วน) สำหรับงว</w:t>
      </w:r>
      <w:r w:rsidR="00C91208" w:rsidRPr="00AC0517">
        <w:rPr>
          <w:rFonts w:ascii="BrowalliaUPC" w:hAnsi="BrowalliaUPC" w:cs="BrowalliaUPC"/>
          <w:b/>
          <w:sz w:val="28"/>
          <w:szCs w:val="28"/>
          <w:cs/>
        </w:rPr>
        <w:t>ด</w:t>
      </w:r>
      <w:r w:rsidR="003C36F1" w:rsidRPr="00AC0517">
        <w:rPr>
          <w:rFonts w:ascii="BrowalliaUPC" w:hAnsi="BrowalliaUPC" w:cs="BrowalliaUPC"/>
          <w:b/>
          <w:sz w:val="28"/>
          <w:szCs w:val="28"/>
          <w:cs/>
        </w:rPr>
        <w:t>สาม</w:t>
      </w:r>
      <w:r w:rsidRPr="00AC0517">
        <w:rPr>
          <w:rFonts w:ascii="BrowalliaUPC" w:hAnsi="BrowalliaUPC" w:cs="BrowalliaUPC"/>
          <w:b/>
          <w:sz w:val="28"/>
          <w:szCs w:val="28"/>
          <w:cs/>
        </w:rPr>
        <w:t xml:space="preserve">เดือนสิ้นสุดวันที่ </w:t>
      </w:r>
      <w:r w:rsidR="003C36F1" w:rsidRPr="00AC0517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="003C36F1" w:rsidRPr="00AC0517">
        <w:rPr>
          <w:rFonts w:ascii="BrowalliaUPC" w:hAnsi="BrowalliaUPC" w:cs="BrowalliaUPC"/>
          <w:sz w:val="28"/>
          <w:szCs w:val="28"/>
          <w:cs/>
          <w:lang w:val="en-GB"/>
        </w:rPr>
        <w:t>มีนาคม</w:t>
      </w:r>
      <w:r w:rsidR="003C36F1" w:rsidRPr="00AC0517">
        <w:rPr>
          <w:rFonts w:ascii="BrowalliaUPC" w:hAnsi="BrowalliaUPC" w:cs="BrowalliaUPC"/>
          <w:sz w:val="28"/>
          <w:szCs w:val="28"/>
        </w:rPr>
        <w:t xml:space="preserve"> 2564</w:t>
      </w:r>
      <w:r w:rsidRPr="00AC0517">
        <w:rPr>
          <w:rFonts w:ascii="BrowalliaUPC" w:hAnsi="BrowalliaUPC" w:cs="BrowalliaUPC"/>
          <w:b/>
          <w:sz w:val="28"/>
          <w:szCs w:val="28"/>
        </w:rPr>
        <w:t xml:space="preserve"> </w:t>
      </w:r>
      <w:r w:rsidRPr="00AC0517">
        <w:rPr>
          <w:rFonts w:ascii="BrowalliaUPC" w:hAnsi="BrowalliaUPC" w:cs="BrowalliaUPC"/>
          <w:b/>
          <w:sz w:val="28"/>
          <w:szCs w:val="28"/>
          <w:cs/>
        </w:rPr>
        <w:t>มีดังนี้</w:t>
      </w:r>
    </w:p>
    <w:p w14:paraId="3789A2D7" w14:textId="097AF6CC" w:rsidR="00406384" w:rsidRDefault="00406384" w:rsidP="005F132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</w:p>
    <w:tbl>
      <w:tblPr>
        <w:tblW w:w="899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88"/>
        <w:gridCol w:w="2183"/>
        <w:gridCol w:w="236"/>
        <w:gridCol w:w="2183"/>
      </w:tblGrid>
      <w:tr w:rsidR="0088757C" w:rsidRPr="00AC0517" w14:paraId="23960B40" w14:textId="77777777" w:rsidTr="00B312C9">
        <w:tc>
          <w:tcPr>
            <w:tcW w:w="4388" w:type="dxa"/>
          </w:tcPr>
          <w:p w14:paraId="54FAFCF7" w14:textId="77777777" w:rsidR="0088757C" w:rsidRPr="00AC0517" w:rsidRDefault="0088757C" w:rsidP="00B312C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83" w:type="dxa"/>
          </w:tcPr>
          <w:p w14:paraId="3BC7697F" w14:textId="77777777" w:rsidR="0088757C" w:rsidRPr="00AC0517" w:rsidRDefault="0088757C" w:rsidP="00B312C9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6C26F7D6" w14:textId="77777777" w:rsidR="0088757C" w:rsidRPr="00AC0517" w:rsidRDefault="0088757C" w:rsidP="00B312C9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</w:tcPr>
          <w:p w14:paraId="2DFED09E" w14:textId="77777777" w:rsidR="0088757C" w:rsidRPr="00AC0517" w:rsidRDefault="0088757C" w:rsidP="00B312C9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88757C" w:rsidRPr="00AC0517" w14:paraId="10EC7373" w14:textId="77777777" w:rsidTr="00B312C9">
        <w:tc>
          <w:tcPr>
            <w:tcW w:w="4388" w:type="dxa"/>
          </w:tcPr>
          <w:p w14:paraId="4E3A6586" w14:textId="77777777" w:rsidR="0088757C" w:rsidRPr="00AC0517" w:rsidRDefault="0088757C" w:rsidP="00B312C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3155A643" w14:textId="77777777" w:rsidR="0088757C" w:rsidRPr="00AC0517" w:rsidRDefault="0088757C" w:rsidP="00B312C9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3DD83759" w14:textId="77777777" w:rsidR="0088757C" w:rsidRPr="00AC0517" w:rsidRDefault="0088757C" w:rsidP="00B312C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2AD03776" w14:textId="77777777" w:rsidR="0088757C" w:rsidRPr="00AC0517" w:rsidRDefault="0088757C" w:rsidP="00B312C9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88757C" w:rsidRPr="00AC0517" w14:paraId="546218DF" w14:textId="77777777" w:rsidTr="00B312C9">
        <w:trPr>
          <w:trHeight w:val="341"/>
        </w:trPr>
        <w:tc>
          <w:tcPr>
            <w:tcW w:w="4388" w:type="dxa"/>
          </w:tcPr>
          <w:p w14:paraId="5A15C47D" w14:textId="77777777" w:rsidR="0088757C" w:rsidRPr="00AC0517" w:rsidRDefault="0088757C" w:rsidP="00B312C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101FD4B7" w14:textId="77777777" w:rsidR="0088757C" w:rsidRPr="00AC0517" w:rsidRDefault="0088757C" w:rsidP="00B312C9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30303A23" w14:textId="77777777" w:rsidR="0088757C" w:rsidRPr="00AC0517" w:rsidRDefault="0088757C" w:rsidP="00B312C9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45331965" w14:textId="77777777" w:rsidR="0088757C" w:rsidRPr="00AC0517" w:rsidRDefault="0088757C" w:rsidP="00B312C9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88757C" w:rsidRPr="00AC0517" w14:paraId="2AA16C7C" w14:textId="77777777" w:rsidTr="00B312C9">
        <w:tc>
          <w:tcPr>
            <w:tcW w:w="4388" w:type="dxa"/>
          </w:tcPr>
          <w:p w14:paraId="52611367" w14:textId="1AD43563" w:rsidR="0088757C" w:rsidRPr="00AC0517" w:rsidRDefault="0088757C" w:rsidP="0088757C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06384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406384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406384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2183" w:type="dxa"/>
            <w:shd w:val="clear" w:color="auto" w:fill="auto"/>
          </w:tcPr>
          <w:p w14:paraId="713241F0" w14:textId="23EC5075" w:rsidR="0088757C" w:rsidRPr="00AC0517" w:rsidRDefault="0088757C" w:rsidP="0088757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406384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5,782</w:t>
            </w:r>
          </w:p>
        </w:tc>
        <w:tc>
          <w:tcPr>
            <w:tcW w:w="236" w:type="dxa"/>
            <w:shd w:val="clear" w:color="auto" w:fill="auto"/>
          </w:tcPr>
          <w:p w14:paraId="30188721" w14:textId="77777777" w:rsidR="0088757C" w:rsidRPr="00AC0517" w:rsidRDefault="0088757C" w:rsidP="0088757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3804C90B" w14:textId="4EDDDE98" w:rsidR="0088757C" w:rsidRPr="00AC0517" w:rsidRDefault="0088757C" w:rsidP="0088757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06384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5,782</w:t>
            </w:r>
          </w:p>
        </w:tc>
      </w:tr>
      <w:tr w:rsidR="0088757C" w:rsidRPr="00AC0517" w14:paraId="70C62224" w14:textId="77777777" w:rsidTr="00B312C9">
        <w:tc>
          <w:tcPr>
            <w:tcW w:w="4388" w:type="dxa"/>
          </w:tcPr>
          <w:p w14:paraId="5ADA4369" w14:textId="5A10C81E" w:rsidR="0088757C" w:rsidRPr="00870667" w:rsidRDefault="0088757C" w:rsidP="0088757C">
            <w:pPr>
              <w:tabs>
                <w:tab w:val="left" w:pos="3390"/>
              </w:tabs>
              <w:spacing w:line="240" w:lineRule="auto"/>
              <w:ind w:right="-198"/>
              <w:jc w:val="thaiDistribute"/>
              <w:rPr>
                <w:rFonts w:ascii="BrowalliaUPC" w:hAnsi="BrowalliaUPC" w:cs="BrowalliaUPC"/>
                <w:sz w:val="28"/>
                <w:szCs w:val="28"/>
                <w:highlight w:val="yellow"/>
                <w:cs/>
              </w:rPr>
            </w:pPr>
            <w:r w:rsidRPr="00406384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2 </w:t>
            </w:r>
            <w:r w:rsidRPr="00406384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ปี ขึ้นไป</w:t>
            </w:r>
          </w:p>
        </w:tc>
        <w:tc>
          <w:tcPr>
            <w:tcW w:w="2183" w:type="dxa"/>
            <w:shd w:val="clear" w:color="auto" w:fill="auto"/>
          </w:tcPr>
          <w:p w14:paraId="0258F84D" w14:textId="1DCBC76E" w:rsidR="0088757C" w:rsidRPr="00870667" w:rsidRDefault="0088757C" w:rsidP="0088757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10039C">
              <w:rPr>
                <w:rFonts w:ascii="BrowalliaUPC" w:eastAsia="Calibri" w:hAnsi="BrowalliaUPC" w:cs="BrowalliaUPC"/>
                <w:sz w:val="28"/>
                <w:szCs w:val="28"/>
              </w:rPr>
              <w:t>10,038</w:t>
            </w:r>
          </w:p>
        </w:tc>
        <w:tc>
          <w:tcPr>
            <w:tcW w:w="236" w:type="dxa"/>
            <w:shd w:val="clear" w:color="auto" w:fill="auto"/>
          </w:tcPr>
          <w:p w14:paraId="2A3A5DB1" w14:textId="77777777" w:rsidR="0088757C" w:rsidRPr="00AC0517" w:rsidRDefault="0088757C" w:rsidP="0088757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1C29203A" w14:textId="1E367757" w:rsidR="0088757C" w:rsidRPr="00AC0517" w:rsidRDefault="0088757C" w:rsidP="0088757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10,038</w:t>
            </w:r>
          </w:p>
        </w:tc>
      </w:tr>
      <w:tr w:rsidR="0088757C" w:rsidRPr="00AC0517" w14:paraId="7A88F0C0" w14:textId="77777777" w:rsidTr="00B312C9">
        <w:tc>
          <w:tcPr>
            <w:tcW w:w="4388" w:type="dxa"/>
          </w:tcPr>
          <w:p w14:paraId="7C18AD72" w14:textId="50DA06BB" w:rsidR="0088757C" w:rsidRPr="00AC0517" w:rsidRDefault="0088757C" w:rsidP="0088757C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06384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9C2DDAE" w14:textId="7CC592EB" w:rsidR="0088757C" w:rsidRPr="00804209" w:rsidRDefault="0088757C" w:rsidP="0088757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10039C">
              <w:rPr>
                <w:rFonts w:ascii="BrowalliaUPC" w:eastAsia="Calibri" w:hAnsi="BrowalliaUPC" w:cs="BrowalliaUPC"/>
                <w:sz w:val="28"/>
                <w:szCs w:val="28"/>
              </w:rPr>
              <w:t>15,820</w:t>
            </w:r>
          </w:p>
        </w:tc>
        <w:tc>
          <w:tcPr>
            <w:tcW w:w="236" w:type="dxa"/>
            <w:shd w:val="clear" w:color="auto" w:fill="auto"/>
          </w:tcPr>
          <w:p w14:paraId="23BF5260" w14:textId="77777777" w:rsidR="0088757C" w:rsidRPr="00AC0517" w:rsidRDefault="0088757C" w:rsidP="0088757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DC7F182" w14:textId="65B4B668" w:rsidR="0088757C" w:rsidRPr="00AC0517" w:rsidRDefault="0088757C" w:rsidP="0088757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DB76A3">
              <w:rPr>
                <w:rFonts w:ascii="BrowalliaUPC" w:eastAsia="Calibri" w:hAnsi="BrowalliaUPC" w:cs="BrowalliaUPC"/>
                <w:sz w:val="28"/>
                <w:szCs w:val="28"/>
              </w:rPr>
              <w:t>15,820</w:t>
            </w:r>
          </w:p>
        </w:tc>
      </w:tr>
    </w:tbl>
    <w:p w14:paraId="540CFF93" w14:textId="36DAAE87" w:rsidR="00E43D78" w:rsidRPr="00A43D21" w:rsidRDefault="00E43D78" w:rsidP="00A43D21">
      <w:pPr>
        <w:tabs>
          <w:tab w:val="clear" w:pos="454"/>
        </w:tabs>
        <w:spacing w:line="240" w:lineRule="auto"/>
        <w:ind w:left="441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60B9863F" w14:textId="77777777" w:rsidR="005D5277" w:rsidRPr="005673E7" w:rsidRDefault="005D5277" w:rsidP="005D5277">
      <w:pPr>
        <w:tabs>
          <w:tab w:val="clear" w:pos="454"/>
        </w:tabs>
        <w:spacing w:line="240" w:lineRule="auto"/>
        <w:ind w:left="441"/>
        <w:jc w:val="thaiDistribute"/>
        <w:rPr>
          <w:rFonts w:ascii="BrowalliaUPC" w:hAnsi="BrowalliaUPC" w:cs="BrowalliaUPC"/>
          <w:b/>
          <w:sz w:val="28"/>
          <w:szCs w:val="28"/>
        </w:rPr>
      </w:pPr>
      <w:r w:rsidRPr="005673E7">
        <w:rPr>
          <w:rFonts w:ascii="BrowalliaUPC" w:hAnsi="BrowalliaUPC" w:cs="BrowalliaUPC"/>
          <w:b/>
          <w:sz w:val="28"/>
          <w:szCs w:val="28"/>
          <w:cs/>
        </w:rPr>
        <w:t xml:space="preserve">ภาระที่ต้องปฏิบัติตามสัญญาดังกล่าวคาดว่าจะรับรู้เกินกว่า </w:t>
      </w:r>
      <w:r w:rsidRPr="005673E7">
        <w:rPr>
          <w:rFonts w:ascii="BrowalliaUPC" w:hAnsi="BrowalliaUPC" w:cs="BrowalliaUPC"/>
          <w:bCs/>
          <w:sz w:val="28"/>
          <w:szCs w:val="28"/>
        </w:rPr>
        <w:t>1</w:t>
      </w:r>
      <w:r w:rsidRPr="005673E7">
        <w:rPr>
          <w:rFonts w:ascii="BrowalliaUPC" w:hAnsi="BrowalliaUPC" w:cs="BrowalliaUPC"/>
          <w:b/>
          <w:sz w:val="28"/>
          <w:szCs w:val="28"/>
        </w:rPr>
        <w:t xml:space="preserve"> </w:t>
      </w:r>
      <w:r w:rsidRPr="005673E7">
        <w:rPr>
          <w:rFonts w:ascii="BrowalliaUPC" w:hAnsi="BrowalliaUPC" w:cs="BrowalliaUPC"/>
          <w:b/>
          <w:sz w:val="28"/>
          <w:szCs w:val="28"/>
          <w:cs/>
        </w:rPr>
        <w:t>ปี ซึ่งเกี่ยวข้องกับการให้บริการบำรุงรักษา</w:t>
      </w:r>
      <w:r>
        <w:rPr>
          <w:rFonts w:ascii="BrowalliaUPC" w:hAnsi="BrowalliaUPC" w:cs="BrowalliaUPC" w:hint="cs"/>
          <w:b/>
          <w:sz w:val="28"/>
          <w:szCs w:val="28"/>
          <w:cs/>
        </w:rPr>
        <w:t>เครื่องมือแพทย์และบริการด้านความงาม</w:t>
      </w:r>
      <w:r w:rsidRPr="005673E7">
        <w:rPr>
          <w:rFonts w:ascii="BrowalliaUPC" w:hAnsi="BrowalliaUPC" w:cs="BrowalliaUPC"/>
          <w:b/>
          <w:sz w:val="28"/>
          <w:szCs w:val="28"/>
          <w:cs/>
        </w:rPr>
        <w:t>ที่จะเสร็จสิ้นภายใน</w:t>
      </w:r>
      <w:r w:rsidRPr="005673E7">
        <w:rPr>
          <w:rFonts w:ascii="BrowalliaUPC" w:hAnsi="BrowalliaUPC" w:cs="BrowalliaUPC"/>
          <w:bCs/>
          <w:sz w:val="28"/>
          <w:szCs w:val="28"/>
          <w:cs/>
        </w:rPr>
        <w:t xml:space="preserve"> </w:t>
      </w:r>
      <w:r w:rsidRPr="005673E7">
        <w:rPr>
          <w:rFonts w:ascii="BrowalliaUPC" w:hAnsi="BrowalliaUPC" w:cs="BrowalliaUPC"/>
          <w:bCs/>
          <w:sz w:val="28"/>
          <w:szCs w:val="28"/>
        </w:rPr>
        <w:t xml:space="preserve">3 </w:t>
      </w:r>
      <w:r w:rsidRPr="005673E7">
        <w:rPr>
          <w:rFonts w:ascii="BrowalliaUPC" w:hAnsi="BrowalliaUPC" w:cs="BrowalliaUPC"/>
          <w:b/>
          <w:sz w:val="28"/>
          <w:szCs w:val="28"/>
          <w:cs/>
        </w:rPr>
        <w:t>ปี</w:t>
      </w:r>
    </w:p>
    <w:p w14:paraId="7E664988" w14:textId="654F4AC0" w:rsidR="00E43D78" w:rsidRPr="00AC0517" w:rsidRDefault="00E43D78" w:rsidP="00EF2F3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color w:val="000000"/>
          <w:sz w:val="28"/>
          <w:szCs w:val="28"/>
          <w:u w:val="single"/>
          <w:lang w:eastAsia="th-TH"/>
        </w:rPr>
      </w:pPr>
    </w:p>
    <w:p w14:paraId="4760C8F8" w14:textId="2FD37039" w:rsidR="004D2ACE" w:rsidRPr="00AC0517" w:rsidRDefault="00302E15" w:rsidP="004D2ACE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AC0517">
        <w:rPr>
          <w:rFonts w:ascii="BrowalliaUPC" w:hAnsi="BrowalliaUPC" w:cs="BrowalliaUPC"/>
          <w:b/>
          <w:bCs/>
          <w:sz w:val="28"/>
          <w:szCs w:val="28"/>
          <w:cs/>
        </w:rPr>
        <w:t>เครื่องมือทางการเงิ</w:t>
      </w:r>
      <w:r w:rsidR="004D2ACE" w:rsidRPr="00AC0517">
        <w:rPr>
          <w:rFonts w:ascii="BrowalliaUPC" w:hAnsi="BrowalliaUPC" w:cs="BrowalliaUPC"/>
          <w:b/>
          <w:bCs/>
          <w:sz w:val="28"/>
          <w:szCs w:val="28"/>
          <w:cs/>
        </w:rPr>
        <w:t>น</w:t>
      </w:r>
    </w:p>
    <w:p w14:paraId="5D850DF3" w14:textId="77777777" w:rsidR="004D2ACE" w:rsidRPr="00AC0517" w:rsidRDefault="004D2ACE" w:rsidP="004D2AC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D2448F8" w14:textId="77777777" w:rsidR="00135593" w:rsidRPr="00135593" w:rsidRDefault="00135593" w:rsidP="00135593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851"/>
          <w:tab w:val="left" w:pos="8306"/>
        </w:tabs>
        <w:spacing w:line="240" w:lineRule="auto"/>
        <w:contextualSpacing w:val="0"/>
        <w:jc w:val="thaiDistribute"/>
        <w:rPr>
          <w:rFonts w:ascii="BrowalliaUPC" w:eastAsia="Cordia New" w:hAnsi="BrowalliaUPC" w:cs="BrowalliaUPC"/>
          <w:vanish/>
          <w:color w:val="000000"/>
          <w:sz w:val="28"/>
          <w:szCs w:val="28"/>
          <w:cs/>
          <w:lang w:eastAsia="th-TH"/>
        </w:rPr>
      </w:pPr>
    </w:p>
    <w:p w14:paraId="388CA2DD" w14:textId="77777777" w:rsidR="00135593" w:rsidRPr="00135593" w:rsidRDefault="00135593" w:rsidP="00135593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851"/>
          <w:tab w:val="left" w:pos="8306"/>
        </w:tabs>
        <w:spacing w:line="240" w:lineRule="auto"/>
        <w:contextualSpacing w:val="0"/>
        <w:jc w:val="thaiDistribute"/>
        <w:rPr>
          <w:rFonts w:ascii="BrowalliaUPC" w:eastAsia="Cordia New" w:hAnsi="BrowalliaUPC" w:cs="BrowalliaUPC"/>
          <w:vanish/>
          <w:color w:val="000000"/>
          <w:sz w:val="28"/>
          <w:szCs w:val="28"/>
          <w:cs/>
          <w:lang w:eastAsia="th-TH"/>
        </w:rPr>
      </w:pPr>
    </w:p>
    <w:p w14:paraId="6CCE9FAE" w14:textId="48797D3F" w:rsidR="004D2ACE" w:rsidRPr="00AC0517" w:rsidRDefault="004D2ACE" w:rsidP="008827E8">
      <w:pPr>
        <w:pStyle w:val="CordiaNew"/>
        <w:numPr>
          <w:ilvl w:val="1"/>
          <w:numId w:val="33"/>
        </w:numPr>
        <w:tabs>
          <w:tab w:val="clear" w:pos="4153"/>
          <w:tab w:val="left" w:pos="426"/>
          <w:tab w:val="left" w:pos="851"/>
        </w:tabs>
        <w:ind w:firstLine="6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AC0517">
        <w:rPr>
          <w:rFonts w:ascii="BrowalliaUPC" w:hAnsi="BrowalliaUPC" w:cs="BrowalliaUPC"/>
          <w:sz w:val="28"/>
          <w:szCs w:val="28"/>
          <w:cs/>
        </w:rPr>
        <w:t>ตราสารอนุพันธ์ทางการเงิน</w:t>
      </w:r>
    </w:p>
    <w:p w14:paraId="4DD0BF69" w14:textId="77777777" w:rsidR="004D2ACE" w:rsidRPr="00AC0517" w:rsidRDefault="004D2ACE" w:rsidP="004D2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jc w:val="both"/>
        <w:rPr>
          <w:rFonts w:ascii="BrowalliaUPC" w:hAnsi="BrowalliaUPC" w:cs="BrowalliaUPC"/>
          <w:sz w:val="28"/>
          <w:szCs w:val="28"/>
        </w:rPr>
      </w:pPr>
    </w:p>
    <w:p w14:paraId="5C4BF9E2" w14:textId="77777777" w:rsidR="004D2ACE" w:rsidRPr="00AC0517" w:rsidRDefault="004D2ACE" w:rsidP="006A3F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AC0517">
        <w:rPr>
          <w:rFonts w:ascii="BrowalliaUPC" w:hAnsi="BrowalliaUPC" w:cs="BrowalliaUPC"/>
          <w:sz w:val="28"/>
          <w:szCs w:val="28"/>
          <w:cs/>
        </w:rPr>
        <w:t>กลุ่มบริษัททำสัญญาซื้อขายเงินตราต่างประเทศล่วงหน้าไว้เพื่อจุดประสงค์ในการป้องกันความเสี่ยงที่เกิดจากการผันผวนของอัตราแลกเปลี่ยนเงินตราต่างประเทศ</w:t>
      </w:r>
      <w:r w:rsidRPr="00AC0517">
        <w:rPr>
          <w:rFonts w:ascii="BrowalliaUPC" w:hAnsi="BrowalliaUPC" w:cs="BrowalliaUPC"/>
          <w:sz w:val="28"/>
          <w:szCs w:val="28"/>
        </w:rPr>
        <w:t xml:space="preserve"> </w:t>
      </w:r>
      <w:r w:rsidRPr="00AC0517">
        <w:rPr>
          <w:rFonts w:ascii="BrowalliaUPC" w:hAnsi="BrowalliaUPC" w:cs="BrowalliaUPC"/>
          <w:sz w:val="28"/>
          <w:szCs w:val="28"/>
          <w:cs/>
        </w:rPr>
        <w:t>ไม่ใช่เพื่อการเก็งกำไรหรือเพื่อการค้า</w:t>
      </w:r>
      <w:r w:rsidRPr="00AC0517">
        <w:rPr>
          <w:rFonts w:ascii="BrowalliaUPC" w:hAnsi="BrowalliaUPC" w:cs="BrowalliaUPC"/>
          <w:sz w:val="28"/>
          <w:szCs w:val="28"/>
        </w:rPr>
        <w:t xml:space="preserve"> 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อย่างไรก็ตาม สัญญาอนุพันธ์ดังกล่าวไม่เข้าเงื่อนไขการป้องกันความเสี่ยง จึงถูกจัดประเภทเป็นตราสารอนุพันธ์ทางการเงินวัดมูลค่าด้วยมูลค่ายุติธรรมผ่านกำไรหรือขาดทุน และแสดงรายการไว้เป็นสินทรัพย์หรือหนี้สินหมุนเวียน เนื่องจากจะครบกำหนดภายใน </w:t>
      </w:r>
      <w:r w:rsidRPr="00AC0517">
        <w:rPr>
          <w:rFonts w:ascii="BrowalliaUPC" w:hAnsi="BrowalliaUPC" w:cs="BrowalliaUPC"/>
          <w:sz w:val="28"/>
          <w:szCs w:val="28"/>
        </w:rPr>
        <w:t>12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 เดือนหลังรอบระยะเวลาบัญชี</w:t>
      </w:r>
    </w:p>
    <w:p w14:paraId="0EFC55E5" w14:textId="77777777" w:rsidR="00D542D4" w:rsidRPr="00AC0517" w:rsidRDefault="00D542D4" w:rsidP="006A3FE3">
      <w:pPr>
        <w:tabs>
          <w:tab w:val="clear" w:pos="454"/>
          <w:tab w:val="left" w:pos="993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3F9E0D6C" w14:textId="2C9D9DC3" w:rsidR="004D2ACE" w:rsidRPr="00AC0517" w:rsidRDefault="004D2ACE" w:rsidP="004F3E78">
      <w:pPr>
        <w:tabs>
          <w:tab w:val="clear" w:pos="454"/>
          <w:tab w:val="left" w:pos="1134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AC0517">
        <w:rPr>
          <w:rFonts w:ascii="BrowalliaUPC" w:hAnsi="BrowalliaUPC" w:cs="BrowalliaUPC"/>
          <w:sz w:val="28"/>
          <w:szCs w:val="28"/>
          <w:cs/>
        </w:rPr>
        <w:t>ตราสารอนุพันธ์ทางการเงินของกลุ่มบริษัทที่วัดมูลค่าด้วยวิธีมูลค่ายุติธรรมผ่านกำไรหรือขาดทุนมีรายละเอียดดังนี้</w:t>
      </w:r>
    </w:p>
    <w:p w14:paraId="2D75BAF5" w14:textId="77777777" w:rsidR="004D2ACE" w:rsidRPr="00AC0517" w:rsidRDefault="004D2ACE" w:rsidP="006A3FE3">
      <w:pPr>
        <w:tabs>
          <w:tab w:val="clear" w:pos="454"/>
          <w:tab w:val="left" w:pos="993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532" w:type="dxa"/>
        <w:tblInd w:w="852" w:type="dxa"/>
        <w:tblLayout w:type="fixed"/>
        <w:tblLook w:val="0000" w:firstRow="0" w:lastRow="0" w:firstColumn="0" w:lastColumn="0" w:noHBand="0" w:noVBand="0"/>
      </w:tblPr>
      <w:tblGrid>
        <w:gridCol w:w="3543"/>
        <w:gridCol w:w="2381"/>
        <w:gridCol w:w="238"/>
        <w:gridCol w:w="2370"/>
      </w:tblGrid>
      <w:tr w:rsidR="004D2ACE" w:rsidRPr="00AC0517" w14:paraId="59701AB5" w14:textId="77777777" w:rsidTr="00AA02CC">
        <w:trPr>
          <w:cantSplit/>
          <w:trHeight w:val="385"/>
        </w:trPr>
        <w:tc>
          <w:tcPr>
            <w:tcW w:w="3543" w:type="dxa"/>
          </w:tcPr>
          <w:p w14:paraId="189210DD" w14:textId="77777777" w:rsidR="004D2ACE" w:rsidRPr="00AC0517" w:rsidRDefault="004D2ACE" w:rsidP="006A3FE3">
            <w:pPr>
              <w:ind w:left="851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4989" w:type="dxa"/>
            <w:gridSpan w:val="3"/>
          </w:tcPr>
          <w:p w14:paraId="369DA92E" w14:textId="77777777" w:rsidR="004D2ACE" w:rsidRPr="00AC0517" w:rsidRDefault="004D2ACE" w:rsidP="006A3FE3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(หน่วย : พันบาท)</w:t>
            </w:r>
          </w:p>
        </w:tc>
      </w:tr>
      <w:tr w:rsidR="004D2ACE" w:rsidRPr="00AC0517" w14:paraId="152E1D6E" w14:textId="77777777" w:rsidTr="00AA02CC">
        <w:trPr>
          <w:cantSplit/>
          <w:trHeight w:val="385"/>
        </w:trPr>
        <w:tc>
          <w:tcPr>
            <w:tcW w:w="3543" w:type="dxa"/>
          </w:tcPr>
          <w:p w14:paraId="3CBD7928" w14:textId="77777777" w:rsidR="004D2ACE" w:rsidRPr="00AC0517" w:rsidRDefault="004D2ACE" w:rsidP="006A3FE3">
            <w:pPr>
              <w:ind w:left="851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4989" w:type="dxa"/>
            <w:gridSpan w:val="3"/>
          </w:tcPr>
          <w:p w14:paraId="4BDDC07B" w14:textId="77777777" w:rsidR="004D2ACE" w:rsidRPr="00AC0517" w:rsidRDefault="004D2ACE" w:rsidP="00317AB7">
            <w:pPr>
              <w:pBdr>
                <w:bottom w:val="single" w:sz="4" w:space="1" w:color="auto"/>
              </w:pBdr>
              <w:tabs>
                <w:tab w:val="clear" w:pos="907"/>
                <w:tab w:val="left" w:pos="1449"/>
              </w:tabs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4D2ACE" w:rsidRPr="00AC0517" w14:paraId="7FC32BF4" w14:textId="77777777" w:rsidTr="00AA02CC">
        <w:trPr>
          <w:cantSplit/>
          <w:trHeight w:val="67"/>
        </w:trPr>
        <w:tc>
          <w:tcPr>
            <w:tcW w:w="3543" w:type="dxa"/>
            <w:vAlign w:val="bottom"/>
          </w:tcPr>
          <w:p w14:paraId="252BCA46" w14:textId="77777777" w:rsidR="004D2ACE" w:rsidRPr="00AC0517" w:rsidRDefault="004D2ACE" w:rsidP="00F0316B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1734"/>
              </w:tabs>
              <w:ind w:firstLine="33"/>
              <w:jc w:val="center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ตราสารอนุพันธ์ทางการเงิน</w:t>
            </w:r>
          </w:p>
        </w:tc>
        <w:tc>
          <w:tcPr>
            <w:tcW w:w="2381" w:type="dxa"/>
            <w:vAlign w:val="bottom"/>
          </w:tcPr>
          <w:p w14:paraId="1BFB9395" w14:textId="161B5B4B" w:rsidR="004D2ACE" w:rsidRPr="00AC0517" w:rsidRDefault="00DD6ED4" w:rsidP="00F0316B">
            <w:pPr>
              <w:pBdr>
                <w:bottom w:val="single" w:sz="4" w:space="1" w:color="auto"/>
              </w:pBdr>
              <w:tabs>
                <w:tab w:val="clear" w:pos="907"/>
                <w:tab w:val="left" w:pos="1730"/>
              </w:tabs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AC0517">
              <w:rPr>
                <w:rFonts w:ascii="BrowalliaUPC" w:eastAsia="Calibri" w:hAnsi="BrowalliaUPC" w:cs="BrowalliaUPC"/>
                <w:sz w:val="28"/>
                <w:szCs w:val="28"/>
              </w:rPr>
              <w:t>31</w:t>
            </w:r>
            <w:r w:rsidRPr="00AC0517">
              <w:rPr>
                <w:rFonts w:ascii="BrowalliaUPC" w:eastAsia="Calibri" w:hAnsi="BrowalliaUPC" w:cs="BrowalliaUPC"/>
                <w:sz w:val="28"/>
                <w:szCs w:val="28"/>
                <w:cs/>
              </w:rPr>
              <w:t xml:space="preserve"> มีนาคม </w:t>
            </w:r>
            <w:r w:rsidRPr="00AC0517">
              <w:rPr>
                <w:rFonts w:ascii="BrowalliaUPC" w:eastAsia="Calibri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38" w:type="dxa"/>
            <w:vAlign w:val="center"/>
          </w:tcPr>
          <w:p w14:paraId="1D597ECB" w14:textId="77777777" w:rsidR="004D2ACE" w:rsidRPr="00AC0517" w:rsidRDefault="004D2ACE" w:rsidP="00F0316B">
            <w:pPr>
              <w:ind w:left="851"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2370" w:type="dxa"/>
            <w:vAlign w:val="bottom"/>
          </w:tcPr>
          <w:p w14:paraId="0D61E60D" w14:textId="119057BC" w:rsidR="004D2ACE" w:rsidRPr="00AC0517" w:rsidRDefault="00DD6ED4" w:rsidP="00F0316B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1572"/>
              </w:tabs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AC0517">
              <w:rPr>
                <w:rFonts w:ascii="BrowalliaUPC" w:eastAsia="Calibri" w:hAnsi="BrowalliaUPC" w:cs="BrowalliaUPC"/>
                <w:sz w:val="28"/>
                <w:szCs w:val="28"/>
              </w:rPr>
              <w:t>31</w:t>
            </w:r>
            <w:r w:rsidRPr="00AC0517">
              <w:rPr>
                <w:rFonts w:ascii="BrowalliaUPC" w:eastAsia="Calibri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AC0517">
              <w:rPr>
                <w:rFonts w:ascii="BrowalliaUPC" w:eastAsia="Calibri" w:hAnsi="BrowalliaUPC" w:cs="BrowalliaUPC"/>
                <w:sz w:val="28"/>
                <w:szCs w:val="28"/>
              </w:rPr>
              <w:t>2563</w:t>
            </w:r>
          </w:p>
        </w:tc>
      </w:tr>
      <w:tr w:rsidR="004D2ACE" w:rsidRPr="00AC0517" w14:paraId="3F686667" w14:textId="77777777" w:rsidTr="00AA02CC">
        <w:trPr>
          <w:cantSplit/>
          <w:trHeight w:val="67"/>
        </w:trPr>
        <w:tc>
          <w:tcPr>
            <w:tcW w:w="3543" w:type="dxa"/>
            <w:vAlign w:val="bottom"/>
          </w:tcPr>
          <w:p w14:paraId="7D7A286C" w14:textId="77777777" w:rsidR="004D2ACE" w:rsidRPr="00AC0517" w:rsidRDefault="004D2ACE" w:rsidP="006A3FE3">
            <w:pPr>
              <w:ind w:left="851"/>
              <w:rPr>
                <w:rFonts w:ascii="BrowalliaUPC" w:eastAsia="Calibri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81" w:type="dxa"/>
            <w:vAlign w:val="bottom"/>
          </w:tcPr>
          <w:p w14:paraId="526DAFF1" w14:textId="77777777" w:rsidR="004D2ACE" w:rsidRPr="00AC0517" w:rsidRDefault="004D2ACE" w:rsidP="006A3FE3">
            <w:pPr>
              <w:ind w:left="851" w:right="-13"/>
              <w:jc w:val="right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  <w:tc>
          <w:tcPr>
            <w:tcW w:w="238" w:type="dxa"/>
            <w:vAlign w:val="center"/>
          </w:tcPr>
          <w:p w14:paraId="5503A25E" w14:textId="77777777" w:rsidR="004D2ACE" w:rsidRPr="00AC0517" w:rsidRDefault="004D2ACE" w:rsidP="006A3FE3">
            <w:pPr>
              <w:ind w:left="851" w:right="-13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  <w:tc>
          <w:tcPr>
            <w:tcW w:w="2370" w:type="dxa"/>
            <w:vAlign w:val="bottom"/>
          </w:tcPr>
          <w:p w14:paraId="0778C69F" w14:textId="77777777" w:rsidR="004D2ACE" w:rsidRPr="00AC0517" w:rsidRDefault="004D2ACE" w:rsidP="006A3FE3">
            <w:pPr>
              <w:ind w:left="851" w:right="-13"/>
              <w:jc w:val="right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</w:tr>
      <w:tr w:rsidR="004D2ACE" w:rsidRPr="00AC0517" w14:paraId="74878B00" w14:textId="77777777" w:rsidTr="00AA02CC">
        <w:trPr>
          <w:cantSplit/>
          <w:trHeight w:val="155"/>
        </w:trPr>
        <w:tc>
          <w:tcPr>
            <w:tcW w:w="3543" w:type="dxa"/>
          </w:tcPr>
          <w:p w14:paraId="232D5071" w14:textId="5AED8C52" w:rsidR="004D2ACE" w:rsidRPr="00AA02CC" w:rsidRDefault="004D2ACE" w:rsidP="00AA02CC">
            <w:pPr>
              <w:tabs>
                <w:tab w:val="clear" w:pos="907"/>
                <w:tab w:val="left" w:pos="883"/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AA02CC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สัญญา</w:t>
            </w:r>
            <w:r w:rsidRPr="00AA02CC">
              <w:rPr>
                <w:rFonts w:ascii="BrowalliaUPC" w:hAnsi="BrowalliaUPC" w:cs="BrowalliaUPC"/>
                <w:sz w:val="28"/>
                <w:szCs w:val="28"/>
                <w:cs/>
              </w:rPr>
              <w:t>ซื้อ</w:t>
            </w:r>
            <w:r w:rsidRPr="00AA02CC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ขายเงินตราต่างประเทศล่วงหน้า</w:t>
            </w:r>
          </w:p>
        </w:tc>
        <w:tc>
          <w:tcPr>
            <w:tcW w:w="2381" w:type="dxa"/>
            <w:shd w:val="clear" w:color="auto" w:fill="auto"/>
          </w:tcPr>
          <w:p w14:paraId="1C73BC6B" w14:textId="03EB7DC8" w:rsidR="004D2ACE" w:rsidRPr="00AC0517" w:rsidRDefault="002E4E35" w:rsidP="006A3FE3">
            <w:pPr>
              <w:ind w:left="851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152CF">
              <w:rPr>
                <w:rFonts w:ascii="BrowalliaUPC" w:hAnsi="BrowalliaUPC" w:cs="BrowalliaUPC"/>
                <w:sz w:val="28"/>
                <w:szCs w:val="28"/>
              </w:rPr>
              <w:t>579</w:t>
            </w:r>
          </w:p>
        </w:tc>
        <w:tc>
          <w:tcPr>
            <w:tcW w:w="238" w:type="dxa"/>
            <w:vAlign w:val="center"/>
          </w:tcPr>
          <w:p w14:paraId="1F1025A5" w14:textId="77777777" w:rsidR="004D2ACE" w:rsidRPr="00AC0517" w:rsidRDefault="004D2ACE" w:rsidP="006A3FE3">
            <w:pPr>
              <w:tabs>
                <w:tab w:val="left" w:pos="988"/>
              </w:tabs>
              <w:ind w:left="851" w:right="34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2370" w:type="dxa"/>
            <w:shd w:val="clear" w:color="auto" w:fill="auto"/>
          </w:tcPr>
          <w:p w14:paraId="4980FD70" w14:textId="032D11F4" w:rsidR="004D2ACE" w:rsidRPr="00AC0517" w:rsidRDefault="00DD6ED4" w:rsidP="006A3FE3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AC0517">
              <w:rPr>
                <w:rFonts w:ascii="BrowalliaUPC" w:eastAsia="Calibri" w:hAnsi="BrowalliaUPC" w:cs="BrowalliaUPC"/>
                <w:sz w:val="28"/>
                <w:szCs w:val="28"/>
              </w:rPr>
              <w:t>1,020</w:t>
            </w:r>
          </w:p>
        </w:tc>
      </w:tr>
    </w:tbl>
    <w:p w14:paraId="1C76CC73" w14:textId="0EEC6CA0" w:rsidR="00E30CA2" w:rsidRPr="00AC0517" w:rsidRDefault="00E30CA2" w:rsidP="006A3FE3">
      <w:pPr>
        <w:pStyle w:val="CordiaNew"/>
        <w:tabs>
          <w:tab w:val="clear" w:pos="4153"/>
          <w:tab w:val="left" w:pos="426"/>
        </w:tabs>
        <w:ind w:left="851"/>
        <w:jc w:val="thaiDistribute"/>
        <w:rPr>
          <w:rFonts w:ascii="BrowalliaUPC" w:hAnsi="BrowalliaUPC" w:cs="BrowalliaUPC"/>
          <w:lang w:val="en-GB"/>
        </w:rPr>
      </w:pPr>
    </w:p>
    <w:p w14:paraId="44039842" w14:textId="65FD89A9" w:rsidR="00AA02CC" w:rsidRPr="00AC0517" w:rsidRDefault="00E712B5" w:rsidP="004F3E78">
      <w:pPr>
        <w:tabs>
          <w:tab w:val="clear" w:pos="907"/>
          <w:tab w:val="clear" w:pos="1871"/>
          <w:tab w:val="left" w:pos="851"/>
        </w:tabs>
        <w:spacing w:line="240" w:lineRule="auto"/>
        <w:ind w:left="1418" w:hanging="567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AC0517">
        <w:rPr>
          <w:rFonts w:ascii="BrowalliaUPC" w:hAnsi="BrowalliaUPC" w:cs="BrowalliaUPC"/>
          <w:sz w:val="28"/>
          <w:szCs w:val="28"/>
          <w:cs/>
          <w:lang w:val="en-GB"/>
        </w:rPr>
        <w:tab/>
      </w:r>
      <w:r w:rsidR="00645126" w:rsidRPr="00AC0517">
        <w:rPr>
          <w:rFonts w:ascii="BrowalliaUPC" w:hAnsi="BrowalliaUPC" w:cs="BrowalliaUPC"/>
          <w:sz w:val="28"/>
          <w:szCs w:val="28"/>
          <w:cs/>
          <w:lang w:val="en-GB"/>
        </w:rPr>
        <w:t xml:space="preserve">ณ วันที่ </w:t>
      </w:r>
      <w:r w:rsidR="003652AA" w:rsidRPr="00AC0517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="003652AA" w:rsidRPr="00AC0517">
        <w:rPr>
          <w:rFonts w:ascii="BrowalliaUPC" w:hAnsi="BrowalliaUPC" w:cs="BrowalliaUPC"/>
          <w:sz w:val="28"/>
          <w:szCs w:val="28"/>
          <w:cs/>
          <w:lang w:val="en-GB"/>
        </w:rPr>
        <w:t>มีนาคม</w:t>
      </w:r>
      <w:r w:rsidR="003652AA" w:rsidRPr="00AC0517">
        <w:rPr>
          <w:rFonts w:ascii="BrowalliaUPC" w:hAnsi="BrowalliaUPC" w:cs="BrowalliaUPC"/>
          <w:sz w:val="28"/>
          <w:szCs w:val="28"/>
        </w:rPr>
        <w:t xml:space="preserve"> 2564</w:t>
      </w:r>
      <w:r w:rsidR="00EA2CEB" w:rsidRPr="00AC051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645126" w:rsidRPr="00AC0517">
        <w:rPr>
          <w:rFonts w:ascii="BrowalliaUPC" w:hAnsi="BrowalliaUPC" w:cs="BrowalliaUPC"/>
          <w:sz w:val="28"/>
          <w:szCs w:val="28"/>
          <w:cs/>
          <w:lang w:val="en-GB"/>
        </w:rPr>
        <w:t>บริษัทมีสัญญาซื้อขายเงินตราต่างประเทศล่วงหน้า ดังนี้</w:t>
      </w:r>
    </w:p>
    <w:p w14:paraId="19A495DB" w14:textId="77777777" w:rsidR="00645126" w:rsidRPr="00AC0517" w:rsidRDefault="00645126" w:rsidP="006A3FE3">
      <w:pPr>
        <w:spacing w:line="240" w:lineRule="auto"/>
        <w:ind w:left="851"/>
        <w:jc w:val="thaiDistribute"/>
        <w:rPr>
          <w:rFonts w:ascii="BrowalliaUPC" w:hAnsi="BrowalliaUPC" w:cs="BrowalliaUPC"/>
          <w:sz w:val="24"/>
          <w:szCs w:val="24"/>
          <w:highlight w:val="yellow"/>
          <w:cs/>
          <w:lang w:val="en-GB"/>
        </w:rPr>
      </w:pPr>
    </w:p>
    <w:tbl>
      <w:tblPr>
        <w:tblW w:w="8543" w:type="dxa"/>
        <w:tblInd w:w="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2381"/>
        <w:gridCol w:w="236"/>
        <w:gridCol w:w="2383"/>
      </w:tblGrid>
      <w:tr w:rsidR="00645126" w:rsidRPr="00AC0517" w14:paraId="52DBDF2E" w14:textId="77777777" w:rsidTr="00AA02CC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A15B4F2" w14:textId="77777777" w:rsidR="00645126" w:rsidRPr="00AC0517" w:rsidRDefault="00645126" w:rsidP="006A3FE3">
            <w:pPr>
              <w:pStyle w:val="a8"/>
              <w:tabs>
                <w:tab w:val="left" w:pos="0"/>
                <w:tab w:val="left" w:pos="709"/>
              </w:tabs>
              <w:ind w:left="851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</w:p>
        </w:tc>
        <w:tc>
          <w:tcPr>
            <w:tcW w:w="500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DCB7F35" w14:textId="77777777" w:rsidR="00645126" w:rsidRPr="00B530A7" w:rsidRDefault="00645126" w:rsidP="00B530A7">
            <w:pPr>
              <w:pBdr>
                <w:bottom w:val="single" w:sz="4" w:space="1" w:color="auto"/>
              </w:pBdr>
              <w:tabs>
                <w:tab w:val="clear" w:pos="907"/>
                <w:tab w:val="left" w:pos="1449"/>
              </w:tabs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B530A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645126" w:rsidRPr="00AC0517" w14:paraId="3AA2FED8" w14:textId="77777777" w:rsidTr="00AA02CC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80DDA20" w14:textId="77777777" w:rsidR="00645126" w:rsidRPr="00AC0517" w:rsidRDefault="00645126" w:rsidP="006A3FE3">
            <w:pPr>
              <w:pStyle w:val="a8"/>
              <w:tabs>
                <w:tab w:val="left" w:pos="0"/>
                <w:tab w:val="left" w:pos="709"/>
              </w:tabs>
              <w:ind w:left="851"/>
              <w:rPr>
                <w:rFonts w:ascii="BrowalliaUPC" w:hAnsi="BrowalliaUPC"/>
                <w:sz w:val="28"/>
                <w:szCs w:val="28"/>
                <w:lang w:val="en-US" w:eastAsia="en-US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5E57A" w14:textId="77777777" w:rsidR="00645126" w:rsidRPr="00B530A7" w:rsidRDefault="00645126" w:rsidP="00B530A7">
            <w:pPr>
              <w:pBdr>
                <w:bottom w:val="single" w:sz="4" w:space="1" w:color="auto"/>
              </w:pBdr>
              <w:tabs>
                <w:tab w:val="clear" w:pos="907"/>
                <w:tab w:val="left" w:pos="1730"/>
              </w:tabs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B530A7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จำนวนเงินตราต่างประเทศ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F149B9" w14:textId="77777777" w:rsidR="00645126" w:rsidRPr="00B530A7" w:rsidRDefault="00645126" w:rsidP="00B530A7">
            <w:pPr>
              <w:tabs>
                <w:tab w:val="clear" w:pos="907"/>
                <w:tab w:val="left" w:pos="1730"/>
              </w:tabs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A5EDDD" w14:textId="77777777" w:rsidR="00645126" w:rsidRPr="00B530A7" w:rsidRDefault="00645126" w:rsidP="00B530A7">
            <w:pPr>
              <w:pBdr>
                <w:bottom w:val="single" w:sz="4" w:space="1" w:color="auto"/>
              </w:pBdr>
              <w:tabs>
                <w:tab w:val="clear" w:pos="907"/>
                <w:tab w:val="left" w:pos="1730"/>
              </w:tabs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B530A7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อัตราแลกเปลี่ยนตามสัญญา</w:t>
            </w:r>
          </w:p>
        </w:tc>
      </w:tr>
      <w:tr w:rsidR="00645126" w:rsidRPr="00AC0517" w14:paraId="292E8A76" w14:textId="77777777" w:rsidTr="00AA02CC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A1769DB" w14:textId="77777777" w:rsidR="00645126" w:rsidRPr="00AC0517" w:rsidRDefault="00645126" w:rsidP="006A3FE3">
            <w:pPr>
              <w:pStyle w:val="CharCharCharCharCharCharCharCharCharCharChar1"/>
              <w:tabs>
                <w:tab w:val="left" w:pos="33"/>
              </w:tabs>
              <w:spacing w:after="0" w:line="240" w:lineRule="auto"/>
              <w:ind w:left="851"/>
              <w:rPr>
                <w:rFonts w:ascii="BrowalliaUPC" w:hAnsi="BrowalliaUPC" w:cs="BrowalliaUPC"/>
                <w:sz w:val="28"/>
                <w:szCs w:val="28"/>
                <w:lang w:val="en-GB" w:bidi="th-TH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0F44B1AE" w14:textId="77777777" w:rsidR="00645126" w:rsidRPr="00AC0517" w:rsidRDefault="00645126" w:rsidP="006A3FE3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611FC0" w14:textId="77777777" w:rsidR="00645126" w:rsidRPr="00AC0517" w:rsidRDefault="00645126" w:rsidP="006A3FE3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</w:tcPr>
          <w:p w14:paraId="7E0BE3C9" w14:textId="77777777" w:rsidR="00645126" w:rsidRPr="00AC0517" w:rsidRDefault="00645126" w:rsidP="006A3FE3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</w:p>
        </w:tc>
      </w:tr>
      <w:tr w:rsidR="00F73401" w:rsidRPr="00AC0517" w14:paraId="4AA45DFB" w14:textId="77777777" w:rsidTr="00AA02CC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28ED4" w14:textId="77777777" w:rsidR="00F73401" w:rsidRPr="00AA02CC" w:rsidRDefault="00F73401" w:rsidP="00AA02C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AA02CC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20AE638A" w14:textId="60AE53C2" w:rsidR="00F73401" w:rsidRPr="00AC0517" w:rsidRDefault="00F73401" w:rsidP="00F73401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>
              <w:rPr>
                <w:rFonts w:ascii="BrowalliaUPC" w:hAnsi="BrowalliaUPC"/>
                <w:sz w:val="28"/>
                <w:szCs w:val="28"/>
                <w:lang w:val="en-US"/>
              </w:rPr>
              <w:t>1,787,033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2D56CF" w14:textId="77777777" w:rsidR="00F73401" w:rsidRPr="00AC0517" w:rsidRDefault="00F73401" w:rsidP="00F73401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82D73" w14:textId="1AD028F9" w:rsidR="00F73401" w:rsidRPr="00AC0517" w:rsidRDefault="00F73401" w:rsidP="00F73401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/>
                <w:sz w:val="28"/>
                <w:szCs w:val="28"/>
                <w:lang w:val="en-GB"/>
              </w:rPr>
              <w:t>31.51</w:t>
            </w:r>
          </w:p>
        </w:tc>
      </w:tr>
      <w:tr w:rsidR="00F73401" w:rsidRPr="00AC0517" w14:paraId="793E28FC" w14:textId="77777777" w:rsidTr="00AA02CC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D736480" w14:textId="14481A8A" w:rsidR="00F73401" w:rsidRPr="00AA02CC" w:rsidRDefault="00F73401" w:rsidP="00AA02C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AA02CC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สวิตเซอร์แลนด์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5EE35944" w14:textId="3EC096B9" w:rsidR="00F73401" w:rsidRPr="00AC0517" w:rsidRDefault="00F73401" w:rsidP="00F73401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>
              <w:rPr>
                <w:rFonts w:ascii="BrowalliaUPC" w:hAnsi="BrowalliaUPC"/>
                <w:sz w:val="28"/>
                <w:szCs w:val="28"/>
                <w:lang w:val="en-US"/>
              </w:rPr>
              <w:t>639,058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E46C94" w14:textId="77777777" w:rsidR="00F73401" w:rsidRPr="00AC0517" w:rsidRDefault="00F73401" w:rsidP="00F73401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652AB" w14:textId="7D630EDF" w:rsidR="00F73401" w:rsidRPr="00AC0517" w:rsidRDefault="00F73401" w:rsidP="00F73401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/>
                <w:sz w:val="28"/>
                <w:szCs w:val="28"/>
                <w:lang w:val="en-GB"/>
              </w:rPr>
              <w:t>33.57</w:t>
            </w:r>
          </w:p>
        </w:tc>
      </w:tr>
      <w:tr w:rsidR="00F73401" w:rsidRPr="00AC0517" w14:paraId="02C01156" w14:textId="77777777" w:rsidTr="00AA02CC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7B4621C" w14:textId="3B336F5F" w:rsidR="00F73401" w:rsidRPr="00AA02CC" w:rsidRDefault="00F73401" w:rsidP="00AA02C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AA02CC">
              <w:rPr>
                <w:rFonts w:ascii="BrowalliaUPC" w:eastAsia="Calibri" w:hAnsi="BrowalliaUPC" w:cs="BrowalliaUPC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5E24D3CA" w14:textId="5C3E6EC8" w:rsidR="00F73401" w:rsidRPr="00AC0517" w:rsidRDefault="00F73401" w:rsidP="00F73401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>
              <w:rPr>
                <w:rFonts w:ascii="BrowalliaUPC" w:hAnsi="BrowalliaUPC"/>
                <w:sz w:val="28"/>
                <w:szCs w:val="28"/>
                <w:lang w:val="en-US"/>
              </w:rPr>
              <w:t>75,049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DDE3E5" w14:textId="77777777" w:rsidR="00F73401" w:rsidRPr="00AC0517" w:rsidRDefault="00F73401" w:rsidP="00F73401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C972A" w14:textId="622CCC8A" w:rsidR="00F73401" w:rsidRPr="00AC0517" w:rsidRDefault="00F73401" w:rsidP="00F73401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/>
                <w:sz w:val="28"/>
                <w:szCs w:val="28"/>
                <w:lang w:val="en-GB"/>
              </w:rPr>
              <w:t>37.08</w:t>
            </w:r>
          </w:p>
        </w:tc>
      </w:tr>
    </w:tbl>
    <w:p w14:paraId="2B415733" w14:textId="4366665A" w:rsidR="00645126" w:rsidRPr="00AC0517" w:rsidRDefault="00645126" w:rsidP="00A31977">
      <w:pPr>
        <w:pStyle w:val="CordiaNew"/>
        <w:numPr>
          <w:ilvl w:val="1"/>
          <w:numId w:val="33"/>
        </w:numPr>
        <w:tabs>
          <w:tab w:val="clear" w:pos="4153"/>
          <w:tab w:val="left" w:pos="426"/>
          <w:tab w:val="left" w:pos="851"/>
        </w:tabs>
        <w:ind w:firstLine="66"/>
        <w:jc w:val="thaiDistribute"/>
        <w:rPr>
          <w:rFonts w:ascii="BrowalliaUPC" w:hAnsi="BrowalliaUPC" w:cs="BrowalliaUPC"/>
          <w:sz w:val="28"/>
          <w:szCs w:val="28"/>
        </w:rPr>
      </w:pPr>
      <w:r w:rsidRPr="00AC0517">
        <w:rPr>
          <w:rFonts w:ascii="BrowalliaUPC" w:hAnsi="BrowalliaUPC" w:cs="BrowalliaUPC"/>
          <w:sz w:val="28"/>
          <w:szCs w:val="28"/>
          <w:cs/>
        </w:rPr>
        <w:lastRenderedPageBreak/>
        <w:t xml:space="preserve">การวัดมูลค่ายุติธรรม </w:t>
      </w:r>
    </w:p>
    <w:p w14:paraId="07647FA5" w14:textId="77777777" w:rsidR="00040909" w:rsidRPr="00AC0517" w:rsidRDefault="00040909" w:rsidP="00040909">
      <w:pPr>
        <w:pStyle w:val="CordiaNew"/>
        <w:tabs>
          <w:tab w:val="clear" w:pos="4153"/>
          <w:tab w:val="left" w:pos="426"/>
          <w:tab w:val="left" w:pos="851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695F384F" w14:textId="77777777" w:rsidR="00040909" w:rsidRPr="00AC0517" w:rsidRDefault="00040909" w:rsidP="00A31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AC0517">
        <w:rPr>
          <w:rFonts w:ascii="BrowalliaUPC" w:hAnsi="BrowalliaUPC" w:cs="BrowalliaUPC"/>
          <w:sz w:val="28"/>
          <w:szCs w:val="28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</w:t>
      </w:r>
      <w:r w:rsidRPr="00AC0517">
        <w:rPr>
          <w:rFonts w:ascii="BrowalliaUPC" w:hAnsi="BrowalliaUPC" w:cs="BrowalliaUPC"/>
          <w:sz w:val="28"/>
          <w:szCs w:val="28"/>
        </w:rPr>
        <w:t xml:space="preserve"> </w:t>
      </w:r>
      <w:r w:rsidRPr="00AC0517">
        <w:rPr>
          <w:rFonts w:ascii="BrowalliaUPC" w:hAnsi="BrowalliaUPC" w:cs="BrowalliaUPC"/>
          <w:sz w:val="28"/>
          <w:szCs w:val="28"/>
          <w:cs/>
        </w:rPr>
        <w:t>ฝ่ายบริหารของบริษัทฯ 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6C4B60D2" w14:textId="77777777" w:rsidR="003336B9" w:rsidRPr="00AC0517" w:rsidRDefault="003336B9" w:rsidP="00C50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21F375F" w14:textId="05000C4A" w:rsidR="00002392" w:rsidRPr="00AC0517" w:rsidRDefault="00DF748A" w:rsidP="006A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AC0517">
        <w:rPr>
          <w:rFonts w:ascii="BrowalliaUPC" w:hAnsi="BrowalliaUPC" w:cs="BrowalliaUPC"/>
          <w:sz w:val="28"/>
          <w:szCs w:val="28"/>
          <w:cs/>
        </w:rPr>
        <w:t xml:space="preserve">สินทรัพย์และหนี้สินที่วัดมูลค่าด้วยมูลค่ายุติธรรม ณ วันที่ </w:t>
      </w:r>
      <w:r w:rsidR="003652AA" w:rsidRPr="00AC0517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="003652AA" w:rsidRPr="00AC0517">
        <w:rPr>
          <w:rFonts w:ascii="BrowalliaUPC" w:hAnsi="BrowalliaUPC" w:cs="BrowalliaUPC"/>
          <w:sz w:val="28"/>
          <w:szCs w:val="28"/>
          <w:cs/>
          <w:lang w:val="en-GB"/>
        </w:rPr>
        <w:t>มีนาคม</w:t>
      </w:r>
      <w:r w:rsidR="003652AA" w:rsidRPr="00AC0517">
        <w:rPr>
          <w:rFonts w:ascii="BrowalliaUPC" w:hAnsi="BrowalliaUPC" w:cs="BrowalliaUPC"/>
          <w:sz w:val="28"/>
          <w:szCs w:val="28"/>
        </w:rPr>
        <w:t xml:space="preserve"> 2564</w:t>
      </w:r>
      <w:r w:rsidRPr="00AC0517">
        <w:rPr>
          <w:rFonts w:ascii="BrowalliaUPC" w:hAnsi="BrowalliaUPC" w:cs="BrowalliaUPC"/>
          <w:sz w:val="28"/>
          <w:szCs w:val="28"/>
        </w:rPr>
        <w:t xml:space="preserve"> </w:t>
      </w:r>
      <w:r w:rsidRPr="00AC0517">
        <w:rPr>
          <w:rFonts w:ascii="BrowalliaUPC" w:hAnsi="BrowalliaUPC" w:cs="BrowalliaUPC"/>
          <w:sz w:val="28"/>
          <w:szCs w:val="28"/>
          <w:cs/>
        </w:rPr>
        <w:t>ประกอบด้วยรายการดังต่อไปนี้</w:t>
      </w:r>
    </w:p>
    <w:p w14:paraId="5DD8EF8D" w14:textId="77777777" w:rsidR="00FC2F61" w:rsidRPr="00AC0517" w:rsidRDefault="00FC2F61" w:rsidP="003336B9">
      <w:pPr>
        <w:tabs>
          <w:tab w:val="clear" w:pos="454"/>
          <w:tab w:val="left" w:pos="63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529" w:type="dxa"/>
        <w:tblInd w:w="851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540"/>
        <w:gridCol w:w="1247"/>
        <w:gridCol w:w="1247"/>
        <w:gridCol w:w="1247"/>
        <w:gridCol w:w="1248"/>
      </w:tblGrid>
      <w:tr w:rsidR="00EF797F" w:rsidRPr="00AC0517" w14:paraId="5F260D10" w14:textId="77777777" w:rsidTr="002624AD">
        <w:trPr>
          <w:tblHeader/>
        </w:trPr>
        <w:tc>
          <w:tcPr>
            <w:tcW w:w="3540" w:type="dxa"/>
            <w:shd w:val="clear" w:color="auto" w:fill="auto"/>
          </w:tcPr>
          <w:p w14:paraId="48DB4580" w14:textId="77777777" w:rsidR="00EF797F" w:rsidRPr="00AC0517" w:rsidRDefault="00EF797F" w:rsidP="00AA02C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  <w:tab w:val="left" w:pos="3324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989" w:type="dxa"/>
            <w:gridSpan w:val="4"/>
            <w:shd w:val="clear" w:color="auto" w:fill="auto"/>
          </w:tcPr>
          <w:p w14:paraId="298B46C0" w14:textId="77777777" w:rsidR="00EF797F" w:rsidRPr="00AC0517" w:rsidRDefault="00EF797F" w:rsidP="00A60A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AC051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พัน</w:t>
            </w: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บาท)</w:t>
            </w:r>
          </w:p>
        </w:tc>
      </w:tr>
      <w:tr w:rsidR="00DF748A" w:rsidRPr="00AC0517" w14:paraId="1CE84622" w14:textId="77777777" w:rsidTr="00EF797F">
        <w:trPr>
          <w:tblHeader/>
        </w:trPr>
        <w:tc>
          <w:tcPr>
            <w:tcW w:w="3540" w:type="dxa"/>
            <w:shd w:val="clear" w:color="auto" w:fill="auto"/>
          </w:tcPr>
          <w:p w14:paraId="51D00C6F" w14:textId="77777777" w:rsidR="00DF748A" w:rsidRPr="00AC0517" w:rsidRDefault="00DF748A" w:rsidP="00AA02C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  <w:tab w:val="left" w:pos="3324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989" w:type="dxa"/>
            <w:gridSpan w:val="4"/>
            <w:shd w:val="clear" w:color="auto" w:fill="auto"/>
            <w:vAlign w:val="bottom"/>
          </w:tcPr>
          <w:p w14:paraId="3579CE33" w14:textId="77777777" w:rsidR="00DF748A" w:rsidRPr="00AC0517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F748A" w:rsidRPr="00AC0517" w14:paraId="6776CAE9" w14:textId="77777777" w:rsidTr="00EF797F">
        <w:trPr>
          <w:tblHeader/>
        </w:trPr>
        <w:tc>
          <w:tcPr>
            <w:tcW w:w="3540" w:type="dxa"/>
            <w:shd w:val="clear" w:color="auto" w:fill="auto"/>
          </w:tcPr>
          <w:p w14:paraId="15D74465" w14:textId="77777777" w:rsidR="00DF748A" w:rsidRPr="00AC0517" w:rsidRDefault="00DF748A" w:rsidP="00AA02C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  <w:tab w:val="left" w:pos="3324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989" w:type="dxa"/>
            <w:gridSpan w:val="4"/>
            <w:shd w:val="clear" w:color="auto" w:fill="auto"/>
            <w:vAlign w:val="bottom"/>
            <w:hideMark/>
          </w:tcPr>
          <w:p w14:paraId="7E679973" w14:textId="7B82790A" w:rsidR="00DF748A" w:rsidRPr="00AC0517" w:rsidRDefault="003652A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31 </w:t>
            </w:r>
            <w:r w:rsidRPr="00AC051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มีนาคม</w:t>
            </w:r>
            <w:r w:rsidRPr="00AC0517">
              <w:rPr>
                <w:rFonts w:ascii="BrowalliaUPC" w:hAnsi="BrowalliaUPC" w:cs="BrowalliaUPC"/>
                <w:sz w:val="24"/>
                <w:szCs w:val="24"/>
              </w:rPr>
              <w:t xml:space="preserve"> 2564</w:t>
            </w:r>
          </w:p>
        </w:tc>
      </w:tr>
      <w:tr w:rsidR="00DF748A" w:rsidRPr="00AC0517" w14:paraId="05DC3111" w14:textId="77777777" w:rsidTr="00EF797F">
        <w:trPr>
          <w:tblHeader/>
        </w:trPr>
        <w:tc>
          <w:tcPr>
            <w:tcW w:w="3540" w:type="dxa"/>
            <w:shd w:val="clear" w:color="auto" w:fill="auto"/>
          </w:tcPr>
          <w:p w14:paraId="5353297B" w14:textId="77777777" w:rsidR="00DF748A" w:rsidRPr="00AC0517" w:rsidRDefault="00DF748A" w:rsidP="00AA02C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  <w:tab w:val="left" w:pos="3324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  <w:hideMark/>
          </w:tcPr>
          <w:p w14:paraId="386B2F8C" w14:textId="69CD786C" w:rsidR="00DF748A" w:rsidRPr="00AC0517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ข้อมูลระดับ </w:t>
            </w:r>
            <w:r w:rsidRPr="00AC0517">
              <w:rPr>
                <w:rFonts w:ascii="BrowalliaUPC" w:hAnsi="BrowalliaUPC" w:cs="BrowalliaUPC"/>
                <w:sz w:val="24"/>
                <w:szCs w:val="24"/>
              </w:rPr>
              <w:t>1</w:t>
            </w:r>
          </w:p>
        </w:tc>
        <w:tc>
          <w:tcPr>
            <w:tcW w:w="1247" w:type="dxa"/>
            <w:shd w:val="clear" w:color="auto" w:fill="auto"/>
            <w:vAlign w:val="bottom"/>
            <w:hideMark/>
          </w:tcPr>
          <w:p w14:paraId="030BDBDD" w14:textId="0E1630EF" w:rsidR="00DF748A" w:rsidRPr="00AC0517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ข้อมูลระดับ </w:t>
            </w:r>
            <w:r w:rsidRPr="00AC0517">
              <w:rPr>
                <w:rFonts w:ascii="BrowalliaUPC" w:hAnsi="BrowalliaUPC" w:cs="BrowalliaUPC"/>
                <w:sz w:val="24"/>
                <w:szCs w:val="24"/>
              </w:rPr>
              <w:t>2</w:t>
            </w:r>
          </w:p>
        </w:tc>
        <w:tc>
          <w:tcPr>
            <w:tcW w:w="1247" w:type="dxa"/>
            <w:shd w:val="clear" w:color="auto" w:fill="auto"/>
            <w:vAlign w:val="bottom"/>
            <w:hideMark/>
          </w:tcPr>
          <w:p w14:paraId="78FE6421" w14:textId="42F87AEB" w:rsidR="00DF748A" w:rsidRPr="00AC0517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ข้อมูลระดับ </w:t>
            </w:r>
            <w:r w:rsidRPr="00AC0517">
              <w:rPr>
                <w:rFonts w:ascii="BrowalliaUPC" w:hAnsi="BrowalliaUPC" w:cs="BrowalliaUPC"/>
                <w:sz w:val="24"/>
                <w:szCs w:val="24"/>
              </w:rPr>
              <w:t>3</w:t>
            </w:r>
          </w:p>
        </w:tc>
        <w:tc>
          <w:tcPr>
            <w:tcW w:w="1248" w:type="dxa"/>
            <w:shd w:val="clear" w:color="auto" w:fill="auto"/>
            <w:vAlign w:val="bottom"/>
            <w:hideMark/>
          </w:tcPr>
          <w:p w14:paraId="525444B2" w14:textId="77777777" w:rsidR="00DF748A" w:rsidRPr="00AC0517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730C99" w:rsidRPr="00AC0517" w14:paraId="359C443A" w14:textId="77777777" w:rsidTr="00EF797F">
        <w:trPr>
          <w:tblHeader/>
        </w:trPr>
        <w:tc>
          <w:tcPr>
            <w:tcW w:w="3540" w:type="dxa"/>
            <w:shd w:val="clear" w:color="auto" w:fill="auto"/>
          </w:tcPr>
          <w:p w14:paraId="4153D6D5" w14:textId="633D01E9" w:rsidR="00730C99" w:rsidRPr="00AC0517" w:rsidRDefault="00730C99" w:rsidP="00AA02CC">
            <w:pPr>
              <w:tabs>
                <w:tab w:val="clear" w:pos="3515"/>
                <w:tab w:val="left" w:pos="3324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47" w:type="dxa"/>
            <w:tcBorders>
              <w:bottom w:val="nil"/>
            </w:tcBorders>
            <w:shd w:val="clear" w:color="auto" w:fill="auto"/>
            <w:vAlign w:val="bottom"/>
          </w:tcPr>
          <w:p w14:paraId="48657462" w14:textId="77777777" w:rsidR="00730C99" w:rsidRPr="00AC0517" w:rsidRDefault="00730C99" w:rsidP="00A60A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tcBorders>
              <w:bottom w:val="nil"/>
            </w:tcBorders>
            <w:shd w:val="clear" w:color="auto" w:fill="auto"/>
            <w:vAlign w:val="bottom"/>
          </w:tcPr>
          <w:p w14:paraId="772EA69E" w14:textId="77777777" w:rsidR="00730C99" w:rsidRPr="00AC0517" w:rsidRDefault="00730C99" w:rsidP="00A60A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tcBorders>
              <w:bottom w:val="nil"/>
            </w:tcBorders>
            <w:shd w:val="clear" w:color="auto" w:fill="auto"/>
            <w:vAlign w:val="bottom"/>
          </w:tcPr>
          <w:p w14:paraId="53BB057E" w14:textId="77777777" w:rsidR="00730C99" w:rsidRPr="00AC0517" w:rsidRDefault="00730C99" w:rsidP="00A60A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48" w:type="dxa"/>
            <w:tcBorders>
              <w:bottom w:val="nil"/>
            </w:tcBorders>
            <w:shd w:val="clear" w:color="auto" w:fill="auto"/>
            <w:vAlign w:val="bottom"/>
          </w:tcPr>
          <w:p w14:paraId="48CE839F" w14:textId="77777777" w:rsidR="00730C99" w:rsidRPr="00AC0517" w:rsidRDefault="00730C99" w:rsidP="00A60A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158C0" w:rsidRPr="00AC0517" w14:paraId="336F2BE1" w14:textId="77777777" w:rsidTr="00EF797F">
        <w:trPr>
          <w:tblHeader/>
        </w:trPr>
        <w:tc>
          <w:tcPr>
            <w:tcW w:w="3540" w:type="dxa"/>
            <w:shd w:val="clear" w:color="auto" w:fill="auto"/>
          </w:tcPr>
          <w:p w14:paraId="43AB04EB" w14:textId="4CB32E68" w:rsidR="00E158C0" w:rsidRPr="00AC0517" w:rsidRDefault="004816EA" w:rsidP="00AA02CC">
            <w:pPr>
              <w:tabs>
                <w:tab w:val="clear" w:pos="3515"/>
                <w:tab w:val="left" w:pos="3324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AC0517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47" w:type="dxa"/>
            <w:tcBorders>
              <w:bottom w:val="nil"/>
            </w:tcBorders>
            <w:shd w:val="clear" w:color="auto" w:fill="auto"/>
            <w:vAlign w:val="bottom"/>
          </w:tcPr>
          <w:p w14:paraId="12E88031" w14:textId="77777777" w:rsidR="00E158C0" w:rsidRPr="00AC0517" w:rsidRDefault="00E158C0" w:rsidP="00A60A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tcBorders>
              <w:bottom w:val="nil"/>
            </w:tcBorders>
            <w:shd w:val="clear" w:color="auto" w:fill="auto"/>
            <w:vAlign w:val="bottom"/>
          </w:tcPr>
          <w:p w14:paraId="7C8AA2F3" w14:textId="77777777" w:rsidR="00E158C0" w:rsidRPr="00AC0517" w:rsidRDefault="00E158C0" w:rsidP="00A60A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tcBorders>
              <w:bottom w:val="nil"/>
            </w:tcBorders>
            <w:shd w:val="clear" w:color="auto" w:fill="auto"/>
            <w:vAlign w:val="bottom"/>
          </w:tcPr>
          <w:p w14:paraId="6D9A4B98" w14:textId="77777777" w:rsidR="00E158C0" w:rsidRPr="00AC0517" w:rsidRDefault="00E158C0" w:rsidP="00A60A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48" w:type="dxa"/>
            <w:tcBorders>
              <w:bottom w:val="nil"/>
            </w:tcBorders>
            <w:shd w:val="clear" w:color="auto" w:fill="auto"/>
            <w:vAlign w:val="bottom"/>
          </w:tcPr>
          <w:p w14:paraId="53530838" w14:textId="77777777" w:rsidR="00E158C0" w:rsidRPr="00AC0517" w:rsidRDefault="00E158C0" w:rsidP="00A60A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FD6C4A" w:rsidRPr="00AC0517" w14:paraId="3279685C" w14:textId="77777777" w:rsidTr="00EF797F">
        <w:trPr>
          <w:tblHeader/>
        </w:trPr>
        <w:tc>
          <w:tcPr>
            <w:tcW w:w="3540" w:type="dxa"/>
            <w:shd w:val="clear" w:color="auto" w:fill="auto"/>
          </w:tcPr>
          <w:p w14:paraId="0A6D769D" w14:textId="70793EC9" w:rsidR="00FD6C4A" w:rsidRPr="00AC0517" w:rsidRDefault="00FD6C4A" w:rsidP="00AA02CC">
            <w:pPr>
              <w:tabs>
                <w:tab w:val="clear" w:pos="3515"/>
                <w:tab w:val="left" w:pos="3324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เงินลงทุนระยะสั้น </w:t>
            </w:r>
            <w:r w:rsidRPr="00AC0517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AC0517">
              <w:rPr>
                <w:rFonts w:ascii="BrowalliaUPC" w:hAnsi="BrowalliaUPC" w:cs="BrowalliaUPC"/>
                <w:sz w:val="24"/>
                <w:szCs w:val="24"/>
                <w:cs/>
              </w:rPr>
              <w:t>กองทุนรวมตราสารแห่งหนี้</w:t>
            </w:r>
          </w:p>
        </w:tc>
        <w:tc>
          <w:tcPr>
            <w:tcW w:w="1247" w:type="dxa"/>
            <w:tcBorders>
              <w:bottom w:val="nil"/>
            </w:tcBorders>
            <w:shd w:val="clear" w:color="auto" w:fill="auto"/>
          </w:tcPr>
          <w:p w14:paraId="246C1C1C" w14:textId="00D3486E" w:rsidR="00FD6C4A" w:rsidRPr="00477143" w:rsidRDefault="00FD6C4A" w:rsidP="00E42119">
            <w:pPr>
              <w:pBdr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77143">
              <w:rPr>
                <w:rFonts w:ascii="BrowalliaUPC" w:hAnsi="BrowalliaUPC" w:cs="BrowalliaUPC"/>
                <w:sz w:val="24"/>
                <w:szCs w:val="24"/>
              </w:rPr>
              <w:t xml:space="preserve">      -</w:t>
            </w:r>
          </w:p>
        </w:tc>
        <w:tc>
          <w:tcPr>
            <w:tcW w:w="1247" w:type="dxa"/>
            <w:tcBorders>
              <w:bottom w:val="nil"/>
            </w:tcBorders>
            <w:shd w:val="clear" w:color="auto" w:fill="auto"/>
            <w:vAlign w:val="bottom"/>
          </w:tcPr>
          <w:p w14:paraId="627F250D" w14:textId="4C1EF459" w:rsidR="00FD6C4A" w:rsidRPr="00477143" w:rsidRDefault="00FD6C4A" w:rsidP="00E4211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77143">
              <w:rPr>
                <w:rFonts w:ascii="BrowalliaUPC" w:hAnsi="BrowalliaUPC" w:cs="BrowalliaUPC"/>
                <w:sz w:val="24"/>
                <w:szCs w:val="24"/>
                <w:lang w:val="en-GB"/>
              </w:rPr>
              <w:t>14</w:t>
            </w:r>
            <w:r w:rsidR="00821085">
              <w:rPr>
                <w:rFonts w:ascii="BrowalliaUPC" w:hAnsi="BrowalliaUPC" w:cs="BrowalliaUPC"/>
                <w:sz w:val="24"/>
                <w:szCs w:val="24"/>
                <w:lang w:val="en-GB"/>
              </w:rPr>
              <w:t>8</w:t>
            </w:r>
          </w:p>
        </w:tc>
        <w:tc>
          <w:tcPr>
            <w:tcW w:w="1247" w:type="dxa"/>
            <w:tcBorders>
              <w:bottom w:val="nil"/>
            </w:tcBorders>
            <w:shd w:val="clear" w:color="auto" w:fill="auto"/>
          </w:tcPr>
          <w:p w14:paraId="42BD5D7B" w14:textId="2E3C4434" w:rsidR="00FD6C4A" w:rsidRPr="00477143" w:rsidRDefault="00FD6C4A" w:rsidP="00E42119">
            <w:pPr>
              <w:pBdr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77143">
              <w:rPr>
                <w:rFonts w:ascii="BrowalliaUPC" w:hAnsi="BrowalliaUPC" w:cs="BrowalliaUPC"/>
                <w:sz w:val="24"/>
                <w:szCs w:val="24"/>
              </w:rPr>
              <w:t xml:space="preserve">      -</w:t>
            </w:r>
          </w:p>
        </w:tc>
        <w:tc>
          <w:tcPr>
            <w:tcW w:w="1248" w:type="dxa"/>
            <w:tcBorders>
              <w:bottom w:val="nil"/>
            </w:tcBorders>
            <w:shd w:val="clear" w:color="auto" w:fill="auto"/>
            <w:vAlign w:val="bottom"/>
          </w:tcPr>
          <w:p w14:paraId="75B817E3" w14:textId="00DAD127" w:rsidR="00FD6C4A" w:rsidRPr="00477143" w:rsidRDefault="00FD6C4A" w:rsidP="00E4211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77143">
              <w:rPr>
                <w:rFonts w:ascii="BrowalliaUPC" w:hAnsi="BrowalliaUPC" w:cs="BrowalliaUPC"/>
                <w:sz w:val="24"/>
                <w:szCs w:val="24"/>
                <w:lang w:val="en-GB"/>
              </w:rPr>
              <w:t>14</w:t>
            </w:r>
            <w:r w:rsidR="00821085">
              <w:rPr>
                <w:rFonts w:ascii="BrowalliaUPC" w:hAnsi="BrowalliaUPC" w:cs="BrowalliaUPC"/>
                <w:sz w:val="24"/>
                <w:szCs w:val="24"/>
                <w:lang w:val="en-GB"/>
              </w:rPr>
              <w:t>8</w:t>
            </w:r>
          </w:p>
        </w:tc>
      </w:tr>
      <w:tr w:rsidR="004816EA" w:rsidRPr="00AC0517" w14:paraId="0454B22A" w14:textId="77777777" w:rsidTr="00EF797F">
        <w:trPr>
          <w:tblHeader/>
        </w:trPr>
        <w:tc>
          <w:tcPr>
            <w:tcW w:w="3540" w:type="dxa"/>
            <w:shd w:val="clear" w:color="auto" w:fill="auto"/>
          </w:tcPr>
          <w:p w14:paraId="55F9FF56" w14:textId="77777777" w:rsidR="004816EA" w:rsidRPr="00AC0517" w:rsidRDefault="004816EA" w:rsidP="00AA02CC">
            <w:pPr>
              <w:tabs>
                <w:tab w:val="clear" w:pos="3515"/>
                <w:tab w:val="left" w:pos="3324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47" w:type="dxa"/>
            <w:tcBorders>
              <w:bottom w:val="nil"/>
            </w:tcBorders>
            <w:shd w:val="clear" w:color="auto" w:fill="auto"/>
            <w:vAlign w:val="bottom"/>
          </w:tcPr>
          <w:p w14:paraId="72C57548" w14:textId="77777777" w:rsidR="004816EA" w:rsidRPr="00477143" w:rsidRDefault="004816EA" w:rsidP="00E42119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tcBorders>
              <w:bottom w:val="nil"/>
            </w:tcBorders>
            <w:shd w:val="clear" w:color="auto" w:fill="auto"/>
            <w:vAlign w:val="bottom"/>
          </w:tcPr>
          <w:p w14:paraId="1C3152B4" w14:textId="77777777" w:rsidR="004816EA" w:rsidRPr="00477143" w:rsidRDefault="004816EA" w:rsidP="00E42119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tcBorders>
              <w:bottom w:val="nil"/>
            </w:tcBorders>
            <w:shd w:val="clear" w:color="auto" w:fill="auto"/>
            <w:vAlign w:val="bottom"/>
          </w:tcPr>
          <w:p w14:paraId="2B3E8D7F" w14:textId="77777777" w:rsidR="004816EA" w:rsidRPr="00477143" w:rsidRDefault="004816EA" w:rsidP="00E42119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48" w:type="dxa"/>
            <w:tcBorders>
              <w:bottom w:val="nil"/>
            </w:tcBorders>
            <w:shd w:val="clear" w:color="auto" w:fill="auto"/>
            <w:vAlign w:val="bottom"/>
          </w:tcPr>
          <w:p w14:paraId="19C70D44" w14:textId="77777777" w:rsidR="004816EA" w:rsidRPr="00477143" w:rsidRDefault="004816EA" w:rsidP="00E42119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82824" w:rsidRPr="00AC0517" w14:paraId="586D672D" w14:textId="77777777" w:rsidTr="00EF797F">
        <w:trPr>
          <w:tblHeader/>
        </w:trPr>
        <w:tc>
          <w:tcPr>
            <w:tcW w:w="3540" w:type="dxa"/>
            <w:shd w:val="clear" w:color="auto" w:fill="auto"/>
          </w:tcPr>
          <w:p w14:paraId="3166BB95" w14:textId="5187ACE8" w:rsidR="00E82824" w:rsidRPr="00AC0517" w:rsidRDefault="00E82824" w:rsidP="00AA02CC">
            <w:pPr>
              <w:tabs>
                <w:tab w:val="clear" w:pos="3515"/>
                <w:tab w:val="left" w:pos="3324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AC0517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D371061" w14:textId="77777777" w:rsidR="00E82824" w:rsidRPr="00477143" w:rsidRDefault="00E82824" w:rsidP="00E42119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47C3D7E" w14:textId="77777777" w:rsidR="00E82824" w:rsidRPr="00477143" w:rsidRDefault="00E82824" w:rsidP="00E42119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D4FE5F6" w14:textId="77777777" w:rsidR="00E82824" w:rsidRPr="00477143" w:rsidRDefault="00E82824" w:rsidP="00E42119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3D35EA61" w14:textId="77777777" w:rsidR="00E82824" w:rsidRPr="00477143" w:rsidRDefault="00E82824" w:rsidP="00E42119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FD6C4A" w:rsidRPr="00AC0517" w14:paraId="759C2287" w14:textId="77777777" w:rsidTr="00EF797F">
        <w:trPr>
          <w:tblHeader/>
        </w:trPr>
        <w:tc>
          <w:tcPr>
            <w:tcW w:w="3540" w:type="dxa"/>
            <w:tcBorders>
              <w:bottom w:val="nil"/>
            </w:tcBorders>
            <w:shd w:val="clear" w:color="auto" w:fill="auto"/>
          </w:tcPr>
          <w:p w14:paraId="35CB73A6" w14:textId="4271B641" w:rsidR="00FD6C4A" w:rsidRPr="00AC0517" w:rsidRDefault="00FD6C4A" w:rsidP="00AA02CC">
            <w:pPr>
              <w:tabs>
                <w:tab w:val="clear" w:pos="3515"/>
                <w:tab w:val="left" w:pos="3324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C051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47" w:type="dxa"/>
            <w:tcBorders>
              <w:bottom w:val="nil"/>
            </w:tcBorders>
            <w:shd w:val="clear" w:color="auto" w:fill="auto"/>
          </w:tcPr>
          <w:p w14:paraId="5920795A" w14:textId="74E73D9F" w:rsidR="00FD6C4A" w:rsidRPr="00477143" w:rsidRDefault="00FD6C4A" w:rsidP="00E42119">
            <w:pPr>
              <w:pBdr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77143">
              <w:rPr>
                <w:rFonts w:ascii="BrowalliaUPC" w:hAnsi="BrowalliaUPC" w:cs="BrowalliaUPC"/>
                <w:sz w:val="24"/>
                <w:szCs w:val="24"/>
              </w:rPr>
              <w:t xml:space="preserve">      -</w:t>
            </w:r>
          </w:p>
        </w:tc>
        <w:tc>
          <w:tcPr>
            <w:tcW w:w="1247" w:type="dxa"/>
            <w:tcBorders>
              <w:bottom w:val="nil"/>
            </w:tcBorders>
            <w:shd w:val="clear" w:color="auto" w:fill="auto"/>
            <w:vAlign w:val="bottom"/>
          </w:tcPr>
          <w:p w14:paraId="4DDC4790" w14:textId="4CF0ACCD" w:rsidR="00FD6C4A" w:rsidRPr="00477143" w:rsidRDefault="00FD6C4A" w:rsidP="00E4211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77143">
              <w:rPr>
                <w:rFonts w:ascii="BrowalliaUPC" w:hAnsi="BrowalliaUPC" w:cs="BrowalliaUPC"/>
                <w:sz w:val="24"/>
                <w:szCs w:val="24"/>
              </w:rPr>
              <w:t>579</w:t>
            </w:r>
          </w:p>
        </w:tc>
        <w:tc>
          <w:tcPr>
            <w:tcW w:w="1247" w:type="dxa"/>
            <w:tcBorders>
              <w:bottom w:val="nil"/>
            </w:tcBorders>
            <w:shd w:val="clear" w:color="auto" w:fill="auto"/>
          </w:tcPr>
          <w:p w14:paraId="16B23F4C" w14:textId="24CE7577" w:rsidR="00FD6C4A" w:rsidRPr="00477143" w:rsidRDefault="00FD6C4A" w:rsidP="00E42119">
            <w:pPr>
              <w:pBdr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77143">
              <w:rPr>
                <w:rFonts w:ascii="BrowalliaUPC" w:hAnsi="BrowalliaUPC" w:cs="BrowalliaUPC"/>
                <w:sz w:val="24"/>
                <w:szCs w:val="24"/>
              </w:rPr>
              <w:t xml:space="preserve">      -</w:t>
            </w:r>
          </w:p>
        </w:tc>
        <w:tc>
          <w:tcPr>
            <w:tcW w:w="1248" w:type="dxa"/>
            <w:tcBorders>
              <w:bottom w:val="nil"/>
            </w:tcBorders>
            <w:shd w:val="clear" w:color="auto" w:fill="auto"/>
            <w:vAlign w:val="bottom"/>
          </w:tcPr>
          <w:p w14:paraId="4F33143C" w14:textId="604C250C" w:rsidR="00FD6C4A" w:rsidRPr="00477143" w:rsidRDefault="00FD6C4A" w:rsidP="00E4211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77143">
              <w:rPr>
                <w:rFonts w:ascii="BrowalliaUPC" w:hAnsi="BrowalliaUPC" w:cs="BrowalliaUPC"/>
                <w:sz w:val="24"/>
                <w:szCs w:val="24"/>
                <w:lang w:val="en-GB"/>
              </w:rPr>
              <w:t>579</w:t>
            </w:r>
          </w:p>
        </w:tc>
      </w:tr>
    </w:tbl>
    <w:p w14:paraId="26595B6A" w14:textId="77777777" w:rsidR="00DA5002" w:rsidRPr="00AC0517" w:rsidRDefault="00DA5002" w:rsidP="00C30523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26E2802" w14:textId="626701F1" w:rsidR="00C600BB" w:rsidRPr="00AC0517" w:rsidRDefault="00645126" w:rsidP="00074474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AC0517">
        <w:rPr>
          <w:rFonts w:ascii="BrowalliaUPC" w:hAnsi="BrowalliaUPC" w:cs="BrowalliaUPC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24C253A4" w14:textId="4E0F934B" w:rsidR="00074474" w:rsidRPr="00AC0517" w:rsidRDefault="00074474" w:rsidP="00074474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4692807C" w14:textId="033E9ED0" w:rsidR="00074474" w:rsidRPr="00AC0517" w:rsidRDefault="00074474" w:rsidP="00C3052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AC0517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="003652AA" w:rsidRPr="00AC0517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="003652AA" w:rsidRPr="00AC0517">
        <w:rPr>
          <w:rFonts w:ascii="BrowalliaUPC" w:hAnsi="BrowalliaUPC" w:cs="BrowalliaUPC"/>
          <w:sz w:val="28"/>
          <w:szCs w:val="28"/>
          <w:cs/>
          <w:lang w:val="en-GB"/>
        </w:rPr>
        <w:t>มีนาคม</w:t>
      </w:r>
      <w:r w:rsidR="003652AA" w:rsidRPr="00AC0517">
        <w:rPr>
          <w:rFonts w:ascii="BrowalliaUPC" w:hAnsi="BrowalliaUPC" w:cs="BrowalliaUPC"/>
          <w:sz w:val="28"/>
          <w:szCs w:val="28"/>
        </w:rPr>
        <w:t xml:space="preserve"> 2564</w:t>
      </w:r>
      <w:r w:rsidRPr="00AC0517">
        <w:rPr>
          <w:rFonts w:ascii="BrowalliaUPC" w:hAnsi="BrowalliaUPC" w:cs="BrowalliaUPC"/>
          <w:sz w:val="28"/>
          <w:szCs w:val="28"/>
        </w:rPr>
        <w:t xml:space="preserve"> </w:t>
      </w:r>
      <w:r w:rsidRPr="00AC0517">
        <w:rPr>
          <w:rFonts w:ascii="BrowalliaUPC" w:hAnsi="BrowalliaUPC" w:cs="BrowalliaUPC"/>
          <w:sz w:val="28"/>
          <w:szCs w:val="28"/>
          <w:cs/>
        </w:rPr>
        <w:t>บริษัทและบริษัทย่อย</w:t>
      </w:r>
      <w:r w:rsidR="00973311" w:rsidRPr="00AC0517">
        <w:rPr>
          <w:rFonts w:ascii="BrowalliaUPC" w:hAnsi="BrowalliaUPC" w:cs="BrowalliaUPC"/>
          <w:sz w:val="28"/>
          <w:szCs w:val="28"/>
          <w:cs/>
        </w:rPr>
        <w:t>มีภาระผูกพัน ดังต่อไปนี้</w:t>
      </w:r>
    </w:p>
    <w:p w14:paraId="10456E58" w14:textId="63F8FF4C" w:rsidR="00B36CD5" w:rsidRPr="00AC0517" w:rsidRDefault="00B36CD5" w:rsidP="007917D4">
      <w:pPr>
        <w:pStyle w:val="CordiaNew"/>
        <w:tabs>
          <w:tab w:val="clear" w:pos="4153"/>
          <w:tab w:val="left" w:pos="426"/>
        </w:tabs>
        <w:ind w:left="-426" w:firstLine="426"/>
        <w:jc w:val="thaiDistribute"/>
        <w:rPr>
          <w:rFonts w:ascii="BrowalliaUPC" w:hAnsi="BrowalliaUPC" w:cs="BrowalliaUPC"/>
          <w:sz w:val="28"/>
          <w:szCs w:val="28"/>
          <w:u w:val="single"/>
          <w:cs/>
        </w:rPr>
      </w:pPr>
    </w:p>
    <w:p w14:paraId="51759B38" w14:textId="77777777" w:rsidR="000E4B82" w:rsidRPr="00AC0517" w:rsidRDefault="000E4B82" w:rsidP="0044668D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  <w:bookmarkStart w:id="7" w:name="_Hlk482281160"/>
    </w:p>
    <w:p w14:paraId="060D1E07" w14:textId="77777777" w:rsidR="000E4B82" w:rsidRPr="00AC0517" w:rsidRDefault="000E4B82" w:rsidP="0044668D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4A35A88A" w14:textId="77777777" w:rsidR="000E4B82" w:rsidRPr="00AC0517" w:rsidRDefault="000E4B82" w:rsidP="0044668D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2C7E7381" w14:textId="77777777" w:rsidR="000E4B82" w:rsidRPr="00AC0517" w:rsidRDefault="000E4B82" w:rsidP="0044668D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5432082F" w14:textId="77777777" w:rsidR="000E4B82" w:rsidRPr="00AC0517" w:rsidRDefault="000E4B82" w:rsidP="0044668D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67190E32" w14:textId="77777777" w:rsidR="000E4B82" w:rsidRPr="00AC0517" w:rsidRDefault="000E4B82" w:rsidP="0044668D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bookmarkEnd w:id="7"/>
    <w:p w14:paraId="39D03473" w14:textId="77777777" w:rsidR="007917D4" w:rsidRPr="00AC0517" w:rsidRDefault="007917D4" w:rsidP="0044668D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  <w:lang w:eastAsia="zh-CN"/>
        </w:rPr>
      </w:pPr>
    </w:p>
    <w:p w14:paraId="4F865CAE" w14:textId="77777777" w:rsidR="007917D4" w:rsidRPr="00AC0517" w:rsidRDefault="007917D4" w:rsidP="0044668D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  <w:lang w:eastAsia="zh-CN"/>
        </w:rPr>
      </w:pPr>
    </w:p>
    <w:p w14:paraId="042D2C05" w14:textId="77777777" w:rsidR="007917D4" w:rsidRPr="00AC0517" w:rsidRDefault="007917D4" w:rsidP="0044668D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  <w:lang w:eastAsia="zh-CN"/>
        </w:rPr>
      </w:pPr>
    </w:p>
    <w:p w14:paraId="53232E5A" w14:textId="6728EB77" w:rsidR="00566B2B" w:rsidRPr="00AC0517" w:rsidRDefault="00566B2B" w:rsidP="00DA0C73">
      <w:pPr>
        <w:pStyle w:val="Preformatted"/>
        <w:numPr>
          <w:ilvl w:val="1"/>
          <w:numId w:val="34"/>
        </w:numPr>
        <w:tabs>
          <w:tab w:val="clear" w:pos="0"/>
          <w:tab w:val="clear" w:pos="959"/>
          <w:tab w:val="clear" w:pos="1918"/>
          <w:tab w:val="left" w:pos="709"/>
          <w:tab w:val="left" w:pos="2127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AC0517">
        <w:rPr>
          <w:rFonts w:ascii="BrowalliaUPC" w:hAnsi="BrowalliaUPC" w:cs="BrowalliaUPC"/>
          <w:sz w:val="28"/>
          <w:szCs w:val="28"/>
          <w:cs/>
        </w:rPr>
        <w:t>บริษัทและบริษัทย่อยมีภาระผูกพันเกี่ยวกับสัญญาเช่าและบริการที่จะต้องชำระ</w:t>
      </w:r>
      <w:r w:rsidR="00FF01DF" w:rsidRPr="00AC0517">
        <w:rPr>
          <w:rFonts w:ascii="BrowalliaUPC" w:hAnsi="BrowalliaUPC" w:cs="BrowalliaUPC"/>
          <w:sz w:val="28"/>
          <w:szCs w:val="28"/>
        </w:rPr>
        <w:t xml:space="preserve"> </w:t>
      </w:r>
      <w:r w:rsidRPr="00AC0517">
        <w:rPr>
          <w:rFonts w:ascii="BrowalliaUPC" w:hAnsi="BrowalliaUPC" w:cs="BrowalliaUPC"/>
          <w:sz w:val="28"/>
          <w:szCs w:val="28"/>
          <w:cs/>
        </w:rPr>
        <w:t>ดังนี้</w:t>
      </w:r>
    </w:p>
    <w:p w14:paraId="11E48DC9" w14:textId="77777777" w:rsidR="007917D4" w:rsidRPr="00AC0517" w:rsidRDefault="007917D4" w:rsidP="00BC1249">
      <w:pPr>
        <w:pStyle w:val="Preformatted"/>
        <w:tabs>
          <w:tab w:val="clear" w:pos="0"/>
          <w:tab w:val="left" w:pos="720"/>
          <w:tab w:val="left" w:pos="993"/>
        </w:tabs>
        <w:ind w:left="993" w:hanging="567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8400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600"/>
        <w:gridCol w:w="2279"/>
        <w:gridCol w:w="240"/>
        <w:gridCol w:w="2281"/>
      </w:tblGrid>
      <w:tr w:rsidR="00566B2B" w:rsidRPr="00AC0517" w14:paraId="2C10CDBD" w14:textId="77777777" w:rsidTr="004E5502">
        <w:tc>
          <w:tcPr>
            <w:tcW w:w="3600" w:type="dxa"/>
          </w:tcPr>
          <w:p w14:paraId="70A80755" w14:textId="77777777" w:rsidR="00566B2B" w:rsidRPr="00AC0517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79" w:type="dxa"/>
          </w:tcPr>
          <w:p w14:paraId="792E4515" w14:textId="77777777" w:rsidR="00566B2B" w:rsidRPr="00AC0517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7F1D248C" w14:textId="77777777" w:rsidR="00566B2B" w:rsidRPr="00AC0517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right="-59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hideMark/>
          </w:tcPr>
          <w:p w14:paraId="1C0FFAAF" w14:textId="47E8C078" w:rsidR="00566B2B" w:rsidRPr="00AC0517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right="-59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  <w:r w:rsidR="00FC6317"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</w:tr>
      <w:tr w:rsidR="00566B2B" w:rsidRPr="00AC0517" w14:paraId="0B4B99B5" w14:textId="77777777" w:rsidTr="004E5502">
        <w:tc>
          <w:tcPr>
            <w:tcW w:w="3600" w:type="dxa"/>
          </w:tcPr>
          <w:p w14:paraId="1BB18E0D" w14:textId="77777777" w:rsidR="00566B2B" w:rsidRPr="00AC0517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A339A8" w14:textId="77777777" w:rsidR="00566B2B" w:rsidRPr="00AC0517" w:rsidRDefault="00566B2B" w:rsidP="00DD2CFF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40" w:type="dxa"/>
          </w:tcPr>
          <w:p w14:paraId="61E78698" w14:textId="77777777" w:rsidR="00566B2B" w:rsidRPr="00AC0517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2367A3" w14:textId="77777777" w:rsidR="00566B2B" w:rsidRPr="00AC0517" w:rsidRDefault="00566B2B" w:rsidP="00DD2CFF">
            <w:pPr>
              <w:tabs>
                <w:tab w:val="clear" w:pos="227"/>
                <w:tab w:val="clear" w:pos="680"/>
                <w:tab w:val="left" w:pos="426"/>
                <w:tab w:val="left" w:pos="993"/>
                <w:tab w:val="left" w:pos="3090"/>
                <w:tab w:val="left" w:pos="4860"/>
              </w:tabs>
              <w:spacing w:line="240" w:lineRule="auto"/>
              <w:ind w:right="-108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566B2B" w:rsidRPr="00AC0517" w14:paraId="12E32386" w14:textId="77777777" w:rsidTr="004E5502">
        <w:tc>
          <w:tcPr>
            <w:tcW w:w="3600" w:type="dxa"/>
          </w:tcPr>
          <w:p w14:paraId="6E545EC9" w14:textId="77777777" w:rsidR="00566B2B" w:rsidRPr="00AC0517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54167" w14:textId="77777777" w:rsidR="00566B2B" w:rsidRPr="00AC0517" w:rsidRDefault="00566B2B" w:rsidP="00AD29EF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6B6AD3F9" w14:textId="77777777" w:rsidR="00566B2B" w:rsidRPr="00AC0517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2E333" w14:textId="77777777" w:rsidR="00566B2B" w:rsidRPr="00AC0517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</w:tr>
      <w:tr w:rsidR="006F331E" w:rsidRPr="00AC0517" w14:paraId="6642DAA2" w14:textId="77777777" w:rsidTr="004E5502">
        <w:tc>
          <w:tcPr>
            <w:tcW w:w="3600" w:type="dxa"/>
            <w:hideMark/>
          </w:tcPr>
          <w:p w14:paraId="2ED6993B" w14:textId="1CC711A2" w:rsidR="006F331E" w:rsidRPr="00AC0517" w:rsidRDefault="006F331E" w:rsidP="006F331E">
            <w:pPr>
              <w:tabs>
                <w:tab w:val="left" w:pos="993"/>
                <w:tab w:val="center" w:pos="1609"/>
              </w:tabs>
              <w:spacing w:line="240" w:lineRule="auto"/>
              <w:ind w:left="993" w:hanging="1017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ภายใน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2279" w:type="dxa"/>
            <w:shd w:val="clear" w:color="auto" w:fill="auto"/>
          </w:tcPr>
          <w:p w14:paraId="79C14632" w14:textId="6A2664B0" w:rsidR="006F331E" w:rsidRPr="006F331E" w:rsidRDefault="006F331E" w:rsidP="006F331E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  <w:r w:rsidRPr="006F331E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3,763</w:t>
            </w:r>
          </w:p>
        </w:tc>
        <w:tc>
          <w:tcPr>
            <w:tcW w:w="240" w:type="dxa"/>
          </w:tcPr>
          <w:p w14:paraId="06AEDD3C" w14:textId="77777777" w:rsidR="006F331E" w:rsidRPr="00AC0517" w:rsidRDefault="006F331E" w:rsidP="006F331E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shd w:val="clear" w:color="auto" w:fill="auto"/>
          </w:tcPr>
          <w:p w14:paraId="7D69FE04" w14:textId="1C46D2BD" w:rsidR="006F331E" w:rsidRPr="00AC0517" w:rsidRDefault="006F331E" w:rsidP="006F331E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3,151</w:t>
            </w:r>
          </w:p>
        </w:tc>
      </w:tr>
      <w:tr w:rsidR="006F331E" w:rsidRPr="00AC0517" w14:paraId="5EF0E0CE" w14:textId="77777777" w:rsidTr="004E5502">
        <w:tc>
          <w:tcPr>
            <w:tcW w:w="3600" w:type="dxa"/>
            <w:hideMark/>
          </w:tcPr>
          <w:p w14:paraId="2DCA6A5F" w14:textId="3E6ADAE9" w:rsidR="006F331E" w:rsidRPr="00AC0517" w:rsidRDefault="006F331E" w:rsidP="006F331E">
            <w:pPr>
              <w:tabs>
                <w:tab w:val="left" w:pos="993"/>
                <w:tab w:val="center" w:pos="1609"/>
              </w:tabs>
              <w:spacing w:line="240" w:lineRule="auto"/>
              <w:ind w:left="993" w:hanging="1017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เกินกว่า </w:t>
            </w: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 แต่ไม่เกิน </w:t>
            </w: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>5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79" w:type="dxa"/>
            <w:shd w:val="clear" w:color="auto" w:fill="auto"/>
          </w:tcPr>
          <w:p w14:paraId="495F791B" w14:textId="5DF1AC45" w:rsidR="006F331E" w:rsidRPr="006F331E" w:rsidRDefault="006F331E" w:rsidP="006F331E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6F331E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2,233</w:t>
            </w:r>
          </w:p>
        </w:tc>
        <w:tc>
          <w:tcPr>
            <w:tcW w:w="240" w:type="dxa"/>
          </w:tcPr>
          <w:p w14:paraId="6EB5DC4B" w14:textId="77777777" w:rsidR="006F331E" w:rsidRPr="00AC0517" w:rsidRDefault="006F331E" w:rsidP="006F331E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shd w:val="clear" w:color="auto" w:fill="auto"/>
          </w:tcPr>
          <w:p w14:paraId="51D12121" w14:textId="640F6AE2" w:rsidR="006F331E" w:rsidRPr="00AC0517" w:rsidRDefault="006F331E" w:rsidP="006F331E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2,198</w:t>
            </w:r>
          </w:p>
        </w:tc>
      </w:tr>
      <w:tr w:rsidR="006F331E" w:rsidRPr="00AC0517" w14:paraId="69AD3354" w14:textId="77777777" w:rsidTr="004E5502">
        <w:tc>
          <w:tcPr>
            <w:tcW w:w="3600" w:type="dxa"/>
            <w:hideMark/>
          </w:tcPr>
          <w:p w14:paraId="59ED154D" w14:textId="77777777" w:rsidR="006F331E" w:rsidRPr="00AC0517" w:rsidRDefault="006F331E" w:rsidP="006F331E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1017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AC051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    รวม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7571C56" w14:textId="1B6AC855" w:rsidR="006F331E" w:rsidRPr="006F331E" w:rsidRDefault="006F331E" w:rsidP="006F331E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6F331E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5,996</w:t>
            </w:r>
          </w:p>
        </w:tc>
        <w:tc>
          <w:tcPr>
            <w:tcW w:w="240" w:type="dxa"/>
          </w:tcPr>
          <w:p w14:paraId="63E708A0" w14:textId="77777777" w:rsidR="006F331E" w:rsidRPr="00AC0517" w:rsidRDefault="006F331E" w:rsidP="006F331E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142C5DB" w14:textId="3E845238" w:rsidR="006F331E" w:rsidRPr="00AC0517" w:rsidRDefault="006F331E" w:rsidP="006F331E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5,349</w:t>
            </w:r>
          </w:p>
        </w:tc>
      </w:tr>
    </w:tbl>
    <w:p w14:paraId="09290D96" w14:textId="77777777" w:rsidR="00EF3795" w:rsidRPr="00AC0517" w:rsidRDefault="00EF3795" w:rsidP="00BC1249">
      <w:pPr>
        <w:tabs>
          <w:tab w:val="clear" w:pos="227"/>
          <w:tab w:val="clear" w:pos="454"/>
          <w:tab w:val="left" w:pos="540"/>
          <w:tab w:val="left" w:pos="993"/>
        </w:tabs>
        <w:spacing w:line="240" w:lineRule="auto"/>
        <w:ind w:left="993" w:hanging="567"/>
        <w:jc w:val="thaiDistribute"/>
        <w:rPr>
          <w:rFonts w:ascii="BrowalliaUPC" w:hAnsi="BrowalliaUPC" w:cs="BrowalliaUPC"/>
          <w:spacing w:val="-4"/>
          <w:sz w:val="28"/>
          <w:szCs w:val="28"/>
          <w:lang w:val="en-GB"/>
        </w:rPr>
      </w:pPr>
    </w:p>
    <w:p w14:paraId="1D91E3CF" w14:textId="08CBE831" w:rsidR="003C77F3" w:rsidRPr="00AC0517" w:rsidRDefault="0012425E" w:rsidP="00DA0C73">
      <w:pPr>
        <w:pStyle w:val="Preformatted"/>
        <w:numPr>
          <w:ilvl w:val="1"/>
          <w:numId w:val="34"/>
        </w:numPr>
        <w:tabs>
          <w:tab w:val="clear" w:pos="0"/>
          <w:tab w:val="clear" w:pos="959"/>
          <w:tab w:val="clear" w:pos="1918"/>
          <w:tab w:val="left" w:pos="709"/>
          <w:tab w:val="left" w:pos="2127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AC0517">
        <w:rPr>
          <w:rFonts w:ascii="BrowalliaUPC" w:hAnsi="BrowalliaUPC" w:cs="BrowalliaUPC"/>
          <w:sz w:val="28"/>
          <w:szCs w:val="28"/>
          <w:cs/>
        </w:rPr>
        <w:t xml:space="preserve">บริษัทได้ทำสัญญาว่าจ้างที่ปรึกษาทางการเงิน โดยมีค่าตอบแทนจำนวน </w:t>
      </w:r>
      <w:r w:rsidR="00FD79BA">
        <w:rPr>
          <w:rFonts w:ascii="BrowalliaUPC" w:hAnsi="BrowalliaUPC" w:cs="BrowalliaUPC"/>
          <w:sz w:val="28"/>
          <w:szCs w:val="28"/>
        </w:rPr>
        <w:t>1.35</w:t>
      </w:r>
      <w:r w:rsidR="00E82824" w:rsidRPr="00AC0517">
        <w:rPr>
          <w:rFonts w:ascii="BrowalliaUPC" w:hAnsi="BrowalliaUPC" w:cs="BrowalliaUPC"/>
          <w:sz w:val="28"/>
          <w:szCs w:val="28"/>
        </w:rPr>
        <w:t xml:space="preserve"> </w:t>
      </w:r>
      <w:r w:rsidRPr="00AC0517">
        <w:rPr>
          <w:rFonts w:ascii="BrowalliaUPC" w:hAnsi="BrowalliaUPC" w:cs="BrowalliaUPC"/>
          <w:sz w:val="28"/>
          <w:szCs w:val="28"/>
          <w:cs/>
        </w:rPr>
        <w:t>ล้านบาท</w:t>
      </w:r>
    </w:p>
    <w:p w14:paraId="41B7034B" w14:textId="77777777" w:rsidR="003C77F3" w:rsidRPr="00AC0517" w:rsidRDefault="003C77F3" w:rsidP="00BC1249">
      <w:pPr>
        <w:pStyle w:val="Preformatted"/>
        <w:tabs>
          <w:tab w:val="clear" w:pos="0"/>
          <w:tab w:val="clear" w:pos="959"/>
          <w:tab w:val="left" w:pos="993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</w:p>
    <w:p w14:paraId="7DA13C29" w14:textId="23F9CADF" w:rsidR="003C77F3" w:rsidRPr="00AC0517" w:rsidRDefault="0088182E" w:rsidP="00DA0C73">
      <w:pPr>
        <w:pStyle w:val="Preformatted"/>
        <w:numPr>
          <w:ilvl w:val="1"/>
          <w:numId w:val="34"/>
        </w:numPr>
        <w:tabs>
          <w:tab w:val="clear" w:pos="0"/>
          <w:tab w:val="clear" w:pos="959"/>
          <w:tab w:val="clear" w:pos="1918"/>
          <w:tab w:val="left" w:pos="720"/>
          <w:tab w:val="left" w:pos="2127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AC0517">
        <w:rPr>
          <w:rFonts w:ascii="BrowalliaUPC" w:hAnsi="BrowalliaUPC" w:cs="BrowalliaUPC"/>
          <w:sz w:val="28"/>
          <w:szCs w:val="28"/>
          <w:cs/>
        </w:rPr>
        <w:t xml:space="preserve">บริษัทและบริษัทย่อยแห่งหนึ่งมีภาระผูกพันจากการที่ธนาคารออกหนังสือค้ำประกันในนามของบริษัทและบริษัทย่อย ซึ่งเกี่ยวเนื่องกับภาระผูกพันทางปฏิบัติบางประการตามปกติธุรกิจจำนวน </w:t>
      </w:r>
      <w:r w:rsidR="00FD79BA">
        <w:rPr>
          <w:rFonts w:ascii="BrowalliaUPC" w:hAnsi="BrowalliaUPC" w:cs="BrowalliaUPC"/>
          <w:sz w:val="28"/>
          <w:szCs w:val="28"/>
        </w:rPr>
        <w:t>151.88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 ล้านบาท และ </w:t>
      </w:r>
      <w:r w:rsidR="006F331E" w:rsidRPr="00CB3E4C">
        <w:rPr>
          <w:rFonts w:ascii="BrowalliaUPC" w:hAnsi="BrowalliaUPC" w:cs="BrowalliaUPC"/>
          <w:sz w:val="28"/>
          <w:szCs w:val="28"/>
        </w:rPr>
        <w:t>13.04</w:t>
      </w:r>
      <w:r w:rsidRPr="00CB3E4C">
        <w:rPr>
          <w:rFonts w:ascii="BrowalliaUPC" w:hAnsi="BrowalliaUPC" w:cs="BrowalliaUPC"/>
          <w:sz w:val="28"/>
          <w:szCs w:val="28"/>
          <w:cs/>
        </w:rPr>
        <w:t xml:space="preserve"> ล้าน</w:t>
      </w:r>
      <w:r w:rsidRPr="00AC0517">
        <w:rPr>
          <w:rFonts w:ascii="BrowalliaUPC" w:hAnsi="BrowalliaUPC" w:cs="BrowalliaUPC"/>
          <w:sz w:val="28"/>
          <w:szCs w:val="28"/>
          <w:cs/>
        </w:rPr>
        <w:t>บาท ตามลำดับ</w:t>
      </w:r>
    </w:p>
    <w:p w14:paraId="50B35781" w14:textId="77777777" w:rsidR="003C77F3" w:rsidRPr="00AC0517" w:rsidRDefault="003C77F3" w:rsidP="007917D4">
      <w:pPr>
        <w:pStyle w:val="Preformatted"/>
        <w:tabs>
          <w:tab w:val="clear" w:pos="0"/>
          <w:tab w:val="clear" w:pos="959"/>
          <w:tab w:val="left" w:pos="720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252350FF" w14:textId="6B0F4774" w:rsidR="00990CE6" w:rsidRPr="00AC0517" w:rsidRDefault="003C77F3" w:rsidP="00DA0C73">
      <w:pPr>
        <w:pStyle w:val="Preformatted"/>
        <w:numPr>
          <w:ilvl w:val="1"/>
          <w:numId w:val="34"/>
        </w:numPr>
        <w:tabs>
          <w:tab w:val="clear" w:pos="0"/>
          <w:tab w:val="clear" w:pos="959"/>
          <w:tab w:val="clear" w:pos="1918"/>
          <w:tab w:val="left" w:pos="720"/>
          <w:tab w:val="left" w:pos="2127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AC0517">
        <w:rPr>
          <w:rFonts w:ascii="BrowalliaUPC" w:hAnsi="BrowalliaUPC" w:cs="BrowalliaUPC"/>
          <w:sz w:val="28"/>
          <w:szCs w:val="28"/>
          <w:cs/>
        </w:rPr>
        <w:t>บริษัททำสัญญาจ้างพัฒนาโปรแกรมซอฟท์แวร์โดยมีมูลค่าสัญญาและภาระผูกพัน</w:t>
      </w:r>
      <w:r w:rsidRPr="00741D31">
        <w:rPr>
          <w:rFonts w:ascii="BrowalliaUPC" w:hAnsi="BrowalliaUPC" w:cs="BrowalliaUPC"/>
          <w:sz w:val="28"/>
          <w:szCs w:val="28"/>
          <w:cs/>
        </w:rPr>
        <w:t xml:space="preserve">จำนวน </w:t>
      </w:r>
      <w:r w:rsidR="00FD6C4A" w:rsidRPr="00741D31">
        <w:rPr>
          <w:rFonts w:ascii="BrowalliaUPC" w:hAnsi="BrowalliaUPC" w:cs="BrowalliaUPC"/>
          <w:sz w:val="28"/>
          <w:szCs w:val="28"/>
        </w:rPr>
        <w:t>5.89</w:t>
      </w:r>
      <w:r w:rsidR="00E82824" w:rsidRPr="00741D31">
        <w:rPr>
          <w:rFonts w:ascii="BrowalliaUPC" w:hAnsi="BrowalliaUPC" w:cs="BrowalliaUPC"/>
          <w:sz w:val="28"/>
          <w:szCs w:val="28"/>
        </w:rPr>
        <w:t xml:space="preserve"> </w:t>
      </w:r>
      <w:r w:rsidRPr="00741D31">
        <w:rPr>
          <w:rFonts w:ascii="BrowalliaUPC" w:hAnsi="BrowalliaUPC" w:cs="BrowalliaUPC"/>
          <w:sz w:val="28"/>
          <w:szCs w:val="28"/>
          <w:cs/>
        </w:rPr>
        <w:t>ล้าน</w:t>
      </w:r>
      <w:r w:rsidRPr="00AC0517">
        <w:rPr>
          <w:rFonts w:ascii="BrowalliaUPC" w:hAnsi="BrowalliaUPC" w:cs="BrowalliaUPC"/>
          <w:sz w:val="28"/>
          <w:szCs w:val="28"/>
          <w:cs/>
        </w:rPr>
        <w:t>บาท</w:t>
      </w:r>
    </w:p>
    <w:p w14:paraId="77560ED9" w14:textId="77777777" w:rsidR="00990CE6" w:rsidRPr="00AC0517" w:rsidRDefault="00990CE6" w:rsidP="007917D4">
      <w:pPr>
        <w:pStyle w:val="Preformatted"/>
        <w:tabs>
          <w:tab w:val="clear" w:pos="0"/>
          <w:tab w:val="clear" w:pos="959"/>
          <w:tab w:val="left" w:pos="720"/>
        </w:tabs>
        <w:ind w:left="1080"/>
        <w:jc w:val="thaiDistribute"/>
        <w:rPr>
          <w:rFonts w:ascii="BrowalliaUPC" w:hAnsi="BrowalliaUPC" w:cs="BrowalliaUPC"/>
          <w:sz w:val="28"/>
          <w:szCs w:val="28"/>
        </w:rPr>
      </w:pPr>
    </w:p>
    <w:p w14:paraId="7CB0D21D" w14:textId="34A02743" w:rsidR="004062CD" w:rsidRPr="00AC0517" w:rsidRDefault="0012425E" w:rsidP="00DA0C73">
      <w:pPr>
        <w:pStyle w:val="Preformatted"/>
        <w:numPr>
          <w:ilvl w:val="1"/>
          <w:numId w:val="34"/>
        </w:numPr>
        <w:tabs>
          <w:tab w:val="clear" w:pos="0"/>
          <w:tab w:val="clear" w:pos="959"/>
          <w:tab w:val="clear" w:pos="1918"/>
          <w:tab w:val="left" w:pos="720"/>
          <w:tab w:val="left" w:pos="2127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AC0517">
        <w:rPr>
          <w:rFonts w:ascii="BrowalliaUPC" w:hAnsi="BrowalliaUPC" w:cs="BrowalliaUPC"/>
          <w:sz w:val="28"/>
          <w:szCs w:val="28"/>
          <w:cs/>
        </w:rPr>
        <w:lastRenderedPageBreak/>
        <w:t>บริษัทและบริษัทย่อยตกลงทำสัญญาตัวแทนจำหน่ายเครื่องมือแพทย์กับบริษัท</w:t>
      </w:r>
      <w:r w:rsidR="00A625EF" w:rsidRPr="00AC0517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ในต่างประเทศ </w:t>
      </w:r>
      <w:r w:rsidR="00D50898" w:rsidRPr="00AC0517">
        <w:rPr>
          <w:rFonts w:ascii="BrowalliaUPC" w:hAnsi="BrowalliaUPC" w:cs="BrowalliaUPC"/>
          <w:sz w:val="28"/>
          <w:szCs w:val="28"/>
        </w:rPr>
        <w:t>20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 แห่ง และ</w:t>
      </w:r>
      <w:r w:rsidR="002954C4" w:rsidRPr="00AC0517">
        <w:rPr>
          <w:rFonts w:ascii="BrowalliaUPC" w:hAnsi="BrowalliaUPC" w:cs="BrowalliaUPC"/>
          <w:sz w:val="28"/>
          <w:szCs w:val="28"/>
          <w:cs/>
        </w:rPr>
        <w:t xml:space="preserve">       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B3701B" w:rsidRPr="00AC0517">
        <w:rPr>
          <w:rFonts w:ascii="BrowalliaUPC" w:hAnsi="BrowalliaUPC" w:cs="BrowalliaUPC"/>
          <w:sz w:val="28"/>
          <w:szCs w:val="28"/>
        </w:rPr>
        <w:t>9</w:t>
      </w:r>
      <w:r w:rsidRPr="00AC0517">
        <w:rPr>
          <w:rFonts w:ascii="BrowalliaUPC" w:hAnsi="BrowalliaUPC" w:cs="BrowalliaUPC"/>
          <w:sz w:val="28"/>
          <w:szCs w:val="28"/>
          <w:cs/>
        </w:rPr>
        <w:t xml:space="preserve"> แห่ง</w:t>
      </w:r>
      <w:r w:rsidRPr="00AC0517">
        <w:rPr>
          <w:rFonts w:ascii="BrowalliaUPC" w:hAnsi="BrowalliaUPC" w:cs="BrowalliaUPC"/>
          <w:sz w:val="28"/>
          <w:szCs w:val="28"/>
        </w:rPr>
        <w:t xml:space="preserve"> </w:t>
      </w:r>
      <w:r w:rsidRPr="00AC0517">
        <w:rPr>
          <w:rFonts w:ascii="BrowalliaUPC" w:hAnsi="BrowalliaUPC" w:cs="BrowalliaUPC"/>
          <w:sz w:val="28"/>
          <w:szCs w:val="28"/>
          <w:cs/>
        </w:rPr>
        <w:t>ตามลำดับ โดยบริษัทและบริษัทย่อยได้รับอนุญาตให้เป็นตัวแทนจำหน่ายเครื่องมือแพทย์ใน</w:t>
      </w:r>
      <w:r w:rsidR="003A370C" w:rsidRPr="00AC0517">
        <w:rPr>
          <w:rFonts w:ascii="BrowalliaUPC" w:hAnsi="BrowalliaUPC" w:cs="BrowalliaUPC"/>
          <w:sz w:val="28"/>
          <w:szCs w:val="28"/>
          <w:cs/>
        </w:rPr>
        <w:t xml:space="preserve">               </w:t>
      </w:r>
      <w:r w:rsidRPr="00AC0517">
        <w:rPr>
          <w:rFonts w:ascii="BrowalliaUPC" w:hAnsi="BrowalliaUPC" w:cs="BrowalliaUPC"/>
          <w:sz w:val="28"/>
          <w:szCs w:val="28"/>
          <w:cs/>
        </w:rPr>
        <w:t>ประเทศไทย สัญญามีผลตั้งแต่วันที่ลงนามในสัญญา และจะสิ้นสุดเมื่อถูกบอกเลิกโดยฝ่ายใดฝ่ายหนึ่ง</w:t>
      </w:r>
      <w:bookmarkStart w:id="8" w:name="_Hlk5908315"/>
      <w:bookmarkStart w:id="9" w:name="_Hlk5908296"/>
      <w:bookmarkStart w:id="10" w:name="_Hlk5908283"/>
    </w:p>
    <w:p w14:paraId="0E89CB75" w14:textId="4454CCF0" w:rsidR="007808CE" w:rsidRPr="00AC0517" w:rsidRDefault="00780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lang w:eastAsia="zh-CN"/>
        </w:rPr>
      </w:pPr>
    </w:p>
    <w:bookmarkEnd w:id="8"/>
    <w:p w14:paraId="7BA75609" w14:textId="4076ADA6" w:rsidR="00B91B8D" w:rsidRDefault="006A4691" w:rsidP="00DA0C73">
      <w:pPr>
        <w:pStyle w:val="Preformatted"/>
        <w:numPr>
          <w:ilvl w:val="1"/>
          <w:numId w:val="34"/>
        </w:numPr>
        <w:tabs>
          <w:tab w:val="clear" w:pos="0"/>
          <w:tab w:val="clear" w:pos="959"/>
          <w:tab w:val="clear" w:pos="1918"/>
          <w:tab w:val="left" w:pos="720"/>
          <w:tab w:val="left" w:pos="2127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6A4691">
        <w:rPr>
          <w:rFonts w:ascii="BrowalliaUPC" w:hAnsi="BrowalliaUPC" w:cs="BrowalliaUPC" w:hint="cs"/>
          <w:sz w:val="28"/>
          <w:szCs w:val="28"/>
          <w:cs/>
        </w:rPr>
        <w:t>บริษัทและบริษัทย่อยมี</w:t>
      </w:r>
      <w:r w:rsidR="00B91B8D" w:rsidRPr="006A4691">
        <w:rPr>
          <w:rFonts w:ascii="BrowalliaUPC" w:hAnsi="BrowalliaUPC" w:cs="BrowalliaUPC" w:hint="cs"/>
          <w:sz w:val="28"/>
          <w:szCs w:val="28"/>
          <w:cs/>
        </w:rPr>
        <w:t xml:space="preserve">ภาระผูกพันเกี่ยวกับการซื้อสินค้าจำนวน </w:t>
      </w:r>
      <w:r w:rsidR="006C7855" w:rsidRPr="009B5C9F">
        <w:rPr>
          <w:rFonts w:ascii="BrowalliaUPC" w:hAnsi="BrowalliaUPC" w:cs="BrowalliaUPC"/>
          <w:sz w:val="28"/>
          <w:szCs w:val="28"/>
        </w:rPr>
        <w:t>102.59</w:t>
      </w:r>
      <w:r w:rsidR="00B91B8D" w:rsidRPr="009B5C9F">
        <w:rPr>
          <w:rFonts w:ascii="BrowalliaUPC" w:hAnsi="BrowalliaUPC" w:cs="BrowalliaUPC"/>
          <w:sz w:val="28"/>
          <w:szCs w:val="28"/>
        </w:rPr>
        <w:t xml:space="preserve"> </w:t>
      </w:r>
      <w:r w:rsidRPr="009B5C9F">
        <w:rPr>
          <w:rFonts w:ascii="BrowalliaUPC" w:hAnsi="BrowalliaUPC" w:cs="BrowalliaUPC" w:hint="cs"/>
          <w:sz w:val="28"/>
          <w:szCs w:val="28"/>
          <w:cs/>
        </w:rPr>
        <w:t>ล้าน</w:t>
      </w:r>
      <w:r w:rsidR="00B91B8D" w:rsidRPr="009B5C9F">
        <w:rPr>
          <w:rFonts w:ascii="BrowalliaUPC" w:hAnsi="BrowalliaUPC" w:cs="BrowalliaUPC" w:hint="cs"/>
          <w:sz w:val="28"/>
          <w:szCs w:val="28"/>
          <w:cs/>
        </w:rPr>
        <w:t>บาท</w:t>
      </w:r>
      <w:r w:rsidRPr="009B5C9F">
        <w:rPr>
          <w:rFonts w:ascii="BrowalliaUPC" w:hAnsi="BrowalliaUPC" w:cs="BrowalliaUPC" w:hint="cs"/>
          <w:sz w:val="28"/>
          <w:szCs w:val="28"/>
          <w:cs/>
        </w:rPr>
        <w:t xml:space="preserve"> และ </w:t>
      </w:r>
      <w:r w:rsidR="00571456">
        <w:rPr>
          <w:rFonts w:ascii="BrowalliaUPC" w:hAnsi="BrowalliaUPC" w:cs="BrowalliaUPC"/>
          <w:sz w:val="28"/>
          <w:szCs w:val="28"/>
        </w:rPr>
        <w:t>2.54</w:t>
      </w:r>
      <w:r w:rsidRPr="009B5C9F">
        <w:rPr>
          <w:rFonts w:ascii="BrowalliaUPC" w:hAnsi="BrowalliaUPC" w:cs="BrowalliaUPC"/>
          <w:sz w:val="28"/>
          <w:szCs w:val="28"/>
        </w:rPr>
        <w:t xml:space="preserve"> </w:t>
      </w:r>
      <w:r w:rsidRPr="009B5C9F">
        <w:rPr>
          <w:rFonts w:ascii="BrowalliaUPC" w:hAnsi="BrowalliaUPC" w:cs="BrowalliaUPC" w:hint="cs"/>
          <w:sz w:val="28"/>
          <w:szCs w:val="28"/>
          <w:cs/>
        </w:rPr>
        <w:t>ล้านบาท</w:t>
      </w:r>
      <w:r>
        <w:rPr>
          <w:rFonts w:ascii="BrowalliaUPC" w:hAnsi="BrowalliaUPC" w:cs="BrowalliaUPC" w:hint="cs"/>
          <w:sz w:val="28"/>
          <w:szCs w:val="28"/>
          <w:cs/>
        </w:rPr>
        <w:t xml:space="preserve"> ตามลำดั</w:t>
      </w:r>
      <w:r w:rsidR="0009160C">
        <w:rPr>
          <w:rFonts w:ascii="BrowalliaUPC" w:hAnsi="BrowalliaUPC" w:cs="BrowalliaUPC" w:hint="cs"/>
          <w:sz w:val="28"/>
          <w:szCs w:val="28"/>
          <w:cs/>
        </w:rPr>
        <w:t>บ</w:t>
      </w:r>
    </w:p>
    <w:p w14:paraId="2D5AA53B" w14:textId="77777777" w:rsidR="00B91B8D" w:rsidRDefault="00B91B8D" w:rsidP="00B91B8D">
      <w:pPr>
        <w:pStyle w:val="Preformatted"/>
        <w:tabs>
          <w:tab w:val="clear" w:pos="0"/>
          <w:tab w:val="clear" w:pos="959"/>
          <w:tab w:val="clear" w:pos="1918"/>
          <w:tab w:val="left" w:pos="720"/>
          <w:tab w:val="left" w:pos="2127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p w14:paraId="1D9192AD" w14:textId="1287B7EA" w:rsidR="002525A3" w:rsidRDefault="002525A3" w:rsidP="00DA0C73">
      <w:pPr>
        <w:pStyle w:val="Preformatted"/>
        <w:numPr>
          <w:ilvl w:val="1"/>
          <w:numId w:val="34"/>
        </w:numPr>
        <w:tabs>
          <w:tab w:val="clear" w:pos="0"/>
          <w:tab w:val="clear" w:pos="959"/>
          <w:tab w:val="clear" w:pos="1918"/>
          <w:tab w:val="left" w:pos="720"/>
          <w:tab w:val="left" w:pos="2127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AC0517">
        <w:rPr>
          <w:rFonts w:ascii="BrowalliaUPC" w:hAnsi="BrowalliaUPC" w:cs="BrowalliaUPC"/>
          <w:sz w:val="28"/>
          <w:szCs w:val="28"/>
          <w:cs/>
        </w:rPr>
        <w:t xml:space="preserve">บริษัทและบริษัทย่อยมีวงเงินสินเชื่อและหนี้สินที่อาจเกิดขึ้นจากสถาบันการเงิน ณ วันที่ </w:t>
      </w:r>
      <w:r w:rsidR="008C2121" w:rsidRPr="00AC0517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="008C2121" w:rsidRPr="00AC0517">
        <w:rPr>
          <w:rFonts w:ascii="BrowalliaUPC" w:hAnsi="BrowalliaUPC" w:cs="BrowalliaUPC"/>
          <w:sz w:val="28"/>
          <w:szCs w:val="28"/>
          <w:cs/>
          <w:lang w:val="en-GB"/>
        </w:rPr>
        <w:t>มีนาคม</w:t>
      </w:r>
      <w:r w:rsidR="008C2121" w:rsidRPr="00AC0517">
        <w:rPr>
          <w:rFonts w:ascii="BrowalliaUPC" w:hAnsi="BrowalliaUPC" w:cs="BrowalliaUPC"/>
          <w:sz w:val="28"/>
          <w:szCs w:val="28"/>
        </w:rPr>
        <w:t xml:space="preserve"> 2564</w:t>
      </w:r>
      <w:r w:rsidRPr="00AC0517">
        <w:rPr>
          <w:rFonts w:ascii="BrowalliaUPC" w:hAnsi="BrowalliaUPC" w:cs="BrowalliaUPC"/>
          <w:sz w:val="28"/>
          <w:szCs w:val="28"/>
        </w:rPr>
        <w:t xml:space="preserve"> </w:t>
      </w:r>
      <w:r w:rsidRPr="00AC0517">
        <w:rPr>
          <w:rFonts w:ascii="BrowalliaUPC" w:hAnsi="BrowalliaUPC" w:cs="BrowalliaUPC"/>
          <w:sz w:val="28"/>
          <w:szCs w:val="28"/>
          <w:cs/>
        </w:rPr>
        <w:t>ดังนี้</w:t>
      </w:r>
    </w:p>
    <w:p w14:paraId="5362044A" w14:textId="77777777" w:rsidR="0010648E" w:rsidRDefault="0010648E" w:rsidP="0010648E">
      <w:pPr>
        <w:pStyle w:val="Preformatted"/>
        <w:tabs>
          <w:tab w:val="clear" w:pos="0"/>
          <w:tab w:val="clear" w:pos="959"/>
          <w:tab w:val="clear" w:pos="1918"/>
          <w:tab w:val="left" w:pos="720"/>
          <w:tab w:val="left" w:pos="2127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339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1134"/>
        <w:gridCol w:w="1275"/>
        <w:gridCol w:w="1392"/>
        <w:gridCol w:w="1277"/>
      </w:tblGrid>
      <w:tr w:rsidR="0010648E" w:rsidRPr="00AC0517" w14:paraId="7EA0E40A" w14:textId="77777777" w:rsidTr="00220465">
        <w:trPr>
          <w:trHeight w:val="20"/>
        </w:trPr>
        <w:tc>
          <w:tcPr>
            <w:tcW w:w="3261" w:type="dxa"/>
          </w:tcPr>
          <w:p w14:paraId="47EC0AE9" w14:textId="77777777" w:rsidR="0010648E" w:rsidRPr="00AC0517" w:rsidRDefault="0010648E" w:rsidP="00220465">
            <w:pPr>
              <w:spacing w:line="240" w:lineRule="auto"/>
              <w:ind w:left="993" w:hanging="507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456B5E64" w14:textId="77777777" w:rsidR="0010648E" w:rsidRPr="00AC0517" w:rsidRDefault="0010648E" w:rsidP="002204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44" w:type="dxa"/>
            <w:gridSpan w:val="3"/>
            <w:hideMark/>
          </w:tcPr>
          <w:p w14:paraId="431102B0" w14:textId="77777777" w:rsidR="0010648E" w:rsidRPr="00AC0517" w:rsidRDefault="0010648E" w:rsidP="00220465">
            <w:pPr>
              <w:tabs>
                <w:tab w:val="clear" w:pos="3515"/>
                <w:tab w:val="left" w:pos="94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หน่วย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10648E" w:rsidRPr="00AC0517" w14:paraId="5842998B" w14:textId="77777777" w:rsidTr="00220465">
        <w:trPr>
          <w:trHeight w:val="20"/>
        </w:trPr>
        <w:tc>
          <w:tcPr>
            <w:tcW w:w="3261" w:type="dxa"/>
          </w:tcPr>
          <w:p w14:paraId="7D59461F" w14:textId="77777777" w:rsidR="0010648E" w:rsidRPr="00AC0517" w:rsidRDefault="0010648E" w:rsidP="00220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hideMark/>
          </w:tcPr>
          <w:p w14:paraId="64E40214" w14:textId="77777777" w:rsidR="0010648E" w:rsidRPr="00AC0517" w:rsidRDefault="0010648E" w:rsidP="00220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44" w:type="dxa"/>
            <w:gridSpan w:val="3"/>
            <w:hideMark/>
          </w:tcPr>
          <w:p w14:paraId="1A30ABFC" w14:textId="77777777" w:rsidR="0010648E" w:rsidRPr="00AC0517" w:rsidRDefault="0010648E" w:rsidP="00220465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993" w:right="90" w:hanging="855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10648E" w:rsidRPr="00AC0517" w14:paraId="3625D618" w14:textId="77777777" w:rsidTr="00220465">
        <w:trPr>
          <w:trHeight w:val="20"/>
        </w:trPr>
        <w:tc>
          <w:tcPr>
            <w:tcW w:w="3261" w:type="dxa"/>
          </w:tcPr>
          <w:p w14:paraId="0E094FC7" w14:textId="77777777" w:rsidR="0010648E" w:rsidRPr="00AC0517" w:rsidRDefault="0010648E" w:rsidP="00220465">
            <w:pPr>
              <w:spacing w:line="240" w:lineRule="auto"/>
              <w:ind w:left="993" w:hanging="507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hideMark/>
          </w:tcPr>
          <w:p w14:paraId="16463673" w14:textId="77777777" w:rsidR="0010648E" w:rsidRPr="00AC0517" w:rsidRDefault="0010648E" w:rsidP="007A0030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75" w:type="dxa"/>
            <w:hideMark/>
          </w:tcPr>
          <w:p w14:paraId="1EA39340" w14:textId="77777777" w:rsidR="0010648E" w:rsidRPr="00AC0517" w:rsidRDefault="0010648E" w:rsidP="00220465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วงเงิน</w:t>
            </w:r>
          </w:p>
        </w:tc>
        <w:tc>
          <w:tcPr>
            <w:tcW w:w="1392" w:type="dxa"/>
            <w:hideMark/>
          </w:tcPr>
          <w:p w14:paraId="0454BDF1" w14:textId="77777777" w:rsidR="0010648E" w:rsidRPr="007A0030" w:rsidRDefault="0010648E" w:rsidP="007A0030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hideMark/>
          </w:tcPr>
          <w:p w14:paraId="4207892A" w14:textId="77777777" w:rsidR="0010648E" w:rsidRPr="007A0030" w:rsidRDefault="0010648E" w:rsidP="007A0030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คงเหลือ</w:t>
            </w:r>
          </w:p>
        </w:tc>
      </w:tr>
      <w:tr w:rsidR="0010648E" w:rsidRPr="00AC0517" w14:paraId="5E5A3556" w14:textId="77777777" w:rsidTr="00220465">
        <w:trPr>
          <w:trHeight w:val="20"/>
        </w:trPr>
        <w:tc>
          <w:tcPr>
            <w:tcW w:w="3261" w:type="dxa"/>
            <w:hideMark/>
          </w:tcPr>
          <w:p w14:paraId="64931548" w14:textId="77777777" w:rsidR="0010648E" w:rsidRPr="00AC0517" w:rsidRDefault="0010648E" w:rsidP="00220465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79A45EB1" w14:textId="77777777" w:rsidR="0010648E" w:rsidRPr="00AC0517" w:rsidRDefault="0010648E" w:rsidP="00220465">
            <w:pPr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14:paraId="31D1AFF3" w14:textId="77777777" w:rsidR="0010648E" w:rsidRPr="00AC0517" w:rsidRDefault="0010648E" w:rsidP="00220465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vAlign w:val="center"/>
          </w:tcPr>
          <w:p w14:paraId="5457DCA9" w14:textId="77777777" w:rsidR="0010648E" w:rsidRPr="00AC0517" w:rsidRDefault="0010648E" w:rsidP="00220465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49B92200" w14:textId="77777777" w:rsidR="0010648E" w:rsidRPr="00AC0517" w:rsidRDefault="0010648E" w:rsidP="00220465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10648E" w:rsidRPr="00AC0517" w14:paraId="0ECA978C" w14:textId="77777777" w:rsidTr="00220465">
        <w:trPr>
          <w:trHeight w:val="20"/>
        </w:trPr>
        <w:tc>
          <w:tcPr>
            <w:tcW w:w="3261" w:type="dxa"/>
          </w:tcPr>
          <w:p w14:paraId="45BD0E31" w14:textId="77777777" w:rsidR="0010648E" w:rsidRPr="00AC0517" w:rsidRDefault="0010648E" w:rsidP="00220465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134" w:type="dxa"/>
          </w:tcPr>
          <w:p w14:paraId="00D64180" w14:textId="77777777" w:rsidR="0010648E" w:rsidRPr="00AC0517" w:rsidRDefault="0010648E" w:rsidP="00220465">
            <w:pPr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14:paraId="369B7ADB" w14:textId="77777777" w:rsidR="0010648E" w:rsidRPr="00AC0517" w:rsidRDefault="0010648E" w:rsidP="00220465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vAlign w:val="center"/>
          </w:tcPr>
          <w:p w14:paraId="05C4F59C" w14:textId="77777777" w:rsidR="0010648E" w:rsidRPr="00AC0517" w:rsidRDefault="0010648E" w:rsidP="00220465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700F1CA3" w14:textId="77777777" w:rsidR="0010648E" w:rsidRPr="00AC0517" w:rsidRDefault="0010648E" w:rsidP="00220465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10648E" w:rsidRPr="00AC0517" w14:paraId="3E9FB5A6" w14:textId="77777777" w:rsidTr="00220465">
        <w:trPr>
          <w:trHeight w:val="20"/>
        </w:trPr>
        <w:tc>
          <w:tcPr>
            <w:tcW w:w="3261" w:type="dxa"/>
            <w:hideMark/>
          </w:tcPr>
          <w:p w14:paraId="0D2492EE" w14:textId="77777777" w:rsidR="0010648E" w:rsidRPr="00AC0517" w:rsidRDefault="0010648E" w:rsidP="00220465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34" w:type="dxa"/>
            <w:hideMark/>
          </w:tcPr>
          <w:p w14:paraId="4F25695C" w14:textId="77777777" w:rsidR="0010648E" w:rsidRPr="00AC0517" w:rsidRDefault="0010648E" w:rsidP="00220465">
            <w:pPr>
              <w:spacing w:line="240" w:lineRule="auto"/>
              <w:ind w:left="993" w:hanging="993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shd w:val="clear" w:color="auto" w:fill="FFFFFF"/>
          </w:tcPr>
          <w:p w14:paraId="6947D166" w14:textId="77777777" w:rsidR="0010648E" w:rsidRPr="003E6F20" w:rsidRDefault="0010648E" w:rsidP="00220465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3E6F20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17,000</w:t>
            </w:r>
          </w:p>
        </w:tc>
        <w:tc>
          <w:tcPr>
            <w:tcW w:w="1392" w:type="dxa"/>
            <w:shd w:val="clear" w:color="auto" w:fill="FFFFFF"/>
          </w:tcPr>
          <w:p w14:paraId="0339343D" w14:textId="77777777" w:rsidR="0010648E" w:rsidRPr="003E6F20" w:rsidRDefault="0010648E" w:rsidP="00220465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3E6F20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 xml:space="preserve">           (8,770)</w:t>
            </w:r>
          </w:p>
        </w:tc>
        <w:tc>
          <w:tcPr>
            <w:tcW w:w="1277" w:type="dxa"/>
            <w:shd w:val="clear" w:color="auto" w:fill="FFFFFF"/>
          </w:tcPr>
          <w:p w14:paraId="4495B724" w14:textId="15470412" w:rsidR="0010648E" w:rsidRPr="003E6F20" w:rsidRDefault="0010648E" w:rsidP="00220465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3E6F20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8,2</w:t>
            </w:r>
            <w:r w:rsidR="00944BA7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30</w:t>
            </w:r>
          </w:p>
        </w:tc>
      </w:tr>
      <w:tr w:rsidR="0010648E" w:rsidRPr="00AC0517" w14:paraId="569593AB" w14:textId="77777777" w:rsidTr="00220465">
        <w:trPr>
          <w:trHeight w:val="20"/>
        </w:trPr>
        <w:tc>
          <w:tcPr>
            <w:tcW w:w="3261" w:type="dxa"/>
          </w:tcPr>
          <w:p w14:paraId="10087C6C" w14:textId="6776E293" w:rsidR="0010648E" w:rsidRPr="00AC0517" w:rsidRDefault="00917819" w:rsidP="00220465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Style w:val="PageNumber"/>
                <w:rFonts w:ascii="BrowalliaUPC" w:hAnsi="BrowalliaUPC" w:cs="BrowalliaUPC"/>
                <w:sz w:val="28"/>
                <w:szCs w:val="28"/>
                <w:cs/>
              </w:rPr>
              <w:t>ต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ั๋วสัญญาใช้เงิน</w:t>
            </w:r>
          </w:p>
        </w:tc>
        <w:tc>
          <w:tcPr>
            <w:tcW w:w="1134" w:type="dxa"/>
          </w:tcPr>
          <w:p w14:paraId="3099E9EA" w14:textId="77777777" w:rsidR="0010648E" w:rsidRPr="00AC0517" w:rsidRDefault="0010648E" w:rsidP="00220465">
            <w:pPr>
              <w:spacing w:line="240" w:lineRule="auto"/>
              <w:ind w:left="993" w:hanging="99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</w:tcPr>
          <w:p w14:paraId="1BAF9612" w14:textId="77777777" w:rsidR="0010648E" w:rsidRPr="003E6F20" w:rsidRDefault="0010648E" w:rsidP="00220465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3E6F20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10,000</w:t>
            </w:r>
          </w:p>
        </w:tc>
        <w:tc>
          <w:tcPr>
            <w:tcW w:w="1392" w:type="dxa"/>
            <w:shd w:val="clear" w:color="auto" w:fill="auto"/>
          </w:tcPr>
          <w:p w14:paraId="3A1CDEC5" w14:textId="77777777" w:rsidR="0010648E" w:rsidRPr="003E6F20" w:rsidRDefault="0010648E" w:rsidP="00220465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3E6F20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(10,000)</w:t>
            </w:r>
          </w:p>
        </w:tc>
        <w:tc>
          <w:tcPr>
            <w:tcW w:w="1277" w:type="dxa"/>
            <w:shd w:val="clear" w:color="auto" w:fill="auto"/>
          </w:tcPr>
          <w:p w14:paraId="009B082F" w14:textId="77777777" w:rsidR="0010648E" w:rsidRPr="003E6F20" w:rsidRDefault="0010648E" w:rsidP="00220465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3E6F20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 xml:space="preserve">          -</w:t>
            </w:r>
          </w:p>
        </w:tc>
      </w:tr>
      <w:tr w:rsidR="0010648E" w:rsidRPr="00AC0517" w14:paraId="3CB060B2" w14:textId="77777777" w:rsidTr="00220465">
        <w:trPr>
          <w:trHeight w:val="20"/>
        </w:trPr>
        <w:tc>
          <w:tcPr>
            <w:tcW w:w="3261" w:type="dxa"/>
            <w:hideMark/>
          </w:tcPr>
          <w:p w14:paraId="39BEB538" w14:textId="77777777" w:rsidR="0010648E" w:rsidRPr="00AC0517" w:rsidRDefault="0010648E" w:rsidP="00220465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เลตเตอร์ออฟเครดิตและทรัสต์รีซีท </w:t>
            </w:r>
          </w:p>
        </w:tc>
        <w:tc>
          <w:tcPr>
            <w:tcW w:w="1134" w:type="dxa"/>
            <w:hideMark/>
          </w:tcPr>
          <w:p w14:paraId="643B0566" w14:textId="77777777" w:rsidR="0010648E" w:rsidRPr="00AC0517" w:rsidRDefault="0010648E" w:rsidP="00220465">
            <w:pPr>
              <w:spacing w:line="240" w:lineRule="auto"/>
              <w:ind w:left="993" w:hanging="993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</w:tcPr>
          <w:p w14:paraId="474B1503" w14:textId="77777777" w:rsidR="0010648E" w:rsidRPr="003E6F20" w:rsidRDefault="0010648E" w:rsidP="00220465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3E6F20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887,000</w:t>
            </w:r>
          </w:p>
        </w:tc>
        <w:tc>
          <w:tcPr>
            <w:tcW w:w="1392" w:type="dxa"/>
          </w:tcPr>
          <w:p w14:paraId="2671F0B4" w14:textId="77777777" w:rsidR="0010648E" w:rsidRPr="003E6F20" w:rsidRDefault="0010648E" w:rsidP="00220465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3E6F20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(417,211)</w:t>
            </w:r>
          </w:p>
        </w:tc>
        <w:tc>
          <w:tcPr>
            <w:tcW w:w="1277" w:type="dxa"/>
          </w:tcPr>
          <w:p w14:paraId="7C2BF058" w14:textId="77777777" w:rsidR="0010648E" w:rsidRPr="003E6F20" w:rsidRDefault="0010648E" w:rsidP="00220465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  <w:r w:rsidRPr="003E6F20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469,789</w:t>
            </w:r>
          </w:p>
        </w:tc>
      </w:tr>
      <w:tr w:rsidR="0010648E" w:rsidRPr="00AC0517" w14:paraId="13830A9C" w14:textId="77777777" w:rsidTr="00220465">
        <w:trPr>
          <w:trHeight w:val="379"/>
        </w:trPr>
        <w:tc>
          <w:tcPr>
            <w:tcW w:w="3261" w:type="dxa"/>
          </w:tcPr>
          <w:p w14:paraId="557A68E6" w14:textId="77777777" w:rsidR="0010648E" w:rsidRPr="00AC0517" w:rsidRDefault="0010648E" w:rsidP="00220465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54173065" w14:textId="77777777" w:rsidR="0010648E" w:rsidRPr="00AC0517" w:rsidRDefault="0010648E" w:rsidP="002204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44" w:type="dxa"/>
            <w:gridSpan w:val="3"/>
          </w:tcPr>
          <w:p w14:paraId="18A881AA" w14:textId="77777777" w:rsidR="0010648E" w:rsidRPr="00AC0517" w:rsidRDefault="0010648E" w:rsidP="00220465">
            <w:pPr>
              <w:tabs>
                <w:tab w:val="clear" w:pos="3515"/>
                <w:tab w:val="left" w:pos="945"/>
              </w:tabs>
              <w:spacing w:line="240" w:lineRule="auto"/>
              <w:ind w:left="993" w:right="90" w:hanging="507"/>
              <w:rPr>
                <w:rFonts w:ascii="BrowalliaUPC" w:hAnsi="BrowalliaUPC" w:cs="BrowalliaUPC"/>
                <w:sz w:val="32"/>
                <w:szCs w:val="32"/>
              </w:rPr>
            </w:pPr>
          </w:p>
        </w:tc>
      </w:tr>
      <w:tr w:rsidR="0010648E" w:rsidRPr="00AC0517" w14:paraId="6E120286" w14:textId="77777777" w:rsidTr="00220465">
        <w:trPr>
          <w:trHeight w:val="20"/>
        </w:trPr>
        <w:tc>
          <w:tcPr>
            <w:tcW w:w="3261" w:type="dxa"/>
          </w:tcPr>
          <w:p w14:paraId="253AD0D3" w14:textId="77777777" w:rsidR="0010648E" w:rsidRPr="00AC0517" w:rsidRDefault="0010648E" w:rsidP="00220465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5C69F36F" w14:textId="77777777" w:rsidR="0010648E" w:rsidRPr="00AC0517" w:rsidRDefault="0010648E" w:rsidP="002204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44" w:type="dxa"/>
            <w:gridSpan w:val="3"/>
          </w:tcPr>
          <w:p w14:paraId="67ACDFC9" w14:textId="77777777" w:rsidR="0010648E" w:rsidRPr="00AC0517" w:rsidRDefault="0010648E" w:rsidP="00220465">
            <w:pPr>
              <w:tabs>
                <w:tab w:val="clear" w:pos="3515"/>
                <w:tab w:val="left" w:pos="94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หน่วย</w:t>
            </w:r>
            <w:r w:rsidRPr="00AC0517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AC051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AC051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10648E" w:rsidRPr="00AC0517" w14:paraId="7F09BB09" w14:textId="77777777" w:rsidTr="00220465">
        <w:trPr>
          <w:trHeight w:val="20"/>
        </w:trPr>
        <w:tc>
          <w:tcPr>
            <w:tcW w:w="3261" w:type="dxa"/>
          </w:tcPr>
          <w:p w14:paraId="43F7CD15" w14:textId="77777777" w:rsidR="0010648E" w:rsidRPr="00AC0517" w:rsidRDefault="0010648E" w:rsidP="00220465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148388F5" w14:textId="77777777" w:rsidR="0010648E" w:rsidRPr="00AC0517" w:rsidRDefault="0010648E" w:rsidP="00220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44" w:type="dxa"/>
            <w:gridSpan w:val="3"/>
            <w:shd w:val="clear" w:color="auto" w:fill="auto"/>
          </w:tcPr>
          <w:p w14:paraId="1529C8D1" w14:textId="77777777" w:rsidR="0010648E" w:rsidRPr="00AC0517" w:rsidRDefault="0010648E" w:rsidP="00220465">
            <w:pPr>
              <w:pBdr>
                <w:bottom w:val="single" w:sz="4" w:space="1" w:color="auto"/>
              </w:pBdr>
              <w:tabs>
                <w:tab w:val="clear" w:pos="907"/>
                <w:tab w:val="left" w:pos="486"/>
                <w:tab w:val="left" w:pos="945"/>
              </w:tabs>
              <w:spacing w:line="240" w:lineRule="auto"/>
              <w:ind w:left="993" w:right="104" w:hanging="855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10648E" w:rsidRPr="00AC0517" w14:paraId="1F5EBBCA" w14:textId="77777777" w:rsidTr="00220465">
        <w:trPr>
          <w:trHeight w:val="20"/>
        </w:trPr>
        <w:tc>
          <w:tcPr>
            <w:tcW w:w="3261" w:type="dxa"/>
          </w:tcPr>
          <w:p w14:paraId="3359428E" w14:textId="77777777" w:rsidR="0010648E" w:rsidRPr="00AC0517" w:rsidRDefault="0010648E" w:rsidP="00220465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025B05DA" w14:textId="77777777" w:rsidR="0010648E" w:rsidRPr="00AC0517" w:rsidRDefault="0010648E" w:rsidP="007A0030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75" w:type="dxa"/>
            <w:shd w:val="clear" w:color="auto" w:fill="auto"/>
          </w:tcPr>
          <w:p w14:paraId="78FC1B83" w14:textId="77777777" w:rsidR="0010648E" w:rsidRPr="00AC0517" w:rsidRDefault="0010648E" w:rsidP="00220465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วงเงิน</w:t>
            </w:r>
          </w:p>
        </w:tc>
        <w:tc>
          <w:tcPr>
            <w:tcW w:w="1392" w:type="dxa"/>
            <w:shd w:val="clear" w:color="auto" w:fill="auto"/>
          </w:tcPr>
          <w:p w14:paraId="7AB86DF2" w14:textId="77777777" w:rsidR="0010648E" w:rsidRPr="007A0030" w:rsidRDefault="0010648E" w:rsidP="007A0030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shd w:val="clear" w:color="auto" w:fill="auto"/>
          </w:tcPr>
          <w:p w14:paraId="105EC957" w14:textId="77777777" w:rsidR="0010648E" w:rsidRPr="007A0030" w:rsidRDefault="0010648E" w:rsidP="007A0030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คงเหลือ</w:t>
            </w:r>
          </w:p>
        </w:tc>
      </w:tr>
      <w:tr w:rsidR="0010648E" w:rsidRPr="00AC0517" w14:paraId="67DEFF78" w14:textId="77777777" w:rsidTr="00220465">
        <w:trPr>
          <w:trHeight w:val="20"/>
        </w:trPr>
        <w:tc>
          <w:tcPr>
            <w:tcW w:w="3261" w:type="dxa"/>
          </w:tcPr>
          <w:p w14:paraId="1056FC2B" w14:textId="77777777" w:rsidR="0010648E" w:rsidRPr="00AC0517" w:rsidRDefault="0010648E" w:rsidP="00220465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7414B18B" w14:textId="77777777" w:rsidR="0010648E" w:rsidRPr="00AC0517" w:rsidRDefault="0010648E" w:rsidP="00220465">
            <w:pPr>
              <w:tabs>
                <w:tab w:val="clear" w:pos="907"/>
                <w:tab w:val="left" w:pos="486"/>
              </w:tabs>
              <w:spacing w:line="240" w:lineRule="auto"/>
              <w:ind w:right="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8EC1CFA" w14:textId="77777777" w:rsidR="0010648E" w:rsidRPr="00AC0517" w:rsidRDefault="0010648E" w:rsidP="00220465">
            <w:pP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92" w:type="dxa"/>
            <w:shd w:val="clear" w:color="auto" w:fill="auto"/>
          </w:tcPr>
          <w:p w14:paraId="752089D8" w14:textId="77777777" w:rsidR="0010648E" w:rsidRPr="00AC0517" w:rsidRDefault="0010648E" w:rsidP="00220465">
            <w:pPr>
              <w:tabs>
                <w:tab w:val="left" w:pos="945"/>
              </w:tabs>
              <w:spacing w:line="240" w:lineRule="auto"/>
              <w:ind w:right="10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7C551A4D" w14:textId="77777777" w:rsidR="0010648E" w:rsidRPr="00AC0517" w:rsidRDefault="0010648E" w:rsidP="00220465">
            <w:pPr>
              <w:tabs>
                <w:tab w:val="left" w:pos="945"/>
              </w:tabs>
              <w:spacing w:line="240" w:lineRule="auto"/>
              <w:ind w:right="10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10648E" w:rsidRPr="00AC0517" w14:paraId="41B58CA4" w14:textId="77777777" w:rsidTr="00220465">
        <w:trPr>
          <w:trHeight w:val="20"/>
        </w:trPr>
        <w:tc>
          <w:tcPr>
            <w:tcW w:w="3261" w:type="dxa"/>
          </w:tcPr>
          <w:p w14:paraId="70FB9667" w14:textId="77777777" w:rsidR="0010648E" w:rsidRPr="00AC0517" w:rsidRDefault="0010648E" w:rsidP="00220465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  <w:r w:rsidRPr="00AC0517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134" w:type="dxa"/>
          </w:tcPr>
          <w:p w14:paraId="7EC5D843" w14:textId="77777777" w:rsidR="0010648E" w:rsidRPr="00AC0517" w:rsidRDefault="0010648E" w:rsidP="00220465">
            <w:pPr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7068372" w14:textId="77777777" w:rsidR="0010648E" w:rsidRPr="00AC0517" w:rsidRDefault="0010648E" w:rsidP="00220465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1FED5EB1" w14:textId="77777777" w:rsidR="0010648E" w:rsidRPr="00AC0517" w:rsidRDefault="0010648E" w:rsidP="00220465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70568191" w14:textId="77777777" w:rsidR="0010648E" w:rsidRPr="00AC0517" w:rsidRDefault="0010648E" w:rsidP="00220465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10648E" w:rsidRPr="00AC0517" w14:paraId="00185909" w14:textId="77777777" w:rsidTr="00220465">
        <w:trPr>
          <w:trHeight w:val="20"/>
        </w:trPr>
        <w:tc>
          <w:tcPr>
            <w:tcW w:w="3261" w:type="dxa"/>
          </w:tcPr>
          <w:p w14:paraId="6CE137E2" w14:textId="77777777" w:rsidR="0010648E" w:rsidRPr="00AC0517" w:rsidRDefault="0010648E" w:rsidP="00220465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34" w:type="dxa"/>
          </w:tcPr>
          <w:p w14:paraId="1729BDCF" w14:textId="77777777" w:rsidR="0010648E" w:rsidRPr="00AC0517" w:rsidRDefault="0010648E" w:rsidP="00220465">
            <w:pPr>
              <w:tabs>
                <w:tab w:val="clear" w:pos="454"/>
                <w:tab w:val="left" w:pos="539"/>
              </w:tabs>
              <w:spacing w:line="240" w:lineRule="auto"/>
              <w:ind w:left="993" w:hanging="99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shd w:val="clear" w:color="auto" w:fill="auto"/>
          </w:tcPr>
          <w:p w14:paraId="37636679" w14:textId="77777777" w:rsidR="0010648E" w:rsidRPr="00AC0517" w:rsidRDefault="0010648E" w:rsidP="00220465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15,000</w:t>
            </w:r>
          </w:p>
        </w:tc>
        <w:tc>
          <w:tcPr>
            <w:tcW w:w="1392" w:type="dxa"/>
            <w:shd w:val="clear" w:color="auto" w:fill="auto"/>
          </w:tcPr>
          <w:p w14:paraId="7B5EF33D" w14:textId="77777777" w:rsidR="0010648E" w:rsidRPr="00AC0517" w:rsidRDefault="0010648E" w:rsidP="00220465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(6,890)</w:t>
            </w:r>
          </w:p>
        </w:tc>
        <w:tc>
          <w:tcPr>
            <w:tcW w:w="1277" w:type="dxa"/>
            <w:shd w:val="clear" w:color="auto" w:fill="auto"/>
          </w:tcPr>
          <w:p w14:paraId="04A66FB6" w14:textId="77777777" w:rsidR="0010648E" w:rsidRPr="00AC0517" w:rsidRDefault="0010648E" w:rsidP="00220465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8,110</w:t>
            </w:r>
          </w:p>
        </w:tc>
      </w:tr>
      <w:tr w:rsidR="0010648E" w:rsidRPr="00AC0517" w14:paraId="7BFE94D3" w14:textId="77777777" w:rsidTr="00220465">
        <w:trPr>
          <w:trHeight w:val="20"/>
        </w:trPr>
        <w:tc>
          <w:tcPr>
            <w:tcW w:w="3261" w:type="dxa"/>
          </w:tcPr>
          <w:p w14:paraId="44A7657D" w14:textId="77777777" w:rsidR="0010648E" w:rsidRPr="00AC0517" w:rsidRDefault="0010648E" w:rsidP="00220465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เลตเตอร์ออฟเครดิตและทรัสต์รีซีท </w:t>
            </w:r>
          </w:p>
        </w:tc>
        <w:tc>
          <w:tcPr>
            <w:tcW w:w="1134" w:type="dxa"/>
          </w:tcPr>
          <w:p w14:paraId="64ED3696" w14:textId="77777777" w:rsidR="0010648E" w:rsidRPr="00AC0517" w:rsidRDefault="0010648E" w:rsidP="00220465">
            <w:pPr>
              <w:tabs>
                <w:tab w:val="clear" w:pos="454"/>
                <w:tab w:val="left" w:pos="539"/>
              </w:tabs>
              <w:spacing w:line="240" w:lineRule="auto"/>
              <w:ind w:left="993" w:hanging="993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AC0517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shd w:val="clear" w:color="auto" w:fill="auto"/>
          </w:tcPr>
          <w:p w14:paraId="7B5411F3" w14:textId="77777777" w:rsidR="0010648E" w:rsidRPr="00AC0517" w:rsidRDefault="0010648E" w:rsidP="00220465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757,000</w:t>
            </w:r>
          </w:p>
        </w:tc>
        <w:tc>
          <w:tcPr>
            <w:tcW w:w="1392" w:type="dxa"/>
            <w:shd w:val="clear" w:color="auto" w:fill="auto"/>
          </w:tcPr>
          <w:p w14:paraId="634181F9" w14:textId="77777777" w:rsidR="0010648E" w:rsidRPr="00AC0517" w:rsidRDefault="0010648E" w:rsidP="00220465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 xml:space="preserve"> </w:t>
            </w:r>
            <w:r w:rsidRPr="00274C4D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(372,940)</w:t>
            </w:r>
          </w:p>
        </w:tc>
        <w:tc>
          <w:tcPr>
            <w:tcW w:w="1277" w:type="dxa"/>
            <w:shd w:val="clear" w:color="auto" w:fill="auto"/>
          </w:tcPr>
          <w:p w14:paraId="63242078" w14:textId="77777777" w:rsidR="0010648E" w:rsidRPr="00AC0517" w:rsidRDefault="0010648E" w:rsidP="00220465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  <w:lang w:val="en-GB" w:eastAsia="en-GB"/>
              </w:rPr>
            </w:pPr>
            <w:r w:rsidRPr="00274C4D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384,060</w:t>
            </w:r>
          </w:p>
        </w:tc>
      </w:tr>
    </w:tbl>
    <w:p w14:paraId="22D70E13" w14:textId="654DAAE3" w:rsidR="00CC00D7" w:rsidRPr="00EE2D5D" w:rsidRDefault="00CC00D7" w:rsidP="00B91B8D">
      <w:pPr>
        <w:pStyle w:val="Preformatted"/>
        <w:tabs>
          <w:tab w:val="clear" w:pos="0"/>
          <w:tab w:val="clear" w:pos="959"/>
          <w:tab w:val="clear" w:pos="1918"/>
          <w:tab w:val="left" w:pos="720"/>
          <w:tab w:val="left" w:pos="2127"/>
        </w:tabs>
        <w:jc w:val="thaiDistribute"/>
        <w:rPr>
          <w:rFonts w:ascii="BrowalliaUPC" w:hAnsi="BrowalliaUPC" w:cs="BrowalliaUPC"/>
          <w:sz w:val="28"/>
          <w:szCs w:val="28"/>
          <w:highlight w:val="yellow"/>
        </w:rPr>
      </w:pPr>
    </w:p>
    <w:bookmarkEnd w:id="9"/>
    <w:bookmarkEnd w:id="10"/>
    <w:p w14:paraId="4BAB08AC" w14:textId="48EE3DC4" w:rsidR="00BC1249" w:rsidRPr="00AC0517" w:rsidRDefault="00645126" w:rsidP="00D71A61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AC0517">
        <w:rPr>
          <w:rFonts w:ascii="BrowalliaUPC" w:hAnsi="BrowalliaUPC" w:cs="BrowalliaUPC"/>
          <w:b/>
          <w:bCs/>
          <w:sz w:val="28"/>
          <w:szCs w:val="28"/>
          <w:cs/>
        </w:rPr>
        <w:t>คดีฟ้องร้อง</w:t>
      </w:r>
    </w:p>
    <w:p w14:paraId="76C45A19" w14:textId="3EA5B3B1" w:rsidR="005405A7" w:rsidRPr="00AC0517" w:rsidRDefault="005405A7" w:rsidP="005405A7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51052DB7" w14:textId="285623CA" w:rsidR="00EB6C95" w:rsidRPr="00AC0517" w:rsidRDefault="00EB6C95" w:rsidP="00EB6C95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</w:pPr>
      <w:r w:rsidRPr="00AC0517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ขณะนี้บริษัทและบริษัทย่อย ไม่มีคดีความที่มีสาระสำคัญเปลี่ยนแปลงจากงบการเงินสำหรับปีสิ้นสุดวันที่ </w:t>
      </w:r>
      <w:r w:rsidRPr="00AC0517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31 </w:t>
      </w:r>
      <w:r w:rsidRPr="00AC0517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ธันวาคม </w:t>
      </w:r>
      <w:r w:rsidRPr="00AC0517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</w:t>
      </w:r>
      <w:r w:rsidR="00CC65FA" w:rsidRPr="00AC0517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3</w:t>
      </w:r>
      <w:r w:rsidRPr="00AC0517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="00432EDA" w:rsidRPr="005356C2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ยกเว้นคดีความดังต่อไปนี้</w:t>
      </w:r>
    </w:p>
    <w:p w14:paraId="6BB00CE7" w14:textId="0757640B" w:rsidR="003A7DFF" w:rsidRPr="00AC0517" w:rsidRDefault="003A7DFF" w:rsidP="005405A7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88E2E40" w14:textId="77777777" w:rsidR="009474D1" w:rsidRPr="00AC0517" w:rsidRDefault="009474D1" w:rsidP="0044668D">
      <w:pPr>
        <w:pStyle w:val="ListParagraph"/>
        <w:numPr>
          <w:ilvl w:val="0"/>
          <w:numId w:val="26"/>
        </w:numPr>
        <w:tabs>
          <w:tab w:val="clear" w:pos="454"/>
          <w:tab w:val="clear" w:pos="680"/>
          <w:tab w:val="clear" w:pos="907"/>
          <w:tab w:val="left" w:pos="2835"/>
          <w:tab w:val="left" w:pos="3261"/>
        </w:tabs>
        <w:jc w:val="thaiDistribute"/>
        <w:rPr>
          <w:rFonts w:ascii="BrowalliaUPC" w:hAnsi="BrowalliaUPC" w:cs="BrowalliaUPC"/>
          <w:vanish/>
          <w:sz w:val="28"/>
          <w:szCs w:val="28"/>
          <w:cs/>
        </w:rPr>
      </w:pPr>
    </w:p>
    <w:p w14:paraId="2DAB9472" w14:textId="77777777" w:rsidR="009474D1" w:rsidRPr="00AC0517" w:rsidRDefault="009474D1" w:rsidP="0044668D">
      <w:pPr>
        <w:pStyle w:val="ListParagraph"/>
        <w:numPr>
          <w:ilvl w:val="0"/>
          <w:numId w:val="26"/>
        </w:numPr>
        <w:tabs>
          <w:tab w:val="clear" w:pos="454"/>
          <w:tab w:val="clear" w:pos="680"/>
          <w:tab w:val="clear" w:pos="907"/>
          <w:tab w:val="left" w:pos="2835"/>
          <w:tab w:val="left" w:pos="3261"/>
        </w:tabs>
        <w:jc w:val="thaiDistribute"/>
        <w:rPr>
          <w:rFonts w:ascii="BrowalliaUPC" w:hAnsi="BrowalliaUPC" w:cs="BrowalliaUPC"/>
          <w:vanish/>
          <w:sz w:val="28"/>
          <w:szCs w:val="28"/>
          <w:cs/>
        </w:rPr>
      </w:pPr>
    </w:p>
    <w:p w14:paraId="568BE2E7" w14:textId="77777777" w:rsidR="009474D1" w:rsidRPr="00AC0517" w:rsidRDefault="009474D1" w:rsidP="0044668D">
      <w:pPr>
        <w:pStyle w:val="ListParagraph"/>
        <w:numPr>
          <w:ilvl w:val="0"/>
          <w:numId w:val="26"/>
        </w:numPr>
        <w:tabs>
          <w:tab w:val="clear" w:pos="454"/>
          <w:tab w:val="clear" w:pos="680"/>
          <w:tab w:val="clear" w:pos="907"/>
          <w:tab w:val="left" w:pos="2835"/>
          <w:tab w:val="left" w:pos="3261"/>
        </w:tabs>
        <w:jc w:val="thaiDistribute"/>
        <w:rPr>
          <w:rFonts w:ascii="BrowalliaUPC" w:hAnsi="BrowalliaUPC" w:cs="BrowalliaUPC"/>
          <w:vanish/>
          <w:sz w:val="28"/>
          <w:szCs w:val="28"/>
          <w:cs/>
        </w:rPr>
      </w:pPr>
    </w:p>
    <w:p w14:paraId="664F3035" w14:textId="77777777" w:rsidR="00AD21FA" w:rsidRPr="003E6F20" w:rsidRDefault="00AD21FA" w:rsidP="00571456">
      <w:pPr>
        <w:pStyle w:val="ListParagraph"/>
        <w:tabs>
          <w:tab w:val="clear" w:pos="454"/>
          <w:tab w:val="clear" w:pos="680"/>
          <w:tab w:val="clear" w:pos="907"/>
          <w:tab w:val="left" w:pos="2835"/>
          <w:tab w:val="left" w:pos="3261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3E6F20">
        <w:rPr>
          <w:rFonts w:ascii="BrowalliaUPC" w:hAnsi="BrowalliaUPC" w:cs="BrowalliaUPC"/>
          <w:sz w:val="28"/>
          <w:szCs w:val="28"/>
          <w:u w:val="single"/>
          <w:cs/>
        </w:rPr>
        <w:t>คดีความเกี่ยวกับการซื้อขายหุ้น</w:t>
      </w:r>
    </w:p>
    <w:p w14:paraId="06F94536" w14:textId="77777777" w:rsidR="00AD21FA" w:rsidRPr="003E6F20" w:rsidRDefault="00AD21FA" w:rsidP="00571456">
      <w:pPr>
        <w:pStyle w:val="ListParagraph"/>
        <w:tabs>
          <w:tab w:val="clear" w:pos="454"/>
          <w:tab w:val="clear" w:pos="680"/>
          <w:tab w:val="clear" w:pos="907"/>
          <w:tab w:val="left" w:pos="2835"/>
          <w:tab w:val="left" w:pos="3261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23E0E7EF" w14:textId="6723AA3B" w:rsidR="00AD21FA" w:rsidRDefault="00AD21FA" w:rsidP="00571456">
      <w:pPr>
        <w:pStyle w:val="ListParagraph"/>
        <w:tabs>
          <w:tab w:val="clear" w:pos="454"/>
          <w:tab w:val="clear" w:pos="680"/>
          <w:tab w:val="clear" w:pos="907"/>
          <w:tab w:val="left" w:pos="2835"/>
          <w:tab w:val="left" w:pos="3261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3E6F20">
        <w:rPr>
          <w:rFonts w:ascii="BrowalliaUPC" w:hAnsi="BrowalliaUPC" w:cs="BrowalliaUPC"/>
          <w:sz w:val="28"/>
          <w:szCs w:val="28"/>
          <w:cs/>
        </w:rPr>
        <w:t>เมื่อวันที่</w:t>
      </w:r>
      <w:r w:rsidRPr="003E6F20">
        <w:rPr>
          <w:rFonts w:ascii="BrowalliaUPC" w:hAnsi="BrowalliaUPC" w:cs="BrowalliaUPC"/>
          <w:sz w:val="28"/>
          <w:szCs w:val="28"/>
        </w:rPr>
        <w:t xml:space="preserve"> 17 </w:t>
      </w:r>
      <w:r w:rsidRPr="003E6F20">
        <w:rPr>
          <w:rFonts w:ascii="BrowalliaUPC" w:hAnsi="BrowalliaUPC" w:cs="BrowalliaUPC"/>
          <w:sz w:val="28"/>
          <w:szCs w:val="28"/>
          <w:cs/>
        </w:rPr>
        <w:t>กันยายน</w:t>
      </w:r>
      <w:r w:rsidRPr="003E6F20">
        <w:rPr>
          <w:rFonts w:ascii="BrowalliaUPC" w:hAnsi="BrowalliaUPC" w:cs="BrowalliaUPC"/>
          <w:sz w:val="28"/>
          <w:szCs w:val="28"/>
        </w:rPr>
        <w:t xml:space="preserve"> 2560 </w:t>
      </w:r>
      <w:r w:rsidRPr="003E6F20">
        <w:rPr>
          <w:rFonts w:ascii="BrowalliaUPC" w:hAnsi="BrowalliaUPC" w:cs="BrowalliaUPC"/>
          <w:sz w:val="28"/>
          <w:szCs w:val="28"/>
          <w:cs/>
        </w:rPr>
        <w:t>บริษัทถูกฟ้องร้องเป็นจำเลยร่วมกับผู้อื่นอีก</w:t>
      </w:r>
      <w:r w:rsidRPr="003E6F20">
        <w:rPr>
          <w:rFonts w:ascii="BrowalliaUPC" w:hAnsi="BrowalliaUPC" w:cs="BrowalliaUPC"/>
          <w:sz w:val="28"/>
          <w:szCs w:val="28"/>
        </w:rPr>
        <w:t xml:space="preserve"> 5 </w:t>
      </w:r>
      <w:r w:rsidRPr="003E6F20">
        <w:rPr>
          <w:rFonts w:ascii="BrowalliaUPC" w:hAnsi="BrowalliaUPC" w:cs="BrowalliaUPC"/>
          <w:sz w:val="28"/>
          <w:szCs w:val="28"/>
          <w:cs/>
        </w:rPr>
        <w:t>ราย โดยโจทก์ขอให้ศาลมีคำสั่งให้การซื้อขายหุ้นเป็นโมฆะและขอให้บริษัทชำระเงินคืนพร้อมดอกเบี้ยถึงวันฟ้องเป็นเงินจำนวน</w:t>
      </w:r>
      <w:r w:rsidRPr="003E6F20">
        <w:rPr>
          <w:rFonts w:ascii="BrowalliaUPC" w:hAnsi="BrowalliaUPC" w:cs="BrowalliaUPC"/>
          <w:sz w:val="28"/>
          <w:szCs w:val="28"/>
        </w:rPr>
        <w:t xml:space="preserve"> 275 </w:t>
      </w:r>
      <w:r w:rsidRPr="003E6F20">
        <w:rPr>
          <w:rFonts w:ascii="BrowalliaUPC" w:hAnsi="BrowalliaUPC" w:cs="BrowalliaUPC"/>
          <w:sz w:val="28"/>
          <w:szCs w:val="28"/>
          <w:cs/>
        </w:rPr>
        <w:t>ล้านบาท และชำระดอกเบี้ยอัตราร้อยละ</w:t>
      </w:r>
      <w:r w:rsidRPr="003E6F20">
        <w:rPr>
          <w:rFonts w:ascii="BrowalliaUPC" w:hAnsi="BrowalliaUPC" w:cs="BrowalliaUPC"/>
          <w:sz w:val="28"/>
          <w:szCs w:val="28"/>
        </w:rPr>
        <w:t xml:space="preserve"> 7.50 </w:t>
      </w:r>
      <w:r w:rsidRPr="003E6F20">
        <w:rPr>
          <w:rFonts w:ascii="BrowalliaUPC" w:hAnsi="BrowalliaUPC" w:cs="BrowalliaUPC"/>
          <w:sz w:val="28"/>
          <w:szCs w:val="28"/>
          <w:cs/>
        </w:rPr>
        <w:t>ต่อปี ของเงินต้นจำนวน</w:t>
      </w:r>
      <w:r w:rsidRPr="003E6F20">
        <w:rPr>
          <w:rFonts w:ascii="BrowalliaUPC" w:hAnsi="BrowalliaUPC" w:cs="BrowalliaUPC"/>
          <w:sz w:val="28"/>
          <w:szCs w:val="28"/>
        </w:rPr>
        <w:t xml:space="preserve"> 242 </w:t>
      </w:r>
      <w:r w:rsidRPr="003E6F20">
        <w:rPr>
          <w:rFonts w:ascii="BrowalliaUPC" w:hAnsi="BrowalliaUPC" w:cs="BrowalliaUPC"/>
          <w:sz w:val="28"/>
          <w:szCs w:val="28"/>
          <w:cs/>
        </w:rPr>
        <w:t>ล้านบาท ให้แก่โจทก์ ซึ่งเมื่อวันที่</w:t>
      </w:r>
      <w:r w:rsidRPr="003E6F20">
        <w:rPr>
          <w:rFonts w:ascii="BrowalliaUPC" w:hAnsi="BrowalliaUPC" w:cs="BrowalliaUPC"/>
          <w:sz w:val="28"/>
          <w:szCs w:val="28"/>
        </w:rPr>
        <w:t xml:space="preserve"> 30 </w:t>
      </w:r>
      <w:r w:rsidRPr="003E6F20">
        <w:rPr>
          <w:rFonts w:ascii="BrowalliaUPC" w:hAnsi="BrowalliaUPC" w:cs="BrowalliaUPC"/>
          <w:sz w:val="28"/>
          <w:szCs w:val="28"/>
          <w:cs/>
        </w:rPr>
        <w:t>เมษายน</w:t>
      </w:r>
      <w:r w:rsidRPr="003E6F20">
        <w:rPr>
          <w:rFonts w:ascii="BrowalliaUPC" w:hAnsi="BrowalliaUPC" w:cs="BrowalliaUPC"/>
          <w:sz w:val="28"/>
          <w:szCs w:val="28"/>
        </w:rPr>
        <w:t xml:space="preserve"> 2562 </w:t>
      </w:r>
      <w:r w:rsidRPr="003E6F20">
        <w:rPr>
          <w:rFonts w:ascii="BrowalliaUPC" w:hAnsi="BrowalliaUPC" w:cs="BrowalliaUPC"/>
          <w:sz w:val="28"/>
          <w:szCs w:val="28"/>
          <w:cs/>
        </w:rPr>
        <w:t>ศาลชั้นต้นมี</w:t>
      </w:r>
      <w:r w:rsidR="00702CA3">
        <w:rPr>
          <w:rFonts w:ascii="BrowalliaUPC" w:hAnsi="BrowalliaUPC" w:cs="BrowalliaUPC"/>
          <w:sz w:val="28"/>
          <w:szCs w:val="28"/>
        </w:rPr>
        <w:br/>
      </w:r>
      <w:r w:rsidRPr="003E6F20">
        <w:rPr>
          <w:rFonts w:ascii="BrowalliaUPC" w:hAnsi="BrowalliaUPC" w:cs="BrowalliaUPC"/>
          <w:sz w:val="28"/>
          <w:szCs w:val="28"/>
          <w:cs/>
        </w:rPr>
        <w:t xml:space="preserve">คำพิพากษาให้สัญญาซื้อขายหุ้นเป็นโมฆะ อย่างไรก็ตาม บริษัทไม่เห็นด้วยกับคำพิพากษาของศาลชั้นต้น </w:t>
      </w:r>
      <w:r w:rsidR="00702CA3">
        <w:rPr>
          <w:rFonts w:ascii="BrowalliaUPC" w:hAnsi="BrowalliaUPC" w:cs="BrowalliaUPC"/>
          <w:sz w:val="28"/>
          <w:szCs w:val="28"/>
        </w:rPr>
        <w:br/>
      </w:r>
      <w:r w:rsidRPr="003E6F20">
        <w:rPr>
          <w:rFonts w:ascii="BrowalliaUPC" w:hAnsi="BrowalliaUPC" w:cs="BrowalliaUPC"/>
          <w:sz w:val="28"/>
          <w:szCs w:val="28"/>
          <w:cs/>
        </w:rPr>
        <w:t>จึงดำเนินการยื่นคำร้องคัดค้านต่อศาลอุทธรณ์</w:t>
      </w:r>
    </w:p>
    <w:p w14:paraId="3FDE3B9C" w14:textId="77777777" w:rsidR="00F23507" w:rsidRPr="003E6F20" w:rsidRDefault="00F23507" w:rsidP="00571456">
      <w:pPr>
        <w:pStyle w:val="ListParagraph"/>
        <w:tabs>
          <w:tab w:val="clear" w:pos="454"/>
          <w:tab w:val="clear" w:pos="680"/>
          <w:tab w:val="clear" w:pos="907"/>
          <w:tab w:val="left" w:pos="2835"/>
          <w:tab w:val="left" w:pos="3261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413C6E71" w14:textId="504B0FE5" w:rsidR="00AD21FA" w:rsidRPr="003E6F20" w:rsidRDefault="00AD21FA" w:rsidP="00571456">
      <w:pPr>
        <w:pStyle w:val="ListParagraph"/>
        <w:tabs>
          <w:tab w:val="clear" w:pos="907"/>
          <w:tab w:val="left" w:pos="567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3E6F20">
        <w:rPr>
          <w:rFonts w:ascii="BrowalliaUPC" w:hAnsi="BrowalliaUPC" w:cs="BrowalliaUPC"/>
          <w:sz w:val="28"/>
          <w:szCs w:val="28"/>
          <w:cs/>
        </w:rPr>
        <w:lastRenderedPageBreak/>
        <w:t>เมื่อวันที่</w:t>
      </w:r>
      <w:r w:rsidRPr="003E6F20">
        <w:rPr>
          <w:rFonts w:ascii="BrowalliaUPC" w:hAnsi="BrowalliaUPC" w:cs="BrowalliaUPC"/>
          <w:sz w:val="28"/>
          <w:szCs w:val="28"/>
        </w:rPr>
        <w:t xml:space="preserve"> 12 </w:t>
      </w:r>
      <w:r w:rsidRPr="003E6F20">
        <w:rPr>
          <w:rFonts w:ascii="BrowalliaUPC" w:hAnsi="BrowalliaUPC" w:cs="BrowalliaUPC"/>
          <w:sz w:val="28"/>
          <w:szCs w:val="28"/>
          <w:cs/>
        </w:rPr>
        <w:t>มิถุนายน</w:t>
      </w:r>
      <w:r w:rsidRPr="003E6F20">
        <w:rPr>
          <w:rFonts w:ascii="BrowalliaUPC" w:hAnsi="BrowalliaUPC" w:cs="BrowalliaUPC"/>
          <w:sz w:val="28"/>
          <w:szCs w:val="28"/>
        </w:rPr>
        <w:t xml:space="preserve"> 2563 </w:t>
      </w:r>
      <w:r w:rsidRPr="003E6F20">
        <w:rPr>
          <w:rFonts w:ascii="BrowalliaUPC" w:hAnsi="BrowalliaUPC" w:cs="BrowalliaUPC"/>
          <w:sz w:val="28"/>
          <w:szCs w:val="28"/>
          <w:cs/>
        </w:rPr>
        <w:t>ศาลอุทธรณ์มีคำพิพากษายืนตามศาลชั้นต้น ซึ่งบริษัทไม่เห็นด้วยกับคำพิพากษาของ</w:t>
      </w:r>
      <w:r w:rsidR="00702CA3">
        <w:rPr>
          <w:rFonts w:ascii="BrowalliaUPC" w:hAnsi="BrowalliaUPC" w:cs="BrowalliaUPC"/>
          <w:sz w:val="28"/>
          <w:szCs w:val="28"/>
        </w:rPr>
        <w:br/>
      </w:r>
      <w:r w:rsidRPr="003E6F20">
        <w:rPr>
          <w:rFonts w:ascii="BrowalliaUPC" w:hAnsi="BrowalliaUPC" w:cs="BrowalliaUPC"/>
          <w:sz w:val="28"/>
          <w:szCs w:val="28"/>
          <w:cs/>
        </w:rPr>
        <w:t>ศาลอุทธรณ์  จึงได้ยื่นคัดค้านคำพิพากษาศาลอุทธรณ์เมื่อวันที่</w:t>
      </w:r>
      <w:r w:rsidRPr="003E6F20">
        <w:rPr>
          <w:rFonts w:ascii="BrowalliaUPC" w:hAnsi="BrowalliaUPC" w:cs="BrowalliaUPC"/>
          <w:sz w:val="28"/>
          <w:szCs w:val="28"/>
        </w:rPr>
        <w:t xml:space="preserve"> 16 </w:t>
      </w:r>
      <w:r w:rsidRPr="003E6F20">
        <w:rPr>
          <w:rFonts w:ascii="BrowalliaUPC" w:hAnsi="BrowalliaUPC" w:cs="BrowalliaUPC"/>
          <w:sz w:val="28"/>
          <w:szCs w:val="28"/>
          <w:cs/>
        </w:rPr>
        <w:t>พฤศจิกายน</w:t>
      </w:r>
      <w:r w:rsidRPr="003E6F20">
        <w:rPr>
          <w:rFonts w:ascii="BrowalliaUPC" w:hAnsi="BrowalliaUPC" w:cs="BrowalliaUPC"/>
          <w:sz w:val="28"/>
          <w:szCs w:val="28"/>
        </w:rPr>
        <w:t xml:space="preserve"> 2563</w:t>
      </w:r>
      <w:r w:rsidRPr="003E6F20">
        <w:rPr>
          <w:rFonts w:ascii="BrowalliaUPC" w:hAnsi="BrowalliaUPC" w:cs="BrowalliaUPC"/>
          <w:sz w:val="28"/>
          <w:szCs w:val="28"/>
          <w:cs/>
        </w:rPr>
        <w:t xml:space="preserve"> เนื่องจากผู้บริหารของบริษัทเชื่อมั่นว่าการซื้อขายหุ้นดังกล่าว ไม่มีการกระทำใดเป็นการกระทำที่ไม่สุจริตหรือไม่ถูกต้อง อีกทั้งมีหลักฐานที่ชัดเจน</w:t>
      </w:r>
      <w:r w:rsidR="00702CA3">
        <w:rPr>
          <w:rFonts w:ascii="BrowalliaUPC" w:hAnsi="BrowalliaUPC" w:cs="BrowalliaUPC"/>
          <w:sz w:val="28"/>
          <w:szCs w:val="28"/>
        </w:rPr>
        <w:br/>
      </w:r>
      <w:r w:rsidRPr="003E6F20">
        <w:rPr>
          <w:rFonts w:ascii="BrowalliaUPC" w:hAnsi="BrowalliaUPC" w:cs="BrowalliaUPC"/>
          <w:sz w:val="28"/>
          <w:szCs w:val="28"/>
          <w:cs/>
        </w:rPr>
        <w:t>ในการต่อสู้คดี ดังนั้นบริษัทจึงไม่ได้บันทึกหนี้สินที่อาจจะเกิดขึ้นจากคดีดังกล่าวในงบการเงิน</w:t>
      </w:r>
    </w:p>
    <w:p w14:paraId="4665C81B" w14:textId="77777777" w:rsidR="00AD21FA" w:rsidRPr="003E6F20" w:rsidRDefault="00AD21FA" w:rsidP="00571456">
      <w:pPr>
        <w:pStyle w:val="ListParagraph"/>
        <w:tabs>
          <w:tab w:val="clear" w:pos="907"/>
          <w:tab w:val="left" w:pos="567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16DC4C4F" w14:textId="428C0762" w:rsidR="00AE5BFC" w:rsidRDefault="00AE5BFC" w:rsidP="00AE5BFC">
      <w:pPr>
        <w:pStyle w:val="ListParagraph"/>
        <w:ind w:left="426"/>
        <w:jc w:val="thaiDistribute"/>
        <w:rPr>
          <w:rFonts w:ascii="BrowalliaUPC" w:hAnsi="BrowalliaUPC" w:cs="BrowalliaUPC"/>
          <w:sz w:val="28"/>
          <w:szCs w:val="28"/>
          <w:cs/>
        </w:rPr>
      </w:pPr>
      <w:r>
        <w:rPr>
          <w:rFonts w:ascii="BrowalliaUPC" w:hAnsi="BrowalliaUPC" w:cs="BrowalliaUPC" w:hint="cs"/>
          <w:sz w:val="28"/>
          <w:szCs w:val="28"/>
          <w:cs/>
        </w:rPr>
        <w:t xml:space="preserve">ณ วันที่ </w:t>
      </w:r>
      <w:r>
        <w:rPr>
          <w:rFonts w:ascii="BrowalliaUPC" w:hAnsi="BrowalliaUPC" w:cs="BrowalliaUPC"/>
          <w:sz w:val="28"/>
          <w:szCs w:val="28"/>
        </w:rPr>
        <w:t xml:space="preserve">31 </w:t>
      </w:r>
      <w:r>
        <w:rPr>
          <w:rFonts w:ascii="BrowalliaUPC" w:hAnsi="BrowalliaUPC" w:cs="BrowalliaUPC" w:hint="cs"/>
          <w:sz w:val="28"/>
          <w:szCs w:val="28"/>
          <w:cs/>
        </w:rPr>
        <w:t xml:space="preserve">มีนาคม </w:t>
      </w:r>
      <w:r>
        <w:rPr>
          <w:rFonts w:ascii="BrowalliaUPC" w:hAnsi="BrowalliaUPC" w:cs="BrowalliaUPC"/>
          <w:sz w:val="28"/>
          <w:szCs w:val="28"/>
        </w:rPr>
        <w:t>2564</w:t>
      </w:r>
      <w:r w:rsidRPr="003E6F20">
        <w:rPr>
          <w:rFonts w:ascii="BrowalliaUPC" w:hAnsi="BrowalliaUPC" w:cs="BrowalliaUPC"/>
          <w:sz w:val="28"/>
          <w:szCs w:val="28"/>
        </w:rPr>
        <w:t xml:space="preserve"> </w:t>
      </w:r>
      <w:r w:rsidRPr="003E6F20">
        <w:rPr>
          <w:rFonts w:ascii="BrowalliaUPC" w:hAnsi="BrowalliaUPC" w:cs="BrowalliaUPC" w:hint="cs"/>
          <w:sz w:val="28"/>
          <w:szCs w:val="28"/>
          <w:cs/>
        </w:rPr>
        <w:t>บริษัท</w:t>
      </w:r>
      <w:r>
        <w:rPr>
          <w:rFonts w:ascii="BrowalliaUPC" w:hAnsi="BrowalliaUPC" w:cs="BrowalliaUPC" w:hint="cs"/>
          <w:sz w:val="28"/>
          <w:szCs w:val="28"/>
          <w:cs/>
        </w:rPr>
        <w:t>มี</w:t>
      </w:r>
      <w:r w:rsidRPr="003E6F20">
        <w:rPr>
          <w:rFonts w:ascii="BrowalliaUPC" w:hAnsi="BrowalliaUPC" w:cs="BrowalliaUPC" w:hint="cs"/>
          <w:sz w:val="28"/>
          <w:szCs w:val="28"/>
          <w:cs/>
        </w:rPr>
        <w:t>เงินฝากธนาคาร</w:t>
      </w:r>
      <w:r>
        <w:rPr>
          <w:rFonts w:ascii="BrowalliaUPC" w:hAnsi="BrowalliaUPC" w:cs="BrowalliaUPC" w:hint="cs"/>
          <w:sz w:val="28"/>
          <w:szCs w:val="28"/>
          <w:cs/>
        </w:rPr>
        <w:t>ที่</w:t>
      </w:r>
      <w:r w:rsidRPr="003E6F20">
        <w:rPr>
          <w:rFonts w:ascii="BrowalliaUPC" w:hAnsi="BrowalliaUPC" w:cs="BrowalliaUPC" w:hint="cs"/>
          <w:sz w:val="28"/>
          <w:szCs w:val="28"/>
          <w:cs/>
        </w:rPr>
        <w:t xml:space="preserve">ถูกอายัดจำนวน </w:t>
      </w:r>
      <w:r w:rsidRPr="003E6F20">
        <w:rPr>
          <w:rFonts w:ascii="BrowalliaUPC" w:hAnsi="BrowalliaUPC" w:cs="BrowalliaUPC"/>
          <w:sz w:val="28"/>
          <w:szCs w:val="28"/>
        </w:rPr>
        <w:t>2</w:t>
      </w:r>
      <w:r>
        <w:rPr>
          <w:rFonts w:ascii="BrowalliaUPC" w:hAnsi="BrowalliaUPC" w:cs="BrowalliaUPC"/>
          <w:sz w:val="28"/>
          <w:szCs w:val="28"/>
        </w:rPr>
        <w:t>8.03</w:t>
      </w:r>
      <w:r w:rsidRPr="003E6F20">
        <w:rPr>
          <w:rFonts w:ascii="BrowalliaUPC" w:hAnsi="BrowalliaUPC" w:cs="BrowalliaUPC"/>
          <w:sz w:val="28"/>
          <w:szCs w:val="28"/>
        </w:rPr>
        <w:t xml:space="preserve"> </w:t>
      </w:r>
      <w:r w:rsidRPr="003E6F20">
        <w:rPr>
          <w:rFonts w:ascii="BrowalliaUPC" w:hAnsi="BrowalliaUPC" w:cs="BrowalliaUPC" w:hint="cs"/>
          <w:sz w:val="28"/>
          <w:szCs w:val="28"/>
          <w:cs/>
        </w:rPr>
        <w:t>ล้านบาท บริษัทอยู่ระหว่างการดำเนินการขอเพิกถอนการบังคับคดี ซึ่งจำนวนเงินดังกล่าวแสดงอยู่ภายใต้เงินฝากธนาคารที่มีข้อจำกัดการใช้</w:t>
      </w:r>
    </w:p>
    <w:p w14:paraId="1596A272" w14:textId="77777777" w:rsidR="00AD21FA" w:rsidRPr="00AE5BFC" w:rsidRDefault="00AD21FA" w:rsidP="00AD21FA">
      <w:pPr>
        <w:tabs>
          <w:tab w:val="clear" w:pos="907"/>
          <w:tab w:val="left" w:pos="567"/>
        </w:tabs>
        <w:jc w:val="thaiDistribute"/>
        <w:rPr>
          <w:rFonts w:ascii="BrowalliaUPC" w:hAnsi="BrowalliaUPC" w:cs="BrowalliaUPC"/>
          <w:sz w:val="16"/>
          <w:szCs w:val="16"/>
          <w:highlight w:val="yellow"/>
        </w:rPr>
      </w:pPr>
    </w:p>
    <w:p w14:paraId="4EE29EFE" w14:textId="77777777" w:rsidR="00AD21FA" w:rsidRPr="00E621BA" w:rsidRDefault="00AD21FA" w:rsidP="00571456">
      <w:pPr>
        <w:pStyle w:val="ListParagraph"/>
        <w:tabs>
          <w:tab w:val="clear" w:pos="454"/>
          <w:tab w:val="clear" w:pos="680"/>
          <w:tab w:val="clear" w:pos="907"/>
          <w:tab w:val="left" w:pos="2835"/>
          <w:tab w:val="left" w:pos="3261"/>
        </w:tabs>
        <w:ind w:left="426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E621BA">
        <w:rPr>
          <w:rFonts w:ascii="BrowalliaUPC" w:hAnsi="BrowalliaUPC" w:cs="BrowalliaUPC"/>
          <w:sz w:val="28"/>
          <w:szCs w:val="28"/>
          <w:u w:val="single"/>
          <w:cs/>
        </w:rPr>
        <w:t>คดีความเกี่ยวกับการผิดสัญญา</w:t>
      </w:r>
    </w:p>
    <w:p w14:paraId="66FA5D39" w14:textId="77777777" w:rsidR="00AD21FA" w:rsidRPr="00026839" w:rsidRDefault="00AD21FA" w:rsidP="00AD21FA">
      <w:pPr>
        <w:pStyle w:val="ListParagraph"/>
        <w:tabs>
          <w:tab w:val="clear" w:pos="907"/>
          <w:tab w:val="left" w:pos="567"/>
        </w:tabs>
        <w:ind w:left="993"/>
        <w:jc w:val="thaiDistribute"/>
        <w:rPr>
          <w:rFonts w:ascii="BrowalliaUPC" w:hAnsi="BrowalliaUPC" w:cs="BrowalliaUPC"/>
          <w:sz w:val="22"/>
          <w:highlight w:val="yellow"/>
          <w:u w:val="single"/>
        </w:rPr>
      </w:pPr>
    </w:p>
    <w:p w14:paraId="0CB947A7" w14:textId="3772A860" w:rsidR="00AD21FA" w:rsidRPr="004A5DDE" w:rsidRDefault="00AD21FA" w:rsidP="006F7D26">
      <w:pPr>
        <w:pStyle w:val="ListParagraph"/>
        <w:numPr>
          <w:ilvl w:val="0"/>
          <w:numId w:val="31"/>
        </w:numPr>
        <w:tabs>
          <w:tab w:val="clear" w:pos="680"/>
          <w:tab w:val="clear" w:pos="907"/>
          <w:tab w:val="clear" w:pos="1644"/>
          <w:tab w:val="left" w:pos="567"/>
          <w:tab w:val="left" w:pos="851"/>
          <w:tab w:val="left" w:pos="2250"/>
        </w:tabs>
        <w:ind w:left="851" w:hanging="425"/>
        <w:jc w:val="thaiDistribute"/>
        <w:rPr>
          <w:rFonts w:ascii="BrowalliaUPC" w:hAnsi="BrowalliaUPC" w:cs="BrowalliaUPC"/>
          <w:sz w:val="28"/>
          <w:szCs w:val="28"/>
        </w:rPr>
      </w:pPr>
      <w:r w:rsidRPr="00F96BEB">
        <w:rPr>
          <w:rFonts w:ascii="BrowalliaUPC" w:hAnsi="BrowalliaUPC" w:cs="BrowalliaUPC"/>
          <w:sz w:val="28"/>
          <w:szCs w:val="28"/>
          <w:cs/>
        </w:rPr>
        <w:t>บริษัทและบริษัทย่อยทางอ้อมถูกฟ้องร้องเป็นจำเลยร่วมกับผู้อื่นอีก</w:t>
      </w:r>
      <w:r>
        <w:rPr>
          <w:rFonts w:ascii="BrowalliaUPC" w:hAnsi="BrowalliaUPC" w:cs="BrowalliaUPC"/>
          <w:sz w:val="28"/>
          <w:szCs w:val="28"/>
        </w:rPr>
        <w:t xml:space="preserve"> 12 </w:t>
      </w:r>
      <w:r w:rsidRPr="00F96BEB">
        <w:rPr>
          <w:rFonts w:ascii="BrowalliaUPC" w:hAnsi="BrowalliaUPC" w:cs="BrowalliaUPC"/>
          <w:sz w:val="28"/>
          <w:szCs w:val="28"/>
          <w:cs/>
        </w:rPr>
        <w:t>ราย เพื่อเรียกร้องค่าเสียหายให้ชำระเงินค่าบริการโฆษณา โดยให้ชำระหนี้จำนวน</w:t>
      </w:r>
      <w:r>
        <w:rPr>
          <w:rFonts w:ascii="BrowalliaUPC" w:hAnsi="BrowalliaUPC" w:cs="BrowalliaUPC"/>
          <w:sz w:val="28"/>
          <w:szCs w:val="28"/>
        </w:rPr>
        <w:t xml:space="preserve"> 5.20 </w:t>
      </w:r>
      <w:r w:rsidRPr="00F96BEB">
        <w:rPr>
          <w:rFonts w:ascii="BrowalliaUPC" w:hAnsi="BrowalliaUPC" w:cs="BrowalliaUPC"/>
          <w:sz w:val="28"/>
          <w:szCs w:val="28"/>
          <w:cs/>
        </w:rPr>
        <w:t>ล้านบาท และ</w:t>
      </w:r>
      <w:r>
        <w:rPr>
          <w:rFonts w:ascii="BrowalliaUPC" w:hAnsi="BrowalliaUPC" w:cs="BrowalliaUPC"/>
          <w:sz w:val="28"/>
          <w:szCs w:val="28"/>
        </w:rPr>
        <w:t xml:space="preserve"> 12.67 </w:t>
      </w:r>
      <w:r w:rsidRPr="00F96BEB">
        <w:rPr>
          <w:rFonts w:ascii="BrowalliaUPC" w:hAnsi="BrowalliaUPC" w:cs="BrowalliaUPC"/>
          <w:sz w:val="28"/>
          <w:szCs w:val="28"/>
          <w:cs/>
        </w:rPr>
        <w:t>ล้านบาท ตามลำดับ</w:t>
      </w:r>
      <w:r>
        <w:rPr>
          <w:rFonts w:ascii="BrowalliaUPC" w:hAnsi="BrowalliaUPC" w:cs="BrowalliaUPC"/>
          <w:sz w:val="28"/>
          <w:szCs w:val="28"/>
        </w:rPr>
        <w:t xml:space="preserve"> </w:t>
      </w:r>
      <w:r w:rsidRPr="004A5DDE">
        <w:rPr>
          <w:rFonts w:ascii="BrowalliaUPC" w:hAnsi="BrowalliaUPC" w:cs="BrowalliaUPC"/>
          <w:sz w:val="28"/>
          <w:szCs w:val="28"/>
          <w:cs/>
        </w:rPr>
        <w:t>เมื่อวันที่</w:t>
      </w:r>
      <w:r w:rsidRPr="004A5DDE">
        <w:rPr>
          <w:rFonts w:ascii="BrowalliaUPC" w:hAnsi="BrowalliaUPC" w:cs="BrowalliaUPC"/>
          <w:sz w:val="28"/>
          <w:szCs w:val="28"/>
        </w:rPr>
        <w:t xml:space="preserve"> 29 </w:t>
      </w:r>
      <w:r w:rsidRPr="004A5DDE">
        <w:rPr>
          <w:rFonts w:ascii="BrowalliaUPC" w:hAnsi="BrowalliaUPC" w:cs="BrowalliaUPC"/>
          <w:sz w:val="28"/>
          <w:szCs w:val="28"/>
          <w:cs/>
        </w:rPr>
        <w:t>เมษายน</w:t>
      </w:r>
      <w:r w:rsidRPr="004A5DDE">
        <w:rPr>
          <w:rFonts w:ascii="BrowalliaUPC" w:hAnsi="BrowalliaUPC" w:cs="BrowalliaUPC"/>
          <w:sz w:val="28"/>
          <w:szCs w:val="28"/>
        </w:rPr>
        <w:t xml:space="preserve"> 2564 </w:t>
      </w:r>
      <w:r w:rsidRPr="004A5DDE">
        <w:rPr>
          <w:rFonts w:ascii="BrowalliaUPC" w:hAnsi="BrowalliaUPC" w:cs="BrowalliaUPC"/>
          <w:sz w:val="28"/>
          <w:szCs w:val="28"/>
          <w:cs/>
        </w:rPr>
        <w:t>ศาลฏีกามีคำพิพากษายกฟ้องโจทก์</w:t>
      </w:r>
    </w:p>
    <w:p w14:paraId="3AFE9AF3" w14:textId="77777777" w:rsidR="00AD21FA" w:rsidRPr="00026839" w:rsidRDefault="00AD21FA" w:rsidP="006F7D26">
      <w:pPr>
        <w:pStyle w:val="ListParagraph"/>
        <w:tabs>
          <w:tab w:val="clear" w:pos="680"/>
          <w:tab w:val="clear" w:pos="907"/>
          <w:tab w:val="clear" w:pos="1644"/>
          <w:tab w:val="left" w:pos="567"/>
          <w:tab w:val="left" w:pos="851"/>
          <w:tab w:val="left" w:pos="2250"/>
        </w:tabs>
        <w:ind w:left="851" w:hanging="425"/>
        <w:jc w:val="thaiDistribute"/>
        <w:rPr>
          <w:rFonts w:ascii="BrowalliaUPC" w:hAnsi="BrowalliaUPC" w:cs="BrowalliaUPC"/>
          <w:sz w:val="22"/>
          <w:highlight w:val="yellow"/>
        </w:rPr>
      </w:pPr>
    </w:p>
    <w:p w14:paraId="548B287A" w14:textId="6AAD9796" w:rsidR="00AD21FA" w:rsidRPr="001325AA" w:rsidRDefault="00AD21FA" w:rsidP="006F7D26">
      <w:pPr>
        <w:pStyle w:val="ListParagraph"/>
        <w:numPr>
          <w:ilvl w:val="0"/>
          <w:numId w:val="31"/>
        </w:numPr>
        <w:tabs>
          <w:tab w:val="clear" w:pos="680"/>
          <w:tab w:val="clear" w:pos="907"/>
          <w:tab w:val="clear" w:pos="1644"/>
          <w:tab w:val="left" w:pos="567"/>
          <w:tab w:val="left" w:pos="851"/>
          <w:tab w:val="left" w:pos="2250"/>
        </w:tabs>
        <w:ind w:left="851" w:hanging="425"/>
        <w:jc w:val="thaiDistribute"/>
        <w:rPr>
          <w:rFonts w:ascii="BrowalliaUPC" w:hAnsi="BrowalliaUPC" w:cs="BrowalliaUPC"/>
          <w:sz w:val="28"/>
          <w:szCs w:val="28"/>
        </w:rPr>
      </w:pPr>
      <w:r w:rsidRPr="001325AA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Pr="001325AA">
        <w:rPr>
          <w:rFonts w:ascii="BrowalliaUPC" w:hAnsi="BrowalliaUPC" w:cs="BrowalliaUPC"/>
          <w:sz w:val="28"/>
          <w:szCs w:val="28"/>
        </w:rPr>
        <w:t>14</w:t>
      </w:r>
      <w:r w:rsidRPr="001325AA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1325AA">
        <w:rPr>
          <w:rFonts w:ascii="BrowalliaUPC" w:hAnsi="BrowalliaUPC" w:cs="BrowalliaUPC"/>
          <w:sz w:val="28"/>
          <w:szCs w:val="28"/>
        </w:rPr>
        <w:t>2561</w:t>
      </w:r>
      <w:r w:rsidRPr="001325AA">
        <w:rPr>
          <w:rFonts w:ascii="BrowalliaUPC" w:hAnsi="BrowalliaUPC" w:cs="BrowalliaUPC"/>
          <w:sz w:val="28"/>
          <w:szCs w:val="28"/>
          <w:cs/>
        </w:rPr>
        <w:t xml:space="preserve"> บริษัทย่อยและกรรมการผู้มีอำนาจคนหนึ่งถูกฟ้องเป็นจำเลยร่วมกับบุคคลอื่นอีก </w:t>
      </w:r>
      <w:r w:rsidR="00702CA3">
        <w:rPr>
          <w:rFonts w:ascii="BrowalliaUPC" w:hAnsi="BrowalliaUPC" w:cs="BrowalliaUPC"/>
          <w:sz w:val="28"/>
          <w:szCs w:val="28"/>
        </w:rPr>
        <w:br/>
      </w:r>
      <w:r w:rsidRPr="001325AA">
        <w:rPr>
          <w:rFonts w:ascii="BrowalliaUPC" w:hAnsi="BrowalliaUPC" w:cs="BrowalliaUPC"/>
          <w:sz w:val="28"/>
          <w:szCs w:val="28"/>
        </w:rPr>
        <w:t>8</w:t>
      </w:r>
      <w:r w:rsidRPr="001325AA">
        <w:rPr>
          <w:rFonts w:ascii="BrowalliaUPC" w:hAnsi="BrowalliaUPC" w:cs="BrowalliaUPC"/>
          <w:sz w:val="28"/>
          <w:szCs w:val="28"/>
          <w:cs/>
        </w:rPr>
        <w:t xml:space="preserve"> ราย โดยโจทก์ฟ้องในเรื่องของการผิดสัญญา และเรียกร้องค่าเสียหายจำนวน </w:t>
      </w:r>
      <w:r w:rsidRPr="001325AA">
        <w:rPr>
          <w:rFonts w:ascii="BrowalliaUPC" w:hAnsi="BrowalliaUPC" w:cs="BrowalliaUPC"/>
          <w:sz w:val="28"/>
          <w:szCs w:val="28"/>
        </w:rPr>
        <w:t>606</w:t>
      </w:r>
      <w:r w:rsidRPr="001325AA">
        <w:rPr>
          <w:rFonts w:ascii="BrowalliaUPC" w:hAnsi="BrowalliaUPC" w:cs="BrowalliaUPC"/>
          <w:sz w:val="28"/>
          <w:szCs w:val="28"/>
          <w:cs/>
        </w:rPr>
        <w:t xml:space="preserve"> ล้านบาท</w:t>
      </w:r>
      <w:r w:rsidR="00375366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1325AA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Pr="001325AA">
        <w:rPr>
          <w:rFonts w:ascii="BrowalliaUPC" w:hAnsi="BrowalliaUPC" w:cs="BrowalliaUPC"/>
          <w:sz w:val="28"/>
          <w:szCs w:val="28"/>
        </w:rPr>
        <w:t xml:space="preserve">4 </w:t>
      </w:r>
      <w:r w:rsidRPr="001325AA">
        <w:rPr>
          <w:rFonts w:ascii="BrowalliaUPC" w:hAnsi="BrowalliaUPC" w:cs="BrowalliaUPC"/>
          <w:sz w:val="28"/>
          <w:szCs w:val="28"/>
          <w:cs/>
        </w:rPr>
        <w:t xml:space="preserve">มีนาคม </w:t>
      </w:r>
      <w:r w:rsidRPr="001325AA">
        <w:rPr>
          <w:rFonts w:ascii="BrowalliaUPC" w:hAnsi="BrowalliaUPC" w:cs="BrowalliaUPC"/>
          <w:sz w:val="28"/>
          <w:szCs w:val="28"/>
        </w:rPr>
        <w:t xml:space="preserve">2564 </w:t>
      </w:r>
      <w:r w:rsidRPr="001325AA">
        <w:rPr>
          <w:rFonts w:ascii="BrowalliaUPC" w:hAnsi="BrowalliaUPC" w:cs="BrowalliaUPC"/>
          <w:sz w:val="28"/>
          <w:szCs w:val="28"/>
          <w:cs/>
        </w:rPr>
        <w:t xml:space="preserve">ศาลชั้นต้นมีคำพิพากษายกฟ้องบริษัทย่อยและอดีตกรรมการ  </w:t>
      </w:r>
    </w:p>
    <w:p w14:paraId="11856545" w14:textId="77777777" w:rsidR="00AD21FA" w:rsidRPr="00026839" w:rsidRDefault="00AD21FA" w:rsidP="00AD21FA">
      <w:pPr>
        <w:pStyle w:val="ListParagraph"/>
        <w:tabs>
          <w:tab w:val="clear" w:pos="907"/>
          <w:tab w:val="clear" w:pos="1644"/>
          <w:tab w:val="left" w:pos="567"/>
          <w:tab w:val="left" w:pos="2250"/>
        </w:tabs>
        <w:ind w:left="1368"/>
        <w:jc w:val="thaiDistribute"/>
        <w:rPr>
          <w:rFonts w:ascii="BrowalliaUPC" w:hAnsi="BrowalliaUPC" w:cs="BrowalliaUPC"/>
          <w:sz w:val="24"/>
          <w:szCs w:val="24"/>
          <w:highlight w:val="yellow"/>
        </w:rPr>
      </w:pPr>
    </w:p>
    <w:p w14:paraId="458AC73B" w14:textId="77777777" w:rsidR="00AD21FA" w:rsidRPr="00E621BA" w:rsidRDefault="00AD21FA" w:rsidP="008E5008">
      <w:pPr>
        <w:pStyle w:val="ListParagraph"/>
        <w:tabs>
          <w:tab w:val="clear" w:pos="454"/>
          <w:tab w:val="clear" w:pos="680"/>
          <w:tab w:val="clear" w:pos="907"/>
          <w:tab w:val="left" w:pos="2835"/>
          <w:tab w:val="left" w:pos="3261"/>
        </w:tabs>
        <w:ind w:left="426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E621BA">
        <w:rPr>
          <w:rFonts w:ascii="BrowalliaUPC" w:hAnsi="BrowalliaUPC" w:cs="BrowalliaUPC"/>
          <w:sz w:val="28"/>
          <w:szCs w:val="28"/>
          <w:u w:val="single"/>
          <w:cs/>
        </w:rPr>
        <w:t>คดีความเกี่ยวกับการผิดสัญญาแฟรนไชส์</w:t>
      </w:r>
    </w:p>
    <w:p w14:paraId="780A00FD" w14:textId="77777777" w:rsidR="00AD21FA" w:rsidRPr="008E5008" w:rsidRDefault="00AD21FA" w:rsidP="008E5008">
      <w:pPr>
        <w:pStyle w:val="ListParagraph"/>
        <w:tabs>
          <w:tab w:val="clear" w:pos="454"/>
          <w:tab w:val="clear" w:pos="680"/>
          <w:tab w:val="clear" w:pos="907"/>
          <w:tab w:val="left" w:pos="2835"/>
          <w:tab w:val="left" w:pos="3261"/>
        </w:tabs>
        <w:ind w:left="426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0680FFB8" w14:textId="316C4A47" w:rsidR="001931FC" w:rsidRPr="001931FC" w:rsidRDefault="001931FC" w:rsidP="00850E6D">
      <w:pPr>
        <w:pStyle w:val="ListParagraph"/>
        <w:tabs>
          <w:tab w:val="clear" w:pos="907"/>
          <w:tab w:val="left" w:pos="567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917285">
        <w:rPr>
          <w:rFonts w:ascii="BrowalliaUPC" w:hAnsi="BrowalliaUPC" w:cs="BrowalliaUPC"/>
          <w:sz w:val="28"/>
          <w:szCs w:val="28"/>
          <w:cs/>
        </w:rPr>
        <w:t>เมื่อวันที่</w:t>
      </w:r>
      <w:r w:rsidRPr="00917285">
        <w:rPr>
          <w:rFonts w:ascii="BrowalliaUPC" w:hAnsi="BrowalliaUPC" w:cs="BrowalliaUPC"/>
          <w:sz w:val="28"/>
          <w:szCs w:val="28"/>
        </w:rPr>
        <w:t xml:space="preserve"> 14 </w:t>
      </w:r>
      <w:r w:rsidRPr="00917285">
        <w:rPr>
          <w:rFonts w:ascii="BrowalliaUPC" w:hAnsi="BrowalliaUPC" w:cs="BrowalliaUPC"/>
          <w:sz w:val="28"/>
          <w:szCs w:val="28"/>
          <w:cs/>
        </w:rPr>
        <w:t xml:space="preserve">มีนาคม </w:t>
      </w:r>
      <w:r w:rsidRPr="00917285">
        <w:rPr>
          <w:rFonts w:ascii="BrowalliaUPC" w:hAnsi="BrowalliaUPC" w:cs="BrowalliaUPC"/>
          <w:sz w:val="28"/>
          <w:szCs w:val="28"/>
        </w:rPr>
        <w:t xml:space="preserve">2561 </w:t>
      </w:r>
      <w:r w:rsidRPr="00917285">
        <w:rPr>
          <w:rFonts w:ascii="BrowalliaUPC" w:hAnsi="BrowalliaUPC" w:cs="BrowalliaUPC"/>
          <w:sz w:val="28"/>
          <w:szCs w:val="28"/>
          <w:cs/>
        </w:rPr>
        <w:t xml:space="preserve">บริษัทย่อยทางอ้อมแห่งหนึ่งถูกฟ้องร้องโดยผู้รับสิทธิแฟรนไชส์ในต่างประเทศสำหรับค่าความเสียหาย จำนวน </w:t>
      </w:r>
      <w:r w:rsidRPr="00917285">
        <w:rPr>
          <w:rFonts w:ascii="BrowalliaUPC" w:hAnsi="BrowalliaUPC" w:cs="BrowalliaUPC"/>
          <w:sz w:val="28"/>
          <w:szCs w:val="28"/>
        </w:rPr>
        <w:t xml:space="preserve">7 </w:t>
      </w:r>
      <w:r w:rsidRPr="00917285">
        <w:rPr>
          <w:rFonts w:ascii="BrowalliaUPC" w:hAnsi="BrowalliaUPC" w:cs="BrowalliaUPC"/>
          <w:sz w:val="28"/>
          <w:szCs w:val="28"/>
          <w:cs/>
        </w:rPr>
        <w:t>ล้านบาท</w:t>
      </w:r>
      <w:r w:rsidRPr="00917285">
        <w:rPr>
          <w:rFonts w:ascii="BrowalliaUPC" w:hAnsi="BrowalliaUPC" w:cs="BrowalliaUPC"/>
          <w:sz w:val="28"/>
          <w:szCs w:val="28"/>
        </w:rPr>
        <w:t xml:space="preserve"> </w:t>
      </w:r>
      <w:r w:rsidR="006C7DB3" w:rsidRPr="00917285">
        <w:rPr>
          <w:rFonts w:ascii="BrowalliaUPC" w:hAnsi="BrowalliaUPC" w:cs="BrowalliaUPC" w:hint="cs"/>
          <w:sz w:val="28"/>
          <w:szCs w:val="28"/>
          <w:cs/>
        </w:rPr>
        <w:t>ปัจจุบัน</w:t>
      </w:r>
      <w:r w:rsidRPr="00917285">
        <w:rPr>
          <w:rFonts w:ascii="BrowalliaUPC" w:hAnsi="BrowalliaUPC" w:cs="BrowalliaUPC"/>
          <w:sz w:val="28"/>
          <w:szCs w:val="28"/>
          <w:cs/>
        </w:rPr>
        <w:t xml:space="preserve">ศาลอุทธรณ์มีคำพิพากษาให้บริษัทย่อยทางอ้อมชำระเงินจำนวน </w:t>
      </w:r>
      <w:r w:rsidRPr="00917285">
        <w:rPr>
          <w:rFonts w:ascii="BrowalliaUPC" w:hAnsi="BrowalliaUPC" w:cs="BrowalliaUPC"/>
          <w:sz w:val="28"/>
          <w:szCs w:val="28"/>
        </w:rPr>
        <w:t xml:space="preserve">7 </w:t>
      </w:r>
      <w:r w:rsidRPr="00917285">
        <w:rPr>
          <w:rFonts w:ascii="BrowalliaUPC" w:hAnsi="BrowalliaUPC" w:cs="BrowalliaUPC"/>
          <w:sz w:val="28"/>
          <w:szCs w:val="28"/>
          <w:cs/>
        </w:rPr>
        <w:t xml:space="preserve">ล้านบาท พร้อมดอกเบี้ยอัตราร้อยละ </w:t>
      </w:r>
      <w:r w:rsidRPr="00917285">
        <w:rPr>
          <w:rFonts w:ascii="BrowalliaUPC" w:hAnsi="BrowalliaUPC" w:cs="BrowalliaUPC"/>
          <w:sz w:val="28"/>
          <w:szCs w:val="28"/>
        </w:rPr>
        <w:t xml:space="preserve">7.5 </w:t>
      </w:r>
      <w:r w:rsidRPr="00917285">
        <w:rPr>
          <w:rFonts w:ascii="BrowalliaUPC" w:hAnsi="BrowalliaUPC" w:cs="BrowalliaUPC"/>
          <w:sz w:val="28"/>
          <w:szCs w:val="28"/>
          <w:cs/>
        </w:rPr>
        <w:t>ต่อปี นับแต่วันฟ้องจนกว่าชำระเสร็จแก่โจทก์ บริษัทย่อยทางอ้อมอยู่ระหว่างการพิจารณาดำเนินการยื่นคัดค้านการพิจารณาของศาลอุทธรณ์ดังกล่าว</w:t>
      </w:r>
    </w:p>
    <w:p w14:paraId="32D4F2F5" w14:textId="5E3A5791" w:rsidR="00AD21FA" w:rsidRPr="001325AA" w:rsidRDefault="00AD21FA" w:rsidP="008E5008">
      <w:pPr>
        <w:pStyle w:val="ListParagraph"/>
        <w:tabs>
          <w:tab w:val="clear" w:pos="454"/>
          <w:tab w:val="clear" w:pos="680"/>
          <w:tab w:val="clear" w:pos="907"/>
          <w:tab w:val="left" w:pos="2835"/>
          <w:tab w:val="left" w:pos="3261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1325AA">
        <w:rPr>
          <w:rFonts w:ascii="BrowalliaUPC" w:hAnsi="BrowalliaUPC" w:cs="BrowalliaUPC"/>
          <w:sz w:val="28"/>
          <w:szCs w:val="28"/>
          <w:cs/>
        </w:rPr>
        <w:t xml:space="preserve"> </w:t>
      </w:r>
    </w:p>
    <w:p w14:paraId="0D4A6E4B" w14:textId="21878730" w:rsidR="00CC00D7" w:rsidRDefault="00935BBF" w:rsidP="00BF71C8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9F174C">
        <w:rPr>
          <w:rFonts w:ascii="BrowalliaUPC" w:hAnsi="BrowalliaUPC" w:cs="BrowalliaUPC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6759F874" w14:textId="77777777" w:rsidR="00BF71C8" w:rsidRPr="00BF71C8" w:rsidRDefault="00BF71C8" w:rsidP="00BF71C8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277E40FE" w14:textId="3159110F" w:rsidR="00CC00D7" w:rsidRPr="00627AF9" w:rsidRDefault="00AF460B" w:rsidP="00CC00D7">
      <w:pPr>
        <w:pStyle w:val="CordiaNew"/>
        <w:numPr>
          <w:ilvl w:val="0"/>
          <w:numId w:val="40"/>
        </w:numPr>
        <w:tabs>
          <w:tab w:val="clear" w:pos="4153"/>
          <w:tab w:val="left" w:pos="450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6A0163">
        <w:rPr>
          <w:rFonts w:ascii="BrowalliaUPC" w:hAnsi="BrowalliaUPC" w:cs="BrowalliaUPC" w:hint="cs"/>
          <w:sz w:val="28"/>
          <w:szCs w:val="28"/>
          <w:cs/>
        </w:rPr>
        <w:t xml:space="preserve">เมื่อวันที่ </w:t>
      </w:r>
      <w:r w:rsidRPr="006A0163">
        <w:rPr>
          <w:rFonts w:ascii="BrowalliaUPC" w:hAnsi="BrowalliaUPC" w:cs="BrowalliaUPC"/>
          <w:sz w:val="28"/>
          <w:szCs w:val="28"/>
        </w:rPr>
        <w:t xml:space="preserve">23 </w:t>
      </w:r>
      <w:r w:rsidRPr="006A0163">
        <w:rPr>
          <w:rFonts w:ascii="BrowalliaUPC" w:hAnsi="BrowalliaUPC" w:cs="BrowalliaUPC"/>
          <w:sz w:val="28"/>
          <w:szCs w:val="28"/>
          <w:cs/>
        </w:rPr>
        <w:t xml:space="preserve">เมษายน </w:t>
      </w:r>
      <w:r w:rsidRPr="006A0163">
        <w:rPr>
          <w:rFonts w:ascii="BrowalliaUPC" w:hAnsi="BrowalliaUPC" w:cs="BrowalliaUPC"/>
          <w:sz w:val="28"/>
          <w:szCs w:val="28"/>
        </w:rPr>
        <w:t xml:space="preserve">2564 </w:t>
      </w:r>
      <w:r w:rsidR="00CC00D7" w:rsidRPr="006A0163">
        <w:rPr>
          <w:rFonts w:ascii="BrowalliaUPC" w:hAnsi="BrowalliaUPC" w:cs="BrowalliaUPC"/>
          <w:sz w:val="28"/>
          <w:szCs w:val="28"/>
          <w:cs/>
        </w:rPr>
        <w:t>ที่ประชุมสามัญผู้ถือหุ้นของบริษัท สเปซเมด จำกัด มีมติอนุมัติการ</w:t>
      </w:r>
      <w:r w:rsidR="00CC00D7" w:rsidRPr="00627AF9">
        <w:rPr>
          <w:rFonts w:ascii="BrowalliaUPC" w:hAnsi="BrowalliaUPC" w:cs="BrowalliaUPC"/>
          <w:sz w:val="28"/>
          <w:szCs w:val="28"/>
          <w:cs/>
        </w:rPr>
        <w:t xml:space="preserve">จ่ายเงินปันผลจากกำไรสะสมจำนวนรวม </w:t>
      </w:r>
      <w:r w:rsidR="00CC00D7" w:rsidRPr="00627AF9">
        <w:rPr>
          <w:rFonts w:ascii="BrowalliaUPC" w:hAnsi="BrowalliaUPC" w:cs="BrowalliaUPC"/>
          <w:sz w:val="28"/>
          <w:szCs w:val="28"/>
        </w:rPr>
        <w:t xml:space="preserve">10 </w:t>
      </w:r>
      <w:r w:rsidR="00CC00D7" w:rsidRPr="00627AF9">
        <w:rPr>
          <w:rFonts w:ascii="BrowalliaUPC" w:hAnsi="BrowalliaUPC" w:cs="BrowalliaUPC"/>
          <w:sz w:val="28"/>
          <w:szCs w:val="28"/>
          <w:cs/>
        </w:rPr>
        <w:t xml:space="preserve">ล้านบาท โดยจ่ายปันผลเป็นเงินสดในอัตรา </w:t>
      </w:r>
      <w:r w:rsidR="00CC00D7" w:rsidRPr="00627AF9">
        <w:rPr>
          <w:rFonts w:ascii="BrowalliaUPC" w:hAnsi="BrowalliaUPC" w:cs="BrowalliaUPC"/>
          <w:sz w:val="28"/>
          <w:szCs w:val="28"/>
        </w:rPr>
        <w:t xml:space="preserve">20 </w:t>
      </w:r>
      <w:r w:rsidR="00CC00D7" w:rsidRPr="00627AF9">
        <w:rPr>
          <w:rFonts w:ascii="BrowalliaUPC" w:hAnsi="BrowalliaUPC" w:cs="BrowalliaUPC"/>
          <w:sz w:val="28"/>
          <w:szCs w:val="28"/>
          <w:cs/>
        </w:rPr>
        <w:t>บาทต่อหุ้น</w:t>
      </w:r>
    </w:p>
    <w:p w14:paraId="4281F4F8" w14:textId="77777777" w:rsidR="00CC00D7" w:rsidRPr="00627AF9" w:rsidRDefault="00CC00D7" w:rsidP="00CC00D7">
      <w:pPr>
        <w:pStyle w:val="CordiaNew"/>
        <w:tabs>
          <w:tab w:val="clear" w:pos="4153"/>
          <w:tab w:val="left" w:pos="450"/>
          <w:tab w:val="left" w:pos="993"/>
        </w:tabs>
        <w:ind w:left="851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45E51E23" w14:textId="05A4CD10" w:rsidR="00CC00D7" w:rsidRPr="00627AF9" w:rsidRDefault="00A40279" w:rsidP="00CC00D7">
      <w:pPr>
        <w:pStyle w:val="CordiaNew"/>
        <w:numPr>
          <w:ilvl w:val="0"/>
          <w:numId w:val="40"/>
        </w:numPr>
        <w:tabs>
          <w:tab w:val="clear" w:pos="4153"/>
          <w:tab w:val="left" w:pos="450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627AF9">
        <w:rPr>
          <w:rFonts w:ascii="BrowalliaUPC" w:hAnsi="BrowalliaUPC" w:cs="BrowalliaUPC" w:hint="cs"/>
          <w:sz w:val="28"/>
          <w:szCs w:val="28"/>
          <w:cs/>
        </w:rPr>
        <w:t>ใน</w:t>
      </w:r>
      <w:r w:rsidR="00627AF9" w:rsidRPr="00627AF9">
        <w:rPr>
          <w:rFonts w:ascii="BrowalliaUPC" w:hAnsi="BrowalliaUPC" w:cs="BrowalliaUPC" w:hint="cs"/>
          <w:sz w:val="28"/>
          <w:szCs w:val="28"/>
          <w:cs/>
        </w:rPr>
        <w:t>ระหว่าง</w:t>
      </w:r>
      <w:r w:rsidRPr="00627AF9">
        <w:rPr>
          <w:rFonts w:ascii="BrowalliaUPC" w:hAnsi="BrowalliaUPC" w:cs="BrowalliaUPC" w:hint="cs"/>
          <w:sz w:val="28"/>
          <w:szCs w:val="28"/>
          <w:cs/>
        </w:rPr>
        <w:t>เดือน</w:t>
      </w:r>
      <w:r w:rsidR="00CC00D7" w:rsidRPr="00627AF9">
        <w:rPr>
          <w:rFonts w:ascii="BrowalliaUPC" w:hAnsi="BrowalliaUPC" w:cs="BrowalliaUPC" w:hint="cs"/>
          <w:sz w:val="28"/>
          <w:szCs w:val="28"/>
          <w:cs/>
        </w:rPr>
        <w:t xml:space="preserve">พฤษภาคม </w:t>
      </w:r>
      <w:r w:rsidR="00CC00D7" w:rsidRPr="00627AF9">
        <w:rPr>
          <w:rFonts w:ascii="BrowalliaUPC" w:hAnsi="BrowalliaUPC" w:cs="BrowalliaUPC"/>
          <w:sz w:val="28"/>
          <w:szCs w:val="28"/>
        </w:rPr>
        <w:t xml:space="preserve">2564 </w:t>
      </w:r>
      <w:r w:rsidR="00CC00D7" w:rsidRPr="00627AF9">
        <w:rPr>
          <w:rFonts w:ascii="BrowalliaUPC" w:hAnsi="BrowalliaUPC" w:cs="BrowalliaUPC" w:hint="cs"/>
          <w:sz w:val="28"/>
          <w:szCs w:val="28"/>
          <w:cs/>
        </w:rPr>
        <w:t xml:space="preserve">บริษัทได้รับชำระค่าหุ้นสามัญเพิ่มทุนที่เสนอขายแก่บุคคลในวงจำกัดจำนวน </w:t>
      </w:r>
      <w:r w:rsidR="00CC00D7" w:rsidRPr="00627AF9">
        <w:rPr>
          <w:rFonts w:ascii="BrowalliaUPC" w:hAnsi="BrowalliaUPC" w:cs="BrowalliaUPC"/>
          <w:sz w:val="28"/>
          <w:szCs w:val="28"/>
        </w:rPr>
        <w:t xml:space="preserve">3 </w:t>
      </w:r>
      <w:r w:rsidR="00CC00D7" w:rsidRPr="00627AF9">
        <w:rPr>
          <w:rFonts w:ascii="BrowalliaUPC" w:hAnsi="BrowalliaUPC" w:cs="BrowalliaUPC" w:hint="cs"/>
          <w:sz w:val="28"/>
          <w:szCs w:val="28"/>
          <w:cs/>
        </w:rPr>
        <w:t xml:space="preserve">ราย </w:t>
      </w:r>
      <w:r w:rsidR="00244901">
        <w:rPr>
          <w:rFonts w:ascii="BrowalliaUPC" w:hAnsi="BrowalliaUPC" w:cs="BrowalliaUPC" w:hint="cs"/>
          <w:sz w:val="28"/>
          <w:szCs w:val="28"/>
          <w:cs/>
        </w:rPr>
        <w:t>สำหรับ</w:t>
      </w:r>
      <w:r w:rsidR="00CC00D7" w:rsidRPr="00627AF9">
        <w:rPr>
          <w:rFonts w:ascii="BrowalliaUPC" w:hAnsi="BrowalliaUPC" w:cs="BrowalliaUPC" w:hint="cs"/>
          <w:sz w:val="28"/>
          <w:szCs w:val="28"/>
          <w:cs/>
        </w:rPr>
        <w:t xml:space="preserve">หุ้นสามัญรวม </w:t>
      </w:r>
      <w:r w:rsidR="00CC00D7" w:rsidRPr="00627AF9">
        <w:rPr>
          <w:rFonts w:ascii="BrowalliaUPC" w:hAnsi="BrowalliaUPC" w:cs="BrowalliaUPC"/>
          <w:sz w:val="28"/>
          <w:szCs w:val="28"/>
        </w:rPr>
        <w:t>5,045,287,35</w:t>
      </w:r>
      <w:r w:rsidR="00356738" w:rsidRPr="00627AF9">
        <w:rPr>
          <w:rFonts w:ascii="BrowalliaUPC" w:hAnsi="BrowalliaUPC" w:cs="BrowalliaUPC"/>
          <w:sz w:val="28"/>
          <w:szCs w:val="28"/>
        </w:rPr>
        <w:t>6</w:t>
      </w:r>
      <w:r w:rsidR="00CC00D7" w:rsidRPr="00627AF9">
        <w:rPr>
          <w:rFonts w:ascii="BrowalliaUPC" w:hAnsi="BrowalliaUPC" w:cs="BrowalliaUPC"/>
          <w:sz w:val="28"/>
          <w:szCs w:val="28"/>
        </w:rPr>
        <w:t xml:space="preserve"> </w:t>
      </w:r>
      <w:r w:rsidR="00CC00D7" w:rsidRPr="00627AF9">
        <w:rPr>
          <w:rFonts w:ascii="BrowalliaUPC" w:hAnsi="BrowalliaUPC" w:cs="BrowalliaUPC" w:hint="cs"/>
          <w:sz w:val="28"/>
          <w:szCs w:val="28"/>
          <w:cs/>
        </w:rPr>
        <w:t>หุ้น</w:t>
      </w:r>
      <w:r w:rsidR="00244901">
        <w:rPr>
          <w:rFonts w:ascii="BrowalliaUPC" w:hAnsi="BrowalliaUPC" w:cs="BrowalliaUPC" w:hint="cs"/>
          <w:sz w:val="28"/>
          <w:szCs w:val="28"/>
          <w:cs/>
        </w:rPr>
        <w:t xml:space="preserve"> เป็นเงินรวม </w:t>
      </w:r>
      <w:r w:rsidR="00244901">
        <w:rPr>
          <w:rFonts w:ascii="BrowalliaUPC" w:hAnsi="BrowalliaUPC" w:cs="BrowalliaUPC"/>
          <w:sz w:val="28"/>
          <w:szCs w:val="28"/>
        </w:rPr>
        <w:t xml:space="preserve">175.58 </w:t>
      </w:r>
      <w:r w:rsidR="00244901">
        <w:rPr>
          <w:rFonts w:ascii="BrowalliaUPC" w:hAnsi="BrowalliaUPC" w:cs="BrowalliaUPC" w:hint="cs"/>
          <w:sz w:val="28"/>
          <w:szCs w:val="28"/>
          <w:cs/>
        </w:rPr>
        <w:t>ล้านบาท</w:t>
      </w:r>
    </w:p>
    <w:p w14:paraId="21006A0B" w14:textId="77777777" w:rsidR="00FE04AC" w:rsidRPr="009F174C" w:rsidRDefault="00FE04AC" w:rsidP="009F174C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hAnsi="BrowalliaUPC" w:cs="BrowalliaUPC"/>
          <w:sz w:val="28"/>
          <w:szCs w:val="28"/>
          <w:cs/>
          <w:lang w:val="en-GB"/>
        </w:rPr>
      </w:pPr>
    </w:p>
    <w:p w14:paraId="71EA2870" w14:textId="77777777" w:rsidR="00410BE8" w:rsidRPr="00041E8B" w:rsidRDefault="00410BE8" w:rsidP="00410BE8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  <w:highlight w:val="yellow"/>
        </w:rPr>
      </w:pPr>
    </w:p>
    <w:p w14:paraId="5A36CA8F" w14:textId="0305B601" w:rsidR="00935BBF" w:rsidRPr="00AC0517" w:rsidRDefault="00935BBF" w:rsidP="00935BBF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sectPr w:rsidR="00935BBF" w:rsidRPr="00AC0517" w:rsidSect="005050F8">
      <w:footerReference w:type="default" r:id="rId11"/>
      <w:pgSz w:w="11909" w:h="16834" w:code="9"/>
      <w:pgMar w:top="1350" w:right="1019" w:bottom="284" w:left="1418" w:header="720" w:footer="0" w:gutter="0"/>
      <w:pgNumType w:start="9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DA73E" w14:textId="77777777" w:rsidR="003A485C" w:rsidRDefault="003A485C">
      <w:r>
        <w:separator/>
      </w:r>
    </w:p>
  </w:endnote>
  <w:endnote w:type="continuationSeparator" w:id="0">
    <w:p w14:paraId="47C91DD7" w14:textId="77777777" w:rsidR="003A485C" w:rsidRDefault="003A485C">
      <w:r>
        <w:continuationSeparator/>
      </w:r>
    </w:p>
  </w:endnote>
  <w:endnote w:type="continuationNotice" w:id="1">
    <w:p w14:paraId="277DAF88" w14:textId="77777777" w:rsidR="003A485C" w:rsidRDefault="003A485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altName w:val="BrowalliaUPC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885473"/>
      <w:docPartObj>
        <w:docPartGallery w:val="Page Numbers (Bottom of Page)"/>
        <w:docPartUnique/>
      </w:docPartObj>
    </w:sdtPr>
    <w:sdtEndPr>
      <w:rPr>
        <w:rFonts w:ascii="Browallia New" w:hAnsi="Browallia New" w:cs="Browallia New" w:hint="cs"/>
        <w:noProof/>
        <w:sz w:val="28"/>
        <w:szCs w:val="28"/>
      </w:rPr>
    </w:sdtEndPr>
    <w:sdtContent>
      <w:p w14:paraId="65043D87" w14:textId="00FE8E07" w:rsidR="00AF3EE2" w:rsidRDefault="00AF3EE2" w:rsidP="007B0FCE">
        <w:pPr>
          <w:pStyle w:val="Footer"/>
          <w:rPr>
            <w:rFonts w:ascii="Browallia New" w:hAnsi="Browallia New" w:cs="Browallia New"/>
            <w:noProof/>
            <w:sz w:val="28"/>
            <w:szCs w:val="28"/>
          </w:rPr>
        </w:pPr>
        <w:r w:rsidRPr="007B0FCE">
          <w:rPr>
            <w:rFonts w:ascii="Browallia New" w:hAnsi="Browallia New" w:cs="Browallia New" w:hint="cs"/>
            <w:sz w:val="28"/>
            <w:szCs w:val="28"/>
          </w:rPr>
          <w:t>________________________</w:t>
        </w:r>
        <w:r w:rsidRPr="007B0FCE">
          <w:rPr>
            <w:rFonts w:ascii="Browallia New" w:hAnsi="Browallia New" w:cs="Browallia New" w:hint="cs"/>
            <w:sz w:val="28"/>
            <w:szCs w:val="28"/>
            <w:cs/>
          </w:rPr>
          <w:t xml:space="preserve"> กรรมการ</w:t>
        </w:r>
        <w:r>
          <w:rPr>
            <w:rFonts w:hint="cs"/>
            <w:cs/>
          </w:rPr>
          <w:t xml:space="preserve">       </w:t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                                                                            </w:t>
        </w:r>
        <w:r w:rsidRPr="007B0FCE">
          <w:rPr>
            <w:rFonts w:ascii="Browallia New" w:hAnsi="Browallia New" w:cs="Browallia New" w:hint="cs"/>
            <w:sz w:val="28"/>
            <w:szCs w:val="28"/>
            <w:cs/>
          </w:rPr>
          <w:t xml:space="preserve">   </w:t>
        </w:r>
        <w:r w:rsidRPr="00B5115E">
          <w:rPr>
            <w:rFonts w:ascii="Browallia New" w:hAnsi="Browallia New" w:cs="Browallia New" w:hint="cs"/>
            <w:sz w:val="28"/>
            <w:szCs w:val="28"/>
          </w:rPr>
          <w:fldChar w:fldCharType="begin"/>
        </w:r>
        <w:r w:rsidRPr="00B5115E">
          <w:rPr>
            <w:rFonts w:ascii="Browallia New" w:hAnsi="Browallia New" w:cs="Browallia New" w:hint="cs"/>
            <w:sz w:val="28"/>
            <w:szCs w:val="28"/>
          </w:rPr>
          <w:instrText xml:space="preserve"> PAGE   \* MERGEFORMAT </w:instrText>
        </w:r>
        <w:r w:rsidRPr="00B5115E">
          <w:rPr>
            <w:rFonts w:ascii="Browallia New" w:hAnsi="Browallia New" w:cs="Browallia New" w:hint="cs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30</w:t>
        </w:r>
        <w:r w:rsidRPr="00B5115E">
          <w:rPr>
            <w:rFonts w:ascii="Browallia New" w:hAnsi="Browallia New" w:cs="Browallia New" w:hint="cs"/>
            <w:noProof/>
            <w:sz w:val="28"/>
            <w:szCs w:val="28"/>
          </w:rPr>
          <w:fldChar w:fldCharType="end"/>
        </w:r>
      </w:p>
      <w:p w14:paraId="5E1FBA09" w14:textId="1010EB1D" w:rsidR="00AF3EE2" w:rsidRPr="00B5115E" w:rsidRDefault="00AF3EE2" w:rsidP="007B0FCE">
        <w:pPr>
          <w:pStyle w:val="Footer"/>
          <w:rPr>
            <w:rFonts w:ascii="Browallia New" w:hAnsi="Browallia New" w:cs="Browallia New"/>
            <w:sz w:val="28"/>
            <w:szCs w:val="28"/>
          </w:rPr>
        </w:pPr>
        <w:r>
          <w:rPr>
            <w:rFonts w:ascii="Browallia New" w:hAnsi="Browallia New" w:cs="Browallia New"/>
            <w:noProof/>
            <w:sz w:val="28"/>
            <w:szCs w:val="28"/>
          </w:rPr>
          <w:t>(                                     )</w:t>
        </w:r>
      </w:p>
    </w:sdtContent>
  </w:sdt>
  <w:p w14:paraId="7E777565" w14:textId="3FD15E69" w:rsidR="00AF3EE2" w:rsidRPr="00145EC5" w:rsidRDefault="00AF3EE2" w:rsidP="001559D0">
    <w:pPr>
      <w:pStyle w:val="Footer"/>
      <w:spacing w:line="240" w:lineRule="auto"/>
      <w:ind w:left="446" w:right="360"/>
      <w:rPr>
        <w:rFonts w:ascii="Browallia New" w:hAnsi="Browallia New" w:cs="Browallia New"/>
        <w:sz w:val="28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E84AD" w14:textId="77777777" w:rsidR="003A485C" w:rsidRDefault="003A485C">
      <w:r>
        <w:separator/>
      </w:r>
    </w:p>
  </w:footnote>
  <w:footnote w:type="continuationSeparator" w:id="0">
    <w:p w14:paraId="673A8DB2" w14:textId="77777777" w:rsidR="003A485C" w:rsidRDefault="003A485C">
      <w:r>
        <w:continuationSeparator/>
      </w:r>
    </w:p>
  </w:footnote>
  <w:footnote w:type="continuationNotice" w:id="1">
    <w:p w14:paraId="528DF139" w14:textId="77777777" w:rsidR="003A485C" w:rsidRDefault="003A485C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723"/>
        </w:tabs>
        <w:ind w:left="1723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124A6084"/>
    <w:multiLevelType w:val="hybridMultilevel"/>
    <w:tmpl w:val="60702952"/>
    <w:lvl w:ilvl="0" w:tplc="55E25A0E">
      <w:start w:val="1"/>
      <w:numFmt w:val="decimal"/>
      <w:lvlText w:val="27.%1"/>
      <w:lvlJc w:val="left"/>
      <w:pPr>
        <w:ind w:left="1146" w:hanging="360"/>
      </w:pPr>
      <w:rPr>
        <w:rFonts w:cs="Times New Roman" w:hint="default"/>
        <w:b w:val="0"/>
        <w:bCs w:val="0"/>
        <w:u w:val="none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3DD2926"/>
    <w:multiLevelType w:val="hybridMultilevel"/>
    <w:tmpl w:val="2A9AB906"/>
    <w:lvl w:ilvl="0" w:tplc="9FBED216">
      <w:start w:val="1"/>
      <w:numFmt w:val="bullet"/>
      <w:lvlText w:val="-"/>
      <w:lvlJc w:val="left"/>
      <w:pPr>
        <w:ind w:left="1069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4FE0653"/>
    <w:multiLevelType w:val="hybridMultilevel"/>
    <w:tmpl w:val="BB0A1378"/>
    <w:lvl w:ilvl="0" w:tplc="55E25A0E">
      <w:start w:val="1"/>
      <w:numFmt w:val="decimal"/>
      <w:lvlText w:val="27.%1"/>
      <w:lvlJc w:val="left"/>
      <w:pPr>
        <w:ind w:left="720" w:hanging="360"/>
      </w:pPr>
      <w:rPr>
        <w:rFonts w:cs="Times New Roman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E57489"/>
    <w:multiLevelType w:val="multilevel"/>
    <w:tmpl w:val="A4A0F66E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935" w:hanging="384"/>
      </w:pPr>
      <w:rPr>
        <w:rFonts w:hint="default"/>
        <w:b/>
        <w:color w:val="CF4A02"/>
      </w:rPr>
    </w:lvl>
    <w:lvl w:ilvl="2">
      <w:start w:val="1"/>
      <w:numFmt w:val="decimal"/>
      <w:lvlText w:val="3.%3"/>
      <w:lvlJc w:val="left"/>
      <w:pPr>
        <w:ind w:left="1822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"/>
      <w:lvlJc w:val="left"/>
      <w:pPr>
        <w:ind w:left="2373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2924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3835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4386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5297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5848" w:hanging="1440"/>
      </w:pPr>
      <w:rPr>
        <w:rFonts w:hint="default"/>
        <w:b/>
        <w:color w:val="CF4A02"/>
      </w:rPr>
    </w:lvl>
  </w:abstractNum>
  <w:abstractNum w:abstractNumId="14" w15:restartNumberingAfterBreak="0">
    <w:nsid w:val="23BC1C48"/>
    <w:multiLevelType w:val="hybridMultilevel"/>
    <w:tmpl w:val="5C1025C0"/>
    <w:lvl w:ilvl="0" w:tplc="763E9C5E">
      <w:start w:val="1"/>
      <w:numFmt w:val="decimal"/>
      <w:lvlText w:val="%1)"/>
      <w:lvlJc w:val="left"/>
      <w:pPr>
        <w:ind w:left="17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48" w:hanging="360"/>
      </w:pPr>
    </w:lvl>
    <w:lvl w:ilvl="2" w:tplc="0809001B" w:tentative="1">
      <w:start w:val="1"/>
      <w:numFmt w:val="lowerRoman"/>
      <w:lvlText w:val="%3."/>
      <w:lvlJc w:val="right"/>
      <w:pPr>
        <w:ind w:left="3168" w:hanging="180"/>
      </w:pPr>
    </w:lvl>
    <w:lvl w:ilvl="3" w:tplc="0809000F" w:tentative="1">
      <w:start w:val="1"/>
      <w:numFmt w:val="decimal"/>
      <w:lvlText w:val="%4."/>
      <w:lvlJc w:val="left"/>
      <w:pPr>
        <w:ind w:left="3888" w:hanging="360"/>
      </w:pPr>
    </w:lvl>
    <w:lvl w:ilvl="4" w:tplc="08090019" w:tentative="1">
      <w:start w:val="1"/>
      <w:numFmt w:val="lowerLetter"/>
      <w:lvlText w:val="%5."/>
      <w:lvlJc w:val="left"/>
      <w:pPr>
        <w:ind w:left="4608" w:hanging="360"/>
      </w:pPr>
    </w:lvl>
    <w:lvl w:ilvl="5" w:tplc="0809001B" w:tentative="1">
      <w:start w:val="1"/>
      <w:numFmt w:val="lowerRoman"/>
      <w:lvlText w:val="%6."/>
      <w:lvlJc w:val="right"/>
      <w:pPr>
        <w:ind w:left="5328" w:hanging="180"/>
      </w:pPr>
    </w:lvl>
    <w:lvl w:ilvl="6" w:tplc="0809000F" w:tentative="1">
      <w:start w:val="1"/>
      <w:numFmt w:val="decimal"/>
      <w:lvlText w:val="%7."/>
      <w:lvlJc w:val="left"/>
      <w:pPr>
        <w:ind w:left="6048" w:hanging="360"/>
      </w:pPr>
    </w:lvl>
    <w:lvl w:ilvl="7" w:tplc="08090019" w:tentative="1">
      <w:start w:val="1"/>
      <w:numFmt w:val="lowerLetter"/>
      <w:lvlText w:val="%8."/>
      <w:lvlJc w:val="left"/>
      <w:pPr>
        <w:ind w:left="6768" w:hanging="360"/>
      </w:pPr>
    </w:lvl>
    <w:lvl w:ilvl="8" w:tplc="080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15" w15:restartNumberingAfterBreak="0">
    <w:nsid w:val="256378FE"/>
    <w:multiLevelType w:val="hybridMultilevel"/>
    <w:tmpl w:val="E620100E"/>
    <w:lvl w:ilvl="0" w:tplc="66228808">
      <w:start w:val="1"/>
      <w:numFmt w:val="decimal"/>
      <w:lvlText w:val="3.1.%1"/>
      <w:lvlJc w:val="left"/>
      <w:pPr>
        <w:ind w:left="1571" w:hanging="360"/>
      </w:pPr>
      <w:rPr>
        <w:rFonts w:ascii="Browallia New" w:hAnsi="Browallia New" w:cs="Browallia New" w:hint="default"/>
        <w:sz w:val="28"/>
        <w:szCs w:val="28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291" w:hanging="360"/>
      </w:pPr>
    </w:lvl>
    <w:lvl w:ilvl="2" w:tplc="0809001B" w:tentative="1">
      <w:start w:val="1"/>
      <w:numFmt w:val="lowerRoman"/>
      <w:lvlText w:val="%3."/>
      <w:lvlJc w:val="right"/>
      <w:pPr>
        <w:ind w:left="3011" w:hanging="180"/>
      </w:pPr>
    </w:lvl>
    <w:lvl w:ilvl="3" w:tplc="0809000F" w:tentative="1">
      <w:start w:val="1"/>
      <w:numFmt w:val="decimal"/>
      <w:lvlText w:val="%4."/>
      <w:lvlJc w:val="left"/>
      <w:pPr>
        <w:ind w:left="3731" w:hanging="360"/>
      </w:pPr>
    </w:lvl>
    <w:lvl w:ilvl="4" w:tplc="08090019" w:tentative="1">
      <w:start w:val="1"/>
      <w:numFmt w:val="lowerLetter"/>
      <w:lvlText w:val="%5."/>
      <w:lvlJc w:val="left"/>
      <w:pPr>
        <w:ind w:left="4451" w:hanging="360"/>
      </w:pPr>
    </w:lvl>
    <w:lvl w:ilvl="5" w:tplc="0809001B" w:tentative="1">
      <w:start w:val="1"/>
      <w:numFmt w:val="lowerRoman"/>
      <w:lvlText w:val="%6."/>
      <w:lvlJc w:val="right"/>
      <w:pPr>
        <w:ind w:left="5171" w:hanging="180"/>
      </w:pPr>
    </w:lvl>
    <w:lvl w:ilvl="6" w:tplc="0809000F" w:tentative="1">
      <w:start w:val="1"/>
      <w:numFmt w:val="decimal"/>
      <w:lvlText w:val="%7."/>
      <w:lvlJc w:val="left"/>
      <w:pPr>
        <w:ind w:left="5891" w:hanging="360"/>
      </w:pPr>
    </w:lvl>
    <w:lvl w:ilvl="7" w:tplc="08090019" w:tentative="1">
      <w:start w:val="1"/>
      <w:numFmt w:val="lowerLetter"/>
      <w:lvlText w:val="%8."/>
      <w:lvlJc w:val="left"/>
      <w:pPr>
        <w:ind w:left="6611" w:hanging="360"/>
      </w:pPr>
    </w:lvl>
    <w:lvl w:ilvl="8" w:tplc="0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E134AB3"/>
    <w:multiLevelType w:val="multilevel"/>
    <w:tmpl w:val="A852E608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2F091C6C"/>
    <w:multiLevelType w:val="multilevel"/>
    <w:tmpl w:val="101E97A8"/>
    <w:lvl w:ilvl="0">
      <w:start w:val="1"/>
      <w:numFmt w:val="decimal"/>
      <w:lvlText w:val="%1."/>
      <w:lvlJc w:val="left"/>
      <w:pPr>
        <w:ind w:left="1410" w:hanging="600"/>
      </w:pPr>
      <w:rPr>
        <w:rFonts w:hint="default"/>
        <w:lang w:val="en-US"/>
      </w:rPr>
    </w:lvl>
    <w:lvl w:ilvl="1">
      <w:start w:val="3"/>
      <w:numFmt w:val="decimal"/>
      <w:isLgl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440"/>
      </w:pPr>
      <w:rPr>
        <w:rFonts w:hint="default"/>
      </w:rPr>
    </w:lvl>
  </w:abstractNum>
  <w:abstractNum w:abstractNumId="19" w15:restartNumberingAfterBreak="0">
    <w:nsid w:val="3007365A"/>
    <w:multiLevelType w:val="hybridMultilevel"/>
    <w:tmpl w:val="A8FC47A4"/>
    <w:lvl w:ilvl="0" w:tplc="24900208">
      <w:start w:val="1"/>
      <w:numFmt w:val="decimal"/>
      <w:lvlText w:val="24.%1"/>
      <w:lvlJc w:val="left"/>
      <w:pPr>
        <w:ind w:left="720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4944A3F"/>
    <w:multiLevelType w:val="hybridMultilevel"/>
    <w:tmpl w:val="D9CA98D2"/>
    <w:lvl w:ilvl="0" w:tplc="479476B0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SimSun" w:hAnsi="Browallia New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3" w15:restartNumberingAfterBreak="0">
    <w:nsid w:val="3A4405B4"/>
    <w:multiLevelType w:val="multilevel"/>
    <w:tmpl w:val="06C62EF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4" w15:restartNumberingAfterBreak="0">
    <w:nsid w:val="3BF86193"/>
    <w:multiLevelType w:val="hybridMultilevel"/>
    <w:tmpl w:val="E0781682"/>
    <w:lvl w:ilvl="0" w:tplc="CB2C0478">
      <w:start w:val="1"/>
      <w:numFmt w:val="decimal"/>
      <w:lvlText w:val="2.%1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6" w15:restartNumberingAfterBreak="0">
    <w:nsid w:val="46A3193C"/>
    <w:multiLevelType w:val="hybridMultilevel"/>
    <w:tmpl w:val="5180F1FA"/>
    <w:lvl w:ilvl="0" w:tplc="A598216C">
      <w:start w:val="1"/>
      <w:numFmt w:val="decimal"/>
      <w:lvlText w:val="3.%1"/>
      <w:lvlJc w:val="left"/>
      <w:pPr>
        <w:ind w:left="1080" w:hanging="360"/>
      </w:pPr>
      <w:rPr>
        <w:rFonts w:ascii="Browallia New" w:hAnsi="Browallia New" w:cs="Browallia New" w:hint="default"/>
        <w:sz w:val="28"/>
        <w:szCs w:val="28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8A472A1"/>
    <w:multiLevelType w:val="multilevel"/>
    <w:tmpl w:val="63120684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6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0A76D9C"/>
    <w:multiLevelType w:val="hybridMultilevel"/>
    <w:tmpl w:val="AB8CB93C"/>
    <w:lvl w:ilvl="0" w:tplc="C3C02512">
      <w:start w:val="31"/>
      <w:numFmt w:val="bullet"/>
      <w:lvlText w:val="-"/>
      <w:lvlJc w:val="left"/>
      <w:pPr>
        <w:ind w:left="536" w:hanging="360"/>
      </w:pPr>
      <w:rPr>
        <w:rFonts w:ascii="Browallia New" w:eastAsia="Times New Roman" w:hAnsi="Browallia New" w:cs="Browallia New" w:hint="default"/>
      </w:rPr>
    </w:lvl>
    <w:lvl w:ilvl="1" w:tplc="0409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9" w15:restartNumberingAfterBreak="0">
    <w:nsid w:val="52292476"/>
    <w:multiLevelType w:val="hybridMultilevel"/>
    <w:tmpl w:val="DCDC6C14"/>
    <w:lvl w:ilvl="0" w:tplc="63EE0C50">
      <w:start w:val="1"/>
      <w:numFmt w:val="decimal"/>
      <w:lvlText w:val="1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54EC2628"/>
    <w:multiLevelType w:val="hybridMultilevel"/>
    <w:tmpl w:val="153CFCCC"/>
    <w:lvl w:ilvl="0" w:tplc="55E25A0E">
      <w:start w:val="1"/>
      <w:numFmt w:val="decimal"/>
      <w:lvlText w:val="27.%1"/>
      <w:lvlJc w:val="left"/>
      <w:pPr>
        <w:ind w:left="1152" w:hanging="360"/>
      </w:pPr>
      <w:rPr>
        <w:rFonts w:cs="Times New Roman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1" w15:restartNumberingAfterBreak="0">
    <w:nsid w:val="554C796E"/>
    <w:multiLevelType w:val="hybridMultilevel"/>
    <w:tmpl w:val="8D7E9A12"/>
    <w:lvl w:ilvl="0" w:tplc="763E9C5E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33" w:hanging="360"/>
      </w:pPr>
    </w:lvl>
    <w:lvl w:ilvl="2" w:tplc="0809001B" w:tentative="1">
      <w:start w:val="1"/>
      <w:numFmt w:val="lowerRoman"/>
      <w:lvlText w:val="%3."/>
      <w:lvlJc w:val="right"/>
      <w:pPr>
        <w:ind w:left="3153" w:hanging="180"/>
      </w:pPr>
    </w:lvl>
    <w:lvl w:ilvl="3" w:tplc="0809000F" w:tentative="1">
      <w:start w:val="1"/>
      <w:numFmt w:val="decimal"/>
      <w:lvlText w:val="%4."/>
      <w:lvlJc w:val="left"/>
      <w:pPr>
        <w:ind w:left="3873" w:hanging="360"/>
      </w:pPr>
    </w:lvl>
    <w:lvl w:ilvl="4" w:tplc="08090019" w:tentative="1">
      <w:start w:val="1"/>
      <w:numFmt w:val="lowerLetter"/>
      <w:lvlText w:val="%5."/>
      <w:lvlJc w:val="left"/>
      <w:pPr>
        <w:ind w:left="4593" w:hanging="360"/>
      </w:pPr>
    </w:lvl>
    <w:lvl w:ilvl="5" w:tplc="0809001B" w:tentative="1">
      <w:start w:val="1"/>
      <w:numFmt w:val="lowerRoman"/>
      <w:lvlText w:val="%6."/>
      <w:lvlJc w:val="right"/>
      <w:pPr>
        <w:ind w:left="5313" w:hanging="180"/>
      </w:pPr>
    </w:lvl>
    <w:lvl w:ilvl="6" w:tplc="0809000F" w:tentative="1">
      <w:start w:val="1"/>
      <w:numFmt w:val="decimal"/>
      <w:lvlText w:val="%7."/>
      <w:lvlJc w:val="left"/>
      <w:pPr>
        <w:ind w:left="6033" w:hanging="360"/>
      </w:pPr>
    </w:lvl>
    <w:lvl w:ilvl="7" w:tplc="08090019" w:tentative="1">
      <w:start w:val="1"/>
      <w:numFmt w:val="lowerLetter"/>
      <w:lvlText w:val="%8."/>
      <w:lvlJc w:val="left"/>
      <w:pPr>
        <w:ind w:left="6753" w:hanging="360"/>
      </w:pPr>
    </w:lvl>
    <w:lvl w:ilvl="8" w:tplc="08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2" w15:restartNumberingAfterBreak="0">
    <w:nsid w:val="582B26CC"/>
    <w:multiLevelType w:val="multilevel"/>
    <w:tmpl w:val="EF2ABCD0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6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 w15:restartNumberingAfterBreak="0">
    <w:nsid w:val="5C7B23F1"/>
    <w:multiLevelType w:val="hybridMultilevel"/>
    <w:tmpl w:val="D4149438"/>
    <w:lvl w:ilvl="0" w:tplc="D1A063FA">
      <w:start w:val="1"/>
      <w:numFmt w:val="decimal"/>
      <w:lvlText w:val="3.2.%1"/>
      <w:lvlJc w:val="left"/>
      <w:pPr>
        <w:ind w:left="1548" w:hanging="360"/>
      </w:pPr>
      <w:rPr>
        <w:rFonts w:ascii="Browallia New" w:hAnsi="Browallia New" w:cs="Browallia New" w:hint="default"/>
        <w:sz w:val="28"/>
        <w:szCs w:val="28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268" w:hanging="360"/>
      </w:pPr>
    </w:lvl>
    <w:lvl w:ilvl="2" w:tplc="0809001B" w:tentative="1">
      <w:start w:val="1"/>
      <w:numFmt w:val="lowerRoman"/>
      <w:lvlText w:val="%3."/>
      <w:lvlJc w:val="right"/>
      <w:pPr>
        <w:ind w:left="2988" w:hanging="180"/>
      </w:pPr>
    </w:lvl>
    <w:lvl w:ilvl="3" w:tplc="0809000F" w:tentative="1">
      <w:start w:val="1"/>
      <w:numFmt w:val="decimal"/>
      <w:lvlText w:val="%4."/>
      <w:lvlJc w:val="left"/>
      <w:pPr>
        <w:ind w:left="3708" w:hanging="360"/>
      </w:pPr>
    </w:lvl>
    <w:lvl w:ilvl="4" w:tplc="08090019" w:tentative="1">
      <w:start w:val="1"/>
      <w:numFmt w:val="lowerLetter"/>
      <w:lvlText w:val="%5."/>
      <w:lvlJc w:val="left"/>
      <w:pPr>
        <w:ind w:left="4428" w:hanging="360"/>
      </w:pPr>
    </w:lvl>
    <w:lvl w:ilvl="5" w:tplc="0809001B" w:tentative="1">
      <w:start w:val="1"/>
      <w:numFmt w:val="lowerRoman"/>
      <w:lvlText w:val="%6."/>
      <w:lvlJc w:val="right"/>
      <w:pPr>
        <w:ind w:left="5148" w:hanging="180"/>
      </w:pPr>
    </w:lvl>
    <w:lvl w:ilvl="6" w:tplc="0809000F" w:tentative="1">
      <w:start w:val="1"/>
      <w:numFmt w:val="decimal"/>
      <w:lvlText w:val="%7."/>
      <w:lvlJc w:val="left"/>
      <w:pPr>
        <w:ind w:left="5868" w:hanging="360"/>
      </w:pPr>
    </w:lvl>
    <w:lvl w:ilvl="7" w:tplc="08090019" w:tentative="1">
      <w:start w:val="1"/>
      <w:numFmt w:val="lowerLetter"/>
      <w:lvlText w:val="%8."/>
      <w:lvlJc w:val="left"/>
      <w:pPr>
        <w:ind w:left="6588" w:hanging="360"/>
      </w:pPr>
    </w:lvl>
    <w:lvl w:ilvl="8" w:tplc="0809001B" w:tentative="1">
      <w:start w:val="1"/>
      <w:numFmt w:val="lowerRoman"/>
      <w:lvlText w:val="%9."/>
      <w:lvlJc w:val="right"/>
      <w:pPr>
        <w:ind w:left="7308" w:hanging="180"/>
      </w:pPr>
    </w:lvl>
  </w:abstractNum>
  <w:abstractNum w:abstractNumId="34" w15:restartNumberingAfterBreak="0">
    <w:nsid w:val="5DF42D8C"/>
    <w:multiLevelType w:val="hybridMultilevel"/>
    <w:tmpl w:val="CBA63D02"/>
    <w:lvl w:ilvl="0" w:tplc="F85EF40E">
      <w:start w:val="1"/>
      <w:numFmt w:val="decimal"/>
      <w:lvlText w:val="22.%1"/>
      <w:lvlJc w:val="left"/>
      <w:pPr>
        <w:ind w:left="786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0876746"/>
    <w:multiLevelType w:val="hybridMultilevel"/>
    <w:tmpl w:val="BE30B8F8"/>
    <w:lvl w:ilvl="0" w:tplc="D8F857E0">
      <w:start w:val="1"/>
      <w:numFmt w:val="decimal"/>
      <w:lvlText w:val="37.%1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5B6D30"/>
    <w:multiLevelType w:val="hybridMultilevel"/>
    <w:tmpl w:val="0CD21D06"/>
    <w:lvl w:ilvl="0" w:tplc="5F5A71E8">
      <w:numFmt w:val="bullet"/>
      <w:lvlText w:val="-"/>
      <w:lvlJc w:val="left"/>
      <w:pPr>
        <w:ind w:left="2268" w:hanging="360"/>
      </w:pPr>
      <w:rPr>
        <w:rFonts w:ascii="Browallia New" w:eastAsia="SimSun" w:hAnsi="Browallia Ne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8" w:hanging="360"/>
      </w:pPr>
      <w:rPr>
        <w:rFonts w:ascii="Wingdings" w:hAnsi="Wingdings" w:hint="default"/>
      </w:r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B294D9B"/>
    <w:multiLevelType w:val="hybridMultilevel"/>
    <w:tmpl w:val="0B76129A"/>
    <w:lvl w:ilvl="0" w:tplc="F85EF40E">
      <w:start w:val="1"/>
      <w:numFmt w:val="decimal"/>
      <w:lvlText w:val="22.%1"/>
      <w:lvlJc w:val="left"/>
      <w:pPr>
        <w:ind w:left="1146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726A27C3"/>
    <w:multiLevelType w:val="multilevel"/>
    <w:tmpl w:val="1E3E91FE"/>
    <w:lvl w:ilvl="0">
      <w:start w:val="1"/>
      <w:numFmt w:val="decimal"/>
      <w:lvlText w:val="%1."/>
      <w:lvlJc w:val="left"/>
      <w:pPr>
        <w:tabs>
          <w:tab w:val="num" w:pos="9858"/>
        </w:tabs>
        <w:ind w:left="9858" w:hanging="360"/>
      </w:pPr>
      <w:rPr>
        <w:rFonts w:ascii="Browallia New" w:hAnsi="Browallia New" w:cs="Browallia New" w:hint="cs"/>
        <w:sz w:val="28"/>
        <w:szCs w:val="28"/>
        <w:lang w:bidi="th-TH"/>
      </w:rPr>
    </w:lvl>
    <w:lvl w:ilvl="1">
      <w:start w:val="2"/>
      <w:numFmt w:val="decimal"/>
      <w:isLgl/>
      <w:lvlText w:val="%1.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1" w15:restartNumberingAfterBreak="0">
    <w:nsid w:val="73CA4C0B"/>
    <w:multiLevelType w:val="multilevel"/>
    <w:tmpl w:val="D7EC000E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1080" w:hanging="360"/>
      </w:pPr>
      <w:rPr>
        <w:rFonts w:hint="default"/>
        <w:i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2" w15:restartNumberingAfterBreak="0">
    <w:nsid w:val="741103CD"/>
    <w:multiLevelType w:val="multilevel"/>
    <w:tmpl w:val="0409001D"/>
    <w:styleLink w:val="Style1"/>
    <w:lvl w:ilvl="0">
      <w:start w:val="2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873134F"/>
    <w:multiLevelType w:val="hybridMultilevel"/>
    <w:tmpl w:val="012C64AA"/>
    <w:lvl w:ilvl="0" w:tplc="F85EF40E">
      <w:start w:val="1"/>
      <w:numFmt w:val="decimal"/>
      <w:lvlText w:val="22.%1"/>
      <w:lvlJc w:val="left"/>
      <w:pPr>
        <w:ind w:left="1374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94" w:hanging="360"/>
      </w:pPr>
    </w:lvl>
    <w:lvl w:ilvl="2" w:tplc="0409001B" w:tentative="1">
      <w:start w:val="1"/>
      <w:numFmt w:val="lowerRoman"/>
      <w:lvlText w:val="%3."/>
      <w:lvlJc w:val="right"/>
      <w:pPr>
        <w:ind w:left="2814" w:hanging="180"/>
      </w:pPr>
    </w:lvl>
    <w:lvl w:ilvl="3" w:tplc="0409000F" w:tentative="1">
      <w:start w:val="1"/>
      <w:numFmt w:val="decimal"/>
      <w:lvlText w:val="%4."/>
      <w:lvlJc w:val="left"/>
      <w:pPr>
        <w:ind w:left="3534" w:hanging="360"/>
      </w:pPr>
    </w:lvl>
    <w:lvl w:ilvl="4" w:tplc="04090019" w:tentative="1">
      <w:start w:val="1"/>
      <w:numFmt w:val="lowerLetter"/>
      <w:lvlText w:val="%5."/>
      <w:lvlJc w:val="left"/>
      <w:pPr>
        <w:ind w:left="4254" w:hanging="360"/>
      </w:pPr>
    </w:lvl>
    <w:lvl w:ilvl="5" w:tplc="0409001B" w:tentative="1">
      <w:start w:val="1"/>
      <w:numFmt w:val="lowerRoman"/>
      <w:lvlText w:val="%6."/>
      <w:lvlJc w:val="right"/>
      <w:pPr>
        <w:ind w:left="4974" w:hanging="180"/>
      </w:pPr>
    </w:lvl>
    <w:lvl w:ilvl="6" w:tplc="0409000F" w:tentative="1">
      <w:start w:val="1"/>
      <w:numFmt w:val="decimal"/>
      <w:lvlText w:val="%7."/>
      <w:lvlJc w:val="left"/>
      <w:pPr>
        <w:ind w:left="5694" w:hanging="360"/>
      </w:pPr>
    </w:lvl>
    <w:lvl w:ilvl="7" w:tplc="04090019" w:tentative="1">
      <w:start w:val="1"/>
      <w:numFmt w:val="lowerLetter"/>
      <w:lvlText w:val="%8."/>
      <w:lvlJc w:val="left"/>
      <w:pPr>
        <w:ind w:left="6414" w:hanging="360"/>
      </w:pPr>
    </w:lvl>
    <w:lvl w:ilvl="8" w:tplc="0409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44" w15:restartNumberingAfterBreak="0">
    <w:nsid w:val="7D9B64D9"/>
    <w:multiLevelType w:val="multilevel"/>
    <w:tmpl w:val="5C4C532E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6"/>
  </w:num>
  <w:num w:numId="13">
    <w:abstractNumId w:val="38"/>
  </w:num>
  <w:num w:numId="14">
    <w:abstractNumId w:val="20"/>
  </w:num>
  <w:num w:numId="15">
    <w:abstractNumId w:val="25"/>
  </w:num>
  <w:num w:numId="16">
    <w:abstractNumId w:val="40"/>
  </w:num>
  <w:num w:numId="17">
    <w:abstractNumId w:val="21"/>
  </w:num>
  <w:num w:numId="18">
    <w:abstractNumId w:val="42"/>
  </w:num>
  <w:num w:numId="19">
    <w:abstractNumId w:val="32"/>
  </w:num>
  <w:num w:numId="20">
    <w:abstractNumId w:val="29"/>
  </w:num>
  <w:num w:numId="21">
    <w:abstractNumId w:val="18"/>
  </w:num>
  <w:num w:numId="22">
    <w:abstractNumId w:val="28"/>
  </w:num>
  <w:num w:numId="23">
    <w:abstractNumId w:val="11"/>
  </w:num>
  <w:num w:numId="24">
    <w:abstractNumId w:val="41"/>
  </w:num>
  <w:num w:numId="25">
    <w:abstractNumId w:val="24"/>
  </w:num>
  <w:num w:numId="26">
    <w:abstractNumId w:val="44"/>
  </w:num>
  <w:num w:numId="27">
    <w:abstractNumId w:val="26"/>
  </w:num>
  <w:num w:numId="28">
    <w:abstractNumId w:val="15"/>
  </w:num>
  <w:num w:numId="29">
    <w:abstractNumId w:val="33"/>
  </w:num>
  <w:num w:numId="30">
    <w:abstractNumId w:val="37"/>
  </w:num>
  <w:num w:numId="31">
    <w:abstractNumId w:val="31"/>
  </w:num>
  <w:num w:numId="32">
    <w:abstractNumId w:val="14"/>
  </w:num>
  <w:num w:numId="33">
    <w:abstractNumId w:val="17"/>
  </w:num>
  <w:num w:numId="34">
    <w:abstractNumId w:val="23"/>
  </w:num>
  <w:num w:numId="35">
    <w:abstractNumId w:val="27"/>
  </w:num>
  <w:num w:numId="36">
    <w:abstractNumId w:val="36"/>
  </w:num>
  <w:num w:numId="37">
    <w:abstractNumId w:val="13"/>
  </w:num>
  <w:num w:numId="38">
    <w:abstractNumId w:val="35"/>
  </w:num>
  <w:num w:numId="39">
    <w:abstractNumId w:val="39"/>
  </w:num>
  <w:num w:numId="40">
    <w:abstractNumId w:val="10"/>
  </w:num>
  <w:num w:numId="41">
    <w:abstractNumId w:val="34"/>
  </w:num>
  <w:num w:numId="42">
    <w:abstractNumId w:val="43"/>
  </w:num>
  <w:num w:numId="43">
    <w:abstractNumId w:val="19"/>
  </w:num>
  <w:num w:numId="44">
    <w:abstractNumId w:val="30"/>
  </w:num>
  <w:num w:numId="45">
    <w:abstractNumId w:val="12"/>
  </w:num>
  <w:num w:numId="46">
    <w:abstractNumId w:val="23"/>
    <w:lvlOverride w:ilvl="0">
      <w:lvl w:ilvl="0">
        <w:start w:val="24"/>
        <w:numFmt w:val="decimal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26.1"/>
        <w:lvlJc w:val="left"/>
        <w:pPr>
          <w:ind w:left="108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216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288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3600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46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540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64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7200" w:hanging="1440"/>
        </w:pPr>
        <w:rPr>
          <w:rFonts w:hint="default"/>
        </w:rPr>
      </w:lvl>
    </w:lvlOverride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savePreviewPicture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968"/>
    <w:rsid w:val="0000063B"/>
    <w:rsid w:val="000006B0"/>
    <w:rsid w:val="00001128"/>
    <w:rsid w:val="00001232"/>
    <w:rsid w:val="000014A6"/>
    <w:rsid w:val="0000182F"/>
    <w:rsid w:val="00001A6E"/>
    <w:rsid w:val="00001D67"/>
    <w:rsid w:val="00001E0A"/>
    <w:rsid w:val="00002392"/>
    <w:rsid w:val="000024D4"/>
    <w:rsid w:val="0000254D"/>
    <w:rsid w:val="00002897"/>
    <w:rsid w:val="00002D3E"/>
    <w:rsid w:val="00002ECA"/>
    <w:rsid w:val="000032BF"/>
    <w:rsid w:val="000035E7"/>
    <w:rsid w:val="0000366C"/>
    <w:rsid w:val="000037C4"/>
    <w:rsid w:val="000038E7"/>
    <w:rsid w:val="00003942"/>
    <w:rsid w:val="00003C2C"/>
    <w:rsid w:val="00003C35"/>
    <w:rsid w:val="000045E5"/>
    <w:rsid w:val="00004863"/>
    <w:rsid w:val="00004E3E"/>
    <w:rsid w:val="00005398"/>
    <w:rsid w:val="0000542A"/>
    <w:rsid w:val="0000552C"/>
    <w:rsid w:val="00005C37"/>
    <w:rsid w:val="00005CB8"/>
    <w:rsid w:val="00005DA8"/>
    <w:rsid w:val="0000603F"/>
    <w:rsid w:val="00006164"/>
    <w:rsid w:val="00006551"/>
    <w:rsid w:val="000065BF"/>
    <w:rsid w:val="000067D5"/>
    <w:rsid w:val="00006BC2"/>
    <w:rsid w:val="00006C77"/>
    <w:rsid w:val="00006D89"/>
    <w:rsid w:val="00007036"/>
    <w:rsid w:val="000071D3"/>
    <w:rsid w:val="0000733C"/>
    <w:rsid w:val="00007352"/>
    <w:rsid w:val="00007362"/>
    <w:rsid w:val="000073AE"/>
    <w:rsid w:val="000075EF"/>
    <w:rsid w:val="0000797E"/>
    <w:rsid w:val="00007AAC"/>
    <w:rsid w:val="00007BD1"/>
    <w:rsid w:val="00007DC6"/>
    <w:rsid w:val="00010317"/>
    <w:rsid w:val="0001041F"/>
    <w:rsid w:val="0001050F"/>
    <w:rsid w:val="0001083F"/>
    <w:rsid w:val="0001095A"/>
    <w:rsid w:val="00010B43"/>
    <w:rsid w:val="00010BB6"/>
    <w:rsid w:val="00010C2E"/>
    <w:rsid w:val="00010E03"/>
    <w:rsid w:val="00011036"/>
    <w:rsid w:val="000111BE"/>
    <w:rsid w:val="000112CB"/>
    <w:rsid w:val="00011501"/>
    <w:rsid w:val="00011777"/>
    <w:rsid w:val="00011BC8"/>
    <w:rsid w:val="00011C79"/>
    <w:rsid w:val="00012144"/>
    <w:rsid w:val="00012557"/>
    <w:rsid w:val="000125CA"/>
    <w:rsid w:val="00012810"/>
    <w:rsid w:val="00012983"/>
    <w:rsid w:val="000129E1"/>
    <w:rsid w:val="00012DD1"/>
    <w:rsid w:val="00012F2A"/>
    <w:rsid w:val="0001327B"/>
    <w:rsid w:val="000136C0"/>
    <w:rsid w:val="0001389A"/>
    <w:rsid w:val="00013C31"/>
    <w:rsid w:val="00013CBA"/>
    <w:rsid w:val="00013D48"/>
    <w:rsid w:val="00013F8B"/>
    <w:rsid w:val="00014290"/>
    <w:rsid w:val="0001429B"/>
    <w:rsid w:val="00014412"/>
    <w:rsid w:val="0001475E"/>
    <w:rsid w:val="00014765"/>
    <w:rsid w:val="000147A2"/>
    <w:rsid w:val="00014A5D"/>
    <w:rsid w:val="00014CFE"/>
    <w:rsid w:val="00014F36"/>
    <w:rsid w:val="00014FD6"/>
    <w:rsid w:val="000151E2"/>
    <w:rsid w:val="00015326"/>
    <w:rsid w:val="000153ED"/>
    <w:rsid w:val="00015A4A"/>
    <w:rsid w:val="00015D57"/>
    <w:rsid w:val="00015F47"/>
    <w:rsid w:val="000160F4"/>
    <w:rsid w:val="000162DB"/>
    <w:rsid w:val="00016570"/>
    <w:rsid w:val="00016753"/>
    <w:rsid w:val="000167E8"/>
    <w:rsid w:val="000168B9"/>
    <w:rsid w:val="000169A2"/>
    <w:rsid w:val="00016E83"/>
    <w:rsid w:val="00017339"/>
    <w:rsid w:val="000178DC"/>
    <w:rsid w:val="00017A02"/>
    <w:rsid w:val="00017E9C"/>
    <w:rsid w:val="00017FD3"/>
    <w:rsid w:val="000201F6"/>
    <w:rsid w:val="00020883"/>
    <w:rsid w:val="0002095A"/>
    <w:rsid w:val="00020963"/>
    <w:rsid w:val="00020F57"/>
    <w:rsid w:val="0002117E"/>
    <w:rsid w:val="000215EF"/>
    <w:rsid w:val="000217EA"/>
    <w:rsid w:val="000218F8"/>
    <w:rsid w:val="00021A8B"/>
    <w:rsid w:val="00021B2B"/>
    <w:rsid w:val="00021BD9"/>
    <w:rsid w:val="00021D05"/>
    <w:rsid w:val="0002245E"/>
    <w:rsid w:val="0002246A"/>
    <w:rsid w:val="000226E5"/>
    <w:rsid w:val="0002277F"/>
    <w:rsid w:val="00022B04"/>
    <w:rsid w:val="00022BD7"/>
    <w:rsid w:val="00022EBB"/>
    <w:rsid w:val="000230E9"/>
    <w:rsid w:val="00023538"/>
    <w:rsid w:val="000236D1"/>
    <w:rsid w:val="000236E5"/>
    <w:rsid w:val="0002372E"/>
    <w:rsid w:val="00023906"/>
    <w:rsid w:val="00023C68"/>
    <w:rsid w:val="00023E05"/>
    <w:rsid w:val="00023F3B"/>
    <w:rsid w:val="0002413A"/>
    <w:rsid w:val="0002414B"/>
    <w:rsid w:val="00024873"/>
    <w:rsid w:val="000248A4"/>
    <w:rsid w:val="0002491D"/>
    <w:rsid w:val="0002497D"/>
    <w:rsid w:val="00024E55"/>
    <w:rsid w:val="00025398"/>
    <w:rsid w:val="00025535"/>
    <w:rsid w:val="00025655"/>
    <w:rsid w:val="000256BE"/>
    <w:rsid w:val="000258D6"/>
    <w:rsid w:val="00025F25"/>
    <w:rsid w:val="00025F7D"/>
    <w:rsid w:val="00025FDD"/>
    <w:rsid w:val="0002634B"/>
    <w:rsid w:val="00026727"/>
    <w:rsid w:val="00026839"/>
    <w:rsid w:val="00026BD2"/>
    <w:rsid w:val="00026BE5"/>
    <w:rsid w:val="00026C00"/>
    <w:rsid w:val="00026D0D"/>
    <w:rsid w:val="00026EA5"/>
    <w:rsid w:val="000270F6"/>
    <w:rsid w:val="0002753C"/>
    <w:rsid w:val="00027601"/>
    <w:rsid w:val="000276FE"/>
    <w:rsid w:val="0002791A"/>
    <w:rsid w:val="00027BD0"/>
    <w:rsid w:val="00027E0B"/>
    <w:rsid w:val="00027F50"/>
    <w:rsid w:val="000300E2"/>
    <w:rsid w:val="00030393"/>
    <w:rsid w:val="0003050B"/>
    <w:rsid w:val="000306E1"/>
    <w:rsid w:val="0003092B"/>
    <w:rsid w:val="00030C0B"/>
    <w:rsid w:val="00030D81"/>
    <w:rsid w:val="00030E37"/>
    <w:rsid w:val="00030F44"/>
    <w:rsid w:val="000316C2"/>
    <w:rsid w:val="00031749"/>
    <w:rsid w:val="000319EE"/>
    <w:rsid w:val="00031AE1"/>
    <w:rsid w:val="00031C2E"/>
    <w:rsid w:val="00031C52"/>
    <w:rsid w:val="00031D23"/>
    <w:rsid w:val="00031DCF"/>
    <w:rsid w:val="000321AD"/>
    <w:rsid w:val="000323B8"/>
    <w:rsid w:val="000323C1"/>
    <w:rsid w:val="00032812"/>
    <w:rsid w:val="000331FE"/>
    <w:rsid w:val="00033413"/>
    <w:rsid w:val="00033520"/>
    <w:rsid w:val="000335F1"/>
    <w:rsid w:val="0003368F"/>
    <w:rsid w:val="00033975"/>
    <w:rsid w:val="00033BCA"/>
    <w:rsid w:val="00033CAC"/>
    <w:rsid w:val="00033D17"/>
    <w:rsid w:val="00033EEA"/>
    <w:rsid w:val="00033FE8"/>
    <w:rsid w:val="0003438E"/>
    <w:rsid w:val="000343BB"/>
    <w:rsid w:val="00034532"/>
    <w:rsid w:val="00034726"/>
    <w:rsid w:val="00034782"/>
    <w:rsid w:val="00034AA9"/>
    <w:rsid w:val="00034C35"/>
    <w:rsid w:val="00034EFD"/>
    <w:rsid w:val="00034FA2"/>
    <w:rsid w:val="0003514E"/>
    <w:rsid w:val="00035BA9"/>
    <w:rsid w:val="00035BCC"/>
    <w:rsid w:val="00035C92"/>
    <w:rsid w:val="00035D7F"/>
    <w:rsid w:val="00035DC7"/>
    <w:rsid w:val="00035E27"/>
    <w:rsid w:val="00035E43"/>
    <w:rsid w:val="00035EC3"/>
    <w:rsid w:val="000364EB"/>
    <w:rsid w:val="000368BB"/>
    <w:rsid w:val="00036A2C"/>
    <w:rsid w:val="00036A4C"/>
    <w:rsid w:val="00036B0E"/>
    <w:rsid w:val="000370B1"/>
    <w:rsid w:val="00037216"/>
    <w:rsid w:val="00037832"/>
    <w:rsid w:val="00037A0A"/>
    <w:rsid w:val="00037A53"/>
    <w:rsid w:val="00037B32"/>
    <w:rsid w:val="00037C89"/>
    <w:rsid w:val="000400A1"/>
    <w:rsid w:val="0004070E"/>
    <w:rsid w:val="00040909"/>
    <w:rsid w:val="0004093C"/>
    <w:rsid w:val="00040BF6"/>
    <w:rsid w:val="00040F92"/>
    <w:rsid w:val="0004127D"/>
    <w:rsid w:val="00041605"/>
    <w:rsid w:val="000417E3"/>
    <w:rsid w:val="00041875"/>
    <w:rsid w:val="00041B30"/>
    <w:rsid w:val="00041D98"/>
    <w:rsid w:val="00041DA6"/>
    <w:rsid w:val="00041E8B"/>
    <w:rsid w:val="00042486"/>
    <w:rsid w:val="00042A8A"/>
    <w:rsid w:val="000433A8"/>
    <w:rsid w:val="00043C15"/>
    <w:rsid w:val="00043C53"/>
    <w:rsid w:val="00043DF6"/>
    <w:rsid w:val="00043F46"/>
    <w:rsid w:val="00043FC8"/>
    <w:rsid w:val="0004419C"/>
    <w:rsid w:val="00044200"/>
    <w:rsid w:val="0004463D"/>
    <w:rsid w:val="00044B43"/>
    <w:rsid w:val="00044C07"/>
    <w:rsid w:val="0004526E"/>
    <w:rsid w:val="00045313"/>
    <w:rsid w:val="00045860"/>
    <w:rsid w:val="00045A82"/>
    <w:rsid w:val="00045E51"/>
    <w:rsid w:val="00046042"/>
    <w:rsid w:val="0004609F"/>
    <w:rsid w:val="000462F9"/>
    <w:rsid w:val="000463C8"/>
    <w:rsid w:val="00046656"/>
    <w:rsid w:val="0004667D"/>
    <w:rsid w:val="00046921"/>
    <w:rsid w:val="00046B63"/>
    <w:rsid w:val="00046B7C"/>
    <w:rsid w:val="00046E30"/>
    <w:rsid w:val="00046F32"/>
    <w:rsid w:val="00047058"/>
    <w:rsid w:val="0004709B"/>
    <w:rsid w:val="0004736A"/>
    <w:rsid w:val="000474E7"/>
    <w:rsid w:val="00047546"/>
    <w:rsid w:val="00047965"/>
    <w:rsid w:val="00047A46"/>
    <w:rsid w:val="00047AE9"/>
    <w:rsid w:val="00047C47"/>
    <w:rsid w:val="00047CD9"/>
    <w:rsid w:val="00047E9A"/>
    <w:rsid w:val="00047F33"/>
    <w:rsid w:val="0005060E"/>
    <w:rsid w:val="00050659"/>
    <w:rsid w:val="000509E9"/>
    <w:rsid w:val="00050ADF"/>
    <w:rsid w:val="00050D0C"/>
    <w:rsid w:val="00050F55"/>
    <w:rsid w:val="00050FBF"/>
    <w:rsid w:val="000511D6"/>
    <w:rsid w:val="0005140A"/>
    <w:rsid w:val="0005142B"/>
    <w:rsid w:val="000515FC"/>
    <w:rsid w:val="000516AF"/>
    <w:rsid w:val="0005196D"/>
    <w:rsid w:val="000521DF"/>
    <w:rsid w:val="00052412"/>
    <w:rsid w:val="0005242C"/>
    <w:rsid w:val="0005265F"/>
    <w:rsid w:val="000526D8"/>
    <w:rsid w:val="000526E2"/>
    <w:rsid w:val="00052789"/>
    <w:rsid w:val="0005299F"/>
    <w:rsid w:val="00052C48"/>
    <w:rsid w:val="00052CF0"/>
    <w:rsid w:val="000533CE"/>
    <w:rsid w:val="00053518"/>
    <w:rsid w:val="000535BC"/>
    <w:rsid w:val="0005362C"/>
    <w:rsid w:val="000537A6"/>
    <w:rsid w:val="00053B82"/>
    <w:rsid w:val="00053C5E"/>
    <w:rsid w:val="00054097"/>
    <w:rsid w:val="000546E6"/>
    <w:rsid w:val="000547A9"/>
    <w:rsid w:val="00054A28"/>
    <w:rsid w:val="00054AB8"/>
    <w:rsid w:val="00054AF2"/>
    <w:rsid w:val="00054CDB"/>
    <w:rsid w:val="00054E1D"/>
    <w:rsid w:val="0005507A"/>
    <w:rsid w:val="00055180"/>
    <w:rsid w:val="0005523F"/>
    <w:rsid w:val="000554E0"/>
    <w:rsid w:val="000555F4"/>
    <w:rsid w:val="00055A6D"/>
    <w:rsid w:val="00055B53"/>
    <w:rsid w:val="00055D89"/>
    <w:rsid w:val="00056128"/>
    <w:rsid w:val="000564D0"/>
    <w:rsid w:val="00056573"/>
    <w:rsid w:val="00056BCC"/>
    <w:rsid w:val="00057081"/>
    <w:rsid w:val="000570C7"/>
    <w:rsid w:val="000570C9"/>
    <w:rsid w:val="0005723C"/>
    <w:rsid w:val="0005739A"/>
    <w:rsid w:val="000574CD"/>
    <w:rsid w:val="0005754F"/>
    <w:rsid w:val="0005762E"/>
    <w:rsid w:val="00057932"/>
    <w:rsid w:val="000579E2"/>
    <w:rsid w:val="00057AF7"/>
    <w:rsid w:val="00057B8C"/>
    <w:rsid w:val="00057BAB"/>
    <w:rsid w:val="00057CCB"/>
    <w:rsid w:val="00057E98"/>
    <w:rsid w:val="00057F70"/>
    <w:rsid w:val="00060768"/>
    <w:rsid w:val="00060976"/>
    <w:rsid w:val="000609D2"/>
    <w:rsid w:val="00060B2E"/>
    <w:rsid w:val="00060B5D"/>
    <w:rsid w:val="00060C35"/>
    <w:rsid w:val="00061182"/>
    <w:rsid w:val="00061605"/>
    <w:rsid w:val="00061749"/>
    <w:rsid w:val="00061EF9"/>
    <w:rsid w:val="0006257A"/>
    <w:rsid w:val="00062831"/>
    <w:rsid w:val="000628DF"/>
    <w:rsid w:val="000628F0"/>
    <w:rsid w:val="00062B1E"/>
    <w:rsid w:val="00063338"/>
    <w:rsid w:val="0006334F"/>
    <w:rsid w:val="0006384E"/>
    <w:rsid w:val="00063B7D"/>
    <w:rsid w:val="00063CF9"/>
    <w:rsid w:val="00063EA5"/>
    <w:rsid w:val="00064108"/>
    <w:rsid w:val="00064214"/>
    <w:rsid w:val="0006429D"/>
    <w:rsid w:val="00064697"/>
    <w:rsid w:val="00064AB8"/>
    <w:rsid w:val="00064B0E"/>
    <w:rsid w:val="00064E34"/>
    <w:rsid w:val="00065044"/>
    <w:rsid w:val="0006596B"/>
    <w:rsid w:val="000659F6"/>
    <w:rsid w:val="00065A7D"/>
    <w:rsid w:val="00065FEE"/>
    <w:rsid w:val="00067002"/>
    <w:rsid w:val="000670FD"/>
    <w:rsid w:val="0006728C"/>
    <w:rsid w:val="0006762C"/>
    <w:rsid w:val="00067841"/>
    <w:rsid w:val="00067921"/>
    <w:rsid w:val="0006798F"/>
    <w:rsid w:val="00067A72"/>
    <w:rsid w:val="00067A7F"/>
    <w:rsid w:val="00067CFA"/>
    <w:rsid w:val="00067EB2"/>
    <w:rsid w:val="0007032E"/>
    <w:rsid w:val="0007049E"/>
    <w:rsid w:val="000708B9"/>
    <w:rsid w:val="000709E1"/>
    <w:rsid w:val="00070B8D"/>
    <w:rsid w:val="00070B9F"/>
    <w:rsid w:val="00070CD5"/>
    <w:rsid w:val="00071283"/>
    <w:rsid w:val="0007154A"/>
    <w:rsid w:val="00071611"/>
    <w:rsid w:val="00071686"/>
    <w:rsid w:val="000717D8"/>
    <w:rsid w:val="00071894"/>
    <w:rsid w:val="0007189A"/>
    <w:rsid w:val="000718F7"/>
    <w:rsid w:val="000720FA"/>
    <w:rsid w:val="00072569"/>
    <w:rsid w:val="00072734"/>
    <w:rsid w:val="0007277A"/>
    <w:rsid w:val="00072B4A"/>
    <w:rsid w:val="00072EA1"/>
    <w:rsid w:val="00073723"/>
    <w:rsid w:val="000737A1"/>
    <w:rsid w:val="000738BC"/>
    <w:rsid w:val="00073B73"/>
    <w:rsid w:val="00073FD1"/>
    <w:rsid w:val="00074367"/>
    <w:rsid w:val="00074474"/>
    <w:rsid w:val="000749CF"/>
    <w:rsid w:val="00074B5D"/>
    <w:rsid w:val="00074CD4"/>
    <w:rsid w:val="00074F95"/>
    <w:rsid w:val="0007506A"/>
    <w:rsid w:val="00075228"/>
    <w:rsid w:val="00075271"/>
    <w:rsid w:val="000755C1"/>
    <w:rsid w:val="000759F5"/>
    <w:rsid w:val="00075A4D"/>
    <w:rsid w:val="00075BF4"/>
    <w:rsid w:val="0007676B"/>
    <w:rsid w:val="00076A9C"/>
    <w:rsid w:val="00076B6F"/>
    <w:rsid w:val="00076BA6"/>
    <w:rsid w:val="00076BF8"/>
    <w:rsid w:val="00076D6D"/>
    <w:rsid w:val="00076D8F"/>
    <w:rsid w:val="00076E99"/>
    <w:rsid w:val="00076F1E"/>
    <w:rsid w:val="000770F5"/>
    <w:rsid w:val="000771A0"/>
    <w:rsid w:val="0007750A"/>
    <w:rsid w:val="00077872"/>
    <w:rsid w:val="0007791B"/>
    <w:rsid w:val="00077B8D"/>
    <w:rsid w:val="00077BDA"/>
    <w:rsid w:val="00077BDB"/>
    <w:rsid w:val="00077FBE"/>
    <w:rsid w:val="000801CD"/>
    <w:rsid w:val="000802A8"/>
    <w:rsid w:val="00080552"/>
    <w:rsid w:val="000805DF"/>
    <w:rsid w:val="00080995"/>
    <w:rsid w:val="00080B36"/>
    <w:rsid w:val="00080C94"/>
    <w:rsid w:val="00080FAB"/>
    <w:rsid w:val="00081036"/>
    <w:rsid w:val="0008154D"/>
    <w:rsid w:val="000817CC"/>
    <w:rsid w:val="00081995"/>
    <w:rsid w:val="00081E54"/>
    <w:rsid w:val="00081F80"/>
    <w:rsid w:val="00082146"/>
    <w:rsid w:val="00082271"/>
    <w:rsid w:val="00082277"/>
    <w:rsid w:val="000824EA"/>
    <w:rsid w:val="00082819"/>
    <w:rsid w:val="00082889"/>
    <w:rsid w:val="000829EF"/>
    <w:rsid w:val="00082E9A"/>
    <w:rsid w:val="00083138"/>
    <w:rsid w:val="00083198"/>
    <w:rsid w:val="000831A6"/>
    <w:rsid w:val="000832C1"/>
    <w:rsid w:val="00083550"/>
    <w:rsid w:val="00083FF0"/>
    <w:rsid w:val="0008407C"/>
    <w:rsid w:val="000840AD"/>
    <w:rsid w:val="00084127"/>
    <w:rsid w:val="000842F5"/>
    <w:rsid w:val="000847DB"/>
    <w:rsid w:val="000847FC"/>
    <w:rsid w:val="00084FE2"/>
    <w:rsid w:val="00085603"/>
    <w:rsid w:val="00085B82"/>
    <w:rsid w:val="00085EFD"/>
    <w:rsid w:val="00086065"/>
    <w:rsid w:val="000862B7"/>
    <w:rsid w:val="0008667A"/>
    <w:rsid w:val="0008677C"/>
    <w:rsid w:val="00086B2B"/>
    <w:rsid w:val="00087328"/>
    <w:rsid w:val="0008737E"/>
    <w:rsid w:val="00087382"/>
    <w:rsid w:val="000877BF"/>
    <w:rsid w:val="000878E9"/>
    <w:rsid w:val="00087CCC"/>
    <w:rsid w:val="00087CDA"/>
    <w:rsid w:val="00087DEE"/>
    <w:rsid w:val="00087F7D"/>
    <w:rsid w:val="000901EE"/>
    <w:rsid w:val="00090257"/>
    <w:rsid w:val="000904AB"/>
    <w:rsid w:val="0009067B"/>
    <w:rsid w:val="000909D9"/>
    <w:rsid w:val="00090AD7"/>
    <w:rsid w:val="00090B5B"/>
    <w:rsid w:val="00090E2A"/>
    <w:rsid w:val="00091036"/>
    <w:rsid w:val="0009128E"/>
    <w:rsid w:val="000912AA"/>
    <w:rsid w:val="00091329"/>
    <w:rsid w:val="00091394"/>
    <w:rsid w:val="0009140A"/>
    <w:rsid w:val="0009160C"/>
    <w:rsid w:val="0009186F"/>
    <w:rsid w:val="00091870"/>
    <w:rsid w:val="00091C23"/>
    <w:rsid w:val="00091C93"/>
    <w:rsid w:val="000926D8"/>
    <w:rsid w:val="0009275A"/>
    <w:rsid w:val="00093154"/>
    <w:rsid w:val="000933EE"/>
    <w:rsid w:val="0009360A"/>
    <w:rsid w:val="00093BB5"/>
    <w:rsid w:val="00093C6D"/>
    <w:rsid w:val="00093E57"/>
    <w:rsid w:val="00093E7F"/>
    <w:rsid w:val="00093FDF"/>
    <w:rsid w:val="00094B6A"/>
    <w:rsid w:val="00094BDE"/>
    <w:rsid w:val="00094DCF"/>
    <w:rsid w:val="0009506E"/>
    <w:rsid w:val="00095132"/>
    <w:rsid w:val="000952E6"/>
    <w:rsid w:val="00095459"/>
    <w:rsid w:val="000954C3"/>
    <w:rsid w:val="00095824"/>
    <w:rsid w:val="000958B3"/>
    <w:rsid w:val="00095A2E"/>
    <w:rsid w:val="00095A3C"/>
    <w:rsid w:val="00095C22"/>
    <w:rsid w:val="00095D67"/>
    <w:rsid w:val="00095EB3"/>
    <w:rsid w:val="00095EBD"/>
    <w:rsid w:val="00096039"/>
    <w:rsid w:val="00096244"/>
    <w:rsid w:val="000964E9"/>
    <w:rsid w:val="0009664C"/>
    <w:rsid w:val="00096930"/>
    <w:rsid w:val="0009695A"/>
    <w:rsid w:val="000969EB"/>
    <w:rsid w:val="00096BCB"/>
    <w:rsid w:val="00096D02"/>
    <w:rsid w:val="00096D5F"/>
    <w:rsid w:val="00096FB4"/>
    <w:rsid w:val="00097196"/>
    <w:rsid w:val="000974B8"/>
    <w:rsid w:val="00097951"/>
    <w:rsid w:val="000A00B8"/>
    <w:rsid w:val="000A01AC"/>
    <w:rsid w:val="000A060F"/>
    <w:rsid w:val="000A0B26"/>
    <w:rsid w:val="000A0ED9"/>
    <w:rsid w:val="000A1124"/>
    <w:rsid w:val="000A11A3"/>
    <w:rsid w:val="000A11C7"/>
    <w:rsid w:val="000A12A7"/>
    <w:rsid w:val="000A15D9"/>
    <w:rsid w:val="000A17B5"/>
    <w:rsid w:val="000A17D5"/>
    <w:rsid w:val="000A1C30"/>
    <w:rsid w:val="000A1DC7"/>
    <w:rsid w:val="000A1E67"/>
    <w:rsid w:val="000A2194"/>
    <w:rsid w:val="000A22A0"/>
    <w:rsid w:val="000A22BC"/>
    <w:rsid w:val="000A24EA"/>
    <w:rsid w:val="000A2571"/>
    <w:rsid w:val="000A2B03"/>
    <w:rsid w:val="000A2C48"/>
    <w:rsid w:val="000A317A"/>
    <w:rsid w:val="000A33D2"/>
    <w:rsid w:val="000A35DF"/>
    <w:rsid w:val="000A35E8"/>
    <w:rsid w:val="000A3ABB"/>
    <w:rsid w:val="000A3B53"/>
    <w:rsid w:val="000A3BFE"/>
    <w:rsid w:val="000A4266"/>
    <w:rsid w:val="000A449E"/>
    <w:rsid w:val="000A4912"/>
    <w:rsid w:val="000A49FB"/>
    <w:rsid w:val="000A4B19"/>
    <w:rsid w:val="000A4BEC"/>
    <w:rsid w:val="000A4C6B"/>
    <w:rsid w:val="000A4D5B"/>
    <w:rsid w:val="000A5250"/>
    <w:rsid w:val="000A5457"/>
    <w:rsid w:val="000A588E"/>
    <w:rsid w:val="000A58BA"/>
    <w:rsid w:val="000A59FD"/>
    <w:rsid w:val="000A5ADD"/>
    <w:rsid w:val="000A5FBD"/>
    <w:rsid w:val="000A6303"/>
    <w:rsid w:val="000A6374"/>
    <w:rsid w:val="000A646A"/>
    <w:rsid w:val="000A6859"/>
    <w:rsid w:val="000A7090"/>
    <w:rsid w:val="000A7154"/>
    <w:rsid w:val="000A7222"/>
    <w:rsid w:val="000A76A7"/>
    <w:rsid w:val="000A7773"/>
    <w:rsid w:val="000A7EB1"/>
    <w:rsid w:val="000B02F6"/>
    <w:rsid w:val="000B0334"/>
    <w:rsid w:val="000B0557"/>
    <w:rsid w:val="000B0C57"/>
    <w:rsid w:val="000B0CEB"/>
    <w:rsid w:val="000B0EC8"/>
    <w:rsid w:val="000B0FC2"/>
    <w:rsid w:val="000B102B"/>
    <w:rsid w:val="000B1087"/>
    <w:rsid w:val="000B1265"/>
    <w:rsid w:val="000B1447"/>
    <w:rsid w:val="000B147C"/>
    <w:rsid w:val="000B16B8"/>
    <w:rsid w:val="000B1D15"/>
    <w:rsid w:val="000B1DA3"/>
    <w:rsid w:val="000B1ED5"/>
    <w:rsid w:val="000B21B6"/>
    <w:rsid w:val="000B21E4"/>
    <w:rsid w:val="000B27F9"/>
    <w:rsid w:val="000B2A7E"/>
    <w:rsid w:val="000B2DC7"/>
    <w:rsid w:val="000B321E"/>
    <w:rsid w:val="000B35AE"/>
    <w:rsid w:val="000B37AF"/>
    <w:rsid w:val="000B391B"/>
    <w:rsid w:val="000B3947"/>
    <w:rsid w:val="000B3A39"/>
    <w:rsid w:val="000B3B65"/>
    <w:rsid w:val="000B3CA1"/>
    <w:rsid w:val="000B416B"/>
    <w:rsid w:val="000B439E"/>
    <w:rsid w:val="000B43D4"/>
    <w:rsid w:val="000B4505"/>
    <w:rsid w:val="000B455D"/>
    <w:rsid w:val="000B4712"/>
    <w:rsid w:val="000B48CD"/>
    <w:rsid w:val="000B4A33"/>
    <w:rsid w:val="000B4B48"/>
    <w:rsid w:val="000B4D9C"/>
    <w:rsid w:val="000B4EC2"/>
    <w:rsid w:val="000B4F0E"/>
    <w:rsid w:val="000B53B0"/>
    <w:rsid w:val="000B53BD"/>
    <w:rsid w:val="000B54AE"/>
    <w:rsid w:val="000B592F"/>
    <w:rsid w:val="000B5DE2"/>
    <w:rsid w:val="000B6479"/>
    <w:rsid w:val="000B6639"/>
    <w:rsid w:val="000B67D6"/>
    <w:rsid w:val="000B68A4"/>
    <w:rsid w:val="000B68E9"/>
    <w:rsid w:val="000B6BA4"/>
    <w:rsid w:val="000B74BA"/>
    <w:rsid w:val="000B7602"/>
    <w:rsid w:val="000B7B9B"/>
    <w:rsid w:val="000B7CE4"/>
    <w:rsid w:val="000B7D0D"/>
    <w:rsid w:val="000B7DD1"/>
    <w:rsid w:val="000B7FC6"/>
    <w:rsid w:val="000C04E0"/>
    <w:rsid w:val="000C056A"/>
    <w:rsid w:val="000C070B"/>
    <w:rsid w:val="000C1140"/>
    <w:rsid w:val="000C13A5"/>
    <w:rsid w:val="000C145F"/>
    <w:rsid w:val="000C1498"/>
    <w:rsid w:val="000C152B"/>
    <w:rsid w:val="000C1685"/>
    <w:rsid w:val="000C16B8"/>
    <w:rsid w:val="000C1717"/>
    <w:rsid w:val="000C1950"/>
    <w:rsid w:val="000C198C"/>
    <w:rsid w:val="000C1C94"/>
    <w:rsid w:val="000C1D3A"/>
    <w:rsid w:val="000C226C"/>
    <w:rsid w:val="000C2365"/>
    <w:rsid w:val="000C2567"/>
    <w:rsid w:val="000C25A0"/>
    <w:rsid w:val="000C26CB"/>
    <w:rsid w:val="000C2978"/>
    <w:rsid w:val="000C2AC1"/>
    <w:rsid w:val="000C2B70"/>
    <w:rsid w:val="000C3008"/>
    <w:rsid w:val="000C3252"/>
    <w:rsid w:val="000C359D"/>
    <w:rsid w:val="000C35E5"/>
    <w:rsid w:val="000C368A"/>
    <w:rsid w:val="000C3A5D"/>
    <w:rsid w:val="000C3B0B"/>
    <w:rsid w:val="000C3C0D"/>
    <w:rsid w:val="000C40FF"/>
    <w:rsid w:val="000C44EE"/>
    <w:rsid w:val="000C46CB"/>
    <w:rsid w:val="000C48A3"/>
    <w:rsid w:val="000C4D35"/>
    <w:rsid w:val="000C4F23"/>
    <w:rsid w:val="000C4F69"/>
    <w:rsid w:val="000C5045"/>
    <w:rsid w:val="000C51AB"/>
    <w:rsid w:val="000C5255"/>
    <w:rsid w:val="000C5491"/>
    <w:rsid w:val="000C5540"/>
    <w:rsid w:val="000C55DC"/>
    <w:rsid w:val="000C55F2"/>
    <w:rsid w:val="000C56F3"/>
    <w:rsid w:val="000C57AB"/>
    <w:rsid w:val="000C5836"/>
    <w:rsid w:val="000C5F7C"/>
    <w:rsid w:val="000C6071"/>
    <w:rsid w:val="000C60A0"/>
    <w:rsid w:val="000C6509"/>
    <w:rsid w:val="000C6591"/>
    <w:rsid w:val="000C6755"/>
    <w:rsid w:val="000C67E2"/>
    <w:rsid w:val="000C6860"/>
    <w:rsid w:val="000C686B"/>
    <w:rsid w:val="000C68B2"/>
    <w:rsid w:val="000C6956"/>
    <w:rsid w:val="000C6C6C"/>
    <w:rsid w:val="000C6C88"/>
    <w:rsid w:val="000C6DE5"/>
    <w:rsid w:val="000C71EF"/>
    <w:rsid w:val="000C7240"/>
    <w:rsid w:val="000C72E1"/>
    <w:rsid w:val="000C754B"/>
    <w:rsid w:val="000C7555"/>
    <w:rsid w:val="000C7572"/>
    <w:rsid w:val="000C777C"/>
    <w:rsid w:val="000C7883"/>
    <w:rsid w:val="000C7B05"/>
    <w:rsid w:val="000C7C51"/>
    <w:rsid w:val="000C7DE8"/>
    <w:rsid w:val="000D0398"/>
    <w:rsid w:val="000D03B0"/>
    <w:rsid w:val="000D0543"/>
    <w:rsid w:val="000D0B7E"/>
    <w:rsid w:val="000D0CF4"/>
    <w:rsid w:val="000D0FDF"/>
    <w:rsid w:val="000D131C"/>
    <w:rsid w:val="000D143B"/>
    <w:rsid w:val="000D14DA"/>
    <w:rsid w:val="000D15DC"/>
    <w:rsid w:val="000D15F3"/>
    <w:rsid w:val="000D16CE"/>
    <w:rsid w:val="000D1880"/>
    <w:rsid w:val="000D1D07"/>
    <w:rsid w:val="000D1DCC"/>
    <w:rsid w:val="000D2024"/>
    <w:rsid w:val="000D20FE"/>
    <w:rsid w:val="000D2247"/>
    <w:rsid w:val="000D235F"/>
    <w:rsid w:val="000D23E3"/>
    <w:rsid w:val="000D2792"/>
    <w:rsid w:val="000D2B35"/>
    <w:rsid w:val="000D2BC5"/>
    <w:rsid w:val="000D2C1D"/>
    <w:rsid w:val="000D2E19"/>
    <w:rsid w:val="000D30DD"/>
    <w:rsid w:val="000D3274"/>
    <w:rsid w:val="000D34CF"/>
    <w:rsid w:val="000D3560"/>
    <w:rsid w:val="000D39C2"/>
    <w:rsid w:val="000D39F7"/>
    <w:rsid w:val="000D3D01"/>
    <w:rsid w:val="000D3DEA"/>
    <w:rsid w:val="000D4266"/>
    <w:rsid w:val="000D42E3"/>
    <w:rsid w:val="000D4762"/>
    <w:rsid w:val="000D477C"/>
    <w:rsid w:val="000D482B"/>
    <w:rsid w:val="000D4964"/>
    <w:rsid w:val="000D4FD2"/>
    <w:rsid w:val="000D5155"/>
    <w:rsid w:val="000D5163"/>
    <w:rsid w:val="000D52F6"/>
    <w:rsid w:val="000D56A2"/>
    <w:rsid w:val="000D57A9"/>
    <w:rsid w:val="000D5A30"/>
    <w:rsid w:val="000D5E57"/>
    <w:rsid w:val="000D61EF"/>
    <w:rsid w:val="000D681F"/>
    <w:rsid w:val="000D6838"/>
    <w:rsid w:val="000D69AE"/>
    <w:rsid w:val="000D6B33"/>
    <w:rsid w:val="000D6B7C"/>
    <w:rsid w:val="000D6CF9"/>
    <w:rsid w:val="000D751E"/>
    <w:rsid w:val="000D7654"/>
    <w:rsid w:val="000D7919"/>
    <w:rsid w:val="000E025C"/>
    <w:rsid w:val="000E0356"/>
    <w:rsid w:val="000E0435"/>
    <w:rsid w:val="000E0795"/>
    <w:rsid w:val="000E0CE3"/>
    <w:rsid w:val="000E0DB7"/>
    <w:rsid w:val="000E0E7E"/>
    <w:rsid w:val="000E11C0"/>
    <w:rsid w:val="000E1B95"/>
    <w:rsid w:val="000E210A"/>
    <w:rsid w:val="000E24A9"/>
    <w:rsid w:val="000E2B6D"/>
    <w:rsid w:val="000E2BB2"/>
    <w:rsid w:val="000E2C0D"/>
    <w:rsid w:val="000E2C30"/>
    <w:rsid w:val="000E2D3A"/>
    <w:rsid w:val="000E2D4A"/>
    <w:rsid w:val="000E2E06"/>
    <w:rsid w:val="000E3626"/>
    <w:rsid w:val="000E38D5"/>
    <w:rsid w:val="000E3B30"/>
    <w:rsid w:val="000E3D11"/>
    <w:rsid w:val="000E3DFC"/>
    <w:rsid w:val="000E450B"/>
    <w:rsid w:val="000E4529"/>
    <w:rsid w:val="000E4630"/>
    <w:rsid w:val="000E475B"/>
    <w:rsid w:val="000E485A"/>
    <w:rsid w:val="000E4B82"/>
    <w:rsid w:val="000E4E14"/>
    <w:rsid w:val="000E518C"/>
    <w:rsid w:val="000E519E"/>
    <w:rsid w:val="000E51BA"/>
    <w:rsid w:val="000E5614"/>
    <w:rsid w:val="000E565F"/>
    <w:rsid w:val="000E571F"/>
    <w:rsid w:val="000E575B"/>
    <w:rsid w:val="000E57A8"/>
    <w:rsid w:val="000E5859"/>
    <w:rsid w:val="000E5B7A"/>
    <w:rsid w:val="000E5D00"/>
    <w:rsid w:val="000E5DAA"/>
    <w:rsid w:val="000E6092"/>
    <w:rsid w:val="000E6199"/>
    <w:rsid w:val="000E6595"/>
    <w:rsid w:val="000E6AA8"/>
    <w:rsid w:val="000E6B5C"/>
    <w:rsid w:val="000E6CF9"/>
    <w:rsid w:val="000E6E7D"/>
    <w:rsid w:val="000E71C1"/>
    <w:rsid w:val="000E71D6"/>
    <w:rsid w:val="000E76B2"/>
    <w:rsid w:val="000E77D2"/>
    <w:rsid w:val="000E7D40"/>
    <w:rsid w:val="000F0022"/>
    <w:rsid w:val="000F0783"/>
    <w:rsid w:val="000F085F"/>
    <w:rsid w:val="000F112E"/>
    <w:rsid w:val="000F14D9"/>
    <w:rsid w:val="000F1B79"/>
    <w:rsid w:val="000F1D36"/>
    <w:rsid w:val="000F1F7E"/>
    <w:rsid w:val="000F1F97"/>
    <w:rsid w:val="000F2190"/>
    <w:rsid w:val="000F2C1A"/>
    <w:rsid w:val="000F2C25"/>
    <w:rsid w:val="000F2D67"/>
    <w:rsid w:val="000F2D80"/>
    <w:rsid w:val="000F2F89"/>
    <w:rsid w:val="000F3238"/>
    <w:rsid w:val="000F350F"/>
    <w:rsid w:val="000F40F2"/>
    <w:rsid w:val="000F41EB"/>
    <w:rsid w:val="000F42AB"/>
    <w:rsid w:val="000F4444"/>
    <w:rsid w:val="000F456D"/>
    <w:rsid w:val="000F45B4"/>
    <w:rsid w:val="000F4880"/>
    <w:rsid w:val="000F4933"/>
    <w:rsid w:val="000F498E"/>
    <w:rsid w:val="000F4CCA"/>
    <w:rsid w:val="000F4FB8"/>
    <w:rsid w:val="000F5053"/>
    <w:rsid w:val="000F50DC"/>
    <w:rsid w:val="000F5150"/>
    <w:rsid w:val="000F5287"/>
    <w:rsid w:val="000F5B02"/>
    <w:rsid w:val="000F5B67"/>
    <w:rsid w:val="000F5BB8"/>
    <w:rsid w:val="000F5D4D"/>
    <w:rsid w:val="000F5DA5"/>
    <w:rsid w:val="000F5FB3"/>
    <w:rsid w:val="000F613A"/>
    <w:rsid w:val="000F6329"/>
    <w:rsid w:val="000F64EC"/>
    <w:rsid w:val="000F6519"/>
    <w:rsid w:val="000F6678"/>
    <w:rsid w:val="000F6700"/>
    <w:rsid w:val="000F6986"/>
    <w:rsid w:val="000F7362"/>
    <w:rsid w:val="000F76A5"/>
    <w:rsid w:val="000F784B"/>
    <w:rsid w:val="000F795C"/>
    <w:rsid w:val="000F7B09"/>
    <w:rsid w:val="000F7DCB"/>
    <w:rsid w:val="000F7E74"/>
    <w:rsid w:val="00100018"/>
    <w:rsid w:val="0010039C"/>
    <w:rsid w:val="0010080E"/>
    <w:rsid w:val="0010081A"/>
    <w:rsid w:val="0010089C"/>
    <w:rsid w:val="00100A36"/>
    <w:rsid w:val="00100A71"/>
    <w:rsid w:val="00100FCA"/>
    <w:rsid w:val="00101351"/>
    <w:rsid w:val="0010138D"/>
    <w:rsid w:val="001015B8"/>
    <w:rsid w:val="00101805"/>
    <w:rsid w:val="00101C0A"/>
    <w:rsid w:val="00101F95"/>
    <w:rsid w:val="00102016"/>
    <w:rsid w:val="001025FB"/>
    <w:rsid w:val="0010291B"/>
    <w:rsid w:val="001029E9"/>
    <w:rsid w:val="00102A0C"/>
    <w:rsid w:val="00102D8D"/>
    <w:rsid w:val="001030A1"/>
    <w:rsid w:val="00103204"/>
    <w:rsid w:val="001034CC"/>
    <w:rsid w:val="0010354D"/>
    <w:rsid w:val="001037D1"/>
    <w:rsid w:val="00103C3E"/>
    <w:rsid w:val="001043CA"/>
    <w:rsid w:val="00104556"/>
    <w:rsid w:val="001045A8"/>
    <w:rsid w:val="0010468F"/>
    <w:rsid w:val="00104786"/>
    <w:rsid w:val="00104B27"/>
    <w:rsid w:val="00104B7F"/>
    <w:rsid w:val="00105240"/>
    <w:rsid w:val="0010590B"/>
    <w:rsid w:val="00105BAD"/>
    <w:rsid w:val="00105D38"/>
    <w:rsid w:val="00105E55"/>
    <w:rsid w:val="00106215"/>
    <w:rsid w:val="0010648E"/>
    <w:rsid w:val="0010669B"/>
    <w:rsid w:val="001066F9"/>
    <w:rsid w:val="001068A4"/>
    <w:rsid w:val="00106B9A"/>
    <w:rsid w:val="00106D2A"/>
    <w:rsid w:val="00106E99"/>
    <w:rsid w:val="00107110"/>
    <w:rsid w:val="0010712E"/>
    <w:rsid w:val="001071F8"/>
    <w:rsid w:val="001072BC"/>
    <w:rsid w:val="0010792D"/>
    <w:rsid w:val="001079CF"/>
    <w:rsid w:val="00107A80"/>
    <w:rsid w:val="00107BF8"/>
    <w:rsid w:val="00107C38"/>
    <w:rsid w:val="00107C5F"/>
    <w:rsid w:val="0011003F"/>
    <w:rsid w:val="001102EE"/>
    <w:rsid w:val="001103A2"/>
    <w:rsid w:val="0011045A"/>
    <w:rsid w:val="00110A3A"/>
    <w:rsid w:val="00110BF1"/>
    <w:rsid w:val="001114DD"/>
    <w:rsid w:val="00111535"/>
    <w:rsid w:val="00111A2C"/>
    <w:rsid w:val="00112131"/>
    <w:rsid w:val="0011239B"/>
    <w:rsid w:val="001127A2"/>
    <w:rsid w:val="00112A73"/>
    <w:rsid w:val="00112F02"/>
    <w:rsid w:val="001130E2"/>
    <w:rsid w:val="001132A8"/>
    <w:rsid w:val="001133D9"/>
    <w:rsid w:val="001134F2"/>
    <w:rsid w:val="00113521"/>
    <w:rsid w:val="00113AB2"/>
    <w:rsid w:val="00113ED6"/>
    <w:rsid w:val="0011412F"/>
    <w:rsid w:val="00114171"/>
    <w:rsid w:val="00114908"/>
    <w:rsid w:val="00114A21"/>
    <w:rsid w:val="00114B99"/>
    <w:rsid w:val="00114D16"/>
    <w:rsid w:val="00114D67"/>
    <w:rsid w:val="001151E1"/>
    <w:rsid w:val="00115251"/>
    <w:rsid w:val="00115516"/>
    <w:rsid w:val="00115716"/>
    <w:rsid w:val="00115763"/>
    <w:rsid w:val="00115857"/>
    <w:rsid w:val="00115894"/>
    <w:rsid w:val="00115D69"/>
    <w:rsid w:val="0011612D"/>
    <w:rsid w:val="00116175"/>
    <w:rsid w:val="001166C1"/>
    <w:rsid w:val="00116DA0"/>
    <w:rsid w:val="00116EE3"/>
    <w:rsid w:val="001173F2"/>
    <w:rsid w:val="001175C9"/>
    <w:rsid w:val="0011767C"/>
    <w:rsid w:val="00117909"/>
    <w:rsid w:val="001179CA"/>
    <w:rsid w:val="00117A2B"/>
    <w:rsid w:val="00117BC1"/>
    <w:rsid w:val="00117CCC"/>
    <w:rsid w:val="00117CE3"/>
    <w:rsid w:val="00120044"/>
    <w:rsid w:val="0012050D"/>
    <w:rsid w:val="0012076B"/>
    <w:rsid w:val="001207A7"/>
    <w:rsid w:val="0012087C"/>
    <w:rsid w:val="00120B62"/>
    <w:rsid w:val="00120CA2"/>
    <w:rsid w:val="00121180"/>
    <w:rsid w:val="0012181F"/>
    <w:rsid w:val="00121908"/>
    <w:rsid w:val="0012197C"/>
    <w:rsid w:val="00121A7D"/>
    <w:rsid w:val="00122384"/>
    <w:rsid w:val="001226ED"/>
    <w:rsid w:val="00122974"/>
    <w:rsid w:val="00122A63"/>
    <w:rsid w:val="00122AF0"/>
    <w:rsid w:val="00122FEC"/>
    <w:rsid w:val="001230EA"/>
    <w:rsid w:val="00123386"/>
    <w:rsid w:val="0012344E"/>
    <w:rsid w:val="001234CC"/>
    <w:rsid w:val="00123D4F"/>
    <w:rsid w:val="00123DF4"/>
    <w:rsid w:val="0012425E"/>
    <w:rsid w:val="0012455F"/>
    <w:rsid w:val="0012459D"/>
    <w:rsid w:val="001246C2"/>
    <w:rsid w:val="00124790"/>
    <w:rsid w:val="0012489B"/>
    <w:rsid w:val="00124A35"/>
    <w:rsid w:val="00125451"/>
    <w:rsid w:val="00125667"/>
    <w:rsid w:val="001259F3"/>
    <w:rsid w:val="00125AA4"/>
    <w:rsid w:val="00125AC2"/>
    <w:rsid w:val="001264E8"/>
    <w:rsid w:val="0012660E"/>
    <w:rsid w:val="00126834"/>
    <w:rsid w:val="00126924"/>
    <w:rsid w:val="00126B4A"/>
    <w:rsid w:val="00127102"/>
    <w:rsid w:val="00127188"/>
    <w:rsid w:val="00127398"/>
    <w:rsid w:val="00127400"/>
    <w:rsid w:val="00127439"/>
    <w:rsid w:val="00127583"/>
    <w:rsid w:val="001275DC"/>
    <w:rsid w:val="0012773A"/>
    <w:rsid w:val="001278AC"/>
    <w:rsid w:val="00127C80"/>
    <w:rsid w:val="00130003"/>
    <w:rsid w:val="0013003C"/>
    <w:rsid w:val="001303D6"/>
    <w:rsid w:val="001304D4"/>
    <w:rsid w:val="00130507"/>
    <w:rsid w:val="00130530"/>
    <w:rsid w:val="00130877"/>
    <w:rsid w:val="001309D7"/>
    <w:rsid w:val="0013129D"/>
    <w:rsid w:val="001315F5"/>
    <w:rsid w:val="00131827"/>
    <w:rsid w:val="00131ACE"/>
    <w:rsid w:val="00131B40"/>
    <w:rsid w:val="00131D20"/>
    <w:rsid w:val="00131FAD"/>
    <w:rsid w:val="001320FB"/>
    <w:rsid w:val="001321BF"/>
    <w:rsid w:val="00132413"/>
    <w:rsid w:val="00132A1E"/>
    <w:rsid w:val="00132E9F"/>
    <w:rsid w:val="00132F62"/>
    <w:rsid w:val="00133260"/>
    <w:rsid w:val="001332A3"/>
    <w:rsid w:val="001332E4"/>
    <w:rsid w:val="001334C2"/>
    <w:rsid w:val="00133524"/>
    <w:rsid w:val="001339D3"/>
    <w:rsid w:val="00133A94"/>
    <w:rsid w:val="00133AB9"/>
    <w:rsid w:val="00133C4C"/>
    <w:rsid w:val="001342E6"/>
    <w:rsid w:val="00134312"/>
    <w:rsid w:val="0013439F"/>
    <w:rsid w:val="0013454B"/>
    <w:rsid w:val="001345DD"/>
    <w:rsid w:val="00134799"/>
    <w:rsid w:val="00134A4A"/>
    <w:rsid w:val="0013505C"/>
    <w:rsid w:val="00135394"/>
    <w:rsid w:val="00135462"/>
    <w:rsid w:val="00135593"/>
    <w:rsid w:val="00135BA1"/>
    <w:rsid w:val="00135BF5"/>
    <w:rsid w:val="00135ECC"/>
    <w:rsid w:val="0013614B"/>
    <w:rsid w:val="001361EA"/>
    <w:rsid w:val="00136389"/>
    <w:rsid w:val="00136397"/>
    <w:rsid w:val="001364A5"/>
    <w:rsid w:val="0013654F"/>
    <w:rsid w:val="001365F2"/>
    <w:rsid w:val="00136C1C"/>
    <w:rsid w:val="00136C22"/>
    <w:rsid w:val="00136EB5"/>
    <w:rsid w:val="00136F5A"/>
    <w:rsid w:val="00136FAF"/>
    <w:rsid w:val="00136FB8"/>
    <w:rsid w:val="001374BC"/>
    <w:rsid w:val="00137642"/>
    <w:rsid w:val="00137829"/>
    <w:rsid w:val="001379CE"/>
    <w:rsid w:val="00137B27"/>
    <w:rsid w:val="00137BEA"/>
    <w:rsid w:val="00137E87"/>
    <w:rsid w:val="0014006D"/>
    <w:rsid w:val="001402B3"/>
    <w:rsid w:val="001409EF"/>
    <w:rsid w:val="001416A1"/>
    <w:rsid w:val="00141D06"/>
    <w:rsid w:val="00141EDB"/>
    <w:rsid w:val="0014246A"/>
    <w:rsid w:val="001425AC"/>
    <w:rsid w:val="001426D8"/>
    <w:rsid w:val="0014290F"/>
    <w:rsid w:val="001429DB"/>
    <w:rsid w:val="00142AEE"/>
    <w:rsid w:val="00142B70"/>
    <w:rsid w:val="00142BC8"/>
    <w:rsid w:val="00142D52"/>
    <w:rsid w:val="00142E26"/>
    <w:rsid w:val="0014343D"/>
    <w:rsid w:val="00143556"/>
    <w:rsid w:val="001437D9"/>
    <w:rsid w:val="00143A3E"/>
    <w:rsid w:val="00143D61"/>
    <w:rsid w:val="00143EA8"/>
    <w:rsid w:val="00144104"/>
    <w:rsid w:val="0014490A"/>
    <w:rsid w:val="001449A4"/>
    <w:rsid w:val="00144A8F"/>
    <w:rsid w:val="00144C3A"/>
    <w:rsid w:val="0014535D"/>
    <w:rsid w:val="00145365"/>
    <w:rsid w:val="00145EC5"/>
    <w:rsid w:val="00146201"/>
    <w:rsid w:val="001462D9"/>
    <w:rsid w:val="001463D6"/>
    <w:rsid w:val="0014665D"/>
    <w:rsid w:val="00146E28"/>
    <w:rsid w:val="00146F18"/>
    <w:rsid w:val="00147188"/>
    <w:rsid w:val="0014782D"/>
    <w:rsid w:val="001478E4"/>
    <w:rsid w:val="00147C3D"/>
    <w:rsid w:val="00147C7B"/>
    <w:rsid w:val="00147F9C"/>
    <w:rsid w:val="00150115"/>
    <w:rsid w:val="0015029A"/>
    <w:rsid w:val="00150409"/>
    <w:rsid w:val="0015074C"/>
    <w:rsid w:val="00150827"/>
    <w:rsid w:val="00150A98"/>
    <w:rsid w:val="00150B51"/>
    <w:rsid w:val="00150CE8"/>
    <w:rsid w:val="00150E9E"/>
    <w:rsid w:val="00150F43"/>
    <w:rsid w:val="00150FD2"/>
    <w:rsid w:val="00151078"/>
    <w:rsid w:val="001512A1"/>
    <w:rsid w:val="0015156C"/>
    <w:rsid w:val="0015176A"/>
    <w:rsid w:val="00151918"/>
    <w:rsid w:val="00151B9A"/>
    <w:rsid w:val="00151BF0"/>
    <w:rsid w:val="00152465"/>
    <w:rsid w:val="00152C3C"/>
    <w:rsid w:val="00152CEE"/>
    <w:rsid w:val="00153350"/>
    <w:rsid w:val="001536EE"/>
    <w:rsid w:val="001539D6"/>
    <w:rsid w:val="00153CCB"/>
    <w:rsid w:val="00153ED9"/>
    <w:rsid w:val="001540A2"/>
    <w:rsid w:val="001542A4"/>
    <w:rsid w:val="0015452B"/>
    <w:rsid w:val="0015462E"/>
    <w:rsid w:val="00154820"/>
    <w:rsid w:val="0015483A"/>
    <w:rsid w:val="0015483E"/>
    <w:rsid w:val="00154A1F"/>
    <w:rsid w:val="00154A2F"/>
    <w:rsid w:val="00154E30"/>
    <w:rsid w:val="00154F02"/>
    <w:rsid w:val="00155113"/>
    <w:rsid w:val="00155177"/>
    <w:rsid w:val="001557D2"/>
    <w:rsid w:val="001558B2"/>
    <w:rsid w:val="001559A4"/>
    <w:rsid w:val="001559D0"/>
    <w:rsid w:val="001559D4"/>
    <w:rsid w:val="00155AA6"/>
    <w:rsid w:val="00155AF9"/>
    <w:rsid w:val="00155C91"/>
    <w:rsid w:val="00155CB9"/>
    <w:rsid w:val="00155F38"/>
    <w:rsid w:val="001560DB"/>
    <w:rsid w:val="0015663A"/>
    <w:rsid w:val="00156CA7"/>
    <w:rsid w:val="00156D0B"/>
    <w:rsid w:val="00156DCD"/>
    <w:rsid w:val="00156F48"/>
    <w:rsid w:val="00156F79"/>
    <w:rsid w:val="00156FB8"/>
    <w:rsid w:val="001570C2"/>
    <w:rsid w:val="00157383"/>
    <w:rsid w:val="0015752F"/>
    <w:rsid w:val="0015754A"/>
    <w:rsid w:val="00157D5E"/>
    <w:rsid w:val="00157FEF"/>
    <w:rsid w:val="00160299"/>
    <w:rsid w:val="001602C5"/>
    <w:rsid w:val="00160409"/>
    <w:rsid w:val="00160539"/>
    <w:rsid w:val="001608DB"/>
    <w:rsid w:val="00160927"/>
    <w:rsid w:val="00160C03"/>
    <w:rsid w:val="00160C2B"/>
    <w:rsid w:val="00160CDD"/>
    <w:rsid w:val="00160EC5"/>
    <w:rsid w:val="00160F8C"/>
    <w:rsid w:val="0016116D"/>
    <w:rsid w:val="00161650"/>
    <w:rsid w:val="0016173A"/>
    <w:rsid w:val="001618AC"/>
    <w:rsid w:val="001618C8"/>
    <w:rsid w:val="0016205E"/>
    <w:rsid w:val="0016240B"/>
    <w:rsid w:val="00162565"/>
    <w:rsid w:val="001625E1"/>
    <w:rsid w:val="00162965"/>
    <w:rsid w:val="00162D12"/>
    <w:rsid w:val="00163036"/>
    <w:rsid w:val="001630A9"/>
    <w:rsid w:val="0016320E"/>
    <w:rsid w:val="00163212"/>
    <w:rsid w:val="0016325D"/>
    <w:rsid w:val="00163441"/>
    <w:rsid w:val="0016344E"/>
    <w:rsid w:val="00163689"/>
    <w:rsid w:val="001636DE"/>
    <w:rsid w:val="00163791"/>
    <w:rsid w:val="0016389F"/>
    <w:rsid w:val="001638BD"/>
    <w:rsid w:val="00163F97"/>
    <w:rsid w:val="00164302"/>
    <w:rsid w:val="001643C3"/>
    <w:rsid w:val="001644D3"/>
    <w:rsid w:val="0016454D"/>
    <w:rsid w:val="001646A1"/>
    <w:rsid w:val="00164786"/>
    <w:rsid w:val="00164C28"/>
    <w:rsid w:val="00164DCC"/>
    <w:rsid w:val="00164E93"/>
    <w:rsid w:val="0016532D"/>
    <w:rsid w:val="00165333"/>
    <w:rsid w:val="00165530"/>
    <w:rsid w:val="00165766"/>
    <w:rsid w:val="001659C4"/>
    <w:rsid w:val="00165AD0"/>
    <w:rsid w:val="00165B6F"/>
    <w:rsid w:val="0016613A"/>
    <w:rsid w:val="0016643F"/>
    <w:rsid w:val="001664F5"/>
    <w:rsid w:val="00166529"/>
    <w:rsid w:val="00166945"/>
    <w:rsid w:val="00166ABD"/>
    <w:rsid w:val="00166FC0"/>
    <w:rsid w:val="00167110"/>
    <w:rsid w:val="0016740B"/>
    <w:rsid w:val="0016750F"/>
    <w:rsid w:val="001676BB"/>
    <w:rsid w:val="0016771F"/>
    <w:rsid w:val="001678EF"/>
    <w:rsid w:val="00167989"/>
    <w:rsid w:val="00167F4D"/>
    <w:rsid w:val="00167F79"/>
    <w:rsid w:val="00167FDB"/>
    <w:rsid w:val="00170033"/>
    <w:rsid w:val="001702E8"/>
    <w:rsid w:val="00170330"/>
    <w:rsid w:val="00170447"/>
    <w:rsid w:val="001708BE"/>
    <w:rsid w:val="001708EA"/>
    <w:rsid w:val="00170CA0"/>
    <w:rsid w:val="00170E71"/>
    <w:rsid w:val="001711C6"/>
    <w:rsid w:val="0017147F"/>
    <w:rsid w:val="00171723"/>
    <w:rsid w:val="00171D5A"/>
    <w:rsid w:val="00171FE3"/>
    <w:rsid w:val="00172177"/>
    <w:rsid w:val="0017219C"/>
    <w:rsid w:val="001723AF"/>
    <w:rsid w:val="00172AB3"/>
    <w:rsid w:val="00172CAA"/>
    <w:rsid w:val="00172FB0"/>
    <w:rsid w:val="001731E9"/>
    <w:rsid w:val="001735E9"/>
    <w:rsid w:val="0017399E"/>
    <w:rsid w:val="00173A3F"/>
    <w:rsid w:val="00173D09"/>
    <w:rsid w:val="00173DF9"/>
    <w:rsid w:val="001743DB"/>
    <w:rsid w:val="0017457F"/>
    <w:rsid w:val="001747FA"/>
    <w:rsid w:val="00174A29"/>
    <w:rsid w:val="00174A41"/>
    <w:rsid w:val="00174A4D"/>
    <w:rsid w:val="00174C6C"/>
    <w:rsid w:val="00174D70"/>
    <w:rsid w:val="00174E1F"/>
    <w:rsid w:val="00174F05"/>
    <w:rsid w:val="00174F14"/>
    <w:rsid w:val="001751B5"/>
    <w:rsid w:val="0017527B"/>
    <w:rsid w:val="0017538E"/>
    <w:rsid w:val="00175BF8"/>
    <w:rsid w:val="00175CB0"/>
    <w:rsid w:val="00175CED"/>
    <w:rsid w:val="00175D30"/>
    <w:rsid w:val="00175F00"/>
    <w:rsid w:val="00176088"/>
    <w:rsid w:val="0017613F"/>
    <w:rsid w:val="0017633C"/>
    <w:rsid w:val="001768E6"/>
    <w:rsid w:val="001768EF"/>
    <w:rsid w:val="001769CA"/>
    <w:rsid w:val="00176A0E"/>
    <w:rsid w:val="00176A4C"/>
    <w:rsid w:val="00176BC2"/>
    <w:rsid w:val="00176CDC"/>
    <w:rsid w:val="0017700A"/>
    <w:rsid w:val="001771F1"/>
    <w:rsid w:val="00177306"/>
    <w:rsid w:val="0017731C"/>
    <w:rsid w:val="00177567"/>
    <w:rsid w:val="00177976"/>
    <w:rsid w:val="00177E16"/>
    <w:rsid w:val="00177F42"/>
    <w:rsid w:val="00177FEF"/>
    <w:rsid w:val="00180074"/>
    <w:rsid w:val="001800AC"/>
    <w:rsid w:val="00180307"/>
    <w:rsid w:val="00180586"/>
    <w:rsid w:val="0018067C"/>
    <w:rsid w:val="001808B8"/>
    <w:rsid w:val="00180C01"/>
    <w:rsid w:val="00180DB0"/>
    <w:rsid w:val="00180F06"/>
    <w:rsid w:val="00180F4E"/>
    <w:rsid w:val="00180FD4"/>
    <w:rsid w:val="00181421"/>
    <w:rsid w:val="0018172F"/>
    <w:rsid w:val="00181948"/>
    <w:rsid w:val="00181BD7"/>
    <w:rsid w:val="00181C06"/>
    <w:rsid w:val="00181CF9"/>
    <w:rsid w:val="00181E35"/>
    <w:rsid w:val="00181ECC"/>
    <w:rsid w:val="00182066"/>
    <w:rsid w:val="0018212C"/>
    <w:rsid w:val="00182139"/>
    <w:rsid w:val="0018214D"/>
    <w:rsid w:val="0018248B"/>
    <w:rsid w:val="0018280D"/>
    <w:rsid w:val="00182A28"/>
    <w:rsid w:val="00182CDE"/>
    <w:rsid w:val="00182D0A"/>
    <w:rsid w:val="00182F2D"/>
    <w:rsid w:val="0018330E"/>
    <w:rsid w:val="001835C2"/>
    <w:rsid w:val="001838BF"/>
    <w:rsid w:val="00183908"/>
    <w:rsid w:val="0018393C"/>
    <w:rsid w:val="00183BF0"/>
    <w:rsid w:val="00183C49"/>
    <w:rsid w:val="00184237"/>
    <w:rsid w:val="001844DD"/>
    <w:rsid w:val="00184574"/>
    <w:rsid w:val="00184808"/>
    <w:rsid w:val="0018483B"/>
    <w:rsid w:val="00184868"/>
    <w:rsid w:val="00184C77"/>
    <w:rsid w:val="00184C81"/>
    <w:rsid w:val="00184DA7"/>
    <w:rsid w:val="00184F72"/>
    <w:rsid w:val="00185044"/>
    <w:rsid w:val="00185186"/>
    <w:rsid w:val="00185511"/>
    <w:rsid w:val="00185892"/>
    <w:rsid w:val="001858B2"/>
    <w:rsid w:val="0018609F"/>
    <w:rsid w:val="0018627A"/>
    <w:rsid w:val="00186334"/>
    <w:rsid w:val="001867A7"/>
    <w:rsid w:val="0018694B"/>
    <w:rsid w:val="00186958"/>
    <w:rsid w:val="00186AF8"/>
    <w:rsid w:val="00186C87"/>
    <w:rsid w:val="0018767F"/>
    <w:rsid w:val="00187BCE"/>
    <w:rsid w:val="00187C7F"/>
    <w:rsid w:val="00187C8C"/>
    <w:rsid w:val="00187D2C"/>
    <w:rsid w:val="00187E08"/>
    <w:rsid w:val="00187E88"/>
    <w:rsid w:val="00187EEA"/>
    <w:rsid w:val="00190509"/>
    <w:rsid w:val="001907D0"/>
    <w:rsid w:val="00190A58"/>
    <w:rsid w:val="00190B74"/>
    <w:rsid w:val="0019113A"/>
    <w:rsid w:val="00191149"/>
    <w:rsid w:val="001911D8"/>
    <w:rsid w:val="001914E5"/>
    <w:rsid w:val="0019155E"/>
    <w:rsid w:val="00191864"/>
    <w:rsid w:val="0019216D"/>
    <w:rsid w:val="00192316"/>
    <w:rsid w:val="0019233A"/>
    <w:rsid w:val="001928CE"/>
    <w:rsid w:val="001928F7"/>
    <w:rsid w:val="0019293B"/>
    <w:rsid w:val="00192EC8"/>
    <w:rsid w:val="00192F10"/>
    <w:rsid w:val="00192F24"/>
    <w:rsid w:val="00192F7C"/>
    <w:rsid w:val="001931FC"/>
    <w:rsid w:val="00193284"/>
    <w:rsid w:val="001934B4"/>
    <w:rsid w:val="0019353C"/>
    <w:rsid w:val="001935EF"/>
    <w:rsid w:val="00193823"/>
    <w:rsid w:val="00193ACF"/>
    <w:rsid w:val="00193AE0"/>
    <w:rsid w:val="00193B32"/>
    <w:rsid w:val="00193B3B"/>
    <w:rsid w:val="00193BC6"/>
    <w:rsid w:val="00193D16"/>
    <w:rsid w:val="00193EC2"/>
    <w:rsid w:val="0019414C"/>
    <w:rsid w:val="00194365"/>
    <w:rsid w:val="00194957"/>
    <w:rsid w:val="00194B85"/>
    <w:rsid w:val="00194E1E"/>
    <w:rsid w:val="00195051"/>
    <w:rsid w:val="001951A6"/>
    <w:rsid w:val="0019544C"/>
    <w:rsid w:val="0019570B"/>
    <w:rsid w:val="00195962"/>
    <w:rsid w:val="00195A24"/>
    <w:rsid w:val="00195DC0"/>
    <w:rsid w:val="00195F18"/>
    <w:rsid w:val="00196160"/>
    <w:rsid w:val="001961EC"/>
    <w:rsid w:val="00196215"/>
    <w:rsid w:val="001963DC"/>
    <w:rsid w:val="00196453"/>
    <w:rsid w:val="001968CB"/>
    <w:rsid w:val="00196992"/>
    <w:rsid w:val="00196B79"/>
    <w:rsid w:val="00196DB6"/>
    <w:rsid w:val="001972D7"/>
    <w:rsid w:val="00197309"/>
    <w:rsid w:val="001975C8"/>
    <w:rsid w:val="00197B93"/>
    <w:rsid w:val="00197DB2"/>
    <w:rsid w:val="00197F85"/>
    <w:rsid w:val="001A0328"/>
    <w:rsid w:val="001A036F"/>
    <w:rsid w:val="001A03EC"/>
    <w:rsid w:val="001A04E8"/>
    <w:rsid w:val="001A05B7"/>
    <w:rsid w:val="001A0AB5"/>
    <w:rsid w:val="001A0B51"/>
    <w:rsid w:val="001A0C4D"/>
    <w:rsid w:val="001A0D28"/>
    <w:rsid w:val="001A0E96"/>
    <w:rsid w:val="001A0EA8"/>
    <w:rsid w:val="001A1272"/>
    <w:rsid w:val="001A1399"/>
    <w:rsid w:val="001A1AF0"/>
    <w:rsid w:val="001A1CDB"/>
    <w:rsid w:val="001A241C"/>
    <w:rsid w:val="001A2691"/>
    <w:rsid w:val="001A2EC9"/>
    <w:rsid w:val="001A3247"/>
    <w:rsid w:val="001A3320"/>
    <w:rsid w:val="001A3501"/>
    <w:rsid w:val="001A360F"/>
    <w:rsid w:val="001A3685"/>
    <w:rsid w:val="001A3DBE"/>
    <w:rsid w:val="001A403C"/>
    <w:rsid w:val="001A4093"/>
    <w:rsid w:val="001A42BF"/>
    <w:rsid w:val="001A43BE"/>
    <w:rsid w:val="001A45C5"/>
    <w:rsid w:val="001A4631"/>
    <w:rsid w:val="001A481D"/>
    <w:rsid w:val="001A4B9A"/>
    <w:rsid w:val="001A4C75"/>
    <w:rsid w:val="001A4D0E"/>
    <w:rsid w:val="001A5070"/>
    <w:rsid w:val="001A5302"/>
    <w:rsid w:val="001A5A63"/>
    <w:rsid w:val="001A61AC"/>
    <w:rsid w:val="001A6321"/>
    <w:rsid w:val="001A63EA"/>
    <w:rsid w:val="001A674F"/>
    <w:rsid w:val="001A6FF0"/>
    <w:rsid w:val="001A7039"/>
    <w:rsid w:val="001A7329"/>
    <w:rsid w:val="001A73A7"/>
    <w:rsid w:val="001A73C1"/>
    <w:rsid w:val="001A7454"/>
    <w:rsid w:val="001A783A"/>
    <w:rsid w:val="001A78CE"/>
    <w:rsid w:val="001A7D1A"/>
    <w:rsid w:val="001A7FBA"/>
    <w:rsid w:val="001B0416"/>
    <w:rsid w:val="001B046F"/>
    <w:rsid w:val="001B064A"/>
    <w:rsid w:val="001B0684"/>
    <w:rsid w:val="001B07BA"/>
    <w:rsid w:val="001B085F"/>
    <w:rsid w:val="001B0CE6"/>
    <w:rsid w:val="001B1100"/>
    <w:rsid w:val="001B12BC"/>
    <w:rsid w:val="001B16DE"/>
    <w:rsid w:val="001B1A76"/>
    <w:rsid w:val="001B1B4C"/>
    <w:rsid w:val="001B1CFD"/>
    <w:rsid w:val="001B1D60"/>
    <w:rsid w:val="001B1E55"/>
    <w:rsid w:val="001B1E6D"/>
    <w:rsid w:val="001B2293"/>
    <w:rsid w:val="001B2417"/>
    <w:rsid w:val="001B243A"/>
    <w:rsid w:val="001B289D"/>
    <w:rsid w:val="001B2AB6"/>
    <w:rsid w:val="001B2C8E"/>
    <w:rsid w:val="001B2DAF"/>
    <w:rsid w:val="001B2E28"/>
    <w:rsid w:val="001B328E"/>
    <w:rsid w:val="001B3486"/>
    <w:rsid w:val="001B348D"/>
    <w:rsid w:val="001B3529"/>
    <w:rsid w:val="001B3538"/>
    <w:rsid w:val="001B37E3"/>
    <w:rsid w:val="001B38B4"/>
    <w:rsid w:val="001B40B6"/>
    <w:rsid w:val="001B41D4"/>
    <w:rsid w:val="001B4289"/>
    <w:rsid w:val="001B4365"/>
    <w:rsid w:val="001B453A"/>
    <w:rsid w:val="001B4883"/>
    <w:rsid w:val="001B4A80"/>
    <w:rsid w:val="001B4C74"/>
    <w:rsid w:val="001B516A"/>
    <w:rsid w:val="001B528B"/>
    <w:rsid w:val="001B58A0"/>
    <w:rsid w:val="001B5EFB"/>
    <w:rsid w:val="001B5F00"/>
    <w:rsid w:val="001B5FFE"/>
    <w:rsid w:val="001B6037"/>
    <w:rsid w:val="001B6092"/>
    <w:rsid w:val="001B6343"/>
    <w:rsid w:val="001B6ACE"/>
    <w:rsid w:val="001B6CFB"/>
    <w:rsid w:val="001B6E21"/>
    <w:rsid w:val="001B6FD9"/>
    <w:rsid w:val="001B7198"/>
    <w:rsid w:val="001B73FC"/>
    <w:rsid w:val="001B74F8"/>
    <w:rsid w:val="001B790A"/>
    <w:rsid w:val="001B7972"/>
    <w:rsid w:val="001B7C09"/>
    <w:rsid w:val="001B7D8B"/>
    <w:rsid w:val="001C067A"/>
    <w:rsid w:val="001C084F"/>
    <w:rsid w:val="001C0854"/>
    <w:rsid w:val="001C0B18"/>
    <w:rsid w:val="001C0B92"/>
    <w:rsid w:val="001C10A0"/>
    <w:rsid w:val="001C16C9"/>
    <w:rsid w:val="001C16D3"/>
    <w:rsid w:val="001C18E2"/>
    <w:rsid w:val="001C1A16"/>
    <w:rsid w:val="001C1FB6"/>
    <w:rsid w:val="001C2177"/>
    <w:rsid w:val="001C2282"/>
    <w:rsid w:val="001C2342"/>
    <w:rsid w:val="001C2345"/>
    <w:rsid w:val="001C2C05"/>
    <w:rsid w:val="001C2FA2"/>
    <w:rsid w:val="001C3265"/>
    <w:rsid w:val="001C346A"/>
    <w:rsid w:val="001C3546"/>
    <w:rsid w:val="001C37E5"/>
    <w:rsid w:val="001C397B"/>
    <w:rsid w:val="001C3B0B"/>
    <w:rsid w:val="001C3E5B"/>
    <w:rsid w:val="001C4177"/>
    <w:rsid w:val="001C4244"/>
    <w:rsid w:val="001C4339"/>
    <w:rsid w:val="001C4348"/>
    <w:rsid w:val="001C4456"/>
    <w:rsid w:val="001C44CE"/>
    <w:rsid w:val="001C484C"/>
    <w:rsid w:val="001C4932"/>
    <w:rsid w:val="001C4C93"/>
    <w:rsid w:val="001C4DF1"/>
    <w:rsid w:val="001C5111"/>
    <w:rsid w:val="001C55DE"/>
    <w:rsid w:val="001C56F9"/>
    <w:rsid w:val="001C59C0"/>
    <w:rsid w:val="001C5F9D"/>
    <w:rsid w:val="001C6184"/>
    <w:rsid w:val="001C65B4"/>
    <w:rsid w:val="001C6696"/>
    <w:rsid w:val="001C679E"/>
    <w:rsid w:val="001C67A1"/>
    <w:rsid w:val="001C67A9"/>
    <w:rsid w:val="001C68CE"/>
    <w:rsid w:val="001C69A3"/>
    <w:rsid w:val="001C6BEA"/>
    <w:rsid w:val="001C6E9F"/>
    <w:rsid w:val="001C6F94"/>
    <w:rsid w:val="001C71AB"/>
    <w:rsid w:val="001C72ED"/>
    <w:rsid w:val="001C7EE9"/>
    <w:rsid w:val="001C7FA8"/>
    <w:rsid w:val="001D00C2"/>
    <w:rsid w:val="001D0130"/>
    <w:rsid w:val="001D03EB"/>
    <w:rsid w:val="001D0419"/>
    <w:rsid w:val="001D05BE"/>
    <w:rsid w:val="001D06BE"/>
    <w:rsid w:val="001D06FF"/>
    <w:rsid w:val="001D0EC8"/>
    <w:rsid w:val="001D0F91"/>
    <w:rsid w:val="001D0FA2"/>
    <w:rsid w:val="001D1789"/>
    <w:rsid w:val="001D1864"/>
    <w:rsid w:val="001D1AF5"/>
    <w:rsid w:val="001D1D82"/>
    <w:rsid w:val="001D1DCC"/>
    <w:rsid w:val="001D1DFC"/>
    <w:rsid w:val="001D1F91"/>
    <w:rsid w:val="001D224E"/>
    <w:rsid w:val="001D22C1"/>
    <w:rsid w:val="001D2574"/>
    <w:rsid w:val="001D2A31"/>
    <w:rsid w:val="001D2FFB"/>
    <w:rsid w:val="001D3014"/>
    <w:rsid w:val="001D31E5"/>
    <w:rsid w:val="001D33A1"/>
    <w:rsid w:val="001D3477"/>
    <w:rsid w:val="001D3603"/>
    <w:rsid w:val="001D3723"/>
    <w:rsid w:val="001D3C82"/>
    <w:rsid w:val="001D3E14"/>
    <w:rsid w:val="001D3F42"/>
    <w:rsid w:val="001D413C"/>
    <w:rsid w:val="001D4443"/>
    <w:rsid w:val="001D45F6"/>
    <w:rsid w:val="001D480A"/>
    <w:rsid w:val="001D486B"/>
    <w:rsid w:val="001D496F"/>
    <w:rsid w:val="001D49E5"/>
    <w:rsid w:val="001D4EAC"/>
    <w:rsid w:val="001D4F06"/>
    <w:rsid w:val="001D5705"/>
    <w:rsid w:val="001D5793"/>
    <w:rsid w:val="001D5804"/>
    <w:rsid w:val="001D5AF1"/>
    <w:rsid w:val="001D5B5D"/>
    <w:rsid w:val="001D60EB"/>
    <w:rsid w:val="001D6BD7"/>
    <w:rsid w:val="001D779F"/>
    <w:rsid w:val="001D7911"/>
    <w:rsid w:val="001D7D53"/>
    <w:rsid w:val="001D7ED1"/>
    <w:rsid w:val="001E0223"/>
    <w:rsid w:val="001E0495"/>
    <w:rsid w:val="001E0A34"/>
    <w:rsid w:val="001E0A98"/>
    <w:rsid w:val="001E0AF4"/>
    <w:rsid w:val="001E0C8E"/>
    <w:rsid w:val="001E0DD0"/>
    <w:rsid w:val="001E100A"/>
    <w:rsid w:val="001E15A7"/>
    <w:rsid w:val="001E15B4"/>
    <w:rsid w:val="001E1AA7"/>
    <w:rsid w:val="001E1AB9"/>
    <w:rsid w:val="001E1D45"/>
    <w:rsid w:val="001E1DAB"/>
    <w:rsid w:val="001E20B0"/>
    <w:rsid w:val="001E24F1"/>
    <w:rsid w:val="001E2725"/>
    <w:rsid w:val="001E2812"/>
    <w:rsid w:val="001E2A6B"/>
    <w:rsid w:val="001E2A83"/>
    <w:rsid w:val="001E2C44"/>
    <w:rsid w:val="001E2C5F"/>
    <w:rsid w:val="001E2CFF"/>
    <w:rsid w:val="001E2F02"/>
    <w:rsid w:val="001E325F"/>
    <w:rsid w:val="001E36D1"/>
    <w:rsid w:val="001E39C5"/>
    <w:rsid w:val="001E39E9"/>
    <w:rsid w:val="001E39F8"/>
    <w:rsid w:val="001E3A8C"/>
    <w:rsid w:val="001E3B1F"/>
    <w:rsid w:val="001E401B"/>
    <w:rsid w:val="001E4098"/>
    <w:rsid w:val="001E429A"/>
    <w:rsid w:val="001E4441"/>
    <w:rsid w:val="001E4954"/>
    <w:rsid w:val="001E4BF6"/>
    <w:rsid w:val="001E4F2E"/>
    <w:rsid w:val="001E53AE"/>
    <w:rsid w:val="001E5652"/>
    <w:rsid w:val="001E5DDB"/>
    <w:rsid w:val="001E6375"/>
    <w:rsid w:val="001E639A"/>
    <w:rsid w:val="001E653A"/>
    <w:rsid w:val="001E656D"/>
    <w:rsid w:val="001E6575"/>
    <w:rsid w:val="001E6B18"/>
    <w:rsid w:val="001E6B8C"/>
    <w:rsid w:val="001E6C7C"/>
    <w:rsid w:val="001E6EF3"/>
    <w:rsid w:val="001E7A5C"/>
    <w:rsid w:val="001E7A9E"/>
    <w:rsid w:val="001E7DCD"/>
    <w:rsid w:val="001F00E9"/>
    <w:rsid w:val="001F00F7"/>
    <w:rsid w:val="001F033E"/>
    <w:rsid w:val="001F0513"/>
    <w:rsid w:val="001F06BA"/>
    <w:rsid w:val="001F0947"/>
    <w:rsid w:val="001F0C52"/>
    <w:rsid w:val="001F0CEE"/>
    <w:rsid w:val="001F0E8E"/>
    <w:rsid w:val="001F1050"/>
    <w:rsid w:val="001F123C"/>
    <w:rsid w:val="001F148F"/>
    <w:rsid w:val="001F1502"/>
    <w:rsid w:val="001F16B3"/>
    <w:rsid w:val="001F1AC2"/>
    <w:rsid w:val="001F1B35"/>
    <w:rsid w:val="001F223B"/>
    <w:rsid w:val="001F2270"/>
    <w:rsid w:val="001F2585"/>
    <w:rsid w:val="001F2792"/>
    <w:rsid w:val="001F29B3"/>
    <w:rsid w:val="001F2A86"/>
    <w:rsid w:val="001F2C83"/>
    <w:rsid w:val="001F2E9F"/>
    <w:rsid w:val="001F3278"/>
    <w:rsid w:val="001F3515"/>
    <w:rsid w:val="001F3669"/>
    <w:rsid w:val="001F3A47"/>
    <w:rsid w:val="001F4500"/>
    <w:rsid w:val="001F4CDD"/>
    <w:rsid w:val="001F4E06"/>
    <w:rsid w:val="001F5134"/>
    <w:rsid w:val="001F51B6"/>
    <w:rsid w:val="001F5477"/>
    <w:rsid w:val="001F5890"/>
    <w:rsid w:val="001F59EB"/>
    <w:rsid w:val="001F5B22"/>
    <w:rsid w:val="001F5D3C"/>
    <w:rsid w:val="001F6042"/>
    <w:rsid w:val="001F605B"/>
    <w:rsid w:val="001F6363"/>
    <w:rsid w:val="001F65D9"/>
    <w:rsid w:val="001F6BBC"/>
    <w:rsid w:val="001F6BBD"/>
    <w:rsid w:val="001F6F76"/>
    <w:rsid w:val="001F70C6"/>
    <w:rsid w:val="001F718E"/>
    <w:rsid w:val="001F763B"/>
    <w:rsid w:val="001F7A82"/>
    <w:rsid w:val="001F7B7F"/>
    <w:rsid w:val="001F7CC5"/>
    <w:rsid w:val="002004F0"/>
    <w:rsid w:val="0020056C"/>
    <w:rsid w:val="0020071F"/>
    <w:rsid w:val="00200759"/>
    <w:rsid w:val="002007BF"/>
    <w:rsid w:val="002009ED"/>
    <w:rsid w:val="00200A34"/>
    <w:rsid w:val="00200D0D"/>
    <w:rsid w:val="00200FF4"/>
    <w:rsid w:val="0020149A"/>
    <w:rsid w:val="002017A3"/>
    <w:rsid w:val="002018B9"/>
    <w:rsid w:val="00201951"/>
    <w:rsid w:val="002019EE"/>
    <w:rsid w:val="002019EF"/>
    <w:rsid w:val="00201CA4"/>
    <w:rsid w:val="00201CB3"/>
    <w:rsid w:val="00201E96"/>
    <w:rsid w:val="00202190"/>
    <w:rsid w:val="0020247E"/>
    <w:rsid w:val="00202497"/>
    <w:rsid w:val="00202582"/>
    <w:rsid w:val="0020278C"/>
    <w:rsid w:val="00202C6A"/>
    <w:rsid w:val="00202EB0"/>
    <w:rsid w:val="00202FF6"/>
    <w:rsid w:val="00203326"/>
    <w:rsid w:val="00203682"/>
    <w:rsid w:val="002038C3"/>
    <w:rsid w:val="00203903"/>
    <w:rsid w:val="00203D67"/>
    <w:rsid w:val="00204028"/>
    <w:rsid w:val="00204195"/>
    <w:rsid w:val="002041EC"/>
    <w:rsid w:val="0020425E"/>
    <w:rsid w:val="002042E4"/>
    <w:rsid w:val="00204A97"/>
    <w:rsid w:val="00204A9D"/>
    <w:rsid w:val="00204ADC"/>
    <w:rsid w:val="00204DA8"/>
    <w:rsid w:val="00204FFE"/>
    <w:rsid w:val="00205109"/>
    <w:rsid w:val="00205300"/>
    <w:rsid w:val="00205710"/>
    <w:rsid w:val="00205BA7"/>
    <w:rsid w:val="00205CFE"/>
    <w:rsid w:val="00205EEE"/>
    <w:rsid w:val="0020634C"/>
    <w:rsid w:val="0020687E"/>
    <w:rsid w:val="002069AD"/>
    <w:rsid w:val="00206E7A"/>
    <w:rsid w:val="00206F14"/>
    <w:rsid w:val="0020707E"/>
    <w:rsid w:val="00207238"/>
    <w:rsid w:val="002072AB"/>
    <w:rsid w:val="0020734B"/>
    <w:rsid w:val="00207785"/>
    <w:rsid w:val="0020782C"/>
    <w:rsid w:val="0020784D"/>
    <w:rsid w:val="00207AD5"/>
    <w:rsid w:val="00207C54"/>
    <w:rsid w:val="00207ED0"/>
    <w:rsid w:val="00210480"/>
    <w:rsid w:val="00210556"/>
    <w:rsid w:val="002106C7"/>
    <w:rsid w:val="00210D0B"/>
    <w:rsid w:val="00210D34"/>
    <w:rsid w:val="00210F13"/>
    <w:rsid w:val="00210F94"/>
    <w:rsid w:val="0021105C"/>
    <w:rsid w:val="00211273"/>
    <w:rsid w:val="002112FC"/>
    <w:rsid w:val="00211483"/>
    <w:rsid w:val="00211525"/>
    <w:rsid w:val="00211831"/>
    <w:rsid w:val="0021183C"/>
    <w:rsid w:val="00211C80"/>
    <w:rsid w:val="00211C88"/>
    <w:rsid w:val="00211EEA"/>
    <w:rsid w:val="00211F79"/>
    <w:rsid w:val="002120DD"/>
    <w:rsid w:val="00212293"/>
    <w:rsid w:val="0021234E"/>
    <w:rsid w:val="002124C6"/>
    <w:rsid w:val="002125FF"/>
    <w:rsid w:val="0021267E"/>
    <w:rsid w:val="00212812"/>
    <w:rsid w:val="00212C87"/>
    <w:rsid w:val="00212DAC"/>
    <w:rsid w:val="0021306C"/>
    <w:rsid w:val="002130A6"/>
    <w:rsid w:val="002134A7"/>
    <w:rsid w:val="00213559"/>
    <w:rsid w:val="00213AD6"/>
    <w:rsid w:val="00213F5E"/>
    <w:rsid w:val="0021406C"/>
    <w:rsid w:val="0021438E"/>
    <w:rsid w:val="002143D9"/>
    <w:rsid w:val="0021449D"/>
    <w:rsid w:val="0021469C"/>
    <w:rsid w:val="00214923"/>
    <w:rsid w:val="00214975"/>
    <w:rsid w:val="00214A71"/>
    <w:rsid w:val="00214AA8"/>
    <w:rsid w:val="00214AEC"/>
    <w:rsid w:val="00214DFE"/>
    <w:rsid w:val="00214EB3"/>
    <w:rsid w:val="002150B6"/>
    <w:rsid w:val="002153C5"/>
    <w:rsid w:val="002154C0"/>
    <w:rsid w:val="00215683"/>
    <w:rsid w:val="00215D31"/>
    <w:rsid w:val="0021633C"/>
    <w:rsid w:val="002164CC"/>
    <w:rsid w:val="00216595"/>
    <w:rsid w:val="002166F6"/>
    <w:rsid w:val="002167B9"/>
    <w:rsid w:val="00216D60"/>
    <w:rsid w:val="00216ED4"/>
    <w:rsid w:val="00216F8A"/>
    <w:rsid w:val="00217114"/>
    <w:rsid w:val="00217266"/>
    <w:rsid w:val="002173C9"/>
    <w:rsid w:val="002179BD"/>
    <w:rsid w:val="00217A38"/>
    <w:rsid w:val="00217C2D"/>
    <w:rsid w:val="002201AC"/>
    <w:rsid w:val="0022023D"/>
    <w:rsid w:val="00220529"/>
    <w:rsid w:val="00220547"/>
    <w:rsid w:val="0022087F"/>
    <w:rsid w:val="002208E7"/>
    <w:rsid w:val="00220AC0"/>
    <w:rsid w:val="00220AE8"/>
    <w:rsid w:val="00220B40"/>
    <w:rsid w:val="00220C2D"/>
    <w:rsid w:val="00220CAF"/>
    <w:rsid w:val="00220E24"/>
    <w:rsid w:val="00220FC6"/>
    <w:rsid w:val="002212C7"/>
    <w:rsid w:val="00221314"/>
    <w:rsid w:val="002213CE"/>
    <w:rsid w:val="00221812"/>
    <w:rsid w:val="00221834"/>
    <w:rsid w:val="00221A2C"/>
    <w:rsid w:val="00221B6D"/>
    <w:rsid w:val="00221CEB"/>
    <w:rsid w:val="0022290B"/>
    <w:rsid w:val="00222E48"/>
    <w:rsid w:val="00222E56"/>
    <w:rsid w:val="00222F31"/>
    <w:rsid w:val="002232B6"/>
    <w:rsid w:val="0022386C"/>
    <w:rsid w:val="0022391A"/>
    <w:rsid w:val="00223E19"/>
    <w:rsid w:val="0022407C"/>
    <w:rsid w:val="002240C6"/>
    <w:rsid w:val="002241B0"/>
    <w:rsid w:val="00224386"/>
    <w:rsid w:val="00224414"/>
    <w:rsid w:val="002244A0"/>
    <w:rsid w:val="00224504"/>
    <w:rsid w:val="00224705"/>
    <w:rsid w:val="002248C5"/>
    <w:rsid w:val="00224927"/>
    <w:rsid w:val="00224941"/>
    <w:rsid w:val="00224ABE"/>
    <w:rsid w:val="002255DD"/>
    <w:rsid w:val="00225993"/>
    <w:rsid w:val="00225A62"/>
    <w:rsid w:val="00225C42"/>
    <w:rsid w:val="0022602C"/>
    <w:rsid w:val="0022619F"/>
    <w:rsid w:val="00226A2B"/>
    <w:rsid w:val="00226A88"/>
    <w:rsid w:val="00226C35"/>
    <w:rsid w:val="0022715E"/>
    <w:rsid w:val="002271B6"/>
    <w:rsid w:val="0022724F"/>
    <w:rsid w:val="00227259"/>
    <w:rsid w:val="0022729B"/>
    <w:rsid w:val="00227A18"/>
    <w:rsid w:val="00227B48"/>
    <w:rsid w:val="00227BCB"/>
    <w:rsid w:val="00227CD4"/>
    <w:rsid w:val="00227EA5"/>
    <w:rsid w:val="0023006F"/>
    <w:rsid w:val="002301C9"/>
    <w:rsid w:val="00230374"/>
    <w:rsid w:val="00230C20"/>
    <w:rsid w:val="0023105D"/>
    <w:rsid w:val="00231249"/>
    <w:rsid w:val="00231319"/>
    <w:rsid w:val="00231354"/>
    <w:rsid w:val="00231A61"/>
    <w:rsid w:val="00231C16"/>
    <w:rsid w:val="00231F2B"/>
    <w:rsid w:val="00231F8D"/>
    <w:rsid w:val="00231FCE"/>
    <w:rsid w:val="002320AC"/>
    <w:rsid w:val="00232116"/>
    <w:rsid w:val="0023245C"/>
    <w:rsid w:val="002327C3"/>
    <w:rsid w:val="00232953"/>
    <w:rsid w:val="00232AC0"/>
    <w:rsid w:val="00233386"/>
    <w:rsid w:val="0023348D"/>
    <w:rsid w:val="002336EF"/>
    <w:rsid w:val="002337A5"/>
    <w:rsid w:val="00233A3E"/>
    <w:rsid w:val="00233A66"/>
    <w:rsid w:val="00233A8E"/>
    <w:rsid w:val="00233EAD"/>
    <w:rsid w:val="00233EAE"/>
    <w:rsid w:val="00233F76"/>
    <w:rsid w:val="00234108"/>
    <w:rsid w:val="0023417B"/>
    <w:rsid w:val="00234819"/>
    <w:rsid w:val="0023490C"/>
    <w:rsid w:val="00234967"/>
    <w:rsid w:val="00234E86"/>
    <w:rsid w:val="0023504C"/>
    <w:rsid w:val="0023517A"/>
    <w:rsid w:val="00235483"/>
    <w:rsid w:val="00235549"/>
    <w:rsid w:val="002355C8"/>
    <w:rsid w:val="0023575B"/>
    <w:rsid w:val="002357F9"/>
    <w:rsid w:val="00235B98"/>
    <w:rsid w:val="00236205"/>
    <w:rsid w:val="002364AE"/>
    <w:rsid w:val="00236614"/>
    <w:rsid w:val="00236D30"/>
    <w:rsid w:val="00236DE1"/>
    <w:rsid w:val="00237A0E"/>
    <w:rsid w:val="00237BBC"/>
    <w:rsid w:val="00237BC4"/>
    <w:rsid w:val="00237C0A"/>
    <w:rsid w:val="00237D7C"/>
    <w:rsid w:val="00237EE6"/>
    <w:rsid w:val="00240239"/>
    <w:rsid w:val="00240279"/>
    <w:rsid w:val="00240423"/>
    <w:rsid w:val="00240837"/>
    <w:rsid w:val="00240AD6"/>
    <w:rsid w:val="00240B20"/>
    <w:rsid w:val="00240D23"/>
    <w:rsid w:val="00240D25"/>
    <w:rsid w:val="00240E3E"/>
    <w:rsid w:val="00240EC3"/>
    <w:rsid w:val="002412C1"/>
    <w:rsid w:val="00241346"/>
    <w:rsid w:val="00241501"/>
    <w:rsid w:val="0024151B"/>
    <w:rsid w:val="002415C7"/>
    <w:rsid w:val="00241649"/>
    <w:rsid w:val="002416F4"/>
    <w:rsid w:val="00241B83"/>
    <w:rsid w:val="00242156"/>
    <w:rsid w:val="0024256E"/>
    <w:rsid w:val="00242573"/>
    <w:rsid w:val="00242821"/>
    <w:rsid w:val="00242845"/>
    <w:rsid w:val="0024284E"/>
    <w:rsid w:val="00242AE0"/>
    <w:rsid w:val="00242F81"/>
    <w:rsid w:val="0024309D"/>
    <w:rsid w:val="0024329A"/>
    <w:rsid w:val="002433F1"/>
    <w:rsid w:val="002434A6"/>
    <w:rsid w:val="00243A93"/>
    <w:rsid w:val="002442DE"/>
    <w:rsid w:val="00244901"/>
    <w:rsid w:val="0024493A"/>
    <w:rsid w:val="002449BE"/>
    <w:rsid w:val="00244BBF"/>
    <w:rsid w:val="00244D87"/>
    <w:rsid w:val="00244DBF"/>
    <w:rsid w:val="00245095"/>
    <w:rsid w:val="002452BB"/>
    <w:rsid w:val="0024531D"/>
    <w:rsid w:val="0024547B"/>
    <w:rsid w:val="00245623"/>
    <w:rsid w:val="00245817"/>
    <w:rsid w:val="0024582C"/>
    <w:rsid w:val="00245EC7"/>
    <w:rsid w:val="0024609C"/>
    <w:rsid w:val="0024613B"/>
    <w:rsid w:val="00246151"/>
    <w:rsid w:val="00246254"/>
    <w:rsid w:val="002466BE"/>
    <w:rsid w:val="00246A15"/>
    <w:rsid w:val="00246AB0"/>
    <w:rsid w:val="00246B95"/>
    <w:rsid w:val="00246CE3"/>
    <w:rsid w:val="00246E73"/>
    <w:rsid w:val="00247157"/>
    <w:rsid w:val="00247556"/>
    <w:rsid w:val="00247609"/>
    <w:rsid w:val="00247B20"/>
    <w:rsid w:val="00247BFC"/>
    <w:rsid w:val="00247E94"/>
    <w:rsid w:val="00247F7B"/>
    <w:rsid w:val="002503E2"/>
    <w:rsid w:val="002504E8"/>
    <w:rsid w:val="002509E6"/>
    <w:rsid w:val="00250BAD"/>
    <w:rsid w:val="00250D03"/>
    <w:rsid w:val="002510ED"/>
    <w:rsid w:val="00251105"/>
    <w:rsid w:val="002511D8"/>
    <w:rsid w:val="00251229"/>
    <w:rsid w:val="0025129E"/>
    <w:rsid w:val="00251A0F"/>
    <w:rsid w:val="00251A40"/>
    <w:rsid w:val="00251CBD"/>
    <w:rsid w:val="00251D49"/>
    <w:rsid w:val="00252102"/>
    <w:rsid w:val="002521E9"/>
    <w:rsid w:val="002522A9"/>
    <w:rsid w:val="002522E5"/>
    <w:rsid w:val="002523FE"/>
    <w:rsid w:val="002525A3"/>
    <w:rsid w:val="00252719"/>
    <w:rsid w:val="00252853"/>
    <w:rsid w:val="002528AC"/>
    <w:rsid w:val="00252A5B"/>
    <w:rsid w:val="00252E58"/>
    <w:rsid w:val="002531E3"/>
    <w:rsid w:val="00253540"/>
    <w:rsid w:val="0025359A"/>
    <w:rsid w:val="0025363D"/>
    <w:rsid w:val="002536DD"/>
    <w:rsid w:val="00253AD9"/>
    <w:rsid w:val="00253E0E"/>
    <w:rsid w:val="00254127"/>
    <w:rsid w:val="00254294"/>
    <w:rsid w:val="00254420"/>
    <w:rsid w:val="002544FA"/>
    <w:rsid w:val="00254782"/>
    <w:rsid w:val="002547DC"/>
    <w:rsid w:val="00254818"/>
    <w:rsid w:val="00254912"/>
    <w:rsid w:val="00254A9D"/>
    <w:rsid w:val="00254D5F"/>
    <w:rsid w:val="00254E7E"/>
    <w:rsid w:val="00255191"/>
    <w:rsid w:val="0025522C"/>
    <w:rsid w:val="00255427"/>
    <w:rsid w:val="002555C3"/>
    <w:rsid w:val="002555D9"/>
    <w:rsid w:val="00255985"/>
    <w:rsid w:val="00255A0D"/>
    <w:rsid w:val="00255A2C"/>
    <w:rsid w:val="00255C39"/>
    <w:rsid w:val="00255F1C"/>
    <w:rsid w:val="0025652E"/>
    <w:rsid w:val="00256559"/>
    <w:rsid w:val="002565DC"/>
    <w:rsid w:val="0025679D"/>
    <w:rsid w:val="002569E3"/>
    <w:rsid w:val="00256B2C"/>
    <w:rsid w:val="00256B3F"/>
    <w:rsid w:val="00256B42"/>
    <w:rsid w:val="00256F0D"/>
    <w:rsid w:val="00256FCA"/>
    <w:rsid w:val="0025727E"/>
    <w:rsid w:val="002572D6"/>
    <w:rsid w:val="00257337"/>
    <w:rsid w:val="00257373"/>
    <w:rsid w:val="00257B4A"/>
    <w:rsid w:val="00260012"/>
    <w:rsid w:val="002602DA"/>
    <w:rsid w:val="00260324"/>
    <w:rsid w:val="0026048E"/>
    <w:rsid w:val="00260569"/>
    <w:rsid w:val="0026084A"/>
    <w:rsid w:val="00260A7E"/>
    <w:rsid w:val="00260D2B"/>
    <w:rsid w:val="00260EAD"/>
    <w:rsid w:val="002618B6"/>
    <w:rsid w:val="0026193E"/>
    <w:rsid w:val="002619BE"/>
    <w:rsid w:val="002619D4"/>
    <w:rsid w:val="00261C7E"/>
    <w:rsid w:val="00261C8B"/>
    <w:rsid w:val="00261F19"/>
    <w:rsid w:val="00262176"/>
    <w:rsid w:val="002622E0"/>
    <w:rsid w:val="0026278A"/>
    <w:rsid w:val="00262E61"/>
    <w:rsid w:val="002631B7"/>
    <w:rsid w:val="00263275"/>
    <w:rsid w:val="0026351E"/>
    <w:rsid w:val="00263557"/>
    <w:rsid w:val="0026390A"/>
    <w:rsid w:val="00263B72"/>
    <w:rsid w:val="00263D30"/>
    <w:rsid w:val="00263EA7"/>
    <w:rsid w:val="00263EFB"/>
    <w:rsid w:val="002644C3"/>
    <w:rsid w:val="0026466C"/>
    <w:rsid w:val="0026493A"/>
    <w:rsid w:val="00264BA8"/>
    <w:rsid w:val="00264BC9"/>
    <w:rsid w:val="00264C04"/>
    <w:rsid w:val="00264C1B"/>
    <w:rsid w:val="00265089"/>
    <w:rsid w:val="00265619"/>
    <w:rsid w:val="002659BF"/>
    <w:rsid w:val="00265CB1"/>
    <w:rsid w:val="00265EAA"/>
    <w:rsid w:val="00266857"/>
    <w:rsid w:val="002669E0"/>
    <w:rsid w:val="00266B52"/>
    <w:rsid w:val="00266D5C"/>
    <w:rsid w:val="0026709F"/>
    <w:rsid w:val="00267240"/>
    <w:rsid w:val="0026750E"/>
    <w:rsid w:val="002678BD"/>
    <w:rsid w:val="002679A2"/>
    <w:rsid w:val="00267EEA"/>
    <w:rsid w:val="00270000"/>
    <w:rsid w:val="002701E3"/>
    <w:rsid w:val="002704AF"/>
    <w:rsid w:val="00270567"/>
    <w:rsid w:val="00270B18"/>
    <w:rsid w:val="0027129E"/>
    <w:rsid w:val="002714DF"/>
    <w:rsid w:val="002717BC"/>
    <w:rsid w:val="00271A25"/>
    <w:rsid w:val="00271A75"/>
    <w:rsid w:val="00271ABE"/>
    <w:rsid w:val="00271AC4"/>
    <w:rsid w:val="00271BEE"/>
    <w:rsid w:val="0027203B"/>
    <w:rsid w:val="0027206E"/>
    <w:rsid w:val="00272192"/>
    <w:rsid w:val="00272289"/>
    <w:rsid w:val="00272342"/>
    <w:rsid w:val="0027243F"/>
    <w:rsid w:val="002724C9"/>
    <w:rsid w:val="0027262F"/>
    <w:rsid w:val="00272710"/>
    <w:rsid w:val="00272ACD"/>
    <w:rsid w:val="00272DEB"/>
    <w:rsid w:val="00272F8C"/>
    <w:rsid w:val="00273141"/>
    <w:rsid w:val="0027324F"/>
    <w:rsid w:val="0027345E"/>
    <w:rsid w:val="0027357F"/>
    <w:rsid w:val="00273590"/>
    <w:rsid w:val="002737FF"/>
    <w:rsid w:val="0027393F"/>
    <w:rsid w:val="0027427D"/>
    <w:rsid w:val="00274688"/>
    <w:rsid w:val="00274CF4"/>
    <w:rsid w:val="00275133"/>
    <w:rsid w:val="0027517F"/>
    <w:rsid w:val="00275911"/>
    <w:rsid w:val="002759D5"/>
    <w:rsid w:val="00275AB5"/>
    <w:rsid w:val="00275B8E"/>
    <w:rsid w:val="00275E9A"/>
    <w:rsid w:val="002761D6"/>
    <w:rsid w:val="00276372"/>
    <w:rsid w:val="00276521"/>
    <w:rsid w:val="00276713"/>
    <w:rsid w:val="00276B62"/>
    <w:rsid w:val="002770C0"/>
    <w:rsid w:val="00277121"/>
    <w:rsid w:val="0027749D"/>
    <w:rsid w:val="002775EE"/>
    <w:rsid w:val="0027796D"/>
    <w:rsid w:val="00277A8D"/>
    <w:rsid w:val="00277E7A"/>
    <w:rsid w:val="0028001B"/>
    <w:rsid w:val="00280500"/>
    <w:rsid w:val="00280739"/>
    <w:rsid w:val="00280760"/>
    <w:rsid w:val="00280ABE"/>
    <w:rsid w:val="00280B32"/>
    <w:rsid w:val="00280F33"/>
    <w:rsid w:val="0028112F"/>
    <w:rsid w:val="002814B9"/>
    <w:rsid w:val="002817C9"/>
    <w:rsid w:val="00281ACA"/>
    <w:rsid w:val="00281C1D"/>
    <w:rsid w:val="00281D64"/>
    <w:rsid w:val="00281E81"/>
    <w:rsid w:val="00281F77"/>
    <w:rsid w:val="002820B1"/>
    <w:rsid w:val="00282263"/>
    <w:rsid w:val="002824E6"/>
    <w:rsid w:val="00282541"/>
    <w:rsid w:val="002825EB"/>
    <w:rsid w:val="0028266A"/>
    <w:rsid w:val="00282862"/>
    <w:rsid w:val="00282AD2"/>
    <w:rsid w:val="00282CB0"/>
    <w:rsid w:val="00282D98"/>
    <w:rsid w:val="00282E47"/>
    <w:rsid w:val="00282E63"/>
    <w:rsid w:val="00283D63"/>
    <w:rsid w:val="00283D95"/>
    <w:rsid w:val="00284027"/>
    <w:rsid w:val="0028419E"/>
    <w:rsid w:val="002846E6"/>
    <w:rsid w:val="00284718"/>
    <w:rsid w:val="00284963"/>
    <w:rsid w:val="00284D14"/>
    <w:rsid w:val="00284F18"/>
    <w:rsid w:val="00284F71"/>
    <w:rsid w:val="00285011"/>
    <w:rsid w:val="00285060"/>
    <w:rsid w:val="00285110"/>
    <w:rsid w:val="002855BC"/>
    <w:rsid w:val="00285C4C"/>
    <w:rsid w:val="00286072"/>
    <w:rsid w:val="0028609D"/>
    <w:rsid w:val="002860ED"/>
    <w:rsid w:val="00286292"/>
    <w:rsid w:val="0028640B"/>
    <w:rsid w:val="00286660"/>
    <w:rsid w:val="00286BC9"/>
    <w:rsid w:val="00286BD7"/>
    <w:rsid w:val="00286C56"/>
    <w:rsid w:val="00286C90"/>
    <w:rsid w:val="00287185"/>
    <w:rsid w:val="0028736D"/>
    <w:rsid w:val="00287878"/>
    <w:rsid w:val="00287A95"/>
    <w:rsid w:val="00287B05"/>
    <w:rsid w:val="00287B7A"/>
    <w:rsid w:val="00287E8B"/>
    <w:rsid w:val="002901F3"/>
    <w:rsid w:val="002902A6"/>
    <w:rsid w:val="002904CF"/>
    <w:rsid w:val="002907F1"/>
    <w:rsid w:val="00290EBD"/>
    <w:rsid w:val="00290F43"/>
    <w:rsid w:val="002914A3"/>
    <w:rsid w:val="00291869"/>
    <w:rsid w:val="00291875"/>
    <w:rsid w:val="00291D01"/>
    <w:rsid w:val="00291D6F"/>
    <w:rsid w:val="00291DA2"/>
    <w:rsid w:val="0029218A"/>
    <w:rsid w:val="00292255"/>
    <w:rsid w:val="002922F5"/>
    <w:rsid w:val="002923B8"/>
    <w:rsid w:val="002925C2"/>
    <w:rsid w:val="0029295A"/>
    <w:rsid w:val="00292B1F"/>
    <w:rsid w:val="00292FB7"/>
    <w:rsid w:val="0029329E"/>
    <w:rsid w:val="00293347"/>
    <w:rsid w:val="002936BE"/>
    <w:rsid w:val="00293727"/>
    <w:rsid w:val="0029374C"/>
    <w:rsid w:val="00293A54"/>
    <w:rsid w:val="00293EFC"/>
    <w:rsid w:val="002940CF"/>
    <w:rsid w:val="00294134"/>
    <w:rsid w:val="00294181"/>
    <w:rsid w:val="00294A9C"/>
    <w:rsid w:val="00294BCA"/>
    <w:rsid w:val="00294BE7"/>
    <w:rsid w:val="00295130"/>
    <w:rsid w:val="002954C4"/>
    <w:rsid w:val="0029555A"/>
    <w:rsid w:val="0029561A"/>
    <w:rsid w:val="00295702"/>
    <w:rsid w:val="002957D1"/>
    <w:rsid w:val="0029585A"/>
    <w:rsid w:val="0029593D"/>
    <w:rsid w:val="00295B72"/>
    <w:rsid w:val="00296000"/>
    <w:rsid w:val="00296465"/>
    <w:rsid w:val="0029661F"/>
    <w:rsid w:val="00296643"/>
    <w:rsid w:val="0029685A"/>
    <w:rsid w:val="00296987"/>
    <w:rsid w:val="00297224"/>
    <w:rsid w:val="002976A6"/>
    <w:rsid w:val="002977A5"/>
    <w:rsid w:val="00297CDE"/>
    <w:rsid w:val="00297FBB"/>
    <w:rsid w:val="00297FC2"/>
    <w:rsid w:val="002A0287"/>
    <w:rsid w:val="002A0428"/>
    <w:rsid w:val="002A073B"/>
    <w:rsid w:val="002A07A1"/>
    <w:rsid w:val="002A080B"/>
    <w:rsid w:val="002A0851"/>
    <w:rsid w:val="002A0ABE"/>
    <w:rsid w:val="002A0B96"/>
    <w:rsid w:val="002A0EB3"/>
    <w:rsid w:val="002A1202"/>
    <w:rsid w:val="002A1261"/>
    <w:rsid w:val="002A1822"/>
    <w:rsid w:val="002A18D3"/>
    <w:rsid w:val="002A1AB0"/>
    <w:rsid w:val="002A1EA4"/>
    <w:rsid w:val="002A1FB5"/>
    <w:rsid w:val="002A21DD"/>
    <w:rsid w:val="002A2263"/>
    <w:rsid w:val="002A22E3"/>
    <w:rsid w:val="002A23D2"/>
    <w:rsid w:val="002A2803"/>
    <w:rsid w:val="002A2928"/>
    <w:rsid w:val="002A2AB4"/>
    <w:rsid w:val="002A2B39"/>
    <w:rsid w:val="002A2CE3"/>
    <w:rsid w:val="002A2E23"/>
    <w:rsid w:val="002A31D3"/>
    <w:rsid w:val="002A3957"/>
    <w:rsid w:val="002A3C77"/>
    <w:rsid w:val="002A3DCB"/>
    <w:rsid w:val="002A4113"/>
    <w:rsid w:val="002A41D7"/>
    <w:rsid w:val="002A427A"/>
    <w:rsid w:val="002A43CF"/>
    <w:rsid w:val="002A4709"/>
    <w:rsid w:val="002A4726"/>
    <w:rsid w:val="002A4893"/>
    <w:rsid w:val="002A48A7"/>
    <w:rsid w:val="002A4B39"/>
    <w:rsid w:val="002A4C29"/>
    <w:rsid w:val="002A4C4F"/>
    <w:rsid w:val="002A502F"/>
    <w:rsid w:val="002A539D"/>
    <w:rsid w:val="002A581C"/>
    <w:rsid w:val="002A5869"/>
    <w:rsid w:val="002A5A4D"/>
    <w:rsid w:val="002A5F32"/>
    <w:rsid w:val="002A6152"/>
    <w:rsid w:val="002A61EA"/>
    <w:rsid w:val="002A6351"/>
    <w:rsid w:val="002A65C9"/>
    <w:rsid w:val="002A6957"/>
    <w:rsid w:val="002A6986"/>
    <w:rsid w:val="002A6A6D"/>
    <w:rsid w:val="002A6C48"/>
    <w:rsid w:val="002A6F45"/>
    <w:rsid w:val="002A6F4C"/>
    <w:rsid w:val="002A6FC4"/>
    <w:rsid w:val="002A7119"/>
    <w:rsid w:val="002A749A"/>
    <w:rsid w:val="002A761C"/>
    <w:rsid w:val="002A7746"/>
    <w:rsid w:val="002A7FE0"/>
    <w:rsid w:val="002B0164"/>
    <w:rsid w:val="002B01C7"/>
    <w:rsid w:val="002B0326"/>
    <w:rsid w:val="002B0BC6"/>
    <w:rsid w:val="002B0E78"/>
    <w:rsid w:val="002B13D6"/>
    <w:rsid w:val="002B1951"/>
    <w:rsid w:val="002B19BD"/>
    <w:rsid w:val="002B1A57"/>
    <w:rsid w:val="002B1BD3"/>
    <w:rsid w:val="002B1FF2"/>
    <w:rsid w:val="002B20F3"/>
    <w:rsid w:val="002B215B"/>
    <w:rsid w:val="002B225F"/>
    <w:rsid w:val="002B275C"/>
    <w:rsid w:val="002B27B7"/>
    <w:rsid w:val="002B2C79"/>
    <w:rsid w:val="002B2D7F"/>
    <w:rsid w:val="002B2F3A"/>
    <w:rsid w:val="002B30E6"/>
    <w:rsid w:val="002B36BB"/>
    <w:rsid w:val="002B3921"/>
    <w:rsid w:val="002B3A96"/>
    <w:rsid w:val="002B3C97"/>
    <w:rsid w:val="002B3D58"/>
    <w:rsid w:val="002B3E5E"/>
    <w:rsid w:val="002B3FA8"/>
    <w:rsid w:val="002B4203"/>
    <w:rsid w:val="002B4435"/>
    <w:rsid w:val="002B4A9A"/>
    <w:rsid w:val="002B4F27"/>
    <w:rsid w:val="002B50CE"/>
    <w:rsid w:val="002B56EA"/>
    <w:rsid w:val="002B5819"/>
    <w:rsid w:val="002B5B13"/>
    <w:rsid w:val="002B5DC1"/>
    <w:rsid w:val="002B5F62"/>
    <w:rsid w:val="002B6141"/>
    <w:rsid w:val="002B6180"/>
    <w:rsid w:val="002B6458"/>
    <w:rsid w:val="002B64AF"/>
    <w:rsid w:val="002B64C8"/>
    <w:rsid w:val="002B662B"/>
    <w:rsid w:val="002B6914"/>
    <w:rsid w:val="002B6D3A"/>
    <w:rsid w:val="002B6FF7"/>
    <w:rsid w:val="002B709D"/>
    <w:rsid w:val="002B71DD"/>
    <w:rsid w:val="002B7223"/>
    <w:rsid w:val="002B7271"/>
    <w:rsid w:val="002B73A8"/>
    <w:rsid w:val="002B7488"/>
    <w:rsid w:val="002B74B0"/>
    <w:rsid w:val="002B768E"/>
    <w:rsid w:val="002B7743"/>
    <w:rsid w:val="002B7AEA"/>
    <w:rsid w:val="002B7BD6"/>
    <w:rsid w:val="002B7ECC"/>
    <w:rsid w:val="002C05B8"/>
    <w:rsid w:val="002C0970"/>
    <w:rsid w:val="002C09EB"/>
    <w:rsid w:val="002C0D54"/>
    <w:rsid w:val="002C0D6A"/>
    <w:rsid w:val="002C142A"/>
    <w:rsid w:val="002C14CB"/>
    <w:rsid w:val="002C153C"/>
    <w:rsid w:val="002C15A4"/>
    <w:rsid w:val="002C162C"/>
    <w:rsid w:val="002C17BC"/>
    <w:rsid w:val="002C198A"/>
    <w:rsid w:val="002C1A2C"/>
    <w:rsid w:val="002C2005"/>
    <w:rsid w:val="002C263A"/>
    <w:rsid w:val="002C2895"/>
    <w:rsid w:val="002C29E8"/>
    <w:rsid w:val="002C2A9C"/>
    <w:rsid w:val="002C2C23"/>
    <w:rsid w:val="002C2C75"/>
    <w:rsid w:val="002C2DA0"/>
    <w:rsid w:val="002C2DA6"/>
    <w:rsid w:val="002C2E10"/>
    <w:rsid w:val="002C2F89"/>
    <w:rsid w:val="002C3045"/>
    <w:rsid w:val="002C3930"/>
    <w:rsid w:val="002C39E6"/>
    <w:rsid w:val="002C3C1E"/>
    <w:rsid w:val="002C3C60"/>
    <w:rsid w:val="002C3E9E"/>
    <w:rsid w:val="002C3EA5"/>
    <w:rsid w:val="002C3F5E"/>
    <w:rsid w:val="002C43B6"/>
    <w:rsid w:val="002C4731"/>
    <w:rsid w:val="002C4D47"/>
    <w:rsid w:val="002C4E9E"/>
    <w:rsid w:val="002C4EBB"/>
    <w:rsid w:val="002C5122"/>
    <w:rsid w:val="002C5148"/>
    <w:rsid w:val="002C51C4"/>
    <w:rsid w:val="002C54C0"/>
    <w:rsid w:val="002C560F"/>
    <w:rsid w:val="002C57D9"/>
    <w:rsid w:val="002C58E9"/>
    <w:rsid w:val="002C5934"/>
    <w:rsid w:val="002C5A81"/>
    <w:rsid w:val="002C5B4E"/>
    <w:rsid w:val="002C5F90"/>
    <w:rsid w:val="002C6229"/>
    <w:rsid w:val="002C66AE"/>
    <w:rsid w:val="002C69A9"/>
    <w:rsid w:val="002C6B8E"/>
    <w:rsid w:val="002C6CF4"/>
    <w:rsid w:val="002C6E67"/>
    <w:rsid w:val="002C6FDC"/>
    <w:rsid w:val="002C7032"/>
    <w:rsid w:val="002C74CC"/>
    <w:rsid w:val="002C74D6"/>
    <w:rsid w:val="002C75D2"/>
    <w:rsid w:val="002C78EA"/>
    <w:rsid w:val="002C7A45"/>
    <w:rsid w:val="002C7B8A"/>
    <w:rsid w:val="002C7CE8"/>
    <w:rsid w:val="002C7E1B"/>
    <w:rsid w:val="002C7FCC"/>
    <w:rsid w:val="002D01AB"/>
    <w:rsid w:val="002D0482"/>
    <w:rsid w:val="002D069A"/>
    <w:rsid w:val="002D06FA"/>
    <w:rsid w:val="002D0B06"/>
    <w:rsid w:val="002D0D5E"/>
    <w:rsid w:val="002D0DA0"/>
    <w:rsid w:val="002D0DAF"/>
    <w:rsid w:val="002D0E7C"/>
    <w:rsid w:val="002D11E1"/>
    <w:rsid w:val="002D12F1"/>
    <w:rsid w:val="002D1436"/>
    <w:rsid w:val="002D15B0"/>
    <w:rsid w:val="002D16F1"/>
    <w:rsid w:val="002D1734"/>
    <w:rsid w:val="002D1851"/>
    <w:rsid w:val="002D1C2D"/>
    <w:rsid w:val="002D2008"/>
    <w:rsid w:val="002D2592"/>
    <w:rsid w:val="002D26F3"/>
    <w:rsid w:val="002D282E"/>
    <w:rsid w:val="002D2927"/>
    <w:rsid w:val="002D2931"/>
    <w:rsid w:val="002D2E6C"/>
    <w:rsid w:val="002D2E6F"/>
    <w:rsid w:val="002D3086"/>
    <w:rsid w:val="002D322A"/>
    <w:rsid w:val="002D329B"/>
    <w:rsid w:val="002D3D24"/>
    <w:rsid w:val="002D4026"/>
    <w:rsid w:val="002D4478"/>
    <w:rsid w:val="002D4880"/>
    <w:rsid w:val="002D4929"/>
    <w:rsid w:val="002D49DF"/>
    <w:rsid w:val="002D4AD6"/>
    <w:rsid w:val="002D4DB8"/>
    <w:rsid w:val="002D5115"/>
    <w:rsid w:val="002D540D"/>
    <w:rsid w:val="002D5475"/>
    <w:rsid w:val="002D54C4"/>
    <w:rsid w:val="002D5648"/>
    <w:rsid w:val="002D5722"/>
    <w:rsid w:val="002D57E7"/>
    <w:rsid w:val="002D5DD1"/>
    <w:rsid w:val="002D5DF7"/>
    <w:rsid w:val="002D5EDA"/>
    <w:rsid w:val="002D5F2A"/>
    <w:rsid w:val="002D61DC"/>
    <w:rsid w:val="002D6548"/>
    <w:rsid w:val="002D66A4"/>
    <w:rsid w:val="002D66B7"/>
    <w:rsid w:val="002D6C66"/>
    <w:rsid w:val="002D7015"/>
    <w:rsid w:val="002D75F8"/>
    <w:rsid w:val="002D76BA"/>
    <w:rsid w:val="002D7846"/>
    <w:rsid w:val="002D7868"/>
    <w:rsid w:val="002D7ABF"/>
    <w:rsid w:val="002D7B03"/>
    <w:rsid w:val="002D7B93"/>
    <w:rsid w:val="002D7F09"/>
    <w:rsid w:val="002E058B"/>
    <w:rsid w:val="002E0875"/>
    <w:rsid w:val="002E094F"/>
    <w:rsid w:val="002E0B08"/>
    <w:rsid w:val="002E0BE7"/>
    <w:rsid w:val="002E0D19"/>
    <w:rsid w:val="002E1236"/>
    <w:rsid w:val="002E1269"/>
    <w:rsid w:val="002E12D0"/>
    <w:rsid w:val="002E12F2"/>
    <w:rsid w:val="002E1741"/>
    <w:rsid w:val="002E1753"/>
    <w:rsid w:val="002E18B1"/>
    <w:rsid w:val="002E19A8"/>
    <w:rsid w:val="002E1B51"/>
    <w:rsid w:val="002E1B97"/>
    <w:rsid w:val="002E1BB9"/>
    <w:rsid w:val="002E1C05"/>
    <w:rsid w:val="002E200E"/>
    <w:rsid w:val="002E2043"/>
    <w:rsid w:val="002E2100"/>
    <w:rsid w:val="002E2115"/>
    <w:rsid w:val="002E227B"/>
    <w:rsid w:val="002E2493"/>
    <w:rsid w:val="002E2A99"/>
    <w:rsid w:val="002E2C71"/>
    <w:rsid w:val="002E2D04"/>
    <w:rsid w:val="002E2E32"/>
    <w:rsid w:val="002E3247"/>
    <w:rsid w:val="002E325D"/>
    <w:rsid w:val="002E3503"/>
    <w:rsid w:val="002E39D1"/>
    <w:rsid w:val="002E3BAE"/>
    <w:rsid w:val="002E3E07"/>
    <w:rsid w:val="002E3E80"/>
    <w:rsid w:val="002E421B"/>
    <w:rsid w:val="002E473E"/>
    <w:rsid w:val="002E49AF"/>
    <w:rsid w:val="002E4E35"/>
    <w:rsid w:val="002E5145"/>
    <w:rsid w:val="002E55EF"/>
    <w:rsid w:val="002E57AB"/>
    <w:rsid w:val="002E58D4"/>
    <w:rsid w:val="002E59C7"/>
    <w:rsid w:val="002E5B0D"/>
    <w:rsid w:val="002E5B10"/>
    <w:rsid w:val="002E5E2C"/>
    <w:rsid w:val="002E6051"/>
    <w:rsid w:val="002E6354"/>
    <w:rsid w:val="002E6766"/>
    <w:rsid w:val="002E695D"/>
    <w:rsid w:val="002E6979"/>
    <w:rsid w:val="002E6C14"/>
    <w:rsid w:val="002E72DA"/>
    <w:rsid w:val="002E74C0"/>
    <w:rsid w:val="002E75C4"/>
    <w:rsid w:val="002E76A4"/>
    <w:rsid w:val="002E77C1"/>
    <w:rsid w:val="002F0193"/>
    <w:rsid w:val="002F01B1"/>
    <w:rsid w:val="002F01FF"/>
    <w:rsid w:val="002F059B"/>
    <w:rsid w:val="002F078D"/>
    <w:rsid w:val="002F08ED"/>
    <w:rsid w:val="002F0E96"/>
    <w:rsid w:val="002F0EB4"/>
    <w:rsid w:val="002F0EC6"/>
    <w:rsid w:val="002F0EF3"/>
    <w:rsid w:val="002F10F8"/>
    <w:rsid w:val="002F14A3"/>
    <w:rsid w:val="002F14CE"/>
    <w:rsid w:val="002F1752"/>
    <w:rsid w:val="002F1AC2"/>
    <w:rsid w:val="002F1AEC"/>
    <w:rsid w:val="002F1AF9"/>
    <w:rsid w:val="002F1BA3"/>
    <w:rsid w:val="002F1D45"/>
    <w:rsid w:val="002F1F68"/>
    <w:rsid w:val="002F210D"/>
    <w:rsid w:val="002F253B"/>
    <w:rsid w:val="002F2818"/>
    <w:rsid w:val="002F29B6"/>
    <w:rsid w:val="002F2ADE"/>
    <w:rsid w:val="002F2DED"/>
    <w:rsid w:val="002F2E75"/>
    <w:rsid w:val="002F35AD"/>
    <w:rsid w:val="002F3664"/>
    <w:rsid w:val="002F3EAE"/>
    <w:rsid w:val="002F401D"/>
    <w:rsid w:val="002F4327"/>
    <w:rsid w:val="002F4640"/>
    <w:rsid w:val="002F48E7"/>
    <w:rsid w:val="002F48EC"/>
    <w:rsid w:val="002F49FC"/>
    <w:rsid w:val="002F4B97"/>
    <w:rsid w:val="002F50E6"/>
    <w:rsid w:val="002F5151"/>
    <w:rsid w:val="002F5242"/>
    <w:rsid w:val="002F54A7"/>
    <w:rsid w:val="002F551B"/>
    <w:rsid w:val="002F5662"/>
    <w:rsid w:val="002F567A"/>
    <w:rsid w:val="002F5A87"/>
    <w:rsid w:val="002F5D03"/>
    <w:rsid w:val="002F6296"/>
    <w:rsid w:val="002F64C3"/>
    <w:rsid w:val="002F6677"/>
    <w:rsid w:val="002F6A83"/>
    <w:rsid w:val="002F6B05"/>
    <w:rsid w:val="002F6B5F"/>
    <w:rsid w:val="002F6CFC"/>
    <w:rsid w:val="002F72B0"/>
    <w:rsid w:val="002F744C"/>
    <w:rsid w:val="002F7726"/>
    <w:rsid w:val="002F7F49"/>
    <w:rsid w:val="002F7FF3"/>
    <w:rsid w:val="0030015B"/>
    <w:rsid w:val="00300258"/>
    <w:rsid w:val="00300480"/>
    <w:rsid w:val="00300B51"/>
    <w:rsid w:val="00300B7A"/>
    <w:rsid w:val="00300B9A"/>
    <w:rsid w:val="00300F1E"/>
    <w:rsid w:val="0030107D"/>
    <w:rsid w:val="00301476"/>
    <w:rsid w:val="0030160F"/>
    <w:rsid w:val="003018B0"/>
    <w:rsid w:val="00301B4B"/>
    <w:rsid w:val="00301DBB"/>
    <w:rsid w:val="00302352"/>
    <w:rsid w:val="003024A5"/>
    <w:rsid w:val="00302848"/>
    <w:rsid w:val="003029DD"/>
    <w:rsid w:val="00302B2E"/>
    <w:rsid w:val="00302C4A"/>
    <w:rsid w:val="00302E15"/>
    <w:rsid w:val="00302E8C"/>
    <w:rsid w:val="00302EB8"/>
    <w:rsid w:val="003031D4"/>
    <w:rsid w:val="003032B9"/>
    <w:rsid w:val="003033BD"/>
    <w:rsid w:val="0030341B"/>
    <w:rsid w:val="003034E9"/>
    <w:rsid w:val="0030371B"/>
    <w:rsid w:val="00303B40"/>
    <w:rsid w:val="00303CCE"/>
    <w:rsid w:val="003040D6"/>
    <w:rsid w:val="003040FD"/>
    <w:rsid w:val="00304118"/>
    <w:rsid w:val="003043A6"/>
    <w:rsid w:val="003043D6"/>
    <w:rsid w:val="00304410"/>
    <w:rsid w:val="00304668"/>
    <w:rsid w:val="00304865"/>
    <w:rsid w:val="00304B87"/>
    <w:rsid w:val="00304CD0"/>
    <w:rsid w:val="00304EF9"/>
    <w:rsid w:val="00304F6E"/>
    <w:rsid w:val="0030500F"/>
    <w:rsid w:val="0030504C"/>
    <w:rsid w:val="003050A1"/>
    <w:rsid w:val="003051B2"/>
    <w:rsid w:val="00305314"/>
    <w:rsid w:val="003058A0"/>
    <w:rsid w:val="00305B66"/>
    <w:rsid w:val="00305D0E"/>
    <w:rsid w:val="00305D78"/>
    <w:rsid w:val="00305DAE"/>
    <w:rsid w:val="00305F73"/>
    <w:rsid w:val="00306243"/>
    <w:rsid w:val="003062F3"/>
    <w:rsid w:val="00306708"/>
    <w:rsid w:val="003074AF"/>
    <w:rsid w:val="0030765B"/>
    <w:rsid w:val="0030769E"/>
    <w:rsid w:val="003076C0"/>
    <w:rsid w:val="003076ED"/>
    <w:rsid w:val="0030786C"/>
    <w:rsid w:val="00307999"/>
    <w:rsid w:val="00307ACF"/>
    <w:rsid w:val="00307E24"/>
    <w:rsid w:val="0031041F"/>
    <w:rsid w:val="00310543"/>
    <w:rsid w:val="003108A2"/>
    <w:rsid w:val="003109D3"/>
    <w:rsid w:val="00310AF1"/>
    <w:rsid w:val="00310DC4"/>
    <w:rsid w:val="00311390"/>
    <w:rsid w:val="00311641"/>
    <w:rsid w:val="0031170F"/>
    <w:rsid w:val="00311810"/>
    <w:rsid w:val="00311815"/>
    <w:rsid w:val="0031199B"/>
    <w:rsid w:val="00311CCC"/>
    <w:rsid w:val="0031213B"/>
    <w:rsid w:val="00312392"/>
    <w:rsid w:val="0031244B"/>
    <w:rsid w:val="003126A3"/>
    <w:rsid w:val="003127D6"/>
    <w:rsid w:val="00312B5C"/>
    <w:rsid w:val="00312C62"/>
    <w:rsid w:val="00312DC1"/>
    <w:rsid w:val="00313026"/>
    <w:rsid w:val="003131B5"/>
    <w:rsid w:val="003145F3"/>
    <w:rsid w:val="00314B0A"/>
    <w:rsid w:val="00314B78"/>
    <w:rsid w:val="00314E92"/>
    <w:rsid w:val="00315172"/>
    <w:rsid w:val="003157B6"/>
    <w:rsid w:val="00315EFE"/>
    <w:rsid w:val="003161FB"/>
    <w:rsid w:val="00316487"/>
    <w:rsid w:val="0031657C"/>
    <w:rsid w:val="00316676"/>
    <w:rsid w:val="003169A8"/>
    <w:rsid w:val="00316CC3"/>
    <w:rsid w:val="00316EF6"/>
    <w:rsid w:val="0031708A"/>
    <w:rsid w:val="003170F1"/>
    <w:rsid w:val="00317104"/>
    <w:rsid w:val="003172CE"/>
    <w:rsid w:val="00317402"/>
    <w:rsid w:val="003174D0"/>
    <w:rsid w:val="0031752F"/>
    <w:rsid w:val="00317AB7"/>
    <w:rsid w:val="00317EE1"/>
    <w:rsid w:val="003204CF"/>
    <w:rsid w:val="0032063E"/>
    <w:rsid w:val="003207A2"/>
    <w:rsid w:val="00320875"/>
    <w:rsid w:val="003212DB"/>
    <w:rsid w:val="00321576"/>
    <w:rsid w:val="00321723"/>
    <w:rsid w:val="00321779"/>
    <w:rsid w:val="00322076"/>
    <w:rsid w:val="0032237D"/>
    <w:rsid w:val="00322513"/>
    <w:rsid w:val="00322808"/>
    <w:rsid w:val="003232D1"/>
    <w:rsid w:val="003233AD"/>
    <w:rsid w:val="003237A8"/>
    <w:rsid w:val="00323AA7"/>
    <w:rsid w:val="00323B3B"/>
    <w:rsid w:val="00323F10"/>
    <w:rsid w:val="00323F5E"/>
    <w:rsid w:val="00323F7B"/>
    <w:rsid w:val="0032409E"/>
    <w:rsid w:val="0032471B"/>
    <w:rsid w:val="003247F7"/>
    <w:rsid w:val="00324870"/>
    <w:rsid w:val="003248F4"/>
    <w:rsid w:val="0032493C"/>
    <w:rsid w:val="003249A7"/>
    <w:rsid w:val="00324CC5"/>
    <w:rsid w:val="00324E18"/>
    <w:rsid w:val="00324E6A"/>
    <w:rsid w:val="00324F13"/>
    <w:rsid w:val="00325070"/>
    <w:rsid w:val="00325493"/>
    <w:rsid w:val="003258D8"/>
    <w:rsid w:val="00325921"/>
    <w:rsid w:val="00325A9A"/>
    <w:rsid w:val="00325CB2"/>
    <w:rsid w:val="00325E48"/>
    <w:rsid w:val="00325E6E"/>
    <w:rsid w:val="00326609"/>
    <w:rsid w:val="003266F1"/>
    <w:rsid w:val="00326915"/>
    <w:rsid w:val="00326A72"/>
    <w:rsid w:val="00326B5E"/>
    <w:rsid w:val="00326DB7"/>
    <w:rsid w:val="00326E59"/>
    <w:rsid w:val="00326F71"/>
    <w:rsid w:val="0032712F"/>
    <w:rsid w:val="003272DC"/>
    <w:rsid w:val="00327438"/>
    <w:rsid w:val="003275F4"/>
    <w:rsid w:val="00327E36"/>
    <w:rsid w:val="0033011F"/>
    <w:rsid w:val="0033075C"/>
    <w:rsid w:val="00330841"/>
    <w:rsid w:val="003308B4"/>
    <w:rsid w:val="003309AC"/>
    <w:rsid w:val="00330B07"/>
    <w:rsid w:val="00330EF3"/>
    <w:rsid w:val="00331124"/>
    <w:rsid w:val="00331342"/>
    <w:rsid w:val="00331448"/>
    <w:rsid w:val="00331A9A"/>
    <w:rsid w:val="00331DF8"/>
    <w:rsid w:val="00331E00"/>
    <w:rsid w:val="00332311"/>
    <w:rsid w:val="00332533"/>
    <w:rsid w:val="00332606"/>
    <w:rsid w:val="00332745"/>
    <w:rsid w:val="00332752"/>
    <w:rsid w:val="0033294D"/>
    <w:rsid w:val="003329B5"/>
    <w:rsid w:val="00332AE4"/>
    <w:rsid w:val="00332DC3"/>
    <w:rsid w:val="00332E70"/>
    <w:rsid w:val="00332EC7"/>
    <w:rsid w:val="00333178"/>
    <w:rsid w:val="00333212"/>
    <w:rsid w:val="00333370"/>
    <w:rsid w:val="003334D9"/>
    <w:rsid w:val="003336B9"/>
    <w:rsid w:val="00333897"/>
    <w:rsid w:val="0033395A"/>
    <w:rsid w:val="00333DD7"/>
    <w:rsid w:val="00333E62"/>
    <w:rsid w:val="00334097"/>
    <w:rsid w:val="00334104"/>
    <w:rsid w:val="00334187"/>
    <w:rsid w:val="003344F1"/>
    <w:rsid w:val="003345F2"/>
    <w:rsid w:val="003347B2"/>
    <w:rsid w:val="0033495F"/>
    <w:rsid w:val="00334CBB"/>
    <w:rsid w:val="00335060"/>
    <w:rsid w:val="00335074"/>
    <w:rsid w:val="003350C5"/>
    <w:rsid w:val="00335557"/>
    <w:rsid w:val="0033559A"/>
    <w:rsid w:val="003356D8"/>
    <w:rsid w:val="00335A04"/>
    <w:rsid w:val="00335F19"/>
    <w:rsid w:val="00336310"/>
    <w:rsid w:val="00336630"/>
    <w:rsid w:val="00336636"/>
    <w:rsid w:val="00336857"/>
    <w:rsid w:val="00336979"/>
    <w:rsid w:val="00336B5A"/>
    <w:rsid w:val="00336CFB"/>
    <w:rsid w:val="0033744D"/>
    <w:rsid w:val="003379DF"/>
    <w:rsid w:val="00337D90"/>
    <w:rsid w:val="0034004A"/>
    <w:rsid w:val="00340222"/>
    <w:rsid w:val="003402C9"/>
    <w:rsid w:val="00340722"/>
    <w:rsid w:val="00340AC4"/>
    <w:rsid w:val="00340BB3"/>
    <w:rsid w:val="00340C2C"/>
    <w:rsid w:val="00340D66"/>
    <w:rsid w:val="00340D67"/>
    <w:rsid w:val="00340E57"/>
    <w:rsid w:val="00340F58"/>
    <w:rsid w:val="00340FB9"/>
    <w:rsid w:val="003410C3"/>
    <w:rsid w:val="0034160E"/>
    <w:rsid w:val="003416F8"/>
    <w:rsid w:val="00341792"/>
    <w:rsid w:val="00341DC9"/>
    <w:rsid w:val="00341FB8"/>
    <w:rsid w:val="003420E1"/>
    <w:rsid w:val="003424AD"/>
    <w:rsid w:val="003424D4"/>
    <w:rsid w:val="0034272D"/>
    <w:rsid w:val="00342A4D"/>
    <w:rsid w:val="00342B91"/>
    <w:rsid w:val="00342EDA"/>
    <w:rsid w:val="0034351A"/>
    <w:rsid w:val="00343521"/>
    <w:rsid w:val="00343A64"/>
    <w:rsid w:val="00343ADE"/>
    <w:rsid w:val="00343F62"/>
    <w:rsid w:val="00344046"/>
    <w:rsid w:val="0034475A"/>
    <w:rsid w:val="00344838"/>
    <w:rsid w:val="00344B09"/>
    <w:rsid w:val="00345205"/>
    <w:rsid w:val="00345221"/>
    <w:rsid w:val="00345367"/>
    <w:rsid w:val="00345554"/>
    <w:rsid w:val="00345735"/>
    <w:rsid w:val="003457D0"/>
    <w:rsid w:val="003458F4"/>
    <w:rsid w:val="00345B8B"/>
    <w:rsid w:val="00345BB2"/>
    <w:rsid w:val="00345BB6"/>
    <w:rsid w:val="00345C64"/>
    <w:rsid w:val="003463FA"/>
    <w:rsid w:val="003464EF"/>
    <w:rsid w:val="00346826"/>
    <w:rsid w:val="00346A44"/>
    <w:rsid w:val="00346F9C"/>
    <w:rsid w:val="00347149"/>
    <w:rsid w:val="003472F3"/>
    <w:rsid w:val="0034736F"/>
    <w:rsid w:val="003477FA"/>
    <w:rsid w:val="00347B97"/>
    <w:rsid w:val="00347F76"/>
    <w:rsid w:val="0035024F"/>
    <w:rsid w:val="00350576"/>
    <w:rsid w:val="00350622"/>
    <w:rsid w:val="0035091E"/>
    <w:rsid w:val="00350A42"/>
    <w:rsid w:val="00350E79"/>
    <w:rsid w:val="0035133A"/>
    <w:rsid w:val="00351365"/>
    <w:rsid w:val="00351638"/>
    <w:rsid w:val="00351BBD"/>
    <w:rsid w:val="00351CBD"/>
    <w:rsid w:val="00351E36"/>
    <w:rsid w:val="00351E3D"/>
    <w:rsid w:val="00351E49"/>
    <w:rsid w:val="00352214"/>
    <w:rsid w:val="00352247"/>
    <w:rsid w:val="00352297"/>
    <w:rsid w:val="00352711"/>
    <w:rsid w:val="0035279F"/>
    <w:rsid w:val="00352B01"/>
    <w:rsid w:val="00352C2A"/>
    <w:rsid w:val="00352EC9"/>
    <w:rsid w:val="003532A4"/>
    <w:rsid w:val="0035345C"/>
    <w:rsid w:val="0035349B"/>
    <w:rsid w:val="003535D0"/>
    <w:rsid w:val="003536A2"/>
    <w:rsid w:val="003538FC"/>
    <w:rsid w:val="00353FDD"/>
    <w:rsid w:val="00354017"/>
    <w:rsid w:val="00354028"/>
    <w:rsid w:val="0035421F"/>
    <w:rsid w:val="00354561"/>
    <w:rsid w:val="00354920"/>
    <w:rsid w:val="00354B28"/>
    <w:rsid w:val="00354BCB"/>
    <w:rsid w:val="0035534D"/>
    <w:rsid w:val="00355930"/>
    <w:rsid w:val="00355B85"/>
    <w:rsid w:val="00355CA3"/>
    <w:rsid w:val="00356365"/>
    <w:rsid w:val="00356548"/>
    <w:rsid w:val="00356738"/>
    <w:rsid w:val="003567AF"/>
    <w:rsid w:val="003569B4"/>
    <w:rsid w:val="00356CAE"/>
    <w:rsid w:val="00357005"/>
    <w:rsid w:val="0035717C"/>
    <w:rsid w:val="0035724F"/>
    <w:rsid w:val="003573FC"/>
    <w:rsid w:val="00357550"/>
    <w:rsid w:val="003575D5"/>
    <w:rsid w:val="0035779F"/>
    <w:rsid w:val="00357831"/>
    <w:rsid w:val="00357AA6"/>
    <w:rsid w:val="00357F51"/>
    <w:rsid w:val="003601D9"/>
    <w:rsid w:val="00360515"/>
    <w:rsid w:val="00360643"/>
    <w:rsid w:val="003606B3"/>
    <w:rsid w:val="0036071D"/>
    <w:rsid w:val="00360A39"/>
    <w:rsid w:val="00360B6B"/>
    <w:rsid w:val="003613A9"/>
    <w:rsid w:val="003617E4"/>
    <w:rsid w:val="003618EB"/>
    <w:rsid w:val="003619BE"/>
    <w:rsid w:val="00361B1F"/>
    <w:rsid w:val="00361BB5"/>
    <w:rsid w:val="00361D65"/>
    <w:rsid w:val="00361EE6"/>
    <w:rsid w:val="00362100"/>
    <w:rsid w:val="00362484"/>
    <w:rsid w:val="00362668"/>
    <w:rsid w:val="00362704"/>
    <w:rsid w:val="003627CC"/>
    <w:rsid w:val="003627EB"/>
    <w:rsid w:val="00362884"/>
    <w:rsid w:val="003629D6"/>
    <w:rsid w:val="00362B99"/>
    <w:rsid w:val="00362E6D"/>
    <w:rsid w:val="003630E2"/>
    <w:rsid w:val="00363529"/>
    <w:rsid w:val="0036364E"/>
    <w:rsid w:val="003636DE"/>
    <w:rsid w:val="00363826"/>
    <w:rsid w:val="00363A94"/>
    <w:rsid w:val="00363BF9"/>
    <w:rsid w:val="00363C55"/>
    <w:rsid w:val="003642C7"/>
    <w:rsid w:val="003642D6"/>
    <w:rsid w:val="0036441C"/>
    <w:rsid w:val="00364B90"/>
    <w:rsid w:val="00364C8C"/>
    <w:rsid w:val="00364DE0"/>
    <w:rsid w:val="00364EA2"/>
    <w:rsid w:val="00364F17"/>
    <w:rsid w:val="003652AA"/>
    <w:rsid w:val="0036552A"/>
    <w:rsid w:val="003657E6"/>
    <w:rsid w:val="00365A14"/>
    <w:rsid w:val="003663C7"/>
    <w:rsid w:val="003663F2"/>
    <w:rsid w:val="003664A0"/>
    <w:rsid w:val="003665C2"/>
    <w:rsid w:val="00366D99"/>
    <w:rsid w:val="00366FB7"/>
    <w:rsid w:val="0036712D"/>
    <w:rsid w:val="00367507"/>
    <w:rsid w:val="00367B25"/>
    <w:rsid w:val="0037028B"/>
    <w:rsid w:val="003704A3"/>
    <w:rsid w:val="0037062B"/>
    <w:rsid w:val="003709FF"/>
    <w:rsid w:val="00370C85"/>
    <w:rsid w:val="00370D78"/>
    <w:rsid w:val="00370DD5"/>
    <w:rsid w:val="0037119C"/>
    <w:rsid w:val="00371552"/>
    <w:rsid w:val="003718B8"/>
    <w:rsid w:val="003719C1"/>
    <w:rsid w:val="00371AF8"/>
    <w:rsid w:val="00372019"/>
    <w:rsid w:val="0037213E"/>
    <w:rsid w:val="00372A18"/>
    <w:rsid w:val="00372F7F"/>
    <w:rsid w:val="003730F5"/>
    <w:rsid w:val="003732C5"/>
    <w:rsid w:val="003736AB"/>
    <w:rsid w:val="003739F9"/>
    <w:rsid w:val="00373B12"/>
    <w:rsid w:val="00373C2E"/>
    <w:rsid w:val="00373E45"/>
    <w:rsid w:val="00373FE4"/>
    <w:rsid w:val="003740F6"/>
    <w:rsid w:val="00374422"/>
    <w:rsid w:val="00374C41"/>
    <w:rsid w:val="00374CD9"/>
    <w:rsid w:val="00375008"/>
    <w:rsid w:val="00375366"/>
    <w:rsid w:val="00375569"/>
    <w:rsid w:val="003756B3"/>
    <w:rsid w:val="003757E1"/>
    <w:rsid w:val="00375896"/>
    <w:rsid w:val="00375A18"/>
    <w:rsid w:val="00375AA7"/>
    <w:rsid w:val="00375B39"/>
    <w:rsid w:val="00375E13"/>
    <w:rsid w:val="00375F48"/>
    <w:rsid w:val="00375F75"/>
    <w:rsid w:val="00376014"/>
    <w:rsid w:val="003761C4"/>
    <w:rsid w:val="003761E7"/>
    <w:rsid w:val="00376406"/>
    <w:rsid w:val="00376481"/>
    <w:rsid w:val="0037666D"/>
    <w:rsid w:val="00376BF0"/>
    <w:rsid w:val="00377101"/>
    <w:rsid w:val="003772CD"/>
    <w:rsid w:val="003773B7"/>
    <w:rsid w:val="00377730"/>
    <w:rsid w:val="00377A29"/>
    <w:rsid w:val="00377B7C"/>
    <w:rsid w:val="00377E37"/>
    <w:rsid w:val="0038008B"/>
    <w:rsid w:val="00380341"/>
    <w:rsid w:val="003804BD"/>
    <w:rsid w:val="003804E8"/>
    <w:rsid w:val="003805A5"/>
    <w:rsid w:val="00380730"/>
    <w:rsid w:val="003809CC"/>
    <w:rsid w:val="00381245"/>
    <w:rsid w:val="00381490"/>
    <w:rsid w:val="00381666"/>
    <w:rsid w:val="0038187E"/>
    <w:rsid w:val="0038238B"/>
    <w:rsid w:val="00382642"/>
    <w:rsid w:val="0038265E"/>
    <w:rsid w:val="00382735"/>
    <w:rsid w:val="00382760"/>
    <w:rsid w:val="003827C0"/>
    <w:rsid w:val="0038317A"/>
    <w:rsid w:val="0038325D"/>
    <w:rsid w:val="003834AB"/>
    <w:rsid w:val="00383743"/>
    <w:rsid w:val="003838D2"/>
    <w:rsid w:val="00383B27"/>
    <w:rsid w:val="00383C25"/>
    <w:rsid w:val="00383CEF"/>
    <w:rsid w:val="00383D5C"/>
    <w:rsid w:val="00383EA2"/>
    <w:rsid w:val="003849F8"/>
    <w:rsid w:val="00384C08"/>
    <w:rsid w:val="003852D0"/>
    <w:rsid w:val="00385513"/>
    <w:rsid w:val="003858DB"/>
    <w:rsid w:val="00385905"/>
    <w:rsid w:val="00385C25"/>
    <w:rsid w:val="00385F01"/>
    <w:rsid w:val="00385F45"/>
    <w:rsid w:val="003866E1"/>
    <w:rsid w:val="00386794"/>
    <w:rsid w:val="00386A23"/>
    <w:rsid w:val="00386C7E"/>
    <w:rsid w:val="003871F9"/>
    <w:rsid w:val="0038723D"/>
    <w:rsid w:val="00387351"/>
    <w:rsid w:val="00387A69"/>
    <w:rsid w:val="00387A89"/>
    <w:rsid w:val="00387AD9"/>
    <w:rsid w:val="00387B08"/>
    <w:rsid w:val="00387CB7"/>
    <w:rsid w:val="00387D0E"/>
    <w:rsid w:val="00387ECC"/>
    <w:rsid w:val="00390226"/>
    <w:rsid w:val="003904EF"/>
    <w:rsid w:val="003906A4"/>
    <w:rsid w:val="00390807"/>
    <w:rsid w:val="00390839"/>
    <w:rsid w:val="003908B0"/>
    <w:rsid w:val="00390971"/>
    <w:rsid w:val="00391368"/>
    <w:rsid w:val="0039172A"/>
    <w:rsid w:val="003917AE"/>
    <w:rsid w:val="00391BC7"/>
    <w:rsid w:val="00391C70"/>
    <w:rsid w:val="0039207F"/>
    <w:rsid w:val="003928C5"/>
    <w:rsid w:val="00392ABE"/>
    <w:rsid w:val="00392B0F"/>
    <w:rsid w:val="00392DBF"/>
    <w:rsid w:val="00392EDC"/>
    <w:rsid w:val="00392FE0"/>
    <w:rsid w:val="0039316E"/>
    <w:rsid w:val="003932D5"/>
    <w:rsid w:val="0039347C"/>
    <w:rsid w:val="003934D7"/>
    <w:rsid w:val="00393649"/>
    <w:rsid w:val="00393929"/>
    <w:rsid w:val="00393A40"/>
    <w:rsid w:val="00393B6C"/>
    <w:rsid w:val="00393C4D"/>
    <w:rsid w:val="00393CE5"/>
    <w:rsid w:val="00393FE5"/>
    <w:rsid w:val="0039401A"/>
    <w:rsid w:val="003941AA"/>
    <w:rsid w:val="00394F2E"/>
    <w:rsid w:val="00394FBB"/>
    <w:rsid w:val="00395320"/>
    <w:rsid w:val="003957B3"/>
    <w:rsid w:val="00395973"/>
    <w:rsid w:val="00395A44"/>
    <w:rsid w:val="00395FA2"/>
    <w:rsid w:val="00396077"/>
    <w:rsid w:val="00396656"/>
    <w:rsid w:val="00396781"/>
    <w:rsid w:val="003968F5"/>
    <w:rsid w:val="00396F25"/>
    <w:rsid w:val="003975A0"/>
    <w:rsid w:val="00397B13"/>
    <w:rsid w:val="00397B1C"/>
    <w:rsid w:val="00397C6D"/>
    <w:rsid w:val="00397D45"/>
    <w:rsid w:val="003A0464"/>
    <w:rsid w:val="003A06E8"/>
    <w:rsid w:val="003A07A4"/>
    <w:rsid w:val="003A14CF"/>
    <w:rsid w:val="003A15A3"/>
    <w:rsid w:val="003A168C"/>
    <w:rsid w:val="003A1AAD"/>
    <w:rsid w:val="003A1C58"/>
    <w:rsid w:val="003A1D13"/>
    <w:rsid w:val="003A1DA7"/>
    <w:rsid w:val="003A1F65"/>
    <w:rsid w:val="003A2050"/>
    <w:rsid w:val="003A2105"/>
    <w:rsid w:val="003A2109"/>
    <w:rsid w:val="003A231B"/>
    <w:rsid w:val="003A23F0"/>
    <w:rsid w:val="003A25AE"/>
    <w:rsid w:val="003A26D4"/>
    <w:rsid w:val="003A296F"/>
    <w:rsid w:val="003A2A2C"/>
    <w:rsid w:val="003A2A4B"/>
    <w:rsid w:val="003A2ADF"/>
    <w:rsid w:val="003A2DB5"/>
    <w:rsid w:val="003A2F4E"/>
    <w:rsid w:val="003A3689"/>
    <w:rsid w:val="003A370C"/>
    <w:rsid w:val="003A3977"/>
    <w:rsid w:val="003A3BBA"/>
    <w:rsid w:val="003A3E3B"/>
    <w:rsid w:val="003A3EC4"/>
    <w:rsid w:val="003A43B3"/>
    <w:rsid w:val="003A444A"/>
    <w:rsid w:val="003A4730"/>
    <w:rsid w:val="003A4798"/>
    <w:rsid w:val="003A485C"/>
    <w:rsid w:val="003A4AFE"/>
    <w:rsid w:val="003A4CBD"/>
    <w:rsid w:val="003A4E86"/>
    <w:rsid w:val="003A5538"/>
    <w:rsid w:val="003A57E4"/>
    <w:rsid w:val="003A5888"/>
    <w:rsid w:val="003A58F0"/>
    <w:rsid w:val="003A59B6"/>
    <w:rsid w:val="003A5D70"/>
    <w:rsid w:val="003A60B9"/>
    <w:rsid w:val="003A6170"/>
    <w:rsid w:val="003A67AB"/>
    <w:rsid w:val="003A68FF"/>
    <w:rsid w:val="003A6B51"/>
    <w:rsid w:val="003A6CDE"/>
    <w:rsid w:val="003A6FDF"/>
    <w:rsid w:val="003A74EE"/>
    <w:rsid w:val="003A7514"/>
    <w:rsid w:val="003A7674"/>
    <w:rsid w:val="003A780C"/>
    <w:rsid w:val="003A7DFF"/>
    <w:rsid w:val="003A7F10"/>
    <w:rsid w:val="003B0226"/>
    <w:rsid w:val="003B0812"/>
    <w:rsid w:val="003B0B23"/>
    <w:rsid w:val="003B0CE9"/>
    <w:rsid w:val="003B14DD"/>
    <w:rsid w:val="003B1677"/>
    <w:rsid w:val="003B16B2"/>
    <w:rsid w:val="003B1787"/>
    <w:rsid w:val="003B18FF"/>
    <w:rsid w:val="003B19AC"/>
    <w:rsid w:val="003B1C63"/>
    <w:rsid w:val="003B1F40"/>
    <w:rsid w:val="003B2087"/>
    <w:rsid w:val="003B24A3"/>
    <w:rsid w:val="003B265C"/>
    <w:rsid w:val="003B2BE0"/>
    <w:rsid w:val="003B2F93"/>
    <w:rsid w:val="003B3024"/>
    <w:rsid w:val="003B3266"/>
    <w:rsid w:val="003B32BF"/>
    <w:rsid w:val="003B32D9"/>
    <w:rsid w:val="003B36B2"/>
    <w:rsid w:val="003B37E2"/>
    <w:rsid w:val="003B390F"/>
    <w:rsid w:val="003B39C5"/>
    <w:rsid w:val="003B3AFE"/>
    <w:rsid w:val="003B3D5A"/>
    <w:rsid w:val="003B4001"/>
    <w:rsid w:val="003B4324"/>
    <w:rsid w:val="003B4662"/>
    <w:rsid w:val="003B46FA"/>
    <w:rsid w:val="003B4A8A"/>
    <w:rsid w:val="003B4D25"/>
    <w:rsid w:val="003B4E2E"/>
    <w:rsid w:val="003B51E4"/>
    <w:rsid w:val="003B5737"/>
    <w:rsid w:val="003B5924"/>
    <w:rsid w:val="003B5941"/>
    <w:rsid w:val="003B5A68"/>
    <w:rsid w:val="003B5A98"/>
    <w:rsid w:val="003B5BB9"/>
    <w:rsid w:val="003B6072"/>
    <w:rsid w:val="003B63AB"/>
    <w:rsid w:val="003B64CC"/>
    <w:rsid w:val="003B69A0"/>
    <w:rsid w:val="003B6CDE"/>
    <w:rsid w:val="003B71F9"/>
    <w:rsid w:val="003B72F7"/>
    <w:rsid w:val="003B781C"/>
    <w:rsid w:val="003B7942"/>
    <w:rsid w:val="003B7B72"/>
    <w:rsid w:val="003B7D80"/>
    <w:rsid w:val="003C0554"/>
    <w:rsid w:val="003C07A9"/>
    <w:rsid w:val="003C08F5"/>
    <w:rsid w:val="003C0F82"/>
    <w:rsid w:val="003C1016"/>
    <w:rsid w:val="003C11D8"/>
    <w:rsid w:val="003C12FA"/>
    <w:rsid w:val="003C13E6"/>
    <w:rsid w:val="003C1477"/>
    <w:rsid w:val="003C1C40"/>
    <w:rsid w:val="003C1C44"/>
    <w:rsid w:val="003C1D9A"/>
    <w:rsid w:val="003C20B5"/>
    <w:rsid w:val="003C21FC"/>
    <w:rsid w:val="003C232A"/>
    <w:rsid w:val="003C23C6"/>
    <w:rsid w:val="003C249E"/>
    <w:rsid w:val="003C264B"/>
    <w:rsid w:val="003C2834"/>
    <w:rsid w:val="003C28B5"/>
    <w:rsid w:val="003C2F7A"/>
    <w:rsid w:val="003C2FE4"/>
    <w:rsid w:val="003C3133"/>
    <w:rsid w:val="003C318F"/>
    <w:rsid w:val="003C3619"/>
    <w:rsid w:val="003C36F1"/>
    <w:rsid w:val="003C3BBB"/>
    <w:rsid w:val="003C3BD2"/>
    <w:rsid w:val="003C3C9D"/>
    <w:rsid w:val="003C3E32"/>
    <w:rsid w:val="003C400C"/>
    <w:rsid w:val="003C451F"/>
    <w:rsid w:val="003C45F8"/>
    <w:rsid w:val="003C46B5"/>
    <w:rsid w:val="003C47D0"/>
    <w:rsid w:val="003C4D30"/>
    <w:rsid w:val="003C4D62"/>
    <w:rsid w:val="003C4D87"/>
    <w:rsid w:val="003C509C"/>
    <w:rsid w:val="003C58C8"/>
    <w:rsid w:val="003C5CAA"/>
    <w:rsid w:val="003C5D6B"/>
    <w:rsid w:val="003C661D"/>
    <w:rsid w:val="003C672E"/>
    <w:rsid w:val="003C6829"/>
    <w:rsid w:val="003C6991"/>
    <w:rsid w:val="003C6EBC"/>
    <w:rsid w:val="003C6F71"/>
    <w:rsid w:val="003C7051"/>
    <w:rsid w:val="003C725B"/>
    <w:rsid w:val="003C7286"/>
    <w:rsid w:val="003C72DE"/>
    <w:rsid w:val="003C7347"/>
    <w:rsid w:val="003C77F3"/>
    <w:rsid w:val="003C7921"/>
    <w:rsid w:val="003C79A2"/>
    <w:rsid w:val="003C7D65"/>
    <w:rsid w:val="003C7E0F"/>
    <w:rsid w:val="003D0073"/>
    <w:rsid w:val="003D0405"/>
    <w:rsid w:val="003D0575"/>
    <w:rsid w:val="003D0637"/>
    <w:rsid w:val="003D0C39"/>
    <w:rsid w:val="003D1417"/>
    <w:rsid w:val="003D1494"/>
    <w:rsid w:val="003D14E1"/>
    <w:rsid w:val="003D14EE"/>
    <w:rsid w:val="003D1A4C"/>
    <w:rsid w:val="003D1FA1"/>
    <w:rsid w:val="003D20BD"/>
    <w:rsid w:val="003D2512"/>
    <w:rsid w:val="003D255D"/>
    <w:rsid w:val="003D27ED"/>
    <w:rsid w:val="003D2B2E"/>
    <w:rsid w:val="003D2BF8"/>
    <w:rsid w:val="003D2DE8"/>
    <w:rsid w:val="003D31CA"/>
    <w:rsid w:val="003D325D"/>
    <w:rsid w:val="003D33E7"/>
    <w:rsid w:val="003D35C5"/>
    <w:rsid w:val="003D3730"/>
    <w:rsid w:val="003D37F7"/>
    <w:rsid w:val="003D385E"/>
    <w:rsid w:val="003D39BE"/>
    <w:rsid w:val="003D39ED"/>
    <w:rsid w:val="003D439A"/>
    <w:rsid w:val="003D4505"/>
    <w:rsid w:val="003D47B8"/>
    <w:rsid w:val="003D48CE"/>
    <w:rsid w:val="003D4A0C"/>
    <w:rsid w:val="003D4A94"/>
    <w:rsid w:val="003D4ACB"/>
    <w:rsid w:val="003D5455"/>
    <w:rsid w:val="003D572C"/>
    <w:rsid w:val="003D6037"/>
    <w:rsid w:val="003D60A2"/>
    <w:rsid w:val="003D64BF"/>
    <w:rsid w:val="003D6735"/>
    <w:rsid w:val="003D6774"/>
    <w:rsid w:val="003D6A05"/>
    <w:rsid w:val="003D6A30"/>
    <w:rsid w:val="003D6A45"/>
    <w:rsid w:val="003D6AB5"/>
    <w:rsid w:val="003D6C38"/>
    <w:rsid w:val="003D6D00"/>
    <w:rsid w:val="003D75DE"/>
    <w:rsid w:val="003D77DC"/>
    <w:rsid w:val="003D78C2"/>
    <w:rsid w:val="003D7D72"/>
    <w:rsid w:val="003D7D7C"/>
    <w:rsid w:val="003E00BD"/>
    <w:rsid w:val="003E029E"/>
    <w:rsid w:val="003E0326"/>
    <w:rsid w:val="003E0438"/>
    <w:rsid w:val="003E0751"/>
    <w:rsid w:val="003E0808"/>
    <w:rsid w:val="003E0B3F"/>
    <w:rsid w:val="003E0DD9"/>
    <w:rsid w:val="003E0E30"/>
    <w:rsid w:val="003E0E6F"/>
    <w:rsid w:val="003E0FD0"/>
    <w:rsid w:val="003E0FED"/>
    <w:rsid w:val="003E1238"/>
    <w:rsid w:val="003E1320"/>
    <w:rsid w:val="003E14D8"/>
    <w:rsid w:val="003E1747"/>
    <w:rsid w:val="003E17FF"/>
    <w:rsid w:val="003E18C0"/>
    <w:rsid w:val="003E1A32"/>
    <w:rsid w:val="003E1B25"/>
    <w:rsid w:val="003E1B38"/>
    <w:rsid w:val="003E1C5C"/>
    <w:rsid w:val="003E2493"/>
    <w:rsid w:val="003E2799"/>
    <w:rsid w:val="003E2873"/>
    <w:rsid w:val="003E2CD4"/>
    <w:rsid w:val="003E31E4"/>
    <w:rsid w:val="003E33F4"/>
    <w:rsid w:val="003E3B24"/>
    <w:rsid w:val="003E3B8E"/>
    <w:rsid w:val="003E3C36"/>
    <w:rsid w:val="003E3D03"/>
    <w:rsid w:val="003E45F7"/>
    <w:rsid w:val="003E49A0"/>
    <w:rsid w:val="003E49DE"/>
    <w:rsid w:val="003E4A85"/>
    <w:rsid w:val="003E5084"/>
    <w:rsid w:val="003E5E38"/>
    <w:rsid w:val="003E6065"/>
    <w:rsid w:val="003E606E"/>
    <w:rsid w:val="003E62AA"/>
    <w:rsid w:val="003E6456"/>
    <w:rsid w:val="003E64F8"/>
    <w:rsid w:val="003E6A2B"/>
    <w:rsid w:val="003E6BED"/>
    <w:rsid w:val="003E6D98"/>
    <w:rsid w:val="003E6F20"/>
    <w:rsid w:val="003E7239"/>
    <w:rsid w:val="003E7815"/>
    <w:rsid w:val="003E7819"/>
    <w:rsid w:val="003F00E0"/>
    <w:rsid w:val="003F0177"/>
    <w:rsid w:val="003F0373"/>
    <w:rsid w:val="003F054C"/>
    <w:rsid w:val="003F08D3"/>
    <w:rsid w:val="003F09D3"/>
    <w:rsid w:val="003F1124"/>
    <w:rsid w:val="003F131F"/>
    <w:rsid w:val="003F13F5"/>
    <w:rsid w:val="003F1638"/>
    <w:rsid w:val="003F182F"/>
    <w:rsid w:val="003F1CC9"/>
    <w:rsid w:val="003F1F22"/>
    <w:rsid w:val="003F1F32"/>
    <w:rsid w:val="003F26DD"/>
    <w:rsid w:val="003F275C"/>
    <w:rsid w:val="003F291C"/>
    <w:rsid w:val="003F29B1"/>
    <w:rsid w:val="003F2BED"/>
    <w:rsid w:val="003F309B"/>
    <w:rsid w:val="003F31CB"/>
    <w:rsid w:val="003F3284"/>
    <w:rsid w:val="003F3688"/>
    <w:rsid w:val="003F3A05"/>
    <w:rsid w:val="003F3B89"/>
    <w:rsid w:val="003F3F5F"/>
    <w:rsid w:val="003F40D4"/>
    <w:rsid w:val="003F41AC"/>
    <w:rsid w:val="003F41E2"/>
    <w:rsid w:val="003F42E7"/>
    <w:rsid w:val="003F4411"/>
    <w:rsid w:val="003F45DE"/>
    <w:rsid w:val="003F46B1"/>
    <w:rsid w:val="003F473A"/>
    <w:rsid w:val="003F483B"/>
    <w:rsid w:val="003F49ED"/>
    <w:rsid w:val="003F4A7C"/>
    <w:rsid w:val="003F4A7D"/>
    <w:rsid w:val="003F4C57"/>
    <w:rsid w:val="003F56EA"/>
    <w:rsid w:val="003F57ED"/>
    <w:rsid w:val="003F59D2"/>
    <w:rsid w:val="003F5E30"/>
    <w:rsid w:val="003F5E54"/>
    <w:rsid w:val="003F5EEE"/>
    <w:rsid w:val="003F5FDF"/>
    <w:rsid w:val="003F63CD"/>
    <w:rsid w:val="003F690E"/>
    <w:rsid w:val="003F6AAD"/>
    <w:rsid w:val="003F6D0C"/>
    <w:rsid w:val="003F6D80"/>
    <w:rsid w:val="003F6DE1"/>
    <w:rsid w:val="003F6EC2"/>
    <w:rsid w:val="003F7248"/>
    <w:rsid w:val="003F73CF"/>
    <w:rsid w:val="003F744A"/>
    <w:rsid w:val="003F777D"/>
    <w:rsid w:val="003F7A76"/>
    <w:rsid w:val="003F7E3A"/>
    <w:rsid w:val="003F7F2B"/>
    <w:rsid w:val="0040012C"/>
    <w:rsid w:val="0040013C"/>
    <w:rsid w:val="004003A4"/>
    <w:rsid w:val="00400908"/>
    <w:rsid w:val="00400C65"/>
    <w:rsid w:val="00400E7F"/>
    <w:rsid w:val="004010E5"/>
    <w:rsid w:val="00401657"/>
    <w:rsid w:val="004016DA"/>
    <w:rsid w:val="0040216E"/>
    <w:rsid w:val="0040262A"/>
    <w:rsid w:val="00402926"/>
    <w:rsid w:val="004029A7"/>
    <w:rsid w:val="00402E1E"/>
    <w:rsid w:val="00402EF3"/>
    <w:rsid w:val="00403135"/>
    <w:rsid w:val="00403176"/>
    <w:rsid w:val="004031EC"/>
    <w:rsid w:val="0040349C"/>
    <w:rsid w:val="004034C6"/>
    <w:rsid w:val="00403531"/>
    <w:rsid w:val="004036AC"/>
    <w:rsid w:val="004036B9"/>
    <w:rsid w:val="0040381E"/>
    <w:rsid w:val="00403852"/>
    <w:rsid w:val="00403F35"/>
    <w:rsid w:val="004042F6"/>
    <w:rsid w:val="004043E0"/>
    <w:rsid w:val="00404630"/>
    <w:rsid w:val="00404669"/>
    <w:rsid w:val="004048BD"/>
    <w:rsid w:val="00404958"/>
    <w:rsid w:val="00404BCB"/>
    <w:rsid w:val="004051F4"/>
    <w:rsid w:val="0040529B"/>
    <w:rsid w:val="0040531C"/>
    <w:rsid w:val="0040554B"/>
    <w:rsid w:val="004057AC"/>
    <w:rsid w:val="0040580E"/>
    <w:rsid w:val="004058D2"/>
    <w:rsid w:val="00405C94"/>
    <w:rsid w:val="00405D29"/>
    <w:rsid w:val="00405D47"/>
    <w:rsid w:val="00405F63"/>
    <w:rsid w:val="00405FC6"/>
    <w:rsid w:val="004062CD"/>
    <w:rsid w:val="0040634F"/>
    <w:rsid w:val="00406384"/>
    <w:rsid w:val="00406A4B"/>
    <w:rsid w:val="00406DDE"/>
    <w:rsid w:val="00406FBC"/>
    <w:rsid w:val="00407384"/>
    <w:rsid w:val="0040739C"/>
    <w:rsid w:val="004073CA"/>
    <w:rsid w:val="0040769A"/>
    <w:rsid w:val="00407738"/>
    <w:rsid w:val="00407B42"/>
    <w:rsid w:val="00407BE0"/>
    <w:rsid w:val="00407ED7"/>
    <w:rsid w:val="00410071"/>
    <w:rsid w:val="004101D9"/>
    <w:rsid w:val="00410288"/>
    <w:rsid w:val="004102D6"/>
    <w:rsid w:val="004103F4"/>
    <w:rsid w:val="0041047B"/>
    <w:rsid w:val="004104C8"/>
    <w:rsid w:val="00410A24"/>
    <w:rsid w:val="00410BE8"/>
    <w:rsid w:val="00410D5E"/>
    <w:rsid w:val="0041163F"/>
    <w:rsid w:val="0041183B"/>
    <w:rsid w:val="00411BB0"/>
    <w:rsid w:val="00411BC8"/>
    <w:rsid w:val="00411EBF"/>
    <w:rsid w:val="00411FBD"/>
    <w:rsid w:val="0041206D"/>
    <w:rsid w:val="004123D6"/>
    <w:rsid w:val="004124F2"/>
    <w:rsid w:val="004129BF"/>
    <w:rsid w:val="00412BAD"/>
    <w:rsid w:val="00412D97"/>
    <w:rsid w:val="00412DC9"/>
    <w:rsid w:val="00413039"/>
    <w:rsid w:val="00413195"/>
    <w:rsid w:val="00413237"/>
    <w:rsid w:val="0041378C"/>
    <w:rsid w:val="0041389C"/>
    <w:rsid w:val="0041396C"/>
    <w:rsid w:val="00413EEE"/>
    <w:rsid w:val="00414078"/>
    <w:rsid w:val="00414646"/>
    <w:rsid w:val="00414D57"/>
    <w:rsid w:val="00415011"/>
    <w:rsid w:val="004150CB"/>
    <w:rsid w:val="00415167"/>
    <w:rsid w:val="00415249"/>
    <w:rsid w:val="004152CF"/>
    <w:rsid w:val="0041553C"/>
    <w:rsid w:val="00415954"/>
    <w:rsid w:val="004159B0"/>
    <w:rsid w:val="00415E39"/>
    <w:rsid w:val="0041603E"/>
    <w:rsid w:val="00416277"/>
    <w:rsid w:val="00416862"/>
    <w:rsid w:val="00416A30"/>
    <w:rsid w:val="00416A3C"/>
    <w:rsid w:val="00416C17"/>
    <w:rsid w:val="00416D4B"/>
    <w:rsid w:val="004170B9"/>
    <w:rsid w:val="00417182"/>
    <w:rsid w:val="004172A2"/>
    <w:rsid w:val="00417310"/>
    <w:rsid w:val="0041782C"/>
    <w:rsid w:val="00417837"/>
    <w:rsid w:val="004178AA"/>
    <w:rsid w:val="00417999"/>
    <w:rsid w:val="00417D64"/>
    <w:rsid w:val="004201F5"/>
    <w:rsid w:val="00420268"/>
    <w:rsid w:val="0042033E"/>
    <w:rsid w:val="004203DB"/>
    <w:rsid w:val="004205E6"/>
    <w:rsid w:val="004206AB"/>
    <w:rsid w:val="004208F7"/>
    <w:rsid w:val="00420996"/>
    <w:rsid w:val="00420A4A"/>
    <w:rsid w:val="00420DC6"/>
    <w:rsid w:val="004210DB"/>
    <w:rsid w:val="00421345"/>
    <w:rsid w:val="004213B3"/>
    <w:rsid w:val="004215E2"/>
    <w:rsid w:val="004218F4"/>
    <w:rsid w:val="004219EA"/>
    <w:rsid w:val="00421AE2"/>
    <w:rsid w:val="00421B5C"/>
    <w:rsid w:val="00421B9C"/>
    <w:rsid w:val="00421E10"/>
    <w:rsid w:val="00421E5D"/>
    <w:rsid w:val="00421E6E"/>
    <w:rsid w:val="00422175"/>
    <w:rsid w:val="004224EF"/>
    <w:rsid w:val="0042258A"/>
    <w:rsid w:val="004226DF"/>
    <w:rsid w:val="00422775"/>
    <w:rsid w:val="00422882"/>
    <w:rsid w:val="00422AEA"/>
    <w:rsid w:val="00422CD6"/>
    <w:rsid w:val="004233A8"/>
    <w:rsid w:val="00423AF7"/>
    <w:rsid w:val="00423B8B"/>
    <w:rsid w:val="00423DF8"/>
    <w:rsid w:val="00423E03"/>
    <w:rsid w:val="00424037"/>
    <w:rsid w:val="004243EB"/>
    <w:rsid w:val="004244C3"/>
    <w:rsid w:val="0042494E"/>
    <w:rsid w:val="00424B39"/>
    <w:rsid w:val="00424C51"/>
    <w:rsid w:val="00424D9C"/>
    <w:rsid w:val="00424E9F"/>
    <w:rsid w:val="00425871"/>
    <w:rsid w:val="0042597B"/>
    <w:rsid w:val="00425991"/>
    <w:rsid w:val="00425ABF"/>
    <w:rsid w:val="00425B70"/>
    <w:rsid w:val="00426593"/>
    <w:rsid w:val="00426618"/>
    <w:rsid w:val="004267C2"/>
    <w:rsid w:val="004267FB"/>
    <w:rsid w:val="00426A73"/>
    <w:rsid w:val="004273C8"/>
    <w:rsid w:val="004273DE"/>
    <w:rsid w:val="0042745C"/>
    <w:rsid w:val="004274B7"/>
    <w:rsid w:val="00427BFA"/>
    <w:rsid w:val="00427C84"/>
    <w:rsid w:val="00427D2C"/>
    <w:rsid w:val="00427E18"/>
    <w:rsid w:val="00427F1E"/>
    <w:rsid w:val="004301E2"/>
    <w:rsid w:val="00430880"/>
    <w:rsid w:val="0043088D"/>
    <w:rsid w:val="00430933"/>
    <w:rsid w:val="00430AA1"/>
    <w:rsid w:val="00430AD8"/>
    <w:rsid w:val="004313D8"/>
    <w:rsid w:val="0043141C"/>
    <w:rsid w:val="004317CB"/>
    <w:rsid w:val="00431D36"/>
    <w:rsid w:val="00431F4E"/>
    <w:rsid w:val="004321F1"/>
    <w:rsid w:val="00432382"/>
    <w:rsid w:val="0043251E"/>
    <w:rsid w:val="00432AD3"/>
    <w:rsid w:val="00432C55"/>
    <w:rsid w:val="00432CBF"/>
    <w:rsid w:val="00432E85"/>
    <w:rsid w:val="00432EA5"/>
    <w:rsid w:val="00432EDA"/>
    <w:rsid w:val="0043317C"/>
    <w:rsid w:val="00433344"/>
    <w:rsid w:val="0043358C"/>
    <w:rsid w:val="0043363D"/>
    <w:rsid w:val="00433869"/>
    <w:rsid w:val="004338D2"/>
    <w:rsid w:val="00433D1A"/>
    <w:rsid w:val="00434208"/>
    <w:rsid w:val="00434252"/>
    <w:rsid w:val="004342BB"/>
    <w:rsid w:val="004344FC"/>
    <w:rsid w:val="004349DC"/>
    <w:rsid w:val="004349F9"/>
    <w:rsid w:val="00434C62"/>
    <w:rsid w:val="00435150"/>
    <w:rsid w:val="00435251"/>
    <w:rsid w:val="004354CA"/>
    <w:rsid w:val="00435714"/>
    <w:rsid w:val="00435925"/>
    <w:rsid w:val="00435A0B"/>
    <w:rsid w:val="00435CCA"/>
    <w:rsid w:val="00436165"/>
    <w:rsid w:val="004361BF"/>
    <w:rsid w:val="00436284"/>
    <w:rsid w:val="0043630B"/>
    <w:rsid w:val="0043661B"/>
    <w:rsid w:val="004366CE"/>
    <w:rsid w:val="004371EF"/>
    <w:rsid w:val="00437827"/>
    <w:rsid w:val="004378A4"/>
    <w:rsid w:val="00437E87"/>
    <w:rsid w:val="0044045A"/>
    <w:rsid w:val="00440C07"/>
    <w:rsid w:val="00440C11"/>
    <w:rsid w:val="00440E20"/>
    <w:rsid w:val="0044103A"/>
    <w:rsid w:val="00441047"/>
    <w:rsid w:val="0044168A"/>
    <w:rsid w:val="0044168B"/>
    <w:rsid w:val="00441942"/>
    <w:rsid w:val="00442284"/>
    <w:rsid w:val="004424A4"/>
    <w:rsid w:val="004425F8"/>
    <w:rsid w:val="004427F6"/>
    <w:rsid w:val="004428EE"/>
    <w:rsid w:val="00442C21"/>
    <w:rsid w:val="00442DDC"/>
    <w:rsid w:val="00442E9E"/>
    <w:rsid w:val="00442FFD"/>
    <w:rsid w:val="00443042"/>
    <w:rsid w:val="004430D0"/>
    <w:rsid w:val="00443677"/>
    <w:rsid w:val="00443730"/>
    <w:rsid w:val="004437A5"/>
    <w:rsid w:val="00443AFC"/>
    <w:rsid w:val="00443B39"/>
    <w:rsid w:val="00443CC5"/>
    <w:rsid w:val="004448F7"/>
    <w:rsid w:val="004449F9"/>
    <w:rsid w:val="00444EAE"/>
    <w:rsid w:val="00444F14"/>
    <w:rsid w:val="0044516E"/>
    <w:rsid w:val="00445185"/>
    <w:rsid w:val="00445390"/>
    <w:rsid w:val="0044559A"/>
    <w:rsid w:val="0044564E"/>
    <w:rsid w:val="00445CFF"/>
    <w:rsid w:val="00445D3B"/>
    <w:rsid w:val="00446524"/>
    <w:rsid w:val="0044668D"/>
    <w:rsid w:val="004467C0"/>
    <w:rsid w:val="004467D7"/>
    <w:rsid w:val="0044696B"/>
    <w:rsid w:val="00446C48"/>
    <w:rsid w:val="00446EBD"/>
    <w:rsid w:val="004470A8"/>
    <w:rsid w:val="004471D5"/>
    <w:rsid w:val="004471E0"/>
    <w:rsid w:val="0044728A"/>
    <w:rsid w:val="004472D8"/>
    <w:rsid w:val="004472F7"/>
    <w:rsid w:val="004475BA"/>
    <w:rsid w:val="00447B92"/>
    <w:rsid w:val="00447DB7"/>
    <w:rsid w:val="0045050C"/>
    <w:rsid w:val="0045089C"/>
    <w:rsid w:val="00450946"/>
    <w:rsid w:val="00450E6A"/>
    <w:rsid w:val="00450F6D"/>
    <w:rsid w:val="004511D4"/>
    <w:rsid w:val="0045144A"/>
    <w:rsid w:val="00451454"/>
    <w:rsid w:val="00451466"/>
    <w:rsid w:val="00451488"/>
    <w:rsid w:val="0045181B"/>
    <w:rsid w:val="00451980"/>
    <w:rsid w:val="00451C54"/>
    <w:rsid w:val="00451C90"/>
    <w:rsid w:val="00451D64"/>
    <w:rsid w:val="00451EAD"/>
    <w:rsid w:val="00452043"/>
    <w:rsid w:val="004521C3"/>
    <w:rsid w:val="00452425"/>
    <w:rsid w:val="004524FB"/>
    <w:rsid w:val="00452728"/>
    <w:rsid w:val="00452778"/>
    <w:rsid w:val="00452BAF"/>
    <w:rsid w:val="00452D5E"/>
    <w:rsid w:val="00452F68"/>
    <w:rsid w:val="00453338"/>
    <w:rsid w:val="00453344"/>
    <w:rsid w:val="004535C0"/>
    <w:rsid w:val="00453721"/>
    <w:rsid w:val="0045389C"/>
    <w:rsid w:val="00453DC5"/>
    <w:rsid w:val="00453E3B"/>
    <w:rsid w:val="00453FDD"/>
    <w:rsid w:val="004540A8"/>
    <w:rsid w:val="004542EC"/>
    <w:rsid w:val="00454A18"/>
    <w:rsid w:val="00454AA7"/>
    <w:rsid w:val="00454B22"/>
    <w:rsid w:val="00454CBF"/>
    <w:rsid w:val="00454E15"/>
    <w:rsid w:val="00455166"/>
    <w:rsid w:val="004554CE"/>
    <w:rsid w:val="004555B1"/>
    <w:rsid w:val="004556A2"/>
    <w:rsid w:val="00455B0D"/>
    <w:rsid w:val="00455B81"/>
    <w:rsid w:val="00455C12"/>
    <w:rsid w:val="00455D83"/>
    <w:rsid w:val="00455F1E"/>
    <w:rsid w:val="00456596"/>
    <w:rsid w:val="00456647"/>
    <w:rsid w:val="0045667B"/>
    <w:rsid w:val="004567E4"/>
    <w:rsid w:val="00456971"/>
    <w:rsid w:val="00456CFC"/>
    <w:rsid w:val="00456D05"/>
    <w:rsid w:val="00456FDB"/>
    <w:rsid w:val="0045706C"/>
    <w:rsid w:val="0045729C"/>
    <w:rsid w:val="004575C8"/>
    <w:rsid w:val="00457A91"/>
    <w:rsid w:val="00457B13"/>
    <w:rsid w:val="00457E6D"/>
    <w:rsid w:val="0046029A"/>
    <w:rsid w:val="004602E7"/>
    <w:rsid w:val="00460346"/>
    <w:rsid w:val="0046068B"/>
    <w:rsid w:val="00460A25"/>
    <w:rsid w:val="00460B2C"/>
    <w:rsid w:val="00460B5E"/>
    <w:rsid w:val="00460D5C"/>
    <w:rsid w:val="00460EC8"/>
    <w:rsid w:val="0046131B"/>
    <w:rsid w:val="00461535"/>
    <w:rsid w:val="004616B6"/>
    <w:rsid w:val="00461944"/>
    <w:rsid w:val="00461999"/>
    <w:rsid w:val="00461E59"/>
    <w:rsid w:val="00462155"/>
    <w:rsid w:val="00462240"/>
    <w:rsid w:val="00462273"/>
    <w:rsid w:val="004622AD"/>
    <w:rsid w:val="00462794"/>
    <w:rsid w:val="00462CC7"/>
    <w:rsid w:val="00462D8B"/>
    <w:rsid w:val="00462F67"/>
    <w:rsid w:val="00462F83"/>
    <w:rsid w:val="00463626"/>
    <w:rsid w:val="004639A0"/>
    <w:rsid w:val="004643D8"/>
    <w:rsid w:val="00464633"/>
    <w:rsid w:val="00464864"/>
    <w:rsid w:val="00464C1B"/>
    <w:rsid w:val="00464C99"/>
    <w:rsid w:val="00464F87"/>
    <w:rsid w:val="00465264"/>
    <w:rsid w:val="004654B6"/>
    <w:rsid w:val="004657F8"/>
    <w:rsid w:val="00465852"/>
    <w:rsid w:val="00465EF0"/>
    <w:rsid w:val="00465F4C"/>
    <w:rsid w:val="0046664A"/>
    <w:rsid w:val="00466769"/>
    <w:rsid w:val="004667FA"/>
    <w:rsid w:val="004668D1"/>
    <w:rsid w:val="004668F3"/>
    <w:rsid w:val="004669D4"/>
    <w:rsid w:val="00466C36"/>
    <w:rsid w:val="00466C5C"/>
    <w:rsid w:val="00466CDB"/>
    <w:rsid w:val="00466E5D"/>
    <w:rsid w:val="00466F85"/>
    <w:rsid w:val="00467211"/>
    <w:rsid w:val="00467291"/>
    <w:rsid w:val="00467499"/>
    <w:rsid w:val="004675AD"/>
    <w:rsid w:val="0046773D"/>
    <w:rsid w:val="004677DB"/>
    <w:rsid w:val="00467A05"/>
    <w:rsid w:val="00467CB8"/>
    <w:rsid w:val="00467D1B"/>
    <w:rsid w:val="00467F38"/>
    <w:rsid w:val="00467FE2"/>
    <w:rsid w:val="004704A7"/>
    <w:rsid w:val="0047074B"/>
    <w:rsid w:val="00470870"/>
    <w:rsid w:val="00470F0D"/>
    <w:rsid w:val="00471286"/>
    <w:rsid w:val="004714C2"/>
    <w:rsid w:val="004714D7"/>
    <w:rsid w:val="00471654"/>
    <w:rsid w:val="004718FC"/>
    <w:rsid w:val="00471C18"/>
    <w:rsid w:val="004720D5"/>
    <w:rsid w:val="00472407"/>
    <w:rsid w:val="00472639"/>
    <w:rsid w:val="004729BB"/>
    <w:rsid w:val="00472CE3"/>
    <w:rsid w:val="004730DD"/>
    <w:rsid w:val="004732EC"/>
    <w:rsid w:val="00473502"/>
    <w:rsid w:val="00473AFA"/>
    <w:rsid w:val="00473D13"/>
    <w:rsid w:val="0047437E"/>
    <w:rsid w:val="004745DC"/>
    <w:rsid w:val="0047516F"/>
    <w:rsid w:val="00475639"/>
    <w:rsid w:val="00475797"/>
    <w:rsid w:val="004757F7"/>
    <w:rsid w:val="004759AC"/>
    <w:rsid w:val="00475AEB"/>
    <w:rsid w:val="00475B4D"/>
    <w:rsid w:val="00475F60"/>
    <w:rsid w:val="00475F85"/>
    <w:rsid w:val="0047675E"/>
    <w:rsid w:val="004767A2"/>
    <w:rsid w:val="004769A2"/>
    <w:rsid w:val="00476A6E"/>
    <w:rsid w:val="00477143"/>
    <w:rsid w:val="004773DF"/>
    <w:rsid w:val="00477B78"/>
    <w:rsid w:val="00477C3E"/>
    <w:rsid w:val="00477EFF"/>
    <w:rsid w:val="00480088"/>
    <w:rsid w:val="00480346"/>
    <w:rsid w:val="0048081D"/>
    <w:rsid w:val="0048093D"/>
    <w:rsid w:val="0048096F"/>
    <w:rsid w:val="00480A5C"/>
    <w:rsid w:val="00480E78"/>
    <w:rsid w:val="00480F56"/>
    <w:rsid w:val="00480FD8"/>
    <w:rsid w:val="0048130C"/>
    <w:rsid w:val="004814AF"/>
    <w:rsid w:val="004816EA"/>
    <w:rsid w:val="00481734"/>
    <w:rsid w:val="004817DD"/>
    <w:rsid w:val="004817E1"/>
    <w:rsid w:val="00481C4B"/>
    <w:rsid w:val="00481C87"/>
    <w:rsid w:val="00481E2E"/>
    <w:rsid w:val="00481EF6"/>
    <w:rsid w:val="0048238E"/>
    <w:rsid w:val="0048245C"/>
    <w:rsid w:val="004825AE"/>
    <w:rsid w:val="00482684"/>
    <w:rsid w:val="004828CF"/>
    <w:rsid w:val="00482CB0"/>
    <w:rsid w:val="0048303D"/>
    <w:rsid w:val="004836E2"/>
    <w:rsid w:val="0048395C"/>
    <w:rsid w:val="00483B2C"/>
    <w:rsid w:val="00483B98"/>
    <w:rsid w:val="00483D6A"/>
    <w:rsid w:val="00483DCA"/>
    <w:rsid w:val="00483EA8"/>
    <w:rsid w:val="00484008"/>
    <w:rsid w:val="0048407C"/>
    <w:rsid w:val="0048427E"/>
    <w:rsid w:val="00484A7E"/>
    <w:rsid w:val="00484AF0"/>
    <w:rsid w:val="00484F99"/>
    <w:rsid w:val="00485265"/>
    <w:rsid w:val="00485267"/>
    <w:rsid w:val="004854D7"/>
    <w:rsid w:val="00485705"/>
    <w:rsid w:val="00485796"/>
    <w:rsid w:val="00485861"/>
    <w:rsid w:val="00485BE0"/>
    <w:rsid w:val="00486178"/>
    <w:rsid w:val="00486272"/>
    <w:rsid w:val="004862D5"/>
    <w:rsid w:val="00486332"/>
    <w:rsid w:val="004863BE"/>
    <w:rsid w:val="00486DBD"/>
    <w:rsid w:val="0048783C"/>
    <w:rsid w:val="00487990"/>
    <w:rsid w:val="00487E25"/>
    <w:rsid w:val="004907D6"/>
    <w:rsid w:val="00490BBB"/>
    <w:rsid w:val="00490C0A"/>
    <w:rsid w:val="00491014"/>
    <w:rsid w:val="004910CA"/>
    <w:rsid w:val="0049123B"/>
    <w:rsid w:val="004913B2"/>
    <w:rsid w:val="0049172E"/>
    <w:rsid w:val="0049187B"/>
    <w:rsid w:val="004921EE"/>
    <w:rsid w:val="0049238B"/>
    <w:rsid w:val="0049267F"/>
    <w:rsid w:val="00492734"/>
    <w:rsid w:val="004928FA"/>
    <w:rsid w:val="00492965"/>
    <w:rsid w:val="004929E5"/>
    <w:rsid w:val="00492B3A"/>
    <w:rsid w:val="004930F1"/>
    <w:rsid w:val="00493144"/>
    <w:rsid w:val="00493265"/>
    <w:rsid w:val="0049337D"/>
    <w:rsid w:val="004934EB"/>
    <w:rsid w:val="004935D4"/>
    <w:rsid w:val="004935FA"/>
    <w:rsid w:val="004939F4"/>
    <w:rsid w:val="00493AAA"/>
    <w:rsid w:val="00493DF6"/>
    <w:rsid w:val="00494491"/>
    <w:rsid w:val="0049462B"/>
    <w:rsid w:val="00494964"/>
    <w:rsid w:val="00494B61"/>
    <w:rsid w:val="00494C4F"/>
    <w:rsid w:val="00494CC1"/>
    <w:rsid w:val="00494D66"/>
    <w:rsid w:val="00494E9C"/>
    <w:rsid w:val="00494F9F"/>
    <w:rsid w:val="00495125"/>
    <w:rsid w:val="00495198"/>
    <w:rsid w:val="004952C8"/>
    <w:rsid w:val="00495418"/>
    <w:rsid w:val="004954FF"/>
    <w:rsid w:val="00495515"/>
    <w:rsid w:val="0049554F"/>
    <w:rsid w:val="00495708"/>
    <w:rsid w:val="00495804"/>
    <w:rsid w:val="00495AF3"/>
    <w:rsid w:val="00495B27"/>
    <w:rsid w:val="00495CF0"/>
    <w:rsid w:val="00495DE8"/>
    <w:rsid w:val="00496937"/>
    <w:rsid w:val="00496989"/>
    <w:rsid w:val="00496C2E"/>
    <w:rsid w:val="00497029"/>
    <w:rsid w:val="004972C4"/>
    <w:rsid w:val="004975C0"/>
    <w:rsid w:val="0049771F"/>
    <w:rsid w:val="0049786B"/>
    <w:rsid w:val="004979A0"/>
    <w:rsid w:val="00497D9E"/>
    <w:rsid w:val="00497F0A"/>
    <w:rsid w:val="004A0024"/>
    <w:rsid w:val="004A00D4"/>
    <w:rsid w:val="004A0426"/>
    <w:rsid w:val="004A07DB"/>
    <w:rsid w:val="004A0F74"/>
    <w:rsid w:val="004A15C8"/>
    <w:rsid w:val="004A1758"/>
    <w:rsid w:val="004A1A16"/>
    <w:rsid w:val="004A1C97"/>
    <w:rsid w:val="004A1E78"/>
    <w:rsid w:val="004A21A9"/>
    <w:rsid w:val="004A2232"/>
    <w:rsid w:val="004A2A0E"/>
    <w:rsid w:val="004A2CE0"/>
    <w:rsid w:val="004A2EEC"/>
    <w:rsid w:val="004A33DA"/>
    <w:rsid w:val="004A34C9"/>
    <w:rsid w:val="004A34E1"/>
    <w:rsid w:val="004A3675"/>
    <w:rsid w:val="004A3BCF"/>
    <w:rsid w:val="004A3D1B"/>
    <w:rsid w:val="004A46DA"/>
    <w:rsid w:val="004A4C0A"/>
    <w:rsid w:val="004A4C14"/>
    <w:rsid w:val="004A4C54"/>
    <w:rsid w:val="004A4DF5"/>
    <w:rsid w:val="004A4F38"/>
    <w:rsid w:val="004A4FC5"/>
    <w:rsid w:val="004A5068"/>
    <w:rsid w:val="004A51A2"/>
    <w:rsid w:val="004A55BE"/>
    <w:rsid w:val="004A5904"/>
    <w:rsid w:val="004A59C8"/>
    <w:rsid w:val="004A5C11"/>
    <w:rsid w:val="004A5DDE"/>
    <w:rsid w:val="004A5E50"/>
    <w:rsid w:val="004A6013"/>
    <w:rsid w:val="004A62B1"/>
    <w:rsid w:val="004A634F"/>
    <w:rsid w:val="004A6728"/>
    <w:rsid w:val="004A680D"/>
    <w:rsid w:val="004A68C0"/>
    <w:rsid w:val="004A6AB0"/>
    <w:rsid w:val="004A6CC9"/>
    <w:rsid w:val="004A6E33"/>
    <w:rsid w:val="004A6F7A"/>
    <w:rsid w:val="004A7009"/>
    <w:rsid w:val="004A7F5A"/>
    <w:rsid w:val="004B0184"/>
    <w:rsid w:val="004B0226"/>
    <w:rsid w:val="004B054B"/>
    <w:rsid w:val="004B05D2"/>
    <w:rsid w:val="004B0789"/>
    <w:rsid w:val="004B09CC"/>
    <w:rsid w:val="004B0F96"/>
    <w:rsid w:val="004B1146"/>
    <w:rsid w:val="004B11DF"/>
    <w:rsid w:val="004B1433"/>
    <w:rsid w:val="004B14E2"/>
    <w:rsid w:val="004B151C"/>
    <w:rsid w:val="004B199C"/>
    <w:rsid w:val="004B1BCA"/>
    <w:rsid w:val="004B1F9C"/>
    <w:rsid w:val="004B20E7"/>
    <w:rsid w:val="004B2879"/>
    <w:rsid w:val="004B29F9"/>
    <w:rsid w:val="004B2A2C"/>
    <w:rsid w:val="004B2B4D"/>
    <w:rsid w:val="004B2C67"/>
    <w:rsid w:val="004B2E23"/>
    <w:rsid w:val="004B2F9D"/>
    <w:rsid w:val="004B31F1"/>
    <w:rsid w:val="004B335C"/>
    <w:rsid w:val="004B35A2"/>
    <w:rsid w:val="004B3CDB"/>
    <w:rsid w:val="004B3D8C"/>
    <w:rsid w:val="004B3EF8"/>
    <w:rsid w:val="004B3EF9"/>
    <w:rsid w:val="004B43DA"/>
    <w:rsid w:val="004B4CCB"/>
    <w:rsid w:val="004B4CE3"/>
    <w:rsid w:val="004B52A4"/>
    <w:rsid w:val="004B53D9"/>
    <w:rsid w:val="004B57C1"/>
    <w:rsid w:val="004B57CE"/>
    <w:rsid w:val="004B5A1E"/>
    <w:rsid w:val="004B5B1C"/>
    <w:rsid w:val="004B5CF1"/>
    <w:rsid w:val="004B644B"/>
    <w:rsid w:val="004B644E"/>
    <w:rsid w:val="004B661C"/>
    <w:rsid w:val="004B68E5"/>
    <w:rsid w:val="004B6A0F"/>
    <w:rsid w:val="004B6B41"/>
    <w:rsid w:val="004B6E8E"/>
    <w:rsid w:val="004B6ED4"/>
    <w:rsid w:val="004B70F5"/>
    <w:rsid w:val="004B7138"/>
    <w:rsid w:val="004B71C5"/>
    <w:rsid w:val="004B721E"/>
    <w:rsid w:val="004B7287"/>
    <w:rsid w:val="004B7612"/>
    <w:rsid w:val="004B7A58"/>
    <w:rsid w:val="004B7A7C"/>
    <w:rsid w:val="004B7C0B"/>
    <w:rsid w:val="004B7DA5"/>
    <w:rsid w:val="004B7EB8"/>
    <w:rsid w:val="004B7F67"/>
    <w:rsid w:val="004C0362"/>
    <w:rsid w:val="004C039C"/>
    <w:rsid w:val="004C0535"/>
    <w:rsid w:val="004C053B"/>
    <w:rsid w:val="004C0771"/>
    <w:rsid w:val="004C07F2"/>
    <w:rsid w:val="004C0A20"/>
    <w:rsid w:val="004C0E28"/>
    <w:rsid w:val="004C0ECC"/>
    <w:rsid w:val="004C1335"/>
    <w:rsid w:val="004C1368"/>
    <w:rsid w:val="004C1638"/>
    <w:rsid w:val="004C17D9"/>
    <w:rsid w:val="004C23DD"/>
    <w:rsid w:val="004C2B31"/>
    <w:rsid w:val="004C2CEC"/>
    <w:rsid w:val="004C2E1B"/>
    <w:rsid w:val="004C31B0"/>
    <w:rsid w:val="004C326D"/>
    <w:rsid w:val="004C32C4"/>
    <w:rsid w:val="004C3480"/>
    <w:rsid w:val="004C35DB"/>
    <w:rsid w:val="004C36F0"/>
    <w:rsid w:val="004C38B8"/>
    <w:rsid w:val="004C3E7E"/>
    <w:rsid w:val="004C42C4"/>
    <w:rsid w:val="004C442C"/>
    <w:rsid w:val="004C458A"/>
    <w:rsid w:val="004C45A8"/>
    <w:rsid w:val="004C4707"/>
    <w:rsid w:val="004C48A9"/>
    <w:rsid w:val="004C49EF"/>
    <w:rsid w:val="004C4A44"/>
    <w:rsid w:val="004C4A98"/>
    <w:rsid w:val="004C4B69"/>
    <w:rsid w:val="004C4E20"/>
    <w:rsid w:val="004C5196"/>
    <w:rsid w:val="004C54A6"/>
    <w:rsid w:val="004C561F"/>
    <w:rsid w:val="004C5A09"/>
    <w:rsid w:val="004C5C03"/>
    <w:rsid w:val="004C5C43"/>
    <w:rsid w:val="004C5E53"/>
    <w:rsid w:val="004C5F20"/>
    <w:rsid w:val="004C5F92"/>
    <w:rsid w:val="004C6098"/>
    <w:rsid w:val="004C6185"/>
    <w:rsid w:val="004C62AE"/>
    <w:rsid w:val="004C62FA"/>
    <w:rsid w:val="004C69A4"/>
    <w:rsid w:val="004C6D3A"/>
    <w:rsid w:val="004C7149"/>
    <w:rsid w:val="004C7799"/>
    <w:rsid w:val="004C77C4"/>
    <w:rsid w:val="004C7BF7"/>
    <w:rsid w:val="004C7C16"/>
    <w:rsid w:val="004C7FCB"/>
    <w:rsid w:val="004D00EF"/>
    <w:rsid w:val="004D03C2"/>
    <w:rsid w:val="004D03DA"/>
    <w:rsid w:val="004D06CB"/>
    <w:rsid w:val="004D0991"/>
    <w:rsid w:val="004D0C51"/>
    <w:rsid w:val="004D0CDB"/>
    <w:rsid w:val="004D0F71"/>
    <w:rsid w:val="004D10C8"/>
    <w:rsid w:val="004D1358"/>
    <w:rsid w:val="004D1559"/>
    <w:rsid w:val="004D16E8"/>
    <w:rsid w:val="004D17A7"/>
    <w:rsid w:val="004D1A0C"/>
    <w:rsid w:val="004D1B0D"/>
    <w:rsid w:val="004D1D63"/>
    <w:rsid w:val="004D1DA4"/>
    <w:rsid w:val="004D22AC"/>
    <w:rsid w:val="004D2411"/>
    <w:rsid w:val="004D2469"/>
    <w:rsid w:val="004D248B"/>
    <w:rsid w:val="004D2761"/>
    <w:rsid w:val="004D2ACE"/>
    <w:rsid w:val="004D2B43"/>
    <w:rsid w:val="004D2D78"/>
    <w:rsid w:val="004D32D9"/>
    <w:rsid w:val="004D377A"/>
    <w:rsid w:val="004D3B58"/>
    <w:rsid w:val="004D3B92"/>
    <w:rsid w:val="004D3D3A"/>
    <w:rsid w:val="004D49C2"/>
    <w:rsid w:val="004D49EB"/>
    <w:rsid w:val="004D4EA0"/>
    <w:rsid w:val="004D5770"/>
    <w:rsid w:val="004D5838"/>
    <w:rsid w:val="004D5A42"/>
    <w:rsid w:val="004D5F05"/>
    <w:rsid w:val="004D5FAA"/>
    <w:rsid w:val="004D6270"/>
    <w:rsid w:val="004D647F"/>
    <w:rsid w:val="004D659B"/>
    <w:rsid w:val="004D6715"/>
    <w:rsid w:val="004D68CD"/>
    <w:rsid w:val="004D694B"/>
    <w:rsid w:val="004D6C01"/>
    <w:rsid w:val="004D6C7F"/>
    <w:rsid w:val="004D6D4F"/>
    <w:rsid w:val="004D6FA0"/>
    <w:rsid w:val="004D6FFD"/>
    <w:rsid w:val="004D71DC"/>
    <w:rsid w:val="004D734E"/>
    <w:rsid w:val="004D75C4"/>
    <w:rsid w:val="004D78ED"/>
    <w:rsid w:val="004D7E62"/>
    <w:rsid w:val="004D7EFA"/>
    <w:rsid w:val="004E02C8"/>
    <w:rsid w:val="004E04F2"/>
    <w:rsid w:val="004E09BE"/>
    <w:rsid w:val="004E0CF3"/>
    <w:rsid w:val="004E0F38"/>
    <w:rsid w:val="004E105A"/>
    <w:rsid w:val="004E1487"/>
    <w:rsid w:val="004E168D"/>
    <w:rsid w:val="004E169D"/>
    <w:rsid w:val="004E16EB"/>
    <w:rsid w:val="004E189F"/>
    <w:rsid w:val="004E18C8"/>
    <w:rsid w:val="004E1ACF"/>
    <w:rsid w:val="004E1B2A"/>
    <w:rsid w:val="004E1DF4"/>
    <w:rsid w:val="004E1E52"/>
    <w:rsid w:val="004E1E7A"/>
    <w:rsid w:val="004E1F54"/>
    <w:rsid w:val="004E22C1"/>
    <w:rsid w:val="004E2690"/>
    <w:rsid w:val="004E2A50"/>
    <w:rsid w:val="004E2D89"/>
    <w:rsid w:val="004E2E81"/>
    <w:rsid w:val="004E3202"/>
    <w:rsid w:val="004E3470"/>
    <w:rsid w:val="004E382A"/>
    <w:rsid w:val="004E3C7B"/>
    <w:rsid w:val="004E3DB5"/>
    <w:rsid w:val="004E3F34"/>
    <w:rsid w:val="004E43C0"/>
    <w:rsid w:val="004E4547"/>
    <w:rsid w:val="004E489A"/>
    <w:rsid w:val="004E4C95"/>
    <w:rsid w:val="004E4D2B"/>
    <w:rsid w:val="004E4F3B"/>
    <w:rsid w:val="004E5003"/>
    <w:rsid w:val="004E50EF"/>
    <w:rsid w:val="004E54C9"/>
    <w:rsid w:val="004E5502"/>
    <w:rsid w:val="004E56FB"/>
    <w:rsid w:val="004E5764"/>
    <w:rsid w:val="004E5771"/>
    <w:rsid w:val="004E57DB"/>
    <w:rsid w:val="004E5844"/>
    <w:rsid w:val="004E58E7"/>
    <w:rsid w:val="004E5973"/>
    <w:rsid w:val="004E5B63"/>
    <w:rsid w:val="004E5BF6"/>
    <w:rsid w:val="004E5CF5"/>
    <w:rsid w:val="004E613B"/>
    <w:rsid w:val="004E62DE"/>
    <w:rsid w:val="004E6712"/>
    <w:rsid w:val="004E7208"/>
    <w:rsid w:val="004E7A77"/>
    <w:rsid w:val="004E7B24"/>
    <w:rsid w:val="004F001A"/>
    <w:rsid w:val="004F043B"/>
    <w:rsid w:val="004F04DF"/>
    <w:rsid w:val="004F0B7E"/>
    <w:rsid w:val="004F0C34"/>
    <w:rsid w:val="004F0D94"/>
    <w:rsid w:val="004F117A"/>
    <w:rsid w:val="004F169A"/>
    <w:rsid w:val="004F1AFE"/>
    <w:rsid w:val="004F1FA7"/>
    <w:rsid w:val="004F20BE"/>
    <w:rsid w:val="004F22D0"/>
    <w:rsid w:val="004F22FE"/>
    <w:rsid w:val="004F2325"/>
    <w:rsid w:val="004F245E"/>
    <w:rsid w:val="004F246D"/>
    <w:rsid w:val="004F26A6"/>
    <w:rsid w:val="004F2C74"/>
    <w:rsid w:val="004F3195"/>
    <w:rsid w:val="004F352E"/>
    <w:rsid w:val="004F3643"/>
    <w:rsid w:val="004F3817"/>
    <w:rsid w:val="004F3A16"/>
    <w:rsid w:val="004F3B41"/>
    <w:rsid w:val="004F3E78"/>
    <w:rsid w:val="004F3F9B"/>
    <w:rsid w:val="004F4143"/>
    <w:rsid w:val="004F4513"/>
    <w:rsid w:val="004F4721"/>
    <w:rsid w:val="004F47B9"/>
    <w:rsid w:val="004F47DF"/>
    <w:rsid w:val="004F4846"/>
    <w:rsid w:val="004F4BFB"/>
    <w:rsid w:val="004F4D90"/>
    <w:rsid w:val="004F4EE5"/>
    <w:rsid w:val="004F4F19"/>
    <w:rsid w:val="004F50D4"/>
    <w:rsid w:val="004F5210"/>
    <w:rsid w:val="004F53ED"/>
    <w:rsid w:val="004F581F"/>
    <w:rsid w:val="004F614E"/>
    <w:rsid w:val="004F6227"/>
    <w:rsid w:val="004F6339"/>
    <w:rsid w:val="004F6375"/>
    <w:rsid w:val="004F6399"/>
    <w:rsid w:val="004F6482"/>
    <w:rsid w:val="004F64DA"/>
    <w:rsid w:val="004F650C"/>
    <w:rsid w:val="004F65E2"/>
    <w:rsid w:val="004F673A"/>
    <w:rsid w:val="004F6907"/>
    <w:rsid w:val="004F6C7F"/>
    <w:rsid w:val="004F6CD4"/>
    <w:rsid w:val="004F6D3F"/>
    <w:rsid w:val="004F6E5F"/>
    <w:rsid w:val="004F6FF3"/>
    <w:rsid w:val="004F722C"/>
    <w:rsid w:val="004F7336"/>
    <w:rsid w:val="004F736E"/>
    <w:rsid w:val="004F7390"/>
    <w:rsid w:val="004F742C"/>
    <w:rsid w:val="004F742E"/>
    <w:rsid w:val="004F744F"/>
    <w:rsid w:val="004F7455"/>
    <w:rsid w:val="005000D1"/>
    <w:rsid w:val="0050014E"/>
    <w:rsid w:val="005002DE"/>
    <w:rsid w:val="005003D2"/>
    <w:rsid w:val="0050085E"/>
    <w:rsid w:val="005008F2"/>
    <w:rsid w:val="00500B66"/>
    <w:rsid w:val="00500C17"/>
    <w:rsid w:val="00500E2C"/>
    <w:rsid w:val="005016B8"/>
    <w:rsid w:val="005017DA"/>
    <w:rsid w:val="00501A72"/>
    <w:rsid w:val="00501ABF"/>
    <w:rsid w:val="00501C8A"/>
    <w:rsid w:val="00501C8D"/>
    <w:rsid w:val="00501C94"/>
    <w:rsid w:val="00501D72"/>
    <w:rsid w:val="00501E3F"/>
    <w:rsid w:val="0050270C"/>
    <w:rsid w:val="00502A95"/>
    <w:rsid w:val="00503C6C"/>
    <w:rsid w:val="00503F74"/>
    <w:rsid w:val="005041FC"/>
    <w:rsid w:val="005043DF"/>
    <w:rsid w:val="00504677"/>
    <w:rsid w:val="005046F3"/>
    <w:rsid w:val="00504DBE"/>
    <w:rsid w:val="00504F08"/>
    <w:rsid w:val="0050503D"/>
    <w:rsid w:val="0050506C"/>
    <w:rsid w:val="00505087"/>
    <w:rsid w:val="005050AA"/>
    <w:rsid w:val="005050F8"/>
    <w:rsid w:val="00505285"/>
    <w:rsid w:val="005052B2"/>
    <w:rsid w:val="00505634"/>
    <w:rsid w:val="0050569D"/>
    <w:rsid w:val="00505AAC"/>
    <w:rsid w:val="00505E46"/>
    <w:rsid w:val="005065CD"/>
    <w:rsid w:val="005068FE"/>
    <w:rsid w:val="00506AEE"/>
    <w:rsid w:val="00506CCD"/>
    <w:rsid w:val="00506DB9"/>
    <w:rsid w:val="00506DC4"/>
    <w:rsid w:val="00506EBE"/>
    <w:rsid w:val="00507056"/>
    <w:rsid w:val="00507102"/>
    <w:rsid w:val="00507497"/>
    <w:rsid w:val="00507542"/>
    <w:rsid w:val="00507AA8"/>
    <w:rsid w:val="00507C69"/>
    <w:rsid w:val="00507CE4"/>
    <w:rsid w:val="00507D9E"/>
    <w:rsid w:val="00507E20"/>
    <w:rsid w:val="00510216"/>
    <w:rsid w:val="0051027E"/>
    <w:rsid w:val="0051061C"/>
    <w:rsid w:val="0051067E"/>
    <w:rsid w:val="00510BF6"/>
    <w:rsid w:val="00510C4C"/>
    <w:rsid w:val="00510DDD"/>
    <w:rsid w:val="00511047"/>
    <w:rsid w:val="0051118E"/>
    <w:rsid w:val="0051133F"/>
    <w:rsid w:val="0051139A"/>
    <w:rsid w:val="005115C3"/>
    <w:rsid w:val="005115C7"/>
    <w:rsid w:val="005115EF"/>
    <w:rsid w:val="005116B3"/>
    <w:rsid w:val="00511823"/>
    <w:rsid w:val="00511A0E"/>
    <w:rsid w:val="00511D8F"/>
    <w:rsid w:val="00511E02"/>
    <w:rsid w:val="00511F48"/>
    <w:rsid w:val="0051202F"/>
    <w:rsid w:val="00512A9E"/>
    <w:rsid w:val="00512B76"/>
    <w:rsid w:val="00512F18"/>
    <w:rsid w:val="00513255"/>
    <w:rsid w:val="00513B99"/>
    <w:rsid w:val="00513BB6"/>
    <w:rsid w:val="00513D6B"/>
    <w:rsid w:val="00513DA0"/>
    <w:rsid w:val="00514058"/>
    <w:rsid w:val="005141FA"/>
    <w:rsid w:val="00514255"/>
    <w:rsid w:val="0051476D"/>
    <w:rsid w:val="00514C0A"/>
    <w:rsid w:val="00514E0B"/>
    <w:rsid w:val="00514F5D"/>
    <w:rsid w:val="00515549"/>
    <w:rsid w:val="005158E6"/>
    <w:rsid w:val="00515956"/>
    <w:rsid w:val="00515D55"/>
    <w:rsid w:val="00515E34"/>
    <w:rsid w:val="00515E47"/>
    <w:rsid w:val="00516491"/>
    <w:rsid w:val="00516AE0"/>
    <w:rsid w:val="00516AFB"/>
    <w:rsid w:val="00516B91"/>
    <w:rsid w:val="00516C1C"/>
    <w:rsid w:val="00516D13"/>
    <w:rsid w:val="00516D3B"/>
    <w:rsid w:val="00516FA5"/>
    <w:rsid w:val="005174B8"/>
    <w:rsid w:val="00517528"/>
    <w:rsid w:val="00517621"/>
    <w:rsid w:val="005176B9"/>
    <w:rsid w:val="005176D3"/>
    <w:rsid w:val="005177DF"/>
    <w:rsid w:val="005179A5"/>
    <w:rsid w:val="005179B7"/>
    <w:rsid w:val="005179D1"/>
    <w:rsid w:val="00517E5D"/>
    <w:rsid w:val="00517FA3"/>
    <w:rsid w:val="00520168"/>
    <w:rsid w:val="005205D4"/>
    <w:rsid w:val="00520B38"/>
    <w:rsid w:val="00520BE8"/>
    <w:rsid w:val="00520CE1"/>
    <w:rsid w:val="00520D32"/>
    <w:rsid w:val="00520FBB"/>
    <w:rsid w:val="0052159D"/>
    <w:rsid w:val="005218AB"/>
    <w:rsid w:val="00521991"/>
    <w:rsid w:val="00521E27"/>
    <w:rsid w:val="00521EC1"/>
    <w:rsid w:val="005220EC"/>
    <w:rsid w:val="005229B0"/>
    <w:rsid w:val="00522A5B"/>
    <w:rsid w:val="00522D39"/>
    <w:rsid w:val="00522E33"/>
    <w:rsid w:val="0052321C"/>
    <w:rsid w:val="0052339B"/>
    <w:rsid w:val="0052354F"/>
    <w:rsid w:val="0052372A"/>
    <w:rsid w:val="00523925"/>
    <w:rsid w:val="00523C30"/>
    <w:rsid w:val="00523FA0"/>
    <w:rsid w:val="0052427D"/>
    <w:rsid w:val="005248FC"/>
    <w:rsid w:val="0052523E"/>
    <w:rsid w:val="00525269"/>
    <w:rsid w:val="0052569E"/>
    <w:rsid w:val="00525953"/>
    <w:rsid w:val="00525A9F"/>
    <w:rsid w:val="00525AD5"/>
    <w:rsid w:val="00526544"/>
    <w:rsid w:val="00526CD3"/>
    <w:rsid w:val="00527055"/>
    <w:rsid w:val="00527192"/>
    <w:rsid w:val="005273D4"/>
    <w:rsid w:val="005278BD"/>
    <w:rsid w:val="005278EA"/>
    <w:rsid w:val="00527B65"/>
    <w:rsid w:val="00527E47"/>
    <w:rsid w:val="00527F5E"/>
    <w:rsid w:val="00527FCD"/>
    <w:rsid w:val="00530179"/>
    <w:rsid w:val="0053033D"/>
    <w:rsid w:val="00530B96"/>
    <w:rsid w:val="00530FD6"/>
    <w:rsid w:val="005313BD"/>
    <w:rsid w:val="005315F2"/>
    <w:rsid w:val="00531838"/>
    <w:rsid w:val="005318DC"/>
    <w:rsid w:val="005324A5"/>
    <w:rsid w:val="005325CF"/>
    <w:rsid w:val="00532FC8"/>
    <w:rsid w:val="0053322C"/>
    <w:rsid w:val="0053322D"/>
    <w:rsid w:val="00533676"/>
    <w:rsid w:val="0053395C"/>
    <w:rsid w:val="00533B87"/>
    <w:rsid w:val="00533BB2"/>
    <w:rsid w:val="00533C07"/>
    <w:rsid w:val="00533D3C"/>
    <w:rsid w:val="00533DA7"/>
    <w:rsid w:val="00534065"/>
    <w:rsid w:val="005341D4"/>
    <w:rsid w:val="00534487"/>
    <w:rsid w:val="00534870"/>
    <w:rsid w:val="00534921"/>
    <w:rsid w:val="00534958"/>
    <w:rsid w:val="0053497F"/>
    <w:rsid w:val="00534DEE"/>
    <w:rsid w:val="005350FD"/>
    <w:rsid w:val="00535400"/>
    <w:rsid w:val="005356C2"/>
    <w:rsid w:val="005357B9"/>
    <w:rsid w:val="00535821"/>
    <w:rsid w:val="00535983"/>
    <w:rsid w:val="005359FD"/>
    <w:rsid w:val="00535A35"/>
    <w:rsid w:val="00535C93"/>
    <w:rsid w:val="00535D07"/>
    <w:rsid w:val="00536296"/>
    <w:rsid w:val="00536398"/>
    <w:rsid w:val="005364B9"/>
    <w:rsid w:val="00536EBF"/>
    <w:rsid w:val="0053717F"/>
    <w:rsid w:val="005371FA"/>
    <w:rsid w:val="00537239"/>
    <w:rsid w:val="005372B0"/>
    <w:rsid w:val="005372CC"/>
    <w:rsid w:val="00537373"/>
    <w:rsid w:val="005376EB"/>
    <w:rsid w:val="00537883"/>
    <w:rsid w:val="00537BAF"/>
    <w:rsid w:val="00537E7B"/>
    <w:rsid w:val="0054011F"/>
    <w:rsid w:val="00540375"/>
    <w:rsid w:val="005405A7"/>
    <w:rsid w:val="005405C0"/>
    <w:rsid w:val="005408CA"/>
    <w:rsid w:val="00540AC4"/>
    <w:rsid w:val="00540AD5"/>
    <w:rsid w:val="00540BDE"/>
    <w:rsid w:val="005413FF"/>
    <w:rsid w:val="00541E22"/>
    <w:rsid w:val="00542098"/>
    <w:rsid w:val="005420F5"/>
    <w:rsid w:val="0054240C"/>
    <w:rsid w:val="00542805"/>
    <w:rsid w:val="005428CC"/>
    <w:rsid w:val="0054299F"/>
    <w:rsid w:val="005429A0"/>
    <w:rsid w:val="005429E4"/>
    <w:rsid w:val="00542D76"/>
    <w:rsid w:val="0054319A"/>
    <w:rsid w:val="00543741"/>
    <w:rsid w:val="00543AB0"/>
    <w:rsid w:val="00543EBA"/>
    <w:rsid w:val="00543F11"/>
    <w:rsid w:val="00543F48"/>
    <w:rsid w:val="005442DC"/>
    <w:rsid w:val="00544683"/>
    <w:rsid w:val="0054495E"/>
    <w:rsid w:val="00544C1A"/>
    <w:rsid w:val="00544C32"/>
    <w:rsid w:val="00544D06"/>
    <w:rsid w:val="00544D5E"/>
    <w:rsid w:val="00544E9F"/>
    <w:rsid w:val="00544F86"/>
    <w:rsid w:val="00544FA2"/>
    <w:rsid w:val="0054508A"/>
    <w:rsid w:val="00545450"/>
    <w:rsid w:val="0054574C"/>
    <w:rsid w:val="00545928"/>
    <w:rsid w:val="00545A18"/>
    <w:rsid w:val="00545B4F"/>
    <w:rsid w:val="00545E2C"/>
    <w:rsid w:val="00546013"/>
    <w:rsid w:val="00546499"/>
    <w:rsid w:val="005466D3"/>
    <w:rsid w:val="005468AE"/>
    <w:rsid w:val="00546C5B"/>
    <w:rsid w:val="00546DB6"/>
    <w:rsid w:val="00546F97"/>
    <w:rsid w:val="0054732A"/>
    <w:rsid w:val="0054772A"/>
    <w:rsid w:val="00547774"/>
    <w:rsid w:val="00547960"/>
    <w:rsid w:val="005479A3"/>
    <w:rsid w:val="005479D4"/>
    <w:rsid w:val="00547B44"/>
    <w:rsid w:val="00547CC3"/>
    <w:rsid w:val="00547D35"/>
    <w:rsid w:val="00547EC0"/>
    <w:rsid w:val="00547FEC"/>
    <w:rsid w:val="0055011D"/>
    <w:rsid w:val="00550366"/>
    <w:rsid w:val="005503C6"/>
    <w:rsid w:val="00550457"/>
    <w:rsid w:val="0055051C"/>
    <w:rsid w:val="005506CF"/>
    <w:rsid w:val="005507B0"/>
    <w:rsid w:val="00550AC6"/>
    <w:rsid w:val="00551037"/>
    <w:rsid w:val="005516E8"/>
    <w:rsid w:val="00551714"/>
    <w:rsid w:val="00551AB8"/>
    <w:rsid w:val="00551B89"/>
    <w:rsid w:val="00551D13"/>
    <w:rsid w:val="00551D83"/>
    <w:rsid w:val="00551F61"/>
    <w:rsid w:val="005523C5"/>
    <w:rsid w:val="005524CF"/>
    <w:rsid w:val="005525B2"/>
    <w:rsid w:val="005526E9"/>
    <w:rsid w:val="005529B9"/>
    <w:rsid w:val="00552B7A"/>
    <w:rsid w:val="00552EF4"/>
    <w:rsid w:val="00552FB7"/>
    <w:rsid w:val="0055303E"/>
    <w:rsid w:val="0055305F"/>
    <w:rsid w:val="005532C9"/>
    <w:rsid w:val="00553FB3"/>
    <w:rsid w:val="00554153"/>
    <w:rsid w:val="0055472C"/>
    <w:rsid w:val="00554DE0"/>
    <w:rsid w:val="0055506D"/>
    <w:rsid w:val="00555178"/>
    <w:rsid w:val="00555791"/>
    <w:rsid w:val="0055587F"/>
    <w:rsid w:val="00555CDA"/>
    <w:rsid w:val="00555FB1"/>
    <w:rsid w:val="0055624A"/>
    <w:rsid w:val="00556401"/>
    <w:rsid w:val="005565BD"/>
    <w:rsid w:val="00557091"/>
    <w:rsid w:val="0055714E"/>
    <w:rsid w:val="00557202"/>
    <w:rsid w:val="00557207"/>
    <w:rsid w:val="0055759A"/>
    <w:rsid w:val="0055766E"/>
    <w:rsid w:val="0055791C"/>
    <w:rsid w:val="00557AD7"/>
    <w:rsid w:val="00557DBE"/>
    <w:rsid w:val="00557ECC"/>
    <w:rsid w:val="00557EED"/>
    <w:rsid w:val="00557F95"/>
    <w:rsid w:val="00560011"/>
    <w:rsid w:val="005600E2"/>
    <w:rsid w:val="00560418"/>
    <w:rsid w:val="00560433"/>
    <w:rsid w:val="005608D4"/>
    <w:rsid w:val="005608DB"/>
    <w:rsid w:val="0056113B"/>
    <w:rsid w:val="0056123B"/>
    <w:rsid w:val="005617D8"/>
    <w:rsid w:val="00561853"/>
    <w:rsid w:val="00561C42"/>
    <w:rsid w:val="00561F47"/>
    <w:rsid w:val="0056200C"/>
    <w:rsid w:val="00562082"/>
    <w:rsid w:val="005621BA"/>
    <w:rsid w:val="00562585"/>
    <w:rsid w:val="00562BAD"/>
    <w:rsid w:val="00562DC6"/>
    <w:rsid w:val="00562E0B"/>
    <w:rsid w:val="00562F61"/>
    <w:rsid w:val="005631AF"/>
    <w:rsid w:val="00563296"/>
    <w:rsid w:val="005632B4"/>
    <w:rsid w:val="00563389"/>
    <w:rsid w:val="005634BF"/>
    <w:rsid w:val="005637C9"/>
    <w:rsid w:val="005637ED"/>
    <w:rsid w:val="00563CAA"/>
    <w:rsid w:val="00563CDA"/>
    <w:rsid w:val="00563D87"/>
    <w:rsid w:val="00563E7D"/>
    <w:rsid w:val="00563EF6"/>
    <w:rsid w:val="00563F7F"/>
    <w:rsid w:val="00564769"/>
    <w:rsid w:val="005647D0"/>
    <w:rsid w:val="005648C4"/>
    <w:rsid w:val="00564EA9"/>
    <w:rsid w:val="00564FBF"/>
    <w:rsid w:val="005652B3"/>
    <w:rsid w:val="005652C7"/>
    <w:rsid w:val="005652E2"/>
    <w:rsid w:val="005658F9"/>
    <w:rsid w:val="00565979"/>
    <w:rsid w:val="00565A5C"/>
    <w:rsid w:val="00565BED"/>
    <w:rsid w:val="00565F97"/>
    <w:rsid w:val="00566136"/>
    <w:rsid w:val="00566816"/>
    <w:rsid w:val="00566B2B"/>
    <w:rsid w:val="00566BF0"/>
    <w:rsid w:val="00566CE1"/>
    <w:rsid w:val="00566E70"/>
    <w:rsid w:val="005670AC"/>
    <w:rsid w:val="005671CD"/>
    <w:rsid w:val="0056720D"/>
    <w:rsid w:val="00567218"/>
    <w:rsid w:val="00567297"/>
    <w:rsid w:val="005673F4"/>
    <w:rsid w:val="0056743A"/>
    <w:rsid w:val="0056791C"/>
    <w:rsid w:val="00567FE8"/>
    <w:rsid w:val="00570170"/>
    <w:rsid w:val="005702DD"/>
    <w:rsid w:val="005704AB"/>
    <w:rsid w:val="005708A7"/>
    <w:rsid w:val="00570C01"/>
    <w:rsid w:val="00570DF1"/>
    <w:rsid w:val="00570E49"/>
    <w:rsid w:val="00570FE5"/>
    <w:rsid w:val="00571456"/>
    <w:rsid w:val="00571575"/>
    <w:rsid w:val="00571A96"/>
    <w:rsid w:val="00571C37"/>
    <w:rsid w:val="00571DD4"/>
    <w:rsid w:val="005722F6"/>
    <w:rsid w:val="005729AE"/>
    <w:rsid w:val="00572B34"/>
    <w:rsid w:val="00572F65"/>
    <w:rsid w:val="00573262"/>
    <w:rsid w:val="0057343A"/>
    <w:rsid w:val="00573719"/>
    <w:rsid w:val="00573798"/>
    <w:rsid w:val="00573B0B"/>
    <w:rsid w:val="00573B74"/>
    <w:rsid w:val="00573BA1"/>
    <w:rsid w:val="00573E83"/>
    <w:rsid w:val="00573E96"/>
    <w:rsid w:val="00573F6B"/>
    <w:rsid w:val="00573F92"/>
    <w:rsid w:val="00574129"/>
    <w:rsid w:val="00574397"/>
    <w:rsid w:val="005747E0"/>
    <w:rsid w:val="0057498A"/>
    <w:rsid w:val="00574BD1"/>
    <w:rsid w:val="00574FEF"/>
    <w:rsid w:val="00575296"/>
    <w:rsid w:val="005753E0"/>
    <w:rsid w:val="00575614"/>
    <w:rsid w:val="0057563E"/>
    <w:rsid w:val="005757C1"/>
    <w:rsid w:val="00575975"/>
    <w:rsid w:val="0057597D"/>
    <w:rsid w:val="00575BA5"/>
    <w:rsid w:val="00575F72"/>
    <w:rsid w:val="00576051"/>
    <w:rsid w:val="0057635F"/>
    <w:rsid w:val="0057678B"/>
    <w:rsid w:val="005767F7"/>
    <w:rsid w:val="00576887"/>
    <w:rsid w:val="00576A14"/>
    <w:rsid w:val="00576AA3"/>
    <w:rsid w:val="00576B42"/>
    <w:rsid w:val="00576D1A"/>
    <w:rsid w:val="00577353"/>
    <w:rsid w:val="00577936"/>
    <w:rsid w:val="00577B0B"/>
    <w:rsid w:val="00577C84"/>
    <w:rsid w:val="00577D23"/>
    <w:rsid w:val="00577DF2"/>
    <w:rsid w:val="00577F58"/>
    <w:rsid w:val="00577FBB"/>
    <w:rsid w:val="0058043F"/>
    <w:rsid w:val="005804B4"/>
    <w:rsid w:val="005805FF"/>
    <w:rsid w:val="0058094C"/>
    <w:rsid w:val="005809DE"/>
    <w:rsid w:val="00580A9C"/>
    <w:rsid w:val="00580F7C"/>
    <w:rsid w:val="0058147B"/>
    <w:rsid w:val="005814CB"/>
    <w:rsid w:val="005815ED"/>
    <w:rsid w:val="0058166B"/>
    <w:rsid w:val="005816DB"/>
    <w:rsid w:val="005818A2"/>
    <w:rsid w:val="00581AA6"/>
    <w:rsid w:val="00581C2D"/>
    <w:rsid w:val="00581D43"/>
    <w:rsid w:val="00581DD8"/>
    <w:rsid w:val="00581E17"/>
    <w:rsid w:val="00582022"/>
    <w:rsid w:val="00582090"/>
    <w:rsid w:val="005821C2"/>
    <w:rsid w:val="005824D7"/>
    <w:rsid w:val="00582733"/>
    <w:rsid w:val="00582EF7"/>
    <w:rsid w:val="005830C0"/>
    <w:rsid w:val="005831CC"/>
    <w:rsid w:val="005832A2"/>
    <w:rsid w:val="00583374"/>
    <w:rsid w:val="005834E9"/>
    <w:rsid w:val="00583B1B"/>
    <w:rsid w:val="00583CCE"/>
    <w:rsid w:val="00583DED"/>
    <w:rsid w:val="00583F82"/>
    <w:rsid w:val="00583F8D"/>
    <w:rsid w:val="00584042"/>
    <w:rsid w:val="00584043"/>
    <w:rsid w:val="005841ED"/>
    <w:rsid w:val="005842D1"/>
    <w:rsid w:val="00584B29"/>
    <w:rsid w:val="00584BB6"/>
    <w:rsid w:val="00584BB8"/>
    <w:rsid w:val="00584CC9"/>
    <w:rsid w:val="00584FE3"/>
    <w:rsid w:val="005851E2"/>
    <w:rsid w:val="00585310"/>
    <w:rsid w:val="00585DB8"/>
    <w:rsid w:val="0058628E"/>
    <w:rsid w:val="005862F1"/>
    <w:rsid w:val="0058656A"/>
    <w:rsid w:val="0058665D"/>
    <w:rsid w:val="005867A9"/>
    <w:rsid w:val="00586ACB"/>
    <w:rsid w:val="00586CE3"/>
    <w:rsid w:val="00586E9C"/>
    <w:rsid w:val="00587119"/>
    <w:rsid w:val="00587A30"/>
    <w:rsid w:val="00587D0E"/>
    <w:rsid w:val="00587D18"/>
    <w:rsid w:val="00590037"/>
    <w:rsid w:val="00590066"/>
    <w:rsid w:val="005900D3"/>
    <w:rsid w:val="00590345"/>
    <w:rsid w:val="0059042F"/>
    <w:rsid w:val="005909D6"/>
    <w:rsid w:val="00590D13"/>
    <w:rsid w:val="00590F11"/>
    <w:rsid w:val="00591157"/>
    <w:rsid w:val="005913D4"/>
    <w:rsid w:val="00591883"/>
    <w:rsid w:val="005918E6"/>
    <w:rsid w:val="00591924"/>
    <w:rsid w:val="00591B74"/>
    <w:rsid w:val="00591C2C"/>
    <w:rsid w:val="00591D91"/>
    <w:rsid w:val="00591EBC"/>
    <w:rsid w:val="00591F53"/>
    <w:rsid w:val="00592330"/>
    <w:rsid w:val="005923AE"/>
    <w:rsid w:val="00592430"/>
    <w:rsid w:val="00592806"/>
    <w:rsid w:val="005928C5"/>
    <w:rsid w:val="00592A24"/>
    <w:rsid w:val="00592AB9"/>
    <w:rsid w:val="00592B86"/>
    <w:rsid w:val="00592BAA"/>
    <w:rsid w:val="00592D7D"/>
    <w:rsid w:val="00592DB2"/>
    <w:rsid w:val="00592ED4"/>
    <w:rsid w:val="005931AA"/>
    <w:rsid w:val="00593306"/>
    <w:rsid w:val="005933ED"/>
    <w:rsid w:val="005934A2"/>
    <w:rsid w:val="005934B9"/>
    <w:rsid w:val="00593ED9"/>
    <w:rsid w:val="00593F67"/>
    <w:rsid w:val="005942F0"/>
    <w:rsid w:val="005943AB"/>
    <w:rsid w:val="005946AB"/>
    <w:rsid w:val="00594DA1"/>
    <w:rsid w:val="00594ED2"/>
    <w:rsid w:val="00594EE4"/>
    <w:rsid w:val="00594F41"/>
    <w:rsid w:val="00594FA6"/>
    <w:rsid w:val="00595205"/>
    <w:rsid w:val="00595790"/>
    <w:rsid w:val="005957C7"/>
    <w:rsid w:val="00595821"/>
    <w:rsid w:val="00595826"/>
    <w:rsid w:val="00595925"/>
    <w:rsid w:val="00595964"/>
    <w:rsid w:val="0059596C"/>
    <w:rsid w:val="00595C04"/>
    <w:rsid w:val="005960AD"/>
    <w:rsid w:val="005962C7"/>
    <w:rsid w:val="00596B7E"/>
    <w:rsid w:val="00596B97"/>
    <w:rsid w:val="00596C7B"/>
    <w:rsid w:val="00596CAB"/>
    <w:rsid w:val="005978A6"/>
    <w:rsid w:val="0059796B"/>
    <w:rsid w:val="0059796E"/>
    <w:rsid w:val="0059796F"/>
    <w:rsid w:val="00597A15"/>
    <w:rsid w:val="00597B6D"/>
    <w:rsid w:val="00597CE8"/>
    <w:rsid w:val="00597D42"/>
    <w:rsid w:val="005A0131"/>
    <w:rsid w:val="005A08D1"/>
    <w:rsid w:val="005A0A7E"/>
    <w:rsid w:val="005A0AC2"/>
    <w:rsid w:val="005A0E6A"/>
    <w:rsid w:val="005A0EDC"/>
    <w:rsid w:val="005A0EEA"/>
    <w:rsid w:val="005A118C"/>
    <w:rsid w:val="005A1304"/>
    <w:rsid w:val="005A1314"/>
    <w:rsid w:val="005A138E"/>
    <w:rsid w:val="005A14F2"/>
    <w:rsid w:val="005A1584"/>
    <w:rsid w:val="005A179F"/>
    <w:rsid w:val="005A17F8"/>
    <w:rsid w:val="005A18C4"/>
    <w:rsid w:val="005A1AAE"/>
    <w:rsid w:val="005A1DE9"/>
    <w:rsid w:val="005A1F60"/>
    <w:rsid w:val="005A1FA7"/>
    <w:rsid w:val="005A21BE"/>
    <w:rsid w:val="005A244D"/>
    <w:rsid w:val="005A2B7C"/>
    <w:rsid w:val="005A2BF8"/>
    <w:rsid w:val="005A2EA7"/>
    <w:rsid w:val="005A2EDC"/>
    <w:rsid w:val="005A2FC0"/>
    <w:rsid w:val="005A3011"/>
    <w:rsid w:val="005A3474"/>
    <w:rsid w:val="005A3535"/>
    <w:rsid w:val="005A3556"/>
    <w:rsid w:val="005A3BB9"/>
    <w:rsid w:val="005A40DE"/>
    <w:rsid w:val="005A4155"/>
    <w:rsid w:val="005A4276"/>
    <w:rsid w:val="005A4323"/>
    <w:rsid w:val="005A450D"/>
    <w:rsid w:val="005A4665"/>
    <w:rsid w:val="005A4667"/>
    <w:rsid w:val="005A4803"/>
    <w:rsid w:val="005A4FA6"/>
    <w:rsid w:val="005A554A"/>
    <w:rsid w:val="005A5670"/>
    <w:rsid w:val="005A5DE0"/>
    <w:rsid w:val="005A5F74"/>
    <w:rsid w:val="005A6132"/>
    <w:rsid w:val="005A624E"/>
    <w:rsid w:val="005A632E"/>
    <w:rsid w:val="005A6491"/>
    <w:rsid w:val="005A6609"/>
    <w:rsid w:val="005A6638"/>
    <w:rsid w:val="005A6A3D"/>
    <w:rsid w:val="005A6B4D"/>
    <w:rsid w:val="005A6EFC"/>
    <w:rsid w:val="005A6FE9"/>
    <w:rsid w:val="005A719B"/>
    <w:rsid w:val="005A7299"/>
    <w:rsid w:val="005A759B"/>
    <w:rsid w:val="005A76A0"/>
    <w:rsid w:val="005B019A"/>
    <w:rsid w:val="005B02EC"/>
    <w:rsid w:val="005B0768"/>
    <w:rsid w:val="005B0A7B"/>
    <w:rsid w:val="005B0EB6"/>
    <w:rsid w:val="005B0F7F"/>
    <w:rsid w:val="005B1098"/>
    <w:rsid w:val="005B10A8"/>
    <w:rsid w:val="005B1375"/>
    <w:rsid w:val="005B14F2"/>
    <w:rsid w:val="005B1597"/>
    <w:rsid w:val="005B1C72"/>
    <w:rsid w:val="005B1D2B"/>
    <w:rsid w:val="005B2046"/>
    <w:rsid w:val="005B20E5"/>
    <w:rsid w:val="005B2424"/>
    <w:rsid w:val="005B252C"/>
    <w:rsid w:val="005B25EE"/>
    <w:rsid w:val="005B27D5"/>
    <w:rsid w:val="005B2943"/>
    <w:rsid w:val="005B2AFE"/>
    <w:rsid w:val="005B2B9C"/>
    <w:rsid w:val="005B2CCC"/>
    <w:rsid w:val="005B2D09"/>
    <w:rsid w:val="005B2DB9"/>
    <w:rsid w:val="005B2DC8"/>
    <w:rsid w:val="005B2FC9"/>
    <w:rsid w:val="005B2FDF"/>
    <w:rsid w:val="005B3123"/>
    <w:rsid w:val="005B35A7"/>
    <w:rsid w:val="005B380B"/>
    <w:rsid w:val="005B393D"/>
    <w:rsid w:val="005B3D8E"/>
    <w:rsid w:val="005B3EA6"/>
    <w:rsid w:val="005B4079"/>
    <w:rsid w:val="005B4955"/>
    <w:rsid w:val="005B4F75"/>
    <w:rsid w:val="005B50C1"/>
    <w:rsid w:val="005B54E2"/>
    <w:rsid w:val="005B55C7"/>
    <w:rsid w:val="005B5B78"/>
    <w:rsid w:val="005B5BDA"/>
    <w:rsid w:val="005B5D0D"/>
    <w:rsid w:val="005B6163"/>
    <w:rsid w:val="005B66B7"/>
    <w:rsid w:val="005B6866"/>
    <w:rsid w:val="005B6F44"/>
    <w:rsid w:val="005B7011"/>
    <w:rsid w:val="005B764F"/>
    <w:rsid w:val="005B7B23"/>
    <w:rsid w:val="005B7E18"/>
    <w:rsid w:val="005B7ED6"/>
    <w:rsid w:val="005B7FC4"/>
    <w:rsid w:val="005C03F1"/>
    <w:rsid w:val="005C0C12"/>
    <w:rsid w:val="005C0D0D"/>
    <w:rsid w:val="005C10A7"/>
    <w:rsid w:val="005C133F"/>
    <w:rsid w:val="005C15FE"/>
    <w:rsid w:val="005C1B77"/>
    <w:rsid w:val="005C1B83"/>
    <w:rsid w:val="005C1E1D"/>
    <w:rsid w:val="005C2443"/>
    <w:rsid w:val="005C2817"/>
    <w:rsid w:val="005C2B54"/>
    <w:rsid w:val="005C3309"/>
    <w:rsid w:val="005C332F"/>
    <w:rsid w:val="005C337F"/>
    <w:rsid w:val="005C35BE"/>
    <w:rsid w:val="005C36D8"/>
    <w:rsid w:val="005C36FB"/>
    <w:rsid w:val="005C3740"/>
    <w:rsid w:val="005C3759"/>
    <w:rsid w:val="005C392A"/>
    <w:rsid w:val="005C399B"/>
    <w:rsid w:val="005C3F33"/>
    <w:rsid w:val="005C3F7E"/>
    <w:rsid w:val="005C437A"/>
    <w:rsid w:val="005C447A"/>
    <w:rsid w:val="005C4610"/>
    <w:rsid w:val="005C46EF"/>
    <w:rsid w:val="005C4764"/>
    <w:rsid w:val="005C480A"/>
    <w:rsid w:val="005C4CE0"/>
    <w:rsid w:val="005C4FA8"/>
    <w:rsid w:val="005C50BE"/>
    <w:rsid w:val="005C5127"/>
    <w:rsid w:val="005C5307"/>
    <w:rsid w:val="005C5572"/>
    <w:rsid w:val="005C5713"/>
    <w:rsid w:val="005C587B"/>
    <w:rsid w:val="005C5A9B"/>
    <w:rsid w:val="005C5D69"/>
    <w:rsid w:val="005C5DA2"/>
    <w:rsid w:val="005C5F20"/>
    <w:rsid w:val="005C5FBC"/>
    <w:rsid w:val="005C62D7"/>
    <w:rsid w:val="005C6302"/>
    <w:rsid w:val="005C634D"/>
    <w:rsid w:val="005C63A7"/>
    <w:rsid w:val="005C6874"/>
    <w:rsid w:val="005C6960"/>
    <w:rsid w:val="005C6997"/>
    <w:rsid w:val="005C7092"/>
    <w:rsid w:val="005C72D9"/>
    <w:rsid w:val="005C73EE"/>
    <w:rsid w:val="005C7759"/>
    <w:rsid w:val="005C79D0"/>
    <w:rsid w:val="005C79F0"/>
    <w:rsid w:val="005C7D3C"/>
    <w:rsid w:val="005D0154"/>
    <w:rsid w:val="005D1055"/>
    <w:rsid w:val="005D15DD"/>
    <w:rsid w:val="005D16CE"/>
    <w:rsid w:val="005D1DB6"/>
    <w:rsid w:val="005D2139"/>
    <w:rsid w:val="005D2355"/>
    <w:rsid w:val="005D23EE"/>
    <w:rsid w:val="005D2A59"/>
    <w:rsid w:val="005D2C8B"/>
    <w:rsid w:val="005D2C95"/>
    <w:rsid w:val="005D2CEC"/>
    <w:rsid w:val="005D2D4F"/>
    <w:rsid w:val="005D2F59"/>
    <w:rsid w:val="005D3EA4"/>
    <w:rsid w:val="005D404B"/>
    <w:rsid w:val="005D41E8"/>
    <w:rsid w:val="005D42C1"/>
    <w:rsid w:val="005D4342"/>
    <w:rsid w:val="005D4583"/>
    <w:rsid w:val="005D45A1"/>
    <w:rsid w:val="005D47FD"/>
    <w:rsid w:val="005D4860"/>
    <w:rsid w:val="005D4B68"/>
    <w:rsid w:val="005D4BE0"/>
    <w:rsid w:val="005D4C72"/>
    <w:rsid w:val="005D4D52"/>
    <w:rsid w:val="005D4E54"/>
    <w:rsid w:val="005D512C"/>
    <w:rsid w:val="005D5277"/>
    <w:rsid w:val="005D5BB9"/>
    <w:rsid w:val="005D5D57"/>
    <w:rsid w:val="005D5EBE"/>
    <w:rsid w:val="005D5F6E"/>
    <w:rsid w:val="005D629D"/>
    <w:rsid w:val="005D63DC"/>
    <w:rsid w:val="005D640E"/>
    <w:rsid w:val="005D6AEC"/>
    <w:rsid w:val="005D6D40"/>
    <w:rsid w:val="005D6E61"/>
    <w:rsid w:val="005D6F1C"/>
    <w:rsid w:val="005D71D8"/>
    <w:rsid w:val="005D7363"/>
    <w:rsid w:val="005D7487"/>
    <w:rsid w:val="005D7A10"/>
    <w:rsid w:val="005D7B04"/>
    <w:rsid w:val="005D7F14"/>
    <w:rsid w:val="005E0127"/>
    <w:rsid w:val="005E02BF"/>
    <w:rsid w:val="005E05D5"/>
    <w:rsid w:val="005E0A51"/>
    <w:rsid w:val="005E0C5D"/>
    <w:rsid w:val="005E0D27"/>
    <w:rsid w:val="005E0F8E"/>
    <w:rsid w:val="005E1618"/>
    <w:rsid w:val="005E1B65"/>
    <w:rsid w:val="005E1BB4"/>
    <w:rsid w:val="005E2057"/>
    <w:rsid w:val="005E2369"/>
    <w:rsid w:val="005E23D9"/>
    <w:rsid w:val="005E28FA"/>
    <w:rsid w:val="005E2A49"/>
    <w:rsid w:val="005E2C7E"/>
    <w:rsid w:val="005E2E9D"/>
    <w:rsid w:val="005E2EA3"/>
    <w:rsid w:val="005E32AD"/>
    <w:rsid w:val="005E3465"/>
    <w:rsid w:val="005E37D3"/>
    <w:rsid w:val="005E3ECE"/>
    <w:rsid w:val="005E4125"/>
    <w:rsid w:val="005E412F"/>
    <w:rsid w:val="005E4167"/>
    <w:rsid w:val="005E41C7"/>
    <w:rsid w:val="005E42AF"/>
    <w:rsid w:val="005E4342"/>
    <w:rsid w:val="005E46BD"/>
    <w:rsid w:val="005E4D75"/>
    <w:rsid w:val="005E4E52"/>
    <w:rsid w:val="005E4FAC"/>
    <w:rsid w:val="005E5257"/>
    <w:rsid w:val="005E5495"/>
    <w:rsid w:val="005E57DE"/>
    <w:rsid w:val="005E59E3"/>
    <w:rsid w:val="005E5C3A"/>
    <w:rsid w:val="005E5D5D"/>
    <w:rsid w:val="005E5E15"/>
    <w:rsid w:val="005E5F5C"/>
    <w:rsid w:val="005E5FB8"/>
    <w:rsid w:val="005E60FF"/>
    <w:rsid w:val="005E6252"/>
    <w:rsid w:val="005E66A1"/>
    <w:rsid w:val="005E6C74"/>
    <w:rsid w:val="005E6E4C"/>
    <w:rsid w:val="005E6E8A"/>
    <w:rsid w:val="005E6FE3"/>
    <w:rsid w:val="005E70EB"/>
    <w:rsid w:val="005E723A"/>
    <w:rsid w:val="005E74FD"/>
    <w:rsid w:val="005E7513"/>
    <w:rsid w:val="005E76E3"/>
    <w:rsid w:val="005E7764"/>
    <w:rsid w:val="005E7854"/>
    <w:rsid w:val="005E7A1B"/>
    <w:rsid w:val="005E7C05"/>
    <w:rsid w:val="005F00CF"/>
    <w:rsid w:val="005F04D7"/>
    <w:rsid w:val="005F07C7"/>
    <w:rsid w:val="005F09E5"/>
    <w:rsid w:val="005F0A41"/>
    <w:rsid w:val="005F0A9D"/>
    <w:rsid w:val="005F1168"/>
    <w:rsid w:val="005F125C"/>
    <w:rsid w:val="005F132F"/>
    <w:rsid w:val="005F1359"/>
    <w:rsid w:val="005F1549"/>
    <w:rsid w:val="005F1647"/>
    <w:rsid w:val="005F1846"/>
    <w:rsid w:val="005F1CD3"/>
    <w:rsid w:val="005F1E01"/>
    <w:rsid w:val="005F1E16"/>
    <w:rsid w:val="005F1FF5"/>
    <w:rsid w:val="005F226A"/>
    <w:rsid w:val="005F23B6"/>
    <w:rsid w:val="005F353E"/>
    <w:rsid w:val="005F3735"/>
    <w:rsid w:val="005F3F1C"/>
    <w:rsid w:val="005F41E2"/>
    <w:rsid w:val="005F43E7"/>
    <w:rsid w:val="005F4457"/>
    <w:rsid w:val="005F4543"/>
    <w:rsid w:val="005F457B"/>
    <w:rsid w:val="005F45CC"/>
    <w:rsid w:val="005F4770"/>
    <w:rsid w:val="005F48A8"/>
    <w:rsid w:val="005F4A28"/>
    <w:rsid w:val="005F4B37"/>
    <w:rsid w:val="005F5047"/>
    <w:rsid w:val="005F5328"/>
    <w:rsid w:val="005F532D"/>
    <w:rsid w:val="005F542D"/>
    <w:rsid w:val="005F58F5"/>
    <w:rsid w:val="005F5942"/>
    <w:rsid w:val="005F6185"/>
    <w:rsid w:val="005F619F"/>
    <w:rsid w:val="005F64B3"/>
    <w:rsid w:val="005F6704"/>
    <w:rsid w:val="005F68A8"/>
    <w:rsid w:val="005F6A3C"/>
    <w:rsid w:val="005F6EEC"/>
    <w:rsid w:val="005F7145"/>
    <w:rsid w:val="005F7332"/>
    <w:rsid w:val="005F7560"/>
    <w:rsid w:val="005F7650"/>
    <w:rsid w:val="005F7C76"/>
    <w:rsid w:val="006005FC"/>
    <w:rsid w:val="00600659"/>
    <w:rsid w:val="00600914"/>
    <w:rsid w:val="0060099A"/>
    <w:rsid w:val="00600A28"/>
    <w:rsid w:val="00600AFA"/>
    <w:rsid w:val="00600BA9"/>
    <w:rsid w:val="00600FFD"/>
    <w:rsid w:val="006013C8"/>
    <w:rsid w:val="006014AC"/>
    <w:rsid w:val="006014EA"/>
    <w:rsid w:val="006015CF"/>
    <w:rsid w:val="006015FC"/>
    <w:rsid w:val="00601723"/>
    <w:rsid w:val="00601BDC"/>
    <w:rsid w:val="00601E73"/>
    <w:rsid w:val="006022D5"/>
    <w:rsid w:val="00602366"/>
    <w:rsid w:val="00602671"/>
    <w:rsid w:val="00602724"/>
    <w:rsid w:val="00602762"/>
    <w:rsid w:val="006028D8"/>
    <w:rsid w:val="00602B81"/>
    <w:rsid w:val="0060303F"/>
    <w:rsid w:val="00603221"/>
    <w:rsid w:val="006033A3"/>
    <w:rsid w:val="006035D5"/>
    <w:rsid w:val="00603BFE"/>
    <w:rsid w:val="00603EE7"/>
    <w:rsid w:val="00603EFB"/>
    <w:rsid w:val="00603FFD"/>
    <w:rsid w:val="00604203"/>
    <w:rsid w:val="0060440F"/>
    <w:rsid w:val="00604714"/>
    <w:rsid w:val="006052D7"/>
    <w:rsid w:val="006053DC"/>
    <w:rsid w:val="00605435"/>
    <w:rsid w:val="006058D1"/>
    <w:rsid w:val="00605A11"/>
    <w:rsid w:val="00605B48"/>
    <w:rsid w:val="00605C60"/>
    <w:rsid w:val="00605CA4"/>
    <w:rsid w:val="00605FFA"/>
    <w:rsid w:val="00606567"/>
    <w:rsid w:val="006066EA"/>
    <w:rsid w:val="00606ABF"/>
    <w:rsid w:val="00606F66"/>
    <w:rsid w:val="00606FAC"/>
    <w:rsid w:val="00607026"/>
    <w:rsid w:val="006074F4"/>
    <w:rsid w:val="00607B54"/>
    <w:rsid w:val="00607E42"/>
    <w:rsid w:val="00607FDD"/>
    <w:rsid w:val="00610059"/>
    <w:rsid w:val="006101B6"/>
    <w:rsid w:val="006101B9"/>
    <w:rsid w:val="006102C6"/>
    <w:rsid w:val="006103DA"/>
    <w:rsid w:val="006104C2"/>
    <w:rsid w:val="00610521"/>
    <w:rsid w:val="006109A6"/>
    <w:rsid w:val="00610BBC"/>
    <w:rsid w:val="00610BFE"/>
    <w:rsid w:val="00610E15"/>
    <w:rsid w:val="00611167"/>
    <w:rsid w:val="00611197"/>
    <w:rsid w:val="006114FD"/>
    <w:rsid w:val="006115BB"/>
    <w:rsid w:val="006116D0"/>
    <w:rsid w:val="00611867"/>
    <w:rsid w:val="00611C62"/>
    <w:rsid w:val="00611EC1"/>
    <w:rsid w:val="006120DC"/>
    <w:rsid w:val="006120DF"/>
    <w:rsid w:val="00612457"/>
    <w:rsid w:val="006124E8"/>
    <w:rsid w:val="006124F4"/>
    <w:rsid w:val="00612965"/>
    <w:rsid w:val="00612A33"/>
    <w:rsid w:val="00612BD3"/>
    <w:rsid w:val="00612C8B"/>
    <w:rsid w:val="00612DE0"/>
    <w:rsid w:val="00612EF4"/>
    <w:rsid w:val="006130C0"/>
    <w:rsid w:val="006135D4"/>
    <w:rsid w:val="006136F7"/>
    <w:rsid w:val="0061376E"/>
    <w:rsid w:val="0061390A"/>
    <w:rsid w:val="006139D2"/>
    <w:rsid w:val="006139EC"/>
    <w:rsid w:val="00613AF5"/>
    <w:rsid w:val="00613B96"/>
    <w:rsid w:val="00613D36"/>
    <w:rsid w:val="00613DF3"/>
    <w:rsid w:val="0061412B"/>
    <w:rsid w:val="0061433B"/>
    <w:rsid w:val="00614466"/>
    <w:rsid w:val="006144AF"/>
    <w:rsid w:val="00614616"/>
    <w:rsid w:val="00614822"/>
    <w:rsid w:val="00614873"/>
    <w:rsid w:val="006148BF"/>
    <w:rsid w:val="00614CBB"/>
    <w:rsid w:val="00614CF0"/>
    <w:rsid w:val="00614CFB"/>
    <w:rsid w:val="00614E6C"/>
    <w:rsid w:val="00615031"/>
    <w:rsid w:val="006150C6"/>
    <w:rsid w:val="00615201"/>
    <w:rsid w:val="00615202"/>
    <w:rsid w:val="00615230"/>
    <w:rsid w:val="00615763"/>
    <w:rsid w:val="006159A3"/>
    <w:rsid w:val="00615A96"/>
    <w:rsid w:val="00615B0C"/>
    <w:rsid w:val="00615E38"/>
    <w:rsid w:val="00616021"/>
    <w:rsid w:val="0061616D"/>
    <w:rsid w:val="00616417"/>
    <w:rsid w:val="0061645A"/>
    <w:rsid w:val="00616A16"/>
    <w:rsid w:val="00617134"/>
    <w:rsid w:val="00617155"/>
    <w:rsid w:val="0061737F"/>
    <w:rsid w:val="0061750D"/>
    <w:rsid w:val="00617617"/>
    <w:rsid w:val="0061763D"/>
    <w:rsid w:val="0061774C"/>
    <w:rsid w:val="00617C31"/>
    <w:rsid w:val="00617C4D"/>
    <w:rsid w:val="00617F9E"/>
    <w:rsid w:val="00620082"/>
    <w:rsid w:val="006207EF"/>
    <w:rsid w:val="00620BA2"/>
    <w:rsid w:val="00620BCA"/>
    <w:rsid w:val="00620DF5"/>
    <w:rsid w:val="00620E8E"/>
    <w:rsid w:val="00620EDD"/>
    <w:rsid w:val="00620F61"/>
    <w:rsid w:val="006210A6"/>
    <w:rsid w:val="0062115A"/>
    <w:rsid w:val="00621258"/>
    <w:rsid w:val="00621415"/>
    <w:rsid w:val="006216D6"/>
    <w:rsid w:val="006219F8"/>
    <w:rsid w:val="00621FF0"/>
    <w:rsid w:val="00622053"/>
    <w:rsid w:val="006220A9"/>
    <w:rsid w:val="0062227F"/>
    <w:rsid w:val="006223F5"/>
    <w:rsid w:val="00622684"/>
    <w:rsid w:val="0062286C"/>
    <w:rsid w:val="00622945"/>
    <w:rsid w:val="00622ADE"/>
    <w:rsid w:val="006230A3"/>
    <w:rsid w:val="006231D9"/>
    <w:rsid w:val="006231FD"/>
    <w:rsid w:val="006232C4"/>
    <w:rsid w:val="0062367D"/>
    <w:rsid w:val="0062398B"/>
    <w:rsid w:val="00623D36"/>
    <w:rsid w:val="00624871"/>
    <w:rsid w:val="00624F10"/>
    <w:rsid w:val="00625285"/>
    <w:rsid w:val="006252DB"/>
    <w:rsid w:val="006254F9"/>
    <w:rsid w:val="0062562B"/>
    <w:rsid w:val="0062578A"/>
    <w:rsid w:val="006257A0"/>
    <w:rsid w:val="006258F1"/>
    <w:rsid w:val="00625B25"/>
    <w:rsid w:val="00625B47"/>
    <w:rsid w:val="00626723"/>
    <w:rsid w:val="0062694D"/>
    <w:rsid w:val="0062697A"/>
    <w:rsid w:val="00626B87"/>
    <w:rsid w:val="00626E9E"/>
    <w:rsid w:val="00626FB3"/>
    <w:rsid w:val="00627391"/>
    <w:rsid w:val="0062789E"/>
    <w:rsid w:val="00627AF9"/>
    <w:rsid w:val="00630367"/>
    <w:rsid w:val="006304A8"/>
    <w:rsid w:val="006308E8"/>
    <w:rsid w:val="00630909"/>
    <w:rsid w:val="00630A07"/>
    <w:rsid w:val="00630C8A"/>
    <w:rsid w:val="00630E01"/>
    <w:rsid w:val="00630EDB"/>
    <w:rsid w:val="0063111A"/>
    <w:rsid w:val="0063123F"/>
    <w:rsid w:val="00631272"/>
    <w:rsid w:val="006314A5"/>
    <w:rsid w:val="0063171E"/>
    <w:rsid w:val="00631B63"/>
    <w:rsid w:val="00631F55"/>
    <w:rsid w:val="00631FBE"/>
    <w:rsid w:val="0063225E"/>
    <w:rsid w:val="006323FF"/>
    <w:rsid w:val="00632556"/>
    <w:rsid w:val="006325D5"/>
    <w:rsid w:val="00632897"/>
    <w:rsid w:val="00632EC4"/>
    <w:rsid w:val="0063364B"/>
    <w:rsid w:val="0063396C"/>
    <w:rsid w:val="00633A64"/>
    <w:rsid w:val="00633AC3"/>
    <w:rsid w:val="00633BB8"/>
    <w:rsid w:val="00633C03"/>
    <w:rsid w:val="00633F47"/>
    <w:rsid w:val="00634513"/>
    <w:rsid w:val="00634611"/>
    <w:rsid w:val="0063468E"/>
    <w:rsid w:val="006347AE"/>
    <w:rsid w:val="006348D7"/>
    <w:rsid w:val="00634B5F"/>
    <w:rsid w:val="00634DED"/>
    <w:rsid w:val="0063500B"/>
    <w:rsid w:val="0063520F"/>
    <w:rsid w:val="0063526C"/>
    <w:rsid w:val="00635287"/>
    <w:rsid w:val="00635313"/>
    <w:rsid w:val="006355FC"/>
    <w:rsid w:val="0063564F"/>
    <w:rsid w:val="00635A17"/>
    <w:rsid w:val="00635AD7"/>
    <w:rsid w:val="00635E15"/>
    <w:rsid w:val="00636066"/>
    <w:rsid w:val="00636196"/>
    <w:rsid w:val="00636B01"/>
    <w:rsid w:val="00637208"/>
    <w:rsid w:val="00637255"/>
    <w:rsid w:val="0063734E"/>
    <w:rsid w:val="0063739F"/>
    <w:rsid w:val="00637994"/>
    <w:rsid w:val="00637E8E"/>
    <w:rsid w:val="00637F2B"/>
    <w:rsid w:val="00637F9C"/>
    <w:rsid w:val="00640028"/>
    <w:rsid w:val="006401D5"/>
    <w:rsid w:val="00640238"/>
    <w:rsid w:val="006403F8"/>
    <w:rsid w:val="006406A4"/>
    <w:rsid w:val="006407CD"/>
    <w:rsid w:val="00640A3B"/>
    <w:rsid w:val="00640B15"/>
    <w:rsid w:val="00640F6D"/>
    <w:rsid w:val="0064118C"/>
    <w:rsid w:val="00641278"/>
    <w:rsid w:val="006412A7"/>
    <w:rsid w:val="0064160D"/>
    <w:rsid w:val="006417F9"/>
    <w:rsid w:val="00641C2A"/>
    <w:rsid w:val="00641CD5"/>
    <w:rsid w:val="00641D46"/>
    <w:rsid w:val="00641FC4"/>
    <w:rsid w:val="0064213E"/>
    <w:rsid w:val="00642262"/>
    <w:rsid w:val="00642322"/>
    <w:rsid w:val="006423A1"/>
    <w:rsid w:val="00642AE4"/>
    <w:rsid w:val="00642D01"/>
    <w:rsid w:val="00642ED3"/>
    <w:rsid w:val="00643077"/>
    <w:rsid w:val="00643192"/>
    <w:rsid w:val="0064339C"/>
    <w:rsid w:val="006434A0"/>
    <w:rsid w:val="00643597"/>
    <w:rsid w:val="00643854"/>
    <w:rsid w:val="006439F3"/>
    <w:rsid w:val="00643A3F"/>
    <w:rsid w:val="00644220"/>
    <w:rsid w:val="00644257"/>
    <w:rsid w:val="006447F7"/>
    <w:rsid w:val="00644818"/>
    <w:rsid w:val="006448F8"/>
    <w:rsid w:val="00644C03"/>
    <w:rsid w:val="00644C65"/>
    <w:rsid w:val="00644D85"/>
    <w:rsid w:val="0064507E"/>
    <w:rsid w:val="00645126"/>
    <w:rsid w:val="00645150"/>
    <w:rsid w:val="00645881"/>
    <w:rsid w:val="00645BAE"/>
    <w:rsid w:val="00645E64"/>
    <w:rsid w:val="00645FAF"/>
    <w:rsid w:val="00645FFE"/>
    <w:rsid w:val="006460AE"/>
    <w:rsid w:val="006461AA"/>
    <w:rsid w:val="006462C5"/>
    <w:rsid w:val="0064640D"/>
    <w:rsid w:val="00646E64"/>
    <w:rsid w:val="00646F17"/>
    <w:rsid w:val="00646F18"/>
    <w:rsid w:val="0064708E"/>
    <w:rsid w:val="006471E1"/>
    <w:rsid w:val="0064753B"/>
    <w:rsid w:val="00647985"/>
    <w:rsid w:val="00647BA3"/>
    <w:rsid w:val="00647C93"/>
    <w:rsid w:val="00647E45"/>
    <w:rsid w:val="00647FA9"/>
    <w:rsid w:val="006500A5"/>
    <w:rsid w:val="006505D0"/>
    <w:rsid w:val="00650D51"/>
    <w:rsid w:val="00650E2F"/>
    <w:rsid w:val="00650EC0"/>
    <w:rsid w:val="00650EC5"/>
    <w:rsid w:val="00650F64"/>
    <w:rsid w:val="0065100A"/>
    <w:rsid w:val="006510FB"/>
    <w:rsid w:val="006512DC"/>
    <w:rsid w:val="0065143E"/>
    <w:rsid w:val="00651A4F"/>
    <w:rsid w:val="00651A55"/>
    <w:rsid w:val="00651F91"/>
    <w:rsid w:val="00652026"/>
    <w:rsid w:val="006520F0"/>
    <w:rsid w:val="006522DD"/>
    <w:rsid w:val="00652C52"/>
    <w:rsid w:val="00652D3A"/>
    <w:rsid w:val="00652E62"/>
    <w:rsid w:val="00652F36"/>
    <w:rsid w:val="00652F76"/>
    <w:rsid w:val="0065305B"/>
    <w:rsid w:val="00653287"/>
    <w:rsid w:val="006532AD"/>
    <w:rsid w:val="006537AF"/>
    <w:rsid w:val="006539DC"/>
    <w:rsid w:val="006539F9"/>
    <w:rsid w:val="00653ACC"/>
    <w:rsid w:val="00654038"/>
    <w:rsid w:val="006540CB"/>
    <w:rsid w:val="00654348"/>
    <w:rsid w:val="006543BE"/>
    <w:rsid w:val="0065460B"/>
    <w:rsid w:val="006549C0"/>
    <w:rsid w:val="00654B8B"/>
    <w:rsid w:val="00655076"/>
    <w:rsid w:val="006550F3"/>
    <w:rsid w:val="00655376"/>
    <w:rsid w:val="00655498"/>
    <w:rsid w:val="0065552A"/>
    <w:rsid w:val="006556E2"/>
    <w:rsid w:val="0065591C"/>
    <w:rsid w:val="0065650F"/>
    <w:rsid w:val="006569D7"/>
    <w:rsid w:val="00656B02"/>
    <w:rsid w:val="00656B68"/>
    <w:rsid w:val="00656BD2"/>
    <w:rsid w:val="00656C14"/>
    <w:rsid w:val="00656D56"/>
    <w:rsid w:val="00656D84"/>
    <w:rsid w:val="00657020"/>
    <w:rsid w:val="00657210"/>
    <w:rsid w:val="0065726A"/>
    <w:rsid w:val="0065767D"/>
    <w:rsid w:val="006577C6"/>
    <w:rsid w:val="00657915"/>
    <w:rsid w:val="00657C4D"/>
    <w:rsid w:val="00657CF9"/>
    <w:rsid w:val="00657EAB"/>
    <w:rsid w:val="00657FAA"/>
    <w:rsid w:val="006602F8"/>
    <w:rsid w:val="0066030C"/>
    <w:rsid w:val="006603E6"/>
    <w:rsid w:val="00660930"/>
    <w:rsid w:val="00660D85"/>
    <w:rsid w:val="00660F1E"/>
    <w:rsid w:val="006610CD"/>
    <w:rsid w:val="006611FF"/>
    <w:rsid w:val="00661728"/>
    <w:rsid w:val="00661BE0"/>
    <w:rsid w:val="00661E1C"/>
    <w:rsid w:val="00662146"/>
    <w:rsid w:val="006621A2"/>
    <w:rsid w:val="00662351"/>
    <w:rsid w:val="00662D9E"/>
    <w:rsid w:val="00662EE2"/>
    <w:rsid w:val="00663709"/>
    <w:rsid w:val="00663CE7"/>
    <w:rsid w:val="0066423D"/>
    <w:rsid w:val="006643A3"/>
    <w:rsid w:val="00664526"/>
    <w:rsid w:val="006646A6"/>
    <w:rsid w:val="006646CA"/>
    <w:rsid w:val="006649EB"/>
    <w:rsid w:val="00664BE9"/>
    <w:rsid w:val="006650B7"/>
    <w:rsid w:val="00665308"/>
    <w:rsid w:val="006656BC"/>
    <w:rsid w:val="00665C17"/>
    <w:rsid w:val="00665C46"/>
    <w:rsid w:val="00665CE2"/>
    <w:rsid w:val="00666102"/>
    <w:rsid w:val="006666A3"/>
    <w:rsid w:val="00666797"/>
    <w:rsid w:val="00666831"/>
    <w:rsid w:val="00666D3A"/>
    <w:rsid w:val="00666DEB"/>
    <w:rsid w:val="006670C6"/>
    <w:rsid w:val="0066715F"/>
    <w:rsid w:val="0066724E"/>
    <w:rsid w:val="006672D4"/>
    <w:rsid w:val="006674E3"/>
    <w:rsid w:val="0066752F"/>
    <w:rsid w:val="006675D7"/>
    <w:rsid w:val="00667919"/>
    <w:rsid w:val="00667941"/>
    <w:rsid w:val="006679AB"/>
    <w:rsid w:val="00667B8A"/>
    <w:rsid w:val="00667C7D"/>
    <w:rsid w:val="00667D15"/>
    <w:rsid w:val="00667F0D"/>
    <w:rsid w:val="00667F64"/>
    <w:rsid w:val="006700B5"/>
    <w:rsid w:val="00670233"/>
    <w:rsid w:val="0067025C"/>
    <w:rsid w:val="006704EE"/>
    <w:rsid w:val="006715DF"/>
    <w:rsid w:val="006716FE"/>
    <w:rsid w:val="00671AAE"/>
    <w:rsid w:val="00671E0C"/>
    <w:rsid w:val="00671E43"/>
    <w:rsid w:val="00671E4C"/>
    <w:rsid w:val="006724BE"/>
    <w:rsid w:val="0067252A"/>
    <w:rsid w:val="006727FA"/>
    <w:rsid w:val="00672AFA"/>
    <w:rsid w:val="00672BB8"/>
    <w:rsid w:val="00672BF2"/>
    <w:rsid w:val="00672E64"/>
    <w:rsid w:val="006734E1"/>
    <w:rsid w:val="0067368D"/>
    <w:rsid w:val="00673CB4"/>
    <w:rsid w:val="00673FF9"/>
    <w:rsid w:val="0067407E"/>
    <w:rsid w:val="006745AE"/>
    <w:rsid w:val="00674BAF"/>
    <w:rsid w:val="00674BBA"/>
    <w:rsid w:val="00674C08"/>
    <w:rsid w:val="00674C7A"/>
    <w:rsid w:val="00674F5F"/>
    <w:rsid w:val="006750DE"/>
    <w:rsid w:val="00675143"/>
    <w:rsid w:val="00675541"/>
    <w:rsid w:val="0067562B"/>
    <w:rsid w:val="00675950"/>
    <w:rsid w:val="00675A5B"/>
    <w:rsid w:val="00675A73"/>
    <w:rsid w:val="00675D7D"/>
    <w:rsid w:val="00676023"/>
    <w:rsid w:val="006760F0"/>
    <w:rsid w:val="00676311"/>
    <w:rsid w:val="00676B6C"/>
    <w:rsid w:val="00677082"/>
    <w:rsid w:val="0067710B"/>
    <w:rsid w:val="006771FA"/>
    <w:rsid w:val="00677515"/>
    <w:rsid w:val="00677C2F"/>
    <w:rsid w:val="00677D20"/>
    <w:rsid w:val="00677E46"/>
    <w:rsid w:val="00680399"/>
    <w:rsid w:val="00680401"/>
    <w:rsid w:val="006809D7"/>
    <w:rsid w:val="00680B0C"/>
    <w:rsid w:val="00680D56"/>
    <w:rsid w:val="00680F09"/>
    <w:rsid w:val="006810D8"/>
    <w:rsid w:val="006811C0"/>
    <w:rsid w:val="00681424"/>
    <w:rsid w:val="00681453"/>
    <w:rsid w:val="006819E5"/>
    <w:rsid w:val="00681C3F"/>
    <w:rsid w:val="00682120"/>
    <w:rsid w:val="006828A8"/>
    <w:rsid w:val="00682941"/>
    <w:rsid w:val="00682A97"/>
    <w:rsid w:val="00682C9C"/>
    <w:rsid w:val="00683132"/>
    <w:rsid w:val="0068316D"/>
    <w:rsid w:val="006835D5"/>
    <w:rsid w:val="00683724"/>
    <w:rsid w:val="00683871"/>
    <w:rsid w:val="006838CE"/>
    <w:rsid w:val="006838D9"/>
    <w:rsid w:val="00683907"/>
    <w:rsid w:val="00683AEC"/>
    <w:rsid w:val="00683B1F"/>
    <w:rsid w:val="00683D64"/>
    <w:rsid w:val="00683E58"/>
    <w:rsid w:val="00684015"/>
    <w:rsid w:val="0068410D"/>
    <w:rsid w:val="00684218"/>
    <w:rsid w:val="006842FF"/>
    <w:rsid w:val="00684506"/>
    <w:rsid w:val="0068491A"/>
    <w:rsid w:val="00684924"/>
    <w:rsid w:val="00684AAE"/>
    <w:rsid w:val="00684C54"/>
    <w:rsid w:val="00684E6F"/>
    <w:rsid w:val="00684F60"/>
    <w:rsid w:val="006850C1"/>
    <w:rsid w:val="0068514F"/>
    <w:rsid w:val="00685323"/>
    <w:rsid w:val="006853D3"/>
    <w:rsid w:val="00685608"/>
    <w:rsid w:val="00685FE3"/>
    <w:rsid w:val="006863B1"/>
    <w:rsid w:val="00686893"/>
    <w:rsid w:val="00686974"/>
    <w:rsid w:val="006869A8"/>
    <w:rsid w:val="006869DF"/>
    <w:rsid w:val="00686F6B"/>
    <w:rsid w:val="00687014"/>
    <w:rsid w:val="00687071"/>
    <w:rsid w:val="0068713B"/>
    <w:rsid w:val="0068751C"/>
    <w:rsid w:val="00687749"/>
    <w:rsid w:val="006903F2"/>
    <w:rsid w:val="00690436"/>
    <w:rsid w:val="006905F6"/>
    <w:rsid w:val="00690831"/>
    <w:rsid w:val="00691156"/>
    <w:rsid w:val="00691550"/>
    <w:rsid w:val="0069165D"/>
    <w:rsid w:val="0069166A"/>
    <w:rsid w:val="00691C13"/>
    <w:rsid w:val="00691D21"/>
    <w:rsid w:val="00691D36"/>
    <w:rsid w:val="00691F8A"/>
    <w:rsid w:val="00692275"/>
    <w:rsid w:val="006929AF"/>
    <w:rsid w:val="00692DD7"/>
    <w:rsid w:val="00692EDF"/>
    <w:rsid w:val="00692F35"/>
    <w:rsid w:val="006930E7"/>
    <w:rsid w:val="006933EF"/>
    <w:rsid w:val="00693411"/>
    <w:rsid w:val="006934EA"/>
    <w:rsid w:val="0069371D"/>
    <w:rsid w:val="006943F4"/>
    <w:rsid w:val="0069462C"/>
    <w:rsid w:val="006946F8"/>
    <w:rsid w:val="0069481F"/>
    <w:rsid w:val="0069485C"/>
    <w:rsid w:val="00694A20"/>
    <w:rsid w:val="00694C62"/>
    <w:rsid w:val="0069515A"/>
    <w:rsid w:val="00695199"/>
    <w:rsid w:val="00695531"/>
    <w:rsid w:val="0069561B"/>
    <w:rsid w:val="0069567F"/>
    <w:rsid w:val="006956FC"/>
    <w:rsid w:val="00695926"/>
    <w:rsid w:val="00695F38"/>
    <w:rsid w:val="00696048"/>
    <w:rsid w:val="006961D3"/>
    <w:rsid w:val="0069646B"/>
    <w:rsid w:val="006968B2"/>
    <w:rsid w:val="00696CBD"/>
    <w:rsid w:val="00696D59"/>
    <w:rsid w:val="00696D6C"/>
    <w:rsid w:val="00696DE6"/>
    <w:rsid w:val="0069756F"/>
    <w:rsid w:val="00697769"/>
    <w:rsid w:val="00697B13"/>
    <w:rsid w:val="00697B30"/>
    <w:rsid w:val="00697F35"/>
    <w:rsid w:val="006A000B"/>
    <w:rsid w:val="006A0123"/>
    <w:rsid w:val="006A0163"/>
    <w:rsid w:val="006A024E"/>
    <w:rsid w:val="006A03DF"/>
    <w:rsid w:val="006A0404"/>
    <w:rsid w:val="006A04C8"/>
    <w:rsid w:val="006A0A4C"/>
    <w:rsid w:val="006A0C13"/>
    <w:rsid w:val="006A0CF0"/>
    <w:rsid w:val="006A0E1B"/>
    <w:rsid w:val="006A1086"/>
    <w:rsid w:val="006A10F3"/>
    <w:rsid w:val="006A1861"/>
    <w:rsid w:val="006A18F9"/>
    <w:rsid w:val="006A1C6B"/>
    <w:rsid w:val="006A1D38"/>
    <w:rsid w:val="006A1E4D"/>
    <w:rsid w:val="006A204D"/>
    <w:rsid w:val="006A22E4"/>
    <w:rsid w:val="006A237E"/>
    <w:rsid w:val="006A23A6"/>
    <w:rsid w:val="006A24D7"/>
    <w:rsid w:val="006A2612"/>
    <w:rsid w:val="006A2977"/>
    <w:rsid w:val="006A2BBB"/>
    <w:rsid w:val="006A3043"/>
    <w:rsid w:val="006A3273"/>
    <w:rsid w:val="006A374E"/>
    <w:rsid w:val="006A3788"/>
    <w:rsid w:val="006A3975"/>
    <w:rsid w:val="006A3BA5"/>
    <w:rsid w:val="006A3CF4"/>
    <w:rsid w:val="006A3FE3"/>
    <w:rsid w:val="006A4044"/>
    <w:rsid w:val="006A4157"/>
    <w:rsid w:val="006A4257"/>
    <w:rsid w:val="006A4655"/>
    <w:rsid w:val="006A4691"/>
    <w:rsid w:val="006A4819"/>
    <w:rsid w:val="006A4ABC"/>
    <w:rsid w:val="006A4C67"/>
    <w:rsid w:val="006A4E0F"/>
    <w:rsid w:val="006A51AA"/>
    <w:rsid w:val="006A52B4"/>
    <w:rsid w:val="006A563F"/>
    <w:rsid w:val="006A5860"/>
    <w:rsid w:val="006A5B55"/>
    <w:rsid w:val="006A5BC8"/>
    <w:rsid w:val="006A5DAD"/>
    <w:rsid w:val="006A60AB"/>
    <w:rsid w:val="006A6253"/>
    <w:rsid w:val="006A62D0"/>
    <w:rsid w:val="006A668E"/>
    <w:rsid w:val="006A6DB5"/>
    <w:rsid w:val="006A6E7F"/>
    <w:rsid w:val="006A7010"/>
    <w:rsid w:val="006A7356"/>
    <w:rsid w:val="006A74A9"/>
    <w:rsid w:val="006A785E"/>
    <w:rsid w:val="006A798E"/>
    <w:rsid w:val="006A79F1"/>
    <w:rsid w:val="006A7A67"/>
    <w:rsid w:val="006A7C1C"/>
    <w:rsid w:val="006B02A0"/>
    <w:rsid w:val="006B02EF"/>
    <w:rsid w:val="006B04BF"/>
    <w:rsid w:val="006B05D2"/>
    <w:rsid w:val="006B0ADF"/>
    <w:rsid w:val="006B0BD0"/>
    <w:rsid w:val="006B0F69"/>
    <w:rsid w:val="006B0F6C"/>
    <w:rsid w:val="006B104B"/>
    <w:rsid w:val="006B1446"/>
    <w:rsid w:val="006B1778"/>
    <w:rsid w:val="006B17B8"/>
    <w:rsid w:val="006B184A"/>
    <w:rsid w:val="006B1879"/>
    <w:rsid w:val="006B1889"/>
    <w:rsid w:val="006B1CBC"/>
    <w:rsid w:val="006B1E65"/>
    <w:rsid w:val="006B1E82"/>
    <w:rsid w:val="006B2164"/>
    <w:rsid w:val="006B24C1"/>
    <w:rsid w:val="006B2650"/>
    <w:rsid w:val="006B2A6D"/>
    <w:rsid w:val="006B2A89"/>
    <w:rsid w:val="006B2A9F"/>
    <w:rsid w:val="006B30E2"/>
    <w:rsid w:val="006B321E"/>
    <w:rsid w:val="006B3271"/>
    <w:rsid w:val="006B32A1"/>
    <w:rsid w:val="006B3417"/>
    <w:rsid w:val="006B3578"/>
    <w:rsid w:val="006B3809"/>
    <w:rsid w:val="006B39C5"/>
    <w:rsid w:val="006B3BC2"/>
    <w:rsid w:val="006B3D05"/>
    <w:rsid w:val="006B3D61"/>
    <w:rsid w:val="006B3EDD"/>
    <w:rsid w:val="006B41E3"/>
    <w:rsid w:val="006B44EF"/>
    <w:rsid w:val="006B4670"/>
    <w:rsid w:val="006B4E53"/>
    <w:rsid w:val="006B4FAA"/>
    <w:rsid w:val="006B50BE"/>
    <w:rsid w:val="006B5260"/>
    <w:rsid w:val="006B5376"/>
    <w:rsid w:val="006B5473"/>
    <w:rsid w:val="006B5576"/>
    <w:rsid w:val="006B5784"/>
    <w:rsid w:val="006B5AB5"/>
    <w:rsid w:val="006B5CBF"/>
    <w:rsid w:val="006B665E"/>
    <w:rsid w:val="006B6760"/>
    <w:rsid w:val="006B6895"/>
    <w:rsid w:val="006B6995"/>
    <w:rsid w:val="006B6AB1"/>
    <w:rsid w:val="006B6B0F"/>
    <w:rsid w:val="006B6D28"/>
    <w:rsid w:val="006B6DBE"/>
    <w:rsid w:val="006B6E43"/>
    <w:rsid w:val="006B721C"/>
    <w:rsid w:val="006B7351"/>
    <w:rsid w:val="006B7778"/>
    <w:rsid w:val="006B7821"/>
    <w:rsid w:val="006B78CF"/>
    <w:rsid w:val="006B798F"/>
    <w:rsid w:val="006B7A4A"/>
    <w:rsid w:val="006B7B1F"/>
    <w:rsid w:val="006B7D53"/>
    <w:rsid w:val="006B7F8E"/>
    <w:rsid w:val="006C0041"/>
    <w:rsid w:val="006C0318"/>
    <w:rsid w:val="006C095D"/>
    <w:rsid w:val="006C0A87"/>
    <w:rsid w:val="006C0B6A"/>
    <w:rsid w:val="006C0FD2"/>
    <w:rsid w:val="006C111D"/>
    <w:rsid w:val="006C1406"/>
    <w:rsid w:val="006C1599"/>
    <w:rsid w:val="006C185F"/>
    <w:rsid w:val="006C1918"/>
    <w:rsid w:val="006C1E29"/>
    <w:rsid w:val="006C1E7D"/>
    <w:rsid w:val="006C1F3C"/>
    <w:rsid w:val="006C1F99"/>
    <w:rsid w:val="006C2151"/>
    <w:rsid w:val="006C22F3"/>
    <w:rsid w:val="006C23DC"/>
    <w:rsid w:val="006C26D0"/>
    <w:rsid w:val="006C278D"/>
    <w:rsid w:val="006C27AC"/>
    <w:rsid w:val="006C2835"/>
    <w:rsid w:val="006C2846"/>
    <w:rsid w:val="006C28B0"/>
    <w:rsid w:val="006C2A7A"/>
    <w:rsid w:val="006C2B6D"/>
    <w:rsid w:val="006C2B91"/>
    <w:rsid w:val="006C2BCD"/>
    <w:rsid w:val="006C2BEF"/>
    <w:rsid w:val="006C2C87"/>
    <w:rsid w:val="006C2E8D"/>
    <w:rsid w:val="006C3374"/>
    <w:rsid w:val="006C3503"/>
    <w:rsid w:val="006C35BA"/>
    <w:rsid w:val="006C366E"/>
    <w:rsid w:val="006C3845"/>
    <w:rsid w:val="006C38AD"/>
    <w:rsid w:val="006C38D9"/>
    <w:rsid w:val="006C3BBC"/>
    <w:rsid w:val="006C3ED5"/>
    <w:rsid w:val="006C41DD"/>
    <w:rsid w:val="006C45F1"/>
    <w:rsid w:val="006C465F"/>
    <w:rsid w:val="006C49B8"/>
    <w:rsid w:val="006C4B64"/>
    <w:rsid w:val="006C4E1E"/>
    <w:rsid w:val="006C4E24"/>
    <w:rsid w:val="006C51A3"/>
    <w:rsid w:val="006C55B2"/>
    <w:rsid w:val="006C57DC"/>
    <w:rsid w:val="006C592C"/>
    <w:rsid w:val="006C5DA5"/>
    <w:rsid w:val="006C5E62"/>
    <w:rsid w:val="006C62CC"/>
    <w:rsid w:val="006C64CE"/>
    <w:rsid w:val="006C662B"/>
    <w:rsid w:val="006C669A"/>
    <w:rsid w:val="006C67D6"/>
    <w:rsid w:val="006C6FDD"/>
    <w:rsid w:val="006C7451"/>
    <w:rsid w:val="006C7643"/>
    <w:rsid w:val="006C7855"/>
    <w:rsid w:val="006C7D69"/>
    <w:rsid w:val="006C7D8F"/>
    <w:rsid w:val="006C7DB3"/>
    <w:rsid w:val="006C7DD8"/>
    <w:rsid w:val="006D0054"/>
    <w:rsid w:val="006D03A0"/>
    <w:rsid w:val="006D04E1"/>
    <w:rsid w:val="006D0781"/>
    <w:rsid w:val="006D0A4A"/>
    <w:rsid w:val="006D0B3B"/>
    <w:rsid w:val="006D0BF6"/>
    <w:rsid w:val="006D1036"/>
    <w:rsid w:val="006D1097"/>
    <w:rsid w:val="006D126A"/>
    <w:rsid w:val="006D1665"/>
    <w:rsid w:val="006D1752"/>
    <w:rsid w:val="006D1970"/>
    <w:rsid w:val="006D1A62"/>
    <w:rsid w:val="006D1A72"/>
    <w:rsid w:val="006D1E48"/>
    <w:rsid w:val="006D1F6A"/>
    <w:rsid w:val="006D2090"/>
    <w:rsid w:val="006D2298"/>
    <w:rsid w:val="006D2641"/>
    <w:rsid w:val="006D285D"/>
    <w:rsid w:val="006D2A53"/>
    <w:rsid w:val="006D2C25"/>
    <w:rsid w:val="006D2CD3"/>
    <w:rsid w:val="006D2E9B"/>
    <w:rsid w:val="006D3A8E"/>
    <w:rsid w:val="006D3D72"/>
    <w:rsid w:val="006D4154"/>
    <w:rsid w:val="006D427F"/>
    <w:rsid w:val="006D443D"/>
    <w:rsid w:val="006D4768"/>
    <w:rsid w:val="006D4973"/>
    <w:rsid w:val="006D4A93"/>
    <w:rsid w:val="006D4B50"/>
    <w:rsid w:val="006D4BFC"/>
    <w:rsid w:val="006D4F5C"/>
    <w:rsid w:val="006D52CC"/>
    <w:rsid w:val="006D5357"/>
    <w:rsid w:val="006D5361"/>
    <w:rsid w:val="006D5395"/>
    <w:rsid w:val="006D53B5"/>
    <w:rsid w:val="006D56C2"/>
    <w:rsid w:val="006D5912"/>
    <w:rsid w:val="006D5949"/>
    <w:rsid w:val="006D5A12"/>
    <w:rsid w:val="006D5B9C"/>
    <w:rsid w:val="006D5CD4"/>
    <w:rsid w:val="006D5CE1"/>
    <w:rsid w:val="006D5DDB"/>
    <w:rsid w:val="006D5E02"/>
    <w:rsid w:val="006D60B0"/>
    <w:rsid w:val="006D622A"/>
    <w:rsid w:val="006D64C0"/>
    <w:rsid w:val="006D673A"/>
    <w:rsid w:val="006D6B2F"/>
    <w:rsid w:val="006D719F"/>
    <w:rsid w:val="006D7462"/>
    <w:rsid w:val="006D7636"/>
    <w:rsid w:val="006D7D15"/>
    <w:rsid w:val="006D7E87"/>
    <w:rsid w:val="006E0389"/>
    <w:rsid w:val="006E03FF"/>
    <w:rsid w:val="006E04C6"/>
    <w:rsid w:val="006E05FA"/>
    <w:rsid w:val="006E08DF"/>
    <w:rsid w:val="006E0E21"/>
    <w:rsid w:val="006E0EEE"/>
    <w:rsid w:val="006E103B"/>
    <w:rsid w:val="006E1078"/>
    <w:rsid w:val="006E13C8"/>
    <w:rsid w:val="006E1540"/>
    <w:rsid w:val="006E15D5"/>
    <w:rsid w:val="006E1698"/>
    <w:rsid w:val="006E173A"/>
    <w:rsid w:val="006E1772"/>
    <w:rsid w:val="006E177D"/>
    <w:rsid w:val="006E17DA"/>
    <w:rsid w:val="006E1F10"/>
    <w:rsid w:val="006E20A3"/>
    <w:rsid w:val="006E20DA"/>
    <w:rsid w:val="006E25A5"/>
    <w:rsid w:val="006E2654"/>
    <w:rsid w:val="006E27AA"/>
    <w:rsid w:val="006E2988"/>
    <w:rsid w:val="006E2A18"/>
    <w:rsid w:val="006E2A58"/>
    <w:rsid w:val="006E2AC6"/>
    <w:rsid w:val="006E2EA0"/>
    <w:rsid w:val="006E2EAB"/>
    <w:rsid w:val="006E301D"/>
    <w:rsid w:val="006E30AA"/>
    <w:rsid w:val="006E33C7"/>
    <w:rsid w:val="006E3670"/>
    <w:rsid w:val="006E38D7"/>
    <w:rsid w:val="006E3954"/>
    <w:rsid w:val="006E3BD8"/>
    <w:rsid w:val="006E3D6B"/>
    <w:rsid w:val="006E3E67"/>
    <w:rsid w:val="006E4204"/>
    <w:rsid w:val="006E489E"/>
    <w:rsid w:val="006E4931"/>
    <w:rsid w:val="006E4AC3"/>
    <w:rsid w:val="006E4AFC"/>
    <w:rsid w:val="006E4B0B"/>
    <w:rsid w:val="006E4B1E"/>
    <w:rsid w:val="006E4F8F"/>
    <w:rsid w:val="006E5011"/>
    <w:rsid w:val="006E55BB"/>
    <w:rsid w:val="006E5650"/>
    <w:rsid w:val="006E5759"/>
    <w:rsid w:val="006E5964"/>
    <w:rsid w:val="006E5CF9"/>
    <w:rsid w:val="006E5D4E"/>
    <w:rsid w:val="006E6025"/>
    <w:rsid w:val="006E6273"/>
    <w:rsid w:val="006E65AB"/>
    <w:rsid w:val="006E65C2"/>
    <w:rsid w:val="006E6B40"/>
    <w:rsid w:val="006E6F26"/>
    <w:rsid w:val="006E7154"/>
    <w:rsid w:val="006E732D"/>
    <w:rsid w:val="006E7617"/>
    <w:rsid w:val="006E76AB"/>
    <w:rsid w:val="006E7801"/>
    <w:rsid w:val="006E7943"/>
    <w:rsid w:val="006E7BC8"/>
    <w:rsid w:val="006E7C6F"/>
    <w:rsid w:val="006F0102"/>
    <w:rsid w:val="006F0239"/>
    <w:rsid w:val="006F0327"/>
    <w:rsid w:val="006F0408"/>
    <w:rsid w:val="006F0546"/>
    <w:rsid w:val="006F0583"/>
    <w:rsid w:val="006F06CE"/>
    <w:rsid w:val="006F0730"/>
    <w:rsid w:val="006F09D6"/>
    <w:rsid w:val="006F0A53"/>
    <w:rsid w:val="006F0A8F"/>
    <w:rsid w:val="006F0CB3"/>
    <w:rsid w:val="006F0DF4"/>
    <w:rsid w:val="006F0E0D"/>
    <w:rsid w:val="006F0EB4"/>
    <w:rsid w:val="006F0EDF"/>
    <w:rsid w:val="006F105C"/>
    <w:rsid w:val="006F1262"/>
    <w:rsid w:val="006F178E"/>
    <w:rsid w:val="006F1DBE"/>
    <w:rsid w:val="006F23DC"/>
    <w:rsid w:val="006F245B"/>
    <w:rsid w:val="006F2682"/>
    <w:rsid w:val="006F2BA7"/>
    <w:rsid w:val="006F3043"/>
    <w:rsid w:val="006F3314"/>
    <w:rsid w:val="006F331E"/>
    <w:rsid w:val="006F34EE"/>
    <w:rsid w:val="006F3857"/>
    <w:rsid w:val="006F38FB"/>
    <w:rsid w:val="006F3A5B"/>
    <w:rsid w:val="006F3A60"/>
    <w:rsid w:val="006F3AC0"/>
    <w:rsid w:val="006F3EDE"/>
    <w:rsid w:val="006F3EEE"/>
    <w:rsid w:val="006F3EFE"/>
    <w:rsid w:val="006F3F52"/>
    <w:rsid w:val="006F462A"/>
    <w:rsid w:val="006F4A50"/>
    <w:rsid w:val="006F4AC2"/>
    <w:rsid w:val="006F4CFE"/>
    <w:rsid w:val="006F4E48"/>
    <w:rsid w:val="006F5118"/>
    <w:rsid w:val="006F524C"/>
    <w:rsid w:val="006F571F"/>
    <w:rsid w:val="006F5778"/>
    <w:rsid w:val="006F58FA"/>
    <w:rsid w:val="006F5DF4"/>
    <w:rsid w:val="006F6330"/>
    <w:rsid w:val="006F6B2E"/>
    <w:rsid w:val="006F6E65"/>
    <w:rsid w:val="006F6EB4"/>
    <w:rsid w:val="006F704B"/>
    <w:rsid w:val="006F718C"/>
    <w:rsid w:val="006F76ED"/>
    <w:rsid w:val="006F7971"/>
    <w:rsid w:val="006F79D3"/>
    <w:rsid w:val="006F7B15"/>
    <w:rsid w:val="006F7D26"/>
    <w:rsid w:val="00700215"/>
    <w:rsid w:val="0070025D"/>
    <w:rsid w:val="007004EE"/>
    <w:rsid w:val="00700643"/>
    <w:rsid w:val="00700719"/>
    <w:rsid w:val="00700762"/>
    <w:rsid w:val="00700897"/>
    <w:rsid w:val="00700B4E"/>
    <w:rsid w:val="00700D08"/>
    <w:rsid w:val="00700D93"/>
    <w:rsid w:val="0070104A"/>
    <w:rsid w:val="00701896"/>
    <w:rsid w:val="00701CA0"/>
    <w:rsid w:val="0070200A"/>
    <w:rsid w:val="0070220C"/>
    <w:rsid w:val="0070249F"/>
    <w:rsid w:val="00702CA3"/>
    <w:rsid w:val="00702E2A"/>
    <w:rsid w:val="00702EF8"/>
    <w:rsid w:val="00702F91"/>
    <w:rsid w:val="007031A3"/>
    <w:rsid w:val="007033AD"/>
    <w:rsid w:val="00703606"/>
    <w:rsid w:val="007039C9"/>
    <w:rsid w:val="007041B8"/>
    <w:rsid w:val="0070470C"/>
    <w:rsid w:val="0070472D"/>
    <w:rsid w:val="00704F78"/>
    <w:rsid w:val="00705044"/>
    <w:rsid w:val="0070506C"/>
    <w:rsid w:val="00705072"/>
    <w:rsid w:val="007053DD"/>
    <w:rsid w:val="007054BB"/>
    <w:rsid w:val="007055B6"/>
    <w:rsid w:val="00705669"/>
    <w:rsid w:val="00705AB0"/>
    <w:rsid w:val="00705AC7"/>
    <w:rsid w:val="00705B7C"/>
    <w:rsid w:val="00705D7B"/>
    <w:rsid w:val="00705DD7"/>
    <w:rsid w:val="00705E9A"/>
    <w:rsid w:val="007061EA"/>
    <w:rsid w:val="00706304"/>
    <w:rsid w:val="0070638E"/>
    <w:rsid w:val="0070691D"/>
    <w:rsid w:val="00706B03"/>
    <w:rsid w:val="00706E16"/>
    <w:rsid w:val="007073D5"/>
    <w:rsid w:val="0070762F"/>
    <w:rsid w:val="00707AF2"/>
    <w:rsid w:val="00707B9F"/>
    <w:rsid w:val="00707DD8"/>
    <w:rsid w:val="007100EB"/>
    <w:rsid w:val="00710549"/>
    <w:rsid w:val="00710DFE"/>
    <w:rsid w:val="00710FBE"/>
    <w:rsid w:val="00711057"/>
    <w:rsid w:val="00711195"/>
    <w:rsid w:val="007116A4"/>
    <w:rsid w:val="007116B5"/>
    <w:rsid w:val="00711AB1"/>
    <w:rsid w:val="00711AFA"/>
    <w:rsid w:val="00711B3C"/>
    <w:rsid w:val="007123EF"/>
    <w:rsid w:val="00712767"/>
    <w:rsid w:val="00712772"/>
    <w:rsid w:val="0071287F"/>
    <w:rsid w:val="00712B02"/>
    <w:rsid w:val="00713388"/>
    <w:rsid w:val="00713563"/>
    <w:rsid w:val="00713947"/>
    <w:rsid w:val="00713AB8"/>
    <w:rsid w:val="00713B38"/>
    <w:rsid w:val="00713BD0"/>
    <w:rsid w:val="00713ECD"/>
    <w:rsid w:val="00714268"/>
    <w:rsid w:val="007144F0"/>
    <w:rsid w:val="00714559"/>
    <w:rsid w:val="00714957"/>
    <w:rsid w:val="00714B8D"/>
    <w:rsid w:val="00714F9E"/>
    <w:rsid w:val="00715157"/>
    <w:rsid w:val="00715159"/>
    <w:rsid w:val="007151BC"/>
    <w:rsid w:val="007152B0"/>
    <w:rsid w:val="00715392"/>
    <w:rsid w:val="007159C2"/>
    <w:rsid w:val="00715FDF"/>
    <w:rsid w:val="0071611E"/>
    <w:rsid w:val="0071619B"/>
    <w:rsid w:val="0071626E"/>
    <w:rsid w:val="0071656B"/>
    <w:rsid w:val="007165F4"/>
    <w:rsid w:val="0071668E"/>
    <w:rsid w:val="0071695A"/>
    <w:rsid w:val="00716B16"/>
    <w:rsid w:val="00716C4D"/>
    <w:rsid w:val="00717353"/>
    <w:rsid w:val="00717361"/>
    <w:rsid w:val="0071737A"/>
    <w:rsid w:val="007176A5"/>
    <w:rsid w:val="00717D77"/>
    <w:rsid w:val="00717F14"/>
    <w:rsid w:val="00720120"/>
    <w:rsid w:val="007201FA"/>
    <w:rsid w:val="00720361"/>
    <w:rsid w:val="0072072C"/>
    <w:rsid w:val="00721576"/>
    <w:rsid w:val="00721B93"/>
    <w:rsid w:val="00721C11"/>
    <w:rsid w:val="00722158"/>
    <w:rsid w:val="007221B8"/>
    <w:rsid w:val="00722240"/>
    <w:rsid w:val="0072225D"/>
    <w:rsid w:val="007225FF"/>
    <w:rsid w:val="007228AE"/>
    <w:rsid w:val="00722E96"/>
    <w:rsid w:val="007231B4"/>
    <w:rsid w:val="007232E7"/>
    <w:rsid w:val="00723396"/>
    <w:rsid w:val="007236BD"/>
    <w:rsid w:val="00723848"/>
    <w:rsid w:val="007238D8"/>
    <w:rsid w:val="00723A05"/>
    <w:rsid w:val="00724363"/>
    <w:rsid w:val="007243B2"/>
    <w:rsid w:val="00724425"/>
    <w:rsid w:val="0072450F"/>
    <w:rsid w:val="00724565"/>
    <w:rsid w:val="007247E9"/>
    <w:rsid w:val="00724893"/>
    <w:rsid w:val="00724ACD"/>
    <w:rsid w:val="00724B92"/>
    <w:rsid w:val="00724CEB"/>
    <w:rsid w:val="00724E6C"/>
    <w:rsid w:val="00724EE3"/>
    <w:rsid w:val="00724FD6"/>
    <w:rsid w:val="00725238"/>
    <w:rsid w:val="0072562F"/>
    <w:rsid w:val="00725703"/>
    <w:rsid w:val="0072591C"/>
    <w:rsid w:val="00726195"/>
    <w:rsid w:val="00726303"/>
    <w:rsid w:val="00726500"/>
    <w:rsid w:val="00726546"/>
    <w:rsid w:val="00726B19"/>
    <w:rsid w:val="00726C31"/>
    <w:rsid w:val="00726D32"/>
    <w:rsid w:val="00726D8C"/>
    <w:rsid w:val="00726DC7"/>
    <w:rsid w:val="00726ED0"/>
    <w:rsid w:val="00726EFD"/>
    <w:rsid w:val="007276AF"/>
    <w:rsid w:val="00727851"/>
    <w:rsid w:val="00727864"/>
    <w:rsid w:val="007278D7"/>
    <w:rsid w:val="00727D7E"/>
    <w:rsid w:val="00727E9C"/>
    <w:rsid w:val="0073024D"/>
    <w:rsid w:val="0073025C"/>
    <w:rsid w:val="007302B4"/>
    <w:rsid w:val="00730884"/>
    <w:rsid w:val="00730AF5"/>
    <w:rsid w:val="00730C99"/>
    <w:rsid w:val="00731245"/>
    <w:rsid w:val="007313B1"/>
    <w:rsid w:val="0073178A"/>
    <w:rsid w:val="00731B19"/>
    <w:rsid w:val="0073218F"/>
    <w:rsid w:val="0073236A"/>
    <w:rsid w:val="00732468"/>
    <w:rsid w:val="00732D18"/>
    <w:rsid w:val="00733059"/>
    <w:rsid w:val="0073322A"/>
    <w:rsid w:val="00733277"/>
    <w:rsid w:val="007332B4"/>
    <w:rsid w:val="007332C3"/>
    <w:rsid w:val="00733327"/>
    <w:rsid w:val="0073384E"/>
    <w:rsid w:val="007338D2"/>
    <w:rsid w:val="00733EA5"/>
    <w:rsid w:val="00734107"/>
    <w:rsid w:val="007341A3"/>
    <w:rsid w:val="007343FC"/>
    <w:rsid w:val="00734432"/>
    <w:rsid w:val="0073448C"/>
    <w:rsid w:val="0073473B"/>
    <w:rsid w:val="0073486B"/>
    <w:rsid w:val="00734D53"/>
    <w:rsid w:val="00734E7B"/>
    <w:rsid w:val="00734F8C"/>
    <w:rsid w:val="00735192"/>
    <w:rsid w:val="0073524B"/>
    <w:rsid w:val="007352E9"/>
    <w:rsid w:val="00735651"/>
    <w:rsid w:val="00735725"/>
    <w:rsid w:val="007358CF"/>
    <w:rsid w:val="00735949"/>
    <w:rsid w:val="00735E64"/>
    <w:rsid w:val="00735F90"/>
    <w:rsid w:val="007362C5"/>
    <w:rsid w:val="007363C5"/>
    <w:rsid w:val="00736484"/>
    <w:rsid w:val="00736517"/>
    <w:rsid w:val="00736768"/>
    <w:rsid w:val="007367E6"/>
    <w:rsid w:val="0073691F"/>
    <w:rsid w:val="00736A83"/>
    <w:rsid w:val="00736E3C"/>
    <w:rsid w:val="00736E4B"/>
    <w:rsid w:val="00736F26"/>
    <w:rsid w:val="00737332"/>
    <w:rsid w:val="0073758A"/>
    <w:rsid w:val="00737937"/>
    <w:rsid w:val="00737E8B"/>
    <w:rsid w:val="00737F5E"/>
    <w:rsid w:val="0074036B"/>
    <w:rsid w:val="007403E8"/>
    <w:rsid w:val="00740494"/>
    <w:rsid w:val="007407BB"/>
    <w:rsid w:val="00740840"/>
    <w:rsid w:val="007409B9"/>
    <w:rsid w:val="00740A8A"/>
    <w:rsid w:val="00740B8E"/>
    <w:rsid w:val="00740D0B"/>
    <w:rsid w:val="00740F3B"/>
    <w:rsid w:val="007410B9"/>
    <w:rsid w:val="00741172"/>
    <w:rsid w:val="00741617"/>
    <w:rsid w:val="00741A71"/>
    <w:rsid w:val="00741D31"/>
    <w:rsid w:val="00742062"/>
    <w:rsid w:val="00742224"/>
    <w:rsid w:val="0074236E"/>
    <w:rsid w:val="00742528"/>
    <w:rsid w:val="00742711"/>
    <w:rsid w:val="00742794"/>
    <w:rsid w:val="0074281C"/>
    <w:rsid w:val="00742B3F"/>
    <w:rsid w:val="00742BC8"/>
    <w:rsid w:val="00742F38"/>
    <w:rsid w:val="00743033"/>
    <w:rsid w:val="0074324B"/>
    <w:rsid w:val="00743266"/>
    <w:rsid w:val="007435D6"/>
    <w:rsid w:val="007435F7"/>
    <w:rsid w:val="007438AC"/>
    <w:rsid w:val="007438F6"/>
    <w:rsid w:val="00744073"/>
    <w:rsid w:val="0074419F"/>
    <w:rsid w:val="007441AB"/>
    <w:rsid w:val="007444CA"/>
    <w:rsid w:val="00744FA7"/>
    <w:rsid w:val="007452EC"/>
    <w:rsid w:val="0074538E"/>
    <w:rsid w:val="00745415"/>
    <w:rsid w:val="007456C9"/>
    <w:rsid w:val="00745820"/>
    <w:rsid w:val="007458EF"/>
    <w:rsid w:val="00745999"/>
    <w:rsid w:val="00745E12"/>
    <w:rsid w:val="00745E2B"/>
    <w:rsid w:val="00745FDC"/>
    <w:rsid w:val="00746038"/>
    <w:rsid w:val="00746377"/>
    <w:rsid w:val="00746383"/>
    <w:rsid w:val="007466A2"/>
    <w:rsid w:val="00746722"/>
    <w:rsid w:val="0074672D"/>
    <w:rsid w:val="007469D4"/>
    <w:rsid w:val="00746A49"/>
    <w:rsid w:val="00746C23"/>
    <w:rsid w:val="0074719C"/>
    <w:rsid w:val="00747560"/>
    <w:rsid w:val="007475F6"/>
    <w:rsid w:val="00747CF1"/>
    <w:rsid w:val="00747DBF"/>
    <w:rsid w:val="00747FB0"/>
    <w:rsid w:val="0075019E"/>
    <w:rsid w:val="00750865"/>
    <w:rsid w:val="00750A87"/>
    <w:rsid w:val="00750BC8"/>
    <w:rsid w:val="00750E3A"/>
    <w:rsid w:val="00750FC8"/>
    <w:rsid w:val="00750FE5"/>
    <w:rsid w:val="007511A2"/>
    <w:rsid w:val="007516FA"/>
    <w:rsid w:val="007518DA"/>
    <w:rsid w:val="00751A73"/>
    <w:rsid w:val="00751B0A"/>
    <w:rsid w:val="00751CEA"/>
    <w:rsid w:val="00752030"/>
    <w:rsid w:val="007526E3"/>
    <w:rsid w:val="00752778"/>
    <w:rsid w:val="00752789"/>
    <w:rsid w:val="0075282B"/>
    <w:rsid w:val="0075284D"/>
    <w:rsid w:val="00752A8B"/>
    <w:rsid w:val="00752D3E"/>
    <w:rsid w:val="0075308C"/>
    <w:rsid w:val="007533C1"/>
    <w:rsid w:val="007534EF"/>
    <w:rsid w:val="0075366F"/>
    <w:rsid w:val="00753B21"/>
    <w:rsid w:val="00753E32"/>
    <w:rsid w:val="00753EB5"/>
    <w:rsid w:val="00754422"/>
    <w:rsid w:val="00754517"/>
    <w:rsid w:val="00754A86"/>
    <w:rsid w:val="00754D10"/>
    <w:rsid w:val="00755126"/>
    <w:rsid w:val="00755434"/>
    <w:rsid w:val="00755519"/>
    <w:rsid w:val="007558B7"/>
    <w:rsid w:val="00755F63"/>
    <w:rsid w:val="00756177"/>
    <w:rsid w:val="00756634"/>
    <w:rsid w:val="00756864"/>
    <w:rsid w:val="00756A2B"/>
    <w:rsid w:val="00756B71"/>
    <w:rsid w:val="00756BF2"/>
    <w:rsid w:val="00756CB2"/>
    <w:rsid w:val="00756E22"/>
    <w:rsid w:val="0075721B"/>
    <w:rsid w:val="007574A4"/>
    <w:rsid w:val="007574AF"/>
    <w:rsid w:val="007575B4"/>
    <w:rsid w:val="0075780E"/>
    <w:rsid w:val="00757820"/>
    <w:rsid w:val="00757C94"/>
    <w:rsid w:val="00760096"/>
    <w:rsid w:val="0076012C"/>
    <w:rsid w:val="00760211"/>
    <w:rsid w:val="0076071B"/>
    <w:rsid w:val="007609D7"/>
    <w:rsid w:val="00760ADE"/>
    <w:rsid w:val="00761321"/>
    <w:rsid w:val="00761670"/>
    <w:rsid w:val="00761696"/>
    <w:rsid w:val="00761C42"/>
    <w:rsid w:val="00761DAF"/>
    <w:rsid w:val="00761E9F"/>
    <w:rsid w:val="00761F0F"/>
    <w:rsid w:val="007620F5"/>
    <w:rsid w:val="007621A5"/>
    <w:rsid w:val="0076226C"/>
    <w:rsid w:val="00762432"/>
    <w:rsid w:val="0076305F"/>
    <w:rsid w:val="00763556"/>
    <w:rsid w:val="007637D9"/>
    <w:rsid w:val="00763880"/>
    <w:rsid w:val="00763895"/>
    <w:rsid w:val="00763DF9"/>
    <w:rsid w:val="00763EC4"/>
    <w:rsid w:val="00763FB7"/>
    <w:rsid w:val="00764227"/>
    <w:rsid w:val="00764478"/>
    <w:rsid w:val="007646D9"/>
    <w:rsid w:val="00764706"/>
    <w:rsid w:val="00764820"/>
    <w:rsid w:val="007648EC"/>
    <w:rsid w:val="00764A0F"/>
    <w:rsid w:val="00764AD4"/>
    <w:rsid w:val="00764B0C"/>
    <w:rsid w:val="00764BFE"/>
    <w:rsid w:val="00764D8C"/>
    <w:rsid w:val="00764DB7"/>
    <w:rsid w:val="00764F6E"/>
    <w:rsid w:val="00764F7B"/>
    <w:rsid w:val="00765250"/>
    <w:rsid w:val="0076542C"/>
    <w:rsid w:val="0076567B"/>
    <w:rsid w:val="00765795"/>
    <w:rsid w:val="0076591D"/>
    <w:rsid w:val="00765A77"/>
    <w:rsid w:val="00766045"/>
    <w:rsid w:val="00766481"/>
    <w:rsid w:val="0076656F"/>
    <w:rsid w:val="00766847"/>
    <w:rsid w:val="00766933"/>
    <w:rsid w:val="00766CAA"/>
    <w:rsid w:val="00766D81"/>
    <w:rsid w:val="00767339"/>
    <w:rsid w:val="00767363"/>
    <w:rsid w:val="007676B2"/>
    <w:rsid w:val="00767752"/>
    <w:rsid w:val="00767767"/>
    <w:rsid w:val="0076777E"/>
    <w:rsid w:val="00767A5B"/>
    <w:rsid w:val="00767A75"/>
    <w:rsid w:val="00767E92"/>
    <w:rsid w:val="007702F1"/>
    <w:rsid w:val="00770561"/>
    <w:rsid w:val="00770596"/>
    <w:rsid w:val="007706BA"/>
    <w:rsid w:val="00770744"/>
    <w:rsid w:val="00770817"/>
    <w:rsid w:val="0077147C"/>
    <w:rsid w:val="0077178F"/>
    <w:rsid w:val="007723DB"/>
    <w:rsid w:val="007725CB"/>
    <w:rsid w:val="0077291E"/>
    <w:rsid w:val="00773529"/>
    <w:rsid w:val="007735E0"/>
    <w:rsid w:val="0077388C"/>
    <w:rsid w:val="007738A1"/>
    <w:rsid w:val="00773B43"/>
    <w:rsid w:val="00773E77"/>
    <w:rsid w:val="00773F07"/>
    <w:rsid w:val="00774039"/>
    <w:rsid w:val="00774168"/>
    <w:rsid w:val="007741E8"/>
    <w:rsid w:val="007742F4"/>
    <w:rsid w:val="007745CD"/>
    <w:rsid w:val="0077462F"/>
    <w:rsid w:val="007746D4"/>
    <w:rsid w:val="007747F5"/>
    <w:rsid w:val="00774C54"/>
    <w:rsid w:val="00774DD4"/>
    <w:rsid w:val="00775253"/>
    <w:rsid w:val="007754A0"/>
    <w:rsid w:val="00775520"/>
    <w:rsid w:val="00775936"/>
    <w:rsid w:val="00775A90"/>
    <w:rsid w:val="00775BE2"/>
    <w:rsid w:val="00775C3F"/>
    <w:rsid w:val="00775CA4"/>
    <w:rsid w:val="00775EEA"/>
    <w:rsid w:val="00775FFA"/>
    <w:rsid w:val="00776014"/>
    <w:rsid w:val="007760D6"/>
    <w:rsid w:val="007761AB"/>
    <w:rsid w:val="00776701"/>
    <w:rsid w:val="0077673A"/>
    <w:rsid w:val="00776A0A"/>
    <w:rsid w:val="00776B20"/>
    <w:rsid w:val="00776BB3"/>
    <w:rsid w:val="00776E65"/>
    <w:rsid w:val="007770E8"/>
    <w:rsid w:val="007771D7"/>
    <w:rsid w:val="0077721F"/>
    <w:rsid w:val="007774B4"/>
    <w:rsid w:val="00777570"/>
    <w:rsid w:val="007776D1"/>
    <w:rsid w:val="00777956"/>
    <w:rsid w:val="00777A7C"/>
    <w:rsid w:val="00777CAD"/>
    <w:rsid w:val="00777D71"/>
    <w:rsid w:val="00777E1D"/>
    <w:rsid w:val="00777E34"/>
    <w:rsid w:val="00777EA7"/>
    <w:rsid w:val="00777F87"/>
    <w:rsid w:val="0078006E"/>
    <w:rsid w:val="0078076A"/>
    <w:rsid w:val="007807A5"/>
    <w:rsid w:val="007808CE"/>
    <w:rsid w:val="0078091F"/>
    <w:rsid w:val="00780987"/>
    <w:rsid w:val="00780A08"/>
    <w:rsid w:val="00780B2A"/>
    <w:rsid w:val="00780F09"/>
    <w:rsid w:val="00780F2B"/>
    <w:rsid w:val="007810DB"/>
    <w:rsid w:val="007811EB"/>
    <w:rsid w:val="00781601"/>
    <w:rsid w:val="00781832"/>
    <w:rsid w:val="0078197D"/>
    <w:rsid w:val="00781AB9"/>
    <w:rsid w:val="00781B8C"/>
    <w:rsid w:val="00781DEB"/>
    <w:rsid w:val="00782087"/>
    <w:rsid w:val="0078219C"/>
    <w:rsid w:val="00782642"/>
    <w:rsid w:val="007826CE"/>
    <w:rsid w:val="007826FD"/>
    <w:rsid w:val="0078271E"/>
    <w:rsid w:val="007828D7"/>
    <w:rsid w:val="007834E8"/>
    <w:rsid w:val="00783749"/>
    <w:rsid w:val="007839EB"/>
    <w:rsid w:val="00783A47"/>
    <w:rsid w:val="00783AE2"/>
    <w:rsid w:val="00783AF9"/>
    <w:rsid w:val="00783CD2"/>
    <w:rsid w:val="00783F9D"/>
    <w:rsid w:val="0078413A"/>
    <w:rsid w:val="007841C9"/>
    <w:rsid w:val="007842D2"/>
    <w:rsid w:val="00784316"/>
    <w:rsid w:val="00784379"/>
    <w:rsid w:val="0078447D"/>
    <w:rsid w:val="0078451F"/>
    <w:rsid w:val="00784935"/>
    <w:rsid w:val="00784A47"/>
    <w:rsid w:val="00784AB6"/>
    <w:rsid w:val="00784CF4"/>
    <w:rsid w:val="0078506D"/>
    <w:rsid w:val="007850A0"/>
    <w:rsid w:val="007852FF"/>
    <w:rsid w:val="00785396"/>
    <w:rsid w:val="007854C8"/>
    <w:rsid w:val="00785E29"/>
    <w:rsid w:val="00785FD1"/>
    <w:rsid w:val="00786078"/>
    <w:rsid w:val="007862BF"/>
    <w:rsid w:val="00786736"/>
    <w:rsid w:val="00786CDF"/>
    <w:rsid w:val="00786CE4"/>
    <w:rsid w:val="007872F6"/>
    <w:rsid w:val="00787CA9"/>
    <w:rsid w:val="00787D50"/>
    <w:rsid w:val="007903D2"/>
    <w:rsid w:val="00790606"/>
    <w:rsid w:val="00790609"/>
    <w:rsid w:val="00790721"/>
    <w:rsid w:val="00790A38"/>
    <w:rsid w:val="00790C78"/>
    <w:rsid w:val="00790D1B"/>
    <w:rsid w:val="00790DB0"/>
    <w:rsid w:val="0079104F"/>
    <w:rsid w:val="007911BD"/>
    <w:rsid w:val="0079137A"/>
    <w:rsid w:val="0079169F"/>
    <w:rsid w:val="007917B2"/>
    <w:rsid w:val="007917D4"/>
    <w:rsid w:val="007918B9"/>
    <w:rsid w:val="0079191F"/>
    <w:rsid w:val="00791AAF"/>
    <w:rsid w:val="00791B1D"/>
    <w:rsid w:val="00791B71"/>
    <w:rsid w:val="00791C45"/>
    <w:rsid w:val="00791EE1"/>
    <w:rsid w:val="00792133"/>
    <w:rsid w:val="0079218A"/>
    <w:rsid w:val="007923DF"/>
    <w:rsid w:val="00792627"/>
    <w:rsid w:val="00792655"/>
    <w:rsid w:val="007928A8"/>
    <w:rsid w:val="00793670"/>
    <w:rsid w:val="007937C9"/>
    <w:rsid w:val="007938F0"/>
    <w:rsid w:val="007939A3"/>
    <w:rsid w:val="00793C63"/>
    <w:rsid w:val="0079407F"/>
    <w:rsid w:val="0079434A"/>
    <w:rsid w:val="00794632"/>
    <w:rsid w:val="0079471D"/>
    <w:rsid w:val="0079485B"/>
    <w:rsid w:val="00794879"/>
    <w:rsid w:val="00794E96"/>
    <w:rsid w:val="00794FB2"/>
    <w:rsid w:val="00795012"/>
    <w:rsid w:val="00795088"/>
    <w:rsid w:val="00795118"/>
    <w:rsid w:val="007955C9"/>
    <w:rsid w:val="007955F7"/>
    <w:rsid w:val="00795612"/>
    <w:rsid w:val="0079570F"/>
    <w:rsid w:val="00795974"/>
    <w:rsid w:val="0079598E"/>
    <w:rsid w:val="00795BA8"/>
    <w:rsid w:val="00795CC7"/>
    <w:rsid w:val="00795CDB"/>
    <w:rsid w:val="00795FE3"/>
    <w:rsid w:val="0079603E"/>
    <w:rsid w:val="007963D6"/>
    <w:rsid w:val="007964ED"/>
    <w:rsid w:val="007966B2"/>
    <w:rsid w:val="007968BF"/>
    <w:rsid w:val="007968D3"/>
    <w:rsid w:val="0079717E"/>
    <w:rsid w:val="007975CB"/>
    <w:rsid w:val="007976E2"/>
    <w:rsid w:val="00797B62"/>
    <w:rsid w:val="00797B81"/>
    <w:rsid w:val="00797CDD"/>
    <w:rsid w:val="00797CED"/>
    <w:rsid w:val="007A0030"/>
    <w:rsid w:val="007A00B2"/>
    <w:rsid w:val="007A01C1"/>
    <w:rsid w:val="007A0292"/>
    <w:rsid w:val="007A06A3"/>
    <w:rsid w:val="007A078B"/>
    <w:rsid w:val="007A0876"/>
    <w:rsid w:val="007A0D4F"/>
    <w:rsid w:val="007A0DFE"/>
    <w:rsid w:val="007A0E81"/>
    <w:rsid w:val="007A1724"/>
    <w:rsid w:val="007A1854"/>
    <w:rsid w:val="007A187B"/>
    <w:rsid w:val="007A18BE"/>
    <w:rsid w:val="007A1960"/>
    <w:rsid w:val="007A1CD3"/>
    <w:rsid w:val="007A20C9"/>
    <w:rsid w:val="007A27A5"/>
    <w:rsid w:val="007A27AA"/>
    <w:rsid w:val="007A285C"/>
    <w:rsid w:val="007A37CB"/>
    <w:rsid w:val="007A397B"/>
    <w:rsid w:val="007A39CB"/>
    <w:rsid w:val="007A3A49"/>
    <w:rsid w:val="007A3AA0"/>
    <w:rsid w:val="007A3AA8"/>
    <w:rsid w:val="007A3B94"/>
    <w:rsid w:val="007A4560"/>
    <w:rsid w:val="007A4751"/>
    <w:rsid w:val="007A48F4"/>
    <w:rsid w:val="007A4AB6"/>
    <w:rsid w:val="007A4B2C"/>
    <w:rsid w:val="007A4EB9"/>
    <w:rsid w:val="007A4F09"/>
    <w:rsid w:val="007A55A8"/>
    <w:rsid w:val="007A567A"/>
    <w:rsid w:val="007A581F"/>
    <w:rsid w:val="007A586B"/>
    <w:rsid w:val="007A5A68"/>
    <w:rsid w:val="007A5C27"/>
    <w:rsid w:val="007A5C6C"/>
    <w:rsid w:val="007A5D6C"/>
    <w:rsid w:val="007A5DD1"/>
    <w:rsid w:val="007A5F03"/>
    <w:rsid w:val="007A5FC9"/>
    <w:rsid w:val="007A62D7"/>
    <w:rsid w:val="007A63D0"/>
    <w:rsid w:val="007A6697"/>
    <w:rsid w:val="007A680B"/>
    <w:rsid w:val="007A6919"/>
    <w:rsid w:val="007A6AC7"/>
    <w:rsid w:val="007A6C69"/>
    <w:rsid w:val="007A6F15"/>
    <w:rsid w:val="007A70AE"/>
    <w:rsid w:val="007A70D5"/>
    <w:rsid w:val="007A74C3"/>
    <w:rsid w:val="007A7841"/>
    <w:rsid w:val="007A7ABD"/>
    <w:rsid w:val="007A7CAA"/>
    <w:rsid w:val="007A7E3B"/>
    <w:rsid w:val="007B03E1"/>
    <w:rsid w:val="007B07DB"/>
    <w:rsid w:val="007B091F"/>
    <w:rsid w:val="007B0A7C"/>
    <w:rsid w:val="007B0C4F"/>
    <w:rsid w:val="007B0FCE"/>
    <w:rsid w:val="007B11E3"/>
    <w:rsid w:val="007B1244"/>
    <w:rsid w:val="007B12EA"/>
    <w:rsid w:val="007B1391"/>
    <w:rsid w:val="007B159A"/>
    <w:rsid w:val="007B1BF1"/>
    <w:rsid w:val="007B1D4A"/>
    <w:rsid w:val="007B2016"/>
    <w:rsid w:val="007B208E"/>
    <w:rsid w:val="007B25B3"/>
    <w:rsid w:val="007B25EA"/>
    <w:rsid w:val="007B275E"/>
    <w:rsid w:val="007B2811"/>
    <w:rsid w:val="007B2869"/>
    <w:rsid w:val="007B2CA1"/>
    <w:rsid w:val="007B2D06"/>
    <w:rsid w:val="007B3246"/>
    <w:rsid w:val="007B3296"/>
    <w:rsid w:val="007B3355"/>
    <w:rsid w:val="007B34CA"/>
    <w:rsid w:val="007B36F4"/>
    <w:rsid w:val="007B376A"/>
    <w:rsid w:val="007B37BB"/>
    <w:rsid w:val="007B3903"/>
    <w:rsid w:val="007B3AE2"/>
    <w:rsid w:val="007B3D4F"/>
    <w:rsid w:val="007B43EB"/>
    <w:rsid w:val="007B495F"/>
    <w:rsid w:val="007B49DD"/>
    <w:rsid w:val="007B4AA4"/>
    <w:rsid w:val="007B4C81"/>
    <w:rsid w:val="007B50F5"/>
    <w:rsid w:val="007B51EE"/>
    <w:rsid w:val="007B57D8"/>
    <w:rsid w:val="007B5A2F"/>
    <w:rsid w:val="007B5A34"/>
    <w:rsid w:val="007B5DAE"/>
    <w:rsid w:val="007B5DEE"/>
    <w:rsid w:val="007B6083"/>
    <w:rsid w:val="007B6280"/>
    <w:rsid w:val="007B62CB"/>
    <w:rsid w:val="007B6AE9"/>
    <w:rsid w:val="007B6B5F"/>
    <w:rsid w:val="007B6D8D"/>
    <w:rsid w:val="007B6D94"/>
    <w:rsid w:val="007B6DA4"/>
    <w:rsid w:val="007B6E73"/>
    <w:rsid w:val="007B6FE2"/>
    <w:rsid w:val="007B74D4"/>
    <w:rsid w:val="007B74DD"/>
    <w:rsid w:val="007B75E7"/>
    <w:rsid w:val="007B7A50"/>
    <w:rsid w:val="007B7AEF"/>
    <w:rsid w:val="007B7B99"/>
    <w:rsid w:val="007B7E92"/>
    <w:rsid w:val="007B7F30"/>
    <w:rsid w:val="007C076A"/>
    <w:rsid w:val="007C08C2"/>
    <w:rsid w:val="007C0D69"/>
    <w:rsid w:val="007C13E5"/>
    <w:rsid w:val="007C152C"/>
    <w:rsid w:val="007C157A"/>
    <w:rsid w:val="007C15F7"/>
    <w:rsid w:val="007C1878"/>
    <w:rsid w:val="007C245A"/>
    <w:rsid w:val="007C27BD"/>
    <w:rsid w:val="007C28D9"/>
    <w:rsid w:val="007C28E1"/>
    <w:rsid w:val="007C2984"/>
    <w:rsid w:val="007C29AF"/>
    <w:rsid w:val="007C2ADD"/>
    <w:rsid w:val="007C2DC1"/>
    <w:rsid w:val="007C31B5"/>
    <w:rsid w:val="007C331E"/>
    <w:rsid w:val="007C37BC"/>
    <w:rsid w:val="007C3D72"/>
    <w:rsid w:val="007C3E3B"/>
    <w:rsid w:val="007C3F3A"/>
    <w:rsid w:val="007C3F5B"/>
    <w:rsid w:val="007C3F8B"/>
    <w:rsid w:val="007C460A"/>
    <w:rsid w:val="007C48EB"/>
    <w:rsid w:val="007C4C59"/>
    <w:rsid w:val="007C4C62"/>
    <w:rsid w:val="007C4D20"/>
    <w:rsid w:val="007C4E1B"/>
    <w:rsid w:val="007C4FC6"/>
    <w:rsid w:val="007C5004"/>
    <w:rsid w:val="007C622C"/>
    <w:rsid w:val="007C62C4"/>
    <w:rsid w:val="007C652D"/>
    <w:rsid w:val="007C6567"/>
    <w:rsid w:val="007C6685"/>
    <w:rsid w:val="007C66D1"/>
    <w:rsid w:val="007C6970"/>
    <w:rsid w:val="007C6E50"/>
    <w:rsid w:val="007C7021"/>
    <w:rsid w:val="007C70C7"/>
    <w:rsid w:val="007C7693"/>
    <w:rsid w:val="007C769C"/>
    <w:rsid w:val="007C7969"/>
    <w:rsid w:val="007C7AF2"/>
    <w:rsid w:val="007C7C31"/>
    <w:rsid w:val="007C7C99"/>
    <w:rsid w:val="007D0269"/>
    <w:rsid w:val="007D04F3"/>
    <w:rsid w:val="007D0773"/>
    <w:rsid w:val="007D0916"/>
    <w:rsid w:val="007D0A52"/>
    <w:rsid w:val="007D0F9D"/>
    <w:rsid w:val="007D104C"/>
    <w:rsid w:val="007D11BE"/>
    <w:rsid w:val="007D1278"/>
    <w:rsid w:val="007D16B1"/>
    <w:rsid w:val="007D1A06"/>
    <w:rsid w:val="007D2916"/>
    <w:rsid w:val="007D293E"/>
    <w:rsid w:val="007D29DB"/>
    <w:rsid w:val="007D2CBC"/>
    <w:rsid w:val="007D2E48"/>
    <w:rsid w:val="007D2F9D"/>
    <w:rsid w:val="007D3568"/>
    <w:rsid w:val="007D3602"/>
    <w:rsid w:val="007D3CB8"/>
    <w:rsid w:val="007D3EB5"/>
    <w:rsid w:val="007D4118"/>
    <w:rsid w:val="007D42A2"/>
    <w:rsid w:val="007D4617"/>
    <w:rsid w:val="007D4ADC"/>
    <w:rsid w:val="007D4BA4"/>
    <w:rsid w:val="007D4C22"/>
    <w:rsid w:val="007D4EF0"/>
    <w:rsid w:val="007D5593"/>
    <w:rsid w:val="007D56F7"/>
    <w:rsid w:val="007D5A48"/>
    <w:rsid w:val="007D5A76"/>
    <w:rsid w:val="007D5A82"/>
    <w:rsid w:val="007D5B95"/>
    <w:rsid w:val="007D5DE2"/>
    <w:rsid w:val="007D6084"/>
    <w:rsid w:val="007D618D"/>
    <w:rsid w:val="007D61CB"/>
    <w:rsid w:val="007D6DF6"/>
    <w:rsid w:val="007D6E68"/>
    <w:rsid w:val="007D6ED2"/>
    <w:rsid w:val="007D77D8"/>
    <w:rsid w:val="007D7AC8"/>
    <w:rsid w:val="007D7C63"/>
    <w:rsid w:val="007E032F"/>
    <w:rsid w:val="007E04D6"/>
    <w:rsid w:val="007E06DD"/>
    <w:rsid w:val="007E0ABB"/>
    <w:rsid w:val="007E0D45"/>
    <w:rsid w:val="007E0EFD"/>
    <w:rsid w:val="007E1037"/>
    <w:rsid w:val="007E1102"/>
    <w:rsid w:val="007E1303"/>
    <w:rsid w:val="007E130D"/>
    <w:rsid w:val="007E1500"/>
    <w:rsid w:val="007E16BF"/>
    <w:rsid w:val="007E16C9"/>
    <w:rsid w:val="007E17B3"/>
    <w:rsid w:val="007E1A47"/>
    <w:rsid w:val="007E1A9E"/>
    <w:rsid w:val="007E1AC8"/>
    <w:rsid w:val="007E1C5B"/>
    <w:rsid w:val="007E1F39"/>
    <w:rsid w:val="007E2641"/>
    <w:rsid w:val="007E2876"/>
    <w:rsid w:val="007E2AD7"/>
    <w:rsid w:val="007E31F8"/>
    <w:rsid w:val="007E345D"/>
    <w:rsid w:val="007E3580"/>
    <w:rsid w:val="007E3981"/>
    <w:rsid w:val="007E40EF"/>
    <w:rsid w:val="007E413E"/>
    <w:rsid w:val="007E41AF"/>
    <w:rsid w:val="007E41CF"/>
    <w:rsid w:val="007E43D1"/>
    <w:rsid w:val="007E45D4"/>
    <w:rsid w:val="007E4B2D"/>
    <w:rsid w:val="007E4B7B"/>
    <w:rsid w:val="007E4BF5"/>
    <w:rsid w:val="007E4C77"/>
    <w:rsid w:val="007E4DD6"/>
    <w:rsid w:val="007E5154"/>
    <w:rsid w:val="007E51FF"/>
    <w:rsid w:val="007E5337"/>
    <w:rsid w:val="007E5667"/>
    <w:rsid w:val="007E5BD5"/>
    <w:rsid w:val="007E5C30"/>
    <w:rsid w:val="007E5DAB"/>
    <w:rsid w:val="007E5E3E"/>
    <w:rsid w:val="007E5E50"/>
    <w:rsid w:val="007E5EBE"/>
    <w:rsid w:val="007E5EE5"/>
    <w:rsid w:val="007E60A9"/>
    <w:rsid w:val="007E6179"/>
    <w:rsid w:val="007E6309"/>
    <w:rsid w:val="007E650B"/>
    <w:rsid w:val="007E6927"/>
    <w:rsid w:val="007E69DB"/>
    <w:rsid w:val="007E7059"/>
    <w:rsid w:val="007E7993"/>
    <w:rsid w:val="007E7ADD"/>
    <w:rsid w:val="007E7E51"/>
    <w:rsid w:val="007E7F24"/>
    <w:rsid w:val="007F04DF"/>
    <w:rsid w:val="007F06D9"/>
    <w:rsid w:val="007F0801"/>
    <w:rsid w:val="007F0815"/>
    <w:rsid w:val="007F08FC"/>
    <w:rsid w:val="007F0E02"/>
    <w:rsid w:val="007F0E64"/>
    <w:rsid w:val="007F15BB"/>
    <w:rsid w:val="007F18E2"/>
    <w:rsid w:val="007F2286"/>
    <w:rsid w:val="007F22F6"/>
    <w:rsid w:val="007F2500"/>
    <w:rsid w:val="007F2760"/>
    <w:rsid w:val="007F2D06"/>
    <w:rsid w:val="007F2E05"/>
    <w:rsid w:val="007F3107"/>
    <w:rsid w:val="007F3376"/>
    <w:rsid w:val="007F3442"/>
    <w:rsid w:val="007F35BB"/>
    <w:rsid w:val="007F361F"/>
    <w:rsid w:val="007F3E8C"/>
    <w:rsid w:val="007F3ED0"/>
    <w:rsid w:val="007F3F08"/>
    <w:rsid w:val="007F3F9A"/>
    <w:rsid w:val="007F400B"/>
    <w:rsid w:val="007F40D5"/>
    <w:rsid w:val="007F4327"/>
    <w:rsid w:val="007F465A"/>
    <w:rsid w:val="007F475C"/>
    <w:rsid w:val="007F4AC9"/>
    <w:rsid w:val="007F4BDE"/>
    <w:rsid w:val="007F4E45"/>
    <w:rsid w:val="007F4FF4"/>
    <w:rsid w:val="007F5165"/>
    <w:rsid w:val="007F5244"/>
    <w:rsid w:val="007F58AB"/>
    <w:rsid w:val="007F5C5B"/>
    <w:rsid w:val="007F5E75"/>
    <w:rsid w:val="007F61E7"/>
    <w:rsid w:val="007F67C0"/>
    <w:rsid w:val="007F68E1"/>
    <w:rsid w:val="007F69A9"/>
    <w:rsid w:val="007F6B69"/>
    <w:rsid w:val="007F6DC8"/>
    <w:rsid w:val="007F70B1"/>
    <w:rsid w:val="007F7144"/>
    <w:rsid w:val="007F732A"/>
    <w:rsid w:val="007F7918"/>
    <w:rsid w:val="007F7A7B"/>
    <w:rsid w:val="007F7AD0"/>
    <w:rsid w:val="007F7B7F"/>
    <w:rsid w:val="007F7BBB"/>
    <w:rsid w:val="007F7CEC"/>
    <w:rsid w:val="008000FC"/>
    <w:rsid w:val="00800145"/>
    <w:rsid w:val="0080030B"/>
    <w:rsid w:val="00800531"/>
    <w:rsid w:val="00800892"/>
    <w:rsid w:val="00800BB6"/>
    <w:rsid w:val="00800BCA"/>
    <w:rsid w:val="00800D29"/>
    <w:rsid w:val="008011B9"/>
    <w:rsid w:val="00801602"/>
    <w:rsid w:val="00801C94"/>
    <w:rsid w:val="00801E0A"/>
    <w:rsid w:val="00801E3E"/>
    <w:rsid w:val="00802181"/>
    <w:rsid w:val="0080220F"/>
    <w:rsid w:val="008023DB"/>
    <w:rsid w:val="0080243F"/>
    <w:rsid w:val="008027A3"/>
    <w:rsid w:val="00802878"/>
    <w:rsid w:val="008029B7"/>
    <w:rsid w:val="00802A48"/>
    <w:rsid w:val="00802A88"/>
    <w:rsid w:val="00802C7D"/>
    <w:rsid w:val="00803132"/>
    <w:rsid w:val="00803257"/>
    <w:rsid w:val="0080386B"/>
    <w:rsid w:val="0080394C"/>
    <w:rsid w:val="00803AC6"/>
    <w:rsid w:val="00804209"/>
    <w:rsid w:val="008043E8"/>
    <w:rsid w:val="0080459D"/>
    <w:rsid w:val="00804717"/>
    <w:rsid w:val="00804BF7"/>
    <w:rsid w:val="00804C10"/>
    <w:rsid w:val="00804D04"/>
    <w:rsid w:val="0080510B"/>
    <w:rsid w:val="00805166"/>
    <w:rsid w:val="008054C6"/>
    <w:rsid w:val="0080555B"/>
    <w:rsid w:val="00805990"/>
    <w:rsid w:val="00805FBB"/>
    <w:rsid w:val="008062CF"/>
    <w:rsid w:val="00806585"/>
    <w:rsid w:val="008067D2"/>
    <w:rsid w:val="00806E72"/>
    <w:rsid w:val="008071AD"/>
    <w:rsid w:val="0080724F"/>
    <w:rsid w:val="00807258"/>
    <w:rsid w:val="0080734E"/>
    <w:rsid w:val="00807491"/>
    <w:rsid w:val="00807932"/>
    <w:rsid w:val="00807A68"/>
    <w:rsid w:val="00807AD3"/>
    <w:rsid w:val="00807B66"/>
    <w:rsid w:val="00807DF0"/>
    <w:rsid w:val="00807E33"/>
    <w:rsid w:val="00810057"/>
    <w:rsid w:val="00810088"/>
    <w:rsid w:val="00810490"/>
    <w:rsid w:val="00810D82"/>
    <w:rsid w:val="00810D94"/>
    <w:rsid w:val="00810FF5"/>
    <w:rsid w:val="00811AEB"/>
    <w:rsid w:val="00811BFF"/>
    <w:rsid w:val="0081210C"/>
    <w:rsid w:val="0081264D"/>
    <w:rsid w:val="008128B6"/>
    <w:rsid w:val="00812933"/>
    <w:rsid w:val="00812945"/>
    <w:rsid w:val="00812A12"/>
    <w:rsid w:val="00812B73"/>
    <w:rsid w:val="00812D63"/>
    <w:rsid w:val="00812E9A"/>
    <w:rsid w:val="00812F73"/>
    <w:rsid w:val="00813263"/>
    <w:rsid w:val="0081354E"/>
    <w:rsid w:val="00813F26"/>
    <w:rsid w:val="00813F85"/>
    <w:rsid w:val="00814335"/>
    <w:rsid w:val="0081439C"/>
    <w:rsid w:val="00814E01"/>
    <w:rsid w:val="00814FCB"/>
    <w:rsid w:val="00815305"/>
    <w:rsid w:val="00815591"/>
    <w:rsid w:val="0081572E"/>
    <w:rsid w:val="00815B5D"/>
    <w:rsid w:val="00815B63"/>
    <w:rsid w:val="00815BB0"/>
    <w:rsid w:val="00815C56"/>
    <w:rsid w:val="00815D15"/>
    <w:rsid w:val="00815E6E"/>
    <w:rsid w:val="00815EDA"/>
    <w:rsid w:val="0081624C"/>
    <w:rsid w:val="00816308"/>
    <w:rsid w:val="0081641A"/>
    <w:rsid w:val="008166BE"/>
    <w:rsid w:val="008168CB"/>
    <w:rsid w:val="00816922"/>
    <w:rsid w:val="00816C0C"/>
    <w:rsid w:val="00816C0E"/>
    <w:rsid w:val="00816DB1"/>
    <w:rsid w:val="00816F93"/>
    <w:rsid w:val="00816FFC"/>
    <w:rsid w:val="00817007"/>
    <w:rsid w:val="00817023"/>
    <w:rsid w:val="008171F3"/>
    <w:rsid w:val="00817223"/>
    <w:rsid w:val="00817784"/>
    <w:rsid w:val="008179B9"/>
    <w:rsid w:val="00817A8E"/>
    <w:rsid w:val="00817B75"/>
    <w:rsid w:val="00817E46"/>
    <w:rsid w:val="008200EB"/>
    <w:rsid w:val="008200EE"/>
    <w:rsid w:val="0082046A"/>
    <w:rsid w:val="00820726"/>
    <w:rsid w:val="00820A2F"/>
    <w:rsid w:val="00821085"/>
    <w:rsid w:val="00821240"/>
    <w:rsid w:val="008214AE"/>
    <w:rsid w:val="0082179C"/>
    <w:rsid w:val="008217B0"/>
    <w:rsid w:val="0082197D"/>
    <w:rsid w:val="00821B45"/>
    <w:rsid w:val="00821B9A"/>
    <w:rsid w:val="00821DEC"/>
    <w:rsid w:val="00822166"/>
    <w:rsid w:val="008224E6"/>
    <w:rsid w:val="0082292E"/>
    <w:rsid w:val="00822EE3"/>
    <w:rsid w:val="00823372"/>
    <w:rsid w:val="00823489"/>
    <w:rsid w:val="008234CC"/>
    <w:rsid w:val="0082392E"/>
    <w:rsid w:val="00823ACA"/>
    <w:rsid w:val="00823CF2"/>
    <w:rsid w:val="00823EA8"/>
    <w:rsid w:val="00824018"/>
    <w:rsid w:val="008240CA"/>
    <w:rsid w:val="0082413F"/>
    <w:rsid w:val="00824265"/>
    <w:rsid w:val="0082426A"/>
    <w:rsid w:val="008242D9"/>
    <w:rsid w:val="008246A6"/>
    <w:rsid w:val="00824887"/>
    <w:rsid w:val="00824A26"/>
    <w:rsid w:val="00824A71"/>
    <w:rsid w:val="00824B66"/>
    <w:rsid w:val="00824CB1"/>
    <w:rsid w:val="00824EFD"/>
    <w:rsid w:val="00825008"/>
    <w:rsid w:val="00825079"/>
    <w:rsid w:val="00825404"/>
    <w:rsid w:val="0082592A"/>
    <w:rsid w:val="00825A7E"/>
    <w:rsid w:val="008261F5"/>
    <w:rsid w:val="0082642E"/>
    <w:rsid w:val="00826485"/>
    <w:rsid w:val="008271C1"/>
    <w:rsid w:val="00827406"/>
    <w:rsid w:val="0082781B"/>
    <w:rsid w:val="00827B52"/>
    <w:rsid w:val="00827F7F"/>
    <w:rsid w:val="00830133"/>
    <w:rsid w:val="0083035E"/>
    <w:rsid w:val="00830390"/>
    <w:rsid w:val="00830444"/>
    <w:rsid w:val="008308B7"/>
    <w:rsid w:val="00830B3C"/>
    <w:rsid w:val="00830D72"/>
    <w:rsid w:val="00831407"/>
    <w:rsid w:val="00831962"/>
    <w:rsid w:val="00831B8D"/>
    <w:rsid w:val="00831C02"/>
    <w:rsid w:val="00831E88"/>
    <w:rsid w:val="00831F53"/>
    <w:rsid w:val="0083213B"/>
    <w:rsid w:val="008321E4"/>
    <w:rsid w:val="00832A6A"/>
    <w:rsid w:val="00832EE4"/>
    <w:rsid w:val="00832F84"/>
    <w:rsid w:val="008333D3"/>
    <w:rsid w:val="008334C5"/>
    <w:rsid w:val="008334F2"/>
    <w:rsid w:val="00833565"/>
    <w:rsid w:val="008337CE"/>
    <w:rsid w:val="00833BCE"/>
    <w:rsid w:val="00833D83"/>
    <w:rsid w:val="00833F69"/>
    <w:rsid w:val="00833FB9"/>
    <w:rsid w:val="00833FFC"/>
    <w:rsid w:val="008340B5"/>
    <w:rsid w:val="00834392"/>
    <w:rsid w:val="0083458B"/>
    <w:rsid w:val="008345F0"/>
    <w:rsid w:val="0083474D"/>
    <w:rsid w:val="00834917"/>
    <w:rsid w:val="00834ACB"/>
    <w:rsid w:val="00834BBD"/>
    <w:rsid w:val="00834CBA"/>
    <w:rsid w:val="00834E83"/>
    <w:rsid w:val="00834F7A"/>
    <w:rsid w:val="00834F8A"/>
    <w:rsid w:val="00835023"/>
    <w:rsid w:val="00835469"/>
    <w:rsid w:val="00835D4E"/>
    <w:rsid w:val="0083606F"/>
    <w:rsid w:val="008360FD"/>
    <w:rsid w:val="0083638A"/>
    <w:rsid w:val="00836454"/>
    <w:rsid w:val="00836807"/>
    <w:rsid w:val="00836883"/>
    <w:rsid w:val="00836AB7"/>
    <w:rsid w:val="00836CB6"/>
    <w:rsid w:val="0083700B"/>
    <w:rsid w:val="0083711A"/>
    <w:rsid w:val="0083727C"/>
    <w:rsid w:val="008372E3"/>
    <w:rsid w:val="00837725"/>
    <w:rsid w:val="0083781F"/>
    <w:rsid w:val="00837B8D"/>
    <w:rsid w:val="00837CF0"/>
    <w:rsid w:val="00837DD9"/>
    <w:rsid w:val="00840067"/>
    <w:rsid w:val="00840219"/>
    <w:rsid w:val="0084031D"/>
    <w:rsid w:val="0084069F"/>
    <w:rsid w:val="0084091F"/>
    <w:rsid w:val="00840B33"/>
    <w:rsid w:val="00840F99"/>
    <w:rsid w:val="0084101D"/>
    <w:rsid w:val="008411AD"/>
    <w:rsid w:val="00841491"/>
    <w:rsid w:val="008414A4"/>
    <w:rsid w:val="008416B1"/>
    <w:rsid w:val="00841725"/>
    <w:rsid w:val="00841732"/>
    <w:rsid w:val="0084177B"/>
    <w:rsid w:val="00841879"/>
    <w:rsid w:val="00841D1A"/>
    <w:rsid w:val="00841ECD"/>
    <w:rsid w:val="00841FF2"/>
    <w:rsid w:val="0084212F"/>
    <w:rsid w:val="0084219C"/>
    <w:rsid w:val="00842577"/>
    <w:rsid w:val="0084284B"/>
    <w:rsid w:val="0084284E"/>
    <w:rsid w:val="00842914"/>
    <w:rsid w:val="00842A19"/>
    <w:rsid w:val="00842B9B"/>
    <w:rsid w:val="00842C60"/>
    <w:rsid w:val="00842EE4"/>
    <w:rsid w:val="0084332D"/>
    <w:rsid w:val="00843581"/>
    <w:rsid w:val="0084382A"/>
    <w:rsid w:val="0084398E"/>
    <w:rsid w:val="00843BDB"/>
    <w:rsid w:val="00843CBD"/>
    <w:rsid w:val="00844050"/>
    <w:rsid w:val="008443EE"/>
    <w:rsid w:val="008446AD"/>
    <w:rsid w:val="008448B4"/>
    <w:rsid w:val="00844962"/>
    <w:rsid w:val="00844C9B"/>
    <w:rsid w:val="0084509C"/>
    <w:rsid w:val="00845310"/>
    <w:rsid w:val="0084532D"/>
    <w:rsid w:val="00845514"/>
    <w:rsid w:val="00845782"/>
    <w:rsid w:val="00845A31"/>
    <w:rsid w:val="00845CE3"/>
    <w:rsid w:val="00845E24"/>
    <w:rsid w:val="0084607B"/>
    <w:rsid w:val="008460F3"/>
    <w:rsid w:val="00846382"/>
    <w:rsid w:val="00846405"/>
    <w:rsid w:val="008466FF"/>
    <w:rsid w:val="00846751"/>
    <w:rsid w:val="00846A3E"/>
    <w:rsid w:val="00846D96"/>
    <w:rsid w:val="008478E0"/>
    <w:rsid w:val="00847AEB"/>
    <w:rsid w:val="00847DE4"/>
    <w:rsid w:val="00847E3D"/>
    <w:rsid w:val="00847EB7"/>
    <w:rsid w:val="00847F9A"/>
    <w:rsid w:val="00850088"/>
    <w:rsid w:val="008500D4"/>
    <w:rsid w:val="0085022A"/>
    <w:rsid w:val="00850388"/>
    <w:rsid w:val="008503E2"/>
    <w:rsid w:val="008505CB"/>
    <w:rsid w:val="008506AE"/>
    <w:rsid w:val="00850799"/>
    <w:rsid w:val="00850974"/>
    <w:rsid w:val="00850BE5"/>
    <w:rsid w:val="00850C63"/>
    <w:rsid w:val="00850CA0"/>
    <w:rsid w:val="00850E6D"/>
    <w:rsid w:val="00850EC5"/>
    <w:rsid w:val="008511C2"/>
    <w:rsid w:val="0085147A"/>
    <w:rsid w:val="008515AE"/>
    <w:rsid w:val="00851BD0"/>
    <w:rsid w:val="00851C48"/>
    <w:rsid w:val="008520B9"/>
    <w:rsid w:val="008520DB"/>
    <w:rsid w:val="00852153"/>
    <w:rsid w:val="008521C0"/>
    <w:rsid w:val="008521C9"/>
    <w:rsid w:val="00852220"/>
    <w:rsid w:val="008522A1"/>
    <w:rsid w:val="00852404"/>
    <w:rsid w:val="008527C3"/>
    <w:rsid w:val="00852957"/>
    <w:rsid w:val="00852A04"/>
    <w:rsid w:val="00852E88"/>
    <w:rsid w:val="00852F72"/>
    <w:rsid w:val="0085342F"/>
    <w:rsid w:val="00853C61"/>
    <w:rsid w:val="00853D9E"/>
    <w:rsid w:val="008545AA"/>
    <w:rsid w:val="00854708"/>
    <w:rsid w:val="008548D7"/>
    <w:rsid w:val="00854A48"/>
    <w:rsid w:val="00854E5F"/>
    <w:rsid w:val="0085504A"/>
    <w:rsid w:val="008554BD"/>
    <w:rsid w:val="008556EF"/>
    <w:rsid w:val="008559CE"/>
    <w:rsid w:val="00855B3F"/>
    <w:rsid w:val="00855C4F"/>
    <w:rsid w:val="00855DBF"/>
    <w:rsid w:val="008560FB"/>
    <w:rsid w:val="008562EF"/>
    <w:rsid w:val="00856337"/>
    <w:rsid w:val="00856355"/>
    <w:rsid w:val="008564F0"/>
    <w:rsid w:val="00856544"/>
    <w:rsid w:val="00856957"/>
    <w:rsid w:val="00856C35"/>
    <w:rsid w:val="00856E93"/>
    <w:rsid w:val="00856FB4"/>
    <w:rsid w:val="00857004"/>
    <w:rsid w:val="00857062"/>
    <w:rsid w:val="00857192"/>
    <w:rsid w:val="008571E1"/>
    <w:rsid w:val="0085769E"/>
    <w:rsid w:val="00857723"/>
    <w:rsid w:val="00857800"/>
    <w:rsid w:val="00857827"/>
    <w:rsid w:val="008579D8"/>
    <w:rsid w:val="00857AD8"/>
    <w:rsid w:val="00857BEE"/>
    <w:rsid w:val="00857D05"/>
    <w:rsid w:val="00857E9B"/>
    <w:rsid w:val="00860F63"/>
    <w:rsid w:val="0086117A"/>
    <w:rsid w:val="008611C0"/>
    <w:rsid w:val="0086131B"/>
    <w:rsid w:val="00861874"/>
    <w:rsid w:val="00861875"/>
    <w:rsid w:val="00861B8D"/>
    <w:rsid w:val="00861C4B"/>
    <w:rsid w:val="00861D08"/>
    <w:rsid w:val="00861D13"/>
    <w:rsid w:val="00861D66"/>
    <w:rsid w:val="00861FAD"/>
    <w:rsid w:val="0086232C"/>
    <w:rsid w:val="008623A2"/>
    <w:rsid w:val="0086280C"/>
    <w:rsid w:val="008628FE"/>
    <w:rsid w:val="00862B8E"/>
    <w:rsid w:val="00862CB3"/>
    <w:rsid w:val="00862DB0"/>
    <w:rsid w:val="00862DB1"/>
    <w:rsid w:val="00862E94"/>
    <w:rsid w:val="00862F3A"/>
    <w:rsid w:val="008631EF"/>
    <w:rsid w:val="008634DE"/>
    <w:rsid w:val="008635B9"/>
    <w:rsid w:val="008636C1"/>
    <w:rsid w:val="008636C6"/>
    <w:rsid w:val="008639F9"/>
    <w:rsid w:val="00863B4A"/>
    <w:rsid w:val="00864008"/>
    <w:rsid w:val="00864295"/>
    <w:rsid w:val="008642B7"/>
    <w:rsid w:val="008643C0"/>
    <w:rsid w:val="008644A7"/>
    <w:rsid w:val="00864875"/>
    <w:rsid w:val="00864B49"/>
    <w:rsid w:val="00864D43"/>
    <w:rsid w:val="008656F0"/>
    <w:rsid w:val="008658D7"/>
    <w:rsid w:val="00865B68"/>
    <w:rsid w:val="00865DED"/>
    <w:rsid w:val="00865EDE"/>
    <w:rsid w:val="00865F08"/>
    <w:rsid w:val="00866102"/>
    <w:rsid w:val="008666F9"/>
    <w:rsid w:val="0086710B"/>
    <w:rsid w:val="00867866"/>
    <w:rsid w:val="00867B51"/>
    <w:rsid w:val="00870367"/>
    <w:rsid w:val="00870479"/>
    <w:rsid w:val="00870667"/>
    <w:rsid w:val="00870694"/>
    <w:rsid w:val="0087076E"/>
    <w:rsid w:val="00870876"/>
    <w:rsid w:val="00870A76"/>
    <w:rsid w:val="00870BC6"/>
    <w:rsid w:val="00870C46"/>
    <w:rsid w:val="00870C62"/>
    <w:rsid w:val="00870EBB"/>
    <w:rsid w:val="0087108D"/>
    <w:rsid w:val="0087136C"/>
    <w:rsid w:val="00871888"/>
    <w:rsid w:val="00871B74"/>
    <w:rsid w:val="00871C94"/>
    <w:rsid w:val="00871D9F"/>
    <w:rsid w:val="00871F75"/>
    <w:rsid w:val="0087201B"/>
    <w:rsid w:val="0087234B"/>
    <w:rsid w:val="00872623"/>
    <w:rsid w:val="0087279C"/>
    <w:rsid w:val="008727BF"/>
    <w:rsid w:val="00872938"/>
    <w:rsid w:val="00872B34"/>
    <w:rsid w:val="00872C95"/>
    <w:rsid w:val="00872F3C"/>
    <w:rsid w:val="0087317F"/>
    <w:rsid w:val="008731A8"/>
    <w:rsid w:val="008733A0"/>
    <w:rsid w:val="008739E4"/>
    <w:rsid w:val="00873B8B"/>
    <w:rsid w:val="00873BB5"/>
    <w:rsid w:val="00873CCD"/>
    <w:rsid w:val="008742DD"/>
    <w:rsid w:val="008742E6"/>
    <w:rsid w:val="008743AF"/>
    <w:rsid w:val="0087499E"/>
    <w:rsid w:val="00874D7C"/>
    <w:rsid w:val="00874E05"/>
    <w:rsid w:val="00874E74"/>
    <w:rsid w:val="00874E97"/>
    <w:rsid w:val="00874F74"/>
    <w:rsid w:val="0087521B"/>
    <w:rsid w:val="008755DE"/>
    <w:rsid w:val="008755EB"/>
    <w:rsid w:val="008757D3"/>
    <w:rsid w:val="00875D46"/>
    <w:rsid w:val="00875F03"/>
    <w:rsid w:val="00875FFA"/>
    <w:rsid w:val="00876010"/>
    <w:rsid w:val="0087626F"/>
    <w:rsid w:val="00876692"/>
    <w:rsid w:val="008766DC"/>
    <w:rsid w:val="00876ACA"/>
    <w:rsid w:val="00876C20"/>
    <w:rsid w:val="00876E2E"/>
    <w:rsid w:val="008775AA"/>
    <w:rsid w:val="00877722"/>
    <w:rsid w:val="008777A1"/>
    <w:rsid w:val="008779BD"/>
    <w:rsid w:val="00877B21"/>
    <w:rsid w:val="00877F18"/>
    <w:rsid w:val="0088061E"/>
    <w:rsid w:val="00880A9F"/>
    <w:rsid w:val="00880BA3"/>
    <w:rsid w:val="00880BEF"/>
    <w:rsid w:val="00880C7C"/>
    <w:rsid w:val="0088182E"/>
    <w:rsid w:val="0088185B"/>
    <w:rsid w:val="00881C47"/>
    <w:rsid w:val="00881C77"/>
    <w:rsid w:val="00881E4A"/>
    <w:rsid w:val="00881F48"/>
    <w:rsid w:val="0088208C"/>
    <w:rsid w:val="0088274F"/>
    <w:rsid w:val="008827E8"/>
    <w:rsid w:val="00882C72"/>
    <w:rsid w:val="00882D70"/>
    <w:rsid w:val="00882E8B"/>
    <w:rsid w:val="00882E97"/>
    <w:rsid w:val="0088302E"/>
    <w:rsid w:val="008834C1"/>
    <w:rsid w:val="0088354C"/>
    <w:rsid w:val="00883583"/>
    <w:rsid w:val="008837FE"/>
    <w:rsid w:val="00883965"/>
    <w:rsid w:val="008839B4"/>
    <w:rsid w:val="008839E8"/>
    <w:rsid w:val="00883F9C"/>
    <w:rsid w:val="008841AC"/>
    <w:rsid w:val="008848D7"/>
    <w:rsid w:val="00884B55"/>
    <w:rsid w:val="00884B88"/>
    <w:rsid w:val="00884BF2"/>
    <w:rsid w:val="00884D2B"/>
    <w:rsid w:val="00885318"/>
    <w:rsid w:val="008853A9"/>
    <w:rsid w:val="008853AE"/>
    <w:rsid w:val="00885454"/>
    <w:rsid w:val="00885500"/>
    <w:rsid w:val="008855E5"/>
    <w:rsid w:val="00885867"/>
    <w:rsid w:val="00885892"/>
    <w:rsid w:val="00885901"/>
    <w:rsid w:val="00885B4E"/>
    <w:rsid w:val="00885BD8"/>
    <w:rsid w:val="00885DBD"/>
    <w:rsid w:val="00885E3E"/>
    <w:rsid w:val="00885ECD"/>
    <w:rsid w:val="00885F4C"/>
    <w:rsid w:val="00885FDB"/>
    <w:rsid w:val="008862B1"/>
    <w:rsid w:val="0088634C"/>
    <w:rsid w:val="00886525"/>
    <w:rsid w:val="00886C67"/>
    <w:rsid w:val="00886E9A"/>
    <w:rsid w:val="00886EB9"/>
    <w:rsid w:val="00887095"/>
    <w:rsid w:val="008870FC"/>
    <w:rsid w:val="008871C5"/>
    <w:rsid w:val="008873CB"/>
    <w:rsid w:val="0088757C"/>
    <w:rsid w:val="00887983"/>
    <w:rsid w:val="00887AF9"/>
    <w:rsid w:val="00887D2D"/>
    <w:rsid w:val="00887F5C"/>
    <w:rsid w:val="00890083"/>
    <w:rsid w:val="00890238"/>
    <w:rsid w:val="00890321"/>
    <w:rsid w:val="008903B5"/>
    <w:rsid w:val="008903D7"/>
    <w:rsid w:val="00890448"/>
    <w:rsid w:val="008908E9"/>
    <w:rsid w:val="00890965"/>
    <w:rsid w:val="00890A56"/>
    <w:rsid w:val="00890C64"/>
    <w:rsid w:val="00890CEA"/>
    <w:rsid w:val="00890DFE"/>
    <w:rsid w:val="0089104D"/>
    <w:rsid w:val="00891204"/>
    <w:rsid w:val="0089193A"/>
    <w:rsid w:val="008919E2"/>
    <w:rsid w:val="00891B68"/>
    <w:rsid w:val="00891BCF"/>
    <w:rsid w:val="00891CC6"/>
    <w:rsid w:val="0089215F"/>
    <w:rsid w:val="00892390"/>
    <w:rsid w:val="008926CC"/>
    <w:rsid w:val="00892AEE"/>
    <w:rsid w:val="00893355"/>
    <w:rsid w:val="00893504"/>
    <w:rsid w:val="008935FE"/>
    <w:rsid w:val="00893681"/>
    <w:rsid w:val="008936DA"/>
    <w:rsid w:val="00893877"/>
    <w:rsid w:val="00893A1E"/>
    <w:rsid w:val="00893C86"/>
    <w:rsid w:val="00893D83"/>
    <w:rsid w:val="00893DB5"/>
    <w:rsid w:val="00894370"/>
    <w:rsid w:val="0089462D"/>
    <w:rsid w:val="00894791"/>
    <w:rsid w:val="00894C12"/>
    <w:rsid w:val="00894EF1"/>
    <w:rsid w:val="008957D7"/>
    <w:rsid w:val="008959F9"/>
    <w:rsid w:val="00895A69"/>
    <w:rsid w:val="00895F4B"/>
    <w:rsid w:val="0089641E"/>
    <w:rsid w:val="008964D6"/>
    <w:rsid w:val="008965BE"/>
    <w:rsid w:val="008965CD"/>
    <w:rsid w:val="00896C1E"/>
    <w:rsid w:val="00897020"/>
    <w:rsid w:val="0089713C"/>
    <w:rsid w:val="00897275"/>
    <w:rsid w:val="008974A9"/>
    <w:rsid w:val="0089770F"/>
    <w:rsid w:val="00897922"/>
    <w:rsid w:val="008979E8"/>
    <w:rsid w:val="00897B0B"/>
    <w:rsid w:val="00897D60"/>
    <w:rsid w:val="00897DFC"/>
    <w:rsid w:val="00897FBD"/>
    <w:rsid w:val="008A008F"/>
    <w:rsid w:val="008A03AB"/>
    <w:rsid w:val="008A048B"/>
    <w:rsid w:val="008A0654"/>
    <w:rsid w:val="008A07D8"/>
    <w:rsid w:val="008A0967"/>
    <w:rsid w:val="008A0B11"/>
    <w:rsid w:val="008A0CE5"/>
    <w:rsid w:val="008A0F48"/>
    <w:rsid w:val="008A143B"/>
    <w:rsid w:val="008A16DD"/>
    <w:rsid w:val="008A1B31"/>
    <w:rsid w:val="008A1C76"/>
    <w:rsid w:val="008A1D79"/>
    <w:rsid w:val="008A1DFC"/>
    <w:rsid w:val="008A1E2C"/>
    <w:rsid w:val="008A1FA5"/>
    <w:rsid w:val="008A217B"/>
    <w:rsid w:val="008A21B4"/>
    <w:rsid w:val="008A23DA"/>
    <w:rsid w:val="008A251F"/>
    <w:rsid w:val="008A2AB1"/>
    <w:rsid w:val="008A2ADE"/>
    <w:rsid w:val="008A2B3C"/>
    <w:rsid w:val="008A3216"/>
    <w:rsid w:val="008A3608"/>
    <w:rsid w:val="008A3686"/>
    <w:rsid w:val="008A37C4"/>
    <w:rsid w:val="008A3882"/>
    <w:rsid w:val="008A38CA"/>
    <w:rsid w:val="008A3BE2"/>
    <w:rsid w:val="008A3D6C"/>
    <w:rsid w:val="008A3DDE"/>
    <w:rsid w:val="008A3E49"/>
    <w:rsid w:val="008A3F74"/>
    <w:rsid w:val="008A3FF7"/>
    <w:rsid w:val="008A409D"/>
    <w:rsid w:val="008A4192"/>
    <w:rsid w:val="008A43A7"/>
    <w:rsid w:val="008A45AA"/>
    <w:rsid w:val="008A45C7"/>
    <w:rsid w:val="008A45FB"/>
    <w:rsid w:val="008A4756"/>
    <w:rsid w:val="008A47C8"/>
    <w:rsid w:val="008A4B59"/>
    <w:rsid w:val="008A4C16"/>
    <w:rsid w:val="008A4F36"/>
    <w:rsid w:val="008A519D"/>
    <w:rsid w:val="008A534C"/>
    <w:rsid w:val="008A57FF"/>
    <w:rsid w:val="008A5A75"/>
    <w:rsid w:val="008A5BC4"/>
    <w:rsid w:val="008A5E28"/>
    <w:rsid w:val="008A6056"/>
    <w:rsid w:val="008A60DC"/>
    <w:rsid w:val="008A62FD"/>
    <w:rsid w:val="008A6395"/>
    <w:rsid w:val="008A64CD"/>
    <w:rsid w:val="008A679D"/>
    <w:rsid w:val="008A68DC"/>
    <w:rsid w:val="008A6D84"/>
    <w:rsid w:val="008A6F08"/>
    <w:rsid w:val="008A7011"/>
    <w:rsid w:val="008A7344"/>
    <w:rsid w:val="008A79E7"/>
    <w:rsid w:val="008A7A54"/>
    <w:rsid w:val="008A7A63"/>
    <w:rsid w:val="008A7A91"/>
    <w:rsid w:val="008A7F8C"/>
    <w:rsid w:val="008A7FEB"/>
    <w:rsid w:val="008B031A"/>
    <w:rsid w:val="008B0385"/>
    <w:rsid w:val="008B06C6"/>
    <w:rsid w:val="008B0ADA"/>
    <w:rsid w:val="008B0FD6"/>
    <w:rsid w:val="008B1442"/>
    <w:rsid w:val="008B1533"/>
    <w:rsid w:val="008B1792"/>
    <w:rsid w:val="008B188F"/>
    <w:rsid w:val="008B18E6"/>
    <w:rsid w:val="008B2052"/>
    <w:rsid w:val="008B21F5"/>
    <w:rsid w:val="008B24BD"/>
    <w:rsid w:val="008B260C"/>
    <w:rsid w:val="008B273B"/>
    <w:rsid w:val="008B27C1"/>
    <w:rsid w:val="008B27D9"/>
    <w:rsid w:val="008B2DE3"/>
    <w:rsid w:val="008B2DFA"/>
    <w:rsid w:val="008B3159"/>
    <w:rsid w:val="008B3341"/>
    <w:rsid w:val="008B351E"/>
    <w:rsid w:val="008B362E"/>
    <w:rsid w:val="008B3D7F"/>
    <w:rsid w:val="008B3DB7"/>
    <w:rsid w:val="008B4184"/>
    <w:rsid w:val="008B43F6"/>
    <w:rsid w:val="008B4419"/>
    <w:rsid w:val="008B4450"/>
    <w:rsid w:val="008B44E2"/>
    <w:rsid w:val="008B4506"/>
    <w:rsid w:val="008B46AD"/>
    <w:rsid w:val="008B47C1"/>
    <w:rsid w:val="008B48D2"/>
    <w:rsid w:val="008B49D0"/>
    <w:rsid w:val="008B4A6F"/>
    <w:rsid w:val="008B4D4B"/>
    <w:rsid w:val="008B4E91"/>
    <w:rsid w:val="008B4EEB"/>
    <w:rsid w:val="008B5274"/>
    <w:rsid w:val="008B5548"/>
    <w:rsid w:val="008B5716"/>
    <w:rsid w:val="008B5B31"/>
    <w:rsid w:val="008B5C4D"/>
    <w:rsid w:val="008B5D04"/>
    <w:rsid w:val="008B63F9"/>
    <w:rsid w:val="008B663F"/>
    <w:rsid w:val="008B68A4"/>
    <w:rsid w:val="008B75E0"/>
    <w:rsid w:val="008B7645"/>
    <w:rsid w:val="008B796C"/>
    <w:rsid w:val="008B7A70"/>
    <w:rsid w:val="008B7C0C"/>
    <w:rsid w:val="008B7DB8"/>
    <w:rsid w:val="008B7FF6"/>
    <w:rsid w:val="008C008D"/>
    <w:rsid w:val="008C0254"/>
    <w:rsid w:val="008C02E6"/>
    <w:rsid w:val="008C03B3"/>
    <w:rsid w:val="008C0761"/>
    <w:rsid w:val="008C087E"/>
    <w:rsid w:val="008C0883"/>
    <w:rsid w:val="008C0A25"/>
    <w:rsid w:val="008C0B13"/>
    <w:rsid w:val="008C0C15"/>
    <w:rsid w:val="008C0CA8"/>
    <w:rsid w:val="008C0F52"/>
    <w:rsid w:val="008C107E"/>
    <w:rsid w:val="008C14C3"/>
    <w:rsid w:val="008C1555"/>
    <w:rsid w:val="008C1DE6"/>
    <w:rsid w:val="008C1E80"/>
    <w:rsid w:val="008C1F56"/>
    <w:rsid w:val="008C2000"/>
    <w:rsid w:val="008C20A2"/>
    <w:rsid w:val="008C2121"/>
    <w:rsid w:val="008C21E6"/>
    <w:rsid w:val="008C222C"/>
    <w:rsid w:val="008C2239"/>
    <w:rsid w:val="008C24D9"/>
    <w:rsid w:val="008C24F7"/>
    <w:rsid w:val="008C262B"/>
    <w:rsid w:val="008C29DB"/>
    <w:rsid w:val="008C2BF2"/>
    <w:rsid w:val="008C2CB3"/>
    <w:rsid w:val="008C2D3F"/>
    <w:rsid w:val="008C2D4B"/>
    <w:rsid w:val="008C3187"/>
    <w:rsid w:val="008C32CA"/>
    <w:rsid w:val="008C3541"/>
    <w:rsid w:val="008C3C17"/>
    <w:rsid w:val="008C3C76"/>
    <w:rsid w:val="008C3E49"/>
    <w:rsid w:val="008C3E93"/>
    <w:rsid w:val="008C3E9B"/>
    <w:rsid w:val="008C41ED"/>
    <w:rsid w:val="008C41F3"/>
    <w:rsid w:val="008C432F"/>
    <w:rsid w:val="008C434E"/>
    <w:rsid w:val="008C4478"/>
    <w:rsid w:val="008C44F3"/>
    <w:rsid w:val="008C4600"/>
    <w:rsid w:val="008C49BA"/>
    <w:rsid w:val="008C4AD9"/>
    <w:rsid w:val="008C4B91"/>
    <w:rsid w:val="008C4E30"/>
    <w:rsid w:val="008C5266"/>
    <w:rsid w:val="008C5717"/>
    <w:rsid w:val="008C5811"/>
    <w:rsid w:val="008C5A07"/>
    <w:rsid w:val="008C5A56"/>
    <w:rsid w:val="008C5E6B"/>
    <w:rsid w:val="008C6041"/>
    <w:rsid w:val="008C65CB"/>
    <w:rsid w:val="008C664F"/>
    <w:rsid w:val="008C692C"/>
    <w:rsid w:val="008C70FD"/>
    <w:rsid w:val="008C7115"/>
    <w:rsid w:val="008C718C"/>
    <w:rsid w:val="008C728B"/>
    <w:rsid w:val="008C7418"/>
    <w:rsid w:val="008C7BD1"/>
    <w:rsid w:val="008C7D51"/>
    <w:rsid w:val="008D01AD"/>
    <w:rsid w:val="008D040C"/>
    <w:rsid w:val="008D04A0"/>
    <w:rsid w:val="008D0C4F"/>
    <w:rsid w:val="008D0D6B"/>
    <w:rsid w:val="008D0F23"/>
    <w:rsid w:val="008D0F61"/>
    <w:rsid w:val="008D16D4"/>
    <w:rsid w:val="008D17A1"/>
    <w:rsid w:val="008D18EE"/>
    <w:rsid w:val="008D1C6D"/>
    <w:rsid w:val="008D1DD2"/>
    <w:rsid w:val="008D1FC8"/>
    <w:rsid w:val="008D21C3"/>
    <w:rsid w:val="008D2316"/>
    <w:rsid w:val="008D2317"/>
    <w:rsid w:val="008D24F9"/>
    <w:rsid w:val="008D2736"/>
    <w:rsid w:val="008D27C6"/>
    <w:rsid w:val="008D2851"/>
    <w:rsid w:val="008D2A16"/>
    <w:rsid w:val="008D2F5F"/>
    <w:rsid w:val="008D2F9A"/>
    <w:rsid w:val="008D3154"/>
    <w:rsid w:val="008D32F1"/>
    <w:rsid w:val="008D33E2"/>
    <w:rsid w:val="008D3454"/>
    <w:rsid w:val="008D3563"/>
    <w:rsid w:val="008D37D5"/>
    <w:rsid w:val="008D3ABC"/>
    <w:rsid w:val="008D3D2A"/>
    <w:rsid w:val="008D40FB"/>
    <w:rsid w:val="008D4175"/>
    <w:rsid w:val="008D42B6"/>
    <w:rsid w:val="008D42E3"/>
    <w:rsid w:val="008D43AF"/>
    <w:rsid w:val="008D490B"/>
    <w:rsid w:val="008D496A"/>
    <w:rsid w:val="008D4BCA"/>
    <w:rsid w:val="008D4CE7"/>
    <w:rsid w:val="008D4D5D"/>
    <w:rsid w:val="008D4FE1"/>
    <w:rsid w:val="008D5092"/>
    <w:rsid w:val="008D51A1"/>
    <w:rsid w:val="008D541C"/>
    <w:rsid w:val="008D55A2"/>
    <w:rsid w:val="008D55D4"/>
    <w:rsid w:val="008D5605"/>
    <w:rsid w:val="008D5610"/>
    <w:rsid w:val="008D5664"/>
    <w:rsid w:val="008D577B"/>
    <w:rsid w:val="008D5994"/>
    <w:rsid w:val="008D5BDB"/>
    <w:rsid w:val="008D5C36"/>
    <w:rsid w:val="008D5DFE"/>
    <w:rsid w:val="008D5EFF"/>
    <w:rsid w:val="008D67F2"/>
    <w:rsid w:val="008D6A2C"/>
    <w:rsid w:val="008D6F4E"/>
    <w:rsid w:val="008D6F96"/>
    <w:rsid w:val="008D6FB4"/>
    <w:rsid w:val="008D7075"/>
    <w:rsid w:val="008D72ED"/>
    <w:rsid w:val="008D73BE"/>
    <w:rsid w:val="008D766E"/>
    <w:rsid w:val="008D7828"/>
    <w:rsid w:val="008D7B2F"/>
    <w:rsid w:val="008D7B43"/>
    <w:rsid w:val="008D7D8E"/>
    <w:rsid w:val="008D7E7D"/>
    <w:rsid w:val="008D7F01"/>
    <w:rsid w:val="008E0353"/>
    <w:rsid w:val="008E084C"/>
    <w:rsid w:val="008E08B6"/>
    <w:rsid w:val="008E08F1"/>
    <w:rsid w:val="008E0994"/>
    <w:rsid w:val="008E0D57"/>
    <w:rsid w:val="008E197C"/>
    <w:rsid w:val="008E1A59"/>
    <w:rsid w:val="008E1C6A"/>
    <w:rsid w:val="008E1D05"/>
    <w:rsid w:val="008E1D84"/>
    <w:rsid w:val="008E1DCE"/>
    <w:rsid w:val="008E1EAC"/>
    <w:rsid w:val="008E205E"/>
    <w:rsid w:val="008E25D1"/>
    <w:rsid w:val="008E2C1D"/>
    <w:rsid w:val="008E2E06"/>
    <w:rsid w:val="008E2F4E"/>
    <w:rsid w:val="008E32FE"/>
    <w:rsid w:val="008E34DB"/>
    <w:rsid w:val="008E36F4"/>
    <w:rsid w:val="008E377C"/>
    <w:rsid w:val="008E3E33"/>
    <w:rsid w:val="008E3FB0"/>
    <w:rsid w:val="008E4035"/>
    <w:rsid w:val="008E420D"/>
    <w:rsid w:val="008E434F"/>
    <w:rsid w:val="008E5008"/>
    <w:rsid w:val="008E5076"/>
    <w:rsid w:val="008E5157"/>
    <w:rsid w:val="008E5AFF"/>
    <w:rsid w:val="008E5D11"/>
    <w:rsid w:val="008E5DB9"/>
    <w:rsid w:val="008E62D1"/>
    <w:rsid w:val="008E6379"/>
    <w:rsid w:val="008E6A29"/>
    <w:rsid w:val="008E6F08"/>
    <w:rsid w:val="008E7086"/>
    <w:rsid w:val="008E72D4"/>
    <w:rsid w:val="008E73B3"/>
    <w:rsid w:val="008E79DE"/>
    <w:rsid w:val="008E7EE2"/>
    <w:rsid w:val="008E7F32"/>
    <w:rsid w:val="008F014D"/>
    <w:rsid w:val="008F07C0"/>
    <w:rsid w:val="008F0A79"/>
    <w:rsid w:val="008F0D22"/>
    <w:rsid w:val="008F0FC3"/>
    <w:rsid w:val="008F109E"/>
    <w:rsid w:val="008F1180"/>
    <w:rsid w:val="008F11C3"/>
    <w:rsid w:val="008F1736"/>
    <w:rsid w:val="008F1957"/>
    <w:rsid w:val="008F19E3"/>
    <w:rsid w:val="008F1AD6"/>
    <w:rsid w:val="008F1EE1"/>
    <w:rsid w:val="008F1FEC"/>
    <w:rsid w:val="008F2642"/>
    <w:rsid w:val="008F2698"/>
    <w:rsid w:val="008F26FC"/>
    <w:rsid w:val="008F281D"/>
    <w:rsid w:val="008F2F26"/>
    <w:rsid w:val="008F3144"/>
    <w:rsid w:val="008F36A8"/>
    <w:rsid w:val="008F37DA"/>
    <w:rsid w:val="008F37EA"/>
    <w:rsid w:val="008F39E0"/>
    <w:rsid w:val="008F3FB7"/>
    <w:rsid w:val="008F4338"/>
    <w:rsid w:val="008F440B"/>
    <w:rsid w:val="008F4544"/>
    <w:rsid w:val="008F4584"/>
    <w:rsid w:val="008F4C2D"/>
    <w:rsid w:val="008F4DF1"/>
    <w:rsid w:val="008F4F31"/>
    <w:rsid w:val="008F5075"/>
    <w:rsid w:val="008F50EB"/>
    <w:rsid w:val="008F51D4"/>
    <w:rsid w:val="008F5268"/>
    <w:rsid w:val="008F5667"/>
    <w:rsid w:val="008F588F"/>
    <w:rsid w:val="008F5A12"/>
    <w:rsid w:val="008F5A8E"/>
    <w:rsid w:val="008F5B6F"/>
    <w:rsid w:val="008F5BAA"/>
    <w:rsid w:val="008F5C1D"/>
    <w:rsid w:val="008F5D2E"/>
    <w:rsid w:val="008F61A2"/>
    <w:rsid w:val="008F61C7"/>
    <w:rsid w:val="008F6500"/>
    <w:rsid w:val="008F65C3"/>
    <w:rsid w:val="008F65EC"/>
    <w:rsid w:val="008F683A"/>
    <w:rsid w:val="008F6C8E"/>
    <w:rsid w:val="008F6E20"/>
    <w:rsid w:val="008F6E63"/>
    <w:rsid w:val="008F7588"/>
    <w:rsid w:val="008F770F"/>
    <w:rsid w:val="008F7943"/>
    <w:rsid w:val="008F79C9"/>
    <w:rsid w:val="008F7AD1"/>
    <w:rsid w:val="008F7BD6"/>
    <w:rsid w:val="008F7EBA"/>
    <w:rsid w:val="009001C2"/>
    <w:rsid w:val="00900AE3"/>
    <w:rsid w:val="00900AE8"/>
    <w:rsid w:val="00900BB9"/>
    <w:rsid w:val="00900BC9"/>
    <w:rsid w:val="00900E5D"/>
    <w:rsid w:val="00900ED8"/>
    <w:rsid w:val="00900F48"/>
    <w:rsid w:val="00901255"/>
    <w:rsid w:val="009012DE"/>
    <w:rsid w:val="00901323"/>
    <w:rsid w:val="009014E3"/>
    <w:rsid w:val="00901574"/>
    <w:rsid w:val="009016CA"/>
    <w:rsid w:val="009018C3"/>
    <w:rsid w:val="00901A27"/>
    <w:rsid w:val="00901F5F"/>
    <w:rsid w:val="009025C6"/>
    <w:rsid w:val="00902873"/>
    <w:rsid w:val="009029CA"/>
    <w:rsid w:val="00902CF3"/>
    <w:rsid w:val="00902E35"/>
    <w:rsid w:val="009030F7"/>
    <w:rsid w:val="009032CE"/>
    <w:rsid w:val="00903589"/>
    <w:rsid w:val="009035D0"/>
    <w:rsid w:val="009036C7"/>
    <w:rsid w:val="00903922"/>
    <w:rsid w:val="00903A83"/>
    <w:rsid w:val="00903D86"/>
    <w:rsid w:val="00904027"/>
    <w:rsid w:val="009041C2"/>
    <w:rsid w:val="00904277"/>
    <w:rsid w:val="009042A7"/>
    <w:rsid w:val="009045AF"/>
    <w:rsid w:val="00904F51"/>
    <w:rsid w:val="00905307"/>
    <w:rsid w:val="009056C1"/>
    <w:rsid w:val="009058B2"/>
    <w:rsid w:val="009059C5"/>
    <w:rsid w:val="00905B09"/>
    <w:rsid w:val="00905CBB"/>
    <w:rsid w:val="00905CD2"/>
    <w:rsid w:val="00905D5E"/>
    <w:rsid w:val="009060F8"/>
    <w:rsid w:val="009061A7"/>
    <w:rsid w:val="00906575"/>
    <w:rsid w:val="0090667A"/>
    <w:rsid w:val="00906756"/>
    <w:rsid w:val="009068F3"/>
    <w:rsid w:val="00906A63"/>
    <w:rsid w:val="00907105"/>
    <w:rsid w:val="009075AE"/>
    <w:rsid w:val="009077E8"/>
    <w:rsid w:val="009079BA"/>
    <w:rsid w:val="00907E67"/>
    <w:rsid w:val="00910019"/>
    <w:rsid w:val="009101DF"/>
    <w:rsid w:val="0091046B"/>
    <w:rsid w:val="00910555"/>
    <w:rsid w:val="0091066A"/>
    <w:rsid w:val="00910971"/>
    <w:rsid w:val="00910B59"/>
    <w:rsid w:val="00910E97"/>
    <w:rsid w:val="009113B9"/>
    <w:rsid w:val="009114D9"/>
    <w:rsid w:val="00911544"/>
    <w:rsid w:val="00911574"/>
    <w:rsid w:val="009115B6"/>
    <w:rsid w:val="0091185C"/>
    <w:rsid w:val="009118E9"/>
    <w:rsid w:val="009118F2"/>
    <w:rsid w:val="0091190B"/>
    <w:rsid w:val="00911970"/>
    <w:rsid w:val="00911B92"/>
    <w:rsid w:val="00911C5E"/>
    <w:rsid w:val="00911FFF"/>
    <w:rsid w:val="009121E7"/>
    <w:rsid w:val="00912436"/>
    <w:rsid w:val="00912745"/>
    <w:rsid w:val="00912B54"/>
    <w:rsid w:val="00912B62"/>
    <w:rsid w:val="00912CF8"/>
    <w:rsid w:val="00912E53"/>
    <w:rsid w:val="00912F9B"/>
    <w:rsid w:val="009130A4"/>
    <w:rsid w:val="009133C6"/>
    <w:rsid w:val="00913CAB"/>
    <w:rsid w:val="00913E1B"/>
    <w:rsid w:val="00914249"/>
    <w:rsid w:val="00914A3D"/>
    <w:rsid w:val="00914A59"/>
    <w:rsid w:val="00914E53"/>
    <w:rsid w:val="00914FB0"/>
    <w:rsid w:val="00915580"/>
    <w:rsid w:val="0091583F"/>
    <w:rsid w:val="00915ABD"/>
    <w:rsid w:val="00915C47"/>
    <w:rsid w:val="00916687"/>
    <w:rsid w:val="009166A1"/>
    <w:rsid w:val="009167AA"/>
    <w:rsid w:val="00916E6A"/>
    <w:rsid w:val="00916F08"/>
    <w:rsid w:val="009171F9"/>
    <w:rsid w:val="00917285"/>
    <w:rsid w:val="00917381"/>
    <w:rsid w:val="00917819"/>
    <w:rsid w:val="00917ACF"/>
    <w:rsid w:val="00917B30"/>
    <w:rsid w:val="00917CD1"/>
    <w:rsid w:val="00917DAE"/>
    <w:rsid w:val="00917FE4"/>
    <w:rsid w:val="00920115"/>
    <w:rsid w:val="009205B4"/>
    <w:rsid w:val="00920694"/>
    <w:rsid w:val="009206A7"/>
    <w:rsid w:val="009208A2"/>
    <w:rsid w:val="0092099E"/>
    <w:rsid w:val="00920AED"/>
    <w:rsid w:val="00920EA5"/>
    <w:rsid w:val="009213F1"/>
    <w:rsid w:val="0092153E"/>
    <w:rsid w:val="009217A6"/>
    <w:rsid w:val="009217DB"/>
    <w:rsid w:val="009218EB"/>
    <w:rsid w:val="00921A17"/>
    <w:rsid w:val="00921D63"/>
    <w:rsid w:val="00921DC8"/>
    <w:rsid w:val="00921EB3"/>
    <w:rsid w:val="00921EE2"/>
    <w:rsid w:val="00922120"/>
    <w:rsid w:val="00922618"/>
    <w:rsid w:val="00922BF5"/>
    <w:rsid w:val="00922CC9"/>
    <w:rsid w:val="00922D1E"/>
    <w:rsid w:val="00922F04"/>
    <w:rsid w:val="00923044"/>
    <w:rsid w:val="00923074"/>
    <w:rsid w:val="0092321C"/>
    <w:rsid w:val="0092321F"/>
    <w:rsid w:val="00923327"/>
    <w:rsid w:val="00923416"/>
    <w:rsid w:val="00923438"/>
    <w:rsid w:val="00923753"/>
    <w:rsid w:val="0092383F"/>
    <w:rsid w:val="00923DA4"/>
    <w:rsid w:val="009241B4"/>
    <w:rsid w:val="009241F0"/>
    <w:rsid w:val="009245CD"/>
    <w:rsid w:val="00924B7B"/>
    <w:rsid w:val="00924F93"/>
    <w:rsid w:val="00925555"/>
    <w:rsid w:val="009256B3"/>
    <w:rsid w:val="00925A5A"/>
    <w:rsid w:val="00925BE0"/>
    <w:rsid w:val="00925CB3"/>
    <w:rsid w:val="00925CE0"/>
    <w:rsid w:val="0092615D"/>
    <w:rsid w:val="009261DD"/>
    <w:rsid w:val="009264AF"/>
    <w:rsid w:val="00926719"/>
    <w:rsid w:val="00926BA7"/>
    <w:rsid w:val="00926E96"/>
    <w:rsid w:val="00926EF2"/>
    <w:rsid w:val="00926F79"/>
    <w:rsid w:val="00927164"/>
    <w:rsid w:val="009272CF"/>
    <w:rsid w:val="0092730E"/>
    <w:rsid w:val="00927496"/>
    <w:rsid w:val="0092786C"/>
    <w:rsid w:val="00927A6E"/>
    <w:rsid w:val="00927D86"/>
    <w:rsid w:val="00927E1B"/>
    <w:rsid w:val="00930166"/>
    <w:rsid w:val="009304DC"/>
    <w:rsid w:val="009305B1"/>
    <w:rsid w:val="0093060C"/>
    <w:rsid w:val="00930815"/>
    <w:rsid w:val="00930879"/>
    <w:rsid w:val="009308EE"/>
    <w:rsid w:val="00930B3E"/>
    <w:rsid w:val="00930E48"/>
    <w:rsid w:val="00931273"/>
    <w:rsid w:val="00931293"/>
    <w:rsid w:val="0093169D"/>
    <w:rsid w:val="00931B4B"/>
    <w:rsid w:val="009323C5"/>
    <w:rsid w:val="00932562"/>
    <w:rsid w:val="0093298C"/>
    <w:rsid w:val="009329B7"/>
    <w:rsid w:val="00932DD6"/>
    <w:rsid w:val="0093301F"/>
    <w:rsid w:val="0093327C"/>
    <w:rsid w:val="009333E3"/>
    <w:rsid w:val="0093349C"/>
    <w:rsid w:val="00933AC1"/>
    <w:rsid w:val="00933B68"/>
    <w:rsid w:val="00933C50"/>
    <w:rsid w:val="00933EEF"/>
    <w:rsid w:val="009343B7"/>
    <w:rsid w:val="009344A1"/>
    <w:rsid w:val="0093463C"/>
    <w:rsid w:val="009346A2"/>
    <w:rsid w:val="009346C0"/>
    <w:rsid w:val="009346DD"/>
    <w:rsid w:val="009348D5"/>
    <w:rsid w:val="00934A6F"/>
    <w:rsid w:val="00934B67"/>
    <w:rsid w:val="0093501B"/>
    <w:rsid w:val="00935242"/>
    <w:rsid w:val="0093536B"/>
    <w:rsid w:val="009353A9"/>
    <w:rsid w:val="0093575B"/>
    <w:rsid w:val="00935BBF"/>
    <w:rsid w:val="00935E4C"/>
    <w:rsid w:val="00935FB3"/>
    <w:rsid w:val="00936066"/>
    <w:rsid w:val="00936411"/>
    <w:rsid w:val="0093664C"/>
    <w:rsid w:val="009368DD"/>
    <w:rsid w:val="00936FF6"/>
    <w:rsid w:val="0093718B"/>
    <w:rsid w:val="009378E1"/>
    <w:rsid w:val="00937A5C"/>
    <w:rsid w:val="00937A9F"/>
    <w:rsid w:val="00937C09"/>
    <w:rsid w:val="00937CCE"/>
    <w:rsid w:val="00937D12"/>
    <w:rsid w:val="0094010B"/>
    <w:rsid w:val="009403BA"/>
    <w:rsid w:val="00940477"/>
    <w:rsid w:val="009407C1"/>
    <w:rsid w:val="00940900"/>
    <w:rsid w:val="00940C37"/>
    <w:rsid w:val="00940D21"/>
    <w:rsid w:val="00940F6D"/>
    <w:rsid w:val="0094124B"/>
    <w:rsid w:val="009412B0"/>
    <w:rsid w:val="009415E1"/>
    <w:rsid w:val="00941801"/>
    <w:rsid w:val="009419A0"/>
    <w:rsid w:val="00941BC0"/>
    <w:rsid w:val="00941BC6"/>
    <w:rsid w:val="00941C69"/>
    <w:rsid w:val="00941C82"/>
    <w:rsid w:val="00941E4E"/>
    <w:rsid w:val="0094200B"/>
    <w:rsid w:val="0094236C"/>
    <w:rsid w:val="00942439"/>
    <w:rsid w:val="009426AE"/>
    <w:rsid w:val="009426C9"/>
    <w:rsid w:val="00942781"/>
    <w:rsid w:val="00943569"/>
    <w:rsid w:val="009440AE"/>
    <w:rsid w:val="009441B2"/>
    <w:rsid w:val="009446DB"/>
    <w:rsid w:val="009449E3"/>
    <w:rsid w:val="00944BA7"/>
    <w:rsid w:val="0094539F"/>
    <w:rsid w:val="0094563E"/>
    <w:rsid w:val="009456A6"/>
    <w:rsid w:val="00945737"/>
    <w:rsid w:val="0094575C"/>
    <w:rsid w:val="009458AA"/>
    <w:rsid w:val="009459CF"/>
    <w:rsid w:val="00945C03"/>
    <w:rsid w:val="009462C1"/>
    <w:rsid w:val="009465A1"/>
    <w:rsid w:val="009467E3"/>
    <w:rsid w:val="009468F6"/>
    <w:rsid w:val="00946B00"/>
    <w:rsid w:val="00946BD3"/>
    <w:rsid w:val="00946C78"/>
    <w:rsid w:val="00946CF1"/>
    <w:rsid w:val="00946D39"/>
    <w:rsid w:val="00946DF2"/>
    <w:rsid w:val="00946F50"/>
    <w:rsid w:val="00947036"/>
    <w:rsid w:val="009470CF"/>
    <w:rsid w:val="009471CA"/>
    <w:rsid w:val="009472F6"/>
    <w:rsid w:val="00947334"/>
    <w:rsid w:val="009474D1"/>
    <w:rsid w:val="009477AD"/>
    <w:rsid w:val="009477F2"/>
    <w:rsid w:val="00947B4E"/>
    <w:rsid w:val="009502B5"/>
    <w:rsid w:val="00950348"/>
    <w:rsid w:val="00950452"/>
    <w:rsid w:val="00950746"/>
    <w:rsid w:val="00950A64"/>
    <w:rsid w:val="00950BAA"/>
    <w:rsid w:val="00950E8C"/>
    <w:rsid w:val="00950EC9"/>
    <w:rsid w:val="00951110"/>
    <w:rsid w:val="009513FD"/>
    <w:rsid w:val="009515FD"/>
    <w:rsid w:val="00951836"/>
    <w:rsid w:val="00951EA7"/>
    <w:rsid w:val="009521E3"/>
    <w:rsid w:val="009521ED"/>
    <w:rsid w:val="00952212"/>
    <w:rsid w:val="00952473"/>
    <w:rsid w:val="00952689"/>
    <w:rsid w:val="0095269F"/>
    <w:rsid w:val="009526FA"/>
    <w:rsid w:val="009527ED"/>
    <w:rsid w:val="009528E6"/>
    <w:rsid w:val="00952C11"/>
    <w:rsid w:val="00952C14"/>
    <w:rsid w:val="00952E55"/>
    <w:rsid w:val="00952F04"/>
    <w:rsid w:val="0095360C"/>
    <w:rsid w:val="00953643"/>
    <w:rsid w:val="00953662"/>
    <w:rsid w:val="00953890"/>
    <w:rsid w:val="00953B36"/>
    <w:rsid w:val="00953D8D"/>
    <w:rsid w:val="00953FFF"/>
    <w:rsid w:val="00954047"/>
    <w:rsid w:val="009545B9"/>
    <w:rsid w:val="00954D5E"/>
    <w:rsid w:val="009550B9"/>
    <w:rsid w:val="0095518F"/>
    <w:rsid w:val="009552B8"/>
    <w:rsid w:val="009552FB"/>
    <w:rsid w:val="0095535D"/>
    <w:rsid w:val="00955400"/>
    <w:rsid w:val="00955837"/>
    <w:rsid w:val="00955ABD"/>
    <w:rsid w:val="00955CF3"/>
    <w:rsid w:val="00955F6B"/>
    <w:rsid w:val="0095632F"/>
    <w:rsid w:val="00956383"/>
    <w:rsid w:val="009565FD"/>
    <w:rsid w:val="0095672B"/>
    <w:rsid w:val="009567F5"/>
    <w:rsid w:val="0095681F"/>
    <w:rsid w:val="00956B93"/>
    <w:rsid w:val="00956EE3"/>
    <w:rsid w:val="00957063"/>
    <w:rsid w:val="00957328"/>
    <w:rsid w:val="009575DE"/>
    <w:rsid w:val="009579C6"/>
    <w:rsid w:val="00957C4B"/>
    <w:rsid w:val="00957D78"/>
    <w:rsid w:val="009602B4"/>
    <w:rsid w:val="00960490"/>
    <w:rsid w:val="00960539"/>
    <w:rsid w:val="009606EE"/>
    <w:rsid w:val="00960997"/>
    <w:rsid w:val="00960D7A"/>
    <w:rsid w:val="00960F6C"/>
    <w:rsid w:val="009616ED"/>
    <w:rsid w:val="009619C0"/>
    <w:rsid w:val="00961D03"/>
    <w:rsid w:val="00961DDC"/>
    <w:rsid w:val="00961EB5"/>
    <w:rsid w:val="00962122"/>
    <w:rsid w:val="009621BD"/>
    <w:rsid w:val="0096271D"/>
    <w:rsid w:val="009627C8"/>
    <w:rsid w:val="00962D52"/>
    <w:rsid w:val="00962D73"/>
    <w:rsid w:val="00962F15"/>
    <w:rsid w:val="00962F80"/>
    <w:rsid w:val="009633ED"/>
    <w:rsid w:val="0096392A"/>
    <w:rsid w:val="00963976"/>
    <w:rsid w:val="00963AD1"/>
    <w:rsid w:val="00963BAC"/>
    <w:rsid w:val="00963D97"/>
    <w:rsid w:val="00964184"/>
    <w:rsid w:val="0096438F"/>
    <w:rsid w:val="0096462C"/>
    <w:rsid w:val="00965979"/>
    <w:rsid w:val="00965A85"/>
    <w:rsid w:val="00965C9B"/>
    <w:rsid w:val="00965CA0"/>
    <w:rsid w:val="00965D4E"/>
    <w:rsid w:val="00966091"/>
    <w:rsid w:val="009662DF"/>
    <w:rsid w:val="00966721"/>
    <w:rsid w:val="00966BCF"/>
    <w:rsid w:val="00966CAF"/>
    <w:rsid w:val="009671DE"/>
    <w:rsid w:val="0096728D"/>
    <w:rsid w:val="0096740F"/>
    <w:rsid w:val="009674F5"/>
    <w:rsid w:val="00967800"/>
    <w:rsid w:val="00967E9A"/>
    <w:rsid w:val="00970013"/>
    <w:rsid w:val="00970695"/>
    <w:rsid w:val="00970722"/>
    <w:rsid w:val="00970824"/>
    <w:rsid w:val="0097088A"/>
    <w:rsid w:val="0097096E"/>
    <w:rsid w:val="009709A4"/>
    <w:rsid w:val="009709D8"/>
    <w:rsid w:val="00970A23"/>
    <w:rsid w:val="00970D1F"/>
    <w:rsid w:val="00970FC0"/>
    <w:rsid w:val="00971228"/>
    <w:rsid w:val="0097153D"/>
    <w:rsid w:val="0097173B"/>
    <w:rsid w:val="00971B13"/>
    <w:rsid w:val="00971BEC"/>
    <w:rsid w:val="00971FF3"/>
    <w:rsid w:val="00972266"/>
    <w:rsid w:val="009723EC"/>
    <w:rsid w:val="009726D8"/>
    <w:rsid w:val="00972B04"/>
    <w:rsid w:val="00972B3D"/>
    <w:rsid w:val="00972BBE"/>
    <w:rsid w:val="00972DA2"/>
    <w:rsid w:val="00973145"/>
    <w:rsid w:val="00973311"/>
    <w:rsid w:val="009733AC"/>
    <w:rsid w:val="00973903"/>
    <w:rsid w:val="00973978"/>
    <w:rsid w:val="00973B5F"/>
    <w:rsid w:val="00974442"/>
    <w:rsid w:val="00974830"/>
    <w:rsid w:val="00974937"/>
    <w:rsid w:val="00974941"/>
    <w:rsid w:val="009749B5"/>
    <w:rsid w:val="009749C1"/>
    <w:rsid w:val="00974B76"/>
    <w:rsid w:val="009750E3"/>
    <w:rsid w:val="009751D3"/>
    <w:rsid w:val="009752E1"/>
    <w:rsid w:val="00975468"/>
    <w:rsid w:val="009754A0"/>
    <w:rsid w:val="009756E1"/>
    <w:rsid w:val="00975893"/>
    <w:rsid w:val="009759A1"/>
    <w:rsid w:val="00975A32"/>
    <w:rsid w:val="00975F5E"/>
    <w:rsid w:val="00976279"/>
    <w:rsid w:val="0097673C"/>
    <w:rsid w:val="0097689E"/>
    <w:rsid w:val="00976BDA"/>
    <w:rsid w:val="00976C82"/>
    <w:rsid w:val="00976F73"/>
    <w:rsid w:val="0097712B"/>
    <w:rsid w:val="00977230"/>
    <w:rsid w:val="00977471"/>
    <w:rsid w:val="00977836"/>
    <w:rsid w:val="0097783F"/>
    <w:rsid w:val="00977C87"/>
    <w:rsid w:val="00977F53"/>
    <w:rsid w:val="00980396"/>
    <w:rsid w:val="009806BD"/>
    <w:rsid w:val="00980825"/>
    <w:rsid w:val="0098082D"/>
    <w:rsid w:val="00980856"/>
    <w:rsid w:val="00980B29"/>
    <w:rsid w:val="00980DC2"/>
    <w:rsid w:val="00980E8E"/>
    <w:rsid w:val="009810EC"/>
    <w:rsid w:val="00981521"/>
    <w:rsid w:val="00981569"/>
    <w:rsid w:val="0098163D"/>
    <w:rsid w:val="009818CA"/>
    <w:rsid w:val="00981B20"/>
    <w:rsid w:val="00981B89"/>
    <w:rsid w:val="00981CA1"/>
    <w:rsid w:val="00981CB2"/>
    <w:rsid w:val="00981CF2"/>
    <w:rsid w:val="00981F56"/>
    <w:rsid w:val="00982008"/>
    <w:rsid w:val="00982096"/>
    <w:rsid w:val="00982183"/>
    <w:rsid w:val="0098225A"/>
    <w:rsid w:val="0098225F"/>
    <w:rsid w:val="009824BE"/>
    <w:rsid w:val="00982633"/>
    <w:rsid w:val="00982F8E"/>
    <w:rsid w:val="009834B7"/>
    <w:rsid w:val="0098374B"/>
    <w:rsid w:val="00983801"/>
    <w:rsid w:val="00983838"/>
    <w:rsid w:val="009838EF"/>
    <w:rsid w:val="00983A95"/>
    <w:rsid w:val="00983BC7"/>
    <w:rsid w:val="00983C66"/>
    <w:rsid w:val="00983EB8"/>
    <w:rsid w:val="00984136"/>
    <w:rsid w:val="009841AE"/>
    <w:rsid w:val="009842F4"/>
    <w:rsid w:val="009843C0"/>
    <w:rsid w:val="00984460"/>
    <w:rsid w:val="009845FD"/>
    <w:rsid w:val="0098466E"/>
    <w:rsid w:val="009849C1"/>
    <w:rsid w:val="00984CC3"/>
    <w:rsid w:val="00985357"/>
    <w:rsid w:val="009854A1"/>
    <w:rsid w:val="00985550"/>
    <w:rsid w:val="00985565"/>
    <w:rsid w:val="00985677"/>
    <w:rsid w:val="00986160"/>
    <w:rsid w:val="00986367"/>
    <w:rsid w:val="009863E5"/>
    <w:rsid w:val="009865B2"/>
    <w:rsid w:val="00986630"/>
    <w:rsid w:val="009868A6"/>
    <w:rsid w:val="009868C7"/>
    <w:rsid w:val="0098699F"/>
    <w:rsid w:val="00986D4C"/>
    <w:rsid w:val="009871DC"/>
    <w:rsid w:val="00987436"/>
    <w:rsid w:val="00987998"/>
    <w:rsid w:val="00990444"/>
    <w:rsid w:val="009908FF"/>
    <w:rsid w:val="00990A01"/>
    <w:rsid w:val="00990C8E"/>
    <w:rsid w:val="00990CE6"/>
    <w:rsid w:val="00990D42"/>
    <w:rsid w:val="009910D0"/>
    <w:rsid w:val="00991210"/>
    <w:rsid w:val="009913AF"/>
    <w:rsid w:val="009917E8"/>
    <w:rsid w:val="00991A0D"/>
    <w:rsid w:val="00991C3C"/>
    <w:rsid w:val="009920A5"/>
    <w:rsid w:val="0099222A"/>
    <w:rsid w:val="00992345"/>
    <w:rsid w:val="00992367"/>
    <w:rsid w:val="00992531"/>
    <w:rsid w:val="0099272C"/>
    <w:rsid w:val="0099277C"/>
    <w:rsid w:val="00992805"/>
    <w:rsid w:val="00992C05"/>
    <w:rsid w:val="00993404"/>
    <w:rsid w:val="00993462"/>
    <w:rsid w:val="009935EE"/>
    <w:rsid w:val="009936FE"/>
    <w:rsid w:val="00993FD7"/>
    <w:rsid w:val="009940F2"/>
    <w:rsid w:val="009941EE"/>
    <w:rsid w:val="0099424E"/>
    <w:rsid w:val="0099480E"/>
    <w:rsid w:val="0099491B"/>
    <w:rsid w:val="00994949"/>
    <w:rsid w:val="00994E49"/>
    <w:rsid w:val="0099506D"/>
    <w:rsid w:val="009955C6"/>
    <w:rsid w:val="009956CC"/>
    <w:rsid w:val="009956EC"/>
    <w:rsid w:val="00995963"/>
    <w:rsid w:val="00995DFB"/>
    <w:rsid w:val="00995FA6"/>
    <w:rsid w:val="009962C7"/>
    <w:rsid w:val="0099632D"/>
    <w:rsid w:val="00996395"/>
    <w:rsid w:val="009965B4"/>
    <w:rsid w:val="0099698C"/>
    <w:rsid w:val="00996AB8"/>
    <w:rsid w:val="00996E18"/>
    <w:rsid w:val="009971D5"/>
    <w:rsid w:val="00997400"/>
    <w:rsid w:val="00997C07"/>
    <w:rsid w:val="00997E45"/>
    <w:rsid w:val="00997F4D"/>
    <w:rsid w:val="009A02C8"/>
    <w:rsid w:val="009A02EB"/>
    <w:rsid w:val="009A039F"/>
    <w:rsid w:val="009A0484"/>
    <w:rsid w:val="009A063C"/>
    <w:rsid w:val="009A0B10"/>
    <w:rsid w:val="009A0E2C"/>
    <w:rsid w:val="009A0FA5"/>
    <w:rsid w:val="009A102F"/>
    <w:rsid w:val="009A10B8"/>
    <w:rsid w:val="009A126E"/>
    <w:rsid w:val="009A13E1"/>
    <w:rsid w:val="009A140B"/>
    <w:rsid w:val="009A140D"/>
    <w:rsid w:val="009A14B5"/>
    <w:rsid w:val="009A1AD1"/>
    <w:rsid w:val="009A1C33"/>
    <w:rsid w:val="009A211D"/>
    <w:rsid w:val="009A24B9"/>
    <w:rsid w:val="009A2509"/>
    <w:rsid w:val="009A25F5"/>
    <w:rsid w:val="009A2750"/>
    <w:rsid w:val="009A27AF"/>
    <w:rsid w:val="009A29F6"/>
    <w:rsid w:val="009A2BAB"/>
    <w:rsid w:val="009A2C04"/>
    <w:rsid w:val="009A2EE6"/>
    <w:rsid w:val="009A3023"/>
    <w:rsid w:val="009A317D"/>
    <w:rsid w:val="009A379A"/>
    <w:rsid w:val="009A39C2"/>
    <w:rsid w:val="009A3E35"/>
    <w:rsid w:val="009A3E84"/>
    <w:rsid w:val="009A411E"/>
    <w:rsid w:val="009A41E1"/>
    <w:rsid w:val="009A42F3"/>
    <w:rsid w:val="009A4830"/>
    <w:rsid w:val="009A4957"/>
    <w:rsid w:val="009A4B3F"/>
    <w:rsid w:val="009A514C"/>
    <w:rsid w:val="009A51CF"/>
    <w:rsid w:val="009A520D"/>
    <w:rsid w:val="009A5634"/>
    <w:rsid w:val="009A5E51"/>
    <w:rsid w:val="009A5EA0"/>
    <w:rsid w:val="009A5ECF"/>
    <w:rsid w:val="009A61E8"/>
    <w:rsid w:val="009A653E"/>
    <w:rsid w:val="009A6BD7"/>
    <w:rsid w:val="009A6CA6"/>
    <w:rsid w:val="009A7154"/>
    <w:rsid w:val="009A71D8"/>
    <w:rsid w:val="009A728D"/>
    <w:rsid w:val="009A7617"/>
    <w:rsid w:val="009A7933"/>
    <w:rsid w:val="009A79A6"/>
    <w:rsid w:val="009A7F60"/>
    <w:rsid w:val="009B003C"/>
    <w:rsid w:val="009B08D0"/>
    <w:rsid w:val="009B08D3"/>
    <w:rsid w:val="009B0CDB"/>
    <w:rsid w:val="009B14AA"/>
    <w:rsid w:val="009B1987"/>
    <w:rsid w:val="009B1A0D"/>
    <w:rsid w:val="009B1B54"/>
    <w:rsid w:val="009B1DC6"/>
    <w:rsid w:val="009B2181"/>
    <w:rsid w:val="009B2318"/>
    <w:rsid w:val="009B236D"/>
    <w:rsid w:val="009B26C6"/>
    <w:rsid w:val="009B2782"/>
    <w:rsid w:val="009B2814"/>
    <w:rsid w:val="009B2B2D"/>
    <w:rsid w:val="009B2C74"/>
    <w:rsid w:val="009B312B"/>
    <w:rsid w:val="009B31B7"/>
    <w:rsid w:val="009B35C4"/>
    <w:rsid w:val="009B367C"/>
    <w:rsid w:val="009B38E8"/>
    <w:rsid w:val="009B3A77"/>
    <w:rsid w:val="009B3CD2"/>
    <w:rsid w:val="009B3D9A"/>
    <w:rsid w:val="009B4258"/>
    <w:rsid w:val="009B441F"/>
    <w:rsid w:val="009B4424"/>
    <w:rsid w:val="009B45B9"/>
    <w:rsid w:val="009B4746"/>
    <w:rsid w:val="009B4800"/>
    <w:rsid w:val="009B483B"/>
    <w:rsid w:val="009B491F"/>
    <w:rsid w:val="009B4B21"/>
    <w:rsid w:val="009B4C63"/>
    <w:rsid w:val="009B4FA9"/>
    <w:rsid w:val="009B51EC"/>
    <w:rsid w:val="009B5201"/>
    <w:rsid w:val="009B5218"/>
    <w:rsid w:val="009B54FE"/>
    <w:rsid w:val="009B587D"/>
    <w:rsid w:val="009B59ED"/>
    <w:rsid w:val="009B5C9F"/>
    <w:rsid w:val="009B5F28"/>
    <w:rsid w:val="009B60C1"/>
    <w:rsid w:val="009B6269"/>
    <w:rsid w:val="009B6404"/>
    <w:rsid w:val="009B6542"/>
    <w:rsid w:val="009B695D"/>
    <w:rsid w:val="009B6B3B"/>
    <w:rsid w:val="009B6D20"/>
    <w:rsid w:val="009B6E0D"/>
    <w:rsid w:val="009B7193"/>
    <w:rsid w:val="009B7204"/>
    <w:rsid w:val="009B7456"/>
    <w:rsid w:val="009B74B1"/>
    <w:rsid w:val="009B7677"/>
    <w:rsid w:val="009B779E"/>
    <w:rsid w:val="009B785D"/>
    <w:rsid w:val="009B7E36"/>
    <w:rsid w:val="009C00ED"/>
    <w:rsid w:val="009C0135"/>
    <w:rsid w:val="009C016C"/>
    <w:rsid w:val="009C01D2"/>
    <w:rsid w:val="009C0540"/>
    <w:rsid w:val="009C05E9"/>
    <w:rsid w:val="009C06D1"/>
    <w:rsid w:val="009C08C0"/>
    <w:rsid w:val="009C0957"/>
    <w:rsid w:val="009C0D7A"/>
    <w:rsid w:val="009C10C6"/>
    <w:rsid w:val="009C12AA"/>
    <w:rsid w:val="009C14F9"/>
    <w:rsid w:val="009C1AE8"/>
    <w:rsid w:val="009C2433"/>
    <w:rsid w:val="009C2DEB"/>
    <w:rsid w:val="009C2E57"/>
    <w:rsid w:val="009C2E9A"/>
    <w:rsid w:val="009C2F0D"/>
    <w:rsid w:val="009C322A"/>
    <w:rsid w:val="009C338B"/>
    <w:rsid w:val="009C359B"/>
    <w:rsid w:val="009C37E2"/>
    <w:rsid w:val="009C37F2"/>
    <w:rsid w:val="009C381A"/>
    <w:rsid w:val="009C3D73"/>
    <w:rsid w:val="009C3EAA"/>
    <w:rsid w:val="009C3F1F"/>
    <w:rsid w:val="009C40FE"/>
    <w:rsid w:val="009C415C"/>
    <w:rsid w:val="009C41EA"/>
    <w:rsid w:val="009C4274"/>
    <w:rsid w:val="009C43C7"/>
    <w:rsid w:val="009C482D"/>
    <w:rsid w:val="009C4C31"/>
    <w:rsid w:val="009C52BA"/>
    <w:rsid w:val="009C54F5"/>
    <w:rsid w:val="009C58E0"/>
    <w:rsid w:val="009C59D4"/>
    <w:rsid w:val="009C5A78"/>
    <w:rsid w:val="009C5E0C"/>
    <w:rsid w:val="009C5F51"/>
    <w:rsid w:val="009C608C"/>
    <w:rsid w:val="009C657D"/>
    <w:rsid w:val="009C67AD"/>
    <w:rsid w:val="009C67D0"/>
    <w:rsid w:val="009C6804"/>
    <w:rsid w:val="009C687A"/>
    <w:rsid w:val="009C6BAF"/>
    <w:rsid w:val="009C6DC5"/>
    <w:rsid w:val="009C7143"/>
    <w:rsid w:val="009C72C7"/>
    <w:rsid w:val="009C76D0"/>
    <w:rsid w:val="009C7ACA"/>
    <w:rsid w:val="009C7FB3"/>
    <w:rsid w:val="009D0437"/>
    <w:rsid w:val="009D04C6"/>
    <w:rsid w:val="009D0A88"/>
    <w:rsid w:val="009D0C63"/>
    <w:rsid w:val="009D0CDD"/>
    <w:rsid w:val="009D0EF8"/>
    <w:rsid w:val="009D0F74"/>
    <w:rsid w:val="009D0FE9"/>
    <w:rsid w:val="009D120F"/>
    <w:rsid w:val="009D1689"/>
    <w:rsid w:val="009D1804"/>
    <w:rsid w:val="009D1A0C"/>
    <w:rsid w:val="009D1B78"/>
    <w:rsid w:val="009D1D7D"/>
    <w:rsid w:val="009D1E25"/>
    <w:rsid w:val="009D200D"/>
    <w:rsid w:val="009D21F1"/>
    <w:rsid w:val="009D228A"/>
    <w:rsid w:val="009D29A6"/>
    <w:rsid w:val="009D2ACF"/>
    <w:rsid w:val="009D2B3F"/>
    <w:rsid w:val="009D2EDB"/>
    <w:rsid w:val="009D2FD8"/>
    <w:rsid w:val="009D30D1"/>
    <w:rsid w:val="009D327F"/>
    <w:rsid w:val="009D3297"/>
    <w:rsid w:val="009D33F3"/>
    <w:rsid w:val="009D3620"/>
    <w:rsid w:val="009D3700"/>
    <w:rsid w:val="009D3891"/>
    <w:rsid w:val="009D3A72"/>
    <w:rsid w:val="009D3AD6"/>
    <w:rsid w:val="009D3CF1"/>
    <w:rsid w:val="009D3D08"/>
    <w:rsid w:val="009D3E34"/>
    <w:rsid w:val="009D3E49"/>
    <w:rsid w:val="009D422D"/>
    <w:rsid w:val="009D43A2"/>
    <w:rsid w:val="009D44E9"/>
    <w:rsid w:val="009D4627"/>
    <w:rsid w:val="009D4E9C"/>
    <w:rsid w:val="009D4F78"/>
    <w:rsid w:val="009D4F7C"/>
    <w:rsid w:val="009D50E3"/>
    <w:rsid w:val="009D5149"/>
    <w:rsid w:val="009D52C3"/>
    <w:rsid w:val="009D57A2"/>
    <w:rsid w:val="009D58AD"/>
    <w:rsid w:val="009D5D0C"/>
    <w:rsid w:val="009D5D18"/>
    <w:rsid w:val="009D5DB3"/>
    <w:rsid w:val="009D5F4F"/>
    <w:rsid w:val="009D600C"/>
    <w:rsid w:val="009D6336"/>
    <w:rsid w:val="009D6475"/>
    <w:rsid w:val="009D648C"/>
    <w:rsid w:val="009D64DE"/>
    <w:rsid w:val="009D6B53"/>
    <w:rsid w:val="009D6EE3"/>
    <w:rsid w:val="009D742C"/>
    <w:rsid w:val="009D7547"/>
    <w:rsid w:val="009D7738"/>
    <w:rsid w:val="009D78DF"/>
    <w:rsid w:val="009D7AA4"/>
    <w:rsid w:val="009D7B9A"/>
    <w:rsid w:val="009D7D1B"/>
    <w:rsid w:val="009D7DF4"/>
    <w:rsid w:val="009D7E90"/>
    <w:rsid w:val="009E0324"/>
    <w:rsid w:val="009E0380"/>
    <w:rsid w:val="009E03BE"/>
    <w:rsid w:val="009E1150"/>
    <w:rsid w:val="009E11E4"/>
    <w:rsid w:val="009E11EC"/>
    <w:rsid w:val="009E1B55"/>
    <w:rsid w:val="009E28B9"/>
    <w:rsid w:val="009E3008"/>
    <w:rsid w:val="009E32A2"/>
    <w:rsid w:val="009E35D6"/>
    <w:rsid w:val="009E36B6"/>
    <w:rsid w:val="009E3A13"/>
    <w:rsid w:val="009E4011"/>
    <w:rsid w:val="009E44A9"/>
    <w:rsid w:val="009E472D"/>
    <w:rsid w:val="009E4A46"/>
    <w:rsid w:val="009E4E4D"/>
    <w:rsid w:val="009E4EA2"/>
    <w:rsid w:val="009E4F2E"/>
    <w:rsid w:val="009E5326"/>
    <w:rsid w:val="009E538B"/>
    <w:rsid w:val="009E563C"/>
    <w:rsid w:val="009E5887"/>
    <w:rsid w:val="009E58DC"/>
    <w:rsid w:val="009E5C6F"/>
    <w:rsid w:val="009E5DD4"/>
    <w:rsid w:val="009E5F42"/>
    <w:rsid w:val="009E613B"/>
    <w:rsid w:val="009E6217"/>
    <w:rsid w:val="009E634E"/>
    <w:rsid w:val="009E634F"/>
    <w:rsid w:val="009E654D"/>
    <w:rsid w:val="009E6642"/>
    <w:rsid w:val="009E66B1"/>
    <w:rsid w:val="009E6790"/>
    <w:rsid w:val="009E68D3"/>
    <w:rsid w:val="009E6923"/>
    <w:rsid w:val="009E6981"/>
    <w:rsid w:val="009E6A2C"/>
    <w:rsid w:val="009E6A6F"/>
    <w:rsid w:val="009E6B36"/>
    <w:rsid w:val="009E712D"/>
    <w:rsid w:val="009E7328"/>
    <w:rsid w:val="009E747F"/>
    <w:rsid w:val="009E77EE"/>
    <w:rsid w:val="009E79CB"/>
    <w:rsid w:val="009E7C72"/>
    <w:rsid w:val="009E7D55"/>
    <w:rsid w:val="009E7D9B"/>
    <w:rsid w:val="009F0119"/>
    <w:rsid w:val="009F02E5"/>
    <w:rsid w:val="009F034D"/>
    <w:rsid w:val="009F03D4"/>
    <w:rsid w:val="009F043E"/>
    <w:rsid w:val="009F07A5"/>
    <w:rsid w:val="009F0816"/>
    <w:rsid w:val="009F0870"/>
    <w:rsid w:val="009F0D1B"/>
    <w:rsid w:val="009F0E1E"/>
    <w:rsid w:val="009F0F75"/>
    <w:rsid w:val="009F12DD"/>
    <w:rsid w:val="009F150A"/>
    <w:rsid w:val="009F165C"/>
    <w:rsid w:val="009F16DB"/>
    <w:rsid w:val="009F174C"/>
    <w:rsid w:val="009F193E"/>
    <w:rsid w:val="009F1B2B"/>
    <w:rsid w:val="009F1DDD"/>
    <w:rsid w:val="009F1E9D"/>
    <w:rsid w:val="009F2186"/>
    <w:rsid w:val="009F265C"/>
    <w:rsid w:val="009F2674"/>
    <w:rsid w:val="009F26A5"/>
    <w:rsid w:val="009F278E"/>
    <w:rsid w:val="009F2C7C"/>
    <w:rsid w:val="009F2D23"/>
    <w:rsid w:val="009F2D58"/>
    <w:rsid w:val="009F2DCD"/>
    <w:rsid w:val="009F2F3D"/>
    <w:rsid w:val="009F3314"/>
    <w:rsid w:val="009F3875"/>
    <w:rsid w:val="009F3AEC"/>
    <w:rsid w:val="009F3BE7"/>
    <w:rsid w:val="009F3CC9"/>
    <w:rsid w:val="009F3E8E"/>
    <w:rsid w:val="009F409C"/>
    <w:rsid w:val="009F4222"/>
    <w:rsid w:val="009F4223"/>
    <w:rsid w:val="009F44B9"/>
    <w:rsid w:val="009F461E"/>
    <w:rsid w:val="009F4A88"/>
    <w:rsid w:val="009F4C1C"/>
    <w:rsid w:val="009F53B3"/>
    <w:rsid w:val="009F5484"/>
    <w:rsid w:val="009F5E1E"/>
    <w:rsid w:val="009F5F1A"/>
    <w:rsid w:val="009F6262"/>
    <w:rsid w:val="009F632D"/>
    <w:rsid w:val="009F636A"/>
    <w:rsid w:val="009F66CA"/>
    <w:rsid w:val="009F675A"/>
    <w:rsid w:val="009F682E"/>
    <w:rsid w:val="009F6FA9"/>
    <w:rsid w:val="009F7550"/>
    <w:rsid w:val="009F7608"/>
    <w:rsid w:val="009F7701"/>
    <w:rsid w:val="009F7CD9"/>
    <w:rsid w:val="009F7FF7"/>
    <w:rsid w:val="00A00060"/>
    <w:rsid w:val="00A00062"/>
    <w:rsid w:val="00A0048E"/>
    <w:rsid w:val="00A00AF5"/>
    <w:rsid w:val="00A00E91"/>
    <w:rsid w:val="00A01453"/>
    <w:rsid w:val="00A014EA"/>
    <w:rsid w:val="00A015FA"/>
    <w:rsid w:val="00A01748"/>
    <w:rsid w:val="00A017CB"/>
    <w:rsid w:val="00A01B29"/>
    <w:rsid w:val="00A02002"/>
    <w:rsid w:val="00A023BF"/>
    <w:rsid w:val="00A02AF4"/>
    <w:rsid w:val="00A02CF3"/>
    <w:rsid w:val="00A02D79"/>
    <w:rsid w:val="00A02EA4"/>
    <w:rsid w:val="00A030B2"/>
    <w:rsid w:val="00A03135"/>
    <w:rsid w:val="00A031CC"/>
    <w:rsid w:val="00A03692"/>
    <w:rsid w:val="00A0374A"/>
    <w:rsid w:val="00A03C7D"/>
    <w:rsid w:val="00A03DB8"/>
    <w:rsid w:val="00A04046"/>
    <w:rsid w:val="00A041F8"/>
    <w:rsid w:val="00A04372"/>
    <w:rsid w:val="00A04856"/>
    <w:rsid w:val="00A04914"/>
    <w:rsid w:val="00A04B04"/>
    <w:rsid w:val="00A04BEB"/>
    <w:rsid w:val="00A04CAA"/>
    <w:rsid w:val="00A04DDB"/>
    <w:rsid w:val="00A05120"/>
    <w:rsid w:val="00A051B7"/>
    <w:rsid w:val="00A051D8"/>
    <w:rsid w:val="00A055ED"/>
    <w:rsid w:val="00A05624"/>
    <w:rsid w:val="00A05D89"/>
    <w:rsid w:val="00A05EB4"/>
    <w:rsid w:val="00A063E3"/>
    <w:rsid w:val="00A066CB"/>
    <w:rsid w:val="00A066D1"/>
    <w:rsid w:val="00A0670D"/>
    <w:rsid w:val="00A06815"/>
    <w:rsid w:val="00A06965"/>
    <w:rsid w:val="00A06A61"/>
    <w:rsid w:val="00A06CC5"/>
    <w:rsid w:val="00A06D14"/>
    <w:rsid w:val="00A06DBD"/>
    <w:rsid w:val="00A06E82"/>
    <w:rsid w:val="00A06EFA"/>
    <w:rsid w:val="00A076FE"/>
    <w:rsid w:val="00A07BE6"/>
    <w:rsid w:val="00A07F59"/>
    <w:rsid w:val="00A07FEB"/>
    <w:rsid w:val="00A100CA"/>
    <w:rsid w:val="00A103A1"/>
    <w:rsid w:val="00A103DF"/>
    <w:rsid w:val="00A10877"/>
    <w:rsid w:val="00A108F0"/>
    <w:rsid w:val="00A10A04"/>
    <w:rsid w:val="00A10FDD"/>
    <w:rsid w:val="00A1130E"/>
    <w:rsid w:val="00A11457"/>
    <w:rsid w:val="00A119B3"/>
    <w:rsid w:val="00A11A3B"/>
    <w:rsid w:val="00A11DB4"/>
    <w:rsid w:val="00A12034"/>
    <w:rsid w:val="00A1222E"/>
    <w:rsid w:val="00A12272"/>
    <w:rsid w:val="00A1232F"/>
    <w:rsid w:val="00A124DD"/>
    <w:rsid w:val="00A12515"/>
    <w:rsid w:val="00A12742"/>
    <w:rsid w:val="00A128E9"/>
    <w:rsid w:val="00A1299F"/>
    <w:rsid w:val="00A12BC7"/>
    <w:rsid w:val="00A12BD0"/>
    <w:rsid w:val="00A12F82"/>
    <w:rsid w:val="00A13286"/>
    <w:rsid w:val="00A134CA"/>
    <w:rsid w:val="00A137F9"/>
    <w:rsid w:val="00A1392F"/>
    <w:rsid w:val="00A13CA4"/>
    <w:rsid w:val="00A13D55"/>
    <w:rsid w:val="00A13F39"/>
    <w:rsid w:val="00A14003"/>
    <w:rsid w:val="00A14122"/>
    <w:rsid w:val="00A14369"/>
    <w:rsid w:val="00A14391"/>
    <w:rsid w:val="00A14515"/>
    <w:rsid w:val="00A145BD"/>
    <w:rsid w:val="00A14B12"/>
    <w:rsid w:val="00A14F46"/>
    <w:rsid w:val="00A151F9"/>
    <w:rsid w:val="00A1523F"/>
    <w:rsid w:val="00A1554E"/>
    <w:rsid w:val="00A1562D"/>
    <w:rsid w:val="00A157F1"/>
    <w:rsid w:val="00A1585F"/>
    <w:rsid w:val="00A15935"/>
    <w:rsid w:val="00A15FA2"/>
    <w:rsid w:val="00A16183"/>
    <w:rsid w:val="00A16321"/>
    <w:rsid w:val="00A1639D"/>
    <w:rsid w:val="00A1644C"/>
    <w:rsid w:val="00A165AA"/>
    <w:rsid w:val="00A16CE0"/>
    <w:rsid w:val="00A16EF2"/>
    <w:rsid w:val="00A16F54"/>
    <w:rsid w:val="00A174BC"/>
    <w:rsid w:val="00A1773A"/>
    <w:rsid w:val="00A17801"/>
    <w:rsid w:val="00A17A6F"/>
    <w:rsid w:val="00A17A82"/>
    <w:rsid w:val="00A17B0E"/>
    <w:rsid w:val="00A17D1E"/>
    <w:rsid w:val="00A17D8C"/>
    <w:rsid w:val="00A17FB5"/>
    <w:rsid w:val="00A20247"/>
    <w:rsid w:val="00A202FF"/>
    <w:rsid w:val="00A20362"/>
    <w:rsid w:val="00A203F4"/>
    <w:rsid w:val="00A20496"/>
    <w:rsid w:val="00A208F9"/>
    <w:rsid w:val="00A2092B"/>
    <w:rsid w:val="00A20992"/>
    <w:rsid w:val="00A20AC9"/>
    <w:rsid w:val="00A20B24"/>
    <w:rsid w:val="00A213AE"/>
    <w:rsid w:val="00A21871"/>
    <w:rsid w:val="00A220E1"/>
    <w:rsid w:val="00A221AC"/>
    <w:rsid w:val="00A2243F"/>
    <w:rsid w:val="00A226F8"/>
    <w:rsid w:val="00A22A51"/>
    <w:rsid w:val="00A22AD5"/>
    <w:rsid w:val="00A22C05"/>
    <w:rsid w:val="00A22E71"/>
    <w:rsid w:val="00A22FDE"/>
    <w:rsid w:val="00A22FF1"/>
    <w:rsid w:val="00A23068"/>
    <w:rsid w:val="00A2317C"/>
    <w:rsid w:val="00A231E8"/>
    <w:rsid w:val="00A23664"/>
    <w:rsid w:val="00A237B9"/>
    <w:rsid w:val="00A23884"/>
    <w:rsid w:val="00A23A79"/>
    <w:rsid w:val="00A240BE"/>
    <w:rsid w:val="00A2421A"/>
    <w:rsid w:val="00A242BD"/>
    <w:rsid w:val="00A245DF"/>
    <w:rsid w:val="00A24822"/>
    <w:rsid w:val="00A248AC"/>
    <w:rsid w:val="00A24B0F"/>
    <w:rsid w:val="00A24B90"/>
    <w:rsid w:val="00A25458"/>
    <w:rsid w:val="00A255B2"/>
    <w:rsid w:val="00A2578D"/>
    <w:rsid w:val="00A25B95"/>
    <w:rsid w:val="00A25C46"/>
    <w:rsid w:val="00A25E44"/>
    <w:rsid w:val="00A2602A"/>
    <w:rsid w:val="00A261B0"/>
    <w:rsid w:val="00A26392"/>
    <w:rsid w:val="00A266CB"/>
    <w:rsid w:val="00A26703"/>
    <w:rsid w:val="00A26720"/>
    <w:rsid w:val="00A267BC"/>
    <w:rsid w:val="00A26831"/>
    <w:rsid w:val="00A269C3"/>
    <w:rsid w:val="00A26C9B"/>
    <w:rsid w:val="00A26FC6"/>
    <w:rsid w:val="00A27126"/>
    <w:rsid w:val="00A271DF"/>
    <w:rsid w:val="00A2727C"/>
    <w:rsid w:val="00A27480"/>
    <w:rsid w:val="00A27877"/>
    <w:rsid w:val="00A278AA"/>
    <w:rsid w:val="00A27A13"/>
    <w:rsid w:val="00A27BFA"/>
    <w:rsid w:val="00A27C4B"/>
    <w:rsid w:val="00A27CBD"/>
    <w:rsid w:val="00A30114"/>
    <w:rsid w:val="00A301A8"/>
    <w:rsid w:val="00A30640"/>
    <w:rsid w:val="00A30999"/>
    <w:rsid w:val="00A309DE"/>
    <w:rsid w:val="00A30C8D"/>
    <w:rsid w:val="00A31051"/>
    <w:rsid w:val="00A31268"/>
    <w:rsid w:val="00A31911"/>
    <w:rsid w:val="00A31977"/>
    <w:rsid w:val="00A319D8"/>
    <w:rsid w:val="00A31B92"/>
    <w:rsid w:val="00A32066"/>
    <w:rsid w:val="00A3214A"/>
    <w:rsid w:val="00A322C6"/>
    <w:rsid w:val="00A327CA"/>
    <w:rsid w:val="00A32815"/>
    <w:rsid w:val="00A3286A"/>
    <w:rsid w:val="00A32F58"/>
    <w:rsid w:val="00A32F88"/>
    <w:rsid w:val="00A331D4"/>
    <w:rsid w:val="00A336B9"/>
    <w:rsid w:val="00A3377A"/>
    <w:rsid w:val="00A339F3"/>
    <w:rsid w:val="00A33D16"/>
    <w:rsid w:val="00A33DDD"/>
    <w:rsid w:val="00A34038"/>
    <w:rsid w:val="00A34412"/>
    <w:rsid w:val="00A34B76"/>
    <w:rsid w:val="00A34FC6"/>
    <w:rsid w:val="00A354F1"/>
    <w:rsid w:val="00A355E8"/>
    <w:rsid w:val="00A35788"/>
    <w:rsid w:val="00A35943"/>
    <w:rsid w:val="00A35C07"/>
    <w:rsid w:val="00A35C57"/>
    <w:rsid w:val="00A35C7C"/>
    <w:rsid w:val="00A35E65"/>
    <w:rsid w:val="00A36038"/>
    <w:rsid w:val="00A36120"/>
    <w:rsid w:val="00A362A8"/>
    <w:rsid w:val="00A36417"/>
    <w:rsid w:val="00A36470"/>
    <w:rsid w:val="00A36E34"/>
    <w:rsid w:val="00A36F49"/>
    <w:rsid w:val="00A370CE"/>
    <w:rsid w:val="00A3717A"/>
    <w:rsid w:val="00A378F5"/>
    <w:rsid w:val="00A37989"/>
    <w:rsid w:val="00A37F48"/>
    <w:rsid w:val="00A37FB7"/>
    <w:rsid w:val="00A37FC1"/>
    <w:rsid w:val="00A4006D"/>
    <w:rsid w:val="00A40279"/>
    <w:rsid w:val="00A40633"/>
    <w:rsid w:val="00A4080C"/>
    <w:rsid w:val="00A409C6"/>
    <w:rsid w:val="00A40BB7"/>
    <w:rsid w:val="00A40BFA"/>
    <w:rsid w:val="00A4116C"/>
    <w:rsid w:val="00A41193"/>
    <w:rsid w:val="00A411C2"/>
    <w:rsid w:val="00A412AF"/>
    <w:rsid w:val="00A4158B"/>
    <w:rsid w:val="00A41A0F"/>
    <w:rsid w:val="00A41B18"/>
    <w:rsid w:val="00A422AA"/>
    <w:rsid w:val="00A4246B"/>
    <w:rsid w:val="00A42A35"/>
    <w:rsid w:val="00A42B35"/>
    <w:rsid w:val="00A42B47"/>
    <w:rsid w:val="00A42B57"/>
    <w:rsid w:val="00A42D85"/>
    <w:rsid w:val="00A430B6"/>
    <w:rsid w:val="00A431D5"/>
    <w:rsid w:val="00A43468"/>
    <w:rsid w:val="00A43A77"/>
    <w:rsid w:val="00A43B0B"/>
    <w:rsid w:val="00A43BBE"/>
    <w:rsid w:val="00A43D21"/>
    <w:rsid w:val="00A43EA0"/>
    <w:rsid w:val="00A44190"/>
    <w:rsid w:val="00A4435C"/>
    <w:rsid w:val="00A4477D"/>
    <w:rsid w:val="00A44D40"/>
    <w:rsid w:val="00A455B6"/>
    <w:rsid w:val="00A45617"/>
    <w:rsid w:val="00A45911"/>
    <w:rsid w:val="00A45C17"/>
    <w:rsid w:val="00A45EE5"/>
    <w:rsid w:val="00A45FC1"/>
    <w:rsid w:val="00A463C6"/>
    <w:rsid w:val="00A46638"/>
    <w:rsid w:val="00A46765"/>
    <w:rsid w:val="00A467D4"/>
    <w:rsid w:val="00A46890"/>
    <w:rsid w:val="00A468E2"/>
    <w:rsid w:val="00A46947"/>
    <w:rsid w:val="00A4696F"/>
    <w:rsid w:val="00A46AB9"/>
    <w:rsid w:val="00A47611"/>
    <w:rsid w:val="00A47855"/>
    <w:rsid w:val="00A47E28"/>
    <w:rsid w:val="00A47F0C"/>
    <w:rsid w:val="00A50129"/>
    <w:rsid w:val="00A502AF"/>
    <w:rsid w:val="00A50A5C"/>
    <w:rsid w:val="00A50A6C"/>
    <w:rsid w:val="00A50A8E"/>
    <w:rsid w:val="00A50CFA"/>
    <w:rsid w:val="00A50DD6"/>
    <w:rsid w:val="00A51069"/>
    <w:rsid w:val="00A51091"/>
    <w:rsid w:val="00A51155"/>
    <w:rsid w:val="00A517D4"/>
    <w:rsid w:val="00A51938"/>
    <w:rsid w:val="00A51A63"/>
    <w:rsid w:val="00A51F93"/>
    <w:rsid w:val="00A521B4"/>
    <w:rsid w:val="00A5250C"/>
    <w:rsid w:val="00A5277D"/>
    <w:rsid w:val="00A527CA"/>
    <w:rsid w:val="00A528A5"/>
    <w:rsid w:val="00A52984"/>
    <w:rsid w:val="00A52A95"/>
    <w:rsid w:val="00A52B7E"/>
    <w:rsid w:val="00A52BF7"/>
    <w:rsid w:val="00A52C9B"/>
    <w:rsid w:val="00A52F5C"/>
    <w:rsid w:val="00A536FD"/>
    <w:rsid w:val="00A538C1"/>
    <w:rsid w:val="00A539BD"/>
    <w:rsid w:val="00A53A25"/>
    <w:rsid w:val="00A53C8F"/>
    <w:rsid w:val="00A53E52"/>
    <w:rsid w:val="00A54522"/>
    <w:rsid w:val="00A545DA"/>
    <w:rsid w:val="00A5474B"/>
    <w:rsid w:val="00A547B6"/>
    <w:rsid w:val="00A548E5"/>
    <w:rsid w:val="00A54BB8"/>
    <w:rsid w:val="00A54E04"/>
    <w:rsid w:val="00A54F00"/>
    <w:rsid w:val="00A55044"/>
    <w:rsid w:val="00A55116"/>
    <w:rsid w:val="00A554C0"/>
    <w:rsid w:val="00A55765"/>
    <w:rsid w:val="00A559DA"/>
    <w:rsid w:val="00A55B2B"/>
    <w:rsid w:val="00A568A5"/>
    <w:rsid w:val="00A56C0A"/>
    <w:rsid w:val="00A56D71"/>
    <w:rsid w:val="00A56DF0"/>
    <w:rsid w:val="00A57026"/>
    <w:rsid w:val="00A571BD"/>
    <w:rsid w:val="00A573A4"/>
    <w:rsid w:val="00A573A6"/>
    <w:rsid w:val="00A573BB"/>
    <w:rsid w:val="00A57547"/>
    <w:rsid w:val="00A57817"/>
    <w:rsid w:val="00A57B8B"/>
    <w:rsid w:val="00A57F1C"/>
    <w:rsid w:val="00A6019F"/>
    <w:rsid w:val="00A604EB"/>
    <w:rsid w:val="00A60633"/>
    <w:rsid w:val="00A6068B"/>
    <w:rsid w:val="00A607B5"/>
    <w:rsid w:val="00A607EA"/>
    <w:rsid w:val="00A60A08"/>
    <w:rsid w:val="00A60A92"/>
    <w:rsid w:val="00A60ABB"/>
    <w:rsid w:val="00A60B27"/>
    <w:rsid w:val="00A61210"/>
    <w:rsid w:val="00A61233"/>
    <w:rsid w:val="00A61440"/>
    <w:rsid w:val="00A6158A"/>
    <w:rsid w:val="00A615BF"/>
    <w:rsid w:val="00A6185A"/>
    <w:rsid w:val="00A61CB7"/>
    <w:rsid w:val="00A61D6B"/>
    <w:rsid w:val="00A61F41"/>
    <w:rsid w:val="00A62057"/>
    <w:rsid w:val="00A625EF"/>
    <w:rsid w:val="00A62611"/>
    <w:rsid w:val="00A628E9"/>
    <w:rsid w:val="00A62AD7"/>
    <w:rsid w:val="00A62EDD"/>
    <w:rsid w:val="00A62FA3"/>
    <w:rsid w:val="00A6305A"/>
    <w:rsid w:val="00A63133"/>
    <w:rsid w:val="00A63202"/>
    <w:rsid w:val="00A63588"/>
    <w:rsid w:val="00A63A6B"/>
    <w:rsid w:val="00A63B60"/>
    <w:rsid w:val="00A63E14"/>
    <w:rsid w:val="00A63EFD"/>
    <w:rsid w:val="00A63F94"/>
    <w:rsid w:val="00A641EF"/>
    <w:rsid w:val="00A64829"/>
    <w:rsid w:val="00A64B4D"/>
    <w:rsid w:val="00A64BD8"/>
    <w:rsid w:val="00A64CDE"/>
    <w:rsid w:val="00A650F7"/>
    <w:rsid w:val="00A65920"/>
    <w:rsid w:val="00A65CCC"/>
    <w:rsid w:val="00A65F53"/>
    <w:rsid w:val="00A6606D"/>
    <w:rsid w:val="00A660CD"/>
    <w:rsid w:val="00A66257"/>
    <w:rsid w:val="00A662CE"/>
    <w:rsid w:val="00A6697F"/>
    <w:rsid w:val="00A66B11"/>
    <w:rsid w:val="00A66C7C"/>
    <w:rsid w:val="00A66EFE"/>
    <w:rsid w:val="00A67084"/>
    <w:rsid w:val="00A6748A"/>
    <w:rsid w:val="00A6771F"/>
    <w:rsid w:val="00A67BE1"/>
    <w:rsid w:val="00A67E20"/>
    <w:rsid w:val="00A700C2"/>
    <w:rsid w:val="00A7096E"/>
    <w:rsid w:val="00A70B54"/>
    <w:rsid w:val="00A70B6B"/>
    <w:rsid w:val="00A70BF5"/>
    <w:rsid w:val="00A70CB5"/>
    <w:rsid w:val="00A70DFD"/>
    <w:rsid w:val="00A70EB2"/>
    <w:rsid w:val="00A70EDC"/>
    <w:rsid w:val="00A70F38"/>
    <w:rsid w:val="00A711EE"/>
    <w:rsid w:val="00A71263"/>
    <w:rsid w:val="00A7153B"/>
    <w:rsid w:val="00A716B3"/>
    <w:rsid w:val="00A71809"/>
    <w:rsid w:val="00A71811"/>
    <w:rsid w:val="00A71DCE"/>
    <w:rsid w:val="00A72415"/>
    <w:rsid w:val="00A7280F"/>
    <w:rsid w:val="00A72C13"/>
    <w:rsid w:val="00A730DE"/>
    <w:rsid w:val="00A730E0"/>
    <w:rsid w:val="00A73610"/>
    <w:rsid w:val="00A738B2"/>
    <w:rsid w:val="00A73B8B"/>
    <w:rsid w:val="00A73CE5"/>
    <w:rsid w:val="00A73CE6"/>
    <w:rsid w:val="00A74275"/>
    <w:rsid w:val="00A7429A"/>
    <w:rsid w:val="00A746BC"/>
    <w:rsid w:val="00A74801"/>
    <w:rsid w:val="00A7491B"/>
    <w:rsid w:val="00A74E82"/>
    <w:rsid w:val="00A74FAB"/>
    <w:rsid w:val="00A754C5"/>
    <w:rsid w:val="00A75667"/>
    <w:rsid w:val="00A756DD"/>
    <w:rsid w:val="00A75C2A"/>
    <w:rsid w:val="00A75F7D"/>
    <w:rsid w:val="00A76113"/>
    <w:rsid w:val="00A761F6"/>
    <w:rsid w:val="00A76408"/>
    <w:rsid w:val="00A7653D"/>
    <w:rsid w:val="00A76686"/>
    <w:rsid w:val="00A76982"/>
    <w:rsid w:val="00A76D6F"/>
    <w:rsid w:val="00A76EF5"/>
    <w:rsid w:val="00A77142"/>
    <w:rsid w:val="00A77299"/>
    <w:rsid w:val="00A77483"/>
    <w:rsid w:val="00A77732"/>
    <w:rsid w:val="00A7778F"/>
    <w:rsid w:val="00A777F5"/>
    <w:rsid w:val="00A77996"/>
    <w:rsid w:val="00A77EC2"/>
    <w:rsid w:val="00A77EE0"/>
    <w:rsid w:val="00A77F0B"/>
    <w:rsid w:val="00A80095"/>
    <w:rsid w:val="00A80277"/>
    <w:rsid w:val="00A809A1"/>
    <w:rsid w:val="00A80CF3"/>
    <w:rsid w:val="00A80DB7"/>
    <w:rsid w:val="00A814A0"/>
    <w:rsid w:val="00A8165D"/>
    <w:rsid w:val="00A818F5"/>
    <w:rsid w:val="00A81BBA"/>
    <w:rsid w:val="00A81BC4"/>
    <w:rsid w:val="00A81FC4"/>
    <w:rsid w:val="00A82114"/>
    <w:rsid w:val="00A82370"/>
    <w:rsid w:val="00A8267C"/>
    <w:rsid w:val="00A8282A"/>
    <w:rsid w:val="00A82F8A"/>
    <w:rsid w:val="00A83185"/>
    <w:rsid w:val="00A836D7"/>
    <w:rsid w:val="00A837FC"/>
    <w:rsid w:val="00A83811"/>
    <w:rsid w:val="00A83AFA"/>
    <w:rsid w:val="00A83C82"/>
    <w:rsid w:val="00A83C90"/>
    <w:rsid w:val="00A83CC7"/>
    <w:rsid w:val="00A83E87"/>
    <w:rsid w:val="00A8471A"/>
    <w:rsid w:val="00A84D98"/>
    <w:rsid w:val="00A84ECA"/>
    <w:rsid w:val="00A853F9"/>
    <w:rsid w:val="00A8553F"/>
    <w:rsid w:val="00A855EB"/>
    <w:rsid w:val="00A85774"/>
    <w:rsid w:val="00A8578A"/>
    <w:rsid w:val="00A85926"/>
    <w:rsid w:val="00A85B1F"/>
    <w:rsid w:val="00A85CD7"/>
    <w:rsid w:val="00A85CE8"/>
    <w:rsid w:val="00A85E1C"/>
    <w:rsid w:val="00A86412"/>
    <w:rsid w:val="00A864CE"/>
    <w:rsid w:val="00A8666A"/>
    <w:rsid w:val="00A8677E"/>
    <w:rsid w:val="00A869A1"/>
    <w:rsid w:val="00A869D3"/>
    <w:rsid w:val="00A86B1B"/>
    <w:rsid w:val="00A86D64"/>
    <w:rsid w:val="00A86E70"/>
    <w:rsid w:val="00A87098"/>
    <w:rsid w:val="00A87507"/>
    <w:rsid w:val="00A8757E"/>
    <w:rsid w:val="00A875CD"/>
    <w:rsid w:val="00A878B2"/>
    <w:rsid w:val="00A87BC2"/>
    <w:rsid w:val="00A87E1B"/>
    <w:rsid w:val="00A87E72"/>
    <w:rsid w:val="00A87F02"/>
    <w:rsid w:val="00A87FFE"/>
    <w:rsid w:val="00A903D2"/>
    <w:rsid w:val="00A904DA"/>
    <w:rsid w:val="00A905BF"/>
    <w:rsid w:val="00A909BC"/>
    <w:rsid w:val="00A90C79"/>
    <w:rsid w:val="00A90DEC"/>
    <w:rsid w:val="00A90E53"/>
    <w:rsid w:val="00A9133F"/>
    <w:rsid w:val="00A91405"/>
    <w:rsid w:val="00A91573"/>
    <w:rsid w:val="00A9173F"/>
    <w:rsid w:val="00A9195C"/>
    <w:rsid w:val="00A91C85"/>
    <w:rsid w:val="00A91F3D"/>
    <w:rsid w:val="00A92147"/>
    <w:rsid w:val="00A921EE"/>
    <w:rsid w:val="00A922E1"/>
    <w:rsid w:val="00A924E3"/>
    <w:rsid w:val="00A92806"/>
    <w:rsid w:val="00A92B34"/>
    <w:rsid w:val="00A92CF2"/>
    <w:rsid w:val="00A92D0D"/>
    <w:rsid w:val="00A92D40"/>
    <w:rsid w:val="00A92FB5"/>
    <w:rsid w:val="00A9349D"/>
    <w:rsid w:val="00A935B3"/>
    <w:rsid w:val="00A93825"/>
    <w:rsid w:val="00A93C6F"/>
    <w:rsid w:val="00A93CDB"/>
    <w:rsid w:val="00A93F53"/>
    <w:rsid w:val="00A93FEE"/>
    <w:rsid w:val="00A94029"/>
    <w:rsid w:val="00A94082"/>
    <w:rsid w:val="00A941C6"/>
    <w:rsid w:val="00A9427C"/>
    <w:rsid w:val="00A94302"/>
    <w:rsid w:val="00A944F2"/>
    <w:rsid w:val="00A94636"/>
    <w:rsid w:val="00A94877"/>
    <w:rsid w:val="00A94A8C"/>
    <w:rsid w:val="00A94B4F"/>
    <w:rsid w:val="00A94B5B"/>
    <w:rsid w:val="00A94DA4"/>
    <w:rsid w:val="00A94DB0"/>
    <w:rsid w:val="00A94EF9"/>
    <w:rsid w:val="00A95565"/>
    <w:rsid w:val="00A95917"/>
    <w:rsid w:val="00A95DF6"/>
    <w:rsid w:val="00A9600A"/>
    <w:rsid w:val="00A96019"/>
    <w:rsid w:val="00A961FE"/>
    <w:rsid w:val="00A965F8"/>
    <w:rsid w:val="00A9666D"/>
    <w:rsid w:val="00A966D1"/>
    <w:rsid w:val="00A966F3"/>
    <w:rsid w:val="00A968F9"/>
    <w:rsid w:val="00A96934"/>
    <w:rsid w:val="00A96EE8"/>
    <w:rsid w:val="00A978EC"/>
    <w:rsid w:val="00A979E4"/>
    <w:rsid w:val="00A97B93"/>
    <w:rsid w:val="00A97C39"/>
    <w:rsid w:val="00AA00CE"/>
    <w:rsid w:val="00AA00F8"/>
    <w:rsid w:val="00AA0289"/>
    <w:rsid w:val="00AA02CC"/>
    <w:rsid w:val="00AA0345"/>
    <w:rsid w:val="00AA03D6"/>
    <w:rsid w:val="00AA058B"/>
    <w:rsid w:val="00AA05D5"/>
    <w:rsid w:val="00AA06B5"/>
    <w:rsid w:val="00AA0A7C"/>
    <w:rsid w:val="00AA0CE7"/>
    <w:rsid w:val="00AA0F4B"/>
    <w:rsid w:val="00AA107D"/>
    <w:rsid w:val="00AA111B"/>
    <w:rsid w:val="00AA1123"/>
    <w:rsid w:val="00AA1243"/>
    <w:rsid w:val="00AA1AB5"/>
    <w:rsid w:val="00AA1BAC"/>
    <w:rsid w:val="00AA1C13"/>
    <w:rsid w:val="00AA1D85"/>
    <w:rsid w:val="00AA1E7C"/>
    <w:rsid w:val="00AA1F12"/>
    <w:rsid w:val="00AA1FA4"/>
    <w:rsid w:val="00AA20DC"/>
    <w:rsid w:val="00AA2266"/>
    <w:rsid w:val="00AA22AE"/>
    <w:rsid w:val="00AA2B08"/>
    <w:rsid w:val="00AA2B1F"/>
    <w:rsid w:val="00AA2B92"/>
    <w:rsid w:val="00AA3478"/>
    <w:rsid w:val="00AA36A5"/>
    <w:rsid w:val="00AA3794"/>
    <w:rsid w:val="00AA37AE"/>
    <w:rsid w:val="00AA3A5A"/>
    <w:rsid w:val="00AA3B08"/>
    <w:rsid w:val="00AA3BAB"/>
    <w:rsid w:val="00AA3C64"/>
    <w:rsid w:val="00AA3CD5"/>
    <w:rsid w:val="00AA3D9C"/>
    <w:rsid w:val="00AA3E55"/>
    <w:rsid w:val="00AA3EA3"/>
    <w:rsid w:val="00AA3FEE"/>
    <w:rsid w:val="00AA4178"/>
    <w:rsid w:val="00AA44A5"/>
    <w:rsid w:val="00AA46F9"/>
    <w:rsid w:val="00AA4B9A"/>
    <w:rsid w:val="00AA4BDE"/>
    <w:rsid w:val="00AA4C9C"/>
    <w:rsid w:val="00AA4E83"/>
    <w:rsid w:val="00AA4E8C"/>
    <w:rsid w:val="00AA4EED"/>
    <w:rsid w:val="00AA5001"/>
    <w:rsid w:val="00AA5156"/>
    <w:rsid w:val="00AA54DA"/>
    <w:rsid w:val="00AA55F8"/>
    <w:rsid w:val="00AA58C9"/>
    <w:rsid w:val="00AA5960"/>
    <w:rsid w:val="00AA5D50"/>
    <w:rsid w:val="00AA6062"/>
    <w:rsid w:val="00AA60D6"/>
    <w:rsid w:val="00AA6186"/>
    <w:rsid w:val="00AA6563"/>
    <w:rsid w:val="00AA67B6"/>
    <w:rsid w:val="00AA684C"/>
    <w:rsid w:val="00AA6988"/>
    <w:rsid w:val="00AA6B41"/>
    <w:rsid w:val="00AA6B92"/>
    <w:rsid w:val="00AA6C24"/>
    <w:rsid w:val="00AA6DE1"/>
    <w:rsid w:val="00AA70E3"/>
    <w:rsid w:val="00AA70FE"/>
    <w:rsid w:val="00AA72AA"/>
    <w:rsid w:val="00AA7513"/>
    <w:rsid w:val="00AA7A32"/>
    <w:rsid w:val="00AA7FB9"/>
    <w:rsid w:val="00AB0109"/>
    <w:rsid w:val="00AB0472"/>
    <w:rsid w:val="00AB0738"/>
    <w:rsid w:val="00AB0766"/>
    <w:rsid w:val="00AB0799"/>
    <w:rsid w:val="00AB08FD"/>
    <w:rsid w:val="00AB0966"/>
    <w:rsid w:val="00AB09E8"/>
    <w:rsid w:val="00AB0A77"/>
    <w:rsid w:val="00AB0BE3"/>
    <w:rsid w:val="00AB0CF9"/>
    <w:rsid w:val="00AB0D2B"/>
    <w:rsid w:val="00AB0F71"/>
    <w:rsid w:val="00AB11BA"/>
    <w:rsid w:val="00AB14F0"/>
    <w:rsid w:val="00AB19E8"/>
    <w:rsid w:val="00AB214C"/>
    <w:rsid w:val="00AB25C7"/>
    <w:rsid w:val="00AB25D0"/>
    <w:rsid w:val="00AB2AEC"/>
    <w:rsid w:val="00AB2CDD"/>
    <w:rsid w:val="00AB30C0"/>
    <w:rsid w:val="00AB31A8"/>
    <w:rsid w:val="00AB3ACE"/>
    <w:rsid w:val="00AB3B5E"/>
    <w:rsid w:val="00AB3C1A"/>
    <w:rsid w:val="00AB3D2A"/>
    <w:rsid w:val="00AB3D66"/>
    <w:rsid w:val="00AB4149"/>
    <w:rsid w:val="00AB41A5"/>
    <w:rsid w:val="00AB4300"/>
    <w:rsid w:val="00AB4742"/>
    <w:rsid w:val="00AB474A"/>
    <w:rsid w:val="00AB49BF"/>
    <w:rsid w:val="00AB49EE"/>
    <w:rsid w:val="00AB4B66"/>
    <w:rsid w:val="00AB4DC2"/>
    <w:rsid w:val="00AB4DF1"/>
    <w:rsid w:val="00AB4E0B"/>
    <w:rsid w:val="00AB4F70"/>
    <w:rsid w:val="00AB50DC"/>
    <w:rsid w:val="00AB578F"/>
    <w:rsid w:val="00AB593C"/>
    <w:rsid w:val="00AB5E88"/>
    <w:rsid w:val="00AB5EBF"/>
    <w:rsid w:val="00AB642C"/>
    <w:rsid w:val="00AB6530"/>
    <w:rsid w:val="00AB6A13"/>
    <w:rsid w:val="00AB6C0B"/>
    <w:rsid w:val="00AB6F12"/>
    <w:rsid w:val="00AB6F5D"/>
    <w:rsid w:val="00AB7200"/>
    <w:rsid w:val="00AB728D"/>
    <w:rsid w:val="00AB72B1"/>
    <w:rsid w:val="00AB7618"/>
    <w:rsid w:val="00AB7631"/>
    <w:rsid w:val="00AB775D"/>
    <w:rsid w:val="00AB7911"/>
    <w:rsid w:val="00AB7B57"/>
    <w:rsid w:val="00AB7BDF"/>
    <w:rsid w:val="00AB7E7E"/>
    <w:rsid w:val="00AC008C"/>
    <w:rsid w:val="00AC04A9"/>
    <w:rsid w:val="00AC0517"/>
    <w:rsid w:val="00AC059A"/>
    <w:rsid w:val="00AC0A5F"/>
    <w:rsid w:val="00AC0BC8"/>
    <w:rsid w:val="00AC0F83"/>
    <w:rsid w:val="00AC13DC"/>
    <w:rsid w:val="00AC1404"/>
    <w:rsid w:val="00AC160E"/>
    <w:rsid w:val="00AC1B71"/>
    <w:rsid w:val="00AC1B8C"/>
    <w:rsid w:val="00AC1E93"/>
    <w:rsid w:val="00AC1EF3"/>
    <w:rsid w:val="00AC210E"/>
    <w:rsid w:val="00AC21E5"/>
    <w:rsid w:val="00AC2697"/>
    <w:rsid w:val="00AC2A94"/>
    <w:rsid w:val="00AC2B02"/>
    <w:rsid w:val="00AC2C25"/>
    <w:rsid w:val="00AC2E36"/>
    <w:rsid w:val="00AC3428"/>
    <w:rsid w:val="00AC34CC"/>
    <w:rsid w:val="00AC3CC7"/>
    <w:rsid w:val="00AC3D0A"/>
    <w:rsid w:val="00AC3D45"/>
    <w:rsid w:val="00AC3D96"/>
    <w:rsid w:val="00AC3F2F"/>
    <w:rsid w:val="00AC3F41"/>
    <w:rsid w:val="00AC4265"/>
    <w:rsid w:val="00AC43DD"/>
    <w:rsid w:val="00AC4B96"/>
    <w:rsid w:val="00AC4FDB"/>
    <w:rsid w:val="00AC5429"/>
    <w:rsid w:val="00AC5574"/>
    <w:rsid w:val="00AC5614"/>
    <w:rsid w:val="00AC569D"/>
    <w:rsid w:val="00AC56E7"/>
    <w:rsid w:val="00AC580B"/>
    <w:rsid w:val="00AC5B65"/>
    <w:rsid w:val="00AC5E0D"/>
    <w:rsid w:val="00AC5FFA"/>
    <w:rsid w:val="00AC6363"/>
    <w:rsid w:val="00AC63F2"/>
    <w:rsid w:val="00AC6546"/>
    <w:rsid w:val="00AC6A21"/>
    <w:rsid w:val="00AC6BDF"/>
    <w:rsid w:val="00AC6EB2"/>
    <w:rsid w:val="00AC7129"/>
    <w:rsid w:val="00AC79F5"/>
    <w:rsid w:val="00AC7E2B"/>
    <w:rsid w:val="00AC7F1A"/>
    <w:rsid w:val="00AC7FD0"/>
    <w:rsid w:val="00AD00DC"/>
    <w:rsid w:val="00AD04A6"/>
    <w:rsid w:val="00AD05F2"/>
    <w:rsid w:val="00AD06B1"/>
    <w:rsid w:val="00AD0B57"/>
    <w:rsid w:val="00AD0BAE"/>
    <w:rsid w:val="00AD0D48"/>
    <w:rsid w:val="00AD0D9B"/>
    <w:rsid w:val="00AD0F66"/>
    <w:rsid w:val="00AD0F73"/>
    <w:rsid w:val="00AD105F"/>
    <w:rsid w:val="00AD1AF5"/>
    <w:rsid w:val="00AD1EBB"/>
    <w:rsid w:val="00AD21FA"/>
    <w:rsid w:val="00AD2272"/>
    <w:rsid w:val="00AD23D7"/>
    <w:rsid w:val="00AD29E3"/>
    <w:rsid w:val="00AD29EF"/>
    <w:rsid w:val="00AD2BE2"/>
    <w:rsid w:val="00AD2C23"/>
    <w:rsid w:val="00AD3222"/>
    <w:rsid w:val="00AD365F"/>
    <w:rsid w:val="00AD3E06"/>
    <w:rsid w:val="00AD407C"/>
    <w:rsid w:val="00AD415D"/>
    <w:rsid w:val="00AD41AF"/>
    <w:rsid w:val="00AD4219"/>
    <w:rsid w:val="00AD48FC"/>
    <w:rsid w:val="00AD4BFF"/>
    <w:rsid w:val="00AD5256"/>
    <w:rsid w:val="00AD5328"/>
    <w:rsid w:val="00AD5488"/>
    <w:rsid w:val="00AD551C"/>
    <w:rsid w:val="00AD554F"/>
    <w:rsid w:val="00AD5683"/>
    <w:rsid w:val="00AD571E"/>
    <w:rsid w:val="00AD5B29"/>
    <w:rsid w:val="00AD5D81"/>
    <w:rsid w:val="00AD5DC5"/>
    <w:rsid w:val="00AD5F4F"/>
    <w:rsid w:val="00AD60E0"/>
    <w:rsid w:val="00AD63AA"/>
    <w:rsid w:val="00AD649A"/>
    <w:rsid w:val="00AD64C3"/>
    <w:rsid w:val="00AD6510"/>
    <w:rsid w:val="00AD6529"/>
    <w:rsid w:val="00AD669D"/>
    <w:rsid w:val="00AD6994"/>
    <w:rsid w:val="00AD6C90"/>
    <w:rsid w:val="00AD71AA"/>
    <w:rsid w:val="00AD7433"/>
    <w:rsid w:val="00AD762B"/>
    <w:rsid w:val="00AD7911"/>
    <w:rsid w:val="00AD7C0F"/>
    <w:rsid w:val="00AD7EA6"/>
    <w:rsid w:val="00AE01B7"/>
    <w:rsid w:val="00AE0215"/>
    <w:rsid w:val="00AE0438"/>
    <w:rsid w:val="00AE092B"/>
    <w:rsid w:val="00AE0C94"/>
    <w:rsid w:val="00AE11EC"/>
    <w:rsid w:val="00AE12C0"/>
    <w:rsid w:val="00AE18D2"/>
    <w:rsid w:val="00AE1C83"/>
    <w:rsid w:val="00AE1FA8"/>
    <w:rsid w:val="00AE20CC"/>
    <w:rsid w:val="00AE21AA"/>
    <w:rsid w:val="00AE24A5"/>
    <w:rsid w:val="00AE260B"/>
    <w:rsid w:val="00AE26BE"/>
    <w:rsid w:val="00AE27F5"/>
    <w:rsid w:val="00AE2C72"/>
    <w:rsid w:val="00AE2CF2"/>
    <w:rsid w:val="00AE2F14"/>
    <w:rsid w:val="00AE30D5"/>
    <w:rsid w:val="00AE37CA"/>
    <w:rsid w:val="00AE3889"/>
    <w:rsid w:val="00AE3A53"/>
    <w:rsid w:val="00AE3E5E"/>
    <w:rsid w:val="00AE40EC"/>
    <w:rsid w:val="00AE41C0"/>
    <w:rsid w:val="00AE435F"/>
    <w:rsid w:val="00AE43C4"/>
    <w:rsid w:val="00AE4771"/>
    <w:rsid w:val="00AE47F9"/>
    <w:rsid w:val="00AE47FB"/>
    <w:rsid w:val="00AE49D0"/>
    <w:rsid w:val="00AE49FD"/>
    <w:rsid w:val="00AE4A81"/>
    <w:rsid w:val="00AE4C69"/>
    <w:rsid w:val="00AE4E67"/>
    <w:rsid w:val="00AE537E"/>
    <w:rsid w:val="00AE5711"/>
    <w:rsid w:val="00AE57E7"/>
    <w:rsid w:val="00AE586B"/>
    <w:rsid w:val="00AE5B4F"/>
    <w:rsid w:val="00AE5BF4"/>
    <w:rsid w:val="00AE5BFC"/>
    <w:rsid w:val="00AE5C16"/>
    <w:rsid w:val="00AE5FB6"/>
    <w:rsid w:val="00AE666E"/>
    <w:rsid w:val="00AE6BB0"/>
    <w:rsid w:val="00AE6DBF"/>
    <w:rsid w:val="00AE6F73"/>
    <w:rsid w:val="00AE7262"/>
    <w:rsid w:val="00AE73AF"/>
    <w:rsid w:val="00AE73DA"/>
    <w:rsid w:val="00AE7481"/>
    <w:rsid w:val="00AE7523"/>
    <w:rsid w:val="00AE7A32"/>
    <w:rsid w:val="00AE7D67"/>
    <w:rsid w:val="00AE7F7E"/>
    <w:rsid w:val="00AE7FAC"/>
    <w:rsid w:val="00AF02C0"/>
    <w:rsid w:val="00AF036D"/>
    <w:rsid w:val="00AF042B"/>
    <w:rsid w:val="00AF0521"/>
    <w:rsid w:val="00AF053A"/>
    <w:rsid w:val="00AF0650"/>
    <w:rsid w:val="00AF079B"/>
    <w:rsid w:val="00AF080B"/>
    <w:rsid w:val="00AF0E20"/>
    <w:rsid w:val="00AF0EEE"/>
    <w:rsid w:val="00AF1085"/>
    <w:rsid w:val="00AF10D7"/>
    <w:rsid w:val="00AF1279"/>
    <w:rsid w:val="00AF1421"/>
    <w:rsid w:val="00AF17D4"/>
    <w:rsid w:val="00AF19F8"/>
    <w:rsid w:val="00AF1CB5"/>
    <w:rsid w:val="00AF1D9D"/>
    <w:rsid w:val="00AF1F46"/>
    <w:rsid w:val="00AF203D"/>
    <w:rsid w:val="00AF2283"/>
    <w:rsid w:val="00AF2465"/>
    <w:rsid w:val="00AF2571"/>
    <w:rsid w:val="00AF28FF"/>
    <w:rsid w:val="00AF29DB"/>
    <w:rsid w:val="00AF2A1C"/>
    <w:rsid w:val="00AF2AF2"/>
    <w:rsid w:val="00AF3262"/>
    <w:rsid w:val="00AF3611"/>
    <w:rsid w:val="00AF3AD5"/>
    <w:rsid w:val="00AF3C72"/>
    <w:rsid w:val="00AF3EE2"/>
    <w:rsid w:val="00AF415D"/>
    <w:rsid w:val="00AF420C"/>
    <w:rsid w:val="00AF4273"/>
    <w:rsid w:val="00AF45D5"/>
    <w:rsid w:val="00AF45FB"/>
    <w:rsid w:val="00AF460B"/>
    <w:rsid w:val="00AF471E"/>
    <w:rsid w:val="00AF4817"/>
    <w:rsid w:val="00AF48CF"/>
    <w:rsid w:val="00AF490C"/>
    <w:rsid w:val="00AF4976"/>
    <w:rsid w:val="00AF49EC"/>
    <w:rsid w:val="00AF4BFA"/>
    <w:rsid w:val="00AF4C79"/>
    <w:rsid w:val="00AF4ED5"/>
    <w:rsid w:val="00AF4F25"/>
    <w:rsid w:val="00AF4F26"/>
    <w:rsid w:val="00AF50E7"/>
    <w:rsid w:val="00AF51C2"/>
    <w:rsid w:val="00AF53A7"/>
    <w:rsid w:val="00AF553F"/>
    <w:rsid w:val="00AF5914"/>
    <w:rsid w:val="00AF5BDD"/>
    <w:rsid w:val="00AF5CB8"/>
    <w:rsid w:val="00AF5CC9"/>
    <w:rsid w:val="00AF5D17"/>
    <w:rsid w:val="00AF5E4D"/>
    <w:rsid w:val="00AF6077"/>
    <w:rsid w:val="00AF61A6"/>
    <w:rsid w:val="00AF626D"/>
    <w:rsid w:val="00AF62C1"/>
    <w:rsid w:val="00AF6642"/>
    <w:rsid w:val="00AF66C6"/>
    <w:rsid w:val="00AF6707"/>
    <w:rsid w:val="00AF6905"/>
    <w:rsid w:val="00AF6B05"/>
    <w:rsid w:val="00AF6C12"/>
    <w:rsid w:val="00AF6CBB"/>
    <w:rsid w:val="00AF7028"/>
    <w:rsid w:val="00AF7299"/>
    <w:rsid w:val="00AF73CD"/>
    <w:rsid w:val="00AF77B0"/>
    <w:rsid w:val="00AF7872"/>
    <w:rsid w:val="00AF7BCE"/>
    <w:rsid w:val="00AF7C9B"/>
    <w:rsid w:val="00AF7F05"/>
    <w:rsid w:val="00B005FA"/>
    <w:rsid w:val="00B00E72"/>
    <w:rsid w:val="00B01733"/>
    <w:rsid w:val="00B0183C"/>
    <w:rsid w:val="00B0185F"/>
    <w:rsid w:val="00B018B5"/>
    <w:rsid w:val="00B018CC"/>
    <w:rsid w:val="00B0193D"/>
    <w:rsid w:val="00B01B54"/>
    <w:rsid w:val="00B01B94"/>
    <w:rsid w:val="00B01BA1"/>
    <w:rsid w:val="00B01DB0"/>
    <w:rsid w:val="00B022F2"/>
    <w:rsid w:val="00B02AE5"/>
    <w:rsid w:val="00B03215"/>
    <w:rsid w:val="00B03469"/>
    <w:rsid w:val="00B0380A"/>
    <w:rsid w:val="00B038C7"/>
    <w:rsid w:val="00B0396B"/>
    <w:rsid w:val="00B03C14"/>
    <w:rsid w:val="00B03DC7"/>
    <w:rsid w:val="00B04270"/>
    <w:rsid w:val="00B043DF"/>
    <w:rsid w:val="00B0441E"/>
    <w:rsid w:val="00B04EDA"/>
    <w:rsid w:val="00B04F81"/>
    <w:rsid w:val="00B05390"/>
    <w:rsid w:val="00B0548F"/>
    <w:rsid w:val="00B055F4"/>
    <w:rsid w:val="00B0565C"/>
    <w:rsid w:val="00B0587F"/>
    <w:rsid w:val="00B05AAE"/>
    <w:rsid w:val="00B05AD4"/>
    <w:rsid w:val="00B05C90"/>
    <w:rsid w:val="00B05DE2"/>
    <w:rsid w:val="00B05F0A"/>
    <w:rsid w:val="00B06166"/>
    <w:rsid w:val="00B0656B"/>
    <w:rsid w:val="00B066C7"/>
    <w:rsid w:val="00B06921"/>
    <w:rsid w:val="00B06A63"/>
    <w:rsid w:val="00B06B12"/>
    <w:rsid w:val="00B06C3D"/>
    <w:rsid w:val="00B06C91"/>
    <w:rsid w:val="00B06D0C"/>
    <w:rsid w:val="00B06DD8"/>
    <w:rsid w:val="00B07130"/>
    <w:rsid w:val="00B076D7"/>
    <w:rsid w:val="00B07878"/>
    <w:rsid w:val="00B07901"/>
    <w:rsid w:val="00B07964"/>
    <w:rsid w:val="00B07C89"/>
    <w:rsid w:val="00B07CCF"/>
    <w:rsid w:val="00B07FB4"/>
    <w:rsid w:val="00B1013D"/>
    <w:rsid w:val="00B109D7"/>
    <w:rsid w:val="00B10CB7"/>
    <w:rsid w:val="00B10FA3"/>
    <w:rsid w:val="00B11091"/>
    <w:rsid w:val="00B1164E"/>
    <w:rsid w:val="00B11C5E"/>
    <w:rsid w:val="00B12027"/>
    <w:rsid w:val="00B12112"/>
    <w:rsid w:val="00B1245B"/>
    <w:rsid w:val="00B126A1"/>
    <w:rsid w:val="00B126B5"/>
    <w:rsid w:val="00B128CF"/>
    <w:rsid w:val="00B1294C"/>
    <w:rsid w:val="00B12973"/>
    <w:rsid w:val="00B12AF0"/>
    <w:rsid w:val="00B12DDA"/>
    <w:rsid w:val="00B12DDD"/>
    <w:rsid w:val="00B13162"/>
    <w:rsid w:val="00B13177"/>
    <w:rsid w:val="00B132EB"/>
    <w:rsid w:val="00B133EF"/>
    <w:rsid w:val="00B1348A"/>
    <w:rsid w:val="00B135D4"/>
    <w:rsid w:val="00B13832"/>
    <w:rsid w:val="00B138E4"/>
    <w:rsid w:val="00B139B7"/>
    <w:rsid w:val="00B1400C"/>
    <w:rsid w:val="00B14184"/>
    <w:rsid w:val="00B149C3"/>
    <w:rsid w:val="00B14B4B"/>
    <w:rsid w:val="00B14E92"/>
    <w:rsid w:val="00B1512A"/>
    <w:rsid w:val="00B15441"/>
    <w:rsid w:val="00B15DC4"/>
    <w:rsid w:val="00B15E8C"/>
    <w:rsid w:val="00B15EC2"/>
    <w:rsid w:val="00B162E4"/>
    <w:rsid w:val="00B163C7"/>
    <w:rsid w:val="00B16531"/>
    <w:rsid w:val="00B16A31"/>
    <w:rsid w:val="00B16AE7"/>
    <w:rsid w:val="00B16D10"/>
    <w:rsid w:val="00B16F26"/>
    <w:rsid w:val="00B17271"/>
    <w:rsid w:val="00B172EC"/>
    <w:rsid w:val="00B1758D"/>
    <w:rsid w:val="00B175DC"/>
    <w:rsid w:val="00B178E5"/>
    <w:rsid w:val="00B17A40"/>
    <w:rsid w:val="00B17B11"/>
    <w:rsid w:val="00B17B8E"/>
    <w:rsid w:val="00B17BC9"/>
    <w:rsid w:val="00B17C19"/>
    <w:rsid w:val="00B17E10"/>
    <w:rsid w:val="00B17EEF"/>
    <w:rsid w:val="00B20231"/>
    <w:rsid w:val="00B202DE"/>
    <w:rsid w:val="00B20692"/>
    <w:rsid w:val="00B2078C"/>
    <w:rsid w:val="00B207A7"/>
    <w:rsid w:val="00B20B73"/>
    <w:rsid w:val="00B20CF6"/>
    <w:rsid w:val="00B20D6A"/>
    <w:rsid w:val="00B20DEA"/>
    <w:rsid w:val="00B20F09"/>
    <w:rsid w:val="00B2187B"/>
    <w:rsid w:val="00B21C6B"/>
    <w:rsid w:val="00B21CBB"/>
    <w:rsid w:val="00B21FA0"/>
    <w:rsid w:val="00B22204"/>
    <w:rsid w:val="00B222CA"/>
    <w:rsid w:val="00B22933"/>
    <w:rsid w:val="00B22A6E"/>
    <w:rsid w:val="00B22B23"/>
    <w:rsid w:val="00B22CF0"/>
    <w:rsid w:val="00B22D6A"/>
    <w:rsid w:val="00B22DB6"/>
    <w:rsid w:val="00B22F8D"/>
    <w:rsid w:val="00B23154"/>
    <w:rsid w:val="00B2328D"/>
    <w:rsid w:val="00B237BB"/>
    <w:rsid w:val="00B23BA5"/>
    <w:rsid w:val="00B23CDE"/>
    <w:rsid w:val="00B23DA1"/>
    <w:rsid w:val="00B23FFC"/>
    <w:rsid w:val="00B240E6"/>
    <w:rsid w:val="00B24130"/>
    <w:rsid w:val="00B2466B"/>
    <w:rsid w:val="00B24973"/>
    <w:rsid w:val="00B24CCA"/>
    <w:rsid w:val="00B24DD3"/>
    <w:rsid w:val="00B251B1"/>
    <w:rsid w:val="00B255BB"/>
    <w:rsid w:val="00B256BA"/>
    <w:rsid w:val="00B25754"/>
    <w:rsid w:val="00B257A6"/>
    <w:rsid w:val="00B2586A"/>
    <w:rsid w:val="00B25888"/>
    <w:rsid w:val="00B25E20"/>
    <w:rsid w:val="00B25FDA"/>
    <w:rsid w:val="00B261A2"/>
    <w:rsid w:val="00B26307"/>
    <w:rsid w:val="00B2640D"/>
    <w:rsid w:val="00B2647B"/>
    <w:rsid w:val="00B26592"/>
    <w:rsid w:val="00B267C0"/>
    <w:rsid w:val="00B2690C"/>
    <w:rsid w:val="00B26CE2"/>
    <w:rsid w:val="00B26D77"/>
    <w:rsid w:val="00B26EC1"/>
    <w:rsid w:val="00B271DA"/>
    <w:rsid w:val="00B2728B"/>
    <w:rsid w:val="00B273C3"/>
    <w:rsid w:val="00B27D33"/>
    <w:rsid w:val="00B27E8E"/>
    <w:rsid w:val="00B27EA9"/>
    <w:rsid w:val="00B30341"/>
    <w:rsid w:val="00B304EF"/>
    <w:rsid w:val="00B3051A"/>
    <w:rsid w:val="00B3081C"/>
    <w:rsid w:val="00B30A68"/>
    <w:rsid w:val="00B30B10"/>
    <w:rsid w:val="00B30F5C"/>
    <w:rsid w:val="00B30FAD"/>
    <w:rsid w:val="00B31264"/>
    <w:rsid w:val="00B31363"/>
    <w:rsid w:val="00B31458"/>
    <w:rsid w:val="00B3159A"/>
    <w:rsid w:val="00B31769"/>
    <w:rsid w:val="00B3178F"/>
    <w:rsid w:val="00B317BD"/>
    <w:rsid w:val="00B31AC2"/>
    <w:rsid w:val="00B31AD5"/>
    <w:rsid w:val="00B31B31"/>
    <w:rsid w:val="00B31B36"/>
    <w:rsid w:val="00B31D57"/>
    <w:rsid w:val="00B31DA0"/>
    <w:rsid w:val="00B31EFF"/>
    <w:rsid w:val="00B321AC"/>
    <w:rsid w:val="00B326EC"/>
    <w:rsid w:val="00B3275E"/>
    <w:rsid w:val="00B32849"/>
    <w:rsid w:val="00B32AA0"/>
    <w:rsid w:val="00B32B7C"/>
    <w:rsid w:val="00B32C08"/>
    <w:rsid w:val="00B33889"/>
    <w:rsid w:val="00B33897"/>
    <w:rsid w:val="00B33BCD"/>
    <w:rsid w:val="00B33CFF"/>
    <w:rsid w:val="00B33E2A"/>
    <w:rsid w:val="00B3471A"/>
    <w:rsid w:val="00B347CB"/>
    <w:rsid w:val="00B352D3"/>
    <w:rsid w:val="00B35648"/>
    <w:rsid w:val="00B357B8"/>
    <w:rsid w:val="00B359EF"/>
    <w:rsid w:val="00B35D1B"/>
    <w:rsid w:val="00B3602A"/>
    <w:rsid w:val="00B36B45"/>
    <w:rsid w:val="00B36CB0"/>
    <w:rsid w:val="00B36CD5"/>
    <w:rsid w:val="00B36D50"/>
    <w:rsid w:val="00B3701B"/>
    <w:rsid w:val="00B37321"/>
    <w:rsid w:val="00B37533"/>
    <w:rsid w:val="00B3760B"/>
    <w:rsid w:val="00B378EA"/>
    <w:rsid w:val="00B37A6F"/>
    <w:rsid w:val="00B37AFA"/>
    <w:rsid w:val="00B37B8C"/>
    <w:rsid w:val="00B37EE7"/>
    <w:rsid w:val="00B37F41"/>
    <w:rsid w:val="00B40073"/>
    <w:rsid w:val="00B40121"/>
    <w:rsid w:val="00B402F1"/>
    <w:rsid w:val="00B404A6"/>
    <w:rsid w:val="00B4060B"/>
    <w:rsid w:val="00B40751"/>
    <w:rsid w:val="00B408AE"/>
    <w:rsid w:val="00B40EDE"/>
    <w:rsid w:val="00B41019"/>
    <w:rsid w:val="00B410CB"/>
    <w:rsid w:val="00B41427"/>
    <w:rsid w:val="00B4179D"/>
    <w:rsid w:val="00B41E75"/>
    <w:rsid w:val="00B41F2D"/>
    <w:rsid w:val="00B420BC"/>
    <w:rsid w:val="00B426E1"/>
    <w:rsid w:val="00B426FB"/>
    <w:rsid w:val="00B42748"/>
    <w:rsid w:val="00B42803"/>
    <w:rsid w:val="00B42991"/>
    <w:rsid w:val="00B429E5"/>
    <w:rsid w:val="00B42BB3"/>
    <w:rsid w:val="00B42EFF"/>
    <w:rsid w:val="00B4305F"/>
    <w:rsid w:val="00B432C9"/>
    <w:rsid w:val="00B435D4"/>
    <w:rsid w:val="00B4367D"/>
    <w:rsid w:val="00B43977"/>
    <w:rsid w:val="00B43ACA"/>
    <w:rsid w:val="00B43BA6"/>
    <w:rsid w:val="00B43BFC"/>
    <w:rsid w:val="00B43D71"/>
    <w:rsid w:val="00B43DBB"/>
    <w:rsid w:val="00B43EB6"/>
    <w:rsid w:val="00B43F2E"/>
    <w:rsid w:val="00B44115"/>
    <w:rsid w:val="00B4470E"/>
    <w:rsid w:val="00B447E6"/>
    <w:rsid w:val="00B44951"/>
    <w:rsid w:val="00B44A67"/>
    <w:rsid w:val="00B44F5E"/>
    <w:rsid w:val="00B45465"/>
    <w:rsid w:val="00B4546A"/>
    <w:rsid w:val="00B456AF"/>
    <w:rsid w:val="00B45AD9"/>
    <w:rsid w:val="00B45C24"/>
    <w:rsid w:val="00B45D4B"/>
    <w:rsid w:val="00B45E97"/>
    <w:rsid w:val="00B45FC9"/>
    <w:rsid w:val="00B46057"/>
    <w:rsid w:val="00B462BE"/>
    <w:rsid w:val="00B463A1"/>
    <w:rsid w:val="00B463B5"/>
    <w:rsid w:val="00B463C0"/>
    <w:rsid w:val="00B4661E"/>
    <w:rsid w:val="00B46831"/>
    <w:rsid w:val="00B469A1"/>
    <w:rsid w:val="00B46AAC"/>
    <w:rsid w:val="00B46B97"/>
    <w:rsid w:val="00B46CAE"/>
    <w:rsid w:val="00B46CD7"/>
    <w:rsid w:val="00B47015"/>
    <w:rsid w:val="00B47035"/>
    <w:rsid w:val="00B47413"/>
    <w:rsid w:val="00B475AF"/>
    <w:rsid w:val="00B476DC"/>
    <w:rsid w:val="00B4776E"/>
    <w:rsid w:val="00B477B1"/>
    <w:rsid w:val="00B47A15"/>
    <w:rsid w:val="00B47B13"/>
    <w:rsid w:val="00B47DF1"/>
    <w:rsid w:val="00B47F91"/>
    <w:rsid w:val="00B47FA5"/>
    <w:rsid w:val="00B500E0"/>
    <w:rsid w:val="00B5014C"/>
    <w:rsid w:val="00B50153"/>
    <w:rsid w:val="00B5026B"/>
    <w:rsid w:val="00B50348"/>
    <w:rsid w:val="00B504C4"/>
    <w:rsid w:val="00B50C43"/>
    <w:rsid w:val="00B51114"/>
    <w:rsid w:val="00B5115E"/>
    <w:rsid w:val="00B51188"/>
    <w:rsid w:val="00B511FA"/>
    <w:rsid w:val="00B51329"/>
    <w:rsid w:val="00B51424"/>
    <w:rsid w:val="00B5157F"/>
    <w:rsid w:val="00B5161C"/>
    <w:rsid w:val="00B517BB"/>
    <w:rsid w:val="00B51CC6"/>
    <w:rsid w:val="00B51D10"/>
    <w:rsid w:val="00B51F24"/>
    <w:rsid w:val="00B5215A"/>
    <w:rsid w:val="00B5262C"/>
    <w:rsid w:val="00B5283F"/>
    <w:rsid w:val="00B52971"/>
    <w:rsid w:val="00B529C7"/>
    <w:rsid w:val="00B52CDC"/>
    <w:rsid w:val="00B52F0D"/>
    <w:rsid w:val="00B530A7"/>
    <w:rsid w:val="00B5327A"/>
    <w:rsid w:val="00B533B9"/>
    <w:rsid w:val="00B5376A"/>
    <w:rsid w:val="00B53ED6"/>
    <w:rsid w:val="00B53FBE"/>
    <w:rsid w:val="00B5404C"/>
    <w:rsid w:val="00B5442B"/>
    <w:rsid w:val="00B544F4"/>
    <w:rsid w:val="00B544FC"/>
    <w:rsid w:val="00B54865"/>
    <w:rsid w:val="00B54A33"/>
    <w:rsid w:val="00B54F6B"/>
    <w:rsid w:val="00B55019"/>
    <w:rsid w:val="00B55298"/>
    <w:rsid w:val="00B55331"/>
    <w:rsid w:val="00B55862"/>
    <w:rsid w:val="00B55FAE"/>
    <w:rsid w:val="00B5610D"/>
    <w:rsid w:val="00B5644F"/>
    <w:rsid w:val="00B5660F"/>
    <w:rsid w:val="00B56815"/>
    <w:rsid w:val="00B56897"/>
    <w:rsid w:val="00B56A56"/>
    <w:rsid w:val="00B56A5D"/>
    <w:rsid w:val="00B56C94"/>
    <w:rsid w:val="00B56DBE"/>
    <w:rsid w:val="00B56EA1"/>
    <w:rsid w:val="00B56F23"/>
    <w:rsid w:val="00B56FDF"/>
    <w:rsid w:val="00B571C8"/>
    <w:rsid w:val="00B57495"/>
    <w:rsid w:val="00B5784D"/>
    <w:rsid w:val="00B57B47"/>
    <w:rsid w:val="00B57ED0"/>
    <w:rsid w:val="00B57F32"/>
    <w:rsid w:val="00B601F7"/>
    <w:rsid w:val="00B60226"/>
    <w:rsid w:val="00B60305"/>
    <w:rsid w:val="00B60770"/>
    <w:rsid w:val="00B60946"/>
    <w:rsid w:val="00B60A83"/>
    <w:rsid w:val="00B60B19"/>
    <w:rsid w:val="00B60CF0"/>
    <w:rsid w:val="00B60E80"/>
    <w:rsid w:val="00B61169"/>
    <w:rsid w:val="00B61195"/>
    <w:rsid w:val="00B614F7"/>
    <w:rsid w:val="00B61683"/>
    <w:rsid w:val="00B6195E"/>
    <w:rsid w:val="00B61BA2"/>
    <w:rsid w:val="00B61F0A"/>
    <w:rsid w:val="00B61F28"/>
    <w:rsid w:val="00B61FF9"/>
    <w:rsid w:val="00B620DB"/>
    <w:rsid w:val="00B62283"/>
    <w:rsid w:val="00B6234C"/>
    <w:rsid w:val="00B626B2"/>
    <w:rsid w:val="00B62701"/>
    <w:rsid w:val="00B62B47"/>
    <w:rsid w:val="00B62B94"/>
    <w:rsid w:val="00B62CD7"/>
    <w:rsid w:val="00B62FF5"/>
    <w:rsid w:val="00B6314B"/>
    <w:rsid w:val="00B631FA"/>
    <w:rsid w:val="00B632F7"/>
    <w:rsid w:val="00B633A2"/>
    <w:rsid w:val="00B636F0"/>
    <w:rsid w:val="00B63893"/>
    <w:rsid w:val="00B63935"/>
    <w:rsid w:val="00B6396C"/>
    <w:rsid w:val="00B639A1"/>
    <w:rsid w:val="00B63B57"/>
    <w:rsid w:val="00B63B7F"/>
    <w:rsid w:val="00B63EE5"/>
    <w:rsid w:val="00B63EEB"/>
    <w:rsid w:val="00B64038"/>
    <w:rsid w:val="00B64068"/>
    <w:rsid w:val="00B642B3"/>
    <w:rsid w:val="00B64375"/>
    <w:rsid w:val="00B6466C"/>
    <w:rsid w:val="00B647CB"/>
    <w:rsid w:val="00B64BAF"/>
    <w:rsid w:val="00B64C3E"/>
    <w:rsid w:val="00B64D36"/>
    <w:rsid w:val="00B65028"/>
    <w:rsid w:val="00B651FF"/>
    <w:rsid w:val="00B65309"/>
    <w:rsid w:val="00B656EE"/>
    <w:rsid w:val="00B657F1"/>
    <w:rsid w:val="00B65930"/>
    <w:rsid w:val="00B65C3E"/>
    <w:rsid w:val="00B65DAF"/>
    <w:rsid w:val="00B65E16"/>
    <w:rsid w:val="00B65E8A"/>
    <w:rsid w:val="00B65ECB"/>
    <w:rsid w:val="00B6626F"/>
    <w:rsid w:val="00B66408"/>
    <w:rsid w:val="00B665AA"/>
    <w:rsid w:val="00B666AE"/>
    <w:rsid w:val="00B66A59"/>
    <w:rsid w:val="00B66ADD"/>
    <w:rsid w:val="00B66BAE"/>
    <w:rsid w:val="00B66C54"/>
    <w:rsid w:val="00B6724A"/>
    <w:rsid w:val="00B674AD"/>
    <w:rsid w:val="00B67642"/>
    <w:rsid w:val="00B67E01"/>
    <w:rsid w:val="00B700AD"/>
    <w:rsid w:val="00B702C5"/>
    <w:rsid w:val="00B704C1"/>
    <w:rsid w:val="00B70635"/>
    <w:rsid w:val="00B70728"/>
    <w:rsid w:val="00B70789"/>
    <w:rsid w:val="00B70827"/>
    <w:rsid w:val="00B70958"/>
    <w:rsid w:val="00B709CC"/>
    <w:rsid w:val="00B709D7"/>
    <w:rsid w:val="00B709F9"/>
    <w:rsid w:val="00B70D02"/>
    <w:rsid w:val="00B70E3A"/>
    <w:rsid w:val="00B70E58"/>
    <w:rsid w:val="00B7121A"/>
    <w:rsid w:val="00B712E5"/>
    <w:rsid w:val="00B714A0"/>
    <w:rsid w:val="00B7198B"/>
    <w:rsid w:val="00B71AB8"/>
    <w:rsid w:val="00B71D80"/>
    <w:rsid w:val="00B72193"/>
    <w:rsid w:val="00B72340"/>
    <w:rsid w:val="00B7255E"/>
    <w:rsid w:val="00B72867"/>
    <w:rsid w:val="00B729FA"/>
    <w:rsid w:val="00B72A52"/>
    <w:rsid w:val="00B72A6F"/>
    <w:rsid w:val="00B72A8F"/>
    <w:rsid w:val="00B72E52"/>
    <w:rsid w:val="00B7314E"/>
    <w:rsid w:val="00B735D8"/>
    <w:rsid w:val="00B73A81"/>
    <w:rsid w:val="00B73AC3"/>
    <w:rsid w:val="00B73E1A"/>
    <w:rsid w:val="00B73FD5"/>
    <w:rsid w:val="00B742A7"/>
    <w:rsid w:val="00B743E3"/>
    <w:rsid w:val="00B74563"/>
    <w:rsid w:val="00B746DF"/>
    <w:rsid w:val="00B749F6"/>
    <w:rsid w:val="00B74AEE"/>
    <w:rsid w:val="00B74C26"/>
    <w:rsid w:val="00B74D70"/>
    <w:rsid w:val="00B74F85"/>
    <w:rsid w:val="00B75154"/>
    <w:rsid w:val="00B75352"/>
    <w:rsid w:val="00B75556"/>
    <w:rsid w:val="00B75BF0"/>
    <w:rsid w:val="00B75D83"/>
    <w:rsid w:val="00B7616D"/>
    <w:rsid w:val="00B76251"/>
    <w:rsid w:val="00B76447"/>
    <w:rsid w:val="00B764FB"/>
    <w:rsid w:val="00B767C2"/>
    <w:rsid w:val="00B76889"/>
    <w:rsid w:val="00B76C71"/>
    <w:rsid w:val="00B76E47"/>
    <w:rsid w:val="00B76E49"/>
    <w:rsid w:val="00B76F4D"/>
    <w:rsid w:val="00B770C5"/>
    <w:rsid w:val="00B771E6"/>
    <w:rsid w:val="00B7722C"/>
    <w:rsid w:val="00B77AB6"/>
    <w:rsid w:val="00B77BD2"/>
    <w:rsid w:val="00B77CCE"/>
    <w:rsid w:val="00B80324"/>
    <w:rsid w:val="00B80335"/>
    <w:rsid w:val="00B8094D"/>
    <w:rsid w:val="00B809EF"/>
    <w:rsid w:val="00B809FB"/>
    <w:rsid w:val="00B80C19"/>
    <w:rsid w:val="00B80EA0"/>
    <w:rsid w:val="00B80EE1"/>
    <w:rsid w:val="00B81068"/>
    <w:rsid w:val="00B8129D"/>
    <w:rsid w:val="00B81365"/>
    <w:rsid w:val="00B8159A"/>
    <w:rsid w:val="00B81850"/>
    <w:rsid w:val="00B8198E"/>
    <w:rsid w:val="00B81A9A"/>
    <w:rsid w:val="00B81B54"/>
    <w:rsid w:val="00B81BCB"/>
    <w:rsid w:val="00B820C7"/>
    <w:rsid w:val="00B821AD"/>
    <w:rsid w:val="00B82604"/>
    <w:rsid w:val="00B82926"/>
    <w:rsid w:val="00B82D12"/>
    <w:rsid w:val="00B82E54"/>
    <w:rsid w:val="00B8310C"/>
    <w:rsid w:val="00B833AD"/>
    <w:rsid w:val="00B83866"/>
    <w:rsid w:val="00B838DB"/>
    <w:rsid w:val="00B83A84"/>
    <w:rsid w:val="00B83C80"/>
    <w:rsid w:val="00B83F87"/>
    <w:rsid w:val="00B83FA3"/>
    <w:rsid w:val="00B84440"/>
    <w:rsid w:val="00B84558"/>
    <w:rsid w:val="00B84712"/>
    <w:rsid w:val="00B8512E"/>
    <w:rsid w:val="00B852FB"/>
    <w:rsid w:val="00B855AE"/>
    <w:rsid w:val="00B856EE"/>
    <w:rsid w:val="00B85924"/>
    <w:rsid w:val="00B85BA1"/>
    <w:rsid w:val="00B85D67"/>
    <w:rsid w:val="00B85F5D"/>
    <w:rsid w:val="00B864AB"/>
    <w:rsid w:val="00B864F3"/>
    <w:rsid w:val="00B8662B"/>
    <w:rsid w:val="00B86B45"/>
    <w:rsid w:val="00B87446"/>
    <w:rsid w:val="00B877A4"/>
    <w:rsid w:val="00B906DA"/>
    <w:rsid w:val="00B907EF"/>
    <w:rsid w:val="00B909DD"/>
    <w:rsid w:val="00B90EE0"/>
    <w:rsid w:val="00B9127D"/>
    <w:rsid w:val="00B917E5"/>
    <w:rsid w:val="00B91AE6"/>
    <w:rsid w:val="00B91B8D"/>
    <w:rsid w:val="00B91BD6"/>
    <w:rsid w:val="00B91C02"/>
    <w:rsid w:val="00B91FD7"/>
    <w:rsid w:val="00B92279"/>
    <w:rsid w:val="00B922EF"/>
    <w:rsid w:val="00B923C4"/>
    <w:rsid w:val="00B92543"/>
    <w:rsid w:val="00B928D3"/>
    <w:rsid w:val="00B92EEE"/>
    <w:rsid w:val="00B931D8"/>
    <w:rsid w:val="00B9375F"/>
    <w:rsid w:val="00B938BD"/>
    <w:rsid w:val="00B93DD1"/>
    <w:rsid w:val="00B93E7F"/>
    <w:rsid w:val="00B9424D"/>
    <w:rsid w:val="00B9427B"/>
    <w:rsid w:val="00B9460F"/>
    <w:rsid w:val="00B94757"/>
    <w:rsid w:val="00B94D86"/>
    <w:rsid w:val="00B95041"/>
    <w:rsid w:val="00B95197"/>
    <w:rsid w:val="00B951CF"/>
    <w:rsid w:val="00B9521D"/>
    <w:rsid w:val="00B95258"/>
    <w:rsid w:val="00B953A9"/>
    <w:rsid w:val="00B9541E"/>
    <w:rsid w:val="00B95996"/>
    <w:rsid w:val="00B95E38"/>
    <w:rsid w:val="00B9643A"/>
    <w:rsid w:val="00B96D45"/>
    <w:rsid w:val="00B96DFF"/>
    <w:rsid w:val="00B96E29"/>
    <w:rsid w:val="00B9720A"/>
    <w:rsid w:val="00B97364"/>
    <w:rsid w:val="00B977A0"/>
    <w:rsid w:val="00B97BCF"/>
    <w:rsid w:val="00B97C37"/>
    <w:rsid w:val="00B97C76"/>
    <w:rsid w:val="00B97E69"/>
    <w:rsid w:val="00BA06E3"/>
    <w:rsid w:val="00BA089D"/>
    <w:rsid w:val="00BA0B62"/>
    <w:rsid w:val="00BA121F"/>
    <w:rsid w:val="00BA135B"/>
    <w:rsid w:val="00BA144A"/>
    <w:rsid w:val="00BA14A1"/>
    <w:rsid w:val="00BA1B7B"/>
    <w:rsid w:val="00BA1D41"/>
    <w:rsid w:val="00BA1EF1"/>
    <w:rsid w:val="00BA1F30"/>
    <w:rsid w:val="00BA1F93"/>
    <w:rsid w:val="00BA220F"/>
    <w:rsid w:val="00BA2254"/>
    <w:rsid w:val="00BA294C"/>
    <w:rsid w:val="00BA2A32"/>
    <w:rsid w:val="00BA2B9C"/>
    <w:rsid w:val="00BA2C87"/>
    <w:rsid w:val="00BA2CFD"/>
    <w:rsid w:val="00BA2E17"/>
    <w:rsid w:val="00BA2EBF"/>
    <w:rsid w:val="00BA3826"/>
    <w:rsid w:val="00BA3AB3"/>
    <w:rsid w:val="00BA3D52"/>
    <w:rsid w:val="00BA3E11"/>
    <w:rsid w:val="00BA3F14"/>
    <w:rsid w:val="00BA4049"/>
    <w:rsid w:val="00BA407F"/>
    <w:rsid w:val="00BA424E"/>
    <w:rsid w:val="00BA4291"/>
    <w:rsid w:val="00BA489A"/>
    <w:rsid w:val="00BA48C2"/>
    <w:rsid w:val="00BA4C66"/>
    <w:rsid w:val="00BA4E3E"/>
    <w:rsid w:val="00BA501D"/>
    <w:rsid w:val="00BA5355"/>
    <w:rsid w:val="00BA56B9"/>
    <w:rsid w:val="00BA5805"/>
    <w:rsid w:val="00BA5D00"/>
    <w:rsid w:val="00BA5EF5"/>
    <w:rsid w:val="00BA6037"/>
    <w:rsid w:val="00BA64C2"/>
    <w:rsid w:val="00BA676F"/>
    <w:rsid w:val="00BA68E6"/>
    <w:rsid w:val="00BA6CE4"/>
    <w:rsid w:val="00BA7126"/>
    <w:rsid w:val="00BA723D"/>
    <w:rsid w:val="00BA7668"/>
    <w:rsid w:val="00BA7A3F"/>
    <w:rsid w:val="00BA7C16"/>
    <w:rsid w:val="00BA7C3F"/>
    <w:rsid w:val="00BA7C5F"/>
    <w:rsid w:val="00BA7DBF"/>
    <w:rsid w:val="00BA7E6F"/>
    <w:rsid w:val="00BA7E99"/>
    <w:rsid w:val="00BB00CA"/>
    <w:rsid w:val="00BB0270"/>
    <w:rsid w:val="00BB0356"/>
    <w:rsid w:val="00BB04A5"/>
    <w:rsid w:val="00BB0798"/>
    <w:rsid w:val="00BB09CD"/>
    <w:rsid w:val="00BB0B4A"/>
    <w:rsid w:val="00BB0B6E"/>
    <w:rsid w:val="00BB1078"/>
    <w:rsid w:val="00BB1176"/>
    <w:rsid w:val="00BB1380"/>
    <w:rsid w:val="00BB1767"/>
    <w:rsid w:val="00BB19C0"/>
    <w:rsid w:val="00BB1ADE"/>
    <w:rsid w:val="00BB1AEC"/>
    <w:rsid w:val="00BB1F5A"/>
    <w:rsid w:val="00BB2435"/>
    <w:rsid w:val="00BB2469"/>
    <w:rsid w:val="00BB2578"/>
    <w:rsid w:val="00BB273E"/>
    <w:rsid w:val="00BB2D11"/>
    <w:rsid w:val="00BB3016"/>
    <w:rsid w:val="00BB3194"/>
    <w:rsid w:val="00BB3304"/>
    <w:rsid w:val="00BB3393"/>
    <w:rsid w:val="00BB341D"/>
    <w:rsid w:val="00BB355F"/>
    <w:rsid w:val="00BB3602"/>
    <w:rsid w:val="00BB362F"/>
    <w:rsid w:val="00BB37DC"/>
    <w:rsid w:val="00BB39AD"/>
    <w:rsid w:val="00BB3D6D"/>
    <w:rsid w:val="00BB3D84"/>
    <w:rsid w:val="00BB45EC"/>
    <w:rsid w:val="00BB48D5"/>
    <w:rsid w:val="00BB4904"/>
    <w:rsid w:val="00BB4A87"/>
    <w:rsid w:val="00BB4CB6"/>
    <w:rsid w:val="00BB4D30"/>
    <w:rsid w:val="00BB4EDC"/>
    <w:rsid w:val="00BB5361"/>
    <w:rsid w:val="00BB5627"/>
    <w:rsid w:val="00BB589A"/>
    <w:rsid w:val="00BB592D"/>
    <w:rsid w:val="00BB5BBB"/>
    <w:rsid w:val="00BB5CA1"/>
    <w:rsid w:val="00BB5CD8"/>
    <w:rsid w:val="00BB5EB9"/>
    <w:rsid w:val="00BB6278"/>
    <w:rsid w:val="00BB68C7"/>
    <w:rsid w:val="00BB6B70"/>
    <w:rsid w:val="00BB6E57"/>
    <w:rsid w:val="00BB705E"/>
    <w:rsid w:val="00BB706A"/>
    <w:rsid w:val="00BB7281"/>
    <w:rsid w:val="00BB754E"/>
    <w:rsid w:val="00BB7699"/>
    <w:rsid w:val="00BB786A"/>
    <w:rsid w:val="00BB79CA"/>
    <w:rsid w:val="00BB7AF0"/>
    <w:rsid w:val="00BB7CC1"/>
    <w:rsid w:val="00BC0451"/>
    <w:rsid w:val="00BC057E"/>
    <w:rsid w:val="00BC0B94"/>
    <w:rsid w:val="00BC1249"/>
    <w:rsid w:val="00BC13F8"/>
    <w:rsid w:val="00BC1404"/>
    <w:rsid w:val="00BC141D"/>
    <w:rsid w:val="00BC149B"/>
    <w:rsid w:val="00BC1607"/>
    <w:rsid w:val="00BC165C"/>
    <w:rsid w:val="00BC17DA"/>
    <w:rsid w:val="00BC1802"/>
    <w:rsid w:val="00BC1A28"/>
    <w:rsid w:val="00BC1DD4"/>
    <w:rsid w:val="00BC1F3A"/>
    <w:rsid w:val="00BC1F9F"/>
    <w:rsid w:val="00BC245E"/>
    <w:rsid w:val="00BC246E"/>
    <w:rsid w:val="00BC24CE"/>
    <w:rsid w:val="00BC27C4"/>
    <w:rsid w:val="00BC2A9B"/>
    <w:rsid w:val="00BC2D05"/>
    <w:rsid w:val="00BC3019"/>
    <w:rsid w:val="00BC330E"/>
    <w:rsid w:val="00BC342A"/>
    <w:rsid w:val="00BC3893"/>
    <w:rsid w:val="00BC395C"/>
    <w:rsid w:val="00BC3A94"/>
    <w:rsid w:val="00BC3EC7"/>
    <w:rsid w:val="00BC40F7"/>
    <w:rsid w:val="00BC4218"/>
    <w:rsid w:val="00BC42EB"/>
    <w:rsid w:val="00BC4315"/>
    <w:rsid w:val="00BC44E5"/>
    <w:rsid w:val="00BC460F"/>
    <w:rsid w:val="00BC4DF3"/>
    <w:rsid w:val="00BC4FD4"/>
    <w:rsid w:val="00BC5076"/>
    <w:rsid w:val="00BC51C8"/>
    <w:rsid w:val="00BC51D9"/>
    <w:rsid w:val="00BC51F1"/>
    <w:rsid w:val="00BC5281"/>
    <w:rsid w:val="00BC575C"/>
    <w:rsid w:val="00BC58EC"/>
    <w:rsid w:val="00BC59E4"/>
    <w:rsid w:val="00BC5BFE"/>
    <w:rsid w:val="00BC63F7"/>
    <w:rsid w:val="00BC651A"/>
    <w:rsid w:val="00BC664A"/>
    <w:rsid w:val="00BC6845"/>
    <w:rsid w:val="00BC6D1B"/>
    <w:rsid w:val="00BC7135"/>
    <w:rsid w:val="00BC71F4"/>
    <w:rsid w:val="00BC7518"/>
    <w:rsid w:val="00BC7985"/>
    <w:rsid w:val="00BC7E8C"/>
    <w:rsid w:val="00BC7EED"/>
    <w:rsid w:val="00BD0707"/>
    <w:rsid w:val="00BD093C"/>
    <w:rsid w:val="00BD09B9"/>
    <w:rsid w:val="00BD0B73"/>
    <w:rsid w:val="00BD0C10"/>
    <w:rsid w:val="00BD0CAE"/>
    <w:rsid w:val="00BD0E93"/>
    <w:rsid w:val="00BD0EA3"/>
    <w:rsid w:val="00BD110D"/>
    <w:rsid w:val="00BD11E9"/>
    <w:rsid w:val="00BD137C"/>
    <w:rsid w:val="00BD1677"/>
    <w:rsid w:val="00BD1B2E"/>
    <w:rsid w:val="00BD1D9C"/>
    <w:rsid w:val="00BD20DA"/>
    <w:rsid w:val="00BD2219"/>
    <w:rsid w:val="00BD23DC"/>
    <w:rsid w:val="00BD27EA"/>
    <w:rsid w:val="00BD282A"/>
    <w:rsid w:val="00BD2854"/>
    <w:rsid w:val="00BD2861"/>
    <w:rsid w:val="00BD28A8"/>
    <w:rsid w:val="00BD2AEF"/>
    <w:rsid w:val="00BD2C6B"/>
    <w:rsid w:val="00BD31E0"/>
    <w:rsid w:val="00BD35DF"/>
    <w:rsid w:val="00BD3A07"/>
    <w:rsid w:val="00BD3E07"/>
    <w:rsid w:val="00BD42B1"/>
    <w:rsid w:val="00BD43A1"/>
    <w:rsid w:val="00BD4528"/>
    <w:rsid w:val="00BD462A"/>
    <w:rsid w:val="00BD4C25"/>
    <w:rsid w:val="00BD4D90"/>
    <w:rsid w:val="00BD5059"/>
    <w:rsid w:val="00BD506F"/>
    <w:rsid w:val="00BD50C7"/>
    <w:rsid w:val="00BD52BB"/>
    <w:rsid w:val="00BD54E3"/>
    <w:rsid w:val="00BD5AC1"/>
    <w:rsid w:val="00BD5BC3"/>
    <w:rsid w:val="00BD5C2A"/>
    <w:rsid w:val="00BD5DFD"/>
    <w:rsid w:val="00BD5F6A"/>
    <w:rsid w:val="00BD61B8"/>
    <w:rsid w:val="00BD63A0"/>
    <w:rsid w:val="00BD640E"/>
    <w:rsid w:val="00BD6668"/>
    <w:rsid w:val="00BD6CC2"/>
    <w:rsid w:val="00BD6F1B"/>
    <w:rsid w:val="00BD70B5"/>
    <w:rsid w:val="00BD74BD"/>
    <w:rsid w:val="00BD7889"/>
    <w:rsid w:val="00BD796A"/>
    <w:rsid w:val="00BD7E5C"/>
    <w:rsid w:val="00BD7F16"/>
    <w:rsid w:val="00BE009C"/>
    <w:rsid w:val="00BE01F9"/>
    <w:rsid w:val="00BE03E6"/>
    <w:rsid w:val="00BE0AB6"/>
    <w:rsid w:val="00BE0D2E"/>
    <w:rsid w:val="00BE0F9F"/>
    <w:rsid w:val="00BE11EB"/>
    <w:rsid w:val="00BE1C91"/>
    <w:rsid w:val="00BE1CF6"/>
    <w:rsid w:val="00BE1E04"/>
    <w:rsid w:val="00BE1F7F"/>
    <w:rsid w:val="00BE20ED"/>
    <w:rsid w:val="00BE217F"/>
    <w:rsid w:val="00BE220A"/>
    <w:rsid w:val="00BE2655"/>
    <w:rsid w:val="00BE26AC"/>
    <w:rsid w:val="00BE2870"/>
    <w:rsid w:val="00BE2C3C"/>
    <w:rsid w:val="00BE2D14"/>
    <w:rsid w:val="00BE2DD3"/>
    <w:rsid w:val="00BE2E09"/>
    <w:rsid w:val="00BE2F12"/>
    <w:rsid w:val="00BE3185"/>
    <w:rsid w:val="00BE33A3"/>
    <w:rsid w:val="00BE346B"/>
    <w:rsid w:val="00BE3A39"/>
    <w:rsid w:val="00BE3C1A"/>
    <w:rsid w:val="00BE4338"/>
    <w:rsid w:val="00BE4518"/>
    <w:rsid w:val="00BE4796"/>
    <w:rsid w:val="00BE4819"/>
    <w:rsid w:val="00BE483D"/>
    <w:rsid w:val="00BE4864"/>
    <w:rsid w:val="00BE49BF"/>
    <w:rsid w:val="00BE4AE0"/>
    <w:rsid w:val="00BE4B6E"/>
    <w:rsid w:val="00BE4B72"/>
    <w:rsid w:val="00BE4C07"/>
    <w:rsid w:val="00BE4DEF"/>
    <w:rsid w:val="00BE526C"/>
    <w:rsid w:val="00BE5A21"/>
    <w:rsid w:val="00BE5B39"/>
    <w:rsid w:val="00BE5C14"/>
    <w:rsid w:val="00BE5DBC"/>
    <w:rsid w:val="00BE6304"/>
    <w:rsid w:val="00BE6370"/>
    <w:rsid w:val="00BE639A"/>
    <w:rsid w:val="00BE67CB"/>
    <w:rsid w:val="00BE6827"/>
    <w:rsid w:val="00BE684C"/>
    <w:rsid w:val="00BE685D"/>
    <w:rsid w:val="00BE68B2"/>
    <w:rsid w:val="00BE7439"/>
    <w:rsid w:val="00BE7634"/>
    <w:rsid w:val="00BE7C11"/>
    <w:rsid w:val="00BE7C2D"/>
    <w:rsid w:val="00BE7CE4"/>
    <w:rsid w:val="00BE7DD9"/>
    <w:rsid w:val="00BE7F32"/>
    <w:rsid w:val="00BF006B"/>
    <w:rsid w:val="00BF029B"/>
    <w:rsid w:val="00BF0881"/>
    <w:rsid w:val="00BF0A2A"/>
    <w:rsid w:val="00BF0B61"/>
    <w:rsid w:val="00BF0BEC"/>
    <w:rsid w:val="00BF0C6A"/>
    <w:rsid w:val="00BF0D41"/>
    <w:rsid w:val="00BF0DBD"/>
    <w:rsid w:val="00BF1785"/>
    <w:rsid w:val="00BF178E"/>
    <w:rsid w:val="00BF190B"/>
    <w:rsid w:val="00BF1BB7"/>
    <w:rsid w:val="00BF1F9C"/>
    <w:rsid w:val="00BF2108"/>
    <w:rsid w:val="00BF24A9"/>
    <w:rsid w:val="00BF2901"/>
    <w:rsid w:val="00BF2A27"/>
    <w:rsid w:val="00BF2C64"/>
    <w:rsid w:val="00BF3056"/>
    <w:rsid w:val="00BF308D"/>
    <w:rsid w:val="00BF3136"/>
    <w:rsid w:val="00BF3227"/>
    <w:rsid w:val="00BF3334"/>
    <w:rsid w:val="00BF333A"/>
    <w:rsid w:val="00BF35BD"/>
    <w:rsid w:val="00BF370A"/>
    <w:rsid w:val="00BF3871"/>
    <w:rsid w:val="00BF3C7D"/>
    <w:rsid w:val="00BF3CCB"/>
    <w:rsid w:val="00BF3E29"/>
    <w:rsid w:val="00BF3FA6"/>
    <w:rsid w:val="00BF45A5"/>
    <w:rsid w:val="00BF53CD"/>
    <w:rsid w:val="00BF56D1"/>
    <w:rsid w:val="00BF57B0"/>
    <w:rsid w:val="00BF57BA"/>
    <w:rsid w:val="00BF5B7A"/>
    <w:rsid w:val="00BF5C1A"/>
    <w:rsid w:val="00BF5D5C"/>
    <w:rsid w:val="00BF5DE6"/>
    <w:rsid w:val="00BF5EBB"/>
    <w:rsid w:val="00BF60EC"/>
    <w:rsid w:val="00BF6307"/>
    <w:rsid w:val="00BF69D7"/>
    <w:rsid w:val="00BF6DEE"/>
    <w:rsid w:val="00BF70DA"/>
    <w:rsid w:val="00BF71C8"/>
    <w:rsid w:val="00BF71E7"/>
    <w:rsid w:val="00BF72FE"/>
    <w:rsid w:val="00BF73B9"/>
    <w:rsid w:val="00BF7A57"/>
    <w:rsid w:val="00BF7CE4"/>
    <w:rsid w:val="00BF7D0C"/>
    <w:rsid w:val="00BF7DBB"/>
    <w:rsid w:val="00BF7E5C"/>
    <w:rsid w:val="00C00031"/>
    <w:rsid w:val="00C003A3"/>
    <w:rsid w:val="00C0044F"/>
    <w:rsid w:val="00C00589"/>
    <w:rsid w:val="00C00646"/>
    <w:rsid w:val="00C00EBE"/>
    <w:rsid w:val="00C01285"/>
    <w:rsid w:val="00C0132F"/>
    <w:rsid w:val="00C0152B"/>
    <w:rsid w:val="00C016F5"/>
    <w:rsid w:val="00C01A42"/>
    <w:rsid w:val="00C01AFD"/>
    <w:rsid w:val="00C01B4E"/>
    <w:rsid w:val="00C020A1"/>
    <w:rsid w:val="00C02221"/>
    <w:rsid w:val="00C0223D"/>
    <w:rsid w:val="00C0230F"/>
    <w:rsid w:val="00C023FC"/>
    <w:rsid w:val="00C027F7"/>
    <w:rsid w:val="00C027F9"/>
    <w:rsid w:val="00C02850"/>
    <w:rsid w:val="00C02968"/>
    <w:rsid w:val="00C02DAF"/>
    <w:rsid w:val="00C02EDE"/>
    <w:rsid w:val="00C03747"/>
    <w:rsid w:val="00C038B9"/>
    <w:rsid w:val="00C03C11"/>
    <w:rsid w:val="00C03C53"/>
    <w:rsid w:val="00C0407A"/>
    <w:rsid w:val="00C0424A"/>
    <w:rsid w:val="00C04273"/>
    <w:rsid w:val="00C0495A"/>
    <w:rsid w:val="00C04D06"/>
    <w:rsid w:val="00C04D3C"/>
    <w:rsid w:val="00C04DF6"/>
    <w:rsid w:val="00C052BF"/>
    <w:rsid w:val="00C05731"/>
    <w:rsid w:val="00C05774"/>
    <w:rsid w:val="00C05E89"/>
    <w:rsid w:val="00C06301"/>
    <w:rsid w:val="00C06468"/>
    <w:rsid w:val="00C064FD"/>
    <w:rsid w:val="00C067F2"/>
    <w:rsid w:val="00C06A3F"/>
    <w:rsid w:val="00C072E6"/>
    <w:rsid w:val="00C073DD"/>
    <w:rsid w:val="00C076CE"/>
    <w:rsid w:val="00C07A3E"/>
    <w:rsid w:val="00C07AEC"/>
    <w:rsid w:val="00C07BD6"/>
    <w:rsid w:val="00C07E32"/>
    <w:rsid w:val="00C07FC1"/>
    <w:rsid w:val="00C1004F"/>
    <w:rsid w:val="00C100ED"/>
    <w:rsid w:val="00C105C0"/>
    <w:rsid w:val="00C107C7"/>
    <w:rsid w:val="00C10AFD"/>
    <w:rsid w:val="00C110E0"/>
    <w:rsid w:val="00C1115F"/>
    <w:rsid w:val="00C115B1"/>
    <w:rsid w:val="00C116C5"/>
    <w:rsid w:val="00C118C2"/>
    <w:rsid w:val="00C118D5"/>
    <w:rsid w:val="00C11936"/>
    <w:rsid w:val="00C11DFC"/>
    <w:rsid w:val="00C11E66"/>
    <w:rsid w:val="00C121C2"/>
    <w:rsid w:val="00C123C5"/>
    <w:rsid w:val="00C12433"/>
    <w:rsid w:val="00C12670"/>
    <w:rsid w:val="00C12954"/>
    <w:rsid w:val="00C12B0A"/>
    <w:rsid w:val="00C12B7D"/>
    <w:rsid w:val="00C12ECB"/>
    <w:rsid w:val="00C130AF"/>
    <w:rsid w:val="00C133FC"/>
    <w:rsid w:val="00C13667"/>
    <w:rsid w:val="00C13736"/>
    <w:rsid w:val="00C13C77"/>
    <w:rsid w:val="00C13D5D"/>
    <w:rsid w:val="00C14219"/>
    <w:rsid w:val="00C1477B"/>
    <w:rsid w:val="00C14809"/>
    <w:rsid w:val="00C14AFA"/>
    <w:rsid w:val="00C14CDB"/>
    <w:rsid w:val="00C15029"/>
    <w:rsid w:val="00C1513C"/>
    <w:rsid w:val="00C15222"/>
    <w:rsid w:val="00C1581B"/>
    <w:rsid w:val="00C15B30"/>
    <w:rsid w:val="00C15C8F"/>
    <w:rsid w:val="00C15E3C"/>
    <w:rsid w:val="00C15F63"/>
    <w:rsid w:val="00C16344"/>
    <w:rsid w:val="00C164A1"/>
    <w:rsid w:val="00C166E5"/>
    <w:rsid w:val="00C166E9"/>
    <w:rsid w:val="00C16735"/>
    <w:rsid w:val="00C16903"/>
    <w:rsid w:val="00C16C06"/>
    <w:rsid w:val="00C16F7E"/>
    <w:rsid w:val="00C1723C"/>
    <w:rsid w:val="00C1724F"/>
    <w:rsid w:val="00C172A7"/>
    <w:rsid w:val="00C17520"/>
    <w:rsid w:val="00C17696"/>
    <w:rsid w:val="00C17DA8"/>
    <w:rsid w:val="00C20241"/>
    <w:rsid w:val="00C204A6"/>
    <w:rsid w:val="00C208F3"/>
    <w:rsid w:val="00C209C0"/>
    <w:rsid w:val="00C20B67"/>
    <w:rsid w:val="00C20CF9"/>
    <w:rsid w:val="00C211BF"/>
    <w:rsid w:val="00C21239"/>
    <w:rsid w:val="00C2134C"/>
    <w:rsid w:val="00C21843"/>
    <w:rsid w:val="00C21887"/>
    <w:rsid w:val="00C22126"/>
    <w:rsid w:val="00C22242"/>
    <w:rsid w:val="00C223C8"/>
    <w:rsid w:val="00C224C6"/>
    <w:rsid w:val="00C227D9"/>
    <w:rsid w:val="00C22A43"/>
    <w:rsid w:val="00C22D06"/>
    <w:rsid w:val="00C22D98"/>
    <w:rsid w:val="00C22DD9"/>
    <w:rsid w:val="00C22FDC"/>
    <w:rsid w:val="00C23098"/>
    <w:rsid w:val="00C23127"/>
    <w:rsid w:val="00C231B2"/>
    <w:rsid w:val="00C2327F"/>
    <w:rsid w:val="00C23299"/>
    <w:rsid w:val="00C2346E"/>
    <w:rsid w:val="00C23546"/>
    <w:rsid w:val="00C2384D"/>
    <w:rsid w:val="00C23CEC"/>
    <w:rsid w:val="00C2409E"/>
    <w:rsid w:val="00C24226"/>
    <w:rsid w:val="00C24A0E"/>
    <w:rsid w:val="00C24A97"/>
    <w:rsid w:val="00C24D3A"/>
    <w:rsid w:val="00C24FA7"/>
    <w:rsid w:val="00C2505B"/>
    <w:rsid w:val="00C25456"/>
    <w:rsid w:val="00C25528"/>
    <w:rsid w:val="00C2596A"/>
    <w:rsid w:val="00C25C6A"/>
    <w:rsid w:val="00C26B20"/>
    <w:rsid w:val="00C26F1C"/>
    <w:rsid w:val="00C274B4"/>
    <w:rsid w:val="00C2765A"/>
    <w:rsid w:val="00C2794E"/>
    <w:rsid w:val="00C279E0"/>
    <w:rsid w:val="00C27D3A"/>
    <w:rsid w:val="00C27DD8"/>
    <w:rsid w:val="00C27ED1"/>
    <w:rsid w:val="00C302E1"/>
    <w:rsid w:val="00C30392"/>
    <w:rsid w:val="00C30523"/>
    <w:rsid w:val="00C305D1"/>
    <w:rsid w:val="00C30EEA"/>
    <w:rsid w:val="00C30FBB"/>
    <w:rsid w:val="00C30FFF"/>
    <w:rsid w:val="00C31244"/>
    <w:rsid w:val="00C314ED"/>
    <w:rsid w:val="00C315A8"/>
    <w:rsid w:val="00C3182F"/>
    <w:rsid w:val="00C31B50"/>
    <w:rsid w:val="00C31BA3"/>
    <w:rsid w:val="00C31BC5"/>
    <w:rsid w:val="00C3252B"/>
    <w:rsid w:val="00C3268F"/>
    <w:rsid w:val="00C32913"/>
    <w:rsid w:val="00C330E8"/>
    <w:rsid w:val="00C33216"/>
    <w:rsid w:val="00C33818"/>
    <w:rsid w:val="00C339C0"/>
    <w:rsid w:val="00C33C2C"/>
    <w:rsid w:val="00C33E8E"/>
    <w:rsid w:val="00C33EB7"/>
    <w:rsid w:val="00C341B9"/>
    <w:rsid w:val="00C34511"/>
    <w:rsid w:val="00C3452C"/>
    <w:rsid w:val="00C34546"/>
    <w:rsid w:val="00C34A7B"/>
    <w:rsid w:val="00C34AFC"/>
    <w:rsid w:val="00C354B7"/>
    <w:rsid w:val="00C35565"/>
    <w:rsid w:val="00C3565E"/>
    <w:rsid w:val="00C35B16"/>
    <w:rsid w:val="00C35B68"/>
    <w:rsid w:val="00C35C7E"/>
    <w:rsid w:val="00C36339"/>
    <w:rsid w:val="00C3661F"/>
    <w:rsid w:val="00C36CC0"/>
    <w:rsid w:val="00C36DCA"/>
    <w:rsid w:val="00C36E7E"/>
    <w:rsid w:val="00C37014"/>
    <w:rsid w:val="00C37116"/>
    <w:rsid w:val="00C37329"/>
    <w:rsid w:val="00C376F8"/>
    <w:rsid w:val="00C378EE"/>
    <w:rsid w:val="00C37A70"/>
    <w:rsid w:val="00C37B54"/>
    <w:rsid w:val="00C37C3D"/>
    <w:rsid w:val="00C4005E"/>
    <w:rsid w:val="00C40558"/>
    <w:rsid w:val="00C409C7"/>
    <w:rsid w:val="00C41101"/>
    <w:rsid w:val="00C41695"/>
    <w:rsid w:val="00C41A00"/>
    <w:rsid w:val="00C421A6"/>
    <w:rsid w:val="00C4229C"/>
    <w:rsid w:val="00C42522"/>
    <w:rsid w:val="00C426A6"/>
    <w:rsid w:val="00C4282B"/>
    <w:rsid w:val="00C42B78"/>
    <w:rsid w:val="00C4331F"/>
    <w:rsid w:val="00C43607"/>
    <w:rsid w:val="00C43776"/>
    <w:rsid w:val="00C43D6C"/>
    <w:rsid w:val="00C43FE9"/>
    <w:rsid w:val="00C44121"/>
    <w:rsid w:val="00C441C6"/>
    <w:rsid w:val="00C44325"/>
    <w:rsid w:val="00C44555"/>
    <w:rsid w:val="00C44632"/>
    <w:rsid w:val="00C44717"/>
    <w:rsid w:val="00C4479C"/>
    <w:rsid w:val="00C4499C"/>
    <w:rsid w:val="00C44E75"/>
    <w:rsid w:val="00C4528A"/>
    <w:rsid w:val="00C45294"/>
    <w:rsid w:val="00C4546B"/>
    <w:rsid w:val="00C456E2"/>
    <w:rsid w:val="00C45725"/>
    <w:rsid w:val="00C45B35"/>
    <w:rsid w:val="00C45C18"/>
    <w:rsid w:val="00C45C75"/>
    <w:rsid w:val="00C45CF7"/>
    <w:rsid w:val="00C4651C"/>
    <w:rsid w:val="00C467B1"/>
    <w:rsid w:val="00C46AE9"/>
    <w:rsid w:val="00C46BD6"/>
    <w:rsid w:val="00C4764F"/>
    <w:rsid w:val="00C4784B"/>
    <w:rsid w:val="00C47C64"/>
    <w:rsid w:val="00C47E38"/>
    <w:rsid w:val="00C500F8"/>
    <w:rsid w:val="00C50167"/>
    <w:rsid w:val="00C50502"/>
    <w:rsid w:val="00C50A5E"/>
    <w:rsid w:val="00C50C1D"/>
    <w:rsid w:val="00C50C8F"/>
    <w:rsid w:val="00C50D6D"/>
    <w:rsid w:val="00C50FDA"/>
    <w:rsid w:val="00C51628"/>
    <w:rsid w:val="00C518E8"/>
    <w:rsid w:val="00C519E4"/>
    <w:rsid w:val="00C51F51"/>
    <w:rsid w:val="00C523A6"/>
    <w:rsid w:val="00C523D7"/>
    <w:rsid w:val="00C5284C"/>
    <w:rsid w:val="00C5284F"/>
    <w:rsid w:val="00C529B7"/>
    <w:rsid w:val="00C52BDF"/>
    <w:rsid w:val="00C52C41"/>
    <w:rsid w:val="00C530BE"/>
    <w:rsid w:val="00C530E1"/>
    <w:rsid w:val="00C5324A"/>
    <w:rsid w:val="00C53452"/>
    <w:rsid w:val="00C53694"/>
    <w:rsid w:val="00C537A2"/>
    <w:rsid w:val="00C53810"/>
    <w:rsid w:val="00C53A4F"/>
    <w:rsid w:val="00C53AFD"/>
    <w:rsid w:val="00C53C2B"/>
    <w:rsid w:val="00C53F98"/>
    <w:rsid w:val="00C543F1"/>
    <w:rsid w:val="00C54622"/>
    <w:rsid w:val="00C54664"/>
    <w:rsid w:val="00C54975"/>
    <w:rsid w:val="00C549DB"/>
    <w:rsid w:val="00C54A2A"/>
    <w:rsid w:val="00C54B62"/>
    <w:rsid w:val="00C54B8E"/>
    <w:rsid w:val="00C54D72"/>
    <w:rsid w:val="00C54EC6"/>
    <w:rsid w:val="00C54FA5"/>
    <w:rsid w:val="00C54FE4"/>
    <w:rsid w:val="00C5520B"/>
    <w:rsid w:val="00C5531D"/>
    <w:rsid w:val="00C55613"/>
    <w:rsid w:val="00C5563D"/>
    <w:rsid w:val="00C557C2"/>
    <w:rsid w:val="00C557DF"/>
    <w:rsid w:val="00C55A68"/>
    <w:rsid w:val="00C55C1E"/>
    <w:rsid w:val="00C55E39"/>
    <w:rsid w:val="00C562DF"/>
    <w:rsid w:val="00C5637E"/>
    <w:rsid w:val="00C5641A"/>
    <w:rsid w:val="00C56602"/>
    <w:rsid w:val="00C56753"/>
    <w:rsid w:val="00C56C9D"/>
    <w:rsid w:val="00C57201"/>
    <w:rsid w:val="00C5720E"/>
    <w:rsid w:val="00C57400"/>
    <w:rsid w:val="00C57568"/>
    <w:rsid w:val="00C57604"/>
    <w:rsid w:val="00C5769D"/>
    <w:rsid w:val="00C576B7"/>
    <w:rsid w:val="00C57898"/>
    <w:rsid w:val="00C57997"/>
    <w:rsid w:val="00C600BB"/>
    <w:rsid w:val="00C600DD"/>
    <w:rsid w:val="00C601F8"/>
    <w:rsid w:val="00C60302"/>
    <w:rsid w:val="00C60494"/>
    <w:rsid w:val="00C605AB"/>
    <w:rsid w:val="00C60804"/>
    <w:rsid w:val="00C609B3"/>
    <w:rsid w:val="00C613D9"/>
    <w:rsid w:val="00C6156A"/>
    <w:rsid w:val="00C6168E"/>
    <w:rsid w:val="00C618EA"/>
    <w:rsid w:val="00C619E9"/>
    <w:rsid w:val="00C61B63"/>
    <w:rsid w:val="00C61BD6"/>
    <w:rsid w:val="00C61E62"/>
    <w:rsid w:val="00C625B5"/>
    <w:rsid w:val="00C6283D"/>
    <w:rsid w:val="00C62893"/>
    <w:rsid w:val="00C6299B"/>
    <w:rsid w:val="00C62A60"/>
    <w:rsid w:val="00C62C67"/>
    <w:rsid w:val="00C62EF6"/>
    <w:rsid w:val="00C631F0"/>
    <w:rsid w:val="00C6324C"/>
    <w:rsid w:val="00C6370C"/>
    <w:rsid w:val="00C6377B"/>
    <w:rsid w:val="00C63821"/>
    <w:rsid w:val="00C63AAD"/>
    <w:rsid w:val="00C63D83"/>
    <w:rsid w:val="00C63F97"/>
    <w:rsid w:val="00C63FF7"/>
    <w:rsid w:val="00C640DC"/>
    <w:rsid w:val="00C641B3"/>
    <w:rsid w:val="00C64751"/>
    <w:rsid w:val="00C64D48"/>
    <w:rsid w:val="00C64D96"/>
    <w:rsid w:val="00C64FF4"/>
    <w:rsid w:val="00C65291"/>
    <w:rsid w:val="00C65296"/>
    <w:rsid w:val="00C65EEA"/>
    <w:rsid w:val="00C661C7"/>
    <w:rsid w:val="00C662D3"/>
    <w:rsid w:val="00C6638F"/>
    <w:rsid w:val="00C66509"/>
    <w:rsid w:val="00C666E8"/>
    <w:rsid w:val="00C66BD5"/>
    <w:rsid w:val="00C66D7D"/>
    <w:rsid w:val="00C66DA8"/>
    <w:rsid w:val="00C675F1"/>
    <w:rsid w:val="00C67687"/>
    <w:rsid w:val="00C6781E"/>
    <w:rsid w:val="00C6793A"/>
    <w:rsid w:val="00C67CAB"/>
    <w:rsid w:val="00C67E25"/>
    <w:rsid w:val="00C67F6F"/>
    <w:rsid w:val="00C700CF"/>
    <w:rsid w:val="00C7014A"/>
    <w:rsid w:val="00C7016B"/>
    <w:rsid w:val="00C70495"/>
    <w:rsid w:val="00C70684"/>
    <w:rsid w:val="00C7086A"/>
    <w:rsid w:val="00C7091A"/>
    <w:rsid w:val="00C7094F"/>
    <w:rsid w:val="00C709A2"/>
    <w:rsid w:val="00C70BF3"/>
    <w:rsid w:val="00C70CC1"/>
    <w:rsid w:val="00C70D17"/>
    <w:rsid w:val="00C710FC"/>
    <w:rsid w:val="00C71111"/>
    <w:rsid w:val="00C714A9"/>
    <w:rsid w:val="00C7158F"/>
    <w:rsid w:val="00C71A15"/>
    <w:rsid w:val="00C71B40"/>
    <w:rsid w:val="00C72131"/>
    <w:rsid w:val="00C723CF"/>
    <w:rsid w:val="00C7252F"/>
    <w:rsid w:val="00C72A12"/>
    <w:rsid w:val="00C72A27"/>
    <w:rsid w:val="00C72A4F"/>
    <w:rsid w:val="00C72BE3"/>
    <w:rsid w:val="00C72D65"/>
    <w:rsid w:val="00C733AB"/>
    <w:rsid w:val="00C737D5"/>
    <w:rsid w:val="00C73951"/>
    <w:rsid w:val="00C73A5B"/>
    <w:rsid w:val="00C73D21"/>
    <w:rsid w:val="00C73E50"/>
    <w:rsid w:val="00C73ECC"/>
    <w:rsid w:val="00C7405C"/>
    <w:rsid w:val="00C741A7"/>
    <w:rsid w:val="00C743F3"/>
    <w:rsid w:val="00C7454E"/>
    <w:rsid w:val="00C74596"/>
    <w:rsid w:val="00C745C3"/>
    <w:rsid w:val="00C74783"/>
    <w:rsid w:val="00C74809"/>
    <w:rsid w:val="00C74B09"/>
    <w:rsid w:val="00C74D08"/>
    <w:rsid w:val="00C74DD4"/>
    <w:rsid w:val="00C74F3C"/>
    <w:rsid w:val="00C74FCF"/>
    <w:rsid w:val="00C75197"/>
    <w:rsid w:val="00C75BE1"/>
    <w:rsid w:val="00C75CCE"/>
    <w:rsid w:val="00C75CF4"/>
    <w:rsid w:val="00C75D1D"/>
    <w:rsid w:val="00C76371"/>
    <w:rsid w:val="00C7647A"/>
    <w:rsid w:val="00C765D0"/>
    <w:rsid w:val="00C76699"/>
    <w:rsid w:val="00C766AF"/>
    <w:rsid w:val="00C7673B"/>
    <w:rsid w:val="00C76993"/>
    <w:rsid w:val="00C770B6"/>
    <w:rsid w:val="00C77532"/>
    <w:rsid w:val="00C776CB"/>
    <w:rsid w:val="00C778AE"/>
    <w:rsid w:val="00C77AF2"/>
    <w:rsid w:val="00C77DD4"/>
    <w:rsid w:val="00C801E1"/>
    <w:rsid w:val="00C80259"/>
    <w:rsid w:val="00C80BE1"/>
    <w:rsid w:val="00C80D33"/>
    <w:rsid w:val="00C80E2A"/>
    <w:rsid w:val="00C80E83"/>
    <w:rsid w:val="00C80F17"/>
    <w:rsid w:val="00C810E8"/>
    <w:rsid w:val="00C8111B"/>
    <w:rsid w:val="00C81206"/>
    <w:rsid w:val="00C812EB"/>
    <w:rsid w:val="00C81578"/>
    <w:rsid w:val="00C8157D"/>
    <w:rsid w:val="00C815C9"/>
    <w:rsid w:val="00C81B86"/>
    <w:rsid w:val="00C81C2B"/>
    <w:rsid w:val="00C81CC5"/>
    <w:rsid w:val="00C81ED4"/>
    <w:rsid w:val="00C81F7C"/>
    <w:rsid w:val="00C8205F"/>
    <w:rsid w:val="00C821E3"/>
    <w:rsid w:val="00C82576"/>
    <w:rsid w:val="00C8288C"/>
    <w:rsid w:val="00C82AAC"/>
    <w:rsid w:val="00C82C55"/>
    <w:rsid w:val="00C82F5C"/>
    <w:rsid w:val="00C831BF"/>
    <w:rsid w:val="00C83306"/>
    <w:rsid w:val="00C833FA"/>
    <w:rsid w:val="00C837F8"/>
    <w:rsid w:val="00C83C43"/>
    <w:rsid w:val="00C83E59"/>
    <w:rsid w:val="00C844E6"/>
    <w:rsid w:val="00C84511"/>
    <w:rsid w:val="00C8485D"/>
    <w:rsid w:val="00C848CC"/>
    <w:rsid w:val="00C849BC"/>
    <w:rsid w:val="00C84A48"/>
    <w:rsid w:val="00C84B52"/>
    <w:rsid w:val="00C84CC6"/>
    <w:rsid w:val="00C84F8C"/>
    <w:rsid w:val="00C85172"/>
    <w:rsid w:val="00C852BC"/>
    <w:rsid w:val="00C8571F"/>
    <w:rsid w:val="00C85863"/>
    <w:rsid w:val="00C85B41"/>
    <w:rsid w:val="00C85B82"/>
    <w:rsid w:val="00C85B8A"/>
    <w:rsid w:val="00C85BCC"/>
    <w:rsid w:val="00C85CC8"/>
    <w:rsid w:val="00C85DAB"/>
    <w:rsid w:val="00C85ED2"/>
    <w:rsid w:val="00C85F26"/>
    <w:rsid w:val="00C86025"/>
    <w:rsid w:val="00C86099"/>
    <w:rsid w:val="00C86144"/>
    <w:rsid w:val="00C861C8"/>
    <w:rsid w:val="00C86532"/>
    <w:rsid w:val="00C86722"/>
    <w:rsid w:val="00C86C90"/>
    <w:rsid w:val="00C86E2C"/>
    <w:rsid w:val="00C86EA9"/>
    <w:rsid w:val="00C873E1"/>
    <w:rsid w:val="00C87745"/>
    <w:rsid w:val="00C879CA"/>
    <w:rsid w:val="00C87D62"/>
    <w:rsid w:val="00C87E29"/>
    <w:rsid w:val="00C87F60"/>
    <w:rsid w:val="00C90044"/>
    <w:rsid w:val="00C90070"/>
    <w:rsid w:val="00C900E3"/>
    <w:rsid w:val="00C902F0"/>
    <w:rsid w:val="00C9046D"/>
    <w:rsid w:val="00C90482"/>
    <w:rsid w:val="00C9098D"/>
    <w:rsid w:val="00C90B9C"/>
    <w:rsid w:val="00C90BE1"/>
    <w:rsid w:val="00C90C4B"/>
    <w:rsid w:val="00C90F9B"/>
    <w:rsid w:val="00C91092"/>
    <w:rsid w:val="00C911EC"/>
    <w:rsid w:val="00C91208"/>
    <w:rsid w:val="00C912BA"/>
    <w:rsid w:val="00C91382"/>
    <w:rsid w:val="00C9180C"/>
    <w:rsid w:val="00C9195F"/>
    <w:rsid w:val="00C91DA2"/>
    <w:rsid w:val="00C91F3B"/>
    <w:rsid w:val="00C9202D"/>
    <w:rsid w:val="00C921FC"/>
    <w:rsid w:val="00C92451"/>
    <w:rsid w:val="00C92705"/>
    <w:rsid w:val="00C92883"/>
    <w:rsid w:val="00C93128"/>
    <w:rsid w:val="00C93775"/>
    <w:rsid w:val="00C93A39"/>
    <w:rsid w:val="00C93C02"/>
    <w:rsid w:val="00C93E6F"/>
    <w:rsid w:val="00C94017"/>
    <w:rsid w:val="00C9426D"/>
    <w:rsid w:val="00C943E6"/>
    <w:rsid w:val="00C9459A"/>
    <w:rsid w:val="00C94A9B"/>
    <w:rsid w:val="00C94BAB"/>
    <w:rsid w:val="00C94C2E"/>
    <w:rsid w:val="00C95572"/>
    <w:rsid w:val="00C95631"/>
    <w:rsid w:val="00C95945"/>
    <w:rsid w:val="00C95AE5"/>
    <w:rsid w:val="00C95CB3"/>
    <w:rsid w:val="00C95E7F"/>
    <w:rsid w:val="00C9609F"/>
    <w:rsid w:val="00C96704"/>
    <w:rsid w:val="00C9689F"/>
    <w:rsid w:val="00C96942"/>
    <w:rsid w:val="00C96975"/>
    <w:rsid w:val="00C96ADF"/>
    <w:rsid w:val="00C96B0A"/>
    <w:rsid w:val="00C96B72"/>
    <w:rsid w:val="00C96C69"/>
    <w:rsid w:val="00C96D89"/>
    <w:rsid w:val="00C96DD6"/>
    <w:rsid w:val="00C970F2"/>
    <w:rsid w:val="00C97413"/>
    <w:rsid w:val="00C97545"/>
    <w:rsid w:val="00C97753"/>
    <w:rsid w:val="00CA0039"/>
    <w:rsid w:val="00CA007C"/>
    <w:rsid w:val="00CA015D"/>
    <w:rsid w:val="00CA0249"/>
    <w:rsid w:val="00CA030F"/>
    <w:rsid w:val="00CA0513"/>
    <w:rsid w:val="00CA05EE"/>
    <w:rsid w:val="00CA0700"/>
    <w:rsid w:val="00CA0722"/>
    <w:rsid w:val="00CA0913"/>
    <w:rsid w:val="00CA09D8"/>
    <w:rsid w:val="00CA0A20"/>
    <w:rsid w:val="00CA0CB5"/>
    <w:rsid w:val="00CA0D9C"/>
    <w:rsid w:val="00CA0DE0"/>
    <w:rsid w:val="00CA0E31"/>
    <w:rsid w:val="00CA0F83"/>
    <w:rsid w:val="00CA1055"/>
    <w:rsid w:val="00CA1911"/>
    <w:rsid w:val="00CA1A97"/>
    <w:rsid w:val="00CA1CA9"/>
    <w:rsid w:val="00CA1D33"/>
    <w:rsid w:val="00CA1E3A"/>
    <w:rsid w:val="00CA22F4"/>
    <w:rsid w:val="00CA233F"/>
    <w:rsid w:val="00CA2370"/>
    <w:rsid w:val="00CA2717"/>
    <w:rsid w:val="00CA2FD5"/>
    <w:rsid w:val="00CA300F"/>
    <w:rsid w:val="00CA3054"/>
    <w:rsid w:val="00CA3176"/>
    <w:rsid w:val="00CA3273"/>
    <w:rsid w:val="00CA3509"/>
    <w:rsid w:val="00CA3622"/>
    <w:rsid w:val="00CA3AB6"/>
    <w:rsid w:val="00CA3D4F"/>
    <w:rsid w:val="00CA3F39"/>
    <w:rsid w:val="00CA4277"/>
    <w:rsid w:val="00CA444D"/>
    <w:rsid w:val="00CA469F"/>
    <w:rsid w:val="00CA499E"/>
    <w:rsid w:val="00CA4A38"/>
    <w:rsid w:val="00CA4E6F"/>
    <w:rsid w:val="00CA502A"/>
    <w:rsid w:val="00CA5072"/>
    <w:rsid w:val="00CA5126"/>
    <w:rsid w:val="00CA51A7"/>
    <w:rsid w:val="00CA5256"/>
    <w:rsid w:val="00CA52AF"/>
    <w:rsid w:val="00CA599F"/>
    <w:rsid w:val="00CA5AA8"/>
    <w:rsid w:val="00CA62E3"/>
    <w:rsid w:val="00CA637A"/>
    <w:rsid w:val="00CA63FC"/>
    <w:rsid w:val="00CA697A"/>
    <w:rsid w:val="00CA6B40"/>
    <w:rsid w:val="00CA6C52"/>
    <w:rsid w:val="00CA6E05"/>
    <w:rsid w:val="00CA6F4F"/>
    <w:rsid w:val="00CA6FF0"/>
    <w:rsid w:val="00CA70B9"/>
    <w:rsid w:val="00CA7127"/>
    <w:rsid w:val="00CA7273"/>
    <w:rsid w:val="00CA7B50"/>
    <w:rsid w:val="00CA7BF4"/>
    <w:rsid w:val="00CA7F21"/>
    <w:rsid w:val="00CA7F8D"/>
    <w:rsid w:val="00CB06C1"/>
    <w:rsid w:val="00CB0A24"/>
    <w:rsid w:val="00CB0C71"/>
    <w:rsid w:val="00CB0D91"/>
    <w:rsid w:val="00CB0E3C"/>
    <w:rsid w:val="00CB108F"/>
    <w:rsid w:val="00CB12FB"/>
    <w:rsid w:val="00CB18B3"/>
    <w:rsid w:val="00CB1A0A"/>
    <w:rsid w:val="00CB1CB8"/>
    <w:rsid w:val="00CB1D1C"/>
    <w:rsid w:val="00CB1D8E"/>
    <w:rsid w:val="00CB264B"/>
    <w:rsid w:val="00CB2708"/>
    <w:rsid w:val="00CB2866"/>
    <w:rsid w:val="00CB29E0"/>
    <w:rsid w:val="00CB2B12"/>
    <w:rsid w:val="00CB2B2D"/>
    <w:rsid w:val="00CB2D34"/>
    <w:rsid w:val="00CB2E03"/>
    <w:rsid w:val="00CB2ED5"/>
    <w:rsid w:val="00CB3150"/>
    <w:rsid w:val="00CB3152"/>
    <w:rsid w:val="00CB32FD"/>
    <w:rsid w:val="00CB3362"/>
    <w:rsid w:val="00CB33C7"/>
    <w:rsid w:val="00CB3D5A"/>
    <w:rsid w:val="00CB3E4C"/>
    <w:rsid w:val="00CB3EBB"/>
    <w:rsid w:val="00CB3F4B"/>
    <w:rsid w:val="00CB4404"/>
    <w:rsid w:val="00CB440D"/>
    <w:rsid w:val="00CB4A4F"/>
    <w:rsid w:val="00CB4D07"/>
    <w:rsid w:val="00CB4D25"/>
    <w:rsid w:val="00CB4EB3"/>
    <w:rsid w:val="00CB4F1F"/>
    <w:rsid w:val="00CB530C"/>
    <w:rsid w:val="00CB548C"/>
    <w:rsid w:val="00CB5557"/>
    <w:rsid w:val="00CB56CA"/>
    <w:rsid w:val="00CB5790"/>
    <w:rsid w:val="00CB57EE"/>
    <w:rsid w:val="00CB591B"/>
    <w:rsid w:val="00CB5B78"/>
    <w:rsid w:val="00CB5D2C"/>
    <w:rsid w:val="00CB5E14"/>
    <w:rsid w:val="00CB6116"/>
    <w:rsid w:val="00CB626C"/>
    <w:rsid w:val="00CB64B5"/>
    <w:rsid w:val="00CB66E4"/>
    <w:rsid w:val="00CB6A02"/>
    <w:rsid w:val="00CB6CE1"/>
    <w:rsid w:val="00CB701F"/>
    <w:rsid w:val="00CB716B"/>
    <w:rsid w:val="00CB72CD"/>
    <w:rsid w:val="00CB75C2"/>
    <w:rsid w:val="00CB780D"/>
    <w:rsid w:val="00CB78B2"/>
    <w:rsid w:val="00CB78E4"/>
    <w:rsid w:val="00CB7C4C"/>
    <w:rsid w:val="00CB7CAA"/>
    <w:rsid w:val="00CB7D0E"/>
    <w:rsid w:val="00CC00D7"/>
    <w:rsid w:val="00CC039D"/>
    <w:rsid w:val="00CC04D9"/>
    <w:rsid w:val="00CC0580"/>
    <w:rsid w:val="00CC0638"/>
    <w:rsid w:val="00CC080C"/>
    <w:rsid w:val="00CC0825"/>
    <w:rsid w:val="00CC0CBB"/>
    <w:rsid w:val="00CC0CCA"/>
    <w:rsid w:val="00CC1058"/>
    <w:rsid w:val="00CC10BC"/>
    <w:rsid w:val="00CC143C"/>
    <w:rsid w:val="00CC16A1"/>
    <w:rsid w:val="00CC178F"/>
    <w:rsid w:val="00CC17BD"/>
    <w:rsid w:val="00CC191C"/>
    <w:rsid w:val="00CC1B0D"/>
    <w:rsid w:val="00CC1CA6"/>
    <w:rsid w:val="00CC1CAE"/>
    <w:rsid w:val="00CC1D82"/>
    <w:rsid w:val="00CC1DB9"/>
    <w:rsid w:val="00CC2223"/>
    <w:rsid w:val="00CC2549"/>
    <w:rsid w:val="00CC2969"/>
    <w:rsid w:val="00CC2B08"/>
    <w:rsid w:val="00CC2C10"/>
    <w:rsid w:val="00CC2D4F"/>
    <w:rsid w:val="00CC37C8"/>
    <w:rsid w:val="00CC3CB2"/>
    <w:rsid w:val="00CC3EDB"/>
    <w:rsid w:val="00CC3FBA"/>
    <w:rsid w:val="00CC3FD1"/>
    <w:rsid w:val="00CC43DD"/>
    <w:rsid w:val="00CC4458"/>
    <w:rsid w:val="00CC45D0"/>
    <w:rsid w:val="00CC4AE6"/>
    <w:rsid w:val="00CC4FBC"/>
    <w:rsid w:val="00CC4FEE"/>
    <w:rsid w:val="00CC51C0"/>
    <w:rsid w:val="00CC51E9"/>
    <w:rsid w:val="00CC5316"/>
    <w:rsid w:val="00CC531B"/>
    <w:rsid w:val="00CC534B"/>
    <w:rsid w:val="00CC582A"/>
    <w:rsid w:val="00CC58FE"/>
    <w:rsid w:val="00CC5A50"/>
    <w:rsid w:val="00CC5ABF"/>
    <w:rsid w:val="00CC5B27"/>
    <w:rsid w:val="00CC5D1C"/>
    <w:rsid w:val="00CC6009"/>
    <w:rsid w:val="00CC606A"/>
    <w:rsid w:val="00CC6383"/>
    <w:rsid w:val="00CC655F"/>
    <w:rsid w:val="00CC65FA"/>
    <w:rsid w:val="00CC66F3"/>
    <w:rsid w:val="00CC6844"/>
    <w:rsid w:val="00CC6C56"/>
    <w:rsid w:val="00CC6C71"/>
    <w:rsid w:val="00CC6D94"/>
    <w:rsid w:val="00CC7008"/>
    <w:rsid w:val="00CC781F"/>
    <w:rsid w:val="00CC7E31"/>
    <w:rsid w:val="00CC7F1F"/>
    <w:rsid w:val="00CD0DED"/>
    <w:rsid w:val="00CD0EC5"/>
    <w:rsid w:val="00CD102B"/>
    <w:rsid w:val="00CD1047"/>
    <w:rsid w:val="00CD15B0"/>
    <w:rsid w:val="00CD165B"/>
    <w:rsid w:val="00CD16E7"/>
    <w:rsid w:val="00CD1994"/>
    <w:rsid w:val="00CD1A09"/>
    <w:rsid w:val="00CD1B80"/>
    <w:rsid w:val="00CD1DEF"/>
    <w:rsid w:val="00CD2354"/>
    <w:rsid w:val="00CD261F"/>
    <w:rsid w:val="00CD2C66"/>
    <w:rsid w:val="00CD2CF6"/>
    <w:rsid w:val="00CD2FB4"/>
    <w:rsid w:val="00CD2FE3"/>
    <w:rsid w:val="00CD31C4"/>
    <w:rsid w:val="00CD34F2"/>
    <w:rsid w:val="00CD3509"/>
    <w:rsid w:val="00CD37F0"/>
    <w:rsid w:val="00CD3A60"/>
    <w:rsid w:val="00CD3AE8"/>
    <w:rsid w:val="00CD3B89"/>
    <w:rsid w:val="00CD474D"/>
    <w:rsid w:val="00CD4CCA"/>
    <w:rsid w:val="00CD50C4"/>
    <w:rsid w:val="00CD54FD"/>
    <w:rsid w:val="00CD5506"/>
    <w:rsid w:val="00CD563D"/>
    <w:rsid w:val="00CD591E"/>
    <w:rsid w:val="00CD62B0"/>
    <w:rsid w:val="00CD6B57"/>
    <w:rsid w:val="00CD6D59"/>
    <w:rsid w:val="00CD6E81"/>
    <w:rsid w:val="00CD6F72"/>
    <w:rsid w:val="00CD7310"/>
    <w:rsid w:val="00CD741D"/>
    <w:rsid w:val="00CD75CC"/>
    <w:rsid w:val="00CD784C"/>
    <w:rsid w:val="00CD796F"/>
    <w:rsid w:val="00CD7EF5"/>
    <w:rsid w:val="00CE0155"/>
    <w:rsid w:val="00CE025E"/>
    <w:rsid w:val="00CE02D1"/>
    <w:rsid w:val="00CE05F4"/>
    <w:rsid w:val="00CE0721"/>
    <w:rsid w:val="00CE07E0"/>
    <w:rsid w:val="00CE0834"/>
    <w:rsid w:val="00CE086F"/>
    <w:rsid w:val="00CE0904"/>
    <w:rsid w:val="00CE09F9"/>
    <w:rsid w:val="00CE0B5C"/>
    <w:rsid w:val="00CE0B8A"/>
    <w:rsid w:val="00CE0C45"/>
    <w:rsid w:val="00CE0E87"/>
    <w:rsid w:val="00CE0F7B"/>
    <w:rsid w:val="00CE1423"/>
    <w:rsid w:val="00CE1F3F"/>
    <w:rsid w:val="00CE1F5E"/>
    <w:rsid w:val="00CE203F"/>
    <w:rsid w:val="00CE29BA"/>
    <w:rsid w:val="00CE2ACD"/>
    <w:rsid w:val="00CE2C8D"/>
    <w:rsid w:val="00CE2DF6"/>
    <w:rsid w:val="00CE2E68"/>
    <w:rsid w:val="00CE2E9A"/>
    <w:rsid w:val="00CE33BA"/>
    <w:rsid w:val="00CE3477"/>
    <w:rsid w:val="00CE35B6"/>
    <w:rsid w:val="00CE35C2"/>
    <w:rsid w:val="00CE3672"/>
    <w:rsid w:val="00CE3946"/>
    <w:rsid w:val="00CE39FC"/>
    <w:rsid w:val="00CE3D55"/>
    <w:rsid w:val="00CE3EA4"/>
    <w:rsid w:val="00CE40A4"/>
    <w:rsid w:val="00CE439C"/>
    <w:rsid w:val="00CE4512"/>
    <w:rsid w:val="00CE46E9"/>
    <w:rsid w:val="00CE4720"/>
    <w:rsid w:val="00CE4CF1"/>
    <w:rsid w:val="00CE50F4"/>
    <w:rsid w:val="00CE5CC4"/>
    <w:rsid w:val="00CE5DAE"/>
    <w:rsid w:val="00CE5FBB"/>
    <w:rsid w:val="00CE5FCD"/>
    <w:rsid w:val="00CE612D"/>
    <w:rsid w:val="00CE621F"/>
    <w:rsid w:val="00CE6348"/>
    <w:rsid w:val="00CE63BB"/>
    <w:rsid w:val="00CE6410"/>
    <w:rsid w:val="00CE6861"/>
    <w:rsid w:val="00CE690E"/>
    <w:rsid w:val="00CE6F28"/>
    <w:rsid w:val="00CE7365"/>
    <w:rsid w:val="00CE745D"/>
    <w:rsid w:val="00CE7542"/>
    <w:rsid w:val="00CE75FE"/>
    <w:rsid w:val="00CE7827"/>
    <w:rsid w:val="00CE7FAD"/>
    <w:rsid w:val="00CF043B"/>
    <w:rsid w:val="00CF0C38"/>
    <w:rsid w:val="00CF0C9E"/>
    <w:rsid w:val="00CF0D15"/>
    <w:rsid w:val="00CF0DBB"/>
    <w:rsid w:val="00CF0FA1"/>
    <w:rsid w:val="00CF125B"/>
    <w:rsid w:val="00CF1375"/>
    <w:rsid w:val="00CF1411"/>
    <w:rsid w:val="00CF17BE"/>
    <w:rsid w:val="00CF17C6"/>
    <w:rsid w:val="00CF1938"/>
    <w:rsid w:val="00CF1B25"/>
    <w:rsid w:val="00CF1BE7"/>
    <w:rsid w:val="00CF210B"/>
    <w:rsid w:val="00CF2856"/>
    <w:rsid w:val="00CF2995"/>
    <w:rsid w:val="00CF2EEF"/>
    <w:rsid w:val="00CF3076"/>
    <w:rsid w:val="00CF3096"/>
    <w:rsid w:val="00CF3114"/>
    <w:rsid w:val="00CF3263"/>
    <w:rsid w:val="00CF32CD"/>
    <w:rsid w:val="00CF34C1"/>
    <w:rsid w:val="00CF34D8"/>
    <w:rsid w:val="00CF35FF"/>
    <w:rsid w:val="00CF3633"/>
    <w:rsid w:val="00CF3666"/>
    <w:rsid w:val="00CF3853"/>
    <w:rsid w:val="00CF38C9"/>
    <w:rsid w:val="00CF3A60"/>
    <w:rsid w:val="00CF3D2E"/>
    <w:rsid w:val="00CF3DC6"/>
    <w:rsid w:val="00CF4142"/>
    <w:rsid w:val="00CF4360"/>
    <w:rsid w:val="00CF452F"/>
    <w:rsid w:val="00CF480A"/>
    <w:rsid w:val="00CF493E"/>
    <w:rsid w:val="00CF49D0"/>
    <w:rsid w:val="00CF4AF9"/>
    <w:rsid w:val="00CF4C12"/>
    <w:rsid w:val="00CF4C51"/>
    <w:rsid w:val="00CF4D97"/>
    <w:rsid w:val="00CF51DA"/>
    <w:rsid w:val="00CF526F"/>
    <w:rsid w:val="00CF549C"/>
    <w:rsid w:val="00CF56ED"/>
    <w:rsid w:val="00CF5A01"/>
    <w:rsid w:val="00CF5D83"/>
    <w:rsid w:val="00CF5D9B"/>
    <w:rsid w:val="00CF5F21"/>
    <w:rsid w:val="00CF6071"/>
    <w:rsid w:val="00CF65C2"/>
    <w:rsid w:val="00CF6999"/>
    <w:rsid w:val="00CF699E"/>
    <w:rsid w:val="00CF70AE"/>
    <w:rsid w:val="00CF7617"/>
    <w:rsid w:val="00CF7789"/>
    <w:rsid w:val="00CF7A09"/>
    <w:rsid w:val="00CF7EB8"/>
    <w:rsid w:val="00CF7ED4"/>
    <w:rsid w:val="00CF7EF3"/>
    <w:rsid w:val="00D001B9"/>
    <w:rsid w:val="00D001CF"/>
    <w:rsid w:val="00D001F9"/>
    <w:rsid w:val="00D00312"/>
    <w:rsid w:val="00D0032B"/>
    <w:rsid w:val="00D005DD"/>
    <w:rsid w:val="00D00D26"/>
    <w:rsid w:val="00D00E6A"/>
    <w:rsid w:val="00D0140A"/>
    <w:rsid w:val="00D017F7"/>
    <w:rsid w:val="00D01804"/>
    <w:rsid w:val="00D0186D"/>
    <w:rsid w:val="00D01B38"/>
    <w:rsid w:val="00D01B3E"/>
    <w:rsid w:val="00D02250"/>
    <w:rsid w:val="00D022CC"/>
    <w:rsid w:val="00D0246C"/>
    <w:rsid w:val="00D02793"/>
    <w:rsid w:val="00D027FE"/>
    <w:rsid w:val="00D02938"/>
    <w:rsid w:val="00D02BAA"/>
    <w:rsid w:val="00D02D44"/>
    <w:rsid w:val="00D02E4F"/>
    <w:rsid w:val="00D02EE1"/>
    <w:rsid w:val="00D02EEF"/>
    <w:rsid w:val="00D02FE2"/>
    <w:rsid w:val="00D03067"/>
    <w:rsid w:val="00D03694"/>
    <w:rsid w:val="00D0380E"/>
    <w:rsid w:val="00D03A7B"/>
    <w:rsid w:val="00D03C1E"/>
    <w:rsid w:val="00D03DB5"/>
    <w:rsid w:val="00D04107"/>
    <w:rsid w:val="00D04233"/>
    <w:rsid w:val="00D043EE"/>
    <w:rsid w:val="00D04499"/>
    <w:rsid w:val="00D04561"/>
    <w:rsid w:val="00D04A53"/>
    <w:rsid w:val="00D04D77"/>
    <w:rsid w:val="00D04DA6"/>
    <w:rsid w:val="00D050EF"/>
    <w:rsid w:val="00D052B1"/>
    <w:rsid w:val="00D05425"/>
    <w:rsid w:val="00D056E3"/>
    <w:rsid w:val="00D05916"/>
    <w:rsid w:val="00D05A9B"/>
    <w:rsid w:val="00D05AEB"/>
    <w:rsid w:val="00D05D75"/>
    <w:rsid w:val="00D05E1D"/>
    <w:rsid w:val="00D05E33"/>
    <w:rsid w:val="00D05ECE"/>
    <w:rsid w:val="00D05F95"/>
    <w:rsid w:val="00D06122"/>
    <w:rsid w:val="00D06280"/>
    <w:rsid w:val="00D07167"/>
    <w:rsid w:val="00D0717F"/>
    <w:rsid w:val="00D0736E"/>
    <w:rsid w:val="00D0744D"/>
    <w:rsid w:val="00D07530"/>
    <w:rsid w:val="00D0764A"/>
    <w:rsid w:val="00D077C6"/>
    <w:rsid w:val="00D07A1B"/>
    <w:rsid w:val="00D10011"/>
    <w:rsid w:val="00D1005E"/>
    <w:rsid w:val="00D10CCD"/>
    <w:rsid w:val="00D10FE9"/>
    <w:rsid w:val="00D11163"/>
    <w:rsid w:val="00D1163D"/>
    <w:rsid w:val="00D11735"/>
    <w:rsid w:val="00D11867"/>
    <w:rsid w:val="00D11891"/>
    <w:rsid w:val="00D118ED"/>
    <w:rsid w:val="00D119F7"/>
    <w:rsid w:val="00D11A67"/>
    <w:rsid w:val="00D11B3F"/>
    <w:rsid w:val="00D11C62"/>
    <w:rsid w:val="00D11E7E"/>
    <w:rsid w:val="00D11EDD"/>
    <w:rsid w:val="00D11F6D"/>
    <w:rsid w:val="00D12077"/>
    <w:rsid w:val="00D12232"/>
    <w:rsid w:val="00D122A3"/>
    <w:rsid w:val="00D12352"/>
    <w:rsid w:val="00D12407"/>
    <w:rsid w:val="00D1244F"/>
    <w:rsid w:val="00D1271A"/>
    <w:rsid w:val="00D1292A"/>
    <w:rsid w:val="00D12BAD"/>
    <w:rsid w:val="00D12C69"/>
    <w:rsid w:val="00D13178"/>
    <w:rsid w:val="00D134D6"/>
    <w:rsid w:val="00D136C3"/>
    <w:rsid w:val="00D13906"/>
    <w:rsid w:val="00D13D52"/>
    <w:rsid w:val="00D13DD5"/>
    <w:rsid w:val="00D13E99"/>
    <w:rsid w:val="00D1415A"/>
    <w:rsid w:val="00D141F8"/>
    <w:rsid w:val="00D14398"/>
    <w:rsid w:val="00D14449"/>
    <w:rsid w:val="00D148C0"/>
    <w:rsid w:val="00D14B16"/>
    <w:rsid w:val="00D1542E"/>
    <w:rsid w:val="00D15681"/>
    <w:rsid w:val="00D15988"/>
    <w:rsid w:val="00D15A40"/>
    <w:rsid w:val="00D15B1E"/>
    <w:rsid w:val="00D15FAD"/>
    <w:rsid w:val="00D167AF"/>
    <w:rsid w:val="00D167C9"/>
    <w:rsid w:val="00D168A7"/>
    <w:rsid w:val="00D16D6D"/>
    <w:rsid w:val="00D16EA6"/>
    <w:rsid w:val="00D16EEE"/>
    <w:rsid w:val="00D16FF0"/>
    <w:rsid w:val="00D17044"/>
    <w:rsid w:val="00D172FE"/>
    <w:rsid w:val="00D173D3"/>
    <w:rsid w:val="00D175C4"/>
    <w:rsid w:val="00D1767E"/>
    <w:rsid w:val="00D1781B"/>
    <w:rsid w:val="00D17C27"/>
    <w:rsid w:val="00D17FE0"/>
    <w:rsid w:val="00D200FF"/>
    <w:rsid w:val="00D20228"/>
    <w:rsid w:val="00D20545"/>
    <w:rsid w:val="00D208A6"/>
    <w:rsid w:val="00D20944"/>
    <w:rsid w:val="00D20AEF"/>
    <w:rsid w:val="00D2106A"/>
    <w:rsid w:val="00D21130"/>
    <w:rsid w:val="00D21238"/>
    <w:rsid w:val="00D2134D"/>
    <w:rsid w:val="00D213D8"/>
    <w:rsid w:val="00D21457"/>
    <w:rsid w:val="00D21783"/>
    <w:rsid w:val="00D2186E"/>
    <w:rsid w:val="00D21879"/>
    <w:rsid w:val="00D2198D"/>
    <w:rsid w:val="00D219D8"/>
    <w:rsid w:val="00D21DB2"/>
    <w:rsid w:val="00D21E6F"/>
    <w:rsid w:val="00D21FFE"/>
    <w:rsid w:val="00D221A1"/>
    <w:rsid w:val="00D223ED"/>
    <w:rsid w:val="00D2247B"/>
    <w:rsid w:val="00D22608"/>
    <w:rsid w:val="00D22672"/>
    <w:rsid w:val="00D226B0"/>
    <w:rsid w:val="00D228DC"/>
    <w:rsid w:val="00D22B3E"/>
    <w:rsid w:val="00D22C56"/>
    <w:rsid w:val="00D22C68"/>
    <w:rsid w:val="00D22EE6"/>
    <w:rsid w:val="00D23145"/>
    <w:rsid w:val="00D23280"/>
    <w:rsid w:val="00D233C2"/>
    <w:rsid w:val="00D2361C"/>
    <w:rsid w:val="00D2381D"/>
    <w:rsid w:val="00D23B46"/>
    <w:rsid w:val="00D23B5E"/>
    <w:rsid w:val="00D23CB4"/>
    <w:rsid w:val="00D240EF"/>
    <w:rsid w:val="00D2441E"/>
    <w:rsid w:val="00D24DE9"/>
    <w:rsid w:val="00D25083"/>
    <w:rsid w:val="00D25288"/>
    <w:rsid w:val="00D25433"/>
    <w:rsid w:val="00D2545E"/>
    <w:rsid w:val="00D25471"/>
    <w:rsid w:val="00D2549B"/>
    <w:rsid w:val="00D25708"/>
    <w:rsid w:val="00D257D6"/>
    <w:rsid w:val="00D25A23"/>
    <w:rsid w:val="00D25A79"/>
    <w:rsid w:val="00D25C8A"/>
    <w:rsid w:val="00D25CA9"/>
    <w:rsid w:val="00D263EC"/>
    <w:rsid w:val="00D26D0E"/>
    <w:rsid w:val="00D270BE"/>
    <w:rsid w:val="00D271CD"/>
    <w:rsid w:val="00D27736"/>
    <w:rsid w:val="00D27831"/>
    <w:rsid w:val="00D2793A"/>
    <w:rsid w:val="00D3004F"/>
    <w:rsid w:val="00D303D6"/>
    <w:rsid w:val="00D3044C"/>
    <w:rsid w:val="00D304D4"/>
    <w:rsid w:val="00D3062F"/>
    <w:rsid w:val="00D30657"/>
    <w:rsid w:val="00D308BB"/>
    <w:rsid w:val="00D30A4A"/>
    <w:rsid w:val="00D30B20"/>
    <w:rsid w:val="00D30B7B"/>
    <w:rsid w:val="00D30BF6"/>
    <w:rsid w:val="00D30E88"/>
    <w:rsid w:val="00D30EE5"/>
    <w:rsid w:val="00D30F64"/>
    <w:rsid w:val="00D30FF6"/>
    <w:rsid w:val="00D31223"/>
    <w:rsid w:val="00D3135D"/>
    <w:rsid w:val="00D31377"/>
    <w:rsid w:val="00D3194B"/>
    <w:rsid w:val="00D31ABD"/>
    <w:rsid w:val="00D31BA2"/>
    <w:rsid w:val="00D31E28"/>
    <w:rsid w:val="00D31FF4"/>
    <w:rsid w:val="00D323C2"/>
    <w:rsid w:val="00D32540"/>
    <w:rsid w:val="00D32731"/>
    <w:rsid w:val="00D32773"/>
    <w:rsid w:val="00D329A9"/>
    <w:rsid w:val="00D32BB0"/>
    <w:rsid w:val="00D32BD6"/>
    <w:rsid w:val="00D32C7D"/>
    <w:rsid w:val="00D3327D"/>
    <w:rsid w:val="00D332E3"/>
    <w:rsid w:val="00D3333D"/>
    <w:rsid w:val="00D334A0"/>
    <w:rsid w:val="00D3386C"/>
    <w:rsid w:val="00D33AE5"/>
    <w:rsid w:val="00D33E33"/>
    <w:rsid w:val="00D34029"/>
    <w:rsid w:val="00D341CC"/>
    <w:rsid w:val="00D34C4F"/>
    <w:rsid w:val="00D35144"/>
    <w:rsid w:val="00D35400"/>
    <w:rsid w:val="00D35413"/>
    <w:rsid w:val="00D35485"/>
    <w:rsid w:val="00D35897"/>
    <w:rsid w:val="00D35AD8"/>
    <w:rsid w:val="00D35BA3"/>
    <w:rsid w:val="00D35E81"/>
    <w:rsid w:val="00D36092"/>
    <w:rsid w:val="00D36179"/>
    <w:rsid w:val="00D36384"/>
    <w:rsid w:val="00D36456"/>
    <w:rsid w:val="00D3678F"/>
    <w:rsid w:val="00D374D6"/>
    <w:rsid w:val="00D3775A"/>
    <w:rsid w:val="00D3778D"/>
    <w:rsid w:val="00D378EB"/>
    <w:rsid w:val="00D37A04"/>
    <w:rsid w:val="00D37DC6"/>
    <w:rsid w:val="00D4002A"/>
    <w:rsid w:val="00D4016F"/>
    <w:rsid w:val="00D404DA"/>
    <w:rsid w:val="00D4056D"/>
    <w:rsid w:val="00D40825"/>
    <w:rsid w:val="00D40E95"/>
    <w:rsid w:val="00D40F78"/>
    <w:rsid w:val="00D41696"/>
    <w:rsid w:val="00D4187F"/>
    <w:rsid w:val="00D41C49"/>
    <w:rsid w:val="00D41FC5"/>
    <w:rsid w:val="00D41FE0"/>
    <w:rsid w:val="00D4200C"/>
    <w:rsid w:val="00D42274"/>
    <w:rsid w:val="00D4252F"/>
    <w:rsid w:val="00D42538"/>
    <w:rsid w:val="00D42558"/>
    <w:rsid w:val="00D42938"/>
    <w:rsid w:val="00D42BC3"/>
    <w:rsid w:val="00D42D5D"/>
    <w:rsid w:val="00D42D81"/>
    <w:rsid w:val="00D43823"/>
    <w:rsid w:val="00D43958"/>
    <w:rsid w:val="00D43FD8"/>
    <w:rsid w:val="00D44103"/>
    <w:rsid w:val="00D44706"/>
    <w:rsid w:val="00D449B3"/>
    <w:rsid w:val="00D449CF"/>
    <w:rsid w:val="00D44A03"/>
    <w:rsid w:val="00D44BBB"/>
    <w:rsid w:val="00D44C94"/>
    <w:rsid w:val="00D44DDD"/>
    <w:rsid w:val="00D44E68"/>
    <w:rsid w:val="00D4500F"/>
    <w:rsid w:val="00D45856"/>
    <w:rsid w:val="00D45B08"/>
    <w:rsid w:val="00D45BBD"/>
    <w:rsid w:val="00D45E27"/>
    <w:rsid w:val="00D46303"/>
    <w:rsid w:val="00D4674B"/>
    <w:rsid w:val="00D46891"/>
    <w:rsid w:val="00D46B44"/>
    <w:rsid w:val="00D46C3B"/>
    <w:rsid w:val="00D46CAD"/>
    <w:rsid w:val="00D46CC9"/>
    <w:rsid w:val="00D46D4C"/>
    <w:rsid w:val="00D46DA7"/>
    <w:rsid w:val="00D46F7A"/>
    <w:rsid w:val="00D471B8"/>
    <w:rsid w:val="00D472BE"/>
    <w:rsid w:val="00D47B35"/>
    <w:rsid w:val="00D47B7D"/>
    <w:rsid w:val="00D47E56"/>
    <w:rsid w:val="00D50179"/>
    <w:rsid w:val="00D50898"/>
    <w:rsid w:val="00D5092F"/>
    <w:rsid w:val="00D50967"/>
    <w:rsid w:val="00D50B95"/>
    <w:rsid w:val="00D50E14"/>
    <w:rsid w:val="00D510CA"/>
    <w:rsid w:val="00D5117E"/>
    <w:rsid w:val="00D51288"/>
    <w:rsid w:val="00D5148A"/>
    <w:rsid w:val="00D514AD"/>
    <w:rsid w:val="00D5150C"/>
    <w:rsid w:val="00D515A2"/>
    <w:rsid w:val="00D51675"/>
    <w:rsid w:val="00D516EB"/>
    <w:rsid w:val="00D51769"/>
    <w:rsid w:val="00D518E7"/>
    <w:rsid w:val="00D519C8"/>
    <w:rsid w:val="00D51A1D"/>
    <w:rsid w:val="00D52214"/>
    <w:rsid w:val="00D522B1"/>
    <w:rsid w:val="00D525C3"/>
    <w:rsid w:val="00D526B8"/>
    <w:rsid w:val="00D52736"/>
    <w:rsid w:val="00D5282A"/>
    <w:rsid w:val="00D529DC"/>
    <w:rsid w:val="00D535C3"/>
    <w:rsid w:val="00D53724"/>
    <w:rsid w:val="00D5386F"/>
    <w:rsid w:val="00D5398F"/>
    <w:rsid w:val="00D53C61"/>
    <w:rsid w:val="00D53EC3"/>
    <w:rsid w:val="00D53FFF"/>
    <w:rsid w:val="00D5414B"/>
    <w:rsid w:val="00D542D4"/>
    <w:rsid w:val="00D5482D"/>
    <w:rsid w:val="00D5489D"/>
    <w:rsid w:val="00D54EC9"/>
    <w:rsid w:val="00D552D2"/>
    <w:rsid w:val="00D554C4"/>
    <w:rsid w:val="00D556B4"/>
    <w:rsid w:val="00D55858"/>
    <w:rsid w:val="00D5596A"/>
    <w:rsid w:val="00D55C6F"/>
    <w:rsid w:val="00D55CF2"/>
    <w:rsid w:val="00D56222"/>
    <w:rsid w:val="00D563B9"/>
    <w:rsid w:val="00D566BA"/>
    <w:rsid w:val="00D568F1"/>
    <w:rsid w:val="00D56E36"/>
    <w:rsid w:val="00D56FE2"/>
    <w:rsid w:val="00D57351"/>
    <w:rsid w:val="00D5753B"/>
    <w:rsid w:val="00D57546"/>
    <w:rsid w:val="00D57550"/>
    <w:rsid w:val="00D5759E"/>
    <w:rsid w:val="00D579A8"/>
    <w:rsid w:val="00D579E9"/>
    <w:rsid w:val="00D57D8F"/>
    <w:rsid w:val="00D57E48"/>
    <w:rsid w:val="00D600D5"/>
    <w:rsid w:val="00D60370"/>
    <w:rsid w:val="00D6039C"/>
    <w:rsid w:val="00D604B9"/>
    <w:rsid w:val="00D60576"/>
    <w:rsid w:val="00D60823"/>
    <w:rsid w:val="00D609D0"/>
    <w:rsid w:val="00D60B16"/>
    <w:rsid w:val="00D60C55"/>
    <w:rsid w:val="00D60E11"/>
    <w:rsid w:val="00D61412"/>
    <w:rsid w:val="00D614B9"/>
    <w:rsid w:val="00D614E1"/>
    <w:rsid w:val="00D61642"/>
    <w:rsid w:val="00D619A0"/>
    <w:rsid w:val="00D61BAB"/>
    <w:rsid w:val="00D61D14"/>
    <w:rsid w:val="00D61D6A"/>
    <w:rsid w:val="00D61EDD"/>
    <w:rsid w:val="00D61FC3"/>
    <w:rsid w:val="00D62181"/>
    <w:rsid w:val="00D62493"/>
    <w:rsid w:val="00D62958"/>
    <w:rsid w:val="00D62B42"/>
    <w:rsid w:val="00D62B97"/>
    <w:rsid w:val="00D62C48"/>
    <w:rsid w:val="00D62D3C"/>
    <w:rsid w:val="00D62E88"/>
    <w:rsid w:val="00D62EF6"/>
    <w:rsid w:val="00D63047"/>
    <w:rsid w:val="00D63094"/>
    <w:rsid w:val="00D638D4"/>
    <w:rsid w:val="00D63DD4"/>
    <w:rsid w:val="00D64113"/>
    <w:rsid w:val="00D643C3"/>
    <w:rsid w:val="00D6449E"/>
    <w:rsid w:val="00D64B26"/>
    <w:rsid w:val="00D64E73"/>
    <w:rsid w:val="00D64EEA"/>
    <w:rsid w:val="00D652F5"/>
    <w:rsid w:val="00D65454"/>
    <w:rsid w:val="00D65469"/>
    <w:rsid w:val="00D655D2"/>
    <w:rsid w:val="00D6562C"/>
    <w:rsid w:val="00D656F2"/>
    <w:rsid w:val="00D65B87"/>
    <w:rsid w:val="00D661E0"/>
    <w:rsid w:val="00D66436"/>
    <w:rsid w:val="00D66E1D"/>
    <w:rsid w:val="00D67030"/>
    <w:rsid w:val="00D6711E"/>
    <w:rsid w:val="00D6716E"/>
    <w:rsid w:val="00D67214"/>
    <w:rsid w:val="00D67429"/>
    <w:rsid w:val="00D7034E"/>
    <w:rsid w:val="00D703BA"/>
    <w:rsid w:val="00D7040A"/>
    <w:rsid w:val="00D705A8"/>
    <w:rsid w:val="00D7062E"/>
    <w:rsid w:val="00D707BE"/>
    <w:rsid w:val="00D70850"/>
    <w:rsid w:val="00D71348"/>
    <w:rsid w:val="00D714F8"/>
    <w:rsid w:val="00D71851"/>
    <w:rsid w:val="00D71A61"/>
    <w:rsid w:val="00D71B49"/>
    <w:rsid w:val="00D71D31"/>
    <w:rsid w:val="00D71D7D"/>
    <w:rsid w:val="00D71D91"/>
    <w:rsid w:val="00D7210E"/>
    <w:rsid w:val="00D7229A"/>
    <w:rsid w:val="00D72609"/>
    <w:rsid w:val="00D7263C"/>
    <w:rsid w:val="00D7265D"/>
    <w:rsid w:val="00D726D4"/>
    <w:rsid w:val="00D72891"/>
    <w:rsid w:val="00D72DCE"/>
    <w:rsid w:val="00D72F81"/>
    <w:rsid w:val="00D73098"/>
    <w:rsid w:val="00D733C9"/>
    <w:rsid w:val="00D73580"/>
    <w:rsid w:val="00D7369B"/>
    <w:rsid w:val="00D73832"/>
    <w:rsid w:val="00D73BEA"/>
    <w:rsid w:val="00D73F58"/>
    <w:rsid w:val="00D73FCE"/>
    <w:rsid w:val="00D74532"/>
    <w:rsid w:val="00D74570"/>
    <w:rsid w:val="00D74773"/>
    <w:rsid w:val="00D74A02"/>
    <w:rsid w:val="00D74B89"/>
    <w:rsid w:val="00D74CB5"/>
    <w:rsid w:val="00D75B19"/>
    <w:rsid w:val="00D75B2C"/>
    <w:rsid w:val="00D75BDA"/>
    <w:rsid w:val="00D75DE9"/>
    <w:rsid w:val="00D767CD"/>
    <w:rsid w:val="00D773DF"/>
    <w:rsid w:val="00D778DE"/>
    <w:rsid w:val="00D77DDE"/>
    <w:rsid w:val="00D77F99"/>
    <w:rsid w:val="00D8016A"/>
    <w:rsid w:val="00D8025E"/>
    <w:rsid w:val="00D8042B"/>
    <w:rsid w:val="00D804BB"/>
    <w:rsid w:val="00D80593"/>
    <w:rsid w:val="00D8071D"/>
    <w:rsid w:val="00D80BA0"/>
    <w:rsid w:val="00D80EBA"/>
    <w:rsid w:val="00D81048"/>
    <w:rsid w:val="00D81146"/>
    <w:rsid w:val="00D81239"/>
    <w:rsid w:val="00D812BF"/>
    <w:rsid w:val="00D81442"/>
    <w:rsid w:val="00D814B9"/>
    <w:rsid w:val="00D8150F"/>
    <w:rsid w:val="00D8156C"/>
    <w:rsid w:val="00D8169F"/>
    <w:rsid w:val="00D819A3"/>
    <w:rsid w:val="00D81E00"/>
    <w:rsid w:val="00D82257"/>
    <w:rsid w:val="00D822F5"/>
    <w:rsid w:val="00D825E1"/>
    <w:rsid w:val="00D825EC"/>
    <w:rsid w:val="00D829F7"/>
    <w:rsid w:val="00D82AD8"/>
    <w:rsid w:val="00D82C50"/>
    <w:rsid w:val="00D82D71"/>
    <w:rsid w:val="00D83166"/>
    <w:rsid w:val="00D8341E"/>
    <w:rsid w:val="00D834AF"/>
    <w:rsid w:val="00D83661"/>
    <w:rsid w:val="00D83B7D"/>
    <w:rsid w:val="00D84773"/>
    <w:rsid w:val="00D847AF"/>
    <w:rsid w:val="00D8516E"/>
    <w:rsid w:val="00D8535F"/>
    <w:rsid w:val="00D8572E"/>
    <w:rsid w:val="00D85A58"/>
    <w:rsid w:val="00D85E0C"/>
    <w:rsid w:val="00D85F99"/>
    <w:rsid w:val="00D8639C"/>
    <w:rsid w:val="00D8640E"/>
    <w:rsid w:val="00D8676C"/>
    <w:rsid w:val="00D867F7"/>
    <w:rsid w:val="00D86CDF"/>
    <w:rsid w:val="00D86CEA"/>
    <w:rsid w:val="00D86D5C"/>
    <w:rsid w:val="00D86F36"/>
    <w:rsid w:val="00D8707A"/>
    <w:rsid w:val="00D87275"/>
    <w:rsid w:val="00D87337"/>
    <w:rsid w:val="00D87FD8"/>
    <w:rsid w:val="00D90001"/>
    <w:rsid w:val="00D903F8"/>
    <w:rsid w:val="00D90522"/>
    <w:rsid w:val="00D90621"/>
    <w:rsid w:val="00D90FDD"/>
    <w:rsid w:val="00D91094"/>
    <w:rsid w:val="00D91198"/>
    <w:rsid w:val="00D91236"/>
    <w:rsid w:val="00D9126C"/>
    <w:rsid w:val="00D91B07"/>
    <w:rsid w:val="00D91DD9"/>
    <w:rsid w:val="00D92147"/>
    <w:rsid w:val="00D926A1"/>
    <w:rsid w:val="00D93202"/>
    <w:rsid w:val="00D933AE"/>
    <w:rsid w:val="00D93886"/>
    <w:rsid w:val="00D93A16"/>
    <w:rsid w:val="00D93BBD"/>
    <w:rsid w:val="00D93F6F"/>
    <w:rsid w:val="00D95119"/>
    <w:rsid w:val="00D95935"/>
    <w:rsid w:val="00D95C1B"/>
    <w:rsid w:val="00D95D7A"/>
    <w:rsid w:val="00D96156"/>
    <w:rsid w:val="00D961F0"/>
    <w:rsid w:val="00D96305"/>
    <w:rsid w:val="00D9679C"/>
    <w:rsid w:val="00D96B06"/>
    <w:rsid w:val="00D96C78"/>
    <w:rsid w:val="00D96CCC"/>
    <w:rsid w:val="00D96CD3"/>
    <w:rsid w:val="00D96CF1"/>
    <w:rsid w:val="00D971DD"/>
    <w:rsid w:val="00D9734B"/>
    <w:rsid w:val="00D97776"/>
    <w:rsid w:val="00D977FC"/>
    <w:rsid w:val="00D97A6D"/>
    <w:rsid w:val="00D97C4A"/>
    <w:rsid w:val="00D97CC4"/>
    <w:rsid w:val="00D97DDD"/>
    <w:rsid w:val="00DA004D"/>
    <w:rsid w:val="00DA01C9"/>
    <w:rsid w:val="00DA0270"/>
    <w:rsid w:val="00DA0568"/>
    <w:rsid w:val="00DA0A5E"/>
    <w:rsid w:val="00DA0C73"/>
    <w:rsid w:val="00DA0F26"/>
    <w:rsid w:val="00DA11AB"/>
    <w:rsid w:val="00DA1248"/>
    <w:rsid w:val="00DA12BE"/>
    <w:rsid w:val="00DA1303"/>
    <w:rsid w:val="00DA1329"/>
    <w:rsid w:val="00DA151F"/>
    <w:rsid w:val="00DA18E2"/>
    <w:rsid w:val="00DA1958"/>
    <w:rsid w:val="00DA1EBE"/>
    <w:rsid w:val="00DA2097"/>
    <w:rsid w:val="00DA20A9"/>
    <w:rsid w:val="00DA2210"/>
    <w:rsid w:val="00DA22F6"/>
    <w:rsid w:val="00DA2440"/>
    <w:rsid w:val="00DA2563"/>
    <w:rsid w:val="00DA2640"/>
    <w:rsid w:val="00DA267E"/>
    <w:rsid w:val="00DA2729"/>
    <w:rsid w:val="00DA2CF9"/>
    <w:rsid w:val="00DA2E1F"/>
    <w:rsid w:val="00DA32F1"/>
    <w:rsid w:val="00DA3381"/>
    <w:rsid w:val="00DA358A"/>
    <w:rsid w:val="00DA369E"/>
    <w:rsid w:val="00DA387C"/>
    <w:rsid w:val="00DA3A3B"/>
    <w:rsid w:val="00DA3B17"/>
    <w:rsid w:val="00DA3BD0"/>
    <w:rsid w:val="00DA3CC7"/>
    <w:rsid w:val="00DA41DF"/>
    <w:rsid w:val="00DA4631"/>
    <w:rsid w:val="00DA4837"/>
    <w:rsid w:val="00DA4BFC"/>
    <w:rsid w:val="00DA5002"/>
    <w:rsid w:val="00DA506D"/>
    <w:rsid w:val="00DA534E"/>
    <w:rsid w:val="00DA5413"/>
    <w:rsid w:val="00DA55E8"/>
    <w:rsid w:val="00DA56BF"/>
    <w:rsid w:val="00DA58D6"/>
    <w:rsid w:val="00DA5970"/>
    <w:rsid w:val="00DA5A59"/>
    <w:rsid w:val="00DA5AC5"/>
    <w:rsid w:val="00DA5C9E"/>
    <w:rsid w:val="00DA5D09"/>
    <w:rsid w:val="00DA5FBD"/>
    <w:rsid w:val="00DA6BA9"/>
    <w:rsid w:val="00DA6CA1"/>
    <w:rsid w:val="00DA6D00"/>
    <w:rsid w:val="00DA6D60"/>
    <w:rsid w:val="00DA6F07"/>
    <w:rsid w:val="00DA769A"/>
    <w:rsid w:val="00DA76C8"/>
    <w:rsid w:val="00DA78B1"/>
    <w:rsid w:val="00DA7938"/>
    <w:rsid w:val="00DA7CE6"/>
    <w:rsid w:val="00DA7E6C"/>
    <w:rsid w:val="00DA7F8F"/>
    <w:rsid w:val="00DB033D"/>
    <w:rsid w:val="00DB0397"/>
    <w:rsid w:val="00DB08ED"/>
    <w:rsid w:val="00DB0B9E"/>
    <w:rsid w:val="00DB0C22"/>
    <w:rsid w:val="00DB0D94"/>
    <w:rsid w:val="00DB10D5"/>
    <w:rsid w:val="00DB1377"/>
    <w:rsid w:val="00DB14FC"/>
    <w:rsid w:val="00DB18B8"/>
    <w:rsid w:val="00DB1999"/>
    <w:rsid w:val="00DB1DB9"/>
    <w:rsid w:val="00DB1E1C"/>
    <w:rsid w:val="00DB1E5A"/>
    <w:rsid w:val="00DB223B"/>
    <w:rsid w:val="00DB23A7"/>
    <w:rsid w:val="00DB243B"/>
    <w:rsid w:val="00DB2464"/>
    <w:rsid w:val="00DB2D61"/>
    <w:rsid w:val="00DB2E18"/>
    <w:rsid w:val="00DB3387"/>
    <w:rsid w:val="00DB3756"/>
    <w:rsid w:val="00DB3789"/>
    <w:rsid w:val="00DB3958"/>
    <w:rsid w:val="00DB3C3C"/>
    <w:rsid w:val="00DB420D"/>
    <w:rsid w:val="00DB4300"/>
    <w:rsid w:val="00DB4345"/>
    <w:rsid w:val="00DB438E"/>
    <w:rsid w:val="00DB458E"/>
    <w:rsid w:val="00DB45D0"/>
    <w:rsid w:val="00DB46C3"/>
    <w:rsid w:val="00DB47F3"/>
    <w:rsid w:val="00DB4863"/>
    <w:rsid w:val="00DB4866"/>
    <w:rsid w:val="00DB487E"/>
    <w:rsid w:val="00DB48FE"/>
    <w:rsid w:val="00DB4B6F"/>
    <w:rsid w:val="00DB4E50"/>
    <w:rsid w:val="00DB4EF9"/>
    <w:rsid w:val="00DB53DB"/>
    <w:rsid w:val="00DB55F7"/>
    <w:rsid w:val="00DB5618"/>
    <w:rsid w:val="00DB585B"/>
    <w:rsid w:val="00DB5B5E"/>
    <w:rsid w:val="00DB5BC9"/>
    <w:rsid w:val="00DB5F7C"/>
    <w:rsid w:val="00DB6049"/>
    <w:rsid w:val="00DB6136"/>
    <w:rsid w:val="00DB6733"/>
    <w:rsid w:val="00DB677A"/>
    <w:rsid w:val="00DB68BB"/>
    <w:rsid w:val="00DB6A13"/>
    <w:rsid w:val="00DB6FBE"/>
    <w:rsid w:val="00DB7021"/>
    <w:rsid w:val="00DB70AA"/>
    <w:rsid w:val="00DB7326"/>
    <w:rsid w:val="00DB732F"/>
    <w:rsid w:val="00DB74B8"/>
    <w:rsid w:val="00DB75D0"/>
    <w:rsid w:val="00DB762A"/>
    <w:rsid w:val="00DB7753"/>
    <w:rsid w:val="00DB7E9A"/>
    <w:rsid w:val="00DC0374"/>
    <w:rsid w:val="00DC04B3"/>
    <w:rsid w:val="00DC059F"/>
    <w:rsid w:val="00DC08C7"/>
    <w:rsid w:val="00DC0D8B"/>
    <w:rsid w:val="00DC10BC"/>
    <w:rsid w:val="00DC1520"/>
    <w:rsid w:val="00DC17CF"/>
    <w:rsid w:val="00DC1BBA"/>
    <w:rsid w:val="00DC1DE7"/>
    <w:rsid w:val="00DC2389"/>
    <w:rsid w:val="00DC269F"/>
    <w:rsid w:val="00DC29A3"/>
    <w:rsid w:val="00DC2EC4"/>
    <w:rsid w:val="00DC301C"/>
    <w:rsid w:val="00DC3341"/>
    <w:rsid w:val="00DC34F9"/>
    <w:rsid w:val="00DC35B1"/>
    <w:rsid w:val="00DC373C"/>
    <w:rsid w:val="00DC396F"/>
    <w:rsid w:val="00DC3A4E"/>
    <w:rsid w:val="00DC3B30"/>
    <w:rsid w:val="00DC3CEC"/>
    <w:rsid w:val="00DC401F"/>
    <w:rsid w:val="00DC4274"/>
    <w:rsid w:val="00DC439F"/>
    <w:rsid w:val="00DC447C"/>
    <w:rsid w:val="00DC45FB"/>
    <w:rsid w:val="00DC4A7D"/>
    <w:rsid w:val="00DC4F3F"/>
    <w:rsid w:val="00DC5391"/>
    <w:rsid w:val="00DC5501"/>
    <w:rsid w:val="00DC5676"/>
    <w:rsid w:val="00DC5710"/>
    <w:rsid w:val="00DC5BAD"/>
    <w:rsid w:val="00DC5C70"/>
    <w:rsid w:val="00DC5DF3"/>
    <w:rsid w:val="00DC5FBB"/>
    <w:rsid w:val="00DC6271"/>
    <w:rsid w:val="00DC6635"/>
    <w:rsid w:val="00DC68EC"/>
    <w:rsid w:val="00DC68F6"/>
    <w:rsid w:val="00DC6E43"/>
    <w:rsid w:val="00DC72F4"/>
    <w:rsid w:val="00DC73B5"/>
    <w:rsid w:val="00DC743F"/>
    <w:rsid w:val="00DC74F3"/>
    <w:rsid w:val="00DC782E"/>
    <w:rsid w:val="00DC794F"/>
    <w:rsid w:val="00DC7C82"/>
    <w:rsid w:val="00DC7D79"/>
    <w:rsid w:val="00DC7E3D"/>
    <w:rsid w:val="00DC7F5D"/>
    <w:rsid w:val="00DC7FC5"/>
    <w:rsid w:val="00DD014E"/>
    <w:rsid w:val="00DD0577"/>
    <w:rsid w:val="00DD05BD"/>
    <w:rsid w:val="00DD0851"/>
    <w:rsid w:val="00DD0950"/>
    <w:rsid w:val="00DD0E8F"/>
    <w:rsid w:val="00DD1538"/>
    <w:rsid w:val="00DD17F4"/>
    <w:rsid w:val="00DD1981"/>
    <w:rsid w:val="00DD19FF"/>
    <w:rsid w:val="00DD1B07"/>
    <w:rsid w:val="00DD1EB0"/>
    <w:rsid w:val="00DD2095"/>
    <w:rsid w:val="00DD22E2"/>
    <w:rsid w:val="00DD2620"/>
    <w:rsid w:val="00DD2775"/>
    <w:rsid w:val="00DD2C76"/>
    <w:rsid w:val="00DD2CFF"/>
    <w:rsid w:val="00DD30A1"/>
    <w:rsid w:val="00DD3A31"/>
    <w:rsid w:val="00DD4035"/>
    <w:rsid w:val="00DD407D"/>
    <w:rsid w:val="00DD4162"/>
    <w:rsid w:val="00DD44A7"/>
    <w:rsid w:val="00DD458E"/>
    <w:rsid w:val="00DD490B"/>
    <w:rsid w:val="00DD4C1F"/>
    <w:rsid w:val="00DD4FFF"/>
    <w:rsid w:val="00DD52FB"/>
    <w:rsid w:val="00DD535C"/>
    <w:rsid w:val="00DD5470"/>
    <w:rsid w:val="00DD54B1"/>
    <w:rsid w:val="00DD572C"/>
    <w:rsid w:val="00DD5B80"/>
    <w:rsid w:val="00DD5CAC"/>
    <w:rsid w:val="00DD5D0B"/>
    <w:rsid w:val="00DD5F0C"/>
    <w:rsid w:val="00DD6057"/>
    <w:rsid w:val="00DD64DF"/>
    <w:rsid w:val="00DD6B51"/>
    <w:rsid w:val="00DD6BCE"/>
    <w:rsid w:val="00DD6DAE"/>
    <w:rsid w:val="00DD6ED4"/>
    <w:rsid w:val="00DD7271"/>
    <w:rsid w:val="00DD7317"/>
    <w:rsid w:val="00DD731F"/>
    <w:rsid w:val="00DD73AA"/>
    <w:rsid w:val="00DD763D"/>
    <w:rsid w:val="00DD79F8"/>
    <w:rsid w:val="00DD7CC8"/>
    <w:rsid w:val="00DD7D8F"/>
    <w:rsid w:val="00DD7E07"/>
    <w:rsid w:val="00DD7FC7"/>
    <w:rsid w:val="00DE02C6"/>
    <w:rsid w:val="00DE03F8"/>
    <w:rsid w:val="00DE0419"/>
    <w:rsid w:val="00DE07B0"/>
    <w:rsid w:val="00DE0D87"/>
    <w:rsid w:val="00DE0E60"/>
    <w:rsid w:val="00DE10C4"/>
    <w:rsid w:val="00DE18F0"/>
    <w:rsid w:val="00DE1AB3"/>
    <w:rsid w:val="00DE1AE1"/>
    <w:rsid w:val="00DE1AF3"/>
    <w:rsid w:val="00DE2126"/>
    <w:rsid w:val="00DE22A9"/>
    <w:rsid w:val="00DE2445"/>
    <w:rsid w:val="00DE26FD"/>
    <w:rsid w:val="00DE2A59"/>
    <w:rsid w:val="00DE2ED3"/>
    <w:rsid w:val="00DE3239"/>
    <w:rsid w:val="00DE3423"/>
    <w:rsid w:val="00DE3626"/>
    <w:rsid w:val="00DE377A"/>
    <w:rsid w:val="00DE3B07"/>
    <w:rsid w:val="00DE3B93"/>
    <w:rsid w:val="00DE3C61"/>
    <w:rsid w:val="00DE3EE8"/>
    <w:rsid w:val="00DE3F38"/>
    <w:rsid w:val="00DE4044"/>
    <w:rsid w:val="00DE4124"/>
    <w:rsid w:val="00DE422B"/>
    <w:rsid w:val="00DE4421"/>
    <w:rsid w:val="00DE4681"/>
    <w:rsid w:val="00DE49C7"/>
    <w:rsid w:val="00DE4B85"/>
    <w:rsid w:val="00DE4D08"/>
    <w:rsid w:val="00DE4E26"/>
    <w:rsid w:val="00DE51CB"/>
    <w:rsid w:val="00DE52FB"/>
    <w:rsid w:val="00DE5421"/>
    <w:rsid w:val="00DE547E"/>
    <w:rsid w:val="00DE55A4"/>
    <w:rsid w:val="00DE5761"/>
    <w:rsid w:val="00DE592B"/>
    <w:rsid w:val="00DE5ACD"/>
    <w:rsid w:val="00DE5C14"/>
    <w:rsid w:val="00DE5C60"/>
    <w:rsid w:val="00DE5CC0"/>
    <w:rsid w:val="00DE5CD9"/>
    <w:rsid w:val="00DE5D80"/>
    <w:rsid w:val="00DE5F8F"/>
    <w:rsid w:val="00DE5FE3"/>
    <w:rsid w:val="00DE601D"/>
    <w:rsid w:val="00DE6142"/>
    <w:rsid w:val="00DE6282"/>
    <w:rsid w:val="00DE640F"/>
    <w:rsid w:val="00DE64D9"/>
    <w:rsid w:val="00DE665C"/>
    <w:rsid w:val="00DE6821"/>
    <w:rsid w:val="00DE6DA6"/>
    <w:rsid w:val="00DE6DBF"/>
    <w:rsid w:val="00DE6EE6"/>
    <w:rsid w:val="00DE6F51"/>
    <w:rsid w:val="00DE78EB"/>
    <w:rsid w:val="00DE79CA"/>
    <w:rsid w:val="00DE7AC5"/>
    <w:rsid w:val="00DE7F16"/>
    <w:rsid w:val="00DE7F76"/>
    <w:rsid w:val="00DF0306"/>
    <w:rsid w:val="00DF03CA"/>
    <w:rsid w:val="00DF043D"/>
    <w:rsid w:val="00DF04C2"/>
    <w:rsid w:val="00DF0507"/>
    <w:rsid w:val="00DF06FC"/>
    <w:rsid w:val="00DF08D7"/>
    <w:rsid w:val="00DF09EF"/>
    <w:rsid w:val="00DF0D56"/>
    <w:rsid w:val="00DF1363"/>
    <w:rsid w:val="00DF146C"/>
    <w:rsid w:val="00DF1A29"/>
    <w:rsid w:val="00DF1A47"/>
    <w:rsid w:val="00DF2021"/>
    <w:rsid w:val="00DF2234"/>
    <w:rsid w:val="00DF2428"/>
    <w:rsid w:val="00DF24A6"/>
    <w:rsid w:val="00DF2501"/>
    <w:rsid w:val="00DF288E"/>
    <w:rsid w:val="00DF2A17"/>
    <w:rsid w:val="00DF2B93"/>
    <w:rsid w:val="00DF2BE2"/>
    <w:rsid w:val="00DF2C6B"/>
    <w:rsid w:val="00DF2D0E"/>
    <w:rsid w:val="00DF2E78"/>
    <w:rsid w:val="00DF32A2"/>
    <w:rsid w:val="00DF34A3"/>
    <w:rsid w:val="00DF34E6"/>
    <w:rsid w:val="00DF3CBF"/>
    <w:rsid w:val="00DF4B42"/>
    <w:rsid w:val="00DF5100"/>
    <w:rsid w:val="00DF58BB"/>
    <w:rsid w:val="00DF5A62"/>
    <w:rsid w:val="00DF5D8F"/>
    <w:rsid w:val="00DF5DD9"/>
    <w:rsid w:val="00DF5E2C"/>
    <w:rsid w:val="00DF5FEC"/>
    <w:rsid w:val="00DF617D"/>
    <w:rsid w:val="00DF64A1"/>
    <w:rsid w:val="00DF655B"/>
    <w:rsid w:val="00DF658D"/>
    <w:rsid w:val="00DF6AA0"/>
    <w:rsid w:val="00DF6CA5"/>
    <w:rsid w:val="00DF710A"/>
    <w:rsid w:val="00DF748A"/>
    <w:rsid w:val="00DF7CC1"/>
    <w:rsid w:val="00DF7F18"/>
    <w:rsid w:val="00E002A1"/>
    <w:rsid w:val="00E003BC"/>
    <w:rsid w:val="00E003EF"/>
    <w:rsid w:val="00E0049C"/>
    <w:rsid w:val="00E0095B"/>
    <w:rsid w:val="00E00C23"/>
    <w:rsid w:val="00E0134D"/>
    <w:rsid w:val="00E015C9"/>
    <w:rsid w:val="00E01983"/>
    <w:rsid w:val="00E01AA6"/>
    <w:rsid w:val="00E01E52"/>
    <w:rsid w:val="00E01E60"/>
    <w:rsid w:val="00E0210A"/>
    <w:rsid w:val="00E0225E"/>
    <w:rsid w:val="00E024E0"/>
    <w:rsid w:val="00E02751"/>
    <w:rsid w:val="00E02BFC"/>
    <w:rsid w:val="00E02C3F"/>
    <w:rsid w:val="00E02D7D"/>
    <w:rsid w:val="00E03000"/>
    <w:rsid w:val="00E033D2"/>
    <w:rsid w:val="00E033E3"/>
    <w:rsid w:val="00E034DB"/>
    <w:rsid w:val="00E037AA"/>
    <w:rsid w:val="00E0393E"/>
    <w:rsid w:val="00E041F6"/>
    <w:rsid w:val="00E04620"/>
    <w:rsid w:val="00E04A03"/>
    <w:rsid w:val="00E04BD8"/>
    <w:rsid w:val="00E04BEB"/>
    <w:rsid w:val="00E04D17"/>
    <w:rsid w:val="00E05076"/>
    <w:rsid w:val="00E057B8"/>
    <w:rsid w:val="00E057FC"/>
    <w:rsid w:val="00E058DE"/>
    <w:rsid w:val="00E059BB"/>
    <w:rsid w:val="00E05B0B"/>
    <w:rsid w:val="00E05C11"/>
    <w:rsid w:val="00E06D1A"/>
    <w:rsid w:val="00E06E67"/>
    <w:rsid w:val="00E07030"/>
    <w:rsid w:val="00E070E6"/>
    <w:rsid w:val="00E073EE"/>
    <w:rsid w:val="00E0749E"/>
    <w:rsid w:val="00E075B0"/>
    <w:rsid w:val="00E079A0"/>
    <w:rsid w:val="00E07CFF"/>
    <w:rsid w:val="00E07FBE"/>
    <w:rsid w:val="00E1062D"/>
    <w:rsid w:val="00E10875"/>
    <w:rsid w:val="00E10931"/>
    <w:rsid w:val="00E10D85"/>
    <w:rsid w:val="00E10F1E"/>
    <w:rsid w:val="00E11697"/>
    <w:rsid w:val="00E11978"/>
    <w:rsid w:val="00E11A17"/>
    <w:rsid w:val="00E11B93"/>
    <w:rsid w:val="00E11BB7"/>
    <w:rsid w:val="00E11C00"/>
    <w:rsid w:val="00E11D6E"/>
    <w:rsid w:val="00E11EEB"/>
    <w:rsid w:val="00E12006"/>
    <w:rsid w:val="00E126BE"/>
    <w:rsid w:val="00E1299B"/>
    <w:rsid w:val="00E12A31"/>
    <w:rsid w:val="00E12BB0"/>
    <w:rsid w:val="00E12F46"/>
    <w:rsid w:val="00E13024"/>
    <w:rsid w:val="00E131DA"/>
    <w:rsid w:val="00E13255"/>
    <w:rsid w:val="00E133E8"/>
    <w:rsid w:val="00E13542"/>
    <w:rsid w:val="00E1357C"/>
    <w:rsid w:val="00E13A49"/>
    <w:rsid w:val="00E13B71"/>
    <w:rsid w:val="00E13C79"/>
    <w:rsid w:val="00E13E29"/>
    <w:rsid w:val="00E13F5D"/>
    <w:rsid w:val="00E1408F"/>
    <w:rsid w:val="00E14827"/>
    <w:rsid w:val="00E149BD"/>
    <w:rsid w:val="00E14A4E"/>
    <w:rsid w:val="00E14B1D"/>
    <w:rsid w:val="00E14D55"/>
    <w:rsid w:val="00E14F2D"/>
    <w:rsid w:val="00E150F4"/>
    <w:rsid w:val="00E155AF"/>
    <w:rsid w:val="00E155CD"/>
    <w:rsid w:val="00E15635"/>
    <w:rsid w:val="00E157F2"/>
    <w:rsid w:val="00E158C0"/>
    <w:rsid w:val="00E15B4D"/>
    <w:rsid w:val="00E15F87"/>
    <w:rsid w:val="00E15FBE"/>
    <w:rsid w:val="00E166A5"/>
    <w:rsid w:val="00E16A63"/>
    <w:rsid w:val="00E16BD1"/>
    <w:rsid w:val="00E16CDA"/>
    <w:rsid w:val="00E16FA0"/>
    <w:rsid w:val="00E16FAA"/>
    <w:rsid w:val="00E17483"/>
    <w:rsid w:val="00E17854"/>
    <w:rsid w:val="00E17891"/>
    <w:rsid w:val="00E17DF2"/>
    <w:rsid w:val="00E17FAB"/>
    <w:rsid w:val="00E205E1"/>
    <w:rsid w:val="00E209DB"/>
    <w:rsid w:val="00E20A3D"/>
    <w:rsid w:val="00E2107E"/>
    <w:rsid w:val="00E21276"/>
    <w:rsid w:val="00E2134C"/>
    <w:rsid w:val="00E21538"/>
    <w:rsid w:val="00E215AA"/>
    <w:rsid w:val="00E21E5E"/>
    <w:rsid w:val="00E21F0E"/>
    <w:rsid w:val="00E221D4"/>
    <w:rsid w:val="00E22D6A"/>
    <w:rsid w:val="00E232E9"/>
    <w:rsid w:val="00E23307"/>
    <w:rsid w:val="00E2335F"/>
    <w:rsid w:val="00E233CF"/>
    <w:rsid w:val="00E2376A"/>
    <w:rsid w:val="00E2380F"/>
    <w:rsid w:val="00E23F8D"/>
    <w:rsid w:val="00E2402C"/>
    <w:rsid w:val="00E2406E"/>
    <w:rsid w:val="00E240BD"/>
    <w:rsid w:val="00E2420C"/>
    <w:rsid w:val="00E2466B"/>
    <w:rsid w:val="00E24A66"/>
    <w:rsid w:val="00E24F23"/>
    <w:rsid w:val="00E26268"/>
    <w:rsid w:val="00E269D9"/>
    <w:rsid w:val="00E26B8E"/>
    <w:rsid w:val="00E26D12"/>
    <w:rsid w:val="00E26DA7"/>
    <w:rsid w:val="00E27496"/>
    <w:rsid w:val="00E2785E"/>
    <w:rsid w:val="00E27AAD"/>
    <w:rsid w:val="00E27B90"/>
    <w:rsid w:val="00E27C2E"/>
    <w:rsid w:val="00E27FD6"/>
    <w:rsid w:val="00E30011"/>
    <w:rsid w:val="00E30075"/>
    <w:rsid w:val="00E302C5"/>
    <w:rsid w:val="00E30514"/>
    <w:rsid w:val="00E305C2"/>
    <w:rsid w:val="00E30A89"/>
    <w:rsid w:val="00E30BF9"/>
    <w:rsid w:val="00E30CA2"/>
    <w:rsid w:val="00E30EF3"/>
    <w:rsid w:val="00E310A4"/>
    <w:rsid w:val="00E31584"/>
    <w:rsid w:val="00E31610"/>
    <w:rsid w:val="00E316C5"/>
    <w:rsid w:val="00E31715"/>
    <w:rsid w:val="00E31733"/>
    <w:rsid w:val="00E317E6"/>
    <w:rsid w:val="00E31A51"/>
    <w:rsid w:val="00E31BAE"/>
    <w:rsid w:val="00E3205D"/>
    <w:rsid w:val="00E321C0"/>
    <w:rsid w:val="00E3247E"/>
    <w:rsid w:val="00E3273E"/>
    <w:rsid w:val="00E3275E"/>
    <w:rsid w:val="00E327D6"/>
    <w:rsid w:val="00E3286B"/>
    <w:rsid w:val="00E32A37"/>
    <w:rsid w:val="00E32EC4"/>
    <w:rsid w:val="00E32ECD"/>
    <w:rsid w:val="00E330E1"/>
    <w:rsid w:val="00E33120"/>
    <w:rsid w:val="00E33353"/>
    <w:rsid w:val="00E33642"/>
    <w:rsid w:val="00E338D9"/>
    <w:rsid w:val="00E33C18"/>
    <w:rsid w:val="00E33F91"/>
    <w:rsid w:val="00E340B8"/>
    <w:rsid w:val="00E34461"/>
    <w:rsid w:val="00E34594"/>
    <w:rsid w:val="00E34744"/>
    <w:rsid w:val="00E34790"/>
    <w:rsid w:val="00E348F2"/>
    <w:rsid w:val="00E35D8F"/>
    <w:rsid w:val="00E35FDF"/>
    <w:rsid w:val="00E360AD"/>
    <w:rsid w:val="00E362A2"/>
    <w:rsid w:val="00E3690D"/>
    <w:rsid w:val="00E36E25"/>
    <w:rsid w:val="00E36E4B"/>
    <w:rsid w:val="00E36F12"/>
    <w:rsid w:val="00E371DF"/>
    <w:rsid w:val="00E3734A"/>
    <w:rsid w:val="00E37A80"/>
    <w:rsid w:val="00E37D24"/>
    <w:rsid w:val="00E37D9A"/>
    <w:rsid w:val="00E37EA7"/>
    <w:rsid w:val="00E37F78"/>
    <w:rsid w:val="00E400B5"/>
    <w:rsid w:val="00E40232"/>
    <w:rsid w:val="00E402CC"/>
    <w:rsid w:val="00E4127D"/>
    <w:rsid w:val="00E41408"/>
    <w:rsid w:val="00E4140C"/>
    <w:rsid w:val="00E4160B"/>
    <w:rsid w:val="00E41847"/>
    <w:rsid w:val="00E42119"/>
    <w:rsid w:val="00E4230D"/>
    <w:rsid w:val="00E42625"/>
    <w:rsid w:val="00E426FA"/>
    <w:rsid w:val="00E42748"/>
    <w:rsid w:val="00E42869"/>
    <w:rsid w:val="00E429BD"/>
    <w:rsid w:val="00E42BDA"/>
    <w:rsid w:val="00E43569"/>
    <w:rsid w:val="00E435E6"/>
    <w:rsid w:val="00E43A97"/>
    <w:rsid w:val="00E43D78"/>
    <w:rsid w:val="00E43DC9"/>
    <w:rsid w:val="00E43E26"/>
    <w:rsid w:val="00E43E68"/>
    <w:rsid w:val="00E43F06"/>
    <w:rsid w:val="00E44041"/>
    <w:rsid w:val="00E44372"/>
    <w:rsid w:val="00E44EFC"/>
    <w:rsid w:val="00E45207"/>
    <w:rsid w:val="00E45666"/>
    <w:rsid w:val="00E45797"/>
    <w:rsid w:val="00E4597C"/>
    <w:rsid w:val="00E45999"/>
    <w:rsid w:val="00E45ECE"/>
    <w:rsid w:val="00E45F4B"/>
    <w:rsid w:val="00E461D5"/>
    <w:rsid w:val="00E4668D"/>
    <w:rsid w:val="00E46916"/>
    <w:rsid w:val="00E46938"/>
    <w:rsid w:val="00E469B4"/>
    <w:rsid w:val="00E46BCB"/>
    <w:rsid w:val="00E46EC5"/>
    <w:rsid w:val="00E4713A"/>
    <w:rsid w:val="00E47456"/>
    <w:rsid w:val="00E474D6"/>
    <w:rsid w:val="00E476DB"/>
    <w:rsid w:val="00E47914"/>
    <w:rsid w:val="00E479CA"/>
    <w:rsid w:val="00E47AC1"/>
    <w:rsid w:val="00E47B1E"/>
    <w:rsid w:val="00E47C57"/>
    <w:rsid w:val="00E47DC6"/>
    <w:rsid w:val="00E47EDC"/>
    <w:rsid w:val="00E47F8E"/>
    <w:rsid w:val="00E500D1"/>
    <w:rsid w:val="00E502BC"/>
    <w:rsid w:val="00E50781"/>
    <w:rsid w:val="00E507A5"/>
    <w:rsid w:val="00E50C32"/>
    <w:rsid w:val="00E50EEF"/>
    <w:rsid w:val="00E50FCF"/>
    <w:rsid w:val="00E50FF5"/>
    <w:rsid w:val="00E516AB"/>
    <w:rsid w:val="00E5182D"/>
    <w:rsid w:val="00E518D7"/>
    <w:rsid w:val="00E5193D"/>
    <w:rsid w:val="00E519E1"/>
    <w:rsid w:val="00E51B5D"/>
    <w:rsid w:val="00E51B74"/>
    <w:rsid w:val="00E51D32"/>
    <w:rsid w:val="00E51DA7"/>
    <w:rsid w:val="00E51FC4"/>
    <w:rsid w:val="00E51FF4"/>
    <w:rsid w:val="00E52371"/>
    <w:rsid w:val="00E525D1"/>
    <w:rsid w:val="00E528BA"/>
    <w:rsid w:val="00E528E0"/>
    <w:rsid w:val="00E52972"/>
    <w:rsid w:val="00E52B43"/>
    <w:rsid w:val="00E52BD0"/>
    <w:rsid w:val="00E53029"/>
    <w:rsid w:val="00E53063"/>
    <w:rsid w:val="00E5339A"/>
    <w:rsid w:val="00E53486"/>
    <w:rsid w:val="00E53621"/>
    <w:rsid w:val="00E538B7"/>
    <w:rsid w:val="00E53A25"/>
    <w:rsid w:val="00E5400D"/>
    <w:rsid w:val="00E542B9"/>
    <w:rsid w:val="00E5447F"/>
    <w:rsid w:val="00E55102"/>
    <w:rsid w:val="00E55154"/>
    <w:rsid w:val="00E55202"/>
    <w:rsid w:val="00E553E0"/>
    <w:rsid w:val="00E558D4"/>
    <w:rsid w:val="00E55AA3"/>
    <w:rsid w:val="00E55AE9"/>
    <w:rsid w:val="00E55C3A"/>
    <w:rsid w:val="00E55CB4"/>
    <w:rsid w:val="00E55E12"/>
    <w:rsid w:val="00E56790"/>
    <w:rsid w:val="00E56C1B"/>
    <w:rsid w:val="00E56F8D"/>
    <w:rsid w:val="00E571A5"/>
    <w:rsid w:val="00E57663"/>
    <w:rsid w:val="00E5779B"/>
    <w:rsid w:val="00E577E0"/>
    <w:rsid w:val="00E577F6"/>
    <w:rsid w:val="00E57EF8"/>
    <w:rsid w:val="00E6000C"/>
    <w:rsid w:val="00E6073A"/>
    <w:rsid w:val="00E60842"/>
    <w:rsid w:val="00E60AD8"/>
    <w:rsid w:val="00E60FF8"/>
    <w:rsid w:val="00E612E2"/>
    <w:rsid w:val="00E613AE"/>
    <w:rsid w:val="00E61631"/>
    <w:rsid w:val="00E61830"/>
    <w:rsid w:val="00E6189E"/>
    <w:rsid w:val="00E61DC1"/>
    <w:rsid w:val="00E61DD7"/>
    <w:rsid w:val="00E61F3D"/>
    <w:rsid w:val="00E621BA"/>
    <w:rsid w:val="00E621D9"/>
    <w:rsid w:val="00E62276"/>
    <w:rsid w:val="00E622C9"/>
    <w:rsid w:val="00E62411"/>
    <w:rsid w:val="00E624DC"/>
    <w:rsid w:val="00E62698"/>
    <w:rsid w:val="00E627B7"/>
    <w:rsid w:val="00E62BC2"/>
    <w:rsid w:val="00E62D22"/>
    <w:rsid w:val="00E62EAF"/>
    <w:rsid w:val="00E62F8F"/>
    <w:rsid w:val="00E63052"/>
    <w:rsid w:val="00E63BCB"/>
    <w:rsid w:val="00E63C00"/>
    <w:rsid w:val="00E641CF"/>
    <w:rsid w:val="00E641FE"/>
    <w:rsid w:val="00E645D9"/>
    <w:rsid w:val="00E648EF"/>
    <w:rsid w:val="00E6566B"/>
    <w:rsid w:val="00E65A00"/>
    <w:rsid w:val="00E65B6A"/>
    <w:rsid w:val="00E663C4"/>
    <w:rsid w:val="00E66426"/>
    <w:rsid w:val="00E66B74"/>
    <w:rsid w:val="00E66D53"/>
    <w:rsid w:val="00E66FAE"/>
    <w:rsid w:val="00E67300"/>
    <w:rsid w:val="00E67320"/>
    <w:rsid w:val="00E6738A"/>
    <w:rsid w:val="00E67990"/>
    <w:rsid w:val="00E67B3D"/>
    <w:rsid w:val="00E67CF2"/>
    <w:rsid w:val="00E70845"/>
    <w:rsid w:val="00E7085D"/>
    <w:rsid w:val="00E70975"/>
    <w:rsid w:val="00E70C68"/>
    <w:rsid w:val="00E71011"/>
    <w:rsid w:val="00E7108A"/>
    <w:rsid w:val="00E71128"/>
    <w:rsid w:val="00E712B5"/>
    <w:rsid w:val="00E7142D"/>
    <w:rsid w:val="00E71692"/>
    <w:rsid w:val="00E71A54"/>
    <w:rsid w:val="00E71B97"/>
    <w:rsid w:val="00E71EA3"/>
    <w:rsid w:val="00E72038"/>
    <w:rsid w:val="00E7212C"/>
    <w:rsid w:val="00E72143"/>
    <w:rsid w:val="00E722F5"/>
    <w:rsid w:val="00E7264B"/>
    <w:rsid w:val="00E7265B"/>
    <w:rsid w:val="00E72A2E"/>
    <w:rsid w:val="00E72BC4"/>
    <w:rsid w:val="00E72EB2"/>
    <w:rsid w:val="00E733B1"/>
    <w:rsid w:val="00E733FB"/>
    <w:rsid w:val="00E73645"/>
    <w:rsid w:val="00E736A5"/>
    <w:rsid w:val="00E73703"/>
    <w:rsid w:val="00E73A3A"/>
    <w:rsid w:val="00E73D30"/>
    <w:rsid w:val="00E73E02"/>
    <w:rsid w:val="00E74180"/>
    <w:rsid w:val="00E7461F"/>
    <w:rsid w:val="00E74856"/>
    <w:rsid w:val="00E74F3E"/>
    <w:rsid w:val="00E74F8C"/>
    <w:rsid w:val="00E75029"/>
    <w:rsid w:val="00E753F1"/>
    <w:rsid w:val="00E757F5"/>
    <w:rsid w:val="00E760B8"/>
    <w:rsid w:val="00E7615E"/>
    <w:rsid w:val="00E768C3"/>
    <w:rsid w:val="00E76DEE"/>
    <w:rsid w:val="00E76E1E"/>
    <w:rsid w:val="00E7723F"/>
    <w:rsid w:val="00E77573"/>
    <w:rsid w:val="00E77771"/>
    <w:rsid w:val="00E77773"/>
    <w:rsid w:val="00E777E0"/>
    <w:rsid w:val="00E77A30"/>
    <w:rsid w:val="00E77BA5"/>
    <w:rsid w:val="00E77C7D"/>
    <w:rsid w:val="00E77D1C"/>
    <w:rsid w:val="00E77E11"/>
    <w:rsid w:val="00E77FEB"/>
    <w:rsid w:val="00E8018E"/>
    <w:rsid w:val="00E8041F"/>
    <w:rsid w:val="00E804E7"/>
    <w:rsid w:val="00E80818"/>
    <w:rsid w:val="00E8092A"/>
    <w:rsid w:val="00E80CCA"/>
    <w:rsid w:val="00E80EF1"/>
    <w:rsid w:val="00E816CC"/>
    <w:rsid w:val="00E81959"/>
    <w:rsid w:val="00E81AAD"/>
    <w:rsid w:val="00E81AC1"/>
    <w:rsid w:val="00E81CBD"/>
    <w:rsid w:val="00E81E76"/>
    <w:rsid w:val="00E82232"/>
    <w:rsid w:val="00E8226A"/>
    <w:rsid w:val="00E824DB"/>
    <w:rsid w:val="00E82824"/>
    <w:rsid w:val="00E82BAC"/>
    <w:rsid w:val="00E82F29"/>
    <w:rsid w:val="00E82F8A"/>
    <w:rsid w:val="00E82F95"/>
    <w:rsid w:val="00E83185"/>
    <w:rsid w:val="00E83334"/>
    <w:rsid w:val="00E83691"/>
    <w:rsid w:val="00E83CFA"/>
    <w:rsid w:val="00E83D87"/>
    <w:rsid w:val="00E83DB7"/>
    <w:rsid w:val="00E84050"/>
    <w:rsid w:val="00E840BB"/>
    <w:rsid w:val="00E84441"/>
    <w:rsid w:val="00E845C0"/>
    <w:rsid w:val="00E84A1A"/>
    <w:rsid w:val="00E84B81"/>
    <w:rsid w:val="00E84BE6"/>
    <w:rsid w:val="00E84C9B"/>
    <w:rsid w:val="00E84CCD"/>
    <w:rsid w:val="00E85392"/>
    <w:rsid w:val="00E853AC"/>
    <w:rsid w:val="00E85561"/>
    <w:rsid w:val="00E85700"/>
    <w:rsid w:val="00E8578F"/>
    <w:rsid w:val="00E85A28"/>
    <w:rsid w:val="00E85D9C"/>
    <w:rsid w:val="00E85E25"/>
    <w:rsid w:val="00E85EB1"/>
    <w:rsid w:val="00E863F8"/>
    <w:rsid w:val="00E86674"/>
    <w:rsid w:val="00E8670C"/>
    <w:rsid w:val="00E868DA"/>
    <w:rsid w:val="00E86CCD"/>
    <w:rsid w:val="00E86D97"/>
    <w:rsid w:val="00E86F8F"/>
    <w:rsid w:val="00E87441"/>
    <w:rsid w:val="00E87660"/>
    <w:rsid w:val="00E876F5"/>
    <w:rsid w:val="00E8790A"/>
    <w:rsid w:val="00E87BAB"/>
    <w:rsid w:val="00E90139"/>
    <w:rsid w:val="00E9031B"/>
    <w:rsid w:val="00E90447"/>
    <w:rsid w:val="00E9044B"/>
    <w:rsid w:val="00E909F0"/>
    <w:rsid w:val="00E90CE7"/>
    <w:rsid w:val="00E90DBB"/>
    <w:rsid w:val="00E90F1A"/>
    <w:rsid w:val="00E91037"/>
    <w:rsid w:val="00E9133E"/>
    <w:rsid w:val="00E91442"/>
    <w:rsid w:val="00E91872"/>
    <w:rsid w:val="00E918D0"/>
    <w:rsid w:val="00E919CB"/>
    <w:rsid w:val="00E91C99"/>
    <w:rsid w:val="00E91D88"/>
    <w:rsid w:val="00E92546"/>
    <w:rsid w:val="00E929BD"/>
    <w:rsid w:val="00E92AA1"/>
    <w:rsid w:val="00E92C87"/>
    <w:rsid w:val="00E92D08"/>
    <w:rsid w:val="00E92FBE"/>
    <w:rsid w:val="00E9306A"/>
    <w:rsid w:val="00E93242"/>
    <w:rsid w:val="00E932B2"/>
    <w:rsid w:val="00E934E1"/>
    <w:rsid w:val="00E9362D"/>
    <w:rsid w:val="00E9374D"/>
    <w:rsid w:val="00E938BC"/>
    <w:rsid w:val="00E938D4"/>
    <w:rsid w:val="00E93B1A"/>
    <w:rsid w:val="00E943E2"/>
    <w:rsid w:val="00E9469B"/>
    <w:rsid w:val="00E94938"/>
    <w:rsid w:val="00E94B12"/>
    <w:rsid w:val="00E95BEE"/>
    <w:rsid w:val="00E95D8B"/>
    <w:rsid w:val="00E96107"/>
    <w:rsid w:val="00E96126"/>
    <w:rsid w:val="00E96380"/>
    <w:rsid w:val="00E96769"/>
    <w:rsid w:val="00E968B1"/>
    <w:rsid w:val="00E969DF"/>
    <w:rsid w:val="00E96A08"/>
    <w:rsid w:val="00E96E0E"/>
    <w:rsid w:val="00E9706F"/>
    <w:rsid w:val="00E973D8"/>
    <w:rsid w:val="00E9743C"/>
    <w:rsid w:val="00E97A60"/>
    <w:rsid w:val="00EA0381"/>
    <w:rsid w:val="00EA0518"/>
    <w:rsid w:val="00EA064B"/>
    <w:rsid w:val="00EA0650"/>
    <w:rsid w:val="00EA068A"/>
    <w:rsid w:val="00EA0920"/>
    <w:rsid w:val="00EA092B"/>
    <w:rsid w:val="00EA0A1E"/>
    <w:rsid w:val="00EA0AFF"/>
    <w:rsid w:val="00EA0B93"/>
    <w:rsid w:val="00EA0C3E"/>
    <w:rsid w:val="00EA11EE"/>
    <w:rsid w:val="00EA166D"/>
    <w:rsid w:val="00EA16CD"/>
    <w:rsid w:val="00EA1C7E"/>
    <w:rsid w:val="00EA1C8F"/>
    <w:rsid w:val="00EA1F74"/>
    <w:rsid w:val="00EA20C4"/>
    <w:rsid w:val="00EA24BA"/>
    <w:rsid w:val="00EA2503"/>
    <w:rsid w:val="00EA2521"/>
    <w:rsid w:val="00EA2628"/>
    <w:rsid w:val="00EA2707"/>
    <w:rsid w:val="00EA2A0C"/>
    <w:rsid w:val="00EA2C10"/>
    <w:rsid w:val="00EA2CEB"/>
    <w:rsid w:val="00EA323A"/>
    <w:rsid w:val="00EA3260"/>
    <w:rsid w:val="00EA3356"/>
    <w:rsid w:val="00EA356F"/>
    <w:rsid w:val="00EA371D"/>
    <w:rsid w:val="00EA3757"/>
    <w:rsid w:val="00EA3840"/>
    <w:rsid w:val="00EA3B57"/>
    <w:rsid w:val="00EA3C79"/>
    <w:rsid w:val="00EA4152"/>
    <w:rsid w:val="00EA42DC"/>
    <w:rsid w:val="00EA435C"/>
    <w:rsid w:val="00EA447A"/>
    <w:rsid w:val="00EA467B"/>
    <w:rsid w:val="00EA501A"/>
    <w:rsid w:val="00EA506A"/>
    <w:rsid w:val="00EA5390"/>
    <w:rsid w:val="00EA5445"/>
    <w:rsid w:val="00EA59E5"/>
    <w:rsid w:val="00EA5F60"/>
    <w:rsid w:val="00EA5F78"/>
    <w:rsid w:val="00EA63C8"/>
    <w:rsid w:val="00EA6783"/>
    <w:rsid w:val="00EA6A42"/>
    <w:rsid w:val="00EA6DD6"/>
    <w:rsid w:val="00EA6F15"/>
    <w:rsid w:val="00EA6F5F"/>
    <w:rsid w:val="00EA7034"/>
    <w:rsid w:val="00EA70B8"/>
    <w:rsid w:val="00EA735D"/>
    <w:rsid w:val="00EA75CE"/>
    <w:rsid w:val="00EA763D"/>
    <w:rsid w:val="00EA772D"/>
    <w:rsid w:val="00EA7ADA"/>
    <w:rsid w:val="00EA7DCB"/>
    <w:rsid w:val="00EA7E2B"/>
    <w:rsid w:val="00EB0045"/>
    <w:rsid w:val="00EB0413"/>
    <w:rsid w:val="00EB0ECA"/>
    <w:rsid w:val="00EB0F8B"/>
    <w:rsid w:val="00EB0FA1"/>
    <w:rsid w:val="00EB13AF"/>
    <w:rsid w:val="00EB143A"/>
    <w:rsid w:val="00EB1464"/>
    <w:rsid w:val="00EB1527"/>
    <w:rsid w:val="00EB159D"/>
    <w:rsid w:val="00EB16D4"/>
    <w:rsid w:val="00EB17C8"/>
    <w:rsid w:val="00EB17EA"/>
    <w:rsid w:val="00EB1DAF"/>
    <w:rsid w:val="00EB1E01"/>
    <w:rsid w:val="00EB1F31"/>
    <w:rsid w:val="00EB2345"/>
    <w:rsid w:val="00EB2651"/>
    <w:rsid w:val="00EB2708"/>
    <w:rsid w:val="00EB283C"/>
    <w:rsid w:val="00EB2CC0"/>
    <w:rsid w:val="00EB302F"/>
    <w:rsid w:val="00EB32EE"/>
    <w:rsid w:val="00EB334A"/>
    <w:rsid w:val="00EB33CE"/>
    <w:rsid w:val="00EB34CC"/>
    <w:rsid w:val="00EB3926"/>
    <w:rsid w:val="00EB3B6F"/>
    <w:rsid w:val="00EB3BF7"/>
    <w:rsid w:val="00EB3C9B"/>
    <w:rsid w:val="00EB3E2E"/>
    <w:rsid w:val="00EB3ECC"/>
    <w:rsid w:val="00EB3F87"/>
    <w:rsid w:val="00EB40BA"/>
    <w:rsid w:val="00EB42DC"/>
    <w:rsid w:val="00EB4749"/>
    <w:rsid w:val="00EB4997"/>
    <w:rsid w:val="00EB4BCD"/>
    <w:rsid w:val="00EB4E0A"/>
    <w:rsid w:val="00EB4E0B"/>
    <w:rsid w:val="00EB4F91"/>
    <w:rsid w:val="00EB533C"/>
    <w:rsid w:val="00EB536E"/>
    <w:rsid w:val="00EB5402"/>
    <w:rsid w:val="00EB54E6"/>
    <w:rsid w:val="00EB576F"/>
    <w:rsid w:val="00EB58C1"/>
    <w:rsid w:val="00EB59F1"/>
    <w:rsid w:val="00EB5A27"/>
    <w:rsid w:val="00EB5AF8"/>
    <w:rsid w:val="00EB5CCB"/>
    <w:rsid w:val="00EB5D7B"/>
    <w:rsid w:val="00EB614C"/>
    <w:rsid w:val="00EB64BE"/>
    <w:rsid w:val="00EB6957"/>
    <w:rsid w:val="00EB6BB4"/>
    <w:rsid w:val="00EB6C95"/>
    <w:rsid w:val="00EB6E1E"/>
    <w:rsid w:val="00EB735C"/>
    <w:rsid w:val="00EB73A1"/>
    <w:rsid w:val="00EB79D2"/>
    <w:rsid w:val="00EB7A15"/>
    <w:rsid w:val="00EC045B"/>
    <w:rsid w:val="00EC05BF"/>
    <w:rsid w:val="00EC05C8"/>
    <w:rsid w:val="00EC0847"/>
    <w:rsid w:val="00EC08C4"/>
    <w:rsid w:val="00EC09D6"/>
    <w:rsid w:val="00EC0A3A"/>
    <w:rsid w:val="00EC0B4B"/>
    <w:rsid w:val="00EC0B78"/>
    <w:rsid w:val="00EC0E85"/>
    <w:rsid w:val="00EC1388"/>
    <w:rsid w:val="00EC159A"/>
    <w:rsid w:val="00EC15FA"/>
    <w:rsid w:val="00EC1772"/>
    <w:rsid w:val="00EC2181"/>
    <w:rsid w:val="00EC22FA"/>
    <w:rsid w:val="00EC24DA"/>
    <w:rsid w:val="00EC25CD"/>
    <w:rsid w:val="00EC28E6"/>
    <w:rsid w:val="00EC2926"/>
    <w:rsid w:val="00EC2AA3"/>
    <w:rsid w:val="00EC2AD0"/>
    <w:rsid w:val="00EC2B1A"/>
    <w:rsid w:val="00EC2EC1"/>
    <w:rsid w:val="00EC3052"/>
    <w:rsid w:val="00EC325E"/>
    <w:rsid w:val="00EC3B9C"/>
    <w:rsid w:val="00EC3CD2"/>
    <w:rsid w:val="00EC3CF2"/>
    <w:rsid w:val="00EC491F"/>
    <w:rsid w:val="00EC4990"/>
    <w:rsid w:val="00EC4A27"/>
    <w:rsid w:val="00EC5125"/>
    <w:rsid w:val="00EC5262"/>
    <w:rsid w:val="00EC5288"/>
    <w:rsid w:val="00EC5331"/>
    <w:rsid w:val="00EC5655"/>
    <w:rsid w:val="00EC592A"/>
    <w:rsid w:val="00EC5EA3"/>
    <w:rsid w:val="00EC60E5"/>
    <w:rsid w:val="00EC650C"/>
    <w:rsid w:val="00EC653B"/>
    <w:rsid w:val="00EC66A1"/>
    <w:rsid w:val="00EC681F"/>
    <w:rsid w:val="00EC6AA8"/>
    <w:rsid w:val="00EC6C55"/>
    <w:rsid w:val="00EC6C62"/>
    <w:rsid w:val="00EC6FED"/>
    <w:rsid w:val="00EC7123"/>
    <w:rsid w:val="00EC7243"/>
    <w:rsid w:val="00EC724B"/>
    <w:rsid w:val="00EC725D"/>
    <w:rsid w:val="00EC7662"/>
    <w:rsid w:val="00ED0348"/>
    <w:rsid w:val="00ED0B2B"/>
    <w:rsid w:val="00ED0C6B"/>
    <w:rsid w:val="00ED0C6C"/>
    <w:rsid w:val="00ED109A"/>
    <w:rsid w:val="00ED11CC"/>
    <w:rsid w:val="00ED12B7"/>
    <w:rsid w:val="00ED16F7"/>
    <w:rsid w:val="00ED1D1D"/>
    <w:rsid w:val="00ED1FB6"/>
    <w:rsid w:val="00ED220F"/>
    <w:rsid w:val="00ED2421"/>
    <w:rsid w:val="00ED277D"/>
    <w:rsid w:val="00ED27E3"/>
    <w:rsid w:val="00ED2D25"/>
    <w:rsid w:val="00ED3010"/>
    <w:rsid w:val="00ED309C"/>
    <w:rsid w:val="00ED326F"/>
    <w:rsid w:val="00ED3436"/>
    <w:rsid w:val="00ED3763"/>
    <w:rsid w:val="00ED3798"/>
    <w:rsid w:val="00ED3BD5"/>
    <w:rsid w:val="00ED3C48"/>
    <w:rsid w:val="00ED3D90"/>
    <w:rsid w:val="00ED3E0C"/>
    <w:rsid w:val="00ED3E75"/>
    <w:rsid w:val="00ED3E89"/>
    <w:rsid w:val="00ED4233"/>
    <w:rsid w:val="00ED44D9"/>
    <w:rsid w:val="00ED4834"/>
    <w:rsid w:val="00ED4835"/>
    <w:rsid w:val="00ED48D1"/>
    <w:rsid w:val="00ED4BAF"/>
    <w:rsid w:val="00ED4EB4"/>
    <w:rsid w:val="00ED51A2"/>
    <w:rsid w:val="00ED532E"/>
    <w:rsid w:val="00ED5550"/>
    <w:rsid w:val="00ED57EA"/>
    <w:rsid w:val="00ED5931"/>
    <w:rsid w:val="00ED5954"/>
    <w:rsid w:val="00ED59BD"/>
    <w:rsid w:val="00ED5AB3"/>
    <w:rsid w:val="00ED5F20"/>
    <w:rsid w:val="00ED6194"/>
    <w:rsid w:val="00ED66C1"/>
    <w:rsid w:val="00ED692F"/>
    <w:rsid w:val="00ED7038"/>
    <w:rsid w:val="00ED721F"/>
    <w:rsid w:val="00ED75F5"/>
    <w:rsid w:val="00ED7655"/>
    <w:rsid w:val="00ED770A"/>
    <w:rsid w:val="00ED7970"/>
    <w:rsid w:val="00ED7C13"/>
    <w:rsid w:val="00ED7CF5"/>
    <w:rsid w:val="00ED7D08"/>
    <w:rsid w:val="00ED7D7A"/>
    <w:rsid w:val="00EE006C"/>
    <w:rsid w:val="00EE0343"/>
    <w:rsid w:val="00EE08BD"/>
    <w:rsid w:val="00EE0A27"/>
    <w:rsid w:val="00EE0B4A"/>
    <w:rsid w:val="00EE0CDD"/>
    <w:rsid w:val="00EE0F4C"/>
    <w:rsid w:val="00EE106F"/>
    <w:rsid w:val="00EE1113"/>
    <w:rsid w:val="00EE11F8"/>
    <w:rsid w:val="00EE19F4"/>
    <w:rsid w:val="00EE1B00"/>
    <w:rsid w:val="00EE1D62"/>
    <w:rsid w:val="00EE1F46"/>
    <w:rsid w:val="00EE1FF1"/>
    <w:rsid w:val="00EE21F4"/>
    <w:rsid w:val="00EE2202"/>
    <w:rsid w:val="00EE2696"/>
    <w:rsid w:val="00EE29BE"/>
    <w:rsid w:val="00EE2CC6"/>
    <w:rsid w:val="00EE2D5D"/>
    <w:rsid w:val="00EE301C"/>
    <w:rsid w:val="00EE30B1"/>
    <w:rsid w:val="00EE3303"/>
    <w:rsid w:val="00EE34C8"/>
    <w:rsid w:val="00EE3628"/>
    <w:rsid w:val="00EE375F"/>
    <w:rsid w:val="00EE3CCB"/>
    <w:rsid w:val="00EE3D12"/>
    <w:rsid w:val="00EE3DEB"/>
    <w:rsid w:val="00EE3ED4"/>
    <w:rsid w:val="00EE403A"/>
    <w:rsid w:val="00EE40BF"/>
    <w:rsid w:val="00EE411B"/>
    <w:rsid w:val="00EE4466"/>
    <w:rsid w:val="00EE47F2"/>
    <w:rsid w:val="00EE49D4"/>
    <w:rsid w:val="00EE4A61"/>
    <w:rsid w:val="00EE4A7F"/>
    <w:rsid w:val="00EE4A95"/>
    <w:rsid w:val="00EE4D26"/>
    <w:rsid w:val="00EE51AA"/>
    <w:rsid w:val="00EE53D8"/>
    <w:rsid w:val="00EE53E1"/>
    <w:rsid w:val="00EE5419"/>
    <w:rsid w:val="00EE546E"/>
    <w:rsid w:val="00EE54E9"/>
    <w:rsid w:val="00EE555A"/>
    <w:rsid w:val="00EE564E"/>
    <w:rsid w:val="00EE59E8"/>
    <w:rsid w:val="00EE5B62"/>
    <w:rsid w:val="00EE5CA8"/>
    <w:rsid w:val="00EE640C"/>
    <w:rsid w:val="00EE644E"/>
    <w:rsid w:val="00EE679F"/>
    <w:rsid w:val="00EE68A2"/>
    <w:rsid w:val="00EE6C11"/>
    <w:rsid w:val="00EE72CA"/>
    <w:rsid w:val="00EE75F7"/>
    <w:rsid w:val="00EE7603"/>
    <w:rsid w:val="00EE7CB7"/>
    <w:rsid w:val="00EE7FE3"/>
    <w:rsid w:val="00EE7FEB"/>
    <w:rsid w:val="00EF0135"/>
    <w:rsid w:val="00EF02B0"/>
    <w:rsid w:val="00EF02E1"/>
    <w:rsid w:val="00EF05B3"/>
    <w:rsid w:val="00EF05EC"/>
    <w:rsid w:val="00EF0819"/>
    <w:rsid w:val="00EF081B"/>
    <w:rsid w:val="00EF0872"/>
    <w:rsid w:val="00EF0903"/>
    <w:rsid w:val="00EF0ADD"/>
    <w:rsid w:val="00EF0C58"/>
    <w:rsid w:val="00EF0DC5"/>
    <w:rsid w:val="00EF0F12"/>
    <w:rsid w:val="00EF1147"/>
    <w:rsid w:val="00EF1203"/>
    <w:rsid w:val="00EF133C"/>
    <w:rsid w:val="00EF146C"/>
    <w:rsid w:val="00EF1B76"/>
    <w:rsid w:val="00EF1D3E"/>
    <w:rsid w:val="00EF1E48"/>
    <w:rsid w:val="00EF1E53"/>
    <w:rsid w:val="00EF208A"/>
    <w:rsid w:val="00EF2116"/>
    <w:rsid w:val="00EF216C"/>
    <w:rsid w:val="00EF2F39"/>
    <w:rsid w:val="00EF306D"/>
    <w:rsid w:val="00EF3083"/>
    <w:rsid w:val="00EF30B4"/>
    <w:rsid w:val="00EF3317"/>
    <w:rsid w:val="00EF331E"/>
    <w:rsid w:val="00EF3795"/>
    <w:rsid w:val="00EF3EC8"/>
    <w:rsid w:val="00EF4177"/>
    <w:rsid w:val="00EF41DE"/>
    <w:rsid w:val="00EF4481"/>
    <w:rsid w:val="00EF45B8"/>
    <w:rsid w:val="00EF45C2"/>
    <w:rsid w:val="00EF4702"/>
    <w:rsid w:val="00EF48E7"/>
    <w:rsid w:val="00EF4AF5"/>
    <w:rsid w:val="00EF4F66"/>
    <w:rsid w:val="00EF5019"/>
    <w:rsid w:val="00EF510C"/>
    <w:rsid w:val="00EF5477"/>
    <w:rsid w:val="00EF54D2"/>
    <w:rsid w:val="00EF5764"/>
    <w:rsid w:val="00EF5A01"/>
    <w:rsid w:val="00EF5BAE"/>
    <w:rsid w:val="00EF5C51"/>
    <w:rsid w:val="00EF5FFC"/>
    <w:rsid w:val="00EF60EE"/>
    <w:rsid w:val="00EF63FE"/>
    <w:rsid w:val="00EF66F1"/>
    <w:rsid w:val="00EF673B"/>
    <w:rsid w:val="00EF6930"/>
    <w:rsid w:val="00EF6AC9"/>
    <w:rsid w:val="00EF6B3E"/>
    <w:rsid w:val="00EF6F4F"/>
    <w:rsid w:val="00EF7050"/>
    <w:rsid w:val="00EF74B2"/>
    <w:rsid w:val="00EF797F"/>
    <w:rsid w:val="00EF7996"/>
    <w:rsid w:val="00EF7C46"/>
    <w:rsid w:val="00EF7E67"/>
    <w:rsid w:val="00EF7E6F"/>
    <w:rsid w:val="00F00462"/>
    <w:rsid w:val="00F005EC"/>
    <w:rsid w:val="00F006A6"/>
    <w:rsid w:val="00F00750"/>
    <w:rsid w:val="00F0086D"/>
    <w:rsid w:val="00F011DC"/>
    <w:rsid w:val="00F012E9"/>
    <w:rsid w:val="00F01563"/>
    <w:rsid w:val="00F01916"/>
    <w:rsid w:val="00F01FCC"/>
    <w:rsid w:val="00F021C4"/>
    <w:rsid w:val="00F024EB"/>
    <w:rsid w:val="00F028BE"/>
    <w:rsid w:val="00F02BB8"/>
    <w:rsid w:val="00F02E83"/>
    <w:rsid w:val="00F0311F"/>
    <w:rsid w:val="00F0316B"/>
    <w:rsid w:val="00F03843"/>
    <w:rsid w:val="00F03AFA"/>
    <w:rsid w:val="00F03C08"/>
    <w:rsid w:val="00F03C76"/>
    <w:rsid w:val="00F03DAD"/>
    <w:rsid w:val="00F04055"/>
    <w:rsid w:val="00F04C1A"/>
    <w:rsid w:val="00F04CAE"/>
    <w:rsid w:val="00F04E96"/>
    <w:rsid w:val="00F0527D"/>
    <w:rsid w:val="00F054B9"/>
    <w:rsid w:val="00F05A6F"/>
    <w:rsid w:val="00F064D6"/>
    <w:rsid w:val="00F06865"/>
    <w:rsid w:val="00F06B69"/>
    <w:rsid w:val="00F06D74"/>
    <w:rsid w:val="00F0727E"/>
    <w:rsid w:val="00F07286"/>
    <w:rsid w:val="00F0768F"/>
    <w:rsid w:val="00F07A1A"/>
    <w:rsid w:val="00F07C08"/>
    <w:rsid w:val="00F07F2C"/>
    <w:rsid w:val="00F101FD"/>
    <w:rsid w:val="00F1025B"/>
    <w:rsid w:val="00F102F6"/>
    <w:rsid w:val="00F1040E"/>
    <w:rsid w:val="00F10593"/>
    <w:rsid w:val="00F10BA2"/>
    <w:rsid w:val="00F10D40"/>
    <w:rsid w:val="00F10E36"/>
    <w:rsid w:val="00F10FD6"/>
    <w:rsid w:val="00F113C0"/>
    <w:rsid w:val="00F1140A"/>
    <w:rsid w:val="00F11524"/>
    <w:rsid w:val="00F1156F"/>
    <w:rsid w:val="00F11616"/>
    <w:rsid w:val="00F11D4F"/>
    <w:rsid w:val="00F11EAF"/>
    <w:rsid w:val="00F1203F"/>
    <w:rsid w:val="00F1214F"/>
    <w:rsid w:val="00F122EC"/>
    <w:rsid w:val="00F1259A"/>
    <w:rsid w:val="00F1274C"/>
    <w:rsid w:val="00F12B51"/>
    <w:rsid w:val="00F12E7A"/>
    <w:rsid w:val="00F132F8"/>
    <w:rsid w:val="00F135FE"/>
    <w:rsid w:val="00F13693"/>
    <w:rsid w:val="00F139E3"/>
    <w:rsid w:val="00F13AD4"/>
    <w:rsid w:val="00F13E28"/>
    <w:rsid w:val="00F13E88"/>
    <w:rsid w:val="00F140E4"/>
    <w:rsid w:val="00F142B3"/>
    <w:rsid w:val="00F14731"/>
    <w:rsid w:val="00F147E9"/>
    <w:rsid w:val="00F14899"/>
    <w:rsid w:val="00F14C24"/>
    <w:rsid w:val="00F14E04"/>
    <w:rsid w:val="00F15514"/>
    <w:rsid w:val="00F1558D"/>
    <w:rsid w:val="00F156C1"/>
    <w:rsid w:val="00F15887"/>
    <w:rsid w:val="00F15A2E"/>
    <w:rsid w:val="00F15A93"/>
    <w:rsid w:val="00F15E64"/>
    <w:rsid w:val="00F16157"/>
    <w:rsid w:val="00F164F5"/>
    <w:rsid w:val="00F168DF"/>
    <w:rsid w:val="00F16C0A"/>
    <w:rsid w:val="00F16E01"/>
    <w:rsid w:val="00F16ED0"/>
    <w:rsid w:val="00F16F87"/>
    <w:rsid w:val="00F1708C"/>
    <w:rsid w:val="00F1712A"/>
    <w:rsid w:val="00F1722E"/>
    <w:rsid w:val="00F1728E"/>
    <w:rsid w:val="00F17425"/>
    <w:rsid w:val="00F17511"/>
    <w:rsid w:val="00F17ACC"/>
    <w:rsid w:val="00F17B29"/>
    <w:rsid w:val="00F17C57"/>
    <w:rsid w:val="00F17C6A"/>
    <w:rsid w:val="00F17C91"/>
    <w:rsid w:val="00F17F78"/>
    <w:rsid w:val="00F17FC4"/>
    <w:rsid w:val="00F17FF4"/>
    <w:rsid w:val="00F2036C"/>
    <w:rsid w:val="00F2039B"/>
    <w:rsid w:val="00F20BCD"/>
    <w:rsid w:val="00F20C10"/>
    <w:rsid w:val="00F2107C"/>
    <w:rsid w:val="00F21178"/>
    <w:rsid w:val="00F213FB"/>
    <w:rsid w:val="00F2152F"/>
    <w:rsid w:val="00F21822"/>
    <w:rsid w:val="00F218C7"/>
    <w:rsid w:val="00F21BD3"/>
    <w:rsid w:val="00F21C00"/>
    <w:rsid w:val="00F21CB5"/>
    <w:rsid w:val="00F21F9D"/>
    <w:rsid w:val="00F22069"/>
    <w:rsid w:val="00F220CA"/>
    <w:rsid w:val="00F22285"/>
    <w:rsid w:val="00F22457"/>
    <w:rsid w:val="00F22621"/>
    <w:rsid w:val="00F22656"/>
    <w:rsid w:val="00F22780"/>
    <w:rsid w:val="00F22BF5"/>
    <w:rsid w:val="00F22DB8"/>
    <w:rsid w:val="00F231B1"/>
    <w:rsid w:val="00F23241"/>
    <w:rsid w:val="00F2337C"/>
    <w:rsid w:val="00F23507"/>
    <w:rsid w:val="00F237AE"/>
    <w:rsid w:val="00F237DA"/>
    <w:rsid w:val="00F237E2"/>
    <w:rsid w:val="00F23A07"/>
    <w:rsid w:val="00F23AD0"/>
    <w:rsid w:val="00F24068"/>
    <w:rsid w:val="00F2447E"/>
    <w:rsid w:val="00F245F3"/>
    <w:rsid w:val="00F2483D"/>
    <w:rsid w:val="00F24927"/>
    <w:rsid w:val="00F24B5D"/>
    <w:rsid w:val="00F24F18"/>
    <w:rsid w:val="00F24FAE"/>
    <w:rsid w:val="00F250A1"/>
    <w:rsid w:val="00F25660"/>
    <w:rsid w:val="00F256F0"/>
    <w:rsid w:val="00F25749"/>
    <w:rsid w:val="00F257F2"/>
    <w:rsid w:val="00F2582C"/>
    <w:rsid w:val="00F25972"/>
    <w:rsid w:val="00F25CB5"/>
    <w:rsid w:val="00F25F07"/>
    <w:rsid w:val="00F263C3"/>
    <w:rsid w:val="00F264F2"/>
    <w:rsid w:val="00F26810"/>
    <w:rsid w:val="00F268CA"/>
    <w:rsid w:val="00F26B37"/>
    <w:rsid w:val="00F26C5B"/>
    <w:rsid w:val="00F26CE1"/>
    <w:rsid w:val="00F272F3"/>
    <w:rsid w:val="00F27460"/>
    <w:rsid w:val="00F275F8"/>
    <w:rsid w:val="00F276F2"/>
    <w:rsid w:val="00F27B84"/>
    <w:rsid w:val="00F27BF7"/>
    <w:rsid w:val="00F30046"/>
    <w:rsid w:val="00F303A7"/>
    <w:rsid w:val="00F308CB"/>
    <w:rsid w:val="00F30B94"/>
    <w:rsid w:val="00F30BCA"/>
    <w:rsid w:val="00F30D9D"/>
    <w:rsid w:val="00F30E02"/>
    <w:rsid w:val="00F30F12"/>
    <w:rsid w:val="00F30F22"/>
    <w:rsid w:val="00F30F9B"/>
    <w:rsid w:val="00F30FDE"/>
    <w:rsid w:val="00F312D8"/>
    <w:rsid w:val="00F3158D"/>
    <w:rsid w:val="00F31740"/>
    <w:rsid w:val="00F31803"/>
    <w:rsid w:val="00F31A78"/>
    <w:rsid w:val="00F31C36"/>
    <w:rsid w:val="00F31DA6"/>
    <w:rsid w:val="00F31DF1"/>
    <w:rsid w:val="00F31F71"/>
    <w:rsid w:val="00F323E8"/>
    <w:rsid w:val="00F3260D"/>
    <w:rsid w:val="00F32632"/>
    <w:rsid w:val="00F32665"/>
    <w:rsid w:val="00F328D8"/>
    <w:rsid w:val="00F32ABE"/>
    <w:rsid w:val="00F32C1D"/>
    <w:rsid w:val="00F32EB0"/>
    <w:rsid w:val="00F32FFB"/>
    <w:rsid w:val="00F3319D"/>
    <w:rsid w:val="00F3346F"/>
    <w:rsid w:val="00F33823"/>
    <w:rsid w:val="00F338F5"/>
    <w:rsid w:val="00F33A86"/>
    <w:rsid w:val="00F33CD7"/>
    <w:rsid w:val="00F33EA4"/>
    <w:rsid w:val="00F34473"/>
    <w:rsid w:val="00F34545"/>
    <w:rsid w:val="00F34873"/>
    <w:rsid w:val="00F34BDF"/>
    <w:rsid w:val="00F34FCA"/>
    <w:rsid w:val="00F3502F"/>
    <w:rsid w:val="00F351A9"/>
    <w:rsid w:val="00F3523E"/>
    <w:rsid w:val="00F3524D"/>
    <w:rsid w:val="00F353EB"/>
    <w:rsid w:val="00F35407"/>
    <w:rsid w:val="00F35744"/>
    <w:rsid w:val="00F35BA2"/>
    <w:rsid w:val="00F35F18"/>
    <w:rsid w:val="00F3606D"/>
    <w:rsid w:val="00F3639C"/>
    <w:rsid w:val="00F370C5"/>
    <w:rsid w:val="00F370E8"/>
    <w:rsid w:val="00F3735F"/>
    <w:rsid w:val="00F373A0"/>
    <w:rsid w:val="00F373B0"/>
    <w:rsid w:val="00F37C90"/>
    <w:rsid w:val="00F40142"/>
    <w:rsid w:val="00F40313"/>
    <w:rsid w:val="00F406BE"/>
    <w:rsid w:val="00F40788"/>
    <w:rsid w:val="00F40B99"/>
    <w:rsid w:val="00F40CFB"/>
    <w:rsid w:val="00F40E01"/>
    <w:rsid w:val="00F4147C"/>
    <w:rsid w:val="00F4159C"/>
    <w:rsid w:val="00F41C15"/>
    <w:rsid w:val="00F41FD7"/>
    <w:rsid w:val="00F42375"/>
    <w:rsid w:val="00F4238F"/>
    <w:rsid w:val="00F42393"/>
    <w:rsid w:val="00F423AE"/>
    <w:rsid w:val="00F423D2"/>
    <w:rsid w:val="00F4242E"/>
    <w:rsid w:val="00F42463"/>
    <w:rsid w:val="00F4253D"/>
    <w:rsid w:val="00F426E6"/>
    <w:rsid w:val="00F427A6"/>
    <w:rsid w:val="00F431F0"/>
    <w:rsid w:val="00F43B33"/>
    <w:rsid w:val="00F43EA6"/>
    <w:rsid w:val="00F441DB"/>
    <w:rsid w:val="00F443D3"/>
    <w:rsid w:val="00F445E4"/>
    <w:rsid w:val="00F44936"/>
    <w:rsid w:val="00F44948"/>
    <w:rsid w:val="00F44BB5"/>
    <w:rsid w:val="00F44C47"/>
    <w:rsid w:val="00F44D61"/>
    <w:rsid w:val="00F44EFB"/>
    <w:rsid w:val="00F45000"/>
    <w:rsid w:val="00F452A5"/>
    <w:rsid w:val="00F45684"/>
    <w:rsid w:val="00F456D8"/>
    <w:rsid w:val="00F456EA"/>
    <w:rsid w:val="00F45852"/>
    <w:rsid w:val="00F4594C"/>
    <w:rsid w:val="00F45B1D"/>
    <w:rsid w:val="00F45FBE"/>
    <w:rsid w:val="00F46018"/>
    <w:rsid w:val="00F460AF"/>
    <w:rsid w:val="00F46188"/>
    <w:rsid w:val="00F461F1"/>
    <w:rsid w:val="00F4642C"/>
    <w:rsid w:val="00F46BC7"/>
    <w:rsid w:val="00F46EEA"/>
    <w:rsid w:val="00F46F15"/>
    <w:rsid w:val="00F46FE5"/>
    <w:rsid w:val="00F47099"/>
    <w:rsid w:val="00F47542"/>
    <w:rsid w:val="00F47675"/>
    <w:rsid w:val="00F4781A"/>
    <w:rsid w:val="00F4784C"/>
    <w:rsid w:val="00F47972"/>
    <w:rsid w:val="00F47A14"/>
    <w:rsid w:val="00F47B11"/>
    <w:rsid w:val="00F47F59"/>
    <w:rsid w:val="00F50022"/>
    <w:rsid w:val="00F50200"/>
    <w:rsid w:val="00F502CE"/>
    <w:rsid w:val="00F50387"/>
    <w:rsid w:val="00F50604"/>
    <w:rsid w:val="00F50933"/>
    <w:rsid w:val="00F50E09"/>
    <w:rsid w:val="00F51284"/>
    <w:rsid w:val="00F51937"/>
    <w:rsid w:val="00F51C2D"/>
    <w:rsid w:val="00F5229F"/>
    <w:rsid w:val="00F52363"/>
    <w:rsid w:val="00F525EA"/>
    <w:rsid w:val="00F52F58"/>
    <w:rsid w:val="00F5387D"/>
    <w:rsid w:val="00F53B39"/>
    <w:rsid w:val="00F53C65"/>
    <w:rsid w:val="00F53C86"/>
    <w:rsid w:val="00F54089"/>
    <w:rsid w:val="00F54423"/>
    <w:rsid w:val="00F547E6"/>
    <w:rsid w:val="00F54880"/>
    <w:rsid w:val="00F549A8"/>
    <w:rsid w:val="00F54B33"/>
    <w:rsid w:val="00F55189"/>
    <w:rsid w:val="00F552AB"/>
    <w:rsid w:val="00F55486"/>
    <w:rsid w:val="00F5550A"/>
    <w:rsid w:val="00F5551A"/>
    <w:rsid w:val="00F5573C"/>
    <w:rsid w:val="00F558AD"/>
    <w:rsid w:val="00F55F4F"/>
    <w:rsid w:val="00F56049"/>
    <w:rsid w:val="00F56120"/>
    <w:rsid w:val="00F5621B"/>
    <w:rsid w:val="00F5642B"/>
    <w:rsid w:val="00F5660B"/>
    <w:rsid w:val="00F56A80"/>
    <w:rsid w:val="00F56D0F"/>
    <w:rsid w:val="00F572D6"/>
    <w:rsid w:val="00F57403"/>
    <w:rsid w:val="00F574A8"/>
    <w:rsid w:val="00F57A0D"/>
    <w:rsid w:val="00F57F49"/>
    <w:rsid w:val="00F57F62"/>
    <w:rsid w:val="00F602AF"/>
    <w:rsid w:val="00F6032B"/>
    <w:rsid w:val="00F6038B"/>
    <w:rsid w:val="00F603A8"/>
    <w:rsid w:val="00F6085A"/>
    <w:rsid w:val="00F60961"/>
    <w:rsid w:val="00F6097D"/>
    <w:rsid w:val="00F60DC6"/>
    <w:rsid w:val="00F610A1"/>
    <w:rsid w:val="00F610CA"/>
    <w:rsid w:val="00F612A0"/>
    <w:rsid w:val="00F614E7"/>
    <w:rsid w:val="00F61707"/>
    <w:rsid w:val="00F61C02"/>
    <w:rsid w:val="00F61C2A"/>
    <w:rsid w:val="00F61CDF"/>
    <w:rsid w:val="00F6252C"/>
    <w:rsid w:val="00F62608"/>
    <w:rsid w:val="00F62661"/>
    <w:rsid w:val="00F628D4"/>
    <w:rsid w:val="00F62971"/>
    <w:rsid w:val="00F62B09"/>
    <w:rsid w:val="00F62EA8"/>
    <w:rsid w:val="00F63500"/>
    <w:rsid w:val="00F63706"/>
    <w:rsid w:val="00F63ABF"/>
    <w:rsid w:val="00F63B0C"/>
    <w:rsid w:val="00F63B48"/>
    <w:rsid w:val="00F63F16"/>
    <w:rsid w:val="00F6409E"/>
    <w:rsid w:val="00F647C0"/>
    <w:rsid w:val="00F6489C"/>
    <w:rsid w:val="00F64ABF"/>
    <w:rsid w:val="00F64D19"/>
    <w:rsid w:val="00F64D31"/>
    <w:rsid w:val="00F65312"/>
    <w:rsid w:val="00F65554"/>
    <w:rsid w:val="00F65869"/>
    <w:rsid w:val="00F658B7"/>
    <w:rsid w:val="00F65D9E"/>
    <w:rsid w:val="00F65F72"/>
    <w:rsid w:val="00F66361"/>
    <w:rsid w:val="00F66BD4"/>
    <w:rsid w:val="00F67198"/>
    <w:rsid w:val="00F673FA"/>
    <w:rsid w:val="00F6753D"/>
    <w:rsid w:val="00F67613"/>
    <w:rsid w:val="00F67B47"/>
    <w:rsid w:val="00F67BF8"/>
    <w:rsid w:val="00F67C25"/>
    <w:rsid w:val="00F67CA2"/>
    <w:rsid w:val="00F67FF9"/>
    <w:rsid w:val="00F70303"/>
    <w:rsid w:val="00F70564"/>
    <w:rsid w:val="00F70962"/>
    <w:rsid w:val="00F70D59"/>
    <w:rsid w:val="00F70DF9"/>
    <w:rsid w:val="00F71106"/>
    <w:rsid w:val="00F7118C"/>
    <w:rsid w:val="00F71194"/>
    <w:rsid w:val="00F7141C"/>
    <w:rsid w:val="00F71478"/>
    <w:rsid w:val="00F71658"/>
    <w:rsid w:val="00F7195C"/>
    <w:rsid w:val="00F71E4B"/>
    <w:rsid w:val="00F71ED4"/>
    <w:rsid w:val="00F7217B"/>
    <w:rsid w:val="00F72431"/>
    <w:rsid w:val="00F724E3"/>
    <w:rsid w:val="00F72644"/>
    <w:rsid w:val="00F726AD"/>
    <w:rsid w:val="00F72715"/>
    <w:rsid w:val="00F7292B"/>
    <w:rsid w:val="00F72BA2"/>
    <w:rsid w:val="00F72F31"/>
    <w:rsid w:val="00F731BE"/>
    <w:rsid w:val="00F73401"/>
    <w:rsid w:val="00F73445"/>
    <w:rsid w:val="00F735B4"/>
    <w:rsid w:val="00F7360D"/>
    <w:rsid w:val="00F737E3"/>
    <w:rsid w:val="00F73982"/>
    <w:rsid w:val="00F73C49"/>
    <w:rsid w:val="00F73EED"/>
    <w:rsid w:val="00F73F36"/>
    <w:rsid w:val="00F74285"/>
    <w:rsid w:val="00F74305"/>
    <w:rsid w:val="00F743A4"/>
    <w:rsid w:val="00F744BD"/>
    <w:rsid w:val="00F745B9"/>
    <w:rsid w:val="00F74739"/>
    <w:rsid w:val="00F7489A"/>
    <w:rsid w:val="00F748F0"/>
    <w:rsid w:val="00F7495F"/>
    <w:rsid w:val="00F74A50"/>
    <w:rsid w:val="00F74CFF"/>
    <w:rsid w:val="00F74D22"/>
    <w:rsid w:val="00F750D8"/>
    <w:rsid w:val="00F7531F"/>
    <w:rsid w:val="00F7590F"/>
    <w:rsid w:val="00F75B5F"/>
    <w:rsid w:val="00F75C5F"/>
    <w:rsid w:val="00F76221"/>
    <w:rsid w:val="00F763A4"/>
    <w:rsid w:val="00F764F6"/>
    <w:rsid w:val="00F7666A"/>
    <w:rsid w:val="00F76A58"/>
    <w:rsid w:val="00F76F93"/>
    <w:rsid w:val="00F76FDA"/>
    <w:rsid w:val="00F771CF"/>
    <w:rsid w:val="00F77364"/>
    <w:rsid w:val="00F777EB"/>
    <w:rsid w:val="00F778DC"/>
    <w:rsid w:val="00F77CED"/>
    <w:rsid w:val="00F801D9"/>
    <w:rsid w:val="00F80496"/>
    <w:rsid w:val="00F811F0"/>
    <w:rsid w:val="00F812C0"/>
    <w:rsid w:val="00F81320"/>
    <w:rsid w:val="00F8135C"/>
    <w:rsid w:val="00F814D5"/>
    <w:rsid w:val="00F816DF"/>
    <w:rsid w:val="00F81890"/>
    <w:rsid w:val="00F819F8"/>
    <w:rsid w:val="00F81C5E"/>
    <w:rsid w:val="00F81D80"/>
    <w:rsid w:val="00F81E6F"/>
    <w:rsid w:val="00F81F33"/>
    <w:rsid w:val="00F8276B"/>
    <w:rsid w:val="00F828AD"/>
    <w:rsid w:val="00F82AFE"/>
    <w:rsid w:val="00F82CE0"/>
    <w:rsid w:val="00F82D5E"/>
    <w:rsid w:val="00F82E7C"/>
    <w:rsid w:val="00F82F67"/>
    <w:rsid w:val="00F8321D"/>
    <w:rsid w:val="00F833D8"/>
    <w:rsid w:val="00F83436"/>
    <w:rsid w:val="00F835E2"/>
    <w:rsid w:val="00F837E4"/>
    <w:rsid w:val="00F83C2C"/>
    <w:rsid w:val="00F83C5C"/>
    <w:rsid w:val="00F83D90"/>
    <w:rsid w:val="00F83F5E"/>
    <w:rsid w:val="00F84080"/>
    <w:rsid w:val="00F84123"/>
    <w:rsid w:val="00F84544"/>
    <w:rsid w:val="00F846FF"/>
    <w:rsid w:val="00F84806"/>
    <w:rsid w:val="00F84AFF"/>
    <w:rsid w:val="00F84C22"/>
    <w:rsid w:val="00F84D23"/>
    <w:rsid w:val="00F84EDC"/>
    <w:rsid w:val="00F852F1"/>
    <w:rsid w:val="00F855D0"/>
    <w:rsid w:val="00F8563F"/>
    <w:rsid w:val="00F85A91"/>
    <w:rsid w:val="00F85BA9"/>
    <w:rsid w:val="00F85C12"/>
    <w:rsid w:val="00F85D49"/>
    <w:rsid w:val="00F85D59"/>
    <w:rsid w:val="00F85E9A"/>
    <w:rsid w:val="00F8679D"/>
    <w:rsid w:val="00F86890"/>
    <w:rsid w:val="00F86B4B"/>
    <w:rsid w:val="00F86D41"/>
    <w:rsid w:val="00F86E7D"/>
    <w:rsid w:val="00F87239"/>
    <w:rsid w:val="00F873CC"/>
    <w:rsid w:val="00F8799B"/>
    <w:rsid w:val="00F87CAF"/>
    <w:rsid w:val="00F87D81"/>
    <w:rsid w:val="00F87F1E"/>
    <w:rsid w:val="00F87F5E"/>
    <w:rsid w:val="00F90378"/>
    <w:rsid w:val="00F90A17"/>
    <w:rsid w:val="00F90BA1"/>
    <w:rsid w:val="00F90C6E"/>
    <w:rsid w:val="00F9107F"/>
    <w:rsid w:val="00F910F3"/>
    <w:rsid w:val="00F91257"/>
    <w:rsid w:val="00F912FA"/>
    <w:rsid w:val="00F91391"/>
    <w:rsid w:val="00F9142A"/>
    <w:rsid w:val="00F91884"/>
    <w:rsid w:val="00F91B8B"/>
    <w:rsid w:val="00F924BC"/>
    <w:rsid w:val="00F925F8"/>
    <w:rsid w:val="00F92694"/>
    <w:rsid w:val="00F9306E"/>
    <w:rsid w:val="00F93599"/>
    <w:rsid w:val="00F935F4"/>
    <w:rsid w:val="00F93608"/>
    <w:rsid w:val="00F939A0"/>
    <w:rsid w:val="00F93BCB"/>
    <w:rsid w:val="00F93EC9"/>
    <w:rsid w:val="00F93F0E"/>
    <w:rsid w:val="00F94422"/>
    <w:rsid w:val="00F945AD"/>
    <w:rsid w:val="00F946F2"/>
    <w:rsid w:val="00F9495E"/>
    <w:rsid w:val="00F94A62"/>
    <w:rsid w:val="00F94BA6"/>
    <w:rsid w:val="00F94E06"/>
    <w:rsid w:val="00F95129"/>
    <w:rsid w:val="00F95529"/>
    <w:rsid w:val="00F95563"/>
    <w:rsid w:val="00F95580"/>
    <w:rsid w:val="00F955D6"/>
    <w:rsid w:val="00F956A5"/>
    <w:rsid w:val="00F9585F"/>
    <w:rsid w:val="00F959C0"/>
    <w:rsid w:val="00F95D89"/>
    <w:rsid w:val="00F96350"/>
    <w:rsid w:val="00F96881"/>
    <w:rsid w:val="00F96912"/>
    <w:rsid w:val="00F96ACC"/>
    <w:rsid w:val="00F96BEB"/>
    <w:rsid w:val="00F96D99"/>
    <w:rsid w:val="00F96F59"/>
    <w:rsid w:val="00F97164"/>
    <w:rsid w:val="00F972CA"/>
    <w:rsid w:val="00F97592"/>
    <w:rsid w:val="00F97D8F"/>
    <w:rsid w:val="00F97DF7"/>
    <w:rsid w:val="00F97F4C"/>
    <w:rsid w:val="00FA0350"/>
    <w:rsid w:val="00FA0395"/>
    <w:rsid w:val="00FA041F"/>
    <w:rsid w:val="00FA043D"/>
    <w:rsid w:val="00FA06F2"/>
    <w:rsid w:val="00FA09D0"/>
    <w:rsid w:val="00FA09FF"/>
    <w:rsid w:val="00FA0DA8"/>
    <w:rsid w:val="00FA12A8"/>
    <w:rsid w:val="00FA16C7"/>
    <w:rsid w:val="00FA1E5C"/>
    <w:rsid w:val="00FA1E8A"/>
    <w:rsid w:val="00FA201F"/>
    <w:rsid w:val="00FA220A"/>
    <w:rsid w:val="00FA26B4"/>
    <w:rsid w:val="00FA28BD"/>
    <w:rsid w:val="00FA2BC8"/>
    <w:rsid w:val="00FA2CF4"/>
    <w:rsid w:val="00FA2D43"/>
    <w:rsid w:val="00FA2F5C"/>
    <w:rsid w:val="00FA3687"/>
    <w:rsid w:val="00FA39D4"/>
    <w:rsid w:val="00FA3CA3"/>
    <w:rsid w:val="00FA4370"/>
    <w:rsid w:val="00FA46D3"/>
    <w:rsid w:val="00FA4AEA"/>
    <w:rsid w:val="00FA52E0"/>
    <w:rsid w:val="00FA54EF"/>
    <w:rsid w:val="00FA5837"/>
    <w:rsid w:val="00FA587C"/>
    <w:rsid w:val="00FA5B7F"/>
    <w:rsid w:val="00FA5E47"/>
    <w:rsid w:val="00FA633A"/>
    <w:rsid w:val="00FA642E"/>
    <w:rsid w:val="00FA64C1"/>
    <w:rsid w:val="00FA6706"/>
    <w:rsid w:val="00FA67AA"/>
    <w:rsid w:val="00FA6809"/>
    <w:rsid w:val="00FA686F"/>
    <w:rsid w:val="00FA6B65"/>
    <w:rsid w:val="00FA6BC3"/>
    <w:rsid w:val="00FA6BF1"/>
    <w:rsid w:val="00FA6F81"/>
    <w:rsid w:val="00FA7274"/>
    <w:rsid w:val="00FA736A"/>
    <w:rsid w:val="00FA77D9"/>
    <w:rsid w:val="00FA7D94"/>
    <w:rsid w:val="00FA7FF1"/>
    <w:rsid w:val="00FB028A"/>
    <w:rsid w:val="00FB05A6"/>
    <w:rsid w:val="00FB07C1"/>
    <w:rsid w:val="00FB09B2"/>
    <w:rsid w:val="00FB0BD5"/>
    <w:rsid w:val="00FB0EC6"/>
    <w:rsid w:val="00FB0EDE"/>
    <w:rsid w:val="00FB10A0"/>
    <w:rsid w:val="00FB10B4"/>
    <w:rsid w:val="00FB10B6"/>
    <w:rsid w:val="00FB1195"/>
    <w:rsid w:val="00FB1268"/>
    <w:rsid w:val="00FB1288"/>
    <w:rsid w:val="00FB13E9"/>
    <w:rsid w:val="00FB1509"/>
    <w:rsid w:val="00FB15E4"/>
    <w:rsid w:val="00FB1B33"/>
    <w:rsid w:val="00FB21CF"/>
    <w:rsid w:val="00FB227C"/>
    <w:rsid w:val="00FB29DE"/>
    <w:rsid w:val="00FB2A45"/>
    <w:rsid w:val="00FB2E26"/>
    <w:rsid w:val="00FB2E5D"/>
    <w:rsid w:val="00FB2F86"/>
    <w:rsid w:val="00FB30B4"/>
    <w:rsid w:val="00FB353D"/>
    <w:rsid w:val="00FB3642"/>
    <w:rsid w:val="00FB36C3"/>
    <w:rsid w:val="00FB36F4"/>
    <w:rsid w:val="00FB3B98"/>
    <w:rsid w:val="00FB3BE0"/>
    <w:rsid w:val="00FB3C75"/>
    <w:rsid w:val="00FB3D18"/>
    <w:rsid w:val="00FB3DBA"/>
    <w:rsid w:val="00FB3EDE"/>
    <w:rsid w:val="00FB44AB"/>
    <w:rsid w:val="00FB4FF1"/>
    <w:rsid w:val="00FB546B"/>
    <w:rsid w:val="00FB5947"/>
    <w:rsid w:val="00FB5C61"/>
    <w:rsid w:val="00FB5C98"/>
    <w:rsid w:val="00FB5F82"/>
    <w:rsid w:val="00FB60E3"/>
    <w:rsid w:val="00FB60EC"/>
    <w:rsid w:val="00FB6183"/>
    <w:rsid w:val="00FB61E6"/>
    <w:rsid w:val="00FB62EC"/>
    <w:rsid w:val="00FB6556"/>
    <w:rsid w:val="00FB69DC"/>
    <w:rsid w:val="00FB6AED"/>
    <w:rsid w:val="00FB6B1F"/>
    <w:rsid w:val="00FB6CDB"/>
    <w:rsid w:val="00FB7212"/>
    <w:rsid w:val="00FB7359"/>
    <w:rsid w:val="00FB7376"/>
    <w:rsid w:val="00FB7581"/>
    <w:rsid w:val="00FB7779"/>
    <w:rsid w:val="00FB784C"/>
    <w:rsid w:val="00FB7ACF"/>
    <w:rsid w:val="00FB7C41"/>
    <w:rsid w:val="00FB7DE0"/>
    <w:rsid w:val="00FB7E21"/>
    <w:rsid w:val="00FC0224"/>
    <w:rsid w:val="00FC0321"/>
    <w:rsid w:val="00FC0360"/>
    <w:rsid w:val="00FC048B"/>
    <w:rsid w:val="00FC055B"/>
    <w:rsid w:val="00FC05BD"/>
    <w:rsid w:val="00FC066B"/>
    <w:rsid w:val="00FC0B2D"/>
    <w:rsid w:val="00FC0B66"/>
    <w:rsid w:val="00FC0DCB"/>
    <w:rsid w:val="00FC10B1"/>
    <w:rsid w:val="00FC1207"/>
    <w:rsid w:val="00FC1391"/>
    <w:rsid w:val="00FC1495"/>
    <w:rsid w:val="00FC16B3"/>
    <w:rsid w:val="00FC1C87"/>
    <w:rsid w:val="00FC1D62"/>
    <w:rsid w:val="00FC1F4A"/>
    <w:rsid w:val="00FC2645"/>
    <w:rsid w:val="00FC282F"/>
    <w:rsid w:val="00FC2B8A"/>
    <w:rsid w:val="00FC2C0D"/>
    <w:rsid w:val="00FC2CD7"/>
    <w:rsid w:val="00FC2E47"/>
    <w:rsid w:val="00FC2F61"/>
    <w:rsid w:val="00FC309E"/>
    <w:rsid w:val="00FC31DA"/>
    <w:rsid w:val="00FC3809"/>
    <w:rsid w:val="00FC3876"/>
    <w:rsid w:val="00FC38FE"/>
    <w:rsid w:val="00FC391C"/>
    <w:rsid w:val="00FC3EE6"/>
    <w:rsid w:val="00FC3F07"/>
    <w:rsid w:val="00FC4050"/>
    <w:rsid w:val="00FC4300"/>
    <w:rsid w:val="00FC4510"/>
    <w:rsid w:val="00FC45A4"/>
    <w:rsid w:val="00FC45C7"/>
    <w:rsid w:val="00FC4694"/>
    <w:rsid w:val="00FC47B7"/>
    <w:rsid w:val="00FC4FF4"/>
    <w:rsid w:val="00FC4FFA"/>
    <w:rsid w:val="00FC5207"/>
    <w:rsid w:val="00FC536B"/>
    <w:rsid w:val="00FC54EA"/>
    <w:rsid w:val="00FC56DA"/>
    <w:rsid w:val="00FC58E2"/>
    <w:rsid w:val="00FC5C70"/>
    <w:rsid w:val="00FC629B"/>
    <w:rsid w:val="00FC6317"/>
    <w:rsid w:val="00FC6D02"/>
    <w:rsid w:val="00FC6F58"/>
    <w:rsid w:val="00FC7113"/>
    <w:rsid w:val="00FC7121"/>
    <w:rsid w:val="00FC71F1"/>
    <w:rsid w:val="00FC731C"/>
    <w:rsid w:val="00FC74B0"/>
    <w:rsid w:val="00FC77E3"/>
    <w:rsid w:val="00FC7979"/>
    <w:rsid w:val="00FC7BF6"/>
    <w:rsid w:val="00FC7CC0"/>
    <w:rsid w:val="00FD02E8"/>
    <w:rsid w:val="00FD050C"/>
    <w:rsid w:val="00FD06C7"/>
    <w:rsid w:val="00FD0BD6"/>
    <w:rsid w:val="00FD0D34"/>
    <w:rsid w:val="00FD0E38"/>
    <w:rsid w:val="00FD1065"/>
    <w:rsid w:val="00FD1127"/>
    <w:rsid w:val="00FD1383"/>
    <w:rsid w:val="00FD152F"/>
    <w:rsid w:val="00FD173E"/>
    <w:rsid w:val="00FD17F5"/>
    <w:rsid w:val="00FD1EF7"/>
    <w:rsid w:val="00FD1F41"/>
    <w:rsid w:val="00FD204B"/>
    <w:rsid w:val="00FD257C"/>
    <w:rsid w:val="00FD27B9"/>
    <w:rsid w:val="00FD2A65"/>
    <w:rsid w:val="00FD2B0C"/>
    <w:rsid w:val="00FD2B18"/>
    <w:rsid w:val="00FD2E65"/>
    <w:rsid w:val="00FD2F6B"/>
    <w:rsid w:val="00FD3016"/>
    <w:rsid w:val="00FD37B6"/>
    <w:rsid w:val="00FD3AE6"/>
    <w:rsid w:val="00FD3C03"/>
    <w:rsid w:val="00FD46D5"/>
    <w:rsid w:val="00FD481A"/>
    <w:rsid w:val="00FD493D"/>
    <w:rsid w:val="00FD4BE5"/>
    <w:rsid w:val="00FD4C20"/>
    <w:rsid w:val="00FD4E8D"/>
    <w:rsid w:val="00FD4EEE"/>
    <w:rsid w:val="00FD57F1"/>
    <w:rsid w:val="00FD5A26"/>
    <w:rsid w:val="00FD5CAA"/>
    <w:rsid w:val="00FD5F51"/>
    <w:rsid w:val="00FD610B"/>
    <w:rsid w:val="00FD61C0"/>
    <w:rsid w:val="00FD64DC"/>
    <w:rsid w:val="00FD6761"/>
    <w:rsid w:val="00FD6C4A"/>
    <w:rsid w:val="00FD6E18"/>
    <w:rsid w:val="00FD6E44"/>
    <w:rsid w:val="00FD735C"/>
    <w:rsid w:val="00FD7638"/>
    <w:rsid w:val="00FD7663"/>
    <w:rsid w:val="00FD793B"/>
    <w:rsid w:val="00FD7981"/>
    <w:rsid w:val="00FD79BA"/>
    <w:rsid w:val="00FD7C15"/>
    <w:rsid w:val="00FD7C51"/>
    <w:rsid w:val="00FE01D4"/>
    <w:rsid w:val="00FE0454"/>
    <w:rsid w:val="00FE04AC"/>
    <w:rsid w:val="00FE0C37"/>
    <w:rsid w:val="00FE0E5A"/>
    <w:rsid w:val="00FE108A"/>
    <w:rsid w:val="00FE15B7"/>
    <w:rsid w:val="00FE1DBE"/>
    <w:rsid w:val="00FE20CC"/>
    <w:rsid w:val="00FE2416"/>
    <w:rsid w:val="00FE2919"/>
    <w:rsid w:val="00FE2AE1"/>
    <w:rsid w:val="00FE2B67"/>
    <w:rsid w:val="00FE2E84"/>
    <w:rsid w:val="00FE3138"/>
    <w:rsid w:val="00FE323E"/>
    <w:rsid w:val="00FE39F2"/>
    <w:rsid w:val="00FE3EE9"/>
    <w:rsid w:val="00FE3FC4"/>
    <w:rsid w:val="00FE41D1"/>
    <w:rsid w:val="00FE425B"/>
    <w:rsid w:val="00FE432E"/>
    <w:rsid w:val="00FE4446"/>
    <w:rsid w:val="00FE448E"/>
    <w:rsid w:val="00FE4901"/>
    <w:rsid w:val="00FE4BE9"/>
    <w:rsid w:val="00FE4DEC"/>
    <w:rsid w:val="00FE4E5E"/>
    <w:rsid w:val="00FE4E74"/>
    <w:rsid w:val="00FE4E9D"/>
    <w:rsid w:val="00FE4EF3"/>
    <w:rsid w:val="00FE50FC"/>
    <w:rsid w:val="00FE5481"/>
    <w:rsid w:val="00FE5821"/>
    <w:rsid w:val="00FE633B"/>
    <w:rsid w:val="00FE644D"/>
    <w:rsid w:val="00FE64F1"/>
    <w:rsid w:val="00FE6574"/>
    <w:rsid w:val="00FE67F1"/>
    <w:rsid w:val="00FE6817"/>
    <w:rsid w:val="00FE6A78"/>
    <w:rsid w:val="00FE6B0B"/>
    <w:rsid w:val="00FE6D00"/>
    <w:rsid w:val="00FE7085"/>
    <w:rsid w:val="00FE75FC"/>
    <w:rsid w:val="00FE7959"/>
    <w:rsid w:val="00FF0010"/>
    <w:rsid w:val="00FF001F"/>
    <w:rsid w:val="00FF01DF"/>
    <w:rsid w:val="00FF01E4"/>
    <w:rsid w:val="00FF0747"/>
    <w:rsid w:val="00FF074A"/>
    <w:rsid w:val="00FF0927"/>
    <w:rsid w:val="00FF151B"/>
    <w:rsid w:val="00FF19F2"/>
    <w:rsid w:val="00FF1C98"/>
    <w:rsid w:val="00FF20C7"/>
    <w:rsid w:val="00FF241C"/>
    <w:rsid w:val="00FF2474"/>
    <w:rsid w:val="00FF2524"/>
    <w:rsid w:val="00FF2643"/>
    <w:rsid w:val="00FF2646"/>
    <w:rsid w:val="00FF28BB"/>
    <w:rsid w:val="00FF2DFF"/>
    <w:rsid w:val="00FF324D"/>
    <w:rsid w:val="00FF340B"/>
    <w:rsid w:val="00FF3894"/>
    <w:rsid w:val="00FF39D6"/>
    <w:rsid w:val="00FF3ADA"/>
    <w:rsid w:val="00FF3BBE"/>
    <w:rsid w:val="00FF4234"/>
    <w:rsid w:val="00FF4263"/>
    <w:rsid w:val="00FF44AB"/>
    <w:rsid w:val="00FF47A5"/>
    <w:rsid w:val="00FF4910"/>
    <w:rsid w:val="00FF494A"/>
    <w:rsid w:val="00FF4AA4"/>
    <w:rsid w:val="00FF4C96"/>
    <w:rsid w:val="00FF5312"/>
    <w:rsid w:val="00FF54F4"/>
    <w:rsid w:val="00FF585C"/>
    <w:rsid w:val="00FF5A64"/>
    <w:rsid w:val="00FF5FB9"/>
    <w:rsid w:val="00FF63AA"/>
    <w:rsid w:val="00FF6716"/>
    <w:rsid w:val="00FF6802"/>
    <w:rsid w:val="00FF68F4"/>
    <w:rsid w:val="00FF6E61"/>
    <w:rsid w:val="00FF7161"/>
    <w:rsid w:val="00FF7441"/>
    <w:rsid w:val="00FF755D"/>
    <w:rsid w:val="00FF7692"/>
    <w:rsid w:val="00FF7A2A"/>
    <w:rsid w:val="00FF7DFC"/>
    <w:rsid w:val="2400B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738ABDF"/>
  <w15:docId w15:val="{E6E964B2-7ADA-40A4-89AC-65A081A38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75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a">
    <w:name w:val="อักขระ อักขระ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1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05A6F"/>
    <w:pPr>
      <w:tabs>
        <w:tab w:val="clear" w:pos="907"/>
      </w:tabs>
      <w:spacing w:line="240" w:lineRule="auto"/>
      <w:ind w:left="990"/>
      <w:jc w:val="thaiDistribute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0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pPr>
      <w:jc w:val="both"/>
    </w:pPr>
    <w:rPr>
      <w:rFonts w:ascii="Angsana New" w:hAnsi="Angsana New"/>
      <w:sz w:val="30"/>
      <w:szCs w:val="30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uiPriority w:val="9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link w:val="BodyTextIndent2Char1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link w:val="BodyTextIndent3Char"/>
    <w:uiPriority w:val="99"/>
    <w:pPr>
      <w:spacing w:after="120"/>
      <w:ind w:left="360"/>
    </w:pPr>
    <w:rPr>
      <w:rFonts w:cs="Cordia New"/>
      <w:sz w:val="16"/>
    </w:rPr>
  </w:style>
  <w:style w:type="paragraph" w:customStyle="1" w:styleId="block">
    <w:name w:val="block"/>
    <w:aliases w:val="b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22"/>
    </w:rPr>
  </w:style>
  <w:style w:type="character" w:customStyle="1" w:styleId="BodyText2Char">
    <w:name w:val="Body Text 2 Char"/>
    <w:link w:val="BodyText2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</w:style>
  <w:style w:type="paragraph" w:customStyle="1" w:styleId="CharCharCharCharChar1CharCharChar">
    <w:name w:val="อักขระ อักขระ Char Char Char Char Char1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E2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Preformatted">
    <w:name w:val="Preformatted"/>
    <w:basedOn w:val="Normal"/>
    <w:link w:val="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Heading7Char">
    <w:name w:val="Heading 7 Char"/>
    <w:link w:val="Heading7"/>
    <w:rPr>
      <w:rFonts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CordiaNew">
    <w:name w:val="Cordia New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AccPolicyalternativeChar">
    <w:name w:val="Acc Policy alternative Char"/>
    <w:basedOn w:val="Normal"/>
    <w:link w:val="AccPolicyalternativeChar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2"/>
        <w:tab w:val="left" w:pos="0"/>
      </w:tabs>
      <w:ind w:left="1080" w:right="14"/>
      <w:jc w:val="both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alternativeCharChar">
    <w:name w:val="Acc Policy alternative Char Char"/>
    <w:link w:val="AccPolicyalternativeChar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A">
    <w:name w:val="AA"/>
    <w:basedOn w:val="Normal"/>
    <w:rsid w:val="00163F97"/>
    <w:pPr>
      <w:pBdr>
        <w:bottom w:val="doub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 w:cs="Times New Roman"/>
      <w:snapToGrid w:val="0"/>
      <w:color w:val="000000"/>
      <w:sz w:val="28"/>
      <w:szCs w:val="28"/>
      <w:lang w:eastAsia="zh-CN"/>
    </w:rPr>
  </w:style>
  <w:style w:type="paragraph" w:customStyle="1" w:styleId="a9">
    <w:name w:val="à¹×éÍàÃ×èÍ§"/>
    <w:basedOn w:val="Normal"/>
    <w:rsid w:val="00F203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/>
    </w:rPr>
  </w:style>
  <w:style w:type="paragraph" w:customStyle="1" w:styleId="ab">
    <w:name w:val="???????????"/>
    <w:basedOn w:val="Normal"/>
    <w:rsid w:val="00CC5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acctmergecolhdg">
    <w:name w:val="acct merge col hdg"/>
    <w:aliases w:val="mh"/>
    <w:basedOn w:val="Normal"/>
    <w:rsid w:val="00DE5F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18"/>
      <w:szCs w:val="22"/>
    </w:rPr>
  </w:style>
  <w:style w:type="character" w:customStyle="1" w:styleId="Heading4Char">
    <w:name w:val="Heading 4 Char"/>
    <w:basedOn w:val="DefaultParagraphFont"/>
    <w:rsid w:val="00CE621F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  <w:szCs w:val="22"/>
    </w:rPr>
  </w:style>
  <w:style w:type="character" w:customStyle="1" w:styleId="Heading5Char">
    <w:name w:val="Heading 5 Char"/>
    <w:basedOn w:val="DefaultParagraphFont"/>
    <w:rsid w:val="00CE621F"/>
    <w:rPr>
      <w:rFonts w:asciiTheme="majorHAnsi" w:eastAsiaTheme="majorEastAsia" w:hAnsiTheme="majorHAnsi" w:cstheme="majorBidi"/>
      <w:color w:val="243F60" w:themeColor="accent1" w:themeShade="7F"/>
      <w:sz w:val="18"/>
      <w:szCs w:val="22"/>
    </w:rPr>
  </w:style>
  <w:style w:type="character" w:customStyle="1" w:styleId="Heading6Char">
    <w:name w:val="Heading 6 Char"/>
    <w:basedOn w:val="DefaultParagraphFont"/>
    <w:rsid w:val="00CE62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CE621F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rsid w:val="00CE62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customStyle="1" w:styleId="Heading1Char1">
    <w:name w:val="Heading 1 Char1"/>
    <w:basedOn w:val="DefaultParagraphFont"/>
    <w:uiPriority w:val="99"/>
    <w:rsid w:val="00CE621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CE621F"/>
    <w:rPr>
      <w:rFonts w:ascii="Arial" w:hAnsi="Arial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E621F"/>
    <w:rPr>
      <w:rFonts w:ascii="Arial" w:hAnsi="Arial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E621F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E621F"/>
    <w:rPr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E621F"/>
    <w:rPr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CE621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E621F"/>
    <w:rPr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CE621F"/>
    <w:rPr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CE621F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link w:val="Footer"/>
    <w:uiPriority w:val="99"/>
    <w:rsid w:val="00CE621F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basedOn w:val="BodyTextChar1"/>
    <w:link w:val="BodyTextFirstIndent"/>
    <w:rsid w:val="00CE621F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E621F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basedOn w:val="BodyTextIndentChar1"/>
    <w:link w:val="BodyTextFirstIndent2"/>
    <w:rsid w:val="00CE621F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CE621F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">
    <w:name w:val="ลบ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rsid w:val="00CE621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basedOn w:val="DefaultParagraphFont"/>
    <w:link w:val="BodyText3"/>
    <w:rsid w:val="00CE621F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CE621F"/>
    <w:rPr>
      <w:rFonts w:ascii="Arial" w:hAnsi="Arial" w:cs="Cordia New"/>
      <w:sz w:val="18"/>
      <w:szCs w:val="21"/>
    </w:rPr>
  </w:style>
  <w:style w:type="character" w:customStyle="1" w:styleId="BalloonTextChar">
    <w:name w:val="Balloon Text Char"/>
    <w:basedOn w:val="DefaultParagraphFont"/>
    <w:link w:val="BalloonText"/>
    <w:semiHidden/>
    <w:rsid w:val="00CE621F"/>
    <w:rPr>
      <w:rFonts w:ascii="Tahoma" w:hAnsi="Tahoma"/>
      <w:sz w:val="16"/>
      <w:szCs w:val="18"/>
    </w:rPr>
  </w:style>
  <w:style w:type="paragraph" w:styleId="Signature">
    <w:name w:val="Signature"/>
    <w:basedOn w:val="Normal"/>
    <w:link w:val="SignatureChar1"/>
    <w:rsid w:val="00CE621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CE621F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CE621F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E621F"/>
    <w:rPr>
      <w:rFonts w:ascii="Arial" w:hAnsi="Arial"/>
    </w:rPr>
  </w:style>
  <w:style w:type="paragraph" w:customStyle="1" w:styleId="Graphic">
    <w:name w:val="Graphic"/>
    <w:basedOn w:val="Signature"/>
    <w:rsid w:val="00CE6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E621F"/>
    <w:pPr>
      <w:spacing w:after="0"/>
    </w:pPr>
  </w:style>
  <w:style w:type="paragraph" w:customStyle="1" w:styleId="acctdividends">
    <w:name w:val="acct dividends"/>
    <w:aliases w:val="a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E621F"/>
    <w:pPr>
      <w:spacing w:after="0"/>
    </w:pPr>
  </w:style>
  <w:style w:type="paragraph" w:customStyle="1" w:styleId="acctindent">
    <w:name w:val="acct indent"/>
    <w:aliases w:val="ai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E621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E621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E621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E621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E621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E621F"/>
    <w:pPr>
      <w:ind w:left="1134"/>
    </w:pPr>
    <w:rPr>
      <w:rFonts w:eastAsiaTheme="minorHAnsi" w:cstheme="minorBidi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E621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E621F"/>
    <w:pPr>
      <w:spacing w:after="0"/>
    </w:pPr>
    <w:rPr>
      <w:rFonts w:eastAsiaTheme="minorHAnsi" w:cstheme="minorBidi"/>
    </w:rPr>
  </w:style>
  <w:style w:type="paragraph" w:customStyle="1" w:styleId="block2nospaceafter">
    <w:name w:val="block2 no space after"/>
    <w:aliases w:val="b2n,block2 no sp"/>
    <w:basedOn w:val="block2"/>
    <w:rsid w:val="00CE621F"/>
    <w:pPr>
      <w:spacing w:after="0"/>
    </w:pPr>
  </w:style>
  <w:style w:type="paragraph" w:customStyle="1" w:styleId="List1a">
    <w:name w:val="List 1a"/>
    <w:aliases w:val="1a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E6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CE621F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CE621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E621F"/>
  </w:style>
  <w:style w:type="paragraph" w:customStyle="1" w:styleId="zreportaddinfo">
    <w:name w:val="zreport addinfo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E621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E621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ind">
    <w:name w:val="*in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E621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E621F"/>
    <w:rPr>
      <w:b/>
      <w:bCs/>
    </w:rPr>
  </w:style>
  <w:style w:type="paragraph" w:customStyle="1" w:styleId="nineptbodytext">
    <w:name w:val="nine pt body text"/>
    <w:aliases w:val="9bt"/>
    <w:basedOn w:val="nineptnormal"/>
    <w:rsid w:val="00CE621F"/>
    <w:pPr>
      <w:spacing w:after="220"/>
    </w:pPr>
  </w:style>
  <w:style w:type="paragraph" w:customStyle="1" w:styleId="nineptnormal">
    <w:name w:val="nine pt normal"/>
    <w:aliases w:val="9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E621F"/>
    <w:pPr>
      <w:jc w:val="center"/>
    </w:pPr>
  </w:style>
  <w:style w:type="paragraph" w:customStyle="1" w:styleId="heading">
    <w:name w:val="heading"/>
    <w:aliases w:val="h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E621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E621F"/>
  </w:style>
  <w:style w:type="paragraph" w:customStyle="1" w:styleId="nineptheadingcentredbold">
    <w:name w:val="nine pt heading centred bold"/>
    <w:aliases w:val="9hc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E621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E621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E621F"/>
    <w:rPr>
      <w:b/>
    </w:rPr>
  </w:style>
  <w:style w:type="paragraph" w:customStyle="1" w:styleId="nineptcolumntab1">
    <w:name w:val="nine pt column tab1"/>
    <w:aliases w:val="a91"/>
    <w:basedOn w:val="nineptnormal"/>
    <w:rsid w:val="00CE621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E621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E621F"/>
    <w:pPr>
      <w:jc w:val="center"/>
    </w:pPr>
  </w:style>
  <w:style w:type="paragraph" w:customStyle="1" w:styleId="Normalheading">
    <w:name w:val="Normal heading"/>
    <w:aliases w:val="nh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E621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E621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E621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E621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E621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E621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E621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E621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E621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E621F"/>
    <w:pPr>
      <w:ind w:left="1134" w:hanging="567"/>
    </w:pPr>
    <w:rPr>
      <w:rFonts w:eastAsiaTheme="minorHAnsi" w:cstheme="minorBidi"/>
    </w:rPr>
  </w:style>
  <w:style w:type="paragraph" w:customStyle="1" w:styleId="blocklist2">
    <w:name w:val="block list2"/>
    <w:aliases w:val="blist2"/>
    <w:basedOn w:val="blocklist"/>
    <w:rsid w:val="00CE621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E621F"/>
    <w:pPr>
      <w:keepNext/>
      <w:keepLines/>
      <w:spacing w:before="70"/>
    </w:pPr>
    <w:rPr>
      <w:rFonts w:eastAsiaTheme="minorHAnsi" w:cstheme="minorBidi"/>
      <w:b/>
    </w:rPr>
  </w:style>
  <w:style w:type="paragraph" w:customStyle="1" w:styleId="blockheadingitalicnosp">
    <w:name w:val="block heading italic no sp"/>
    <w:aliases w:val="bhin"/>
    <w:basedOn w:val="blockheadingitalic"/>
    <w:rsid w:val="00CE621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E621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E621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E621F"/>
    <w:pPr>
      <w:spacing w:after="0"/>
    </w:pPr>
  </w:style>
  <w:style w:type="paragraph" w:customStyle="1" w:styleId="smallreturn">
    <w:name w:val="small return"/>
    <w:aliases w:val="sr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E621F"/>
    <w:pPr>
      <w:spacing w:after="0"/>
    </w:pPr>
  </w:style>
  <w:style w:type="paragraph" w:customStyle="1" w:styleId="headingbolditalic">
    <w:name w:val="heading bold italic"/>
    <w:aliases w:val="hbi"/>
    <w:basedOn w:val="heading"/>
    <w:rsid w:val="00CE621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E621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E621F"/>
    <w:pPr>
      <w:spacing w:after="0"/>
    </w:pPr>
  </w:style>
  <w:style w:type="paragraph" w:customStyle="1" w:styleId="blockbullet">
    <w:name w:val="block bullet"/>
    <w:aliases w:val="bb"/>
    <w:basedOn w:val="block"/>
    <w:rsid w:val="00CE621F"/>
    <w:pPr>
      <w:tabs>
        <w:tab w:val="num" w:pos="907"/>
      </w:tabs>
      <w:ind w:left="907" w:hanging="340"/>
    </w:pPr>
    <w:rPr>
      <w:rFonts w:eastAsiaTheme="minorHAnsi" w:cstheme="minorBidi"/>
    </w:rPr>
  </w:style>
  <w:style w:type="paragraph" w:customStyle="1" w:styleId="acctfourfigureslongernumber3">
    <w:name w:val="acct four figures longer number3"/>
    <w:aliases w:val="a4+3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E621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E621F"/>
    <w:pPr>
      <w:spacing w:after="0"/>
    </w:pPr>
  </w:style>
  <w:style w:type="paragraph" w:customStyle="1" w:styleId="eightptnormal">
    <w:name w:val="eight pt normal"/>
    <w:aliases w:val="8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E621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E621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E621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E621F"/>
    <w:rPr>
      <w:b/>
      <w:bCs/>
    </w:rPr>
  </w:style>
  <w:style w:type="paragraph" w:customStyle="1" w:styleId="eightptbodytext">
    <w:name w:val="eight pt body text"/>
    <w:aliases w:val="8bt"/>
    <w:basedOn w:val="eightptnormal"/>
    <w:rsid w:val="00CE621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E621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E621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E621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E621F"/>
    <w:pPr>
      <w:spacing w:after="0"/>
    </w:pPr>
  </w:style>
  <w:style w:type="paragraph" w:customStyle="1" w:styleId="eightptblock">
    <w:name w:val="eight pt block"/>
    <w:aliases w:val="8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E621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E621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E621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E621F"/>
    <w:pPr>
      <w:spacing w:after="0"/>
    </w:pPr>
  </w:style>
  <w:style w:type="paragraph" w:customStyle="1" w:styleId="blockindent">
    <w:name w:val="block indent"/>
    <w:aliases w:val="bi"/>
    <w:basedOn w:val="block"/>
    <w:rsid w:val="00CE621F"/>
    <w:pPr>
      <w:ind w:left="737" w:hanging="170"/>
    </w:pPr>
    <w:rPr>
      <w:rFonts w:eastAsiaTheme="minorHAnsi" w:cstheme="minorBidi"/>
    </w:rPr>
  </w:style>
  <w:style w:type="paragraph" w:customStyle="1" w:styleId="nineptnormalcentred">
    <w:name w:val="nine pt normal centred"/>
    <w:aliases w:val="9nc"/>
    <w:basedOn w:val="nineptnormal"/>
    <w:rsid w:val="00CE621F"/>
    <w:pPr>
      <w:jc w:val="center"/>
    </w:pPr>
  </w:style>
  <w:style w:type="paragraph" w:customStyle="1" w:styleId="nineptcol">
    <w:name w:val="nine pt %col"/>
    <w:aliases w:val="9%"/>
    <w:basedOn w:val="nineptnormal"/>
    <w:rsid w:val="00CE621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E621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E621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E621F"/>
    <w:pPr>
      <w:spacing w:after="0"/>
    </w:pPr>
  </w:style>
  <w:style w:type="paragraph" w:customStyle="1" w:styleId="nineptblocklist">
    <w:name w:val="nine pt block list"/>
    <w:aliases w:val="9bl"/>
    <w:basedOn w:val="nineptblock"/>
    <w:rsid w:val="00CE621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E621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E621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E621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E621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E621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E621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E621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E621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E621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E621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E621F"/>
    <w:pPr>
      <w:spacing w:after="80"/>
    </w:pPr>
  </w:style>
  <w:style w:type="paragraph" w:customStyle="1" w:styleId="nineptratecol">
    <w:name w:val="nine pt rate col"/>
    <w:aliases w:val="a9r"/>
    <w:basedOn w:val="nineptnormal"/>
    <w:rsid w:val="00CE621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E621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E621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E621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E621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E621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E621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E621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E621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E621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E621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E621F"/>
    <w:pPr>
      <w:ind w:left="907" w:hanging="340"/>
    </w:pPr>
    <w:rPr>
      <w:rFonts w:eastAsiaTheme="minorHAnsi" w:cstheme="minorBidi"/>
    </w:rPr>
  </w:style>
  <w:style w:type="paragraph" w:customStyle="1" w:styleId="List3i">
    <w:name w:val="List 3i"/>
    <w:aliases w:val="3i"/>
    <w:basedOn w:val="List2i"/>
    <w:rsid w:val="00CE621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E621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E621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E621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E621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E621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E621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E621F"/>
    <w:pPr>
      <w:spacing w:after="80"/>
    </w:pPr>
  </w:style>
  <w:style w:type="paragraph" w:customStyle="1" w:styleId="blockbullet2">
    <w:name w:val="block bullet 2"/>
    <w:aliases w:val="bb2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E621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E621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Theme="minorHAns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CE621F"/>
    <w:rPr>
      <w:rFonts w:ascii="Angsana New" w:eastAsiaTheme="minorHAns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Theme="minorHAnsi" w:hAnsi="Times New Roman" w:cstheme="minorBidi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Theme="minorHAnsi" w:hAnsi="Times New Roman" w:cstheme="minorBidi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CE621F"/>
    <w:pPr>
      <w:tabs>
        <w:tab w:val="left" w:pos="540"/>
      </w:tabs>
      <w:ind w:right="-43"/>
    </w:pPr>
  </w:style>
  <w:style w:type="paragraph" w:customStyle="1" w:styleId="CoverTitle">
    <w:name w:val="Cover Tit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E621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E621F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E621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E621F"/>
    <w:rPr>
      <w:sz w:val="29"/>
      <w:szCs w:val="29"/>
    </w:rPr>
  </w:style>
  <w:style w:type="character" w:customStyle="1" w:styleId="shorttext">
    <w:name w:val="short_text"/>
    <w:basedOn w:val="DefaultParagraphFont"/>
    <w:rsid w:val="00CE621F"/>
  </w:style>
  <w:style w:type="paragraph" w:customStyle="1" w:styleId="Default">
    <w:name w:val="Default"/>
    <w:rsid w:val="00CE621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CE621F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CE621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1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E6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621F"/>
    <w:rPr>
      <w:rFonts w:ascii="Arial" w:hAnsi="Arial"/>
      <w:b/>
      <w:bCs/>
      <w:szCs w:val="25"/>
    </w:rPr>
  </w:style>
  <w:style w:type="character" w:customStyle="1" w:styleId="hps">
    <w:name w:val="hps"/>
    <w:basedOn w:val="DefaultParagraphFont"/>
    <w:rsid w:val="00CE621F"/>
    <w:rPr>
      <w:rFonts w:cs="Times New Roman"/>
    </w:rPr>
  </w:style>
  <w:style w:type="character" w:customStyle="1" w:styleId="gt-icon-text1">
    <w:name w:val="gt-icon-text1"/>
    <w:basedOn w:val="DefaultParagraphFont"/>
    <w:rsid w:val="00CE621F"/>
    <w:rPr>
      <w:rFonts w:cs="Times New Roman"/>
    </w:rPr>
  </w:style>
  <w:style w:type="character" w:customStyle="1" w:styleId="longtext">
    <w:name w:val="long_text"/>
    <w:basedOn w:val="DefaultParagraphFont"/>
    <w:rsid w:val="00CE621F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CE621F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CE621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CE621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CE621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E621F"/>
  </w:style>
  <w:style w:type="character" w:styleId="Emphasis">
    <w:name w:val="Emphasis"/>
    <w:basedOn w:val="DefaultParagraphFont"/>
    <w:uiPriority w:val="20"/>
    <w:qFormat/>
    <w:rsid w:val="00CE621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E621F"/>
  </w:style>
  <w:style w:type="paragraph" w:styleId="Revision">
    <w:name w:val="Revision"/>
    <w:hidden/>
    <w:uiPriority w:val="99"/>
    <w:semiHidden/>
    <w:rsid w:val="00CE621F"/>
    <w:rPr>
      <w:rFonts w:ascii="Arial" w:hAnsi="Arial"/>
      <w:sz w:val="18"/>
      <w:szCs w:val="22"/>
    </w:rPr>
  </w:style>
  <w:style w:type="character" w:customStyle="1" w:styleId="alt-edited1">
    <w:name w:val="alt-edited1"/>
    <w:basedOn w:val="DefaultParagraphFont"/>
    <w:rsid w:val="00CE621F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CE621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E621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CE621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621F"/>
    <w:rPr>
      <w:rFonts w:ascii="Arial" w:hAnsi="Arial" w:cs="Cordia New"/>
      <w:sz w:val="16"/>
      <w:szCs w:val="18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3C6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2E2D04"/>
    <w:rPr>
      <w:rFonts w:ascii="Tahoma" w:hAnsi="Tahoma" w:cs="Tahoma"/>
    </w:rPr>
  </w:style>
  <w:style w:type="numbering" w:customStyle="1" w:styleId="Style1">
    <w:name w:val="Style1"/>
    <w:uiPriority w:val="99"/>
    <w:rsid w:val="002248C5"/>
    <w:pPr>
      <w:numPr>
        <w:numId w:val="18"/>
      </w:numPr>
    </w:pPr>
  </w:style>
  <w:style w:type="table" w:customStyle="1" w:styleId="TableGridLight2">
    <w:name w:val="Table Grid Light2"/>
    <w:basedOn w:val="TableNormal"/>
    <w:uiPriority w:val="40"/>
    <w:rsid w:val="006314A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ydp5482444dyiv5085618397ydpf9f36f6eyiv6075451252ydp7c3f84c3msonormal">
    <w:name w:val="ydp5482444dyiv5085618397ydpf9f36f6eyiv6075451252ydp7c3f84c3msonormal"/>
    <w:basedOn w:val="Normal"/>
    <w:rsid w:val="00487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TradingName">
    <w:name w:val="Trading Name"/>
    <w:semiHidden/>
    <w:rsid w:val="00B132EB"/>
    <w:pPr>
      <w:spacing w:line="180" w:lineRule="atLeast"/>
    </w:pPr>
    <w:rPr>
      <w:rFonts w:asciiTheme="minorHAnsi" w:eastAsia="SimHei" w:hAnsiTheme="minorHAnsi" w:cs="Arial"/>
      <w:b/>
      <w:sz w:val="16"/>
      <w:lang w:val="en-GB" w:bidi="ar-SA"/>
    </w:rPr>
  </w:style>
  <w:style w:type="paragraph" w:customStyle="1" w:styleId="PartnerAddress">
    <w:name w:val="Partner Address"/>
    <w:semiHidden/>
    <w:rsid w:val="00B132EB"/>
    <w:rPr>
      <w:rFonts w:asciiTheme="minorHAnsi" w:eastAsia="SimHei" w:hAnsiTheme="minorHAnsi" w:cs="Arial"/>
      <w:sz w:val="16"/>
      <w:lang w:val="en-GB" w:bidi="ar-SA"/>
    </w:rPr>
  </w:style>
  <w:style w:type="paragraph" w:customStyle="1" w:styleId="HalfLineBreak">
    <w:name w:val="Half Line Break"/>
    <w:semiHidden/>
    <w:rsid w:val="00B132E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 w:bidi="ar-SA"/>
    </w:rPr>
  </w:style>
  <w:style w:type="character" w:customStyle="1" w:styleId="PreformattedChar">
    <w:name w:val="Preformatted Char"/>
    <w:link w:val="Preformatted"/>
    <w:rsid w:val="00FB1268"/>
    <w:rPr>
      <w:lang w:eastAsia="zh-CN"/>
    </w:rPr>
  </w:style>
  <w:style w:type="character" w:customStyle="1" w:styleId="normaltextrun">
    <w:name w:val="normaltextrun"/>
    <w:basedOn w:val="DefaultParagraphFont"/>
    <w:rsid w:val="00B27E8E"/>
  </w:style>
  <w:style w:type="character" w:customStyle="1" w:styleId="eop">
    <w:name w:val="eop"/>
    <w:basedOn w:val="DefaultParagraphFont"/>
    <w:rsid w:val="00B27E8E"/>
  </w:style>
  <w:style w:type="paragraph" w:customStyle="1" w:styleId="ydp56c4eda3msonormal">
    <w:name w:val="ydp56c4eda3msonormal"/>
    <w:basedOn w:val="Normal"/>
    <w:rsid w:val="00DF0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paragraph">
    <w:name w:val="paragraph"/>
    <w:basedOn w:val="Normal"/>
    <w:rsid w:val="00D167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34A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7B51E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9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354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8595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3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8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59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77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9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2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8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7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2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53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4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6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2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60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36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87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0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80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7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5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40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04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43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01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4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58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8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63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7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99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7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2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75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3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43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0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21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4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74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62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60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7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65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88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0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3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50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90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36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80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08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5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67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62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99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24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98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33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29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1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98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24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34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2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68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7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70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577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89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31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7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4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2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16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83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9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07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41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750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5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5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9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23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20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86006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2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7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2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9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7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6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889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20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92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7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8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8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6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54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5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6018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5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2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8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3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10" ma:contentTypeDescription="Create a new document." ma:contentTypeScope="" ma:versionID="44ce42fbbb9d2035709494925af36281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928bae43e5f2d5e6474fd7b4016035e0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E3C1AB-52AC-452B-A787-230A61ADD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652C92-5614-4005-A2B4-5CC7BA178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41868D-2D66-44BD-811D-FBCB7EB890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D80D92B-8522-4B6A-995A-F021D9221C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1220</TotalTime>
  <Pages>20</Pages>
  <Words>5401</Words>
  <Characters>30788</Characters>
  <Application>Microsoft Office Word</Application>
  <DocSecurity>0</DocSecurity>
  <Lines>256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36117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Pornarin Jarudech</cp:lastModifiedBy>
  <cp:revision>2406</cp:revision>
  <cp:lastPrinted>2021-05-13T08:41:00Z</cp:lastPrinted>
  <dcterms:created xsi:type="dcterms:W3CDTF">2020-11-14T19:41:00Z</dcterms:created>
  <dcterms:modified xsi:type="dcterms:W3CDTF">2021-05-14T06:28:00Z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0x010100A1770BF34A2CD545987F5807F0E7501A</vt:lpwstr>
  </property>
</Properties>
</file>