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7C4F1C" w14:paraId="0CD0AEF5" w14:textId="77777777" w:rsidTr="00830D02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0395451" w14:textId="77777777" w:rsidR="0009267B" w:rsidRPr="007C4F1C" w:rsidRDefault="0009267B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0" w:name="_Hlk53752603"/>
            <w:r w:rsidRPr="007C4F1C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6486F6" w14:textId="77777777" w:rsidR="0009267B" w:rsidRPr="007C4F1C" w:rsidRDefault="0009267B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059A558D" w14:textId="77777777" w:rsidR="0009267B" w:rsidRPr="007C4F1C" w:rsidRDefault="0009267B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C4F1C">
              <w:rPr>
                <w:rFonts w:ascii="Angsana New" w:hAnsi="Angsana New" w:cs="Angsana New" w:hint="cs"/>
                <w:sz w:val="28"/>
                <w:szCs w:val="28"/>
                <w:cs/>
              </w:rPr>
              <w:t>สารบัญ</w:t>
            </w:r>
          </w:p>
        </w:tc>
      </w:tr>
      <w:tr w:rsidR="0009267B" w:rsidRPr="007C4F1C" w14:paraId="1327F3A1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CD4B157" w14:textId="77777777" w:rsidR="0009267B" w:rsidRPr="007C4F1C" w:rsidRDefault="0009267B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A42342" w14:textId="77777777" w:rsidR="0009267B" w:rsidRPr="007C4F1C" w:rsidRDefault="0009267B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21E96DD9" w14:textId="77777777" w:rsidR="0009267B" w:rsidRPr="007C4F1C" w:rsidRDefault="0009267B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09267B" w:rsidRPr="007C4F1C" w14:paraId="5E312810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EBA1A23" w14:textId="6A48B64E" w:rsidR="0009267B" w:rsidRPr="007C4F1C" w:rsidRDefault="00CD692F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7C4F1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489A8D3" w14:textId="77777777" w:rsidR="0009267B" w:rsidRPr="007C4F1C" w:rsidRDefault="0009267B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01E8715" w14:textId="77777777" w:rsidR="0009267B" w:rsidRPr="007C4F1C" w:rsidRDefault="0009267B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7C4F1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09267B" w:rsidRPr="007C4F1C" w14:paraId="4D5911D3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EDADC56" w14:textId="5836D8B0" w:rsidR="0073369C" w:rsidRPr="007C4F1C" w:rsidRDefault="00CD692F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7C4F1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D437FA5" w14:textId="77777777" w:rsidR="0009267B" w:rsidRPr="007C4F1C" w:rsidRDefault="0009267B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184C3D2" w14:textId="77777777" w:rsidR="0073369C" w:rsidRPr="007C4F1C" w:rsidRDefault="0009267B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7C4F1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เกณฑ์การจัดทำ</w:t>
            </w:r>
            <w:r w:rsidR="0008214C" w:rsidRPr="007C4F1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งบการเงินระหว่างกาล</w:t>
            </w:r>
          </w:p>
        </w:tc>
      </w:tr>
      <w:bookmarkEnd w:id="0"/>
      <w:tr w:rsidR="00DF0F44" w:rsidRPr="007C4F1C" w14:paraId="37A9E3BA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8D4AC3D" w14:textId="75D8556E" w:rsidR="00DF0F44" w:rsidRPr="007C4F1C" w:rsidRDefault="00CD692F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7C4F1C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1E06A57" w14:textId="77777777" w:rsidR="00DF0F44" w:rsidRPr="007C4F1C" w:rsidRDefault="00DF0F44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95C5EB4" w14:textId="1FEF803E" w:rsidR="00DF0F44" w:rsidRPr="007C4F1C" w:rsidRDefault="00DF0F44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7C4F1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DF0F44" w:rsidRPr="007C4F1C" w14:paraId="64EB459F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6D0DB0E1" w14:textId="6C4DF37F" w:rsidR="00DF0F44" w:rsidRPr="007C4F1C" w:rsidRDefault="00CD692F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7C4F1C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14790CA" w14:textId="77777777" w:rsidR="00DF0F44" w:rsidRPr="007C4F1C" w:rsidRDefault="00DF0F44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18A6255" w14:textId="7EA415E7" w:rsidR="00DF0F44" w:rsidRPr="007C4F1C" w:rsidRDefault="00DF0F44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7C4F1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</w:p>
        </w:tc>
      </w:tr>
      <w:tr w:rsidR="00DF0F44" w:rsidRPr="007C4F1C" w14:paraId="17D47546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0DAD096" w14:textId="72CBF681" w:rsidR="00DF0F44" w:rsidRPr="007C4F1C" w:rsidRDefault="00CD692F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7C4F1C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580CC94" w14:textId="77777777" w:rsidR="00DF0F44" w:rsidRPr="007C4F1C" w:rsidRDefault="00DF0F44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49352B8C" w14:textId="1BC7E679" w:rsidR="00DF0F44" w:rsidRPr="007C4F1C" w:rsidRDefault="00DF0F44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7C4F1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  <w:tr w:rsidR="00DF0F44" w:rsidRPr="007C4F1C" w14:paraId="32657396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CA3C8FC" w14:textId="5AA650CD" w:rsidR="00DF0F44" w:rsidRPr="007C4F1C" w:rsidRDefault="00CD692F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7C4F1C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2623B1F" w14:textId="77777777" w:rsidR="00DF0F44" w:rsidRPr="007C4F1C" w:rsidRDefault="00DF0F44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4D82EA5B" w14:textId="5EE17E55" w:rsidR="00DF0F44" w:rsidRPr="007C4F1C" w:rsidRDefault="00DF0F44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7C4F1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DF0F44" w:rsidRPr="007C4F1C" w14:paraId="6754ED5B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64447B5" w14:textId="15EDA0F1" w:rsidR="00DF0F44" w:rsidRPr="007C4F1C" w:rsidRDefault="00CD692F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7C4F1C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47FE75C" w14:textId="77777777" w:rsidR="00DF0F44" w:rsidRPr="007C4F1C" w:rsidRDefault="00DF0F44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29DB90F6" w14:textId="0BB85C92" w:rsidR="00DF0F44" w:rsidRPr="007C4F1C" w:rsidRDefault="00DF0F44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7C4F1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ที่ดิน</w:t>
            </w:r>
            <w:r w:rsidRPr="007C4F1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C4F1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อาคารและอุปกรณ์</w:t>
            </w:r>
          </w:p>
        </w:tc>
      </w:tr>
      <w:tr w:rsidR="00CA64BE" w:rsidRPr="007C4F1C" w14:paraId="12262993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91002C0" w14:textId="1F8F1584" w:rsidR="00CA64BE" w:rsidRPr="007C4F1C" w:rsidRDefault="00CD692F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7C4F1C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64687F7" w14:textId="77777777" w:rsidR="00CA64BE" w:rsidRPr="007C4F1C" w:rsidRDefault="00CA64BE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ADB17A1" w14:textId="01295223" w:rsidR="00CA64BE" w:rsidRPr="007C4F1C" w:rsidRDefault="00CA64BE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7C4F1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CA64BE" w:rsidRPr="007C4F1C" w14:paraId="738974C8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D1594B6" w14:textId="0894D4A6" w:rsidR="00CA64BE" w:rsidRPr="007C4F1C" w:rsidRDefault="00CD692F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7C4F1C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FF6FFAF" w14:textId="77777777" w:rsidR="00CA64BE" w:rsidRPr="007C4F1C" w:rsidRDefault="00CA64BE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61BB8FD3" w14:textId="2940C1D0" w:rsidR="00CA64BE" w:rsidRPr="007C4F1C" w:rsidRDefault="00CA64BE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7C4F1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CA64BE" w:rsidRPr="007C4F1C" w14:paraId="4EFCC7F9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B520268" w14:textId="574F5EAC" w:rsidR="00CA64BE" w:rsidRPr="007C4F1C" w:rsidRDefault="00CD692F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7C4F1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7C4F1C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14334366" w14:textId="77777777" w:rsidR="00CA64BE" w:rsidRPr="007C4F1C" w:rsidRDefault="00CA64BE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DAD5E06" w14:textId="34580BC6" w:rsidR="00CA64BE" w:rsidRPr="007C4F1C" w:rsidRDefault="00CA64BE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7C4F1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CA64BE" w:rsidRPr="007C4F1C" w14:paraId="6664B0A3" w14:textId="77777777" w:rsidTr="001561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6A9FC626" w14:textId="2E522CF1" w:rsidR="00CA64BE" w:rsidRPr="007C4F1C" w:rsidRDefault="00CD692F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7C4F1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7C4F1C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E8190CD" w14:textId="77777777" w:rsidR="00CA64BE" w:rsidRPr="007C4F1C" w:rsidRDefault="00CA64BE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1B9CB8A7" w14:textId="30C88DA6" w:rsidR="00CA64BE" w:rsidRPr="007C4F1C" w:rsidRDefault="00CA64BE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7C4F1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CA64BE" w:rsidRPr="007C4F1C" w14:paraId="0812E917" w14:textId="77777777" w:rsidTr="00BE71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FD9527A" w14:textId="26306680" w:rsidR="00CA64BE" w:rsidRPr="007C4F1C" w:rsidRDefault="00CD692F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7C4F1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7C4F1C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F3DF66E" w14:textId="77777777" w:rsidR="00CA64BE" w:rsidRPr="007C4F1C" w:rsidRDefault="00CA64BE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572380D9" w14:textId="18EEEBEA" w:rsidR="00CA64BE" w:rsidRPr="007C4F1C" w:rsidRDefault="00CA64BE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7C4F1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5614D" w:rsidRPr="007C4F1C" w14:paraId="7CB39DA5" w14:textId="77777777" w:rsidTr="00BE71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7DBFCE4" w14:textId="7C237924" w:rsidR="0015614D" w:rsidRPr="007C4F1C" w:rsidRDefault="00CD692F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7C4F1C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6D817444" w14:textId="77777777" w:rsidR="0015614D" w:rsidRPr="007C4F1C" w:rsidRDefault="0015614D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1A5652CF" w14:textId="7EAE68A8" w:rsidR="0015614D" w:rsidRPr="007C4F1C" w:rsidRDefault="0015614D" w:rsidP="007C4F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7C4F1C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การจัดประเภทรายการใหม่</w:t>
            </w:r>
          </w:p>
        </w:tc>
      </w:tr>
    </w:tbl>
    <w:p w14:paraId="76FFF674" w14:textId="77777777" w:rsidR="001A021D" w:rsidRPr="007C4F1C" w:rsidRDefault="001A021D" w:rsidP="007C4F1C">
      <w:pPr>
        <w:rPr>
          <w:rFonts w:ascii="Angsana New" w:hAnsi="Angsana New"/>
          <w:b/>
          <w:bCs/>
          <w:sz w:val="28"/>
          <w:szCs w:val="28"/>
        </w:rPr>
      </w:pPr>
    </w:p>
    <w:p w14:paraId="549EAE0F" w14:textId="77777777" w:rsidR="0009267B" w:rsidRPr="007C4F1C" w:rsidRDefault="0009267B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28"/>
          <w:szCs w:val="28"/>
        </w:rPr>
      </w:pPr>
      <w:r w:rsidRPr="007C4F1C">
        <w:rPr>
          <w:rFonts w:ascii="Angsana New" w:hAnsi="Angsana New" w:hint="cs"/>
          <w:b/>
          <w:bCs/>
          <w:sz w:val="28"/>
          <w:szCs w:val="28"/>
        </w:rPr>
        <w:br w:type="page"/>
      </w:r>
      <w:r w:rsidRPr="007C4F1C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886145" w14:textId="77777777" w:rsidR="0009267B" w:rsidRPr="007C4F1C" w:rsidRDefault="0009267B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59DB5BB" w14:textId="19209303" w:rsidR="0009267B" w:rsidRPr="007C4F1C" w:rsidRDefault="0009267B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/>
          <w:sz w:val="28"/>
          <w:szCs w:val="28"/>
        </w:rPr>
      </w:pPr>
      <w:r w:rsidRPr="007C4F1C">
        <w:rPr>
          <w:rFonts w:ascii="Angsana New" w:hAnsi="Angsana New" w:hint="cs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7C4F1C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56347E" w:rsidRPr="007C4F1C">
        <w:rPr>
          <w:rFonts w:ascii="Angsana New" w:hAnsi="Angsana New" w:hint="cs"/>
          <w:sz w:val="28"/>
          <w:szCs w:val="28"/>
        </w:rPr>
        <w:t xml:space="preserve"> </w:t>
      </w:r>
      <w:r w:rsidR="00CD692F" w:rsidRPr="007C4F1C">
        <w:rPr>
          <w:rFonts w:asciiTheme="majorBidi" w:hAnsiTheme="majorBidi" w:cstheme="majorBidi"/>
          <w:sz w:val="28"/>
          <w:szCs w:val="28"/>
        </w:rPr>
        <w:t>14</w:t>
      </w:r>
      <w:r w:rsidR="00627976"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="00627976" w:rsidRPr="007C4F1C">
        <w:rPr>
          <w:rFonts w:asciiTheme="majorBidi" w:hAnsiTheme="majorBidi" w:hint="cs"/>
          <w:sz w:val="28"/>
          <w:szCs w:val="28"/>
          <w:cs/>
        </w:rPr>
        <w:t>พฤษภาคม</w:t>
      </w:r>
      <w:r w:rsidR="00627976" w:rsidRPr="007C4F1C">
        <w:rPr>
          <w:rFonts w:asciiTheme="majorBidi" w:hAnsiTheme="majorBidi"/>
          <w:sz w:val="28"/>
          <w:szCs w:val="28"/>
          <w:cs/>
        </w:rPr>
        <w:t xml:space="preserve"> </w:t>
      </w:r>
      <w:r w:rsidR="00CD692F" w:rsidRPr="007C4F1C">
        <w:rPr>
          <w:rFonts w:asciiTheme="majorBidi" w:hAnsiTheme="majorBidi"/>
          <w:sz w:val="28"/>
          <w:szCs w:val="28"/>
        </w:rPr>
        <w:t>2564</w:t>
      </w:r>
    </w:p>
    <w:p w14:paraId="38FF7BFA" w14:textId="77777777" w:rsidR="00627976" w:rsidRPr="007C4F1C" w:rsidRDefault="00627976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28"/>
          <w:szCs w:val="28"/>
        </w:rPr>
      </w:pPr>
    </w:p>
    <w:p w14:paraId="3E51C8B6" w14:textId="38FF7F34" w:rsidR="0009267B" w:rsidRPr="007C4F1C" w:rsidRDefault="0009267B" w:rsidP="007C4F1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</w:rPr>
      </w:pPr>
      <w:r w:rsidRPr="007C4F1C">
        <w:rPr>
          <w:rFonts w:ascii="Angsana New" w:hAnsi="Angsana New" w:hint="cs"/>
          <w:sz w:val="28"/>
          <w:szCs w:val="28"/>
          <w:cs/>
          <w:lang w:val="th-TH"/>
        </w:rPr>
        <w:t>ข้อมูลทั่วไป</w:t>
      </w:r>
    </w:p>
    <w:p w14:paraId="628DB8AB" w14:textId="77777777" w:rsidR="0009267B" w:rsidRPr="007C4F1C" w:rsidRDefault="0009267B" w:rsidP="007C4F1C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24"/>
          <w:szCs w:val="24"/>
          <w:cs/>
        </w:rPr>
      </w:pPr>
    </w:p>
    <w:p w14:paraId="71F26E0E" w14:textId="670BA90C" w:rsidR="0009267B" w:rsidRPr="007C4F1C" w:rsidRDefault="00D15177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7C4F1C">
        <w:rPr>
          <w:rFonts w:ascii="Angsana New" w:hAnsi="Angsana New" w:hint="cs"/>
          <w:sz w:val="28"/>
          <w:szCs w:val="28"/>
          <w:cs/>
        </w:rPr>
        <w:t>บริษัท</w:t>
      </w:r>
      <w:r w:rsidR="009C729E" w:rsidRPr="007C4F1C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7C4F1C">
        <w:rPr>
          <w:rFonts w:ascii="Angsana New" w:hAnsi="Angsana New" w:hint="cs"/>
          <w:sz w:val="28"/>
          <w:szCs w:val="28"/>
          <w:cs/>
        </w:rPr>
        <w:t>ดำเนินธุรกิจหลักเกี่ยวกับ</w:t>
      </w:r>
      <w:r w:rsidR="00FA4548" w:rsidRPr="007C4F1C">
        <w:rPr>
          <w:rFonts w:ascii="Angsana New" w:hAnsi="Angsana New" w:hint="cs"/>
          <w:sz w:val="28"/>
          <w:szCs w:val="28"/>
          <w:cs/>
        </w:rPr>
        <w:t>การผลิตอาหารทะเลแช่แข็ง</w:t>
      </w:r>
      <w:r w:rsidRPr="007C4F1C">
        <w:rPr>
          <w:rFonts w:ascii="Angsana New" w:hAnsi="Angsana New" w:hint="cs"/>
          <w:sz w:val="28"/>
          <w:szCs w:val="28"/>
          <w:cs/>
        </w:rPr>
        <w:t xml:space="preserve"> </w:t>
      </w:r>
      <w:r w:rsidR="00E654F3" w:rsidRPr="007C4F1C">
        <w:rPr>
          <w:rFonts w:ascii="Angsana New" w:hAnsi="Angsana New" w:hint="cs"/>
          <w:sz w:val="28"/>
          <w:szCs w:val="28"/>
          <w:cs/>
        </w:rPr>
        <w:t>รายละเอียดของ</w:t>
      </w:r>
      <w:r w:rsidR="005026E7" w:rsidRPr="007C4F1C">
        <w:rPr>
          <w:rFonts w:ascii="Angsana New" w:hAnsi="Angsana New" w:hint="cs"/>
          <w:sz w:val="28"/>
          <w:szCs w:val="28"/>
          <w:cs/>
        </w:rPr>
        <w:t>บริษัทร่วมและ</w:t>
      </w:r>
      <w:r w:rsidR="00E654F3" w:rsidRPr="007C4F1C">
        <w:rPr>
          <w:rFonts w:ascii="Angsana New" w:hAnsi="Angsana New" w:hint="cs"/>
          <w:sz w:val="28"/>
          <w:szCs w:val="28"/>
          <w:cs/>
        </w:rPr>
        <w:t xml:space="preserve">บริษัทย่อย ณ วันที่ </w:t>
      </w:r>
      <w:r w:rsidR="00CD692F" w:rsidRPr="007C4F1C">
        <w:rPr>
          <w:rFonts w:asciiTheme="majorBidi" w:hAnsiTheme="majorBidi" w:cstheme="majorBidi"/>
          <w:sz w:val="28"/>
          <w:szCs w:val="28"/>
        </w:rPr>
        <w:t>31</w:t>
      </w:r>
      <w:r w:rsidR="00F4728E"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="00F4728E" w:rsidRPr="007C4F1C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D692F" w:rsidRPr="007C4F1C">
        <w:rPr>
          <w:rFonts w:asciiTheme="majorBidi" w:hAnsiTheme="majorBidi" w:cstheme="majorBidi"/>
          <w:sz w:val="28"/>
          <w:szCs w:val="28"/>
        </w:rPr>
        <w:t>2564</w:t>
      </w:r>
      <w:r w:rsidR="00E654F3" w:rsidRPr="007C4F1C">
        <w:rPr>
          <w:rFonts w:ascii="Angsana New" w:hAnsi="Angsana New" w:hint="cs"/>
          <w:sz w:val="28"/>
          <w:szCs w:val="28"/>
        </w:rPr>
        <w:t xml:space="preserve"> </w:t>
      </w:r>
      <w:r w:rsidR="00E654F3" w:rsidRPr="007C4F1C">
        <w:rPr>
          <w:rFonts w:ascii="Angsana New" w:hAnsi="Angsana New" w:hint="cs"/>
          <w:sz w:val="28"/>
          <w:szCs w:val="28"/>
          <w:cs/>
        </w:rPr>
        <w:t xml:space="preserve">และ </w:t>
      </w:r>
      <w:r w:rsidR="00CD692F" w:rsidRPr="007C4F1C">
        <w:rPr>
          <w:rFonts w:ascii="Angsana New" w:hAnsi="Angsana New" w:hint="cs"/>
          <w:sz w:val="28"/>
          <w:szCs w:val="28"/>
        </w:rPr>
        <w:t>31</w:t>
      </w:r>
      <w:r w:rsidR="00E654F3" w:rsidRPr="007C4F1C">
        <w:rPr>
          <w:rFonts w:ascii="Angsana New" w:hAnsi="Angsana New" w:hint="cs"/>
          <w:sz w:val="28"/>
          <w:szCs w:val="28"/>
        </w:rPr>
        <w:t xml:space="preserve"> </w:t>
      </w:r>
      <w:r w:rsidR="00E654F3" w:rsidRPr="007C4F1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D692F" w:rsidRPr="007C4F1C">
        <w:rPr>
          <w:rFonts w:ascii="Angsana New" w:hAnsi="Angsana New" w:hint="cs"/>
          <w:sz w:val="28"/>
          <w:szCs w:val="28"/>
        </w:rPr>
        <w:t>256</w:t>
      </w:r>
      <w:r w:rsidR="00CD692F" w:rsidRPr="007C4F1C">
        <w:rPr>
          <w:rFonts w:ascii="Angsana New" w:hAnsi="Angsana New"/>
          <w:sz w:val="28"/>
          <w:szCs w:val="28"/>
        </w:rPr>
        <w:t>3</w:t>
      </w:r>
      <w:r w:rsidR="00E654F3" w:rsidRPr="007C4F1C">
        <w:rPr>
          <w:rFonts w:ascii="Angsana New" w:hAnsi="Angsana New" w:hint="cs"/>
          <w:sz w:val="28"/>
          <w:szCs w:val="28"/>
        </w:rPr>
        <w:t xml:space="preserve"> </w:t>
      </w:r>
      <w:r w:rsidR="00E654F3" w:rsidRPr="007C4F1C">
        <w:rPr>
          <w:rFonts w:ascii="Angsana New" w:hAnsi="Angsana New" w:hint="cs"/>
          <w:sz w:val="28"/>
          <w:szCs w:val="28"/>
          <w:cs/>
        </w:rPr>
        <w:t>ได้เปิดเผย</w:t>
      </w:r>
      <w:r w:rsidR="008B577F" w:rsidRPr="007C4F1C">
        <w:rPr>
          <w:rFonts w:ascii="Angsana New" w:hAnsi="Angsana New" w:hint="cs"/>
          <w:sz w:val="28"/>
          <w:szCs w:val="28"/>
          <w:cs/>
        </w:rPr>
        <w:t>ไว้ในหมายเหตุข้อ</w:t>
      </w:r>
      <w:r w:rsidR="005026E7" w:rsidRPr="007C4F1C">
        <w:rPr>
          <w:rFonts w:ascii="Angsana New" w:hAnsi="Angsana New" w:hint="cs"/>
          <w:sz w:val="28"/>
          <w:szCs w:val="28"/>
          <w:cs/>
        </w:rPr>
        <w:t xml:space="preserve"> </w:t>
      </w:r>
      <w:r w:rsidR="00CD692F" w:rsidRPr="007C4F1C">
        <w:rPr>
          <w:rFonts w:ascii="Angsana New" w:hAnsi="Angsana New"/>
          <w:sz w:val="28"/>
          <w:szCs w:val="28"/>
        </w:rPr>
        <w:t>5</w:t>
      </w:r>
      <w:r w:rsidR="005026E7" w:rsidRPr="007C4F1C">
        <w:rPr>
          <w:rFonts w:ascii="Angsana New" w:hAnsi="Angsana New" w:hint="cs"/>
          <w:sz w:val="28"/>
          <w:szCs w:val="28"/>
          <w:cs/>
        </w:rPr>
        <w:t xml:space="preserve"> และ</w:t>
      </w:r>
      <w:r w:rsidR="008B577F" w:rsidRPr="007C4F1C">
        <w:rPr>
          <w:rFonts w:ascii="Angsana New" w:hAnsi="Angsana New" w:hint="cs"/>
          <w:sz w:val="28"/>
          <w:szCs w:val="28"/>
          <w:cs/>
        </w:rPr>
        <w:t xml:space="preserve"> </w:t>
      </w:r>
      <w:r w:rsidR="00CD692F" w:rsidRPr="007C4F1C">
        <w:rPr>
          <w:rFonts w:ascii="Angsana New" w:hAnsi="Angsana New"/>
          <w:sz w:val="28"/>
          <w:szCs w:val="28"/>
        </w:rPr>
        <w:t>6</w:t>
      </w:r>
    </w:p>
    <w:p w14:paraId="7C750B8A" w14:textId="77777777" w:rsidR="009C729E" w:rsidRPr="007C4F1C" w:rsidRDefault="009C729E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148A219" w14:textId="77777777" w:rsidR="0009267B" w:rsidRPr="007C4F1C" w:rsidRDefault="005756D0" w:rsidP="007C4F1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  <w:lang w:val="en-US"/>
        </w:rPr>
      </w:pPr>
      <w:r w:rsidRPr="007C4F1C">
        <w:rPr>
          <w:rFonts w:ascii="Angsana New" w:hAnsi="Angsana New" w:hint="cs"/>
          <w:sz w:val="28"/>
          <w:szCs w:val="28"/>
          <w:cs/>
        </w:rPr>
        <w:t>เกณฑ์</w:t>
      </w:r>
      <w:r w:rsidR="00C714EB" w:rsidRPr="007C4F1C">
        <w:rPr>
          <w:rFonts w:ascii="Angsana New" w:hAnsi="Angsana New" w:hint="cs"/>
          <w:sz w:val="28"/>
          <w:szCs w:val="28"/>
          <w:cs/>
        </w:rPr>
        <w:t>การจัดทำ</w:t>
      </w:r>
      <w:r w:rsidR="00120E21" w:rsidRPr="007C4F1C">
        <w:rPr>
          <w:rFonts w:ascii="Angsana New" w:hAnsi="Angsana New" w:hint="cs"/>
          <w:sz w:val="28"/>
          <w:szCs w:val="28"/>
          <w:cs/>
        </w:rPr>
        <w:t>งบการเงิน</w:t>
      </w:r>
      <w:r w:rsidR="00C714EB" w:rsidRPr="007C4F1C">
        <w:rPr>
          <w:rFonts w:ascii="Angsana New" w:hAnsi="Angsana New" w:hint="cs"/>
          <w:sz w:val="28"/>
          <w:szCs w:val="28"/>
          <w:cs/>
          <w:lang w:val="en-US"/>
        </w:rPr>
        <w:t>ระหว่างกาล</w:t>
      </w:r>
    </w:p>
    <w:p w14:paraId="4A7F6163" w14:textId="77777777" w:rsidR="0098009E" w:rsidRPr="007C4F1C" w:rsidRDefault="0098009E" w:rsidP="007C4F1C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p w14:paraId="13C7F7AC" w14:textId="77777777" w:rsidR="00C714EB" w:rsidRPr="007C4F1C" w:rsidRDefault="00C714EB" w:rsidP="007C4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28"/>
          <w:szCs w:val="28"/>
        </w:rPr>
      </w:pPr>
      <w:r w:rsidRPr="007C4F1C">
        <w:rPr>
          <w:rFonts w:ascii="Angsana New" w:hAnsi="Angsana New" w:hint="cs"/>
          <w:i/>
          <w:iCs/>
          <w:sz w:val="28"/>
          <w:szCs w:val="28"/>
          <w:cs/>
        </w:rPr>
        <w:t>(ก)</w:t>
      </w:r>
      <w:r w:rsidRPr="007C4F1C">
        <w:rPr>
          <w:rFonts w:ascii="Angsana New" w:hAnsi="Angsana New" w:hint="cs"/>
          <w:i/>
          <w:iCs/>
          <w:sz w:val="28"/>
          <w:szCs w:val="28"/>
          <w:cs/>
        </w:rPr>
        <w:tab/>
        <w:t>เกณฑ์การถือปฏิบัติ</w:t>
      </w:r>
    </w:p>
    <w:p w14:paraId="797539C1" w14:textId="77777777" w:rsidR="00C714EB" w:rsidRPr="007C4F1C" w:rsidRDefault="00C714EB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24"/>
          <w:szCs w:val="24"/>
        </w:rPr>
      </w:pPr>
    </w:p>
    <w:p w14:paraId="21358AC4" w14:textId="34B11ED9" w:rsidR="00C714EB" w:rsidRPr="007C4F1C" w:rsidRDefault="00C714EB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7C4F1C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3213FB" w:rsidRPr="007C4F1C">
        <w:rPr>
          <w:rFonts w:ascii="Angsana New" w:hAnsi="Angsana New" w:hint="cs"/>
          <w:sz w:val="28"/>
          <w:szCs w:val="28"/>
          <w:cs/>
        </w:rPr>
        <w:t>แบบย่อ</w:t>
      </w:r>
      <w:r w:rsidRPr="007C4F1C">
        <w:rPr>
          <w:rFonts w:ascii="Angsana New" w:hAnsi="Angsana New" w:hint="cs"/>
          <w:sz w:val="28"/>
          <w:szCs w:val="28"/>
          <w:cs/>
        </w:rPr>
        <w:t>นี้</w:t>
      </w:r>
      <w:r w:rsidR="00046D70" w:rsidRPr="007C4F1C">
        <w:rPr>
          <w:rFonts w:ascii="Angsana New" w:hAnsi="Angsana New" w:hint="cs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="003213FB" w:rsidRPr="007C4F1C">
        <w:rPr>
          <w:rFonts w:ascii="Angsana New" w:hAnsi="Angsana New" w:hint="cs"/>
          <w:sz w:val="28"/>
          <w:szCs w:val="28"/>
          <w:cs/>
        </w:rPr>
        <w:t xml:space="preserve"> </w:t>
      </w:r>
      <w:r w:rsidR="003213FB" w:rsidRPr="007C4F1C">
        <w:rPr>
          <w:rFonts w:ascii="Angsana New" w:hAnsi="Angsana New" w:hint="cs"/>
          <w:sz w:val="28"/>
          <w:szCs w:val="28"/>
        </w:rPr>
        <w:t>(“</w:t>
      </w:r>
      <w:r w:rsidR="003213FB" w:rsidRPr="007C4F1C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3213FB" w:rsidRPr="007C4F1C">
        <w:rPr>
          <w:rFonts w:ascii="Angsana New" w:hAnsi="Angsana New" w:hint="cs"/>
          <w:sz w:val="28"/>
          <w:szCs w:val="28"/>
        </w:rPr>
        <w:t xml:space="preserve">”) </w:t>
      </w:r>
      <w:r w:rsidRPr="007C4F1C">
        <w:rPr>
          <w:rFonts w:ascii="Angsana New" w:hAnsi="Angsana New" w:hint="cs"/>
          <w:sz w:val="28"/>
          <w:szCs w:val="28"/>
          <w:cs/>
        </w:rPr>
        <w:t xml:space="preserve">ตามมาตรฐานการบัญชี ฉบับที่ </w:t>
      </w:r>
      <w:r w:rsidR="00CD692F" w:rsidRPr="007C4F1C">
        <w:rPr>
          <w:rFonts w:ascii="Angsana New" w:hAnsi="Angsana New" w:hint="cs"/>
          <w:sz w:val="28"/>
          <w:szCs w:val="28"/>
        </w:rPr>
        <w:t>34</w:t>
      </w:r>
      <w:r w:rsidR="00046D70" w:rsidRPr="007C4F1C">
        <w:rPr>
          <w:rFonts w:ascii="Angsana New" w:hAnsi="Angsana New" w:hint="cs"/>
          <w:sz w:val="28"/>
          <w:szCs w:val="28"/>
          <w:cs/>
        </w:rPr>
        <w:t xml:space="preserve"> </w:t>
      </w:r>
      <w:r w:rsidRPr="007C4F1C">
        <w:rPr>
          <w:rFonts w:ascii="Angsana New" w:hAnsi="Angsana New" w:hint="cs"/>
          <w:sz w:val="28"/>
          <w:szCs w:val="28"/>
          <w:cs/>
        </w:rPr>
        <w:t>เรื่อง</w:t>
      </w:r>
      <w:r w:rsidR="002E1778" w:rsidRPr="007C4F1C">
        <w:rPr>
          <w:rFonts w:ascii="Angsana New" w:hAnsi="Angsana New"/>
          <w:sz w:val="28"/>
          <w:szCs w:val="28"/>
        </w:rPr>
        <w:br/>
      </w:r>
      <w:r w:rsidR="008439C8" w:rsidRPr="007C4F1C">
        <w:rPr>
          <w:rFonts w:ascii="Angsana New" w:hAnsi="Angsana New" w:hint="cs"/>
          <w:i/>
          <w:iCs/>
          <w:sz w:val="28"/>
          <w:szCs w:val="28"/>
          <w:cs/>
        </w:rPr>
        <w:t>การรายงานทาง</w:t>
      </w:r>
      <w:r w:rsidRPr="007C4F1C">
        <w:rPr>
          <w:rFonts w:ascii="Angsana New" w:hAnsi="Angsana New" w:hint="cs"/>
          <w:i/>
          <w:iCs/>
          <w:sz w:val="28"/>
          <w:szCs w:val="28"/>
          <w:cs/>
        </w:rPr>
        <w:t>การเงินระหว่างกาล</w:t>
      </w:r>
      <w:r w:rsidRPr="007C4F1C">
        <w:rPr>
          <w:rFonts w:ascii="Angsana New" w:hAnsi="Angsana New" w:hint="cs"/>
          <w:sz w:val="28"/>
          <w:szCs w:val="28"/>
          <w:cs/>
        </w:rPr>
        <w:t xml:space="preserve"> </w:t>
      </w:r>
      <w:r w:rsidRPr="007C4F1C">
        <w:rPr>
          <w:rFonts w:ascii="Angsana New" w:hAnsi="Angsana New" w:hint="cs"/>
          <w:sz w:val="28"/>
          <w:szCs w:val="28"/>
        </w:rPr>
        <w:t xml:space="preserve"> </w:t>
      </w:r>
      <w:r w:rsidRPr="007C4F1C">
        <w:rPr>
          <w:rFonts w:ascii="Angsana New" w:hAnsi="Angsana New" w:hint="cs"/>
          <w:sz w:val="28"/>
          <w:szCs w:val="28"/>
          <w:cs/>
        </w:rPr>
        <w:t>รวมถึงแนวปฏิบัติทางการบัญชี</w:t>
      </w:r>
      <w:r w:rsidR="00783848" w:rsidRPr="007C4F1C">
        <w:rPr>
          <w:rFonts w:ascii="Angsana New" w:hAnsi="Angsana New" w:hint="cs"/>
          <w:sz w:val="28"/>
          <w:szCs w:val="28"/>
          <w:cs/>
        </w:rPr>
        <w:t>ที่ประกาศใช้โดยสภาวิชาชีพบัญชีฯ</w:t>
      </w:r>
      <w:r w:rsidR="002F2DFC" w:rsidRPr="007C4F1C">
        <w:rPr>
          <w:rFonts w:ascii="Angsana New" w:hAnsi="Angsana New" w:hint="cs"/>
          <w:sz w:val="28"/>
          <w:szCs w:val="28"/>
        </w:rPr>
        <w:t xml:space="preserve"> </w:t>
      </w:r>
      <w:r w:rsidR="00674F01" w:rsidRPr="007C4F1C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1E19392D" w14:textId="77777777" w:rsidR="005F61F1" w:rsidRPr="007C4F1C" w:rsidRDefault="005F61F1" w:rsidP="007C4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8B3411F" w14:textId="3B19459C" w:rsidR="00C26A01" w:rsidRPr="007C4F1C" w:rsidRDefault="00C714EB" w:rsidP="007C4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28"/>
          <w:szCs w:val="28"/>
        </w:rPr>
      </w:pPr>
      <w:r w:rsidRPr="007C4F1C">
        <w:rPr>
          <w:rFonts w:ascii="Angsana New" w:hAnsi="Angsana New" w:hint="cs"/>
          <w:spacing w:val="-2"/>
          <w:sz w:val="28"/>
          <w:szCs w:val="28"/>
          <w:cs/>
        </w:rPr>
        <w:t>งบการเงิน</w:t>
      </w:r>
      <w:r w:rsidR="00507039" w:rsidRPr="007C4F1C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Pr="007C4F1C">
        <w:rPr>
          <w:rFonts w:ascii="Angsana New" w:hAnsi="Angsana New" w:hint="cs"/>
          <w:spacing w:val="-2"/>
          <w:sz w:val="28"/>
          <w:szCs w:val="28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 w:rsidR="00496A86" w:rsidRPr="007C4F1C">
        <w:rPr>
          <w:rFonts w:ascii="Angsana New" w:hAnsi="Angsana New" w:hint="cs"/>
          <w:spacing w:val="-2"/>
          <w:sz w:val="28"/>
          <w:szCs w:val="28"/>
          <w:cs/>
        </w:rPr>
        <w:t>ั</w:t>
      </w:r>
      <w:r w:rsidRPr="007C4F1C">
        <w:rPr>
          <w:rFonts w:ascii="Angsana New" w:hAnsi="Angsana New" w:hint="cs"/>
          <w:spacing w:val="-2"/>
          <w:sz w:val="28"/>
          <w:szCs w:val="28"/>
          <w:cs/>
        </w:rPr>
        <w:t xml:space="preserve">บปีสิ้นสุดวันที่ </w:t>
      </w:r>
      <w:r w:rsidR="00CD692F" w:rsidRPr="007C4F1C">
        <w:rPr>
          <w:rFonts w:ascii="Angsana New" w:hAnsi="Angsana New" w:hint="cs"/>
          <w:spacing w:val="-2"/>
          <w:sz w:val="28"/>
          <w:szCs w:val="28"/>
        </w:rPr>
        <w:t>31</w:t>
      </w:r>
      <w:r w:rsidRPr="007C4F1C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 </w:t>
      </w:r>
      <w:r w:rsidR="00CD692F" w:rsidRPr="007C4F1C">
        <w:rPr>
          <w:rFonts w:ascii="Angsana New" w:hAnsi="Angsana New" w:hint="cs"/>
          <w:spacing w:val="-2"/>
          <w:sz w:val="28"/>
          <w:szCs w:val="28"/>
        </w:rPr>
        <w:t>256</w:t>
      </w:r>
      <w:r w:rsidR="00CD692F" w:rsidRPr="007C4F1C">
        <w:rPr>
          <w:rFonts w:ascii="Angsana New" w:hAnsi="Angsana New"/>
          <w:spacing w:val="-2"/>
          <w:sz w:val="28"/>
          <w:szCs w:val="28"/>
        </w:rPr>
        <w:t>3</w:t>
      </w:r>
    </w:p>
    <w:p w14:paraId="1FD630EF" w14:textId="77777777" w:rsidR="00C26A01" w:rsidRPr="007C4F1C" w:rsidRDefault="00C26A01" w:rsidP="007C4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  <w:cs/>
        </w:rPr>
      </w:pPr>
    </w:p>
    <w:p w14:paraId="5C2C371D" w14:textId="5E8E9636" w:rsidR="00C330D2" w:rsidRPr="007C4F1C" w:rsidRDefault="00C330D2" w:rsidP="007C4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6"/>
          <w:sz w:val="28"/>
          <w:szCs w:val="28"/>
        </w:rPr>
      </w:pPr>
      <w:r w:rsidRPr="007C4F1C">
        <w:rPr>
          <w:rFonts w:ascii="Angsana New" w:hAnsi="Angsana New" w:hint="cs"/>
          <w:spacing w:val="-6"/>
          <w:sz w:val="28"/>
          <w:szCs w:val="28"/>
          <w:cs/>
        </w:rPr>
        <w:t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7C4F1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D692F" w:rsidRPr="007C4F1C">
        <w:rPr>
          <w:rFonts w:ascii="Angsana New" w:hAnsi="Angsana New"/>
          <w:spacing w:val="-6"/>
          <w:sz w:val="28"/>
          <w:szCs w:val="28"/>
        </w:rPr>
        <w:t>1</w:t>
      </w:r>
      <w:r w:rsidRPr="007C4F1C">
        <w:rPr>
          <w:rFonts w:ascii="Angsana New" w:hAnsi="Angsana New"/>
          <w:spacing w:val="-6"/>
          <w:sz w:val="28"/>
          <w:szCs w:val="28"/>
        </w:rPr>
        <w:t xml:space="preserve"> </w:t>
      </w:r>
      <w:r w:rsidRPr="007C4F1C">
        <w:rPr>
          <w:rFonts w:ascii="Angsana New" w:hAnsi="Angsana New" w:hint="cs"/>
          <w:spacing w:val="-6"/>
          <w:sz w:val="28"/>
          <w:szCs w:val="28"/>
          <w:cs/>
        </w:rPr>
        <w:t>มกราคม</w:t>
      </w:r>
      <w:r w:rsidRPr="007C4F1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D692F" w:rsidRPr="007C4F1C">
        <w:rPr>
          <w:rFonts w:ascii="Angsana New" w:hAnsi="Angsana New"/>
          <w:spacing w:val="-6"/>
          <w:sz w:val="28"/>
          <w:szCs w:val="28"/>
        </w:rPr>
        <w:t>2564</w:t>
      </w:r>
      <w:r w:rsidRPr="007C4F1C">
        <w:rPr>
          <w:rFonts w:ascii="Angsana New" w:hAnsi="Angsana New"/>
          <w:spacing w:val="-6"/>
          <w:sz w:val="28"/>
          <w:szCs w:val="28"/>
        </w:rPr>
        <w:t xml:space="preserve"> </w:t>
      </w:r>
      <w:r w:rsidRPr="007C4F1C">
        <w:rPr>
          <w:rFonts w:ascii="Angsana New" w:hAnsi="Angsana New" w:hint="cs"/>
          <w:spacing w:val="-6"/>
          <w:sz w:val="28"/>
          <w:szCs w:val="28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</w:t>
      </w:r>
      <w:r w:rsidRPr="007C4F1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7C4F1C">
        <w:rPr>
          <w:rFonts w:ascii="Angsana New" w:hAnsi="Angsana New" w:hint="cs"/>
          <w:spacing w:val="-6"/>
          <w:sz w:val="28"/>
          <w:szCs w:val="28"/>
          <w:cs/>
        </w:rPr>
        <w:t>ทั้งนี้</w:t>
      </w:r>
      <w:r w:rsidRPr="007C4F1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7C4F1C">
        <w:rPr>
          <w:rFonts w:ascii="Angsana New" w:hAnsi="Angsana New" w:hint="cs"/>
          <w:spacing w:val="-6"/>
          <w:sz w:val="28"/>
          <w:szCs w:val="28"/>
          <w:cs/>
        </w:rPr>
        <w:t>การถือปฏิบัติดังกล่าวไม่มีผลกระทบอย่างมีสาระสำคัญต่องบการเงิน</w:t>
      </w:r>
    </w:p>
    <w:p w14:paraId="0E9C1990" w14:textId="398ED7DA" w:rsidR="00C330D2" w:rsidRPr="007C4F1C" w:rsidRDefault="00C330D2" w:rsidP="007C4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319D308E" w14:textId="26CE48BA" w:rsidR="00044F70" w:rsidRPr="007C4F1C" w:rsidRDefault="00044F70" w:rsidP="007C4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color w:val="0000FF"/>
          <w:sz w:val="28"/>
          <w:szCs w:val="28"/>
        </w:rPr>
      </w:pPr>
      <w:r w:rsidRPr="007C4F1C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D61065" w:rsidRPr="007C4F1C">
        <w:rPr>
          <w:rFonts w:ascii="Angsana New" w:hAnsi="Angsana New" w:hint="cs"/>
          <w:i/>
          <w:iCs/>
          <w:sz w:val="28"/>
          <w:szCs w:val="28"/>
          <w:cs/>
        </w:rPr>
        <w:t>ข</w:t>
      </w:r>
      <w:r w:rsidRPr="007C4F1C">
        <w:rPr>
          <w:rFonts w:ascii="Angsana New" w:hAnsi="Angsana New" w:hint="cs"/>
          <w:i/>
          <w:iCs/>
          <w:sz w:val="28"/>
          <w:szCs w:val="28"/>
          <w:cs/>
        </w:rPr>
        <w:t>)</w:t>
      </w:r>
      <w:r w:rsidRPr="007C4F1C">
        <w:rPr>
          <w:rFonts w:ascii="Angsana New" w:hAnsi="Angsana New" w:hint="cs"/>
          <w:i/>
          <w:iCs/>
          <w:sz w:val="28"/>
          <w:szCs w:val="28"/>
          <w:cs/>
        </w:rPr>
        <w:tab/>
        <w:t>การใช้วิจารณญาณ</w:t>
      </w:r>
      <w:r w:rsidR="00D61065" w:rsidRPr="007C4F1C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Pr="007C4F1C">
        <w:rPr>
          <w:rFonts w:ascii="Angsana New" w:hAnsi="Angsana New" w:hint="cs"/>
          <w:i/>
          <w:iCs/>
          <w:sz w:val="28"/>
          <w:szCs w:val="28"/>
          <w:cs/>
        </w:rPr>
        <w:t>การประมาณกา</w:t>
      </w:r>
      <w:r w:rsidR="00C330D2" w:rsidRPr="007C4F1C">
        <w:rPr>
          <w:rFonts w:ascii="Angsana New" w:hAnsi="Angsana New" w:hint="cs"/>
          <w:i/>
          <w:iCs/>
          <w:sz w:val="28"/>
          <w:szCs w:val="28"/>
          <w:cs/>
        </w:rPr>
        <w:t>ร</w:t>
      </w:r>
      <w:r w:rsidR="00D61065" w:rsidRPr="007C4F1C">
        <w:rPr>
          <w:rFonts w:ascii="Angsana New" w:hAnsi="Angsana New" w:hint="cs"/>
          <w:i/>
          <w:iCs/>
          <w:sz w:val="28"/>
          <w:szCs w:val="28"/>
          <w:cs/>
        </w:rPr>
        <w:t>และนโยบายการบัญชี</w:t>
      </w:r>
    </w:p>
    <w:p w14:paraId="765C765F" w14:textId="77777777" w:rsidR="00044F70" w:rsidRPr="007C4F1C" w:rsidRDefault="00044F70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43622F5" w14:textId="7F16F4C9" w:rsidR="005F61F1" w:rsidRPr="007C4F1C" w:rsidRDefault="00D61065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C4F1C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C26A01" w:rsidRPr="007C4F1C">
        <w:rPr>
          <w:rFonts w:ascii="Angsana New" w:hAnsi="Angsana New" w:hint="cs"/>
          <w:sz w:val="28"/>
          <w:szCs w:val="28"/>
          <w:cs/>
        </w:rPr>
        <w:t>ไม่แตกต่างจากที่ได้อธิบายไว้ในงบการเงินสำหรับ</w:t>
      </w:r>
      <w:r w:rsidR="00CD4CED" w:rsidRPr="007C4F1C">
        <w:rPr>
          <w:rFonts w:ascii="Angsana New" w:hAnsi="Angsana New"/>
          <w:sz w:val="28"/>
          <w:szCs w:val="28"/>
        </w:rPr>
        <w:br/>
      </w:r>
      <w:r w:rsidR="00C26A01" w:rsidRPr="007C4F1C">
        <w:rPr>
          <w:rFonts w:ascii="Angsana New" w:hAnsi="Angsana New" w:hint="cs"/>
          <w:sz w:val="28"/>
          <w:szCs w:val="28"/>
          <w:cs/>
        </w:rPr>
        <w:t>ปีสิ้นสุดวันที่</w:t>
      </w:r>
      <w:r w:rsidR="00C26A01" w:rsidRPr="007C4F1C">
        <w:rPr>
          <w:rFonts w:ascii="Angsana New" w:hAnsi="Angsana New"/>
          <w:sz w:val="28"/>
          <w:szCs w:val="28"/>
          <w:cs/>
        </w:rPr>
        <w:t xml:space="preserve"> </w:t>
      </w:r>
      <w:r w:rsidR="00CD692F" w:rsidRPr="007C4F1C">
        <w:rPr>
          <w:rFonts w:ascii="Angsana New" w:hAnsi="Angsana New"/>
          <w:sz w:val="28"/>
          <w:szCs w:val="28"/>
        </w:rPr>
        <w:t>31</w:t>
      </w:r>
      <w:r w:rsidR="00C26A01" w:rsidRPr="007C4F1C">
        <w:rPr>
          <w:rFonts w:ascii="Angsana New" w:hAnsi="Angsana New"/>
          <w:sz w:val="28"/>
          <w:szCs w:val="28"/>
          <w:cs/>
        </w:rPr>
        <w:t xml:space="preserve"> </w:t>
      </w:r>
      <w:r w:rsidR="00C26A01" w:rsidRPr="007C4F1C">
        <w:rPr>
          <w:rFonts w:ascii="Angsana New" w:hAnsi="Angsana New" w:hint="cs"/>
          <w:sz w:val="28"/>
          <w:szCs w:val="28"/>
          <w:cs/>
        </w:rPr>
        <w:t>ธันวาคม</w:t>
      </w:r>
      <w:r w:rsidR="00C26A01" w:rsidRPr="007C4F1C">
        <w:rPr>
          <w:rFonts w:ascii="Angsana New" w:hAnsi="Angsana New"/>
          <w:sz w:val="28"/>
          <w:szCs w:val="28"/>
          <w:cs/>
        </w:rPr>
        <w:t xml:space="preserve"> </w:t>
      </w:r>
      <w:r w:rsidR="00CD692F" w:rsidRPr="007C4F1C">
        <w:rPr>
          <w:rFonts w:ascii="Angsana New" w:hAnsi="Angsana New"/>
          <w:sz w:val="28"/>
          <w:szCs w:val="28"/>
        </w:rPr>
        <w:t>2563</w:t>
      </w:r>
    </w:p>
    <w:p w14:paraId="0CBF58C1" w14:textId="77777777" w:rsidR="00DF0F44" w:rsidRPr="007C4F1C" w:rsidRDefault="00DF0F44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7C4F1C">
        <w:rPr>
          <w:rFonts w:ascii="Angsana New" w:hAnsi="Angsana New"/>
          <w:b/>
          <w:bCs/>
          <w:sz w:val="28"/>
          <w:szCs w:val="28"/>
        </w:rPr>
        <w:br w:type="page"/>
      </w:r>
    </w:p>
    <w:p w14:paraId="78265218" w14:textId="4D7BB0AF" w:rsidR="009D5893" w:rsidRPr="007C4F1C" w:rsidRDefault="009D5893" w:rsidP="007C4F1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7C4F1C">
        <w:rPr>
          <w:rFonts w:ascii="Angsana New" w:hAnsi="Angsana New" w:hint="cs"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71285B80" w14:textId="77777777" w:rsidR="009D5893" w:rsidRPr="007C4F1C" w:rsidRDefault="009D5893" w:rsidP="007C4F1C">
      <w:pPr>
        <w:rPr>
          <w:rFonts w:ascii="Angsana New" w:hAnsi="Angsana New"/>
          <w:sz w:val="24"/>
          <w:szCs w:val="24"/>
          <w:cs/>
          <w:lang w:val="th-TH"/>
        </w:rPr>
      </w:pPr>
    </w:p>
    <w:p w14:paraId="344B3636" w14:textId="2863695E" w:rsidR="00DE7001" w:rsidRPr="007C4F1C" w:rsidRDefault="009D5893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  <w:r w:rsidRPr="007C4F1C">
        <w:rPr>
          <w:rFonts w:ascii="Angsana New" w:hAnsi="Angsana New" w:hint="cs"/>
          <w:sz w:val="28"/>
          <w:szCs w:val="28"/>
          <w:cs/>
        </w:rPr>
        <w:tab/>
        <w:t>ความสัมพันธ์ที่มีกับบริษัท</w:t>
      </w:r>
      <w:r w:rsidR="001F75D4" w:rsidRPr="007C4F1C">
        <w:rPr>
          <w:rFonts w:ascii="Angsana New" w:hAnsi="Angsana New" w:hint="cs"/>
          <w:sz w:val="28"/>
          <w:szCs w:val="28"/>
          <w:cs/>
        </w:rPr>
        <w:t>ร่วมและบริษัท</w:t>
      </w:r>
      <w:r w:rsidRPr="007C4F1C">
        <w:rPr>
          <w:rFonts w:ascii="Angsana New" w:hAnsi="Angsana New" w:hint="cs"/>
          <w:sz w:val="28"/>
          <w:szCs w:val="28"/>
          <w:cs/>
        </w:rPr>
        <w:t xml:space="preserve">ย่อย ได้เปิดเผยในหมายเหตุข้อ </w:t>
      </w:r>
      <w:r w:rsidR="00CD692F" w:rsidRPr="007C4F1C">
        <w:rPr>
          <w:rFonts w:ascii="Angsana New" w:hAnsi="Angsana New"/>
          <w:sz w:val="28"/>
          <w:szCs w:val="28"/>
        </w:rPr>
        <w:t>5</w:t>
      </w:r>
      <w:r w:rsidR="001F75D4" w:rsidRPr="007C4F1C">
        <w:rPr>
          <w:rFonts w:ascii="Angsana New" w:hAnsi="Angsana New"/>
          <w:sz w:val="28"/>
          <w:szCs w:val="28"/>
        </w:rPr>
        <w:t xml:space="preserve"> </w:t>
      </w:r>
      <w:r w:rsidR="001F75D4" w:rsidRPr="007C4F1C">
        <w:rPr>
          <w:rFonts w:ascii="Angsana New" w:hAnsi="Angsana New" w:hint="cs"/>
          <w:sz w:val="28"/>
          <w:szCs w:val="28"/>
          <w:cs/>
        </w:rPr>
        <w:t xml:space="preserve">และ </w:t>
      </w:r>
      <w:r w:rsidR="00CD692F" w:rsidRPr="007C4F1C">
        <w:rPr>
          <w:rFonts w:ascii="Angsana New" w:hAnsi="Angsana New"/>
          <w:sz w:val="28"/>
          <w:szCs w:val="28"/>
        </w:rPr>
        <w:t>6</w:t>
      </w:r>
    </w:p>
    <w:p w14:paraId="13AD25BC" w14:textId="77777777" w:rsidR="008C318E" w:rsidRPr="007C4F1C" w:rsidRDefault="008C318E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7"/>
        <w:gridCol w:w="990"/>
        <w:gridCol w:w="262"/>
        <w:gridCol w:w="1042"/>
        <w:gridCol w:w="236"/>
        <w:gridCol w:w="1002"/>
        <w:gridCol w:w="270"/>
        <w:gridCol w:w="993"/>
      </w:tblGrid>
      <w:tr w:rsidR="008C318E" w:rsidRPr="007C4F1C" w14:paraId="5A6A1302" w14:textId="77777777" w:rsidTr="005F792B">
        <w:trPr>
          <w:tblHeader/>
        </w:trPr>
        <w:tc>
          <w:tcPr>
            <w:tcW w:w="4407" w:type="dxa"/>
            <w:shd w:val="clear" w:color="auto" w:fill="auto"/>
          </w:tcPr>
          <w:p w14:paraId="748D4A07" w14:textId="337B3D64" w:rsidR="008C318E" w:rsidRPr="007C4F1C" w:rsidRDefault="00517428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C4F1C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รายการที่สำคัญกับกิจการที่เกี่ยวข้องกัน</w:t>
            </w:r>
          </w:p>
        </w:tc>
        <w:tc>
          <w:tcPr>
            <w:tcW w:w="2294" w:type="dxa"/>
            <w:gridSpan w:val="3"/>
            <w:shd w:val="clear" w:color="auto" w:fill="auto"/>
          </w:tcPr>
          <w:p w14:paraId="6B5DD93D" w14:textId="77777777" w:rsidR="008C318E" w:rsidRPr="007C4F1C" w:rsidRDefault="008C318E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0A63EC2E" w14:textId="77777777" w:rsidR="008C318E" w:rsidRPr="007C4F1C" w:rsidRDefault="008C318E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65" w:type="dxa"/>
            <w:gridSpan w:val="3"/>
            <w:shd w:val="clear" w:color="auto" w:fill="auto"/>
          </w:tcPr>
          <w:p w14:paraId="36684D4B" w14:textId="77777777" w:rsidR="008C318E" w:rsidRPr="007C4F1C" w:rsidRDefault="008C318E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318E" w:rsidRPr="007C4F1C" w14:paraId="6ED5DE54" w14:textId="77777777" w:rsidTr="005F792B">
        <w:trPr>
          <w:tblHeader/>
        </w:trPr>
        <w:tc>
          <w:tcPr>
            <w:tcW w:w="4407" w:type="dxa"/>
            <w:shd w:val="clear" w:color="auto" w:fill="auto"/>
          </w:tcPr>
          <w:p w14:paraId="3268089F" w14:textId="00F3A9F7" w:rsidR="008C318E" w:rsidRPr="007C4F1C" w:rsidRDefault="008C318E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C4F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</w:t>
            </w:r>
            <w:r w:rsidR="00CD692F" w:rsidRPr="007C4F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31</w:t>
            </w:r>
            <w:r w:rsidRPr="007C4F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</w:t>
            </w:r>
            <w:r w:rsidR="00FA4548" w:rsidRPr="007C4F1C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</w:tcPr>
          <w:p w14:paraId="5C1F8DE2" w14:textId="63D46D6B" w:rsidR="008C318E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4192F3F0" w14:textId="77777777" w:rsidR="008C318E" w:rsidRPr="007C4F1C" w:rsidRDefault="008C318E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3DA51A0D" w14:textId="4A3AC6D8" w:rsidR="008C318E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1E532BA" w14:textId="77777777" w:rsidR="008C318E" w:rsidRPr="007C4F1C" w:rsidRDefault="008C318E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50D7C06B" w14:textId="19C7383E" w:rsidR="008C318E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FFDA136" w14:textId="77777777" w:rsidR="008C318E" w:rsidRPr="007C4F1C" w:rsidRDefault="008C318E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01E8B61" w14:textId="4F44B263" w:rsidR="008C318E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8C318E" w:rsidRPr="007C4F1C" w14:paraId="3A8E9BDA" w14:textId="77777777" w:rsidTr="00B45BDA">
        <w:trPr>
          <w:tblHeader/>
        </w:trPr>
        <w:tc>
          <w:tcPr>
            <w:tcW w:w="4407" w:type="dxa"/>
            <w:shd w:val="clear" w:color="auto" w:fill="auto"/>
          </w:tcPr>
          <w:p w14:paraId="1DBF3168" w14:textId="77777777" w:rsidR="008C318E" w:rsidRPr="007C4F1C" w:rsidRDefault="008C318E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795" w:type="dxa"/>
            <w:gridSpan w:val="7"/>
            <w:shd w:val="clear" w:color="auto" w:fill="auto"/>
          </w:tcPr>
          <w:p w14:paraId="4AD7240B" w14:textId="77777777" w:rsidR="008C318E" w:rsidRPr="007C4F1C" w:rsidRDefault="008C318E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54EAD" w:rsidRPr="007C4F1C" w14:paraId="2BAF099D" w14:textId="77777777" w:rsidTr="005F792B">
        <w:tc>
          <w:tcPr>
            <w:tcW w:w="4407" w:type="dxa"/>
            <w:shd w:val="clear" w:color="auto" w:fill="auto"/>
          </w:tcPr>
          <w:p w14:paraId="4CE5B6A7" w14:textId="77777777" w:rsidR="00454EAD" w:rsidRPr="007C4F1C" w:rsidRDefault="00454EAD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9D08B3" w14:textId="77777777" w:rsidR="00454EAD" w:rsidRPr="007C4F1C" w:rsidRDefault="00454EAD" w:rsidP="007C4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A63814F" w14:textId="77777777" w:rsidR="00454EAD" w:rsidRPr="007C4F1C" w:rsidRDefault="00454EAD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6649C13" w14:textId="77777777" w:rsidR="00454EAD" w:rsidRPr="007C4F1C" w:rsidRDefault="00454EAD" w:rsidP="007C4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CC45FB7" w14:textId="77777777" w:rsidR="00454EAD" w:rsidRPr="007C4F1C" w:rsidRDefault="00454EAD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2498CF04" w14:textId="77777777" w:rsidR="00454EAD" w:rsidRPr="007C4F1C" w:rsidRDefault="00454EAD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4A96A3" w14:textId="77777777" w:rsidR="00454EAD" w:rsidRPr="007C4F1C" w:rsidRDefault="00454EAD" w:rsidP="007C4F1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98197F2" w14:textId="77777777" w:rsidR="00454EAD" w:rsidRPr="007C4F1C" w:rsidRDefault="00454EAD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454EAD" w:rsidRPr="007C4F1C" w14:paraId="1AA39A31" w14:textId="77777777" w:rsidTr="005F792B">
        <w:tc>
          <w:tcPr>
            <w:tcW w:w="4407" w:type="dxa"/>
            <w:shd w:val="clear" w:color="auto" w:fill="auto"/>
          </w:tcPr>
          <w:p w14:paraId="751098AF" w14:textId="5A882DDC" w:rsidR="00454EAD" w:rsidRPr="007C4F1C" w:rsidRDefault="00454EAD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ขาย</w:t>
            </w:r>
            <w:r w:rsidR="00B66868" w:rsidRPr="007C4F1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สินค้า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BE6AD0" w14:textId="77777777" w:rsidR="00454EAD" w:rsidRPr="007C4F1C" w:rsidRDefault="00454EAD" w:rsidP="007C4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C145D24" w14:textId="77777777" w:rsidR="00454EAD" w:rsidRPr="007C4F1C" w:rsidRDefault="00454EAD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4461508" w14:textId="77777777" w:rsidR="00454EAD" w:rsidRPr="007C4F1C" w:rsidRDefault="00454EAD" w:rsidP="007C4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A19D69" w14:textId="77777777" w:rsidR="00454EAD" w:rsidRPr="007C4F1C" w:rsidRDefault="00454EAD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5620A640" w14:textId="6E575EB1" w:rsidR="00454EAD" w:rsidRPr="007C4F1C" w:rsidRDefault="00CD692F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  <w:r w:rsidR="00EA6D7D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  <w:r w:rsidR="00977B48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D96CEAD" w14:textId="77777777" w:rsidR="00454EAD" w:rsidRPr="007C4F1C" w:rsidRDefault="00454EAD" w:rsidP="007C4F1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D838C20" w14:textId="4311F93D" w:rsidR="00454EAD" w:rsidRPr="007C4F1C" w:rsidRDefault="00CD692F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454EAD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574</w:t>
            </w:r>
          </w:p>
        </w:tc>
      </w:tr>
      <w:tr w:rsidR="00F931E7" w:rsidRPr="007C4F1C" w14:paraId="1C9F807E" w14:textId="77777777" w:rsidTr="005F792B">
        <w:tc>
          <w:tcPr>
            <w:tcW w:w="4407" w:type="dxa"/>
            <w:shd w:val="clear" w:color="auto" w:fill="auto"/>
          </w:tcPr>
          <w:p w14:paraId="29E767E2" w14:textId="560FA4D4" w:rsidR="00F931E7" w:rsidRPr="007C4F1C" w:rsidRDefault="00F931E7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891CB9" w14:textId="67EC7789" w:rsidR="00F931E7" w:rsidRPr="007C4F1C" w:rsidRDefault="00F931E7" w:rsidP="007C4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01FB3F6" w14:textId="77777777" w:rsidR="00F931E7" w:rsidRPr="007C4F1C" w:rsidRDefault="00F931E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B47942C" w14:textId="75B2AC0A" w:rsidR="00F931E7" w:rsidRPr="007C4F1C" w:rsidRDefault="00F931E7" w:rsidP="007C4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0C317A" w14:textId="77777777" w:rsidR="00F931E7" w:rsidRPr="007C4F1C" w:rsidRDefault="00F931E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42D30736" w14:textId="44D115F8" w:rsidR="00F931E7" w:rsidRPr="007C4F1C" w:rsidRDefault="00CD692F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34C8800E" w14:textId="77777777" w:rsidR="00F931E7" w:rsidRPr="007C4F1C" w:rsidRDefault="00F931E7" w:rsidP="007C4F1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AE55FF9" w14:textId="79610C04" w:rsidR="00F931E7" w:rsidRPr="007C4F1C" w:rsidRDefault="00CD692F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</w:tr>
      <w:tr w:rsidR="00F931E7" w:rsidRPr="007C4F1C" w14:paraId="30CEFBD0" w14:textId="77777777" w:rsidTr="005F792B">
        <w:tc>
          <w:tcPr>
            <w:tcW w:w="4407" w:type="dxa"/>
            <w:shd w:val="clear" w:color="auto" w:fill="auto"/>
          </w:tcPr>
          <w:p w14:paraId="116E1F70" w14:textId="264D16EF" w:rsidR="00F931E7" w:rsidRPr="007C4F1C" w:rsidRDefault="00F931E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B8C4DC" w14:textId="4F0B5827" w:rsidR="00F931E7" w:rsidRPr="007C4F1C" w:rsidRDefault="00F931E7" w:rsidP="007C4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364F619" w14:textId="77777777" w:rsidR="00F931E7" w:rsidRPr="007C4F1C" w:rsidRDefault="00F931E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342168B" w14:textId="0141B34D" w:rsidR="00F931E7" w:rsidRPr="007C4F1C" w:rsidRDefault="00F931E7" w:rsidP="007C4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6796E9" w14:textId="77777777" w:rsidR="00F931E7" w:rsidRPr="007C4F1C" w:rsidRDefault="00F931E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361515E8" w14:textId="65541B6E" w:rsidR="00F931E7" w:rsidRPr="007C4F1C" w:rsidRDefault="00CD692F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EE60EF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254F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050</w:t>
            </w:r>
          </w:p>
        </w:tc>
        <w:tc>
          <w:tcPr>
            <w:tcW w:w="270" w:type="dxa"/>
            <w:shd w:val="clear" w:color="auto" w:fill="auto"/>
          </w:tcPr>
          <w:p w14:paraId="61F624AB" w14:textId="77777777" w:rsidR="00F931E7" w:rsidRPr="007C4F1C" w:rsidRDefault="00F931E7" w:rsidP="007C4F1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AE9A796" w14:textId="17140FDD" w:rsidR="00F931E7" w:rsidRPr="007C4F1C" w:rsidRDefault="00CD692F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F931E7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910</w:t>
            </w:r>
          </w:p>
        </w:tc>
      </w:tr>
      <w:tr w:rsidR="005F792B" w:rsidRPr="007C4F1C" w14:paraId="2F5B5729" w14:textId="77777777" w:rsidTr="001467DF">
        <w:tc>
          <w:tcPr>
            <w:tcW w:w="4407" w:type="dxa"/>
            <w:shd w:val="clear" w:color="auto" w:fill="auto"/>
          </w:tcPr>
          <w:p w14:paraId="40ED8ED0" w14:textId="50FA558D" w:rsidR="005F792B" w:rsidRPr="007C4F1C" w:rsidRDefault="005F792B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8C9840" w14:textId="2935F739" w:rsidR="005F792B" w:rsidRPr="007C4F1C" w:rsidRDefault="005F792B" w:rsidP="007C4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0B9D585" w14:textId="77777777" w:rsidR="005F792B" w:rsidRPr="007C4F1C" w:rsidRDefault="005F792B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4413C57" w14:textId="165A1BBA" w:rsidR="005F792B" w:rsidRPr="007C4F1C" w:rsidRDefault="005F792B" w:rsidP="007C4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B49418" w14:textId="77777777" w:rsidR="005F792B" w:rsidRPr="007C4F1C" w:rsidRDefault="005F792B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0BA2494B" w14:textId="3862E961" w:rsidR="005F792B" w:rsidRPr="007C4F1C" w:rsidRDefault="00CD692F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270" w:type="dxa"/>
            <w:shd w:val="clear" w:color="auto" w:fill="auto"/>
          </w:tcPr>
          <w:p w14:paraId="6BE27D4A" w14:textId="77777777" w:rsidR="005F792B" w:rsidRPr="007C4F1C" w:rsidRDefault="005F792B" w:rsidP="007C4F1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ED5ED1" w14:textId="51455095" w:rsidR="005F792B" w:rsidRPr="007C4F1C" w:rsidRDefault="005F792B" w:rsidP="007C4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B62B8" w:rsidRPr="007C4F1C" w14:paraId="4DED17B5" w14:textId="77777777" w:rsidTr="001467DF">
        <w:tc>
          <w:tcPr>
            <w:tcW w:w="4407" w:type="dxa"/>
            <w:shd w:val="clear" w:color="auto" w:fill="auto"/>
          </w:tcPr>
          <w:p w14:paraId="223FB5E3" w14:textId="05641BD6" w:rsidR="002B62B8" w:rsidRPr="007C4F1C" w:rsidRDefault="002B62B8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317DD1" w14:textId="77777777" w:rsidR="002B62B8" w:rsidRPr="007C4F1C" w:rsidRDefault="002B62B8" w:rsidP="007C4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2B45ED1" w14:textId="77777777" w:rsidR="002B62B8" w:rsidRPr="007C4F1C" w:rsidRDefault="002B62B8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CA651FE" w14:textId="77777777" w:rsidR="002B62B8" w:rsidRPr="007C4F1C" w:rsidRDefault="002B62B8" w:rsidP="007C4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3A448F3" w14:textId="77777777" w:rsidR="002B62B8" w:rsidRPr="007C4F1C" w:rsidRDefault="002B62B8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608F7DA6" w14:textId="77777777" w:rsidR="002B62B8" w:rsidRPr="007C4F1C" w:rsidRDefault="002B62B8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D42E4E" w14:textId="77777777" w:rsidR="002B62B8" w:rsidRPr="007C4F1C" w:rsidRDefault="002B62B8" w:rsidP="007C4F1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60160D9" w14:textId="77777777" w:rsidR="002B62B8" w:rsidRPr="007C4F1C" w:rsidRDefault="002B62B8" w:rsidP="007C4F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04CD7" w:rsidRPr="007C4F1C" w14:paraId="48ECE1EF" w14:textId="77777777" w:rsidTr="005F792B">
        <w:tc>
          <w:tcPr>
            <w:tcW w:w="4407" w:type="dxa"/>
            <w:shd w:val="clear" w:color="auto" w:fill="auto"/>
          </w:tcPr>
          <w:p w14:paraId="4184196A" w14:textId="77777777" w:rsidR="00004CD7" w:rsidRPr="007C4F1C" w:rsidRDefault="00004CD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CFCC41" w14:textId="04639223" w:rsidR="00004CD7" w:rsidRPr="007C4F1C" w:rsidRDefault="00004CD7" w:rsidP="007C4F1C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5DB9DCC" w14:textId="77777777" w:rsidR="00004CD7" w:rsidRPr="007C4F1C" w:rsidRDefault="00004CD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5418030" w14:textId="20C6C440" w:rsidR="00004CD7" w:rsidRPr="007C4F1C" w:rsidRDefault="00004CD7" w:rsidP="007C4F1C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CDF8C8E" w14:textId="77777777" w:rsidR="00004CD7" w:rsidRPr="007C4F1C" w:rsidRDefault="00004CD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71FD244" w14:textId="43FB7510" w:rsidR="00004CD7" w:rsidRPr="007C4F1C" w:rsidRDefault="00004CD7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D25AC3" w14:textId="77777777" w:rsidR="00004CD7" w:rsidRPr="007C4F1C" w:rsidRDefault="00004CD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F0BF6F" w14:textId="7E02942D" w:rsidR="00004CD7" w:rsidRPr="007C4F1C" w:rsidRDefault="00004CD7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F792B" w:rsidRPr="007C4F1C" w14:paraId="3F989F7C" w14:textId="77777777" w:rsidTr="001467DF">
        <w:tc>
          <w:tcPr>
            <w:tcW w:w="4407" w:type="dxa"/>
            <w:shd w:val="clear" w:color="auto" w:fill="auto"/>
          </w:tcPr>
          <w:p w14:paraId="7A27E2C6" w14:textId="0DCD0D91" w:rsidR="005F792B" w:rsidRPr="007C4F1C" w:rsidRDefault="005F792B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</w:tcPr>
          <w:p w14:paraId="6733B57F" w14:textId="6565CCFF" w:rsidR="005F792B" w:rsidRPr="007C4F1C" w:rsidRDefault="00CD692F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F792B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091</w:t>
            </w:r>
          </w:p>
        </w:tc>
        <w:tc>
          <w:tcPr>
            <w:tcW w:w="262" w:type="dxa"/>
            <w:shd w:val="clear" w:color="auto" w:fill="auto"/>
          </w:tcPr>
          <w:p w14:paraId="45C6C059" w14:textId="77777777" w:rsidR="005F792B" w:rsidRPr="007C4F1C" w:rsidRDefault="005F792B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4CDEFCB" w14:textId="286E02FC" w:rsidR="005F792B" w:rsidRPr="007C4F1C" w:rsidRDefault="00CD692F" w:rsidP="007C4F1C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F792B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824</w:t>
            </w:r>
          </w:p>
        </w:tc>
        <w:tc>
          <w:tcPr>
            <w:tcW w:w="236" w:type="dxa"/>
            <w:shd w:val="clear" w:color="auto" w:fill="auto"/>
          </w:tcPr>
          <w:p w14:paraId="1B753A4E" w14:textId="77777777" w:rsidR="005F792B" w:rsidRPr="007C4F1C" w:rsidRDefault="005F792B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7B4A8A0A" w14:textId="09B79472" w:rsidR="005F792B" w:rsidRPr="007C4F1C" w:rsidRDefault="00CD692F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F792B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091</w:t>
            </w:r>
          </w:p>
        </w:tc>
        <w:tc>
          <w:tcPr>
            <w:tcW w:w="270" w:type="dxa"/>
            <w:shd w:val="clear" w:color="auto" w:fill="auto"/>
          </w:tcPr>
          <w:p w14:paraId="759E9B50" w14:textId="77777777" w:rsidR="005F792B" w:rsidRPr="007C4F1C" w:rsidRDefault="005F792B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0B94BAA" w14:textId="6F8A31F8" w:rsidR="005F792B" w:rsidRPr="007C4F1C" w:rsidRDefault="00CD692F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F792B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824</w:t>
            </w:r>
          </w:p>
        </w:tc>
      </w:tr>
      <w:tr w:rsidR="005F792B" w:rsidRPr="007C4F1C" w14:paraId="1CC75401" w14:textId="77777777" w:rsidTr="001467DF">
        <w:tc>
          <w:tcPr>
            <w:tcW w:w="4407" w:type="dxa"/>
            <w:shd w:val="clear" w:color="auto" w:fill="auto"/>
          </w:tcPr>
          <w:p w14:paraId="2BC1C28C" w14:textId="177569F6" w:rsidR="005F792B" w:rsidRPr="007C4F1C" w:rsidRDefault="005F792B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C4F1C">
              <w:rPr>
                <w:rFonts w:asciiTheme="majorBidi" w:hAnsi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3513094" w14:textId="745D2C6A" w:rsidR="005F792B" w:rsidRPr="007C4F1C" w:rsidRDefault="00CD692F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262" w:type="dxa"/>
            <w:shd w:val="clear" w:color="auto" w:fill="auto"/>
          </w:tcPr>
          <w:p w14:paraId="1CC16EB1" w14:textId="77777777" w:rsidR="005F792B" w:rsidRPr="007C4F1C" w:rsidRDefault="005F792B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0365F" w14:textId="133B9E66" w:rsidR="005F792B" w:rsidRPr="007C4F1C" w:rsidRDefault="00CD692F" w:rsidP="007C4F1C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3FF2AB96" w14:textId="77777777" w:rsidR="005F792B" w:rsidRPr="007C4F1C" w:rsidRDefault="005F792B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5BAD617F" w14:textId="3623DCE7" w:rsidR="005F792B" w:rsidRPr="007C4F1C" w:rsidRDefault="00CD692F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270" w:type="dxa"/>
            <w:shd w:val="clear" w:color="auto" w:fill="auto"/>
          </w:tcPr>
          <w:p w14:paraId="25823455" w14:textId="77777777" w:rsidR="005F792B" w:rsidRPr="007C4F1C" w:rsidRDefault="005F792B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E69A3" w14:textId="1D8751CB" w:rsidR="005F792B" w:rsidRPr="007C4F1C" w:rsidRDefault="00CD692F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</w:tr>
      <w:tr w:rsidR="005F792B" w:rsidRPr="007C4F1C" w14:paraId="4AE85C19" w14:textId="77777777" w:rsidTr="001467DF">
        <w:tc>
          <w:tcPr>
            <w:tcW w:w="4407" w:type="dxa"/>
            <w:shd w:val="clear" w:color="auto" w:fill="auto"/>
          </w:tcPr>
          <w:p w14:paraId="03907FEB" w14:textId="69A7CCEA" w:rsidR="005F792B" w:rsidRPr="007C4F1C" w:rsidRDefault="005F792B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7C4F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7F9C4" w14:textId="674262E9" w:rsidR="005F792B" w:rsidRPr="007C4F1C" w:rsidRDefault="00CD692F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5F792B"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187</w:t>
            </w:r>
          </w:p>
        </w:tc>
        <w:tc>
          <w:tcPr>
            <w:tcW w:w="262" w:type="dxa"/>
            <w:shd w:val="clear" w:color="auto" w:fill="auto"/>
          </w:tcPr>
          <w:p w14:paraId="5085B22A" w14:textId="77777777" w:rsidR="005F792B" w:rsidRPr="007C4F1C" w:rsidRDefault="005F792B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10C68E" w14:textId="46F0825F" w:rsidR="005F792B" w:rsidRPr="007C4F1C" w:rsidRDefault="00CD692F" w:rsidP="007C4F1C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5F792B"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852</w:t>
            </w:r>
          </w:p>
        </w:tc>
        <w:tc>
          <w:tcPr>
            <w:tcW w:w="236" w:type="dxa"/>
            <w:shd w:val="clear" w:color="auto" w:fill="auto"/>
          </w:tcPr>
          <w:p w14:paraId="029E1280" w14:textId="77777777" w:rsidR="005F792B" w:rsidRPr="007C4F1C" w:rsidRDefault="005F792B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874F9" w14:textId="3C4FC3FC" w:rsidR="005F792B" w:rsidRPr="007C4F1C" w:rsidRDefault="00CD692F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5F792B"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187</w:t>
            </w:r>
          </w:p>
        </w:tc>
        <w:tc>
          <w:tcPr>
            <w:tcW w:w="270" w:type="dxa"/>
            <w:shd w:val="clear" w:color="auto" w:fill="auto"/>
          </w:tcPr>
          <w:p w14:paraId="61EC17F9" w14:textId="77777777" w:rsidR="005F792B" w:rsidRPr="007C4F1C" w:rsidRDefault="005F792B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60A009" w14:textId="3AD106B9" w:rsidR="005F792B" w:rsidRPr="007C4F1C" w:rsidRDefault="00CD692F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5F792B"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852</w:t>
            </w:r>
          </w:p>
        </w:tc>
      </w:tr>
    </w:tbl>
    <w:p w14:paraId="65F23ED3" w14:textId="77777777" w:rsidR="008C318E" w:rsidRPr="007C4F1C" w:rsidRDefault="008C318E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4CA6CA12" w14:textId="48748719" w:rsidR="00B01A1A" w:rsidRPr="007C4F1C" w:rsidRDefault="00B07C5C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  <w:r w:rsidRPr="007C4F1C">
        <w:rPr>
          <w:rFonts w:ascii="Angsana New" w:hAnsi="Angsana New" w:hint="cs"/>
          <w:sz w:val="28"/>
          <w:szCs w:val="28"/>
          <w:cs/>
        </w:rPr>
        <w:t>ยอดคงเหลือกับ</w:t>
      </w:r>
      <w:r w:rsidR="00B01A1A" w:rsidRPr="007C4F1C">
        <w:rPr>
          <w:rFonts w:ascii="Angsana New" w:hAnsi="Angsana New" w:hint="cs"/>
          <w:sz w:val="28"/>
          <w:szCs w:val="28"/>
          <w:cs/>
        </w:rPr>
        <w:t>กิจการที่เ</w:t>
      </w:r>
      <w:r w:rsidR="00FA0689" w:rsidRPr="007C4F1C">
        <w:rPr>
          <w:rFonts w:ascii="Angsana New" w:hAnsi="Angsana New" w:hint="cs"/>
          <w:sz w:val="28"/>
          <w:szCs w:val="28"/>
          <w:cs/>
        </w:rPr>
        <w:t xml:space="preserve">กี่ยวข้องกัน ณ วันที่ </w:t>
      </w:r>
      <w:r w:rsidR="00CD692F" w:rsidRPr="007C4F1C">
        <w:rPr>
          <w:rFonts w:asciiTheme="majorBidi" w:hAnsiTheme="majorBidi" w:cstheme="majorBidi"/>
          <w:sz w:val="28"/>
          <w:szCs w:val="28"/>
        </w:rPr>
        <w:t>31</w:t>
      </w:r>
      <w:r w:rsidR="00F4728E"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="00F4728E" w:rsidRPr="007C4F1C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D692F" w:rsidRPr="007C4F1C">
        <w:rPr>
          <w:rFonts w:asciiTheme="majorBidi" w:hAnsiTheme="majorBidi" w:cstheme="majorBidi"/>
          <w:sz w:val="28"/>
          <w:szCs w:val="28"/>
        </w:rPr>
        <w:t>2564</w:t>
      </w:r>
      <w:r w:rsidR="00B01A1A" w:rsidRPr="007C4F1C">
        <w:rPr>
          <w:rFonts w:ascii="Angsana New" w:hAnsi="Angsana New" w:hint="cs"/>
          <w:sz w:val="28"/>
          <w:szCs w:val="28"/>
        </w:rPr>
        <w:t xml:space="preserve"> </w:t>
      </w:r>
      <w:r w:rsidR="00B01A1A" w:rsidRPr="007C4F1C">
        <w:rPr>
          <w:rFonts w:ascii="Angsana New" w:hAnsi="Angsana New" w:hint="cs"/>
          <w:sz w:val="28"/>
          <w:szCs w:val="28"/>
          <w:cs/>
        </w:rPr>
        <w:t xml:space="preserve">และ </w:t>
      </w:r>
      <w:r w:rsidR="00CD692F" w:rsidRPr="007C4F1C">
        <w:rPr>
          <w:rFonts w:ascii="Angsana New" w:hAnsi="Angsana New" w:hint="cs"/>
          <w:sz w:val="28"/>
          <w:szCs w:val="28"/>
        </w:rPr>
        <w:t>31</w:t>
      </w:r>
      <w:r w:rsidR="00B01A1A" w:rsidRPr="007C4F1C">
        <w:rPr>
          <w:rFonts w:ascii="Angsana New" w:hAnsi="Angsana New" w:hint="cs"/>
          <w:sz w:val="28"/>
          <w:szCs w:val="28"/>
        </w:rPr>
        <w:t xml:space="preserve"> </w:t>
      </w:r>
      <w:r w:rsidR="00B01A1A" w:rsidRPr="007C4F1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D692F" w:rsidRPr="007C4F1C">
        <w:rPr>
          <w:rFonts w:ascii="Angsana New" w:hAnsi="Angsana New" w:hint="cs"/>
          <w:sz w:val="28"/>
          <w:szCs w:val="28"/>
        </w:rPr>
        <w:t>2563</w:t>
      </w:r>
      <w:r w:rsidR="00B01A1A" w:rsidRPr="007C4F1C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14:paraId="6B3C0559" w14:textId="77777777" w:rsidR="0024462F" w:rsidRPr="007C4F1C" w:rsidRDefault="0024462F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1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2"/>
        <w:gridCol w:w="1088"/>
        <w:gridCol w:w="270"/>
        <w:gridCol w:w="1080"/>
        <w:gridCol w:w="262"/>
        <w:gridCol w:w="1080"/>
      </w:tblGrid>
      <w:tr w:rsidR="00197C91" w:rsidRPr="007C4F1C" w14:paraId="6263F07A" w14:textId="77777777" w:rsidTr="00907B50">
        <w:trPr>
          <w:tblHeader/>
        </w:trPr>
        <w:tc>
          <w:tcPr>
            <w:tcW w:w="4050" w:type="dxa"/>
            <w:shd w:val="clear" w:color="auto" w:fill="auto"/>
          </w:tcPr>
          <w:p w14:paraId="4523588B" w14:textId="77777777" w:rsidR="00197C91" w:rsidRPr="007C4F1C" w:rsidRDefault="00197C91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808A25C" w14:textId="77777777" w:rsidR="00197C91" w:rsidRPr="007C4F1C" w:rsidRDefault="00197C91" w:rsidP="007C4F1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C4F1C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E49A9C4" w14:textId="77777777" w:rsidR="00197C91" w:rsidRPr="007C4F1C" w:rsidRDefault="00197C91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2" w:type="dxa"/>
            <w:gridSpan w:val="3"/>
            <w:shd w:val="clear" w:color="auto" w:fill="auto"/>
            <w:vAlign w:val="bottom"/>
          </w:tcPr>
          <w:p w14:paraId="6B02B844" w14:textId="77777777" w:rsidR="00197C91" w:rsidRPr="007C4F1C" w:rsidRDefault="00197C91" w:rsidP="007C4F1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C4F1C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7C91" w:rsidRPr="007C4F1C" w14:paraId="44AEF0C5" w14:textId="77777777" w:rsidTr="00907B50">
        <w:trPr>
          <w:tblHeader/>
        </w:trPr>
        <w:tc>
          <w:tcPr>
            <w:tcW w:w="4050" w:type="dxa"/>
            <w:shd w:val="clear" w:color="auto" w:fill="auto"/>
          </w:tcPr>
          <w:p w14:paraId="2F0D6831" w14:textId="77777777" w:rsidR="00197C91" w:rsidRPr="007C4F1C" w:rsidRDefault="00197C91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62DA8C" w14:textId="62B18ABE" w:rsidR="00197C91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B5E42" w:rsidRPr="007C4F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B5E42"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14:paraId="5B66EFEB" w14:textId="77777777" w:rsidR="00197C91" w:rsidRPr="007C4F1C" w:rsidRDefault="00197C91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70EFA04" w14:textId="24AC310A" w:rsidR="00197C91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197C91" w:rsidRPr="007C4F1C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="00197C91" w:rsidRPr="007C4F1C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49A37A8" w14:textId="77777777" w:rsidR="00197C91" w:rsidRPr="007C4F1C" w:rsidRDefault="00197C91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55F775" w14:textId="0AD3C2AB" w:rsidR="00197C91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B5E42" w:rsidRPr="007C4F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B5E42"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14:paraId="4C030BA9" w14:textId="77777777" w:rsidR="00197C91" w:rsidRPr="007C4F1C" w:rsidRDefault="00197C91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E3292A" w14:textId="3C04C215" w:rsidR="00197C91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197C91" w:rsidRPr="007C4F1C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="00197C91" w:rsidRPr="007C4F1C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197C91" w:rsidRPr="007C4F1C" w14:paraId="60342244" w14:textId="77777777" w:rsidTr="00907B50">
        <w:trPr>
          <w:tblHeader/>
        </w:trPr>
        <w:tc>
          <w:tcPr>
            <w:tcW w:w="4050" w:type="dxa"/>
            <w:shd w:val="clear" w:color="auto" w:fill="auto"/>
          </w:tcPr>
          <w:p w14:paraId="06579E78" w14:textId="77777777" w:rsidR="00197C91" w:rsidRPr="007C4F1C" w:rsidRDefault="00907B50" w:rsidP="007C4F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6A672075" w14:textId="09247B1A" w:rsidR="00197C91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1155118E" w14:textId="77777777" w:rsidR="00197C91" w:rsidRPr="007C4F1C" w:rsidRDefault="00197C91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078F4164" w14:textId="493DAEC4" w:rsidR="00197C91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DCC53C6" w14:textId="77777777" w:rsidR="00197C91" w:rsidRPr="007C4F1C" w:rsidRDefault="00197C91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B6A07B" w14:textId="1C963576" w:rsidR="00197C91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73376872" w14:textId="77777777" w:rsidR="00197C91" w:rsidRPr="007C4F1C" w:rsidRDefault="00197C91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AECE7B" w14:textId="5BE26011" w:rsidR="00197C91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197C91" w:rsidRPr="007C4F1C" w14:paraId="04642E5C" w14:textId="77777777" w:rsidTr="00907B50">
        <w:trPr>
          <w:tblHeader/>
        </w:trPr>
        <w:tc>
          <w:tcPr>
            <w:tcW w:w="4050" w:type="dxa"/>
            <w:shd w:val="clear" w:color="auto" w:fill="auto"/>
          </w:tcPr>
          <w:p w14:paraId="4B1385E3" w14:textId="77777777" w:rsidR="00197C91" w:rsidRPr="007C4F1C" w:rsidRDefault="00197C91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22" w:type="dxa"/>
            <w:gridSpan w:val="7"/>
            <w:shd w:val="clear" w:color="auto" w:fill="auto"/>
            <w:vAlign w:val="bottom"/>
          </w:tcPr>
          <w:p w14:paraId="4704209E" w14:textId="77777777" w:rsidR="00197C91" w:rsidRPr="007C4F1C" w:rsidRDefault="00197C91" w:rsidP="007C4F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C4F1C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36AE3" w:rsidRPr="007C4F1C" w14:paraId="1CAFD9BA" w14:textId="77777777" w:rsidTr="002B62B8">
        <w:tc>
          <w:tcPr>
            <w:tcW w:w="4050" w:type="dxa"/>
            <w:shd w:val="clear" w:color="auto" w:fill="auto"/>
          </w:tcPr>
          <w:p w14:paraId="2A168760" w14:textId="77777777" w:rsidR="00B36AE3" w:rsidRPr="007C4F1C" w:rsidRDefault="00B36AE3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544A69" w14:textId="77777777" w:rsidR="00B36AE3" w:rsidRPr="007C4F1C" w:rsidRDefault="00B36AE3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5B7847F" w14:textId="77777777" w:rsidR="00B36AE3" w:rsidRPr="007C4F1C" w:rsidRDefault="00B36AE3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C62DA9F" w14:textId="77777777" w:rsidR="00B36AE3" w:rsidRPr="007C4F1C" w:rsidRDefault="00B36AE3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69E17A" w14:textId="77777777" w:rsidR="00B36AE3" w:rsidRPr="007C4F1C" w:rsidRDefault="00B36AE3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FBC563" w14:textId="77777777" w:rsidR="00B36AE3" w:rsidRPr="007C4F1C" w:rsidRDefault="00B36AE3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CD0260D" w14:textId="77777777" w:rsidR="00B36AE3" w:rsidRPr="007C4F1C" w:rsidRDefault="00B36AE3" w:rsidP="007C4F1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50BEAE" w14:textId="77777777" w:rsidR="00B36AE3" w:rsidRPr="007C4F1C" w:rsidRDefault="00B36AE3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B5E42" w:rsidRPr="007C4F1C" w14:paraId="380D8521" w14:textId="77777777" w:rsidTr="002B62B8">
        <w:tc>
          <w:tcPr>
            <w:tcW w:w="4050" w:type="dxa"/>
            <w:shd w:val="clear" w:color="auto" w:fill="auto"/>
          </w:tcPr>
          <w:p w14:paraId="45DBD0BE" w14:textId="77777777" w:rsidR="00DB5E42" w:rsidRPr="007C4F1C" w:rsidRDefault="00DB5E42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CE3D215" w14:textId="77777777" w:rsidR="00DB5E42" w:rsidRPr="007C4F1C" w:rsidRDefault="00DB5E42" w:rsidP="007C4F1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AFF26EC" w14:textId="77777777" w:rsidR="00DB5E42" w:rsidRPr="007C4F1C" w:rsidRDefault="00DB5E42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</w:tcPr>
          <w:p w14:paraId="59852DE2" w14:textId="77777777" w:rsidR="00DB5E42" w:rsidRPr="007C4F1C" w:rsidRDefault="00DB5E42" w:rsidP="007C4F1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3E2492" w14:textId="77777777" w:rsidR="00DB5E42" w:rsidRPr="007C4F1C" w:rsidRDefault="00DB5E42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C0DDD57" w14:textId="351E3120" w:rsidR="00DB5E42" w:rsidRPr="007C4F1C" w:rsidRDefault="00CD692F" w:rsidP="007C4F1C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62" w:type="dxa"/>
            <w:shd w:val="clear" w:color="auto" w:fill="auto"/>
          </w:tcPr>
          <w:p w14:paraId="5AF12673" w14:textId="77777777" w:rsidR="00DB5E42" w:rsidRPr="007C4F1C" w:rsidRDefault="00DB5E42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5CED6E" w14:textId="256E4484" w:rsidR="00DB5E42" w:rsidRPr="007C4F1C" w:rsidRDefault="00CD692F" w:rsidP="007C4F1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</w:t>
            </w:r>
          </w:p>
        </w:tc>
      </w:tr>
    </w:tbl>
    <w:p w14:paraId="1EE9B463" w14:textId="47EF818F" w:rsidR="00C8690B" w:rsidRPr="007C4F1C" w:rsidRDefault="00C8690B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6B9F5B0" w14:textId="0A4A16F3" w:rsidR="00C8690B" w:rsidRPr="007C4F1C" w:rsidRDefault="00C8690B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</w:p>
    <w:p w14:paraId="296DF170" w14:textId="77777777" w:rsidR="00B34CF8" w:rsidRPr="007C4F1C" w:rsidRDefault="00B34CF8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x-none" w:eastAsia="x-none"/>
        </w:rPr>
      </w:pPr>
      <w:r w:rsidRPr="007C4F1C">
        <w:rPr>
          <w:rFonts w:ascii="Angsana New" w:hAnsi="Angsana New"/>
          <w:sz w:val="28"/>
          <w:szCs w:val="28"/>
          <w:cs/>
        </w:rPr>
        <w:br w:type="page"/>
      </w:r>
    </w:p>
    <w:p w14:paraId="27130B80" w14:textId="7A2CAF30" w:rsidR="00EC6792" w:rsidRPr="007C4F1C" w:rsidRDefault="005032A3" w:rsidP="007C4F1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b w:val="0"/>
          <w:bCs w:val="0"/>
          <w:sz w:val="28"/>
          <w:szCs w:val="28"/>
          <w:cs/>
          <w:lang w:val="th-TH"/>
        </w:rPr>
      </w:pPr>
      <w:r w:rsidRPr="007C4F1C">
        <w:rPr>
          <w:rFonts w:ascii="Angsana New" w:hAnsi="Angsana New" w:hint="cs"/>
          <w:sz w:val="28"/>
          <w:szCs w:val="28"/>
          <w:cs/>
        </w:rPr>
        <w:lastRenderedPageBreak/>
        <w:t>ลูกหนี้การค้า</w:t>
      </w:r>
    </w:p>
    <w:p w14:paraId="33EE3535" w14:textId="547C031A" w:rsidR="008E25F1" w:rsidRPr="007C4F1C" w:rsidRDefault="008E25F1" w:rsidP="007C4F1C">
      <w:pPr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Style w:val="TableGrid"/>
        <w:tblW w:w="91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7"/>
        <w:gridCol w:w="1083"/>
        <w:gridCol w:w="236"/>
        <w:gridCol w:w="1114"/>
        <w:gridCol w:w="236"/>
        <w:gridCol w:w="1116"/>
        <w:gridCol w:w="264"/>
        <w:gridCol w:w="1090"/>
      </w:tblGrid>
      <w:tr w:rsidR="00D66BCA" w:rsidRPr="007C4F1C" w14:paraId="6C8483EC" w14:textId="77777777" w:rsidTr="00423708">
        <w:trPr>
          <w:trHeight w:val="20"/>
          <w:tblHeader/>
        </w:trPr>
        <w:tc>
          <w:tcPr>
            <w:tcW w:w="4047" w:type="dxa"/>
            <w:shd w:val="clear" w:color="auto" w:fill="auto"/>
            <w:vAlign w:val="bottom"/>
          </w:tcPr>
          <w:p w14:paraId="0D0E20D7" w14:textId="77777777" w:rsidR="008E25F1" w:rsidRPr="007C4F1C" w:rsidRDefault="008E25F1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vAlign w:val="bottom"/>
          </w:tcPr>
          <w:p w14:paraId="720E9FBC" w14:textId="77777777" w:rsidR="008E25F1" w:rsidRPr="007C4F1C" w:rsidRDefault="008E25F1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3612E203" w14:textId="77777777" w:rsidR="008E25F1" w:rsidRPr="007C4F1C" w:rsidRDefault="008E25F1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0" w:type="dxa"/>
            <w:gridSpan w:val="3"/>
            <w:vAlign w:val="bottom"/>
          </w:tcPr>
          <w:p w14:paraId="0D756A87" w14:textId="77777777" w:rsidR="008E25F1" w:rsidRPr="007C4F1C" w:rsidRDefault="008E25F1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3708" w:rsidRPr="007C4F1C" w14:paraId="1F3CFD09" w14:textId="77777777" w:rsidTr="00423708">
        <w:trPr>
          <w:trHeight w:val="20"/>
          <w:tblHeader/>
        </w:trPr>
        <w:tc>
          <w:tcPr>
            <w:tcW w:w="4047" w:type="dxa"/>
            <w:shd w:val="clear" w:color="auto" w:fill="auto"/>
            <w:vAlign w:val="bottom"/>
          </w:tcPr>
          <w:p w14:paraId="32C5EE7E" w14:textId="1F2EF6D0" w:rsidR="00423708" w:rsidRPr="007C4F1C" w:rsidRDefault="00423708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3" w:type="dxa"/>
          </w:tcPr>
          <w:p w14:paraId="6E5B380E" w14:textId="1FAA361A" w:rsidR="00423708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23708" w:rsidRPr="007C4F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23708"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3C825A96" w14:textId="77777777" w:rsidR="00423708" w:rsidRPr="007C4F1C" w:rsidRDefault="00423708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8C1CD1B" w14:textId="378ECA4E" w:rsidR="00423708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423708" w:rsidRPr="007C4F1C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="00423708" w:rsidRPr="007C4F1C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5DE654C1" w14:textId="77777777" w:rsidR="00423708" w:rsidRPr="007C4F1C" w:rsidRDefault="00423708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84E690C" w14:textId="54543313" w:rsidR="00423708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23708" w:rsidRPr="007C4F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23708"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64" w:type="dxa"/>
          </w:tcPr>
          <w:p w14:paraId="2320D1A5" w14:textId="77777777" w:rsidR="00423708" w:rsidRPr="007C4F1C" w:rsidRDefault="00423708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90" w:type="dxa"/>
          </w:tcPr>
          <w:p w14:paraId="464D5184" w14:textId="3384633F" w:rsidR="00423708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423708" w:rsidRPr="007C4F1C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="00423708" w:rsidRPr="007C4F1C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423708" w:rsidRPr="007C4F1C" w14:paraId="52F5B873" w14:textId="77777777" w:rsidTr="00423708">
        <w:trPr>
          <w:trHeight w:val="20"/>
          <w:tblHeader/>
        </w:trPr>
        <w:tc>
          <w:tcPr>
            <w:tcW w:w="4047" w:type="dxa"/>
            <w:shd w:val="clear" w:color="auto" w:fill="auto"/>
            <w:vAlign w:val="bottom"/>
          </w:tcPr>
          <w:p w14:paraId="075D0B4D" w14:textId="77777777" w:rsidR="00423708" w:rsidRPr="007C4F1C" w:rsidRDefault="00423708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17872C44" w14:textId="21B9B2D9" w:rsidR="00423708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37B9F562" w14:textId="77777777" w:rsidR="00423708" w:rsidRPr="007C4F1C" w:rsidRDefault="00423708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40791C8" w14:textId="132675B3" w:rsidR="00423708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6170960C" w14:textId="77777777" w:rsidR="00423708" w:rsidRPr="007C4F1C" w:rsidRDefault="00423708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73935E2" w14:textId="11991304" w:rsidR="00423708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64" w:type="dxa"/>
          </w:tcPr>
          <w:p w14:paraId="28D4EBAE" w14:textId="77777777" w:rsidR="00423708" w:rsidRPr="007C4F1C" w:rsidRDefault="00423708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90" w:type="dxa"/>
          </w:tcPr>
          <w:p w14:paraId="0B623E1E" w14:textId="6D2D18F8" w:rsidR="00423708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8E25F1" w:rsidRPr="007C4F1C" w14:paraId="3DD60567" w14:textId="77777777" w:rsidTr="00423708">
        <w:trPr>
          <w:trHeight w:val="20"/>
        </w:trPr>
        <w:tc>
          <w:tcPr>
            <w:tcW w:w="4047" w:type="dxa"/>
          </w:tcPr>
          <w:p w14:paraId="01C41213" w14:textId="77777777" w:rsidR="008E25F1" w:rsidRPr="007C4F1C" w:rsidRDefault="008E25F1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9" w:type="dxa"/>
            <w:gridSpan w:val="7"/>
          </w:tcPr>
          <w:p w14:paraId="3660E24A" w14:textId="0F2D880B" w:rsidR="008E25F1" w:rsidRPr="007C4F1C" w:rsidRDefault="008E25F1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66BCA" w:rsidRPr="007C4F1C" w14:paraId="6C69600C" w14:textId="77777777" w:rsidTr="00423708">
        <w:trPr>
          <w:trHeight w:val="20"/>
        </w:trPr>
        <w:tc>
          <w:tcPr>
            <w:tcW w:w="4047" w:type="dxa"/>
          </w:tcPr>
          <w:p w14:paraId="569A160F" w14:textId="77777777" w:rsidR="00D66BCA" w:rsidRPr="007C4F1C" w:rsidRDefault="00D66B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3" w:type="dxa"/>
          </w:tcPr>
          <w:p w14:paraId="704D2EE3" w14:textId="597F516D" w:rsidR="00D66BCA" w:rsidRPr="007C4F1C" w:rsidRDefault="00CD692F" w:rsidP="007C4F1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9B2BE9"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416</w:t>
            </w:r>
          </w:p>
        </w:tc>
        <w:tc>
          <w:tcPr>
            <w:tcW w:w="236" w:type="dxa"/>
          </w:tcPr>
          <w:p w14:paraId="5C0CBAD1" w14:textId="77777777" w:rsidR="00D66BCA" w:rsidRPr="007C4F1C" w:rsidRDefault="00D66B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F67C39B" w14:textId="265DFE62" w:rsidR="00D66BCA" w:rsidRPr="007C4F1C" w:rsidRDefault="00CD692F" w:rsidP="007C4F1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38</w:t>
            </w:r>
            <w:r w:rsidR="00D66BCA"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409</w:t>
            </w:r>
          </w:p>
        </w:tc>
        <w:tc>
          <w:tcPr>
            <w:tcW w:w="236" w:type="dxa"/>
          </w:tcPr>
          <w:p w14:paraId="7AC80FC9" w14:textId="77777777" w:rsidR="00D66BCA" w:rsidRPr="007C4F1C" w:rsidRDefault="00D66B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812833C" w14:textId="0EE6E953" w:rsidR="00D66BCA" w:rsidRPr="007C4F1C" w:rsidRDefault="00CD692F" w:rsidP="007C4F1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="00E15CF4"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379</w:t>
            </w:r>
          </w:p>
        </w:tc>
        <w:tc>
          <w:tcPr>
            <w:tcW w:w="264" w:type="dxa"/>
          </w:tcPr>
          <w:p w14:paraId="29418052" w14:textId="77777777" w:rsidR="00D66BCA" w:rsidRPr="007C4F1C" w:rsidRDefault="00D66B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</w:tcPr>
          <w:p w14:paraId="50E4965D" w14:textId="5F0CFBE6" w:rsidR="00D66BCA" w:rsidRPr="007C4F1C" w:rsidRDefault="00CD692F" w:rsidP="007C4F1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38</w:t>
            </w:r>
            <w:r w:rsidR="00D66BCA"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384</w:t>
            </w:r>
          </w:p>
        </w:tc>
      </w:tr>
      <w:tr w:rsidR="00D66BCA" w:rsidRPr="007C4F1C" w14:paraId="3C748827" w14:textId="77777777" w:rsidTr="00423708">
        <w:trPr>
          <w:trHeight w:val="20"/>
        </w:trPr>
        <w:tc>
          <w:tcPr>
            <w:tcW w:w="4047" w:type="dxa"/>
          </w:tcPr>
          <w:p w14:paraId="2196ACA4" w14:textId="77777777" w:rsidR="00D66BCA" w:rsidRPr="007C4F1C" w:rsidRDefault="00D66B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3" w:type="dxa"/>
          </w:tcPr>
          <w:p w14:paraId="2C69C1DB" w14:textId="77777777" w:rsidR="00D66BCA" w:rsidRPr="007C4F1C" w:rsidRDefault="00D66BCA" w:rsidP="007C4F1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03EC3D3" w14:textId="77777777" w:rsidR="00D66BCA" w:rsidRPr="007C4F1C" w:rsidRDefault="00D66B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2EB6A9E" w14:textId="77777777" w:rsidR="00D66BCA" w:rsidRPr="007C4F1C" w:rsidRDefault="00D66BCA" w:rsidP="007C4F1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C65F7B5" w14:textId="77777777" w:rsidR="00D66BCA" w:rsidRPr="007C4F1C" w:rsidRDefault="00D66B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EDC9918" w14:textId="77777777" w:rsidR="00D66BCA" w:rsidRPr="007C4F1C" w:rsidRDefault="00D66BCA" w:rsidP="007C4F1C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4" w:type="dxa"/>
          </w:tcPr>
          <w:p w14:paraId="2FEA0C5B" w14:textId="77777777" w:rsidR="00D66BCA" w:rsidRPr="007C4F1C" w:rsidRDefault="00D66B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</w:tcPr>
          <w:p w14:paraId="40E8C258" w14:textId="77777777" w:rsidR="00D66BCA" w:rsidRPr="007C4F1C" w:rsidRDefault="00D66BCA" w:rsidP="007C4F1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66BCA" w:rsidRPr="007C4F1C" w14:paraId="0DFB5D66" w14:textId="77777777" w:rsidTr="00423708">
        <w:trPr>
          <w:trHeight w:val="20"/>
        </w:trPr>
        <w:tc>
          <w:tcPr>
            <w:tcW w:w="4047" w:type="dxa"/>
          </w:tcPr>
          <w:p w14:paraId="37793D28" w14:textId="32631ED1" w:rsidR="00D66BCA" w:rsidRPr="007C4F1C" w:rsidRDefault="00D66B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D692F" w:rsidRPr="007C4F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C4F1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CD692F" w:rsidRPr="007C4F1C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7C4F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3" w:type="dxa"/>
          </w:tcPr>
          <w:p w14:paraId="412BF349" w14:textId="72B5856C" w:rsidR="00D66BCA" w:rsidRPr="007C4F1C" w:rsidRDefault="00CD692F" w:rsidP="007C4F1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236" w:type="dxa"/>
          </w:tcPr>
          <w:p w14:paraId="4E21037F" w14:textId="77777777" w:rsidR="00D66BCA" w:rsidRPr="007C4F1C" w:rsidRDefault="00D66B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3900004" w14:textId="56DA321E" w:rsidR="00D66BCA" w:rsidRPr="007C4F1C" w:rsidRDefault="00CD692F" w:rsidP="007C4F1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36" w:type="dxa"/>
          </w:tcPr>
          <w:p w14:paraId="265D9456" w14:textId="77777777" w:rsidR="00D66BCA" w:rsidRPr="007C4F1C" w:rsidRDefault="00D66B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F107CE2" w14:textId="77758C10" w:rsidR="00D66BCA" w:rsidRPr="007C4F1C" w:rsidRDefault="00CD692F" w:rsidP="007C4F1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264" w:type="dxa"/>
          </w:tcPr>
          <w:p w14:paraId="6693DB8A" w14:textId="77777777" w:rsidR="00D66BCA" w:rsidRPr="007C4F1C" w:rsidRDefault="00D66B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</w:tcPr>
          <w:p w14:paraId="515A3DA2" w14:textId="18DB68AE" w:rsidR="00D66BCA" w:rsidRPr="007C4F1C" w:rsidRDefault="00CD692F" w:rsidP="007C4F1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</w:p>
        </w:tc>
      </w:tr>
      <w:tr w:rsidR="00423708" w:rsidRPr="007C4F1C" w14:paraId="389EBCFF" w14:textId="77777777" w:rsidTr="00423708">
        <w:trPr>
          <w:trHeight w:val="20"/>
        </w:trPr>
        <w:tc>
          <w:tcPr>
            <w:tcW w:w="4047" w:type="dxa"/>
          </w:tcPr>
          <w:p w14:paraId="6261524C" w14:textId="3E511DB8" w:rsidR="00423708" w:rsidRPr="007C4F1C" w:rsidRDefault="00423708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CD692F" w:rsidRPr="007C4F1C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4A9F110A" w14:textId="641BA2AF" w:rsidR="00423708" w:rsidRPr="007C4F1C" w:rsidRDefault="009B2BE9" w:rsidP="007C4F1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35D87E5" w14:textId="77777777" w:rsidR="00423708" w:rsidRPr="007C4F1C" w:rsidRDefault="00423708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6333F2C" w14:textId="7FFA077F" w:rsidR="00423708" w:rsidRPr="007C4F1C" w:rsidRDefault="00423708" w:rsidP="007C4F1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70B52CD" w14:textId="77777777" w:rsidR="00423708" w:rsidRPr="007C4F1C" w:rsidRDefault="00423708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87457D1" w14:textId="1F457991" w:rsidR="00423708" w:rsidRPr="007C4F1C" w:rsidRDefault="00E15CF4" w:rsidP="007C4F1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3259C27F" w14:textId="77777777" w:rsidR="00423708" w:rsidRPr="007C4F1C" w:rsidRDefault="00423708" w:rsidP="007C4F1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3887463F" w14:textId="43F73837" w:rsidR="00423708" w:rsidRPr="007C4F1C" w:rsidRDefault="00423708" w:rsidP="007C4F1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23708" w:rsidRPr="007C4F1C" w14:paraId="3B21C180" w14:textId="77777777" w:rsidTr="00423708">
        <w:trPr>
          <w:trHeight w:val="20"/>
        </w:trPr>
        <w:tc>
          <w:tcPr>
            <w:tcW w:w="4047" w:type="dxa"/>
          </w:tcPr>
          <w:p w14:paraId="3CC561DF" w14:textId="77777777" w:rsidR="00423708" w:rsidRPr="007C4F1C" w:rsidRDefault="00423708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7B487CAD" w14:textId="7BD44D99" w:rsidR="00423708" w:rsidRPr="007C4F1C" w:rsidRDefault="00CD692F" w:rsidP="007C4F1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</w:t>
            </w:r>
            <w:r w:rsidR="009B2BE9"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615</w:t>
            </w:r>
          </w:p>
        </w:tc>
        <w:tc>
          <w:tcPr>
            <w:tcW w:w="236" w:type="dxa"/>
          </w:tcPr>
          <w:p w14:paraId="26E402CB" w14:textId="77777777" w:rsidR="00423708" w:rsidRPr="007C4F1C" w:rsidRDefault="00423708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44BE8A9" w14:textId="69FD2301" w:rsidR="00423708" w:rsidRPr="007C4F1C" w:rsidRDefault="00CD692F" w:rsidP="007C4F1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</w:t>
            </w:r>
            <w:r w:rsidR="00423708"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236" w:type="dxa"/>
          </w:tcPr>
          <w:p w14:paraId="3F2956BD" w14:textId="77777777" w:rsidR="00423708" w:rsidRPr="007C4F1C" w:rsidRDefault="00423708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FF1651B" w14:textId="3F2C7AB8" w:rsidR="00423708" w:rsidRPr="007C4F1C" w:rsidRDefault="00CD692F" w:rsidP="007C4F1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</w:t>
            </w:r>
            <w:r w:rsidR="00E15CF4"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264" w:type="dxa"/>
          </w:tcPr>
          <w:p w14:paraId="5AC08B7B" w14:textId="77777777" w:rsidR="00423708" w:rsidRPr="007C4F1C" w:rsidRDefault="00423708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27B3E33F" w14:textId="6CBB59B7" w:rsidR="00423708" w:rsidRPr="007C4F1C" w:rsidRDefault="00CD692F" w:rsidP="007C4F1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</w:t>
            </w:r>
            <w:r w:rsidR="00423708"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454</w:t>
            </w:r>
          </w:p>
        </w:tc>
      </w:tr>
      <w:tr w:rsidR="00423708" w:rsidRPr="007C4F1C" w14:paraId="271DB12A" w14:textId="77777777" w:rsidTr="00423708">
        <w:trPr>
          <w:trHeight w:val="20"/>
        </w:trPr>
        <w:tc>
          <w:tcPr>
            <w:tcW w:w="4047" w:type="dxa"/>
          </w:tcPr>
          <w:p w14:paraId="19092EA2" w14:textId="3E28988A" w:rsidR="00423708" w:rsidRPr="007C4F1C" w:rsidRDefault="00423708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7C4F1C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7C4F1C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04EBC3E" w14:textId="2A6E5F2F" w:rsidR="00423708" w:rsidRPr="007C4F1C" w:rsidRDefault="00EE60EF" w:rsidP="007C4F1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79863A0" w14:textId="77777777" w:rsidR="00423708" w:rsidRPr="007C4F1C" w:rsidRDefault="00423708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C32C771" w14:textId="09EF370E" w:rsidR="00423708" w:rsidRPr="007C4F1C" w:rsidRDefault="00423708" w:rsidP="007C4F1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31A1D7A" w14:textId="77777777" w:rsidR="00423708" w:rsidRPr="007C4F1C" w:rsidRDefault="00423708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BE9D305" w14:textId="6746569A" w:rsidR="00423708" w:rsidRPr="007C4F1C" w:rsidRDefault="00EE60EF" w:rsidP="007C4F1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645150D7" w14:textId="77777777" w:rsidR="00423708" w:rsidRPr="007C4F1C" w:rsidRDefault="00423708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1E9722C5" w14:textId="4E23441E" w:rsidR="00423708" w:rsidRPr="007C4F1C" w:rsidRDefault="00423708" w:rsidP="007C4F1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23708" w:rsidRPr="007C4F1C" w14:paraId="438A45FA" w14:textId="77777777" w:rsidTr="00423708">
        <w:trPr>
          <w:trHeight w:val="20"/>
        </w:trPr>
        <w:tc>
          <w:tcPr>
            <w:tcW w:w="4047" w:type="dxa"/>
          </w:tcPr>
          <w:p w14:paraId="39226AAE" w14:textId="77777777" w:rsidR="00423708" w:rsidRPr="007C4F1C" w:rsidRDefault="00423708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863678E" w14:textId="35F53E82" w:rsidR="00423708" w:rsidRPr="007C4F1C" w:rsidRDefault="00CD692F" w:rsidP="007C4F1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</w:t>
            </w:r>
            <w:r w:rsidR="009B2BE9"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615</w:t>
            </w:r>
          </w:p>
        </w:tc>
        <w:tc>
          <w:tcPr>
            <w:tcW w:w="236" w:type="dxa"/>
          </w:tcPr>
          <w:p w14:paraId="1888A454" w14:textId="77777777" w:rsidR="00423708" w:rsidRPr="007C4F1C" w:rsidRDefault="00423708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D14FA2A" w14:textId="19899C55" w:rsidR="00423708" w:rsidRPr="007C4F1C" w:rsidRDefault="00CD692F" w:rsidP="007C4F1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</w:t>
            </w:r>
            <w:r w:rsidR="00423708"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236" w:type="dxa"/>
          </w:tcPr>
          <w:p w14:paraId="38CDFA52" w14:textId="77777777" w:rsidR="00423708" w:rsidRPr="007C4F1C" w:rsidRDefault="00423708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5108E631" w14:textId="03467875" w:rsidR="00423708" w:rsidRPr="007C4F1C" w:rsidRDefault="00CD692F" w:rsidP="007C4F1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</w:t>
            </w:r>
            <w:r w:rsidR="00E15CF4"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264" w:type="dxa"/>
          </w:tcPr>
          <w:p w14:paraId="5D73CDCD" w14:textId="77777777" w:rsidR="00423708" w:rsidRPr="007C4F1C" w:rsidRDefault="00423708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3EAB0FCF" w14:textId="112FC921" w:rsidR="00423708" w:rsidRPr="007C4F1C" w:rsidRDefault="00CD692F" w:rsidP="007C4F1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</w:t>
            </w:r>
            <w:r w:rsidR="00423708"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454</w:t>
            </w:r>
          </w:p>
        </w:tc>
      </w:tr>
    </w:tbl>
    <w:p w14:paraId="1129E82E" w14:textId="77777777" w:rsidR="00CA3B7C" w:rsidRPr="007C4F1C" w:rsidRDefault="00CA3B7C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0FBCDA0C" w14:textId="77777777" w:rsidR="00CA3B7C" w:rsidRPr="007C4F1C" w:rsidRDefault="00CA3B7C" w:rsidP="007C4F1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7C4F1C">
        <w:rPr>
          <w:rFonts w:ascii="Angsana New" w:hAnsi="Angsana New" w:hint="cs"/>
          <w:sz w:val="28"/>
          <w:szCs w:val="28"/>
          <w:cs/>
        </w:rPr>
        <w:t>เงินลงทุนในบริษัทร่วม</w:t>
      </w:r>
    </w:p>
    <w:p w14:paraId="554A7A19" w14:textId="77777777" w:rsidR="00CA3B7C" w:rsidRPr="007C4F1C" w:rsidRDefault="00CA3B7C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080"/>
        <w:gridCol w:w="262"/>
        <w:gridCol w:w="1088"/>
        <w:gridCol w:w="262"/>
        <w:gridCol w:w="1088"/>
        <w:gridCol w:w="270"/>
        <w:gridCol w:w="1080"/>
      </w:tblGrid>
      <w:tr w:rsidR="00CA3B7C" w:rsidRPr="007C4F1C" w14:paraId="2B44350C" w14:textId="77777777" w:rsidTr="0015614D">
        <w:tc>
          <w:tcPr>
            <w:tcW w:w="3780" w:type="dxa"/>
            <w:shd w:val="clear" w:color="auto" w:fill="auto"/>
          </w:tcPr>
          <w:p w14:paraId="253B01B4" w14:textId="77777777" w:rsidR="00CA3B7C" w:rsidRPr="007C4F1C" w:rsidRDefault="00CA3B7C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3BD0A17" w14:textId="77777777" w:rsidR="00CA3B7C" w:rsidRPr="007C4F1C" w:rsidRDefault="00CA3B7C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638FAEE" w14:textId="77777777" w:rsidR="00CA3B7C" w:rsidRPr="007C4F1C" w:rsidRDefault="00CA3B7C" w:rsidP="007C4F1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32FF6FDA" w14:textId="77777777" w:rsidR="00CA3B7C" w:rsidRPr="007C4F1C" w:rsidRDefault="00CA3B7C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shd w:val="clear" w:color="auto" w:fill="auto"/>
            <w:vAlign w:val="bottom"/>
          </w:tcPr>
          <w:p w14:paraId="0C72CD8C" w14:textId="77777777" w:rsidR="00CA3B7C" w:rsidRPr="007C4F1C" w:rsidRDefault="00CA3B7C" w:rsidP="007C4F1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A3B7C" w:rsidRPr="007C4F1C" w14:paraId="2FF9E7BE" w14:textId="77777777" w:rsidTr="0015614D">
        <w:tc>
          <w:tcPr>
            <w:tcW w:w="3780" w:type="dxa"/>
            <w:shd w:val="clear" w:color="auto" w:fill="auto"/>
          </w:tcPr>
          <w:p w14:paraId="580912C3" w14:textId="39AB29DC" w:rsidR="00CA3B7C" w:rsidRPr="007C4F1C" w:rsidRDefault="007E4F6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C4F1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31 </w:t>
            </w:r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F21AEF5" w14:textId="77777777" w:rsidR="00CA3B7C" w:rsidRPr="007C4F1C" w:rsidRDefault="00CA3B7C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41F153" w14:textId="707DCFD2" w:rsidR="00CA3B7C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4ED3F4F6" w14:textId="77777777" w:rsidR="00CA3B7C" w:rsidRPr="007C4F1C" w:rsidRDefault="00CA3B7C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34696C4A" w14:textId="3695966B" w:rsidR="00CA3B7C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4B6C3470" w14:textId="77777777" w:rsidR="00CA3B7C" w:rsidRPr="007C4F1C" w:rsidRDefault="00CA3B7C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1249990" w14:textId="740110AC" w:rsidR="00CA3B7C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423D9DE" w14:textId="77777777" w:rsidR="00CA3B7C" w:rsidRPr="007C4F1C" w:rsidRDefault="00CA3B7C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69E81A" w14:textId="07BC8A50" w:rsidR="00CA3B7C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CA3B7C" w:rsidRPr="007C4F1C" w14:paraId="638071F2" w14:textId="77777777" w:rsidTr="0015614D">
        <w:tc>
          <w:tcPr>
            <w:tcW w:w="3780" w:type="dxa"/>
            <w:shd w:val="clear" w:color="auto" w:fill="auto"/>
          </w:tcPr>
          <w:p w14:paraId="213C23A4" w14:textId="77777777" w:rsidR="00CA3B7C" w:rsidRPr="007C4F1C" w:rsidRDefault="00CA3B7C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B300639" w14:textId="77777777" w:rsidR="00CA3B7C" w:rsidRPr="007C4F1C" w:rsidRDefault="00CA3B7C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1C6B82AA" w14:textId="77777777" w:rsidR="00CA3B7C" w:rsidRPr="007C4F1C" w:rsidRDefault="00CA3B7C" w:rsidP="007C4F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C4F1C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32B22" w:rsidRPr="007C4F1C" w14:paraId="239A4E54" w14:textId="77777777" w:rsidTr="0015614D">
        <w:tc>
          <w:tcPr>
            <w:tcW w:w="3780" w:type="dxa"/>
            <w:shd w:val="clear" w:color="auto" w:fill="auto"/>
          </w:tcPr>
          <w:p w14:paraId="51A047F9" w14:textId="11ED3ACD" w:rsidR="00E32B22" w:rsidRPr="007C4F1C" w:rsidRDefault="00E32B22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D692F" w:rsidRPr="007C4F1C">
              <w:rPr>
                <w:rFonts w:ascii="Angsana New" w:hAnsi="Angsana New"/>
                <w:sz w:val="28"/>
                <w:szCs w:val="28"/>
              </w:rPr>
              <w:t>1</w:t>
            </w:r>
            <w:r w:rsidRPr="007C4F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C4F1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CF60D5A" w14:textId="77777777" w:rsidR="00E32B22" w:rsidRPr="007C4F1C" w:rsidRDefault="00E32B22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6AECC4" w14:textId="37F40C19" w:rsidR="00E32B22" w:rsidRPr="007C4F1C" w:rsidRDefault="00CD692F" w:rsidP="007C4F1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130</w:t>
            </w:r>
            <w:r w:rsidR="00E32B22"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262" w:type="dxa"/>
            <w:shd w:val="clear" w:color="auto" w:fill="auto"/>
          </w:tcPr>
          <w:p w14:paraId="5F0A0872" w14:textId="77777777" w:rsidR="00E32B22" w:rsidRPr="007C4F1C" w:rsidRDefault="00E32B22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1EF2F72D" w14:textId="47B8EC7C" w:rsidR="00E32B22" w:rsidRPr="007C4F1C" w:rsidRDefault="00CD692F" w:rsidP="007C4F1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128</w:t>
            </w:r>
            <w:r w:rsidR="00E32B22"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925</w:t>
            </w:r>
          </w:p>
        </w:tc>
        <w:tc>
          <w:tcPr>
            <w:tcW w:w="262" w:type="dxa"/>
            <w:shd w:val="clear" w:color="auto" w:fill="auto"/>
          </w:tcPr>
          <w:p w14:paraId="6A013331" w14:textId="77777777" w:rsidR="00E32B22" w:rsidRPr="007C4F1C" w:rsidRDefault="00E32B22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4B15C155" w14:textId="3958DA97" w:rsidR="00E32B22" w:rsidRPr="007C4F1C" w:rsidRDefault="00CD692F" w:rsidP="007C4F1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42</w:t>
            </w:r>
            <w:r w:rsidR="00E32B22"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270" w:type="dxa"/>
            <w:shd w:val="clear" w:color="auto" w:fill="auto"/>
          </w:tcPr>
          <w:p w14:paraId="1CA6AE40" w14:textId="77777777" w:rsidR="00E32B22" w:rsidRPr="007C4F1C" w:rsidRDefault="00E32B22" w:rsidP="007C4F1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7794F5" w14:textId="01763DAE" w:rsidR="00E32B22" w:rsidRPr="007C4F1C" w:rsidRDefault="00CD692F" w:rsidP="007C4F1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42</w:t>
            </w:r>
            <w:r w:rsidR="00E32B22"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177</w:t>
            </w:r>
          </w:p>
        </w:tc>
      </w:tr>
      <w:tr w:rsidR="00E32B22" w:rsidRPr="007C4F1C" w14:paraId="6FAE8393" w14:textId="77777777" w:rsidTr="0015614D">
        <w:tc>
          <w:tcPr>
            <w:tcW w:w="3780" w:type="dxa"/>
            <w:shd w:val="clear" w:color="auto" w:fill="auto"/>
          </w:tcPr>
          <w:p w14:paraId="71BB9F64" w14:textId="57D9F755" w:rsidR="00E32B22" w:rsidRPr="007C4F1C" w:rsidRDefault="00E32B22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C4F1C">
              <w:rPr>
                <w:rFonts w:ascii="Angsana New" w:hAnsi="Angsana New"/>
                <w:sz w:val="28"/>
                <w:szCs w:val="28"/>
              </w:rPr>
              <w:t>(</w:t>
            </w: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7C4F1C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7C4F1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5DEA5FB" w14:textId="77777777" w:rsidR="00E32B22" w:rsidRPr="007C4F1C" w:rsidRDefault="00E32B22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926255" w14:textId="3DFBF14C" w:rsidR="00E32B22" w:rsidRPr="007C4F1C" w:rsidRDefault="00E32B22" w:rsidP="007C4F1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D692F"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CD692F"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055</w:t>
            </w: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4FD309AE" w14:textId="77777777" w:rsidR="00E32B22" w:rsidRPr="007C4F1C" w:rsidRDefault="00E32B22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6E2737E4" w14:textId="6866854E" w:rsidR="00E32B22" w:rsidRPr="007C4F1C" w:rsidRDefault="00CD692F" w:rsidP="007C4F1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268</w:t>
            </w:r>
          </w:p>
        </w:tc>
        <w:tc>
          <w:tcPr>
            <w:tcW w:w="262" w:type="dxa"/>
            <w:shd w:val="clear" w:color="auto" w:fill="auto"/>
          </w:tcPr>
          <w:p w14:paraId="7198244E" w14:textId="77777777" w:rsidR="00E32B22" w:rsidRPr="007C4F1C" w:rsidRDefault="00E32B22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74B5B58D" w14:textId="013A7D14" w:rsidR="00E32B22" w:rsidRPr="007C4F1C" w:rsidRDefault="00E32B22" w:rsidP="007C4F1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02CDBE" w14:textId="77777777" w:rsidR="00E32B22" w:rsidRPr="007C4F1C" w:rsidRDefault="00E32B22" w:rsidP="007C4F1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9BE50A" w14:textId="60B5E92F" w:rsidR="00E32B22" w:rsidRPr="007C4F1C" w:rsidRDefault="00E32B22" w:rsidP="007C4F1C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32B22" w:rsidRPr="007C4F1C" w14:paraId="569EED9A" w14:textId="77777777" w:rsidTr="0015614D">
        <w:tc>
          <w:tcPr>
            <w:tcW w:w="3780" w:type="dxa"/>
            <w:shd w:val="clear" w:color="auto" w:fill="auto"/>
          </w:tcPr>
          <w:p w14:paraId="6D58F56A" w14:textId="24042C39" w:rsidR="00F35FE1" w:rsidRPr="007C4F1C" w:rsidRDefault="00F35FE1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ผลต่างของอัตราแลกเปลี่ยนจาก</w:t>
            </w:r>
          </w:p>
          <w:p w14:paraId="14FAA188" w14:textId="263A1BA4" w:rsidR="00E32B22" w:rsidRPr="007C4F1C" w:rsidRDefault="00F35FE1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F90C47" w:rsidRPr="007C4F1C">
              <w:rPr>
                <w:rFonts w:ascii="Angsana New" w:hAnsi="Angsana New" w:hint="cs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E138D16" w14:textId="77777777" w:rsidR="00E32B22" w:rsidRPr="007C4F1C" w:rsidRDefault="00E32B22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3DE8E0" w14:textId="77777777" w:rsidR="00F35FE1" w:rsidRPr="007C4F1C" w:rsidRDefault="00F35FE1" w:rsidP="007C4F1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F18650C" w14:textId="1E433B12" w:rsidR="00E32B22" w:rsidRPr="007C4F1C" w:rsidRDefault="00CD692F" w:rsidP="007C4F1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32B22"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262" w:type="dxa"/>
            <w:shd w:val="clear" w:color="auto" w:fill="auto"/>
          </w:tcPr>
          <w:p w14:paraId="65E97877" w14:textId="77777777" w:rsidR="00E32B22" w:rsidRPr="007C4F1C" w:rsidRDefault="00E32B22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09845E0B" w14:textId="77777777" w:rsidR="00F35FE1" w:rsidRPr="007C4F1C" w:rsidRDefault="00F35FE1" w:rsidP="007C4F1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8BF57DA" w14:textId="261B89DB" w:rsidR="00E32B22" w:rsidRPr="007C4F1C" w:rsidRDefault="00CD692F" w:rsidP="007C4F1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E32B22"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609</w:t>
            </w:r>
          </w:p>
        </w:tc>
        <w:tc>
          <w:tcPr>
            <w:tcW w:w="262" w:type="dxa"/>
            <w:shd w:val="clear" w:color="auto" w:fill="auto"/>
          </w:tcPr>
          <w:p w14:paraId="6F9A323D" w14:textId="77777777" w:rsidR="00E32B22" w:rsidRPr="007C4F1C" w:rsidRDefault="00E32B22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6682C3BF" w14:textId="77777777" w:rsidR="00F35FE1" w:rsidRPr="007C4F1C" w:rsidRDefault="00F35FE1" w:rsidP="007C4F1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9864B85" w14:textId="36188A6A" w:rsidR="00E32B22" w:rsidRPr="007C4F1C" w:rsidRDefault="00E32B22" w:rsidP="007C4F1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0BDC73" w14:textId="77777777" w:rsidR="00E32B22" w:rsidRPr="007C4F1C" w:rsidRDefault="00E32B22" w:rsidP="007C4F1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7EFE92" w14:textId="77777777" w:rsidR="00F35FE1" w:rsidRPr="007C4F1C" w:rsidRDefault="00F35FE1" w:rsidP="007C4F1C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214E4EB" w14:textId="419C5BEA" w:rsidR="00E32B22" w:rsidRPr="007C4F1C" w:rsidRDefault="00E32B22" w:rsidP="007C4F1C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32B22" w:rsidRPr="007C4F1C" w14:paraId="581094EB" w14:textId="77777777" w:rsidTr="0015614D">
        <w:tc>
          <w:tcPr>
            <w:tcW w:w="3780" w:type="dxa"/>
            <w:shd w:val="clear" w:color="auto" w:fill="auto"/>
          </w:tcPr>
          <w:p w14:paraId="55528ACF" w14:textId="395B0651" w:rsidR="00E32B22" w:rsidRPr="007C4F1C" w:rsidRDefault="00E32B22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D692F" w:rsidRPr="007C4F1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C4F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C4F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AA3F9EB" w14:textId="77777777" w:rsidR="00E32B22" w:rsidRPr="007C4F1C" w:rsidRDefault="00E32B22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79A97" w14:textId="0401C0AF" w:rsidR="00E32B22" w:rsidRPr="007C4F1C" w:rsidRDefault="00CD692F" w:rsidP="007C4F1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131</w:t>
            </w:r>
            <w:r w:rsidR="00E32B22"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187</w:t>
            </w:r>
          </w:p>
        </w:tc>
        <w:tc>
          <w:tcPr>
            <w:tcW w:w="262" w:type="dxa"/>
            <w:shd w:val="clear" w:color="auto" w:fill="auto"/>
          </w:tcPr>
          <w:p w14:paraId="21B2741D" w14:textId="77777777" w:rsidR="00E32B22" w:rsidRPr="007C4F1C" w:rsidRDefault="00E32B22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1D4D88" w14:textId="6E24CD0A" w:rsidR="00E32B22" w:rsidRPr="007C4F1C" w:rsidRDefault="00CD692F" w:rsidP="007C4F1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133</w:t>
            </w:r>
            <w:r w:rsidR="00E32B22"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802</w:t>
            </w:r>
          </w:p>
        </w:tc>
        <w:tc>
          <w:tcPr>
            <w:tcW w:w="262" w:type="dxa"/>
            <w:shd w:val="clear" w:color="auto" w:fill="auto"/>
          </w:tcPr>
          <w:p w14:paraId="3D3441CF" w14:textId="77777777" w:rsidR="00E32B22" w:rsidRPr="007C4F1C" w:rsidRDefault="00E32B22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D6F27" w14:textId="23939DC8" w:rsidR="00E32B22" w:rsidRPr="007C4F1C" w:rsidRDefault="00CD692F" w:rsidP="007C4F1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</w:t>
            </w:r>
            <w:r w:rsidR="00E32B22"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270" w:type="dxa"/>
            <w:shd w:val="clear" w:color="auto" w:fill="auto"/>
          </w:tcPr>
          <w:p w14:paraId="1C2DF38D" w14:textId="77777777" w:rsidR="00E32B22" w:rsidRPr="007C4F1C" w:rsidRDefault="00E32B22" w:rsidP="007C4F1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52D88" w14:textId="73003353" w:rsidR="00E32B22" w:rsidRPr="007C4F1C" w:rsidRDefault="00CD692F" w:rsidP="007C4F1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</w:t>
            </w:r>
            <w:r w:rsidR="00E32B22"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177</w:t>
            </w:r>
          </w:p>
        </w:tc>
      </w:tr>
    </w:tbl>
    <w:p w14:paraId="25A6A8CE" w14:textId="77777777" w:rsidR="00CA3B7C" w:rsidRPr="007C4F1C" w:rsidRDefault="00CA3B7C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6A317F1" w14:textId="6B411FA5" w:rsidR="00BB2B03" w:rsidRPr="007C4F1C" w:rsidRDefault="00BB2B03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C4F1C">
        <w:rPr>
          <w:rFonts w:ascii="Angsana New" w:hAnsi="Angsana New"/>
          <w:sz w:val="28"/>
          <w:szCs w:val="28"/>
          <w:cs/>
        </w:rPr>
        <w:t>กลุ่มบริษัทบันทึกเงินลงทุนในบริษัท</w:t>
      </w:r>
      <w:r w:rsidRPr="007C4F1C">
        <w:rPr>
          <w:rFonts w:ascii="Angsana New" w:hAnsi="Angsana New" w:hint="cs"/>
          <w:sz w:val="28"/>
          <w:szCs w:val="28"/>
          <w:cs/>
        </w:rPr>
        <w:t>ร่วม</w:t>
      </w:r>
      <w:r w:rsidR="00397278" w:rsidRPr="007C4F1C">
        <w:rPr>
          <w:rFonts w:ascii="Angsana New" w:hAnsi="Angsana New" w:hint="cs"/>
          <w:sz w:val="28"/>
          <w:szCs w:val="28"/>
          <w:cs/>
        </w:rPr>
        <w:t>ในต่างประเทศ</w:t>
      </w:r>
      <w:r w:rsidRPr="007C4F1C">
        <w:rPr>
          <w:rFonts w:ascii="Angsana New" w:hAnsi="Angsana New" w:hint="cs"/>
          <w:sz w:val="28"/>
          <w:szCs w:val="28"/>
          <w:cs/>
        </w:rPr>
        <w:t>ตาม</w:t>
      </w:r>
      <w:r w:rsidRPr="007C4F1C">
        <w:rPr>
          <w:rFonts w:ascii="Angsana New" w:hAnsi="Angsana New"/>
          <w:sz w:val="28"/>
          <w:szCs w:val="28"/>
          <w:cs/>
        </w:rPr>
        <w:t>วิธีส่วนได้เสีย</w:t>
      </w:r>
      <w:r w:rsidRPr="007C4F1C">
        <w:rPr>
          <w:rFonts w:ascii="Angsana New" w:hAnsi="Angsana New" w:hint="cs"/>
          <w:sz w:val="28"/>
          <w:szCs w:val="28"/>
          <w:cs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>มูลค่าตามบัญชีของเงินลงทุนดังกล่าว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>ณ วันที่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="00CD692F" w:rsidRPr="007C4F1C">
        <w:rPr>
          <w:rFonts w:ascii="Angsana New" w:hAnsi="Angsana New"/>
          <w:sz w:val="28"/>
          <w:szCs w:val="28"/>
        </w:rPr>
        <w:t>31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 xml:space="preserve">มีนาคม </w:t>
      </w:r>
      <w:r w:rsidR="00CD692F" w:rsidRPr="007C4F1C">
        <w:rPr>
          <w:rFonts w:ascii="Angsana New" w:hAnsi="Angsana New"/>
          <w:sz w:val="28"/>
          <w:szCs w:val="28"/>
        </w:rPr>
        <w:t>2564</w:t>
      </w:r>
      <w:r w:rsidRPr="007C4F1C">
        <w:rPr>
          <w:rFonts w:ascii="Angsana New" w:hAnsi="Angsana New" w:hint="cs"/>
          <w:sz w:val="28"/>
          <w:szCs w:val="28"/>
          <w:cs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 xml:space="preserve"> มีจำนวน</w:t>
      </w:r>
      <w:r w:rsidRPr="007C4F1C">
        <w:rPr>
          <w:rFonts w:ascii="Angsana New" w:hAnsi="Angsana New" w:hint="cs"/>
          <w:sz w:val="28"/>
          <w:szCs w:val="28"/>
          <w:cs/>
        </w:rPr>
        <w:t>เงิน</w:t>
      </w:r>
      <w:r w:rsidRPr="007C4F1C">
        <w:rPr>
          <w:rFonts w:ascii="Angsana New" w:hAnsi="Angsana New"/>
          <w:sz w:val="28"/>
          <w:szCs w:val="28"/>
          <w:cs/>
        </w:rPr>
        <w:t xml:space="preserve"> </w:t>
      </w:r>
      <w:r w:rsidR="00CD692F" w:rsidRPr="007C4F1C">
        <w:rPr>
          <w:rFonts w:ascii="Angsana New" w:hAnsi="Angsana New"/>
          <w:sz w:val="28"/>
          <w:szCs w:val="28"/>
        </w:rPr>
        <w:t>13</w:t>
      </w:r>
      <w:r w:rsidR="00F90C47" w:rsidRPr="007C4F1C">
        <w:rPr>
          <w:rFonts w:ascii="Angsana New" w:hAnsi="Angsana New"/>
          <w:sz w:val="28"/>
          <w:szCs w:val="28"/>
        </w:rPr>
        <w:t>1.19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>ล้านบาท</w:t>
      </w:r>
      <w:r w:rsidRPr="007C4F1C">
        <w:rPr>
          <w:rFonts w:ascii="Angsana New" w:hAnsi="Angsana New" w:hint="cs"/>
          <w:sz w:val="28"/>
          <w:szCs w:val="28"/>
          <w:cs/>
        </w:rPr>
        <w:t xml:space="preserve"> </w:t>
      </w:r>
      <w:r w:rsidRPr="007C4F1C">
        <w:rPr>
          <w:rFonts w:ascii="Angsana New" w:hAnsi="Angsana New"/>
          <w:i/>
          <w:iCs/>
          <w:sz w:val="28"/>
          <w:szCs w:val="28"/>
        </w:rPr>
        <w:t>(</w:t>
      </w:r>
      <w:r w:rsidR="00CD692F" w:rsidRPr="007C4F1C">
        <w:rPr>
          <w:rFonts w:ascii="Angsana New" w:hAnsi="Angsana New"/>
          <w:i/>
          <w:iCs/>
          <w:sz w:val="28"/>
          <w:szCs w:val="28"/>
        </w:rPr>
        <w:t>31</w:t>
      </w:r>
      <w:r w:rsidRPr="007C4F1C">
        <w:rPr>
          <w:rFonts w:ascii="Angsana New" w:hAnsi="Angsana New"/>
          <w:i/>
          <w:iCs/>
          <w:sz w:val="28"/>
          <w:szCs w:val="28"/>
        </w:rPr>
        <w:t xml:space="preserve"> </w:t>
      </w:r>
      <w:r w:rsidRPr="007C4F1C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CD692F" w:rsidRPr="007C4F1C">
        <w:rPr>
          <w:rFonts w:ascii="Angsana New" w:hAnsi="Angsana New"/>
          <w:i/>
          <w:iCs/>
          <w:sz w:val="28"/>
          <w:szCs w:val="28"/>
        </w:rPr>
        <w:t>2563</w:t>
      </w:r>
      <w:r w:rsidRPr="007C4F1C">
        <w:rPr>
          <w:rFonts w:ascii="Angsana New" w:hAnsi="Angsana New"/>
          <w:i/>
          <w:iCs/>
          <w:sz w:val="28"/>
          <w:szCs w:val="28"/>
        </w:rPr>
        <w:t xml:space="preserve">: </w:t>
      </w:r>
      <w:r w:rsidR="00CD692F" w:rsidRPr="007C4F1C">
        <w:rPr>
          <w:rFonts w:ascii="Angsana New" w:hAnsi="Angsana New"/>
          <w:i/>
          <w:iCs/>
          <w:sz w:val="28"/>
          <w:szCs w:val="28"/>
        </w:rPr>
        <w:t>13</w:t>
      </w:r>
      <w:r w:rsidR="00F90C47" w:rsidRPr="007C4F1C">
        <w:rPr>
          <w:rFonts w:ascii="Angsana New" w:hAnsi="Angsana New"/>
          <w:i/>
          <w:iCs/>
          <w:sz w:val="28"/>
          <w:szCs w:val="28"/>
        </w:rPr>
        <w:t>0.42</w:t>
      </w:r>
      <w:r w:rsidRPr="007C4F1C">
        <w:rPr>
          <w:rFonts w:ascii="Angsana New" w:hAnsi="Angsana New"/>
          <w:i/>
          <w:iCs/>
          <w:sz w:val="28"/>
          <w:szCs w:val="28"/>
        </w:rPr>
        <w:t xml:space="preserve"> </w:t>
      </w:r>
      <w:r w:rsidRPr="007C4F1C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7C4F1C">
        <w:rPr>
          <w:rFonts w:ascii="Angsana New" w:hAnsi="Angsana New"/>
          <w:i/>
          <w:iCs/>
          <w:sz w:val="28"/>
          <w:szCs w:val="28"/>
        </w:rPr>
        <w:t xml:space="preserve">) </w:t>
      </w:r>
      <w:r w:rsidRPr="007C4F1C">
        <w:rPr>
          <w:rFonts w:ascii="Angsana New" w:hAnsi="Angsana New"/>
          <w:sz w:val="28"/>
          <w:szCs w:val="28"/>
          <w:cs/>
        </w:rPr>
        <w:t>และ</w:t>
      </w:r>
      <w:r w:rsidR="00397278" w:rsidRPr="007C4F1C">
        <w:rPr>
          <w:rFonts w:ascii="Angsana New" w:hAnsi="Angsana New" w:hint="cs"/>
          <w:sz w:val="28"/>
          <w:szCs w:val="28"/>
          <w:cs/>
        </w:rPr>
        <w:t>รับรู้</w:t>
      </w:r>
      <w:r w:rsidRPr="007C4F1C">
        <w:rPr>
          <w:rFonts w:ascii="Angsana New" w:hAnsi="Angsana New"/>
          <w:sz w:val="28"/>
          <w:szCs w:val="28"/>
          <w:cs/>
        </w:rPr>
        <w:t>ส่วนแบ่งขาดทุนจากเงินลงทุนในบริษัทร่วมดังกล่าว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>สำหรับงวดสามเดือนสิ้นสุดวันที่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="00CD692F" w:rsidRPr="007C4F1C">
        <w:rPr>
          <w:rFonts w:ascii="Angsana New" w:hAnsi="Angsana New"/>
          <w:sz w:val="28"/>
          <w:szCs w:val="28"/>
        </w:rPr>
        <w:t>31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 xml:space="preserve">มีนาคม </w:t>
      </w:r>
      <w:r w:rsidR="00CD692F" w:rsidRPr="007C4F1C">
        <w:rPr>
          <w:rFonts w:ascii="Angsana New" w:hAnsi="Angsana New"/>
          <w:sz w:val="28"/>
          <w:szCs w:val="28"/>
        </w:rPr>
        <w:t>2564</w:t>
      </w:r>
      <w:r w:rsidRPr="007C4F1C">
        <w:rPr>
          <w:rFonts w:ascii="Angsana New" w:hAnsi="Angsana New" w:hint="cs"/>
          <w:sz w:val="28"/>
          <w:szCs w:val="28"/>
          <w:cs/>
        </w:rPr>
        <w:t xml:space="preserve"> </w:t>
      </w:r>
      <w:bookmarkStart w:id="1" w:name="_Hlk70997652"/>
      <w:r w:rsidRPr="007C4F1C">
        <w:rPr>
          <w:rFonts w:ascii="Angsana New" w:hAnsi="Angsana New"/>
          <w:sz w:val="28"/>
          <w:szCs w:val="28"/>
          <w:cs/>
        </w:rPr>
        <w:t>จำนวน</w:t>
      </w:r>
      <w:r w:rsidRPr="007C4F1C">
        <w:rPr>
          <w:rFonts w:ascii="Angsana New" w:hAnsi="Angsana New" w:hint="cs"/>
          <w:sz w:val="28"/>
          <w:szCs w:val="28"/>
          <w:cs/>
        </w:rPr>
        <w:t>เงิน</w:t>
      </w:r>
      <w:r w:rsidRPr="007C4F1C">
        <w:rPr>
          <w:rFonts w:ascii="Angsana New" w:hAnsi="Angsana New"/>
          <w:sz w:val="28"/>
          <w:szCs w:val="28"/>
          <w:cs/>
        </w:rPr>
        <w:t xml:space="preserve"> </w:t>
      </w:r>
      <w:bookmarkEnd w:id="1"/>
      <w:r w:rsidR="00CD692F" w:rsidRPr="007C4F1C">
        <w:rPr>
          <w:rFonts w:ascii="Angsana New" w:hAnsi="Angsana New"/>
          <w:sz w:val="28"/>
          <w:szCs w:val="28"/>
        </w:rPr>
        <w:t>1</w:t>
      </w:r>
      <w:r w:rsidR="00301155" w:rsidRPr="007C4F1C">
        <w:rPr>
          <w:rFonts w:ascii="Angsana New" w:hAnsi="Angsana New"/>
          <w:sz w:val="28"/>
          <w:szCs w:val="28"/>
        </w:rPr>
        <w:t>.</w:t>
      </w:r>
      <w:r w:rsidR="00F90C47" w:rsidRPr="007C4F1C">
        <w:rPr>
          <w:rFonts w:ascii="Angsana New" w:hAnsi="Angsana New"/>
          <w:sz w:val="28"/>
          <w:szCs w:val="28"/>
        </w:rPr>
        <w:t>06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>ล้านบาท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i/>
          <w:iCs/>
          <w:sz w:val="28"/>
          <w:szCs w:val="28"/>
        </w:rPr>
        <w:t>(</w:t>
      </w:r>
      <w:r w:rsidR="00CD692F" w:rsidRPr="007C4F1C">
        <w:rPr>
          <w:rFonts w:ascii="Angsana New" w:hAnsi="Angsana New"/>
          <w:i/>
          <w:iCs/>
          <w:sz w:val="28"/>
          <w:szCs w:val="28"/>
        </w:rPr>
        <w:t>2563</w:t>
      </w:r>
      <w:r w:rsidRPr="007C4F1C">
        <w:rPr>
          <w:rFonts w:ascii="Angsana New" w:hAnsi="Angsana New"/>
          <w:i/>
          <w:iCs/>
          <w:sz w:val="28"/>
          <w:szCs w:val="28"/>
        </w:rPr>
        <w:t xml:space="preserve">: </w:t>
      </w:r>
      <w:r w:rsidR="00397278" w:rsidRPr="007C4F1C">
        <w:rPr>
          <w:rFonts w:ascii="Angsana New" w:hAnsi="Angsana New" w:hint="cs"/>
          <w:i/>
          <w:iCs/>
          <w:sz w:val="28"/>
          <w:szCs w:val="28"/>
          <w:cs/>
        </w:rPr>
        <w:t>ส่วนแบ่ง</w:t>
      </w:r>
      <w:r w:rsidRPr="007C4F1C">
        <w:rPr>
          <w:rFonts w:ascii="Angsana New" w:hAnsi="Angsana New" w:hint="cs"/>
          <w:i/>
          <w:iCs/>
          <w:sz w:val="28"/>
          <w:szCs w:val="28"/>
          <w:cs/>
        </w:rPr>
        <w:t xml:space="preserve">กำไร </w:t>
      </w:r>
      <w:r w:rsidR="00397278" w:rsidRPr="007C4F1C">
        <w:rPr>
          <w:rFonts w:ascii="Angsana New" w:hAnsi="Angsana New" w:hint="cs"/>
          <w:i/>
          <w:iCs/>
          <w:sz w:val="28"/>
          <w:szCs w:val="28"/>
          <w:cs/>
        </w:rPr>
        <w:t>จำนวนเงิน</w:t>
      </w:r>
      <w:r w:rsidR="00397278" w:rsidRPr="007C4F1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CD692F" w:rsidRPr="007C4F1C">
        <w:rPr>
          <w:rFonts w:ascii="Angsana New" w:hAnsi="Angsana New"/>
          <w:i/>
          <w:iCs/>
          <w:sz w:val="28"/>
          <w:szCs w:val="28"/>
        </w:rPr>
        <w:t>0</w:t>
      </w:r>
      <w:r w:rsidR="00301155" w:rsidRPr="007C4F1C">
        <w:rPr>
          <w:rFonts w:ascii="Angsana New" w:hAnsi="Angsana New"/>
          <w:i/>
          <w:iCs/>
          <w:sz w:val="28"/>
          <w:szCs w:val="28"/>
        </w:rPr>
        <w:t>.</w:t>
      </w:r>
      <w:r w:rsidR="00F90C47" w:rsidRPr="007C4F1C">
        <w:rPr>
          <w:rFonts w:ascii="Angsana New" w:hAnsi="Angsana New"/>
          <w:i/>
          <w:iCs/>
          <w:sz w:val="28"/>
          <w:szCs w:val="28"/>
        </w:rPr>
        <w:t>27</w:t>
      </w:r>
      <w:r w:rsidRPr="007C4F1C">
        <w:rPr>
          <w:rFonts w:ascii="Angsana New" w:hAnsi="Angsana New"/>
          <w:i/>
          <w:iCs/>
          <w:sz w:val="28"/>
          <w:szCs w:val="28"/>
        </w:rPr>
        <w:t xml:space="preserve"> </w:t>
      </w:r>
      <w:r w:rsidRPr="007C4F1C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7C4F1C">
        <w:rPr>
          <w:rFonts w:ascii="Angsana New" w:hAnsi="Angsana New"/>
          <w:i/>
          <w:iCs/>
          <w:sz w:val="28"/>
          <w:szCs w:val="28"/>
        </w:rPr>
        <w:t>)</w:t>
      </w:r>
      <w:r w:rsidR="00397278" w:rsidRPr="007C4F1C">
        <w:rPr>
          <w:rFonts w:ascii="Angsana New" w:hAnsi="Angsana New"/>
          <w:i/>
          <w:iCs/>
          <w:sz w:val="28"/>
          <w:szCs w:val="28"/>
        </w:rPr>
        <w:t xml:space="preserve"> </w:t>
      </w:r>
      <w:r w:rsidR="00397278" w:rsidRPr="007C4F1C">
        <w:rPr>
          <w:rFonts w:ascii="Angsana New" w:hAnsi="Angsana New"/>
          <w:sz w:val="28"/>
          <w:szCs w:val="28"/>
          <w:cs/>
        </w:rPr>
        <w:t>โดยใช้</w:t>
      </w:r>
      <w:r w:rsidR="00397278" w:rsidRPr="007C4F1C">
        <w:rPr>
          <w:rFonts w:ascii="Angsana New" w:hAnsi="Angsana New" w:hint="cs"/>
          <w:sz w:val="28"/>
          <w:szCs w:val="28"/>
          <w:cs/>
        </w:rPr>
        <w:t>ข้อมูลทางการเงินของบริษัทร่วมในต่างประเทศซึ่ง</w:t>
      </w:r>
      <w:r w:rsidR="007B7BF4" w:rsidRPr="007C4F1C">
        <w:rPr>
          <w:rFonts w:asciiTheme="majorBidi" w:hAnsiTheme="majorBidi" w:hint="cs"/>
          <w:sz w:val="28"/>
          <w:szCs w:val="28"/>
          <w:cs/>
        </w:rPr>
        <w:t>จัดทำโดยผู้บริหารของบริษัทร่วมและ</w:t>
      </w:r>
      <w:r w:rsidR="00397278" w:rsidRPr="007C4F1C">
        <w:rPr>
          <w:rFonts w:ascii="Angsana New" w:hAnsi="Angsana New" w:hint="cs"/>
          <w:sz w:val="28"/>
          <w:szCs w:val="28"/>
          <w:cs/>
        </w:rPr>
        <w:t>ยังมิได้สอบทานหรือตรวจสอบโดยผู้สอบบัญชี</w:t>
      </w:r>
    </w:p>
    <w:p w14:paraId="5B42A439" w14:textId="77777777" w:rsidR="00BB2B03" w:rsidRPr="007C4F1C" w:rsidRDefault="00BB2B03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5ABED829" w14:textId="05A69C90" w:rsidR="00BB2B03" w:rsidRPr="007C4F1C" w:rsidRDefault="00BB2B03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  <w:sectPr w:rsidR="00BB2B03" w:rsidRPr="007C4F1C" w:rsidSect="005A2489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tbl>
      <w:tblPr>
        <w:tblW w:w="1395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84"/>
        <w:gridCol w:w="1710"/>
        <w:gridCol w:w="180"/>
        <w:gridCol w:w="900"/>
        <w:gridCol w:w="180"/>
        <w:gridCol w:w="630"/>
        <w:gridCol w:w="180"/>
        <w:gridCol w:w="720"/>
        <w:gridCol w:w="180"/>
        <w:gridCol w:w="720"/>
        <w:gridCol w:w="181"/>
        <w:gridCol w:w="719"/>
        <w:gridCol w:w="180"/>
        <w:gridCol w:w="720"/>
        <w:gridCol w:w="180"/>
        <w:gridCol w:w="720"/>
        <w:gridCol w:w="180"/>
        <w:gridCol w:w="720"/>
        <w:gridCol w:w="180"/>
        <w:gridCol w:w="810"/>
      </w:tblGrid>
      <w:tr w:rsidR="00F26E91" w:rsidRPr="007C4F1C" w14:paraId="6DB60EE2" w14:textId="77777777" w:rsidTr="00F26E91">
        <w:trPr>
          <w:cantSplit/>
          <w:trHeight w:val="68"/>
          <w:tblHeader/>
        </w:trPr>
        <w:tc>
          <w:tcPr>
            <w:tcW w:w="3780" w:type="dxa"/>
            <w:vAlign w:val="bottom"/>
          </w:tcPr>
          <w:p w14:paraId="206BAB79" w14:textId="46AE18B6" w:rsidR="00F26E91" w:rsidRPr="007C4F1C" w:rsidRDefault="00F26E91" w:rsidP="007C4F1C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4A1D3A95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</w:tcPr>
          <w:p w14:paraId="5D9E133A" w14:textId="5A1DF3C2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F5B79BE" w14:textId="77777777" w:rsidR="00F26E91" w:rsidRPr="007C4F1C" w:rsidRDefault="00F26E91" w:rsidP="007C4F1C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145482D9" w14:textId="14753413" w:rsidR="00F26E91" w:rsidRPr="007C4F1C" w:rsidRDefault="00F26E91" w:rsidP="007C4F1C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92C6C18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83B7D1C" w14:textId="17C65064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3B4AF9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6B82E51" w14:textId="27197C6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D596A5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7"/>
            <w:vAlign w:val="bottom"/>
          </w:tcPr>
          <w:p w14:paraId="4D932E79" w14:textId="4E995A8C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26E91" w:rsidRPr="007C4F1C" w14:paraId="20DD2C3B" w14:textId="77777777" w:rsidTr="00F26E91">
        <w:trPr>
          <w:cantSplit/>
          <w:trHeight w:val="200"/>
          <w:tblHeader/>
        </w:trPr>
        <w:tc>
          <w:tcPr>
            <w:tcW w:w="3780" w:type="dxa"/>
            <w:vAlign w:val="bottom"/>
          </w:tcPr>
          <w:p w14:paraId="1DAB1768" w14:textId="1A7A6BC7" w:rsidR="00F26E91" w:rsidRPr="007C4F1C" w:rsidRDefault="00F26E91" w:rsidP="007C4F1C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84" w:type="dxa"/>
          </w:tcPr>
          <w:p w14:paraId="3CC1C3DE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</w:tcPr>
          <w:p w14:paraId="3881871E" w14:textId="5E5D4F8D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7ADAC6D" w14:textId="45F3E413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5C581A71" w14:textId="77777777" w:rsidR="00F26E91" w:rsidRPr="007C4F1C" w:rsidRDefault="00F26E91" w:rsidP="007C4F1C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6CBC9B8D" w14:textId="235A5ABF" w:rsidR="00F26E91" w:rsidRPr="007C4F1C" w:rsidRDefault="00F26E91" w:rsidP="007C4F1C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1AA854C7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B126829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สัดส่วน</w:t>
            </w:r>
          </w:p>
          <w:p w14:paraId="46C92724" w14:textId="0C32DEB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2DEF698B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696C2AA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4B0CEB0" w14:textId="30B69F5E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1DF623EF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90CA80C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6CD542E" w14:textId="2597B8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E231FB6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88C7A7B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74844907" w14:textId="5043A4F0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F26E91" w:rsidRPr="007C4F1C" w14:paraId="5C516452" w14:textId="77777777" w:rsidTr="00F26E91">
        <w:trPr>
          <w:cantSplit/>
          <w:trHeight w:val="68"/>
          <w:tblHeader/>
        </w:trPr>
        <w:tc>
          <w:tcPr>
            <w:tcW w:w="3780" w:type="dxa"/>
          </w:tcPr>
          <w:p w14:paraId="2FEE2B15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</w:tcPr>
          <w:p w14:paraId="0F62659F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EF79E17" w14:textId="7083E7D9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3A1A7E7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C78D3E9" w14:textId="3AFB3EB6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2667FA4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5DEDDB9A" w14:textId="529E9122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  <w:p w14:paraId="731AC1D2" w14:textId="510A8D55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648A7B90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FB34145" w14:textId="393A2AAA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14:paraId="0ADBB482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9A89ACC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2A94E31" w14:textId="5B180265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  <w:p w14:paraId="7D7F4C64" w14:textId="74298BD5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</w:tcPr>
          <w:p w14:paraId="17A28F04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</w:tcPr>
          <w:p w14:paraId="52555B80" w14:textId="5B06FA0F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14:paraId="2FA42F8B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48C0AC81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7628ED9" w14:textId="5192D059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  <w:p w14:paraId="709BD9CA" w14:textId="4B0F1ABC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5FF19EA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691DF7A" w14:textId="783B5641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14:paraId="6537315F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16DF27D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19DFB83" w14:textId="30D95AF3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  <w:p w14:paraId="0BAB0E75" w14:textId="74C67886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C564551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4AE11B6" w14:textId="446ACB99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14:paraId="34EA526D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F26E91" w:rsidRPr="007C4F1C" w14:paraId="762319C0" w14:textId="77777777" w:rsidTr="00F26E91">
        <w:trPr>
          <w:cantSplit/>
          <w:trHeight w:val="68"/>
          <w:tblHeader/>
        </w:trPr>
        <w:tc>
          <w:tcPr>
            <w:tcW w:w="3780" w:type="dxa"/>
          </w:tcPr>
          <w:p w14:paraId="398297FF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</w:tcPr>
          <w:p w14:paraId="7A50AA23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20DF54A" w14:textId="4CE14CEB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5377C65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C88080D" w14:textId="7BB3364F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9A9B158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1E052F8C" w14:textId="34E7D92C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7FDD8A3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06CC9B1" w14:textId="701E5FE0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8827B65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hideMark/>
          </w:tcPr>
          <w:p w14:paraId="60C4A157" w14:textId="3567B35D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1" w:type="dxa"/>
          </w:tcPr>
          <w:p w14:paraId="726E63AA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  <w:hideMark/>
          </w:tcPr>
          <w:p w14:paraId="0FF26187" w14:textId="77CCC15B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09439C1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hideMark/>
          </w:tcPr>
          <w:p w14:paraId="3178866B" w14:textId="1EF4D629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7C98086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hideMark/>
          </w:tcPr>
          <w:p w14:paraId="085483BA" w14:textId="76EA2FEE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D4E318A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hideMark/>
          </w:tcPr>
          <w:p w14:paraId="2BCF531A" w14:textId="093A4D94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BB3C95D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14:paraId="4B40C21C" w14:textId="62795AAA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</w:tr>
      <w:tr w:rsidR="00F26E91" w:rsidRPr="007C4F1C" w14:paraId="0D368349" w14:textId="77777777" w:rsidTr="00F26E91">
        <w:trPr>
          <w:cantSplit/>
          <w:trHeight w:val="68"/>
          <w:tblHeader/>
        </w:trPr>
        <w:tc>
          <w:tcPr>
            <w:tcW w:w="3780" w:type="dxa"/>
          </w:tcPr>
          <w:p w14:paraId="39F9A533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</w:tcPr>
          <w:p w14:paraId="0F1074D5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943768F" w14:textId="039BE798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E8B1E2E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C282E67" w14:textId="5CAC06BB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C89192E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14:paraId="0B1697F1" w14:textId="46A3462A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7C4F1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ร้อยละ</w:t>
            </w:r>
            <w:r w:rsidRPr="007C4F1C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CCFA774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gridSpan w:val="3"/>
          </w:tcPr>
          <w:p w14:paraId="5939D33D" w14:textId="0F24A073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7C4F1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ล้านริงกิต</w:t>
            </w:r>
            <w:r w:rsidRPr="007C4F1C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-</w:t>
            </w:r>
            <w:r w:rsidRPr="007C4F1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มาเลเซีย</w:t>
            </w:r>
            <w:r w:rsidRPr="007C4F1C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A69A9CC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7"/>
          </w:tcPr>
          <w:p w14:paraId="6276B139" w14:textId="30D0E470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7C4F1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7C4F1C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423708" w:rsidRPr="007C4F1C" w14:paraId="5DF99143" w14:textId="77777777" w:rsidTr="00F26E91">
        <w:trPr>
          <w:cantSplit/>
        </w:trPr>
        <w:tc>
          <w:tcPr>
            <w:tcW w:w="3780" w:type="dxa"/>
          </w:tcPr>
          <w:p w14:paraId="333AE1F8" w14:textId="21B38F0F" w:rsidR="00423708" w:rsidRPr="007C4F1C" w:rsidRDefault="00423708" w:rsidP="007C4F1C">
            <w:pPr>
              <w:spacing w:line="240" w:lineRule="auto"/>
              <w:ind w:left="191" w:right="-468" w:hanging="191"/>
              <w:rPr>
                <w:rFonts w:ascii="Angsana New" w:hAnsi="Angsana New"/>
                <w:sz w:val="26"/>
                <w:szCs w:val="26"/>
              </w:rPr>
            </w:pPr>
            <w:r w:rsidRPr="007C4F1C">
              <w:rPr>
                <w:rFonts w:ascii="Angsana New" w:hAnsi="Angsana New"/>
                <w:sz w:val="26"/>
                <w:szCs w:val="26"/>
              </w:rPr>
              <w:t xml:space="preserve">Kiang </w:t>
            </w:r>
            <w:proofErr w:type="spellStart"/>
            <w:r w:rsidRPr="007C4F1C">
              <w:rPr>
                <w:rFonts w:ascii="Angsana New" w:hAnsi="Angsana New"/>
                <w:sz w:val="26"/>
                <w:szCs w:val="26"/>
              </w:rPr>
              <w:t>Huat</w:t>
            </w:r>
            <w:proofErr w:type="spellEnd"/>
            <w:r w:rsidRPr="007C4F1C">
              <w:rPr>
                <w:rFonts w:ascii="Angsana New" w:hAnsi="Angsana New"/>
                <w:sz w:val="26"/>
                <w:szCs w:val="26"/>
              </w:rPr>
              <w:t xml:space="preserve"> Seagull Trading Frozen Food </w:t>
            </w:r>
            <w:proofErr w:type="spellStart"/>
            <w:r w:rsidRPr="007C4F1C">
              <w:rPr>
                <w:rFonts w:ascii="Angsana New" w:hAnsi="Angsana New"/>
                <w:sz w:val="26"/>
                <w:szCs w:val="26"/>
              </w:rPr>
              <w:t>Sdn</w:t>
            </w:r>
            <w:proofErr w:type="spellEnd"/>
            <w:r w:rsidRPr="007C4F1C">
              <w:rPr>
                <w:rFonts w:ascii="Angsana New" w:hAnsi="Angsana New"/>
                <w:sz w:val="26"/>
                <w:szCs w:val="26"/>
              </w:rPr>
              <w:t>. Bhd.</w:t>
            </w:r>
          </w:p>
        </w:tc>
        <w:tc>
          <w:tcPr>
            <w:tcW w:w="184" w:type="dxa"/>
          </w:tcPr>
          <w:p w14:paraId="22265D8C" w14:textId="77777777" w:rsidR="00423708" w:rsidRPr="007C4F1C" w:rsidRDefault="00423708" w:rsidP="007C4F1C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10" w:type="dxa"/>
          </w:tcPr>
          <w:p w14:paraId="74FBAFFF" w14:textId="055ED537" w:rsidR="00423708" w:rsidRPr="007C4F1C" w:rsidRDefault="00423708" w:rsidP="007C4F1C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ผลิตอาหารทะเลแช่แข็ง</w:t>
            </w:r>
          </w:p>
        </w:tc>
        <w:tc>
          <w:tcPr>
            <w:tcW w:w="180" w:type="dxa"/>
          </w:tcPr>
          <w:p w14:paraId="25242164" w14:textId="77777777" w:rsidR="00423708" w:rsidRPr="007C4F1C" w:rsidRDefault="00423708" w:rsidP="007C4F1C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69BBFB8" w14:textId="4A11BA47" w:rsidR="00423708" w:rsidRPr="007C4F1C" w:rsidRDefault="00423708" w:rsidP="007C4F1C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มาเลเซีย</w:t>
            </w:r>
          </w:p>
        </w:tc>
        <w:tc>
          <w:tcPr>
            <w:tcW w:w="180" w:type="dxa"/>
          </w:tcPr>
          <w:p w14:paraId="5017003C" w14:textId="77777777" w:rsidR="00423708" w:rsidRPr="007C4F1C" w:rsidRDefault="00423708" w:rsidP="007C4F1C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D70EA85" w14:textId="52515E24" w:rsidR="00423708" w:rsidRPr="007C4F1C" w:rsidRDefault="00CD692F" w:rsidP="007C4F1C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14:paraId="0FE1B94D" w14:textId="77777777" w:rsidR="00423708" w:rsidRPr="007C4F1C" w:rsidRDefault="00423708" w:rsidP="007C4F1C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18E6F4D" w14:textId="7AC0AEE3" w:rsidR="00423708" w:rsidRPr="007C4F1C" w:rsidRDefault="00CD692F" w:rsidP="007C4F1C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14:paraId="3050BCE2" w14:textId="77777777" w:rsidR="00423708" w:rsidRPr="007C4F1C" w:rsidRDefault="00423708" w:rsidP="007C4F1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46AF0C3" w14:textId="2F74DC52" w:rsidR="00423708" w:rsidRPr="007C4F1C" w:rsidRDefault="00CD692F" w:rsidP="007C4F1C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="00423708"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55</w:t>
            </w:r>
            <w:r w:rsidR="00423708"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35A32755" w14:textId="77777777" w:rsidR="00423708" w:rsidRPr="007C4F1C" w:rsidRDefault="00423708" w:rsidP="007C4F1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4F28AE16" w14:textId="5A27165C" w:rsidR="00423708" w:rsidRPr="007C4F1C" w:rsidRDefault="00CD692F" w:rsidP="007C4F1C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="00423708"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55</w:t>
            </w:r>
          </w:p>
        </w:tc>
        <w:tc>
          <w:tcPr>
            <w:tcW w:w="180" w:type="dxa"/>
            <w:vAlign w:val="bottom"/>
          </w:tcPr>
          <w:p w14:paraId="66AB6366" w14:textId="77777777" w:rsidR="00423708" w:rsidRPr="007C4F1C" w:rsidRDefault="00423708" w:rsidP="007C4F1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58111EFD" w14:textId="7773E34C" w:rsidR="00423708" w:rsidRPr="007C4F1C" w:rsidRDefault="00CD692F" w:rsidP="007C4F1C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42</w:t>
            </w:r>
            <w:r w:rsidR="00423708" w:rsidRPr="007C4F1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7C4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80" w:type="dxa"/>
            <w:vAlign w:val="bottom"/>
          </w:tcPr>
          <w:p w14:paraId="23DEAF12" w14:textId="77777777" w:rsidR="00423708" w:rsidRPr="007C4F1C" w:rsidRDefault="00423708" w:rsidP="007C4F1C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30EF133E" w14:textId="02940A92" w:rsidR="00423708" w:rsidRPr="007C4F1C" w:rsidRDefault="00CD692F" w:rsidP="007C4F1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42</w:t>
            </w:r>
            <w:r w:rsidR="00423708" w:rsidRPr="007C4F1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7C4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80" w:type="dxa"/>
            <w:vAlign w:val="bottom"/>
          </w:tcPr>
          <w:p w14:paraId="5EC1F2DC" w14:textId="77777777" w:rsidR="00423708" w:rsidRPr="007C4F1C" w:rsidRDefault="00423708" w:rsidP="007C4F1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518ECABF" w14:textId="7779A6C6" w:rsidR="00423708" w:rsidRPr="007C4F1C" w:rsidRDefault="00CD692F" w:rsidP="007C4F1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131</w:t>
            </w:r>
            <w:r w:rsidR="00EA6D7D" w:rsidRPr="007C4F1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7C4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187</w:t>
            </w:r>
          </w:p>
        </w:tc>
        <w:tc>
          <w:tcPr>
            <w:tcW w:w="180" w:type="dxa"/>
            <w:vAlign w:val="bottom"/>
          </w:tcPr>
          <w:p w14:paraId="6E04DFA5" w14:textId="77777777" w:rsidR="00423708" w:rsidRPr="007C4F1C" w:rsidRDefault="00423708" w:rsidP="007C4F1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C04AA1D" w14:textId="6474C871" w:rsidR="00423708" w:rsidRPr="007C4F1C" w:rsidRDefault="00CD692F" w:rsidP="007C4F1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130</w:t>
            </w:r>
            <w:r w:rsidR="00423708" w:rsidRPr="007C4F1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7C4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417</w:t>
            </w:r>
          </w:p>
        </w:tc>
      </w:tr>
    </w:tbl>
    <w:p w14:paraId="6D789F1E" w14:textId="77777777" w:rsidR="005A2489" w:rsidRPr="007C4F1C" w:rsidRDefault="005A2489" w:rsidP="007C4F1C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139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82"/>
        <w:gridCol w:w="630"/>
        <w:gridCol w:w="180"/>
        <w:gridCol w:w="720"/>
        <w:gridCol w:w="180"/>
        <w:gridCol w:w="720"/>
        <w:gridCol w:w="181"/>
        <w:gridCol w:w="719"/>
        <w:gridCol w:w="180"/>
        <w:gridCol w:w="720"/>
        <w:gridCol w:w="180"/>
        <w:gridCol w:w="720"/>
        <w:gridCol w:w="180"/>
        <w:gridCol w:w="720"/>
        <w:gridCol w:w="180"/>
        <w:gridCol w:w="718"/>
        <w:gridCol w:w="180"/>
        <w:gridCol w:w="720"/>
        <w:gridCol w:w="180"/>
        <w:gridCol w:w="810"/>
      </w:tblGrid>
      <w:tr w:rsidR="00F26E91" w:rsidRPr="007C4F1C" w14:paraId="69C9E9E2" w14:textId="77777777" w:rsidTr="00F26E91">
        <w:trPr>
          <w:cantSplit/>
          <w:trHeight w:val="68"/>
          <w:tblHeader/>
        </w:trPr>
        <w:tc>
          <w:tcPr>
            <w:tcW w:w="4950" w:type="dxa"/>
            <w:vAlign w:val="bottom"/>
          </w:tcPr>
          <w:p w14:paraId="38250809" w14:textId="7D242DAD" w:rsidR="00F26E91" w:rsidRPr="007C4F1C" w:rsidRDefault="00F26E91" w:rsidP="007C4F1C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2C84B3E6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FB22153" w14:textId="6CE51C89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B5681B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D67D6DC" w14:textId="1EDAFD00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AA83EC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5308" w:type="dxa"/>
            <w:gridSpan w:val="11"/>
            <w:vAlign w:val="bottom"/>
          </w:tcPr>
          <w:p w14:paraId="7E42F550" w14:textId="3D45F96B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26E91" w:rsidRPr="007C4F1C" w14:paraId="304F90D6" w14:textId="77777777" w:rsidTr="00F26E91">
        <w:trPr>
          <w:cantSplit/>
          <w:trHeight w:val="68"/>
          <w:tblHeader/>
        </w:trPr>
        <w:tc>
          <w:tcPr>
            <w:tcW w:w="4950" w:type="dxa"/>
            <w:vAlign w:val="bottom"/>
          </w:tcPr>
          <w:p w14:paraId="387D05CB" w14:textId="288676D9" w:rsidR="00F26E91" w:rsidRPr="007C4F1C" w:rsidRDefault="00F26E91" w:rsidP="007C4F1C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82" w:type="dxa"/>
          </w:tcPr>
          <w:p w14:paraId="786B063A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98A1EBD" w14:textId="79F64968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สัดส่วน</w:t>
            </w:r>
          </w:p>
          <w:p w14:paraId="2F5419E2" w14:textId="52CA07D2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4871C479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F8B39D6" w14:textId="2B9AECA4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B36A574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17511E3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A761D64" w14:textId="333C282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505285C1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618" w:type="dxa"/>
            <w:gridSpan w:val="3"/>
            <w:vAlign w:val="bottom"/>
          </w:tcPr>
          <w:p w14:paraId="08E223B2" w14:textId="25DD2F38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A85F1AD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1694306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91907DD" w14:textId="766D7AE1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  <w:r w:rsidR="00E901F2"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="00E901F2" w:rsidRPr="007C4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7C4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F26E91" w:rsidRPr="007C4F1C" w14:paraId="1E6C79F2" w14:textId="77777777" w:rsidTr="00F26E91">
        <w:trPr>
          <w:cantSplit/>
          <w:trHeight w:val="389"/>
          <w:tblHeader/>
        </w:trPr>
        <w:tc>
          <w:tcPr>
            <w:tcW w:w="4950" w:type="dxa"/>
          </w:tcPr>
          <w:p w14:paraId="0E247DF4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30B1F4D6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6826EE7A" w14:textId="7154E3EB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  <w:p w14:paraId="38979B28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B282965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EC8D5B1" w14:textId="26564303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14:paraId="39BAC483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4D11ADEE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A4A6338" w14:textId="2D45613B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  <w:p w14:paraId="52CD3A6D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</w:tcPr>
          <w:p w14:paraId="264754B2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</w:tcPr>
          <w:p w14:paraId="1988F620" w14:textId="4B973926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14:paraId="3656EBB6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F9D86E6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94D00F8" w14:textId="3541038A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  <w:p w14:paraId="3A2AF4A6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CF853E2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DB6B4D4" w14:textId="7BE0714F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14:paraId="65441DE7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13C0E8C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806CC59" w14:textId="6668A037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  <w:p w14:paraId="37DA7B14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3B08050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8" w:type="dxa"/>
          </w:tcPr>
          <w:p w14:paraId="353752EE" w14:textId="1C7C22D2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14:paraId="26755472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DE961EB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1BECB5D" w14:textId="6CC6183B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  <w:p w14:paraId="6F8C9BCE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04212B2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D6D08C4" w14:textId="3BC9D9CB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14:paraId="36DEDA61" w14:textId="5AF63CD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F26E91" w:rsidRPr="007C4F1C" w14:paraId="3DD6CCD9" w14:textId="77777777" w:rsidTr="00F26E91">
        <w:trPr>
          <w:cantSplit/>
          <w:trHeight w:val="68"/>
          <w:tblHeader/>
        </w:trPr>
        <w:tc>
          <w:tcPr>
            <w:tcW w:w="4950" w:type="dxa"/>
          </w:tcPr>
          <w:p w14:paraId="428EEDBD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4DF6BB84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0DEEBB5F" w14:textId="3B853D6E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A96D912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8124BCD" w14:textId="6AC6FF46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0F2BD27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hideMark/>
          </w:tcPr>
          <w:p w14:paraId="5B4F7E86" w14:textId="6E30416B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1" w:type="dxa"/>
          </w:tcPr>
          <w:p w14:paraId="13B5B01A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  <w:hideMark/>
          </w:tcPr>
          <w:p w14:paraId="3C318B9E" w14:textId="6311E3D8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3C612C0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hideMark/>
          </w:tcPr>
          <w:p w14:paraId="70CA2E3B" w14:textId="0BC01824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75C8F83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hideMark/>
          </w:tcPr>
          <w:p w14:paraId="54FA54A7" w14:textId="158D3537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28E701F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hideMark/>
          </w:tcPr>
          <w:p w14:paraId="4D702CDA" w14:textId="4670CDCD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3758DFF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8" w:type="dxa"/>
            <w:hideMark/>
          </w:tcPr>
          <w:p w14:paraId="2FD55192" w14:textId="7CD5D2F6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A12CF84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hideMark/>
          </w:tcPr>
          <w:p w14:paraId="1544FBDC" w14:textId="6F8FAE14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27ED0E3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14:paraId="26203D27" w14:textId="4B5C01CB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</w:tr>
      <w:tr w:rsidR="00F26E91" w:rsidRPr="007C4F1C" w14:paraId="31ED4E80" w14:textId="77777777" w:rsidTr="00F26E91">
        <w:trPr>
          <w:cantSplit/>
          <w:trHeight w:val="68"/>
        </w:trPr>
        <w:tc>
          <w:tcPr>
            <w:tcW w:w="4950" w:type="dxa"/>
          </w:tcPr>
          <w:p w14:paraId="747D65D7" w14:textId="77777777" w:rsidR="00F26E91" w:rsidRPr="007C4F1C" w:rsidRDefault="00F26E91" w:rsidP="007C4F1C">
            <w:pPr>
              <w:spacing w:line="240" w:lineRule="auto"/>
              <w:ind w:left="191" w:right="-468" w:hanging="19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" w:type="dxa"/>
          </w:tcPr>
          <w:p w14:paraId="331ADD41" w14:textId="77777777" w:rsidR="00F26E91" w:rsidRPr="007C4F1C" w:rsidRDefault="00F26E91" w:rsidP="007C4F1C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FF6C88A" w14:textId="0D849A29" w:rsidR="00F26E91" w:rsidRPr="007C4F1C" w:rsidRDefault="00F26E91" w:rsidP="007C4F1C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7C4F1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ร้อยละ</w:t>
            </w:r>
            <w:r w:rsidRPr="007C4F1C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9782E40" w14:textId="77777777" w:rsidR="00F26E91" w:rsidRPr="007C4F1C" w:rsidRDefault="00F26E91" w:rsidP="007C4F1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293181B" w14:textId="77777777" w:rsidR="00F26E91" w:rsidRPr="007C4F1C" w:rsidRDefault="00F26E91" w:rsidP="007C4F1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7C4F1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ล้านริงกิต</w:t>
            </w:r>
            <w:r w:rsidRPr="007C4F1C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-</w:t>
            </w:r>
            <w:r w:rsidRPr="007C4F1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มาเลเซีย</w:t>
            </w:r>
            <w:r w:rsidRPr="007C4F1C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01088E6" w14:textId="77777777" w:rsidR="00F26E91" w:rsidRPr="007C4F1C" w:rsidRDefault="00F26E91" w:rsidP="007C4F1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08" w:type="dxa"/>
            <w:gridSpan w:val="11"/>
          </w:tcPr>
          <w:p w14:paraId="15607ECD" w14:textId="3E48C0B7" w:rsidR="00F26E91" w:rsidRPr="007C4F1C" w:rsidRDefault="00F26E91" w:rsidP="007C4F1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7C4F1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7C4F1C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F26E91" w:rsidRPr="007C4F1C" w14:paraId="524782CF" w14:textId="77777777" w:rsidTr="00F26E91">
        <w:trPr>
          <w:cantSplit/>
        </w:trPr>
        <w:tc>
          <w:tcPr>
            <w:tcW w:w="4950" w:type="dxa"/>
          </w:tcPr>
          <w:p w14:paraId="77E94554" w14:textId="77777777" w:rsidR="00F26E91" w:rsidRPr="007C4F1C" w:rsidRDefault="00F26E91" w:rsidP="007C4F1C">
            <w:pPr>
              <w:spacing w:line="240" w:lineRule="auto"/>
              <w:ind w:left="191" w:right="-468" w:hanging="191"/>
              <w:rPr>
                <w:rFonts w:ascii="Angsana New" w:hAnsi="Angsana New"/>
                <w:sz w:val="26"/>
                <w:szCs w:val="26"/>
              </w:rPr>
            </w:pPr>
            <w:r w:rsidRPr="007C4F1C">
              <w:rPr>
                <w:rFonts w:ascii="Angsana New" w:hAnsi="Angsana New"/>
                <w:sz w:val="26"/>
                <w:szCs w:val="26"/>
              </w:rPr>
              <w:t xml:space="preserve">Kiang </w:t>
            </w:r>
            <w:proofErr w:type="spellStart"/>
            <w:r w:rsidRPr="007C4F1C">
              <w:rPr>
                <w:rFonts w:ascii="Angsana New" w:hAnsi="Angsana New"/>
                <w:sz w:val="26"/>
                <w:szCs w:val="26"/>
              </w:rPr>
              <w:t>Huat</w:t>
            </w:r>
            <w:proofErr w:type="spellEnd"/>
            <w:r w:rsidRPr="007C4F1C">
              <w:rPr>
                <w:rFonts w:ascii="Angsana New" w:hAnsi="Angsana New"/>
                <w:sz w:val="26"/>
                <w:szCs w:val="26"/>
              </w:rPr>
              <w:t xml:space="preserve"> Seagull Trading Frozen Food </w:t>
            </w:r>
            <w:proofErr w:type="spellStart"/>
            <w:r w:rsidRPr="007C4F1C">
              <w:rPr>
                <w:rFonts w:ascii="Angsana New" w:hAnsi="Angsana New"/>
                <w:sz w:val="26"/>
                <w:szCs w:val="26"/>
              </w:rPr>
              <w:t>Sdn</w:t>
            </w:r>
            <w:proofErr w:type="spellEnd"/>
            <w:r w:rsidRPr="007C4F1C">
              <w:rPr>
                <w:rFonts w:ascii="Angsana New" w:hAnsi="Angsana New"/>
                <w:sz w:val="26"/>
                <w:szCs w:val="26"/>
              </w:rPr>
              <w:t>. Bhd.</w:t>
            </w:r>
          </w:p>
        </w:tc>
        <w:tc>
          <w:tcPr>
            <w:tcW w:w="182" w:type="dxa"/>
          </w:tcPr>
          <w:p w14:paraId="2276D0EA" w14:textId="77777777" w:rsidR="00F26E91" w:rsidRPr="007C4F1C" w:rsidRDefault="00F26E91" w:rsidP="007C4F1C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271E329" w14:textId="39988599" w:rsidR="00F26E91" w:rsidRPr="007C4F1C" w:rsidRDefault="00CD692F" w:rsidP="007C4F1C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14:paraId="16248FE3" w14:textId="77777777" w:rsidR="00F26E91" w:rsidRPr="007C4F1C" w:rsidRDefault="00F26E91" w:rsidP="007C4F1C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3B0B1D6" w14:textId="51F4374C" w:rsidR="00F26E91" w:rsidRPr="007C4F1C" w:rsidRDefault="00CD692F" w:rsidP="007C4F1C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14:paraId="7CA32552" w14:textId="77777777" w:rsidR="00F26E91" w:rsidRPr="007C4F1C" w:rsidRDefault="00F26E91" w:rsidP="007C4F1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9DBBF0A" w14:textId="4642E6A6" w:rsidR="00F26E91" w:rsidRPr="007C4F1C" w:rsidRDefault="00CD692F" w:rsidP="007C4F1C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="00F26E91"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55</w:t>
            </w:r>
            <w:r w:rsidR="00F26E91"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1E3CAD0A" w14:textId="77777777" w:rsidR="00F26E91" w:rsidRPr="007C4F1C" w:rsidRDefault="00F26E91" w:rsidP="007C4F1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18C71A46" w14:textId="3A05219F" w:rsidR="00F26E91" w:rsidRPr="007C4F1C" w:rsidRDefault="00CD692F" w:rsidP="007C4F1C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="00F26E91"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55</w:t>
            </w:r>
          </w:p>
        </w:tc>
        <w:tc>
          <w:tcPr>
            <w:tcW w:w="180" w:type="dxa"/>
            <w:vAlign w:val="bottom"/>
          </w:tcPr>
          <w:p w14:paraId="2947A767" w14:textId="77777777" w:rsidR="00F26E91" w:rsidRPr="007C4F1C" w:rsidRDefault="00F26E91" w:rsidP="007C4F1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3CEDE832" w14:textId="046DE834" w:rsidR="00F26E91" w:rsidRPr="007C4F1C" w:rsidRDefault="00CD692F" w:rsidP="007C4F1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42</w:t>
            </w:r>
            <w:r w:rsidR="00F26E91" w:rsidRPr="007C4F1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7C4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80" w:type="dxa"/>
            <w:vAlign w:val="bottom"/>
          </w:tcPr>
          <w:p w14:paraId="0DF18E79" w14:textId="77777777" w:rsidR="00F26E91" w:rsidRPr="007C4F1C" w:rsidRDefault="00F26E91" w:rsidP="007C4F1C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06F3764D" w14:textId="6010D465" w:rsidR="00F26E91" w:rsidRPr="007C4F1C" w:rsidRDefault="00CD692F" w:rsidP="007C4F1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42</w:t>
            </w:r>
            <w:r w:rsidR="00F26E91" w:rsidRPr="007C4F1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7C4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80" w:type="dxa"/>
            <w:vAlign w:val="bottom"/>
          </w:tcPr>
          <w:p w14:paraId="450E203E" w14:textId="77777777" w:rsidR="00F26E91" w:rsidRPr="007C4F1C" w:rsidRDefault="00F26E91" w:rsidP="007C4F1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9F7D42C" w14:textId="5A09E843" w:rsidR="00F26E91" w:rsidRPr="007C4F1C" w:rsidRDefault="00F26E91" w:rsidP="007C4F1C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   -</w:t>
            </w:r>
          </w:p>
        </w:tc>
        <w:tc>
          <w:tcPr>
            <w:tcW w:w="180" w:type="dxa"/>
            <w:vAlign w:val="bottom"/>
          </w:tcPr>
          <w:p w14:paraId="43937A2B" w14:textId="77777777" w:rsidR="00F26E91" w:rsidRPr="007C4F1C" w:rsidRDefault="00F26E91" w:rsidP="007C4F1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18" w:type="dxa"/>
            <w:tcBorders>
              <w:bottom w:val="double" w:sz="4" w:space="0" w:color="auto"/>
            </w:tcBorders>
            <w:vAlign w:val="bottom"/>
          </w:tcPr>
          <w:p w14:paraId="0BC2A9D4" w14:textId="433204BA" w:rsidR="00F26E91" w:rsidRPr="007C4F1C" w:rsidRDefault="00F26E91" w:rsidP="007C4F1C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   -</w:t>
            </w:r>
          </w:p>
        </w:tc>
        <w:tc>
          <w:tcPr>
            <w:tcW w:w="180" w:type="dxa"/>
          </w:tcPr>
          <w:p w14:paraId="283B8FC0" w14:textId="77777777" w:rsidR="00F26E91" w:rsidRPr="007C4F1C" w:rsidRDefault="00F26E91" w:rsidP="007C4F1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1C4E8C7C" w14:textId="09DAF317" w:rsidR="00F26E91" w:rsidRPr="007C4F1C" w:rsidRDefault="00CD692F" w:rsidP="007C4F1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4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42</w:t>
            </w:r>
            <w:r w:rsidR="00F26E91" w:rsidRPr="007C4F1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7C4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80" w:type="dxa"/>
            <w:vAlign w:val="bottom"/>
          </w:tcPr>
          <w:p w14:paraId="0C70305D" w14:textId="77777777" w:rsidR="00F26E91" w:rsidRPr="007C4F1C" w:rsidRDefault="00F26E91" w:rsidP="007C4F1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6FC25EB" w14:textId="4B878E44" w:rsidR="00F26E91" w:rsidRPr="007C4F1C" w:rsidRDefault="00CD692F" w:rsidP="007C4F1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42</w:t>
            </w:r>
            <w:r w:rsidR="00F26E91" w:rsidRPr="007C4F1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7C4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177</w:t>
            </w:r>
          </w:p>
        </w:tc>
      </w:tr>
    </w:tbl>
    <w:p w14:paraId="604A5DF6" w14:textId="77777777" w:rsidR="004A549D" w:rsidRPr="007C4F1C" w:rsidRDefault="004A549D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  <w:cs/>
        </w:rPr>
      </w:pPr>
    </w:p>
    <w:p w14:paraId="0C1FC561" w14:textId="77777777" w:rsidR="005A2489" w:rsidRPr="007C4F1C" w:rsidRDefault="00234018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7C4F1C">
        <w:rPr>
          <w:rFonts w:ascii="Angsana New" w:eastAsia="MS Mincho" w:hAnsi="Angsana New" w:hint="cs"/>
          <w:sz w:val="28"/>
          <w:szCs w:val="28"/>
          <w:cs/>
        </w:rPr>
        <w:t>กลุ่มบริษัทไม่มีเงินลงทุนในบริษัทร่วมซึ่งจดทะเบียนในตลาดหลักทรัพย์</w:t>
      </w:r>
      <w:r w:rsidRPr="007C4F1C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C4F1C">
        <w:rPr>
          <w:rFonts w:ascii="Angsana New" w:eastAsia="MS Mincho" w:hAnsi="Angsana New" w:hint="cs"/>
          <w:sz w:val="28"/>
          <w:szCs w:val="28"/>
          <w:cs/>
        </w:rPr>
        <w:t>ดังนั้นจึงไม่มีราคาที่เปิดเผยต่อสาธารณชน</w:t>
      </w:r>
    </w:p>
    <w:p w14:paraId="7171ED01" w14:textId="77777777" w:rsidR="00A51844" w:rsidRPr="007C4F1C" w:rsidRDefault="00A51844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</w:rPr>
      </w:pPr>
    </w:p>
    <w:p w14:paraId="52E11B82" w14:textId="1DBA6E6E" w:rsidR="00A51844" w:rsidRPr="007C4F1C" w:rsidRDefault="00A51844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  <w:cs/>
        </w:rPr>
        <w:sectPr w:rsidR="00A51844" w:rsidRPr="007C4F1C" w:rsidSect="00E46D1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7C4F1C">
        <w:rPr>
          <w:rFonts w:ascii="Angsana New" w:eastAsia="MS Mincho" w:hAnsi="Angsana New" w:hint="cs"/>
          <w:sz w:val="28"/>
          <w:szCs w:val="28"/>
          <w:cs/>
        </w:rPr>
        <w:t>บริษัทไม่มีเงินปันผลรับจากเงินลงทุนดังกล่าวข้างต้นในระหว่าง</w:t>
      </w:r>
      <w:r w:rsidRPr="007C4F1C">
        <w:rPr>
          <w:rFonts w:ascii="Angsana New" w:hAnsi="Angsana New" w:hint="cs"/>
          <w:sz w:val="28"/>
          <w:szCs w:val="28"/>
          <w:cs/>
        </w:rPr>
        <w:t xml:space="preserve">งวดสามเดือนสิ้นสุดวันที่ </w:t>
      </w:r>
      <w:r w:rsidR="00CD692F" w:rsidRPr="007C4F1C">
        <w:rPr>
          <w:rFonts w:ascii="Angsana New" w:hAnsi="Angsana New"/>
          <w:sz w:val="28"/>
          <w:szCs w:val="28"/>
        </w:rPr>
        <w:t>31</w:t>
      </w:r>
      <w:r w:rsidRPr="007C4F1C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CD692F" w:rsidRPr="007C4F1C">
        <w:rPr>
          <w:rFonts w:ascii="Angsana New" w:eastAsia="MS Mincho" w:hAnsi="Angsana New"/>
          <w:sz w:val="28"/>
          <w:szCs w:val="28"/>
        </w:rPr>
        <w:t>2564</w:t>
      </w:r>
      <w:r w:rsidRPr="007C4F1C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C4F1C">
        <w:rPr>
          <w:rFonts w:ascii="Angsana New" w:eastAsia="MS Mincho" w:hAnsi="Angsana New" w:hint="cs"/>
          <w:sz w:val="28"/>
          <w:szCs w:val="28"/>
          <w:cs/>
        </w:rPr>
        <w:t>และ</w:t>
      </w:r>
      <w:r w:rsidRPr="007C4F1C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CD692F" w:rsidRPr="007C4F1C">
        <w:rPr>
          <w:rFonts w:ascii="Angsana New" w:eastAsia="MS Mincho" w:hAnsi="Angsana New"/>
          <w:sz w:val="28"/>
          <w:szCs w:val="28"/>
        </w:rPr>
        <w:t>2563</w:t>
      </w:r>
    </w:p>
    <w:p w14:paraId="2B0743A1" w14:textId="6DE8ED0C" w:rsidR="005A2489" w:rsidRPr="007C4F1C" w:rsidRDefault="005A2489" w:rsidP="007C4F1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7C4F1C">
        <w:rPr>
          <w:rFonts w:ascii="Angsana New" w:hAnsi="Angsana New" w:hint="cs"/>
          <w:sz w:val="28"/>
          <w:szCs w:val="28"/>
          <w:cs/>
        </w:rPr>
        <w:lastRenderedPageBreak/>
        <w:t>เงินลงทุนในบริษัทย่อย</w:t>
      </w:r>
    </w:p>
    <w:p w14:paraId="50BA2E7C" w14:textId="77777777" w:rsidR="005A2489" w:rsidRPr="007C4F1C" w:rsidRDefault="005A2489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1412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82"/>
        <w:gridCol w:w="1708"/>
        <w:gridCol w:w="182"/>
        <w:gridCol w:w="898"/>
        <w:gridCol w:w="178"/>
        <w:gridCol w:w="630"/>
        <w:gridCol w:w="180"/>
        <w:gridCol w:w="632"/>
        <w:gridCol w:w="180"/>
        <w:gridCol w:w="720"/>
        <w:gridCol w:w="181"/>
        <w:gridCol w:w="719"/>
        <w:gridCol w:w="180"/>
        <w:gridCol w:w="720"/>
        <w:gridCol w:w="180"/>
        <w:gridCol w:w="720"/>
        <w:gridCol w:w="180"/>
        <w:gridCol w:w="720"/>
        <w:gridCol w:w="180"/>
        <w:gridCol w:w="718"/>
        <w:gridCol w:w="180"/>
        <w:gridCol w:w="720"/>
        <w:gridCol w:w="180"/>
        <w:gridCol w:w="810"/>
      </w:tblGrid>
      <w:tr w:rsidR="00F26E91" w:rsidRPr="007C4F1C" w14:paraId="3117FB08" w14:textId="77777777" w:rsidTr="00F26E91">
        <w:trPr>
          <w:cantSplit/>
          <w:trHeight w:val="68"/>
          <w:tblHeader/>
        </w:trPr>
        <w:tc>
          <w:tcPr>
            <w:tcW w:w="2250" w:type="dxa"/>
            <w:vAlign w:val="bottom"/>
          </w:tcPr>
          <w:p w14:paraId="61B5CFBE" w14:textId="77777777" w:rsidR="00F26E91" w:rsidRPr="007C4F1C" w:rsidRDefault="00F26E91" w:rsidP="007C4F1C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4185EDE4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08" w:type="dxa"/>
          </w:tcPr>
          <w:p w14:paraId="21E010B7" w14:textId="28BBA3C1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16EF85DE" w14:textId="423FBA6F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8" w:type="dxa"/>
          </w:tcPr>
          <w:p w14:paraId="695EAC4B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7FBF6279" w14:textId="2C343193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2" w:type="dxa"/>
            <w:gridSpan w:val="3"/>
            <w:vAlign w:val="bottom"/>
          </w:tcPr>
          <w:p w14:paraId="7DEF40F4" w14:textId="2FE50361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E9BD064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A9680FE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DF62FF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5308" w:type="dxa"/>
            <w:gridSpan w:val="11"/>
            <w:vAlign w:val="bottom"/>
          </w:tcPr>
          <w:p w14:paraId="06E5987F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26E91" w:rsidRPr="007C4F1C" w14:paraId="28250B79" w14:textId="77777777" w:rsidTr="00F26E91">
        <w:trPr>
          <w:cantSplit/>
          <w:trHeight w:val="68"/>
          <w:tblHeader/>
        </w:trPr>
        <w:tc>
          <w:tcPr>
            <w:tcW w:w="2250" w:type="dxa"/>
            <w:vAlign w:val="bottom"/>
          </w:tcPr>
          <w:p w14:paraId="000632E8" w14:textId="3C60ADB7" w:rsidR="00F26E91" w:rsidRPr="007C4F1C" w:rsidRDefault="00F26E91" w:rsidP="007C4F1C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82" w:type="dxa"/>
          </w:tcPr>
          <w:p w14:paraId="1C8B286E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08" w:type="dxa"/>
          </w:tcPr>
          <w:p w14:paraId="25BFD2B1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1E4BE22" w14:textId="3388E4D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2" w:type="dxa"/>
          </w:tcPr>
          <w:p w14:paraId="08DBAF53" w14:textId="2BEDEE89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8" w:type="dxa"/>
          </w:tcPr>
          <w:p w14:paraId="7AEA6065" w14:textId="2744B893" w:rsidR="00F26E91" w:rsidRPr="007C4F1C" w:rsidRDefault="00F26E91" w:rsidP="007C4F1C">
            <w:pPr>
              <w:pStyle w:val="acctfourfigures"/>
              <w:tabs>
                <w:tab w:val="clear" w:pos="765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78" w:type="dxa"/>
          </w:tcPr>
          <w:p w14:paraId="4C065777" w14:textId="7004958E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2" w:type="dxa"/>
            <w:gridSpan w:val="3"/>
            <w:vAlign w:val="bottom"/>
          </w:tcPr>
          <w:p w14:paraId="6EE1A9BD" w14:textId="6C31C2AD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สัดส่วน</w:t>
            </w:r>
          </w:p>
          <w:p w14:paraId="6239B40F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5ABD8993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453BC59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0B6D640C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EA3DF4C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FBA56A0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5A9A273E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618" w:type="dxa"/>
            <w:gridSpan w:val="3"/>
            <w:vAlign w:val="bottom"/>
          </w:tcPr>
          <w:p w14:paraId="66E05DBF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8795BA0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2BCF0E6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5729759" w14:textId="3D324D21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  <w:r w:rsidR="00E901F2"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="00E901F2" w:rsidRPr="007C4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7C4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F26E91" w:rsidRPr="007C4F1C" w14:paraId="2CD5741F" w14:textId="77777777" w:rsidTr="00F26E91">
        <w:trPr>
          <w:cantSplit/>
          <w:trHeight w:val="389"/>
          <w:tblHeader/>
        </w:trPr>
        <w:tc>
          <w:tcPr>
            <w:tcW w:w="2250" w:type="dxa"/>
          </w:tcPr>
          <w:p w14:paraId="3035E824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4BB4E4BC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</w:tcPr>
          <w:p w14:paraId="198F5F89" w14:textId="219AD39D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F1775FC" w14:textId="1F5EF951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</w:tcPr>
          <w:p w14:paraId="492881AB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B6FE5B1" w14:textId="0C80ED9E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62161445" w14:textId="551AFD99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  <w:p w14:paraId="04147F1A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15CA85E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</w:tcPr>
          <w:p w14:paraId="7AB3E028" w14:textId="4BFB6A3D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14:paraId="61AB5FB5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683824B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E2A1B0F" w14:textId="10A5BA57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  <w:p w14:paraId="305D07E9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</w:tcPr>
          <w:p w14:paraId="7C053A0D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</w:tcPr>
          <w:p w14:paraId="6F90FEB4" w14:textId="78F9BE03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14:paraId="28883481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C530F1C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9775B45" w14:textId="0C29F247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  <w:p w14:paraId="22F54574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6762F62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F049DF0" w14:textId="7B936B8E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14:paraId="1F2BEA23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2C2148F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A9B959B" w14:textId="3DE150D3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  <w:p w14:paraId="5DC72543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BED5FE5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8" w:type="dxa"/>
          </w:tcPr>
          <w:p w14:paraId="1C84A4E4" w14:textId="30B34B18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14:paraId="27B68A5C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0E6A27F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AF4A905" w14:textId="71186D86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  <w:p w14:paraId="2704F837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4B30FD4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4E2F89" w14:textId="05533A21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14:paraId="290E8372" w14:textId="7C82585B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F26E91" w:rsidRPr="007C4F1C" w14:paraId="029F50F6" w14:textId="77777777" w:rsidTr="00F26E91">
        <w:trPr>
          <w:cantSplit/>
          <w:trHeight w:val="68"/>
          <w:tblHeader/>
        </w:trPr>
        <w:tc>
          <w:tcPr>
            <w:tcW w:w="2250" w:type="dxa"/>
          </w:tcPr>
          <w:p w14:paraId="13D49C96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26E81D08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</w:tcPr>
          <w:p w14:paraId="32CA0F9A" w14:textId="75B7CAB3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E87D95E" w14:textId="2C50CCB5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</w:tcPr>
          <w:p w14:paraId="4351A261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5C1FEC4" w14:textId="32034A99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1CAAD1CD" w14:textId="5A69DBC4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03F7977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</w:tcPr>
          <w:p w14:paraId="7E23BBD1" w14:textId="4947C168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BE94F37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hideMark/>
          </w:tcPr>
          <w:p w14:paraId="0090C86D" w14:textId="2DEC0B44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1" w:type="dxa"/>
          </w:tcPr>
          <w:p w14:paraId="4D65B019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  <w:hideMark/>
          </w:tcPr>
          <w:p w14:paraId="51219942" w14:textId="6090634B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10146AE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hideMark/>
          </w:tcPr>
          <w:p w14:paraId="7901428C" w14:textId="51300B50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062DDAF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hideMark/>
          </w:tcPr>
          <w:p w14:paraId="2BDF60E9" w14:textId="1188714C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395986C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hideMark/>
          </w:tcPr>
          <w:p w14:paraId="0D052F8B" w14:textId="54BCB22E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AFDA5D7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8" w:type="dxa"/>
            <w:hideMark/>
          </w:tcPr>
          <w:p w14:paraId="0FCFE161" w14:textId="077ADF39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5060986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hideMark/>
          </w:tcPr>
          <w:p w14:paraId="43A837DD" w14:textId="101B79C0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773FF7D" w14:textId="77777777" w:rsidR="00F26E91" w:rsidRPr="007C4F1C" w:rsidRDefault="00F26E91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14:paraId="281D2EF6" w14:textId="55F23984" w:rsidR="00F26E91" w:rsidRPr="007C4F1C" w:rsidRDefault="00CD692F" w:rsidP="007C4F1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</w:tr>
      <w:tr w:rsidR="00766F1D" w:rsidRPr="007C4F1C" w14:paraId="6CB3FD40" w14:textId="77777777" w:rsidTr="00FA37B7">
        <w:trPr>
          <w:cantSplit/>
          <w:trHeight w:val="68"/>
        </w:trPr>
        <w:tc>
          <w:tcPr>
            <w:tcW w:w="2250" w:type="dxa"/>
          </w:tcPr>
          <w:p w14:paraId="34F1ACAF" w14:textId="77777777" w:rsidR="00766F1D" w:rsidRPr="007C4F1C" w:rsidRDefault="00766F1D" w:rsidP="007C4F1C">
            <w:pPr>
              <w:spacing w:line="240" w:lineRule="auto"/>
              <w:ind w:left="191" w:right="-468" w:hanging="19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" w:type="dxa"/>
          </w:tcPr>
          <w:p w14:paraId="0CA04C84" w14:textId="77777777" w:rsidR="00766F1D" w:rsidRPr="007C4F1C" w:rsidRDefault="00766F1D" w:rsidP="007C4F1C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</w:tcPr>
          <w:p w14:paraId="06D7A1F8" w14:textId="31AE73E1" w:rsidR="00766F1D" w:rsidRPr="007C4F1C" w:rsidRDefault="00766F1D" w:rsidP="007C4F1C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67A7BB6" w14:textId="0CC5443D" w:rsidR="00766F1D" w:rsidRPr="007C4F1C" w:rsidRDefault="00766F1D" w:rsidP="007C4F1C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</w:tcPr>
          <w:p w14:paraId="00C06CF4" w14:textId="77777777" w:rsidR="00766F1D" w:rsidRPr="007C4F1C" w:rsidRDefault="00766F1D" w:rsidP="007C4F1C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978CB4B" w14:textId="2DCF3210" w:rsidR="00766F1D" w:rsidRPr="007C4F1C" w:rsidRDefault="00766F1D" w:rsidP="007C4F1C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2" w:type="dxa"/>
            <w:gridSpan w:val="3"/>
            <w:vAlign w:val="bottom"/>
          </w:tcPr>
          <w:p w14:paraId="13E8C033" w14:textId="7E5762DE" w:rsidR="00766F1D" w:rsidRPr="007C4F1C" w:rsidRDefault="00766F1D" w:rsidP="007C4F1C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7C4F1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ร้อยละ</w:t>
            </w:r>
            <w:r w:rsidRPr="007C4F1C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3221827" w14:textId="77777777" w:rsidR="00766F1D" w:rsidRPr="007C4F1C" w:rsidRDefault="00766F1D" w:rsidP="007C4F1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8" w:type="dxa"/>
            <w:gridSpan w:val="15"/>
            <w:vAlign w:val="bottom"/>
          </w:tcPr>
          <w:p w14:paraId="44041C06" w14:textId="3B2162CE" w:rsidR="00766F1D" w:rsidRPr="007C4F1C" w:rsidRDefault="00766F1D" w:rsidP="007C4F1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7C4F1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7C4F1C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F26E91" w:rsidRPr="007C4F1C" w14:paraId="24E3A54B" w14:textId="77777777" w:rsidTr="00F26E91">
        <w:trPr>
          <w:cantSplit/>
        </w:trPr>
        <w:tc>
          <w:tcPr>
            <w:tcW w:w="2250" w:type="dxa"/>
          </w:tcPr>
          <w:p w14:paraId="50076FBE" w14:textId="4CCEAF6E" w:rsidR="00F26E91" w:rsidRPr="007C4F1C" w:rsidRDefault="00F26E91" w:rsidP="007C4F1C">
            <w:pPr>
              <w:spacing w:line="240" w:lineRule="auto"/>
              <w:ind w:left="191" w:right="-468" w:hanging="191"/>
              <w:rPr>
                <w:rFonts w:ascii="Angsana New" w:hAnsi="Angsana New"/>
                <w:sz w:val="26"/>
                <w:szCs w:val="26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C4F1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C4F1C">
              <w:rPr>
                <w:rFonts w:ascii="Angsana New" w:hAnsi="Angsana New" w:hint="cs"/>
                <w:sz w:val="26"/>
                <w:szCs w:val="26"/>
                <w:cs/>
              </w:rPr>
              <w:t>เทพพิทักษ์ซีฟูดส์</w:t>
            </w:r>
            <w:r w:rsidRPr="007C4F1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C4F1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2" w:type="dxa"/>
          </w:tcPr>
          <w:p w14:paraId="4142C4AE" w14:textId="77777777" w:rsidR="00F26E91" w:rsidRPr="007C4F1C" w:rsidRDefault="00F26E91" w:rsidP="007C4F1C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</w:tcPr>
          <w:p w14:paraId="12BCCA46" w14:textId="65BBF4A8" w:rsidR="00F26E91" w:rsidRPr="007C4F1C" w:rsidRDefault="00F26E91" w:rsidP="007C4F1C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ผลิตอาหารทะเลแช่แข็ง</w:t>
            </w:r>
          </w:p>
        </w:tc>
        <w:tc>
          <w:tcPr>
            <w:tcW w:w="182" w:type="dxa"/>
          </w:tcPr>
          <w:p w14:paraId="4856B0A7" w14:textId="196D575A" w:rsidR="00F26E91" w:rsidRPr="007C4F1C" w:rsidRDefault="00F26E91" w:rsidP="007C4F1C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</w:tcPr>
          <w:p w14:paraId="059AFF30" w14:textId="63EB9245" w:rsidR="00F26E91" w:rsidRPr="007C4F1C" w:rsidRDefault="00F26E91" w:rsidP="007C4F1C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8" w:type="dxa"/>
          </w:tcPr>
          <w:p w14:paraId="0B244265" w14:textId="712077A6" w:rsidR="00F26E91" w:rsidRPr="007C4F1C" w:rsidRDefault="00F26E91" w:rsidP="007C4F1C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0C3CE56" w14:textId="35658595" w:rsidR="00F26E91" w:rsidRPr="007C4F1C" w:rsidRDefault="00CD692F" w:rsidP="007C4F1C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99</w:t>
            </w:r>
            <w:r w:rsidR="00F26E91"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96</w:t>
            </w:r>
          </w:p>
        </w:tc>
        <w:tc>
          <w:tcPr>
            <w:tcW w:w="180" w:type="dxa"/>
            <w:vAlign w:val="bottom"/>
          </w:tcPr>
          <w:p w14:paraId="32CF80A6" w14:textId="77777777" w:rsidR="00F26E91" w:rsidRPr="007C4F1C" w:rsidRDefault="00F26E91" w:rsidP="007C4F1C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  <w:vAlign w:val="bottom"/>
          </w:tcPr>
          <w:p w14:paraId="5D873E1D" w14:textId="521DB851" w:rsidR="00F26E91" w:rsidRPr="007C4F1C" w:rsidRDefault="00CD692F" w:rsidP="007C4F1C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99</w:t>
            </w:r>
            <w:r w:rsidR="00F26E91"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96</w:t>
            </w:r>
          </w:p>
        </w:tc>
        <w:tc>
          <w:tcPr>
            <w:tcW w:w="180" w:type="dxa"/>
            <w:vAlign w:val="bottom"/>
          </w:tcPr>
          <w:p w14:paraId="2866C843" w14:textId="77777777" w:rsidR="00F26E91" w:rsidRPr="007C4F1C" w:rsidRDefault="00F26E91" w:rsidP="007C4F1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A1D7122" w14:textId="33576E1D" w:rsidR="00F26E91" w:rsidRPr="007C4F1C" w:rsidRDefault="00CD692F" w:rsidP="007C4F1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70</w:t>
            </w:r>
            <w:r w:rsidR="00F26E91"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  <w:r w:rsidR="00F26E91"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2689E112" w14:textId="77777777" w:rsidR="00F26E91" w:rsidRPr="007C4F1C" w:rsidRDefault="00F26E91" w:rsidP="007C4F1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128C4077" w14:textId="6BAD3C07" w:rsidR="00F26E91" w:rsidRPr="007C4F1C" w:rsidRDefault="00CD692F" w:rsidP="007C4F1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70</w:t>
            </w:r>
            <w:r w:rsidR="00F26E91"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  <w:r w:rsidR="00F26E91" w:rsidRPr="007C4F1C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991CF4D" w14:textId="77777777" w:rsidR="00F26E91" w:rsidRPr="007C4F1C" w:rsidRDefault="00F26E91" w:rsidP="007C4F1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59CA8E0B" w14:textId="377C044F" w:rsidR="00F26E91" w:rsidRPr="007C4F1C" w:rsidRDefault="00CD692F" w:rsidP="007C4F1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69</w:t>
            </w:r>
            <w:r w:rsidR="00F26E91" w:rsidRPr="007C4F1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7C4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976</w:t>
            </w:r>
          </w:p>
        </w:tc>
        <w:tc>
          <w:tcPr>
            <w:tcW w:w="180" w:type="dxa"/>
            <w:vAlign w:val="bottom"/>
          </w:tcPr>
          <w:p w14:paraId="4AB82A5D" w14:textId="77777777" w:rsidR="00F26E91" w:rsidRPr="007C4F1C" w:rsidRDefault="00F26E91" w:rsidP="007C4F1C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163E20FB" w14:textId="2698409A" w:rsidR="00F26E91" w:rsidRPr="007C4F1C" w:rsidRDefault="00CD692F" w:rsidP="007C4F1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C4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69</w:t>
            </w:r>
            <w:r w:rsidR="00F26E91" w:rsidRPr="007C4F1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7C4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976</w:t>
            </w:r>
          </w:p>
        </w:tc>
        <w:tc>
          <w:tcPr>
            <w:tcW w:w="180" w:type="dxa"/>
            <w:vAlign w:val="bottom"/>
          </w:tcPr>
          <w:p w14:paraId="688405F0" w14:textId="77777777" w:rsidR="00F26E91" w:rsidRPr="007C4F1C" w:rsidRDefault="00F26E91" w:rsidP="007C4F1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2BE4B057" w14:textId="77777777" w:rsidR="00F26E91" w:rsidRPr="007C4F1C" w:rsidRDefault="00F26E91" w:rsidP="007C4F1C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   -</w:t>
            </w:r>
          </w:p>
        </w:tc>
        <w:tc>
          <w:tcPr>
            <w:tcW w:w="180" w:type="dxa"/>
            <w:vAlign w:val="bottom"/>
          </w:tcPr>
          <w:p w14:paraId="7F4DBF83" w14:textId="77777777" w:rsidR="00F26E91" w:rsidRPr="007C4F1C" w:rsidRDefault="00F26E91" w:rsidP="007C4F1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18" w:type="dxa"/>
            <w:tcBorders>
              <w:bottom w:val="double" w:sz="4" w:space="0" w:color="auto"/>
            </w:tcBorders>
            <w:vAlign w:val="bottom"/>
          </w:tcPr>
          <w:p w14:paraId="64B8F07C" w14:textId="77777777" w:rsidR="00F26E91" w:rsidRPr="007C4F1C" w:rsidRDefault="00F26E91" w:rsidP="007C4F1C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   -</w:t>
            </w:r>
          </w:p>
        </w:tc>
        <w:tc>
          <w:tcPr>
            <w:tcW w:w="180" w:type="dxa"/>
          </w:tcPr>
          <w:p w14:paraId="25EEB478" w14:textId="77777777" w:rsidR="00F26E91" w:rsidRPr="007C4F1C" w:rsidRDefault="00F26E91" w:rsidP="007C4F1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518E16E4" w14:textId="7CF8E7A3" w:rsidR="00F26E91" w:rsidRPr="007C4F1C" w:rsidRDefault="00CD692F" w:rsidP="007C4F1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4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69</w:t>
            </w:r>
            <w:r w:rsidR="00F26E91" w:rsidRPr="007C4F1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7C4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976</w:t>
            </w:r>
          </w:p>
        </w:tc>
        <w:tc>
          <w:tcPr>
            <w:tcW w:w="180" w:type="dxa"/>
            <w:vAlign w:val="bottom"/>
          </w:tcPr>
          <w:p w14:paraId="5311049D" w14:textId="77777777" w:rsidR="00F26E91" w:rsidRPr="007C4F1C" w:rsidRDefault="00F26E91" w:rsidP="007C4F1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EEAE86E" w14:textId="56351843" w:rsidR="00F26E91" w:rsidRPr="007C4F1C" w:rsidRDefault="00CD692F" w:rsidP="007C4F1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C4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69</w:t>
            </w:r>
            <w:r w:rsidR="00F26E91" w:rsidRPr="007C4F1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7C4F1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976</w:t>
            </w:r>
          </w:p>
        </w:tc>
      </w:tr>
    </w:tbl>
    <w:p w14:paraId="40ECD9D8" w14:textId="77777777" w:rsidR="009801DA" w:rsidRPr="007C4F1C" w:rsidRDefault="009801DA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24"/>
          <w:szCs w:val="24"/>
        </w:rPr>
      </w:pPr>
    </w:p>
    <w:p w14:paraId="524AD8D7" w14:textId="41B28F5C" w:rsidR="00F7145E" w:rsidRPr="007C4F1C" w:rsidRDefault="00F7145E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7C4F1C">
        <w:rPr>
          <w:rFonts w:ascii="Angsana New" w:eastAsia="MS Mincho" w:hAnsi="Angsana New" w:hint="cs"/>
          <w:sz w:val="28"/>
          <w:szCs w:val="28"/>
          <w:cs/>
        </w:rPr>
        <w:t>บริษัทไม่มีเงินปันผลรับจากเงินลงทุนดังกล่าวข้างต้นในระหว่าง</w:t>
      </w:r>
      <w:r w:rsidRPr="007C4F1C">
        <w:rPr>
          <w:rFonts w:ascii="Angsana New" w:hAnsi="Angsana New" w:hint="cs"/>
          <w:sz w:val="28"/>
          <w:szCs w:val="28"/>
          <w:cs/>
        </w:rPr>
        <w:t xml:space="preserve">งวดสามเดือนสิ้นสุดวันที่ </w:t>
      </w:r>
      <w:r w:rsidR="00CD692F" w:rsidRPr="007C4F1C">
        <w:rPr>
          <w:rFonts w:ascii="Angsana New" w:hAnsi="Angsana New"/>
          <w:sz w:val="28"/>
          <w:szCs w:val="28"/>
        </w:rPr>
        <w:t>31</w:t>
      </w:r>
      <w:r w:rsidRPr="007C4F1C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CD692F" w:rsidRPr="007C4F1C">
        <w:rPr>
          <w:rFonts w:ascii="Angsana New" w:eastAsia="MS Mincho" w:hAnsi="Angsana New"/>
          <w:sz w:val="28"/>
          <w:szCs w:val="28"/>
        </w:rPr>
        <w:t>2564</w:t>
      </w:r>
      <w:r w:rsidRPr="007C4F1C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C4F1C">
        <w:rPr>
          <w:rFonts w:ascii="Angsana New" w:eastAsia="MS Mincho" w:hAnsi="Angsana New" w:hint="cs"/>
          <w:sz w:val="28"/>
          <w:szCs w:val="28"/>
          <w:cs/>
        </w:rPr>
        <w:t>และ</w:t>
      </w:r>
      <w:r w:rsidRPr="007C4F1C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CD692F" w:rsidRPr="007C4F1C">
        <w:rPr>
          <w:rFonts w:ascii="Angsana New" w:eastAsia="MS Mincho" w:hAnsi="Angsana New"/>
          <w:sz w:val="28"/>
          <w:szCs w:val="28"/>
        </w:rPr>
        <w:t>2563</w:t>
      </w:r>
    </w:p>
    <w:p w14:paraId="01C7426A" w14:textId="77777777" w:rsidR="006A336A" w:rsidRPr="007C4F1C" w:rsidRDefault="006A336A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24"/>
          <w:szCs w:val="24"/>
        </w:rPr>
      </w:pPr>
    </w:p>
    <w:p w14:paraId="13AA42D0" w14:textId="67BD685B" w:rsidR="006A336A" w:rsidRPr="007C4F1C" w:rsidRDefault="006A336A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  <w:cs/>
        </w:rPr>
        <w:sectPr w:rsidR="006A336A" w:rsidRPr="007C4F1C" w:rsidSect="00E46D1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7C4F1C">
        <w:rPr>
          <w:rFonts w:ascii="Angsana New" w:eastAsia="MS Mincho" w:hAnsi="Angsana New" w:hint="cs"/>
          <w:sz w:val="28"/>
          <w:szCs w:val="28"/>
          <w:cs/>
        </w:rPr>
        <w:t>เมื่อวันที่</w:t>
      </w:r>
      <w:r w:rsidRPr="007C4F1C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CD692F" w:rsidRPr="007C4F1C">
        <w:rPr>
          <w:rFonts w:ascii="Angsana New" w:eastAsia="MS Mincho" w:hAnsi="Angsana New"/>
          <w:sz w:val="28"/>
          <w:szCs w:val="28"/>
        </w:rPr>
        <w:t>28</w:t>
      </w:r>
      <w:r w:rsidRPr="007C4F1C">
        <w:rPr>
          <w:rFonts w:ascii="Angsana New" w:eastAsia="MS Mincho" w:hAnsi="Angsana New"/>
          <w:sz w:val="28"/>
          <w:szCs w:val="28"/>
        </w:rPr>
        <w:t xml:space="preserve"> </w:t>
      </w:r>
      <w:r w:rsidRPr="007C4F1C">
        <w:rPr>
          <w:rFonts w:ascii="Angsana New" w:eastAsia="MS Mincho" w:hAnsi="Angsana New" w:hint="cs"/>
          <w:sz w:val="28"/>
          <w:szCs w:val="28"/>
          <w:cs/>
        </w:rPr>
        <w:t>มกราคม</w:t>
      </w:r>
      <w:r w:rsidRPr="007C4F1C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CD692F" w:rsidRPr="007C4F1C">
        <w:rPr>
          <w:rFonts w:ascii="Angsana New" w:eastAsia="MS Mincho" w:hAnsi="Angsana New"/>
          <w:sz w:val="28"/>
          <w:szCs w:val="28"/>
        </w:rPr>
        <w:t>2564</w:t>
      </w:r>
      <w:r w:rsidRPr="007C4F1C">
        <w:rPr>
          <w:rFonts w:ascii="Angsana New" w:eastAsia="MS Mincho" w:hAnsi="Angsana New"/>
          <w:sz w:val="28"/>
          <w:szCs w:val="28"/>
        </w:rPr>
        <w:t xml:space="preserve"> </w:t>
      </w:r>
      <w:r w:rsidRPr="007C4F1C">
        <w:rPr>
          <w:rFonts w:ascii="Angsana New" w:eastAsia="MS Mincho" w:hAnsi="Angsana New" w:hint="cs"/>
          <w:sz w:val="28"/>
          <w:szCs w:val="28"/>
          <w:cs/>
        </w:rPr>
        <w:t>ที่ประชุมคณะกรรมการบริษัทของบริษัท</w:t>
      </w:r>
      <w:r w:rsidRPr="007C4F1C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C4F1C">
        <w:rPr>
          <w:rFonts w:ascii="Angsana New" w:eastAsia="MS Mincho" w:hAnsi="Angsana New" w:hint="cs"/>
          <w:sz w:val="28"/>
          <w:szCs w:val="28"/>
          <w:cs/>
        </w:rPr>
        <w:t>ได้มีมติให้เลิกบริษัท</w:t>
      </w:r>
      <w:r w:rsidR="009267D4" w:rsidRPr="007C4F1C">
        <w:rPr>
          <w:rFonts w:ascii="Angsana New" w:eastAsia="MS Mincho" w:hAnsi="Angsana New" w:hint="cs"/>
          <w:sz w:val="28"/>
          <w:szCs w:val="28"/>
          <w:cs/>
        </w:rPr>
        <w:t>ย่อย ซึ่งได้แก่บริษัท</w:t>
      </w:r>
      <w:r w:rsidRPr="007C4F1C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C4F1C">
        <w:rPr>
          <w:rFonts w:ascii="Angsana New" w:eastAsia="MS Mincho" w:hAnsi="Angsana New" w:hint="cs"/>
          <w:sz w:val="28"/>
          <w:szCs w:val="28"/>
          <w:cs/>
        </w:rPr>
        <w:t>เทพพิทักษ์ซีฟูดส์</w:t>
      </w:r>
      <w:r w:rsidRPr="007C4F1C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C4F1C">
        <w:rPr>
          <w:rFonts w:ascii="Angsana New" w:eastAsia="MS Mincho" w:hAnsi="Angsana New" w:hint="cs"/>
          <w:sz w:val="28"/>
          <w:szCs w:val="28"/>
          <w:cs/>
        </w:rPr>
        <w:t>จำกัด</w:t>
      </w:r>
      <w:r w:rsidRPr="007C4F1C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C4F1C">
        <w:rPr>
          <w:rFonts w:ascii="Angsana New" w:eastAsia="MS Mincho" w:hAnsi="Angsana New" w:hint="cs"/>
          <w:sz w:val="28"/>
          <w:szCs w:val="28"/>
          <w:cs/>
        </w:rPr>
        <w:t>เนื่องจาก</w:t>
      </w:r>
      <w:r w:rsidR="009267D4" w:rsidRPr="007C4F1C">
        <w:rPr>
          <w:rFonts w:ascii="Angsana New" w:eastAsia="MS Mincho" w:hAnsi="Angsana New" w:hint="cs"/>
          <w:sz w:val="28"/>
          <w:szCs w:val="28"/>
          <w:cs/>
        </w:rPr>
        <w:t>บริษัทย่อย</w:t>
      </w:r>
      <w:r w:rsidRPr="007C4F1C">
        <w:rPr>
          <w:rFonts w:ascii="Angsana New" w:eastAsia="MS Mincho" w:hAnsi="Angsana New" w:hint="cs"/>
          <w:sz w:val="28"/>
          <w:szCs w:val="28"/>
          <w:cs/>
        </w:rPr>
        <w:t>ได้หยุดดำเนินการในส่วนของโรงงานผลิต</w:t>
      </w:r>
      <w:r w:rsidR="00F35FE1" w:rsidRPr="007C4F1C">
        <w:rPr>
          <w:rFonts w:ascii="Angsana New" w:eastAsia="MS Mincho" w:hAnsi="Angsana New" w:hint="cs"/>
          <w:sz w:val="28"/>
          <w:szCs w:val="28"/>
          <w:cs/>
        </w:rPr>
        <w:t xml:space="preserve">  ทั้งนี้ มติการเลิกบริษัทย่อยดังกล่าวอยู่ระหว่างพิจารณานำเสนอให้ที่ประชุมผู้ถือหุ้นของบริษัทย่อยอนุมัติการเลิกบริษัท</w:t>
      </w:r>
    </w:p>
    <w:p w14:paraId="705D7BB8" w14:textId="19249BE7" w:rsidR="00236101" w:rsidRPr="007C4F1C" w:rsidRDefault="00236101" w:rsidP="007C4F1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lang w:val="en-US"/>
        </w:rPr>
      </w:pPr>
      <w:r w:rsidRPr="007C4F1C">
        <w:rPr>
          <w:rFonts w:ascii="Angsana New" w:hAnsi="Angsana New" w:hint="cs"/>
          <w:sz w:val="28"/>
          <w:szCs w:val="28"/>
          <w:cs/>
        </w:rPr>
        <w:lastRenderedPageBreak/>
        <w:t>ที่ดิน</w:t>
      </w:r>
      <w:r w:rsidRPr="007C4F1C">
        <w:rPr>
          <w:rFonts w:ascii="Angsana New" w:eastAsia="MS Mincho" w:hAnsi="Angsana New"/>
          <w:sz w:val="28"/>
          <w:szCs w:val="28"/>
          <w:cs/>
          <w:lang w:val="en-US"/>
        </w:rPr>
        <w:t xml:space="preserve"> </w:t>
      </w:r>
      <w:r w:rsidRPr="007C4F1C">
        <w:rPr>
          <w:rFonts w:ascii="Angsana New" w:eastAsia="MS Mincho" w:hAnsi="Angsana New" w:hint="cs"/>
          <w:sz w:val="28"/>
          <w:szCs w:val="28"/>
          <w:cs/>
          <w:lang w:val="en-US"/>
        </w:rPr>
        <w:t>อาคารและอุปกรณ์</w:t>
      </w:r>
      <w:r w:rsidRPr="007C4F1C">
        <w:rPr>
          <w:rFonts w:ascii="Angsana New" w:eastAsia="MS Mincho" w:hAnsi="Angsana New"/>
          <w:sz w:val="28"/>
          <w:szCs w:val="28"/>
          <w:cs/>
          <w:lang w:val="en-US"/>
        </w:rPr>
        <w:t xml:space="preserve">  </w:t>
      </w:r>
    </w:p>
    <w:p w14:paraId="7CCD8667" w14:textId="58A2AA58" w:rsidR="00236101" w:rsidRPr="007C4F1C" w:rsidRDefault="00236101" w:rsidP="007C4F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eastAsia="MS Mincho" w:hAnsi="Angsana New"/>
          <w:sz w:val="24"/>
          <w:szCs w:val="24"/>
        </w:rPr>
      </w:pPr>
    </w:p>
    <w:p w14:paraId="6CBD9AF7" w14:textId="31C9AE7A" w:rsidR="001829E0" w:rsidRPr="007C4F1C" w:rsidRDefault="007C3D6C" w:rsidP="007C4F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7C4F1C">
        <w:rPr>
          <w:rFonts w:ascii="Angsana New" w:hAnsi="Angsana New" w:hint="cs"/>
          <w:b/>
          <w:sz w:val="28"/>
          <w:szCs w:val="28"/>
          <w:cs/>
        </w:rPr>
        <w:t>การซื้อ</w:t>
      </w:r>
      <w:r w:rsidRPr="007C4F1C">
        <w:rPr>
          <w:rFonts w:ascii="Angsana New" w:hAnsi="Angsana New"/>
          <w:b/>
          <w:sz w:val="28"/>
          <w:szCs w:val="28"/>
          <w:cs/>
        </w:rPr>
        <w:t xml:space="preserve"> </w:t>
      </w:r>
      <w:r w:rsidRPr="007C4F1C">
        <w:rPr>
          <w:rFonts w:ascii="Angsana New" w:hAnsi="Angsana New" w:hint="cs"/>
          <w:b/>
          <w:sz w:val="28"/>
          <w:szCs w:val="28"/>
          <w:cs/>
        </w:rPr>
        <w:t>จำหน่าย</w:t>
      </w:r>
      <w:r w:rsidRPr="007C4F1C">
        <w:rPr>
          <w:rFonts w:ascii="Angsana New" w:hAnsi="Angsana New"/>
          <w:b/>
          <w:sz w:val="28"/>
          <w:szCs w:val="28"/>
          <w:cs/>
        </w:rPr>
        <w:t xml:space="preserve"> </w:t>
      </w:r>
      <w:r w:rsidRPr="007C4F1C">
        <w:rPr>
          <w:rFonts w:ascii="Angsana New" w:hAnsi="Angsana New" w:hint="cs"/>
          <w:b/>
          <w:sz w:val="28"/>
          <w:szCs w:val="28"/>
          <w:cs/>
        </w:rPr>
        <w:t>และโอนที่ดิน</w:t>
      </w:r>
      <w:r w:rsidRPr="007C4F1C">
        <w:rPr>
          <w:rFonts w:ascii="Angsana New" w:hAnsi="Angsana New"/>
          <w:b/>
          <w:sz w:val="28"/>
          <w:szCs w:val="28"/>
          <w:cs/>
        </w:rPr>
        <w:t xml:space="preserve"> </w:t>
      </w:r>
      <w:r w:rsidRPr="007C4F1C">
        <w:rPr>
          <w:rFonts w:ascii="Angsana New" w:hAnsi="Angsana New" w:hint="cs"/>
          <w:b/>
          <w:sz w:val="28"/>
          <w:szCs w:val="28"/>
          <w:cs/>
        </w:rPr>
        <w:t>อาคารและอุปกรณ์ระหว่างงวด</w:t>
      </w:r>
      <w:r w:rsidR="001829E0" w:rsidRPr="007C4F1C">
        <w:rPr>
          <w:rFonts w:ascii="Angsana New" w:hAnsi="Angsana New" w:hint="cs"/>
          <w:b/>
          <w:sz w:val="28"/>
          <w:szCs w:val="28"/>
          <w:cs/>
        </w:rPr>
        <w:t>สาม</w:t>
      </w:r>
      <w:r w:rsidR="001829E0" w:rsidRPr="007C4F1C">
        <w:rPr>
          <w:rFonts w:ascii="Angsana New" w:hAnsi="Angsana New"/>
          <w:b/>
          <w:sz w:val="28"/>
          <w:szCs w:val="28"/>
          <w:cs/>
        </w:rPr>
        <w:t>เดือนสิ้นสุดวันที่</w:t>
      </w:r>
      <w:r w:rsidR="001829E0" w:rsidRPr="007C4F1C">
        <w:rPr>
          <w:rFonts w:ascii="Angsana New" w:hAnsi="Angsana New"/>
          <w:bCs/>
          <w:sz w:val="28"/>
          <w:szCs w:val="28"/>
          <w:cs/>
        </w:rPr>
        <w:t xml:space="preserve"> </w:t>
      </w:r>
      <w:r w:rsidR="00CD692F" w:rsidRPr="007C4F1C">
        <w:rPr>
          <w:rFonts w:ascii="Angsana New" w:hAnsi="Angsana New"/>
          <w:bCs/>
          <w:sz w:val="28"/>
          <w:szCs w:val="28"/>
        </w:rPr>
        <w:t>31</w:t>
      </w:r>
      <w:r w:rsidR="001829E0" w:rsidRPr="007C4F1C">
        <w:rPr>
          <w:rFonts w:ascii="Angsana New" w:hAnsi="Angsana New"/>
          <w:b/>
          <w:sz w:val="28"/>
          <w:szCs w:val="28"/>
          <w:cs/>
        </w:rPr>
        <w:t xml:space="preserve"> </w:t>
      </w:r>
      <w:r w:rsidR="001829E0" w:rsidRPr="007C4F1C">
        <w:rPr>
          <w:rFonts w:ascii="Angsana New" w:hAnsi="Angsana New" w:hint="cs"/>
          <w:b/>
          <w:sz w:val="28"/>
          <w:szCs w:val="28"/>
          <w:cs/>
        </w:rPr>
        <w:t>มีนาคม</w:t>
      </w:r>
      <w:r w:rsidR="001829E0" w:rsidRPr="007C4F1C">
        <w:rPr>
          <w:rFonts w:ascii="Angsana New" w:hAnsi="Angsana New"/>
          <w:bCs/>
          <w:sz w:val="28"/>
          <w:szCs w:val="28"/>
          <w:cs/>
        </w:rPr>
        <w:t xml:space="preserve"> </w:t>
      </w:r>
      <w:r w:rsidR="00CD692F" w:rsidRPr="007C4F1C">
        <w:rPr>
          <w:rFonts w:ascii="Angsana New" w:hAnsi="Angsana New"/>
          <w:bCs/>
          <w:sz w:val="28"/>
          <w:szCs w:val="28"/>
        </w:rPr>
        <w:t>2564</w:t>
      </w:r>
      <w:r w:rsidR="001829E0" w:rsidRPr="007C4F1C">
        <w:rPr>
          <w:rFonts w:ascii="Angsana New" w:hAnsi="Angsana New"/>
          <w:b/>
          <w:sz w:val="28"/>
          <w:szCs w:val="28"/>
          <w:cs/>
        </w:rPr>
        <w:t xml:space="preserve"> </w:t>
      </w:r>
      <w:r w:rsidRPr="007C4F1C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094F730A" w14:textId="47FD0EB7" w:rsidR="007C3D6C" w:rsidRPr="007C4F1C" w:rsidRDefault="007C3D6C" w:rsidP="007C4F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220"/>
        <w:gridCol w:w="236"/>
        <w:gridCol w:w="1744"/>
        <w:gridCol w:w="268"/>
        <w:gridCol w:w="1802"/>
      </w:tblGrid>
      <w:tr w:rsidR="009F02B4" w:rsidRPr="007C4F1C" w14:paraId="6918C6BC" w14:textId="77777777" w:rsidTr="009F02B4">
        <w:trPr>
          <w:tblHeader/>
        </w:trPr>
        <w:tc>
          <w:tcPr>
            <w:tcW w:w="5220" w:type="dxa"/>
          </w:tcPr>
          <w:p w14:paraId="7FE671AF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D09DE0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14" w:type="dxa"/>
            <w:gridSpan w:val="3"/>
          </w:tcPr>
          <w:p w14:paraId="7245569D" w14:textId="3C6EA7BA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7C4F1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02B4" w:rsidRPr="007C4F1C" w14:paraId="28DDD1FC" w14:textId="77777777" w:rsidTr="009F02B4">
        <w:tc>
          <w:tcPr>
            <w:tcW w:w="5220" w:type="dxa"/>
          </w:tcPr>
          <w:p w14:paraId="768D0451" w14:textId="368D0CE5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E8FFB5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</w:tcPr>
          <w:p w14:paraId="6DA438EC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</w:t>
            </w:r>
          </w:p>
          <w:p w14:paraId="7DF6F52A" w14:textId="74B20CDC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และการโอนเข้า</w:t>
            </w:r>
          </w:p>
        </w:tc>
        <w:tc>
          <w:tcPr>
            <w:tcW w:w="268" w:type="dxa"/>
          </w:tcPr>
          <w:p w14:paraId="062859E0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</w:tcPr>
          <w:p w14:paraId="550CA58A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61377DB1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และการโอนออก</w:t>
            </w:r>
          </w:p>
        </w:tc>
      </w:tr>
      <w:tr w:rsidR="009F02B4" w:rsidRPr="007C4F1C" w14:paraId="5CB32B5A" w14:textId="77777777" w:rsidTr="009F02B4">
        <w:tc>
          <w:tcPr>
            <w:tcW w:w="5220" w:type="dxa"/>
          </w:tcPr>
          <w:p w14:paraId="60CD6C7D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00724B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</w:tcPr>
          <w:p w14:paraId="482D7EFD" w14:textId="57060230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7C4F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68" w:type="dxa"/>
          </w:tcPr>
          <w:p w14:paraId="146D7E4A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</w:tcPr>
          <w:p w14:paraId="47929035" w14:textId="40CD63E3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-</w:t>
            </w:r>
            <w:r w:rsidRPr="007C4F1C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 </w:t>
            </w: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9F02B4" w:rsidRPr="007C4F1C" w14:paraId="13514877" w14:textId="77777777" w:rsidTr="007E4F6F">
        <w:tc>
          <w:tcPr>
            <w:tcW w:w="5220" w:type="dxa"/>
          </w:tcPr>
          <w:p w14:paraId="41CF944E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793C91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14" w:type="dxa"/>
            <w:gridSpan w:val="3"/>
          </w:tcPr>
          <w:p w14:paraId="40A84AFB" w14:textId="5C346FF3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F02B4" w:rsidRPr="007C4F1C" w14:paraId="513D11CA" w14:textId="77777777" w:rsidTr="009F02B4">
        <w:tc>
          <w:tcPr>
            <w:tcW w:w="5220" w:type="dxa"/>
          </w:tcPr>
          <w:p w14:paraId="1681643E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236" w:type="dxa"/>
          </w:tcPr>
          <w:p w14:paraId="74072FC6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</w:tcPr>
          <w:p w14:paraId="52C0BD1C" w14:textId="0D1DAD00" w:rsidR="009F02B4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268" w:type="dxa"/>
          </w:tcPr>
          <w:p w14:paraId="4723B084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</w:tcPr>
          <w:p w14:paraId="3F378D86" w14:textId="0BF1A82D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02B4" w:rsidRPr="007C4F1C" w14:paraId="0DB77CA4" w14:textId="77777777" w:rsidTr="009F02B4">
        <w:tc>
          <w:tcPr>
            <w:tcW w:w="5220" w:type="dxa"/>
          </w:tcPr>
          <w:p w14:paraId="2EE0507E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236" w:type="dxa"/>
          </w:tcPr>
          <w:p w14:paraId="19932C02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</w:tcPr>
          <w:p w14:paraId="3E0C1B39" w14:textId="36952C3D" w:rsidR="009F02B4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F02B4" w:rsidRPr="007C4F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F1C">
              <w:rPr>
                <w:rFonts w:asciiTheme="majorBidi" w:hAnsiTheme="majorBidi" w:cstheme="majorBidi"/>
                <w:sz w:val="28"/>
                <w:szCs w:val="28"/>
              </w:rPr>
              <w:t>067</w:t>
            </w:r>
          </w:p>
        </w:tc>
        <w:tc>
          <w:tcPr>
            <w:tcW w:w="268" w:type="dxa"/>
          </w:tcPr>
          <w:p w14:paraId="717D3305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</w:tcPr>
          <w:p w14:paraId="6B1B346F" w14:textId="1C817165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692F" w:rsidRPr="007C4F1C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Pr="007C4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F02B4" w:rsidRPr="007C4F1C" w14:paraId="32FBF3D7" w14:textId="77777777" w:rsidTr="009F02B4">
        <w:tc>
          <w:tcPr>
            <w:tcW w:w="5220" w:type="dxa"/>
          </w:tcPr>
          <w:p w14:paraId="53354BDC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36" w:type="dxa"/>
          </w:tcPr>
          <w:p w14:paraId="3FB6FBB4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</w:tcPr>
          <w:p w14:paraId="69E30A05" w14:textId="399AEE26" w:rsidR="009F02B4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268" w:type="dxa"/>
          </w:tcPr>
          <w:p w14:paraId="460455A8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</w:tcPr>
          <w:p w14:paraId="2F56E0D4" w14:textId="5A63F35D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692F" w:rsidRPr="007C4F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7C4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F02B4" w:rsidRPr="007C4F1C" w14:paraId="5ECBF2E5" w14:textId="77777777" w:rsidTr="009F02B4">
        <w:tc>
          <w:tcPr>
            <w:tcW w:w="5220" w:type="dxa"/>
          </w:tcPr>
          <w:p w14:paraId="629328F5" w14:textId="5FF4C4D9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สินทรัพย์ระหว่างก่อสร้างและเครื่องจักรระหว่างติดตั้ง</w:t>
            </w:r>
          </w:p>
        </w:tc>
        <w:tc>
          <w:tcPr>
            <w:tcW w:w="236" w:type="dxa"/>
          </w:tcPr>
          <w:p w14:paraId="58439843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</w:tcPr>
          <w:p w14:paraId="34351A15" w14:textId="3E15D062" w:rsidR="009F02B4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F02B4" w:rsidRPr="007C4F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4F1C"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  <w:tc>
          <w:tcPr>
            <w:tcW w:w="268" w:type="dxa"/>
          </w:tcPr>
          <w:p w14:paraId="74366600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05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</w:tcPr>
          <w:p w14:paraId="65F40E0D" w14:textId="239B9743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692F" w:rsidRPr="007C4F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C4F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D692F" w:rsidRPr="007C4F1C">
              <w:rPr>
                <w:rFonts w:asciiTheme="majorBidi" w:hAnsiTheme="majorBidi" w:cstheme="majorBidi"/>
                <w:sz w:val="28"/>
                <w:szCs w:val="28"/>
              </w:rPr>
              <w:t>902</w:t>
            </w:r>
            <w:r w:rsidRPr="007C4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F02B4" w:rsidRPr="007C4F1C" w14:paraId="478D94A1" w14:textId="77777777" w:rsidTr="009F02B4">
        <w:tc>
          <w:tcPr>
            <w:tcW w:w="5220" w:type="dxa"/>
          </w:tcPr>
          <w:p w14:paraId="513223CA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0F736DED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5A4CC9FA" w14:textId="2D5382A8" w:rsidR="009F02B4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9F02B4" w:rsidRPr="007C4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</w:t>
            </w:r>
          </w:p>
        </w:tc>
        <w:tc>
          <w:tcPr>
            <w:tcW w:w="268" w:type="dxa"/>
          </w:tcPr>
          <w:p w14:paraId="4EED7474" w14:textId="77777777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</w:tcPr>
          <w:p w14:paraId="069970EB" w14:textId="53B63300" w:rsidR="009F02B4" w:rsidRPr="007C4F1C" w:rsidRDefault="009F02B4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D692F" w:rsidRPr="007C4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D692F" w:rsidRPr="007C4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</w:t>
            </w: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33D8D2C1" w14:textId="201A1187" w:rsidR="00297747" w:rsidRPr="007C4F1C" w:rsidRDefault="00297747" w:rsidP="007C4F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4"/>
          <w:szCs w:val="24"/>
        </w:rPr>
      </w:pPr>
    </w:p>
    <w:p w14:paraId="6E824895" w14:textId="530FFEF5" w:rsidR="004E0F8F" w:rsidRPr="007C4F1C" w:rsidRDefault="00297747" w:rsidP="007C4F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7C4F1C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CD692F" w:rsidRPr="007C4F1C">
        <w:rPr>
          <w:rFonts w:ascii="Angsana New" w:hAnsi="Angsana New"/>
          <w:sz w:val="28"/>
          <w:szCs w:val="28"/>
        </w:rPr>
        <w:t>31</w:t>
      </w:r>
      <w:r w:rsidRPr="007C4F1C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CD692F" w:rsidRPr="007C4F1C">
        <w:rPr>
          <w:rFonts w:ascii="Angsana New" w:eastAsia="MS Mincho" w:hAnsi="Angsana New"/>
          <w:sz w:val="28"/>
          <w:szCs w:val="28"/>
        </w:rPr>
        <w:t>2564</w:t>
      </w:r>
      <w:r w:rsidRPr="007C4F1C">
        <w:rPr>
          <w:rFonts w:ascii="Angsana New" w:eastAsia="MS Mincho" w:hAnsi="Angsana New" w:hint="cs"/>
          <w:sz w:val="28"/>
          <w:szCs w:val="28"/>
          <w:cs/>
        </w:rPr>
        <w:t xml:space="preserve"> กลุ่มบริษัทและ</w:t>
      </w:r>
      <w:r w:rsidRPr="007C4F1C">
        <w:rPr>
          <w:rFonts w:ascii="Angsana New" w:hAnsi="Angsana New" w:hint="cs"/>
          <w:sz w:val="28"/>
          <w:szCs w:val="28"/>
          <w:cs/>
        </w:rPr>
        <w:t>บริษัทมีค่าเผื่อการด้อยค่าสินทรัพย์ของ</w:t>
      </w:r>
      <w:r w:rsidR="004E0F8F" w:rsidRPr="007C4F1C">
        <w:rPr>
          <w:rFonts w:ascii="Angsana New" w:hAnsi="Angsana New" w:hint="cs"/>
          <w:sz w:val="28"/>
          <w:szCs w:val="28"/>
          <w:cs/>
        </w:rPr>
        <w:t xml:space="preserve">ที่ดิน </w:t>
      </w:r>
      <w:r w:rsidRPr="007C4F1C">
        <w:rPr>
          <w:rFonts w:ascii="Angsana New" w:hAnsi="Angsana New" w:hint="cs"/>
          <w:sz w:val="28"/>
          <w:szCs w:val="28"/>
          <w:cs/>
        </w:rPr>
        <w:t>อาคารและอุปกรณ์จำนวน</w:t>
      </w:r>
      <w:r w:rsidR="001A7A2A" w:rsidRPr="007C4F1C">
        <w:rPr>
          <w:rFonts w:ascii="Angsana New" w:hAnsi="Angsana New" w:hint="cs"/>
          <w:sz w:val="28"/>
          <w:szCs w:val="28"/>
          <w:cs/>
        </w:rPr>
        <w:t>เงิน</w:t>
      </w:r>
      <w:r w:rsidRPr="007C4F1C">
        <w:rPr>
          <w:rFonts w:ascii="Angsana New" w:hAnsi="Angsana New" w:hint="cs"/>
          <w:sz w:val="28"/>
          <w:szCs w:val="28"/>
          <w:cs/>
        </w:rPr>
        <w:t xml:space="preserve"> </w:t>
      </w:r>
      <w:r w:rsidR="00CD692F" w:rsidRPr="007C4F1C">
        <w:rPr>
          <w:rFonts w:ascii="Angsana New" w:hAnsi="Angsana New"/>
          <w:sz w:val="28"/>
          <w:szCs w:val="28"/>
        </w:rPr>
        <w:t>13</w:t>
      </w:r>
      <w:r w:rsidR="007C3D6C" w:rsidRPr="007C4F1C">
        <w:rPr>
          <w:rFonts w:ascii="Angsana New" w:hAnsi="Angsana New"/>
          <w:sz w:val="28"/>
          <w:szCs w:val="28"/>
        </w:rPr>
        <w:t>.</w:t>
      </w:r>
      <w:r w:rsidR="00CD692F" w:rsidRPr="007C4F1C">
        <w:rPr>
          <w:rFonts w:ascii="Angsana New" w:hAnsi="Angsana New"/>
          <w:sz w:val="28"/>
          <w:szCs w:val="28"/>
        </w:rPr>
        <w:t>50</w:t>
      </w:r>
      <w:r w:rsidR="004E0F8F" w:rsidRPr="007C4F1C">
        <w:rPr>
          <w:rFonts w:ascii="Angsana New" w:hAnsi="Angsana New"/>
          <w:sz w:val="28"/>
          <w:szCs w:val="28"/>
          <w:cs/>
        </w:rPr>
        <w:br/>
      </w:r>
      <w:r w:rsidRPr="007C4F1C">
        <w:rPr>
          <w:rFonts w:ascii="Angsana New" w:hAnsi="Angsana New" w:hint="cs"/>
          <w:sz w:val="28"/>
          <w:szCs w:val="28"/>
          <w:cs/>
        </w:rPr>
        <w:t>ล้านบาท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="00E20CCA" w:rsidRPr="007C4F1C">
        <w:rPr>
          <w:rFonts w:ascii="Angsana New" w:hAnsi="Angsana New"/>
          <w:i/>
          <w:iCs/>
          <w:sz w:val="28"/>
          <w:szCs w:val="28"/>
        </w:rPr>
        <w:t xml:space="preserve">(31 </w:t>
      </w:r>
      <w:r w:rsidR="00E20CCA" w:rsidRPr="007C4F1C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E20CCA" w:rsidRPr="007C4F1C">
        <w:rPr>
          <w:rFonts w:ascii="Angsana New" w:hAnsi="Angsana New"/>
          <w:i/>
          <w:iCs/>
          <w:sz w:val="28"/>
          <w:szCs w:val="28"/>
        </w:rPr>
        <w:t xml:space="preserve">2563: 13.50 </w:t>
      </w:r>
      <w:r w:rsidR="00E20CCA" w:rsidRPr="007C4F1C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="00E20CCA" w:rsidRPr="007C4F1C">
        <w:rPr>
          <w:rFonts w:ascii="Angsana New" w:hAnsi="Angsana New"/>
          <w:i/>
          <w:iCs/>
          <w:sz w:val="28"/>
          <w:szCs w:val="28"/>
        </w:rPr>
        <w:t>)</w:t>
      </w:r>
    </w:p>
    <w:p w14:paraId="76249D4E" w14:textId="77777777" w:rsidR="009F02B4" w:rsidRPr="007C4F1C" w:rsidRDefault="009F02B4" w:rsidP="007C4F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sz w:val="28"/>
          <w:szCs w:val="28"/>
          <w:cs/>
          <w:lang w:val="x-none" w:eastAsia="x-none"/>
        </w:rPr>
      </w:pPr>
    </w:p>
    <w:p w14:paraId="3D7479A6" w14:textId="683258B7" w:rsidR="00172489" w:rsidRPr="007C4F1C" w:rsidRDefault="00172489" w:rsidP="007C4F1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7C4F1C">
        <w:rPr>
          <w:rFonts w:ascii="Angsana New" w:hAnsi="Angsana New" w:hint="cs"/>
          <w:sz w:val="28"/>
          <w:szCs w:val="28"/>
          <w:cs/>
        </w:rPr>
        <w:t>หนี้สินที่มีภาระดอกเบี้ย</w:t>
      </w:r>
    </w:p>
    <w:p w14:paraId="386BA9D3" w14:textId="77777777" w:rsidR="0010263C" w:rsidRPr="007C4F1C" w:rsidRDefault="0010263C" w:rsidP="007C4F1C">
      <w:pPr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70"/>
        <w:gridCol w:w="990"/>
        <w:gridCol w:w="270"/>
        <w:gridCol w:w="900"/>
        <w:gridCol w:w="239"/>
        <w:gridCol w:w="817"/>
        <w:gridCol w:w="298"/>
        <w:gridCol w:w="995"/>
        <w:gridCol w:w="264"/>
        <w:gridCol w:w="992"/>
        <w:gridCol w:w="266"/>
        <w:gridCol w:w="899"/>
      </w:tblGrid>
      <w:tr w:rsidR="004B514A" w:rsidRPr="007C4F1C" w14:paraId="1C3A73C9" w14:textId="77777777" w:rsidTr="001829E0">
        <w:trPr>
          <w:tblHeader/>
        </w:trPr>
        <w:tc>
          <w:tcPr>
            <w:tcW w:w="2160" w:type="dxa"/>
          </w:tcPr>
          <w:p w14:paraId="155ED94C" w14:textId="77777777" w:rsidR="004B514A" w:rsidRPr="007C4F1C" w:rsidRDefault="004B514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C303AF" w14:textId="77777777" w:rsidR="004B514A" w:rsidRPr="007C4F1C" w:rsidRDefault="004B514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11"/>
          </w:tcPr>
          <w:p w14:paraId="3E7150ED" w14:textId="3010B29A" w:rsidR="004B514A" w:rsidRPr="007C4F1C" w:rsidRDefault="004B514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  <w:r w:rsidR="00E76DCF" w:rsidRPr="007C4F1C">
              <w:rPr>
                <w:rFonts w:ascii="Angsana New" w:hAnsi="Angsana New"/>
                <w:bCs/>
                <w:sz w:val="28"/>
                <w:szCs w:val="28"/>
              </w:rPr>
              <w:t>/</w:t>
            </w:r>
            <w:r w:rsidR="004E0F8F" w:rsidRPr="007C4F1C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</w:t>
            </w:r>
            <w:r w:rsidR="00E76DCF" w:rsidRPr="007C4F1C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514A" w:rsidRPr="007C4F1C" w14:paraId="216A2484" w14:textId="77777777" w:rsidTr="001829E0">
        <w:trPr>
          <w:tblHeader/>
        </w:trPr>
        <w:tc>
          <w:tcPr>
            <w:tcW w:w="2160" w:type="dxa"/>
          </w:tcPr>
          <w:p w14:paraId="097897C7" w14:textId="77777777" w:rsidR="004B514A" w:rsidRPr="007C4F1C" w:rsidRDefault="004B514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6351C8" w14:textId="77777777" w:rsidR="004B514A" w:rsidRPr="007C4F1C" w:rsidRDefault="004B514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6" w:type="dxa"/>
            <w:gridSpan w:val="5"/>
          </w:tcPr>
          <w:p w14:paraId="6745511A" w14:textId="0774D9EB" w:rsidR="004B514A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4728E" w:rsidRPr="007C4F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4728E"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7C4F1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98" w:type="dxa"/>
          </w:tcPr>
          <w:p w14:paraId="69453E91" w14:textId="77777777" w:rsidR="004B514A" w:rsidRPr="007C4F1C" w:rsidRDefault="004B514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16" w:type="dxa"/>
            <w:gridSpan w:val="5"/>
          </w:tcPr>
          <w:p w14:paraId="207E1EA3" w14:textId="1C564FC0" w:rsidR="004B514A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31</w:t>
            </w:r>
            <w:r w:rsidR="004B514A" w:rsidRPr="007C4F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B514A" w:rsidRPr="007C4F1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C4F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42CEA" w:rsidRPr="007C4F1C" w14:paraId="56F9ED5B" w14:textId="77777777" w:rsidTr="001829E0">
        <w:trPr>
          <w:tblHeader/>
        </w:trPr>
        <w:tc>
          <w:tcPr>
            <w:tcW w:w="2160" w:type="dxa"/>
          </w:tcPr>
          <w:p w14:paraId="00079281" w14:textId="77777777" w:rsidR="004B514A" w:rsidRPr="007C4F1C" w:rsidRDefault="004B514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8C1B55" w14:textId="77777777" w:rsidR="004B514A" w:rsidRPr="007C4F1C" w:rsidRDefault="004B514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30155C2" w14:textId="77777777" w:rsidR="004B514A" w:rsidRPr="007C4F1C" w:rsidRDefault="004B514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543DEB3" w14:textId="77777777" w:rsidR="004B514A" w:rsidRPr="007C4F1C" w:rsidRDefault="004B514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C35018" w14:textId="77777777" w:rsidR="004B514A" w:rsidRPr="007C4F1C" w:rsidRDefault="004B514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5AE4851B" w14:textId="77777777" w:rsidR="004B514A" w:rsidRPr="007C4F1C" w:rsidRDefault="004B514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BD3353A" w14:textId="77777777" w:rsidR="004B514A" w:rsidRPr="007C4F1C" w:rsidRDefault="004B514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98" w:type="dxa"/>
            <w:vAlign w:val="center"/>
          </w:tcPr>
          <w:p w14:paraId="40ADB26F" w14:textId="77777777" w:rsidR="004B514A" w:rsidRPr="007C4F1C" w:rsidRDefault="004B514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62A32749" w14:textId="77777777" w:rsidR="004B514A" w:rsidRPr="007C4F1C" w:rsidRDefault="004B514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64" w:type="dxa"/>
            <w:vAlign w:val="bottom"/>
          </w:tcPr>
          <w:p w14:paraId="282708FE" w14:textId="77777777" w:rsidR="004B514A" w:rsidRPr="007C4F1C" w:rsidRDefault="004B514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C90BA35" w14:textId="77777777" w:rsidR="004B514A" w:rsidRPr="007C4F1C" w:rsidRDefault="004B514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66" w:type="dxa"/>
            <w:vAlign w:val="bottom"/>
          </w:tcPr>
          <w:p w14:paraId="57447D76" w14:textId="77777777" w:rsidR="004B514A" w:rsidRPr="007C4F1C" w:rsidRDefault="004B514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98DFB98" w14:textId="77777777" w:rsidR="004B514A" w:rsidRPr="007C4F1C" w:rsidRDefault="004B514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B514A" w:rsidRPr="007C4F1C" w14:paraId="3C9EC5A1" w14:textId="77777777" w:rsidTr="001829E0">
        <w:trPr>
          <w:tblHeader/>
        </w:trPr>
        <w:tc>
          <w:tcPr>
            <w:tcW w:w="2160" w:type="dxa"/>
          </w:tcPr>
          <w:p w14:paraId="4D138EB4" w14:textId="77777777" w:rsidR="004B514A" w:rsidRPr="007C4F1C" w:rsidRDefault="004B514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5676A5" w14:textId="77777777" w:rsidR="004B514A" w:rsidRPr="007C4F1C" w:rsidRDefault="004B514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4A1256F5" w14:textId="77777777" w:rsidR="004B514A" w:rsidRPr="007C4F1C" w:rsidRDefault="004B514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C4F1C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7C4F1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97747" w:rsidRPr="007C4F1C" w14:paraId="2BF7D1F0" w14:textId="77777777" w:rsidTr="001829E0">
        <w:tc>
          <w:tcPr>
            <w:tcW w:w="2160" w:type="dxa"/>
          </w:tcPr>
          <w:p w14:paraId="32108D0D" w14:textId="77777777" w:rsidR="00297747" w:rsidRPr="007C4F1C" w:rsidRDefault="00297747" w:rsidP="007C4F1C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40000437" w14:textId="77777777" w:rsidR="00297747" w:rsidRPr="007C4F1C" w:rsidRDefault="0029774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AE7950" w14:textId="104B7456" w:rsidR="00297747" w:rsidRPr="007C4F1C" w:rsidRDefault="0029774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70C8E7" w14:textId="77777777" w:rsidR="00297747" w:rsidRPr="007C4F1C" w:rsidRDefault="0029774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D833C4" w14:textId="71B6B1C0" w:rsidR="00297747" w:rsidRPr="007C4F1C" w:rsidRDefault="00297747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546A49E" w14:textId="77777777" w:rsidR="00297747" w:rsidRPr="007C4F1C" w:rsidRDefault="0029774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2262700" w14:textId="40AA771F" w:rsidR="00297747" w:rsidRPr="007C4F1C" w:rsidRDefault="0029774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" w:type="dxa"/>
            <w:vAlign w:val="bottom"/>
          </w:tcPr>
          <w:p w14:paraId="6CB31087" w14:textId="77777777" w:rsidR="00297747" w:rsidRPr="007C4F1C" w:rsidRDefault="0029774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2C8DE99B" w14:textId="5DD99154" w:rsidR="00297747" w:rsidRPr="007C4F1C" w:rsidRDefault="0029774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5B479BC6" w14:textId="77777777" w:rsidR="00297747" w:rsidRPr="007C4F1C" w:rsidRDefault="0029774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A5DD491" w14:textId="42A56326" w:rsidR="00297747" w:rsidRPr="007C4F1C" w:rsidRDefault="0029774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" w:type="dxa"/>
            <w:vAlign w:val="bottom"/>
          </w:tcPr>
          <w:p w14:paraId="7CB0B9DB" w14:textId="77777777" w:rsidR="00297747" w:rsidRPr="007C4F1C" w:rsidRDefault="0029774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22D6F814" w14:textId="43EBA853" w:rsidR="00297747" w:rsidRPr="007C4F1C" w:rsidRDefault="0029774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F3C07" w:rsidRPr="007C4F1C" w14:paraId="5D4E634F" w14:textId="77777777" w:rsidTr="001829E0">
        <w:tc>
          <w:tcPr>
            <w:tcW w:w="2160" w:type="dxa"/>
          </w:tcPr>
          <w:p w14:paraId="40A87F46" w14:textId="59FA70FE" w:rsidR="00EF3C07" w:rsidRPr="007C4F1C" w:rsidRDefault="00EF3C07" w:rsidP="007C4F1C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70" w:type="dxa"/>
          </w:tcPr>
          <w:p w14:paraId="1B276C8F" w14:textId="77777777" w:rsidR="00EF3C07" w:rsidRPr="007C4F1C" w:rsidRDefault="00EF3C0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7C7267" w14:textId="2435965B" w:rsidR="00EF3C07" w:rsidRPr="007C4F1C" w:rsidRDefault="00EF3C0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3DCC10" w14:textId="77777777" w:rsidR="00EF3C07" w:rsidRPr="007C4F1C" w:rsidRDefault="00EF3C0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CA31D7" w14:textId="03FDFED6" w:rsidR="00EF3C07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337</w:t>
            </w:r>
            <w:r w:rsidR="00EF3C07" w:rsidRPr="007C4F1C">
              <w:rPr>
                <w:rFonts w:ascii="Angsana New" w:hAnsi="Angsana New"/>
                <w:sz w:val="28"/>
                <w:szCs w:val="28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9" w:type="dxa"/>
            <w:vAlign w:val="bottom"/>
          </w:tcPr>
          <w:p w14:paraId="53E6EF81" w14:textId="77777777" w:rsidR="00EF3C07" w:rsidRPr="007C4F1C" w:rsidRDefault="00EF3C0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5D7EFF01" w14:textId="45EE5305" w:rsidR="00EF3C07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337</w:t>
            </w:r>
            <w:r w:rsidR="00EF3C07" w:rsidRPr="007C4F1C">
              <w:rPr>
                <w:rFonts w:ascii="Angsana New" w:hAnsi="Angsana New"/>
                <w:sz w:val="28"/>
                <w:szCs w:val="28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98" w:type="dxa"/>
            <w:vAlign w:val="bottom"/>
          </w:tcPr>
          <w:p w14:paraId="6C09ACB7" w14:textId="77777777" w:rsidR="00EF3C07" w:rsidRPr="007C4F1C" w:rsidRDefault="00EF3C0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4A33E323" w14:textId="101159DE" w:rsidR="00EF3C07" w:rsidRPr="007C4F1C" w:rsidRDefault="00EF3C0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439D9CE4" w14:textId="77777777" w:rsidR="00EF3C07" w:rsidRPr="007C4F1C" w:rsidRDefault="00EF3C0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098B53E" w14:textId="4634D58E" w:rsidR="00EF3C07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177</w:t>
            </w:r>
            <w:r w:rsidR="00EF3C07" w:rsidRPr="007C4F1C">
              <w:rPr>
                <w:rFonts w:ascii="Angsana New" w:hAnsi="Angsana New"/>
                <w:sz w:val="28"/>
                <w:szCs w:val="28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66" w:type="dxa"/>
            <w:vAlign w:val="bottom"/>
          </w:tcPr>
          <w:p w14:paraId="4D6DB9E7" w14:textId="77777777" w:rsidR="00EF3C07" w:rsidRPr="007C4F1C" w:rsidRDefault="00EF3C0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581BD78" w14:textId="6F91C0B9" w:rsidR="00EF3C07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177</w:t>
            </w:r>
            <w:r w:rsidR="00EF3C07" w:rsidRPr="007C4F1C">
              <w:rPr>
                <w:rFonts w:ascii="Angsana New" w:hAnsi="Angsana New"/>
                <w:sz w:val="28"/>
                <w:szCs w:val="28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EF3C07" w:rsidRPr="007C4F1C" w14:paraId="6A92303D" w14:textId="77777777" w:rsidTr="001829E0">
        <w:tc>
          <w:tcPr>
            <w:tcW w:w="2160" w:type="dxa"/>
          </w:tcPr>
          <w:p w14:paraId="68ED1867" w14:textId="2EC9A28D" w:rsidR="00EF3C07" w:rsidRPr="007C4F1C" w:rsidRDefault="00EF3C07" w:rsidP="007C4F1C">
            <w:pPr>
              <w:pStyle w:val="ListParagraph"/>
              <w:numPr>
                <w:ilvl w:val="0"/>
                <w:numId w:val="41"/>
              </w:numPr>
              <w:ind w:right="-22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แพ็คกิ้งเครดิต</w:t>
            </w:r>
          </w:p>
        </w:tc>
        <w:tc>
          <w:tcPr>
            <w:tcW w:w="270" w:type="dxa"/>
          </w:tcPr>
          <w:p w14:paraId="6ACE0500" w14:textId="77777777" w:rsidR="00EF3C07" w:rsidRPr="007C4F1C" w:rsidRDefault="00EF3C0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A2CC2E" w14:textId="36D5FA13" w:rsidR="00EF3C07" w:rsidRPr="007C4F1C" w:rsidRDefault="00EF3C0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C7FF23B" w14:textId="77777777" w:rsidR="00EF3C07" w:rsidRPr="007C4F1C" w:rsidRDefault="00EF3C0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37C7C1B" w14:textId="2B234691" w:rsidR="00EF3C07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199</w:t>
            </w:r>
            <w:r w:rsidR="00EF3C07" w:rsidRPr="007C4F1C">
              <w:rPr>
                <w:rFonts w:ascii="Angsana New" w:hAnsi="Angsana New"/>
                <w:sz w:val="28"/>
                <w:szCs w:val="28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239" w:type="dxa"/>
            <w:vAlign w:val="bottom"/>
          </w:tcPr>
          <w:p w14:paraId="79B1D3E6" w14:textId="77777777" w:rsidR="00EF3C07" w:rsidRPr="007C4F1C" w:rsidRDefault="00EF3C0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361B1252" w14:textId="07B1DC35" w:rsidR="00EF3C07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199</w:t>
            </w:r>
            <w:r w:rsidR="00EF3C07" w:rsidRPr="007C4F1C">
              <w:rPr>
                <w:rFonts w:ascii="Angsana New" w:hAnsi="Angsana New"/>
                <w:sz w:val="28"/>
                <w:szCs w:val="28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298" w:type="dxa"/>
            <w:vAlign w:val="bottom"/>
          </w:tcPr>
          <w:p w14:paraId="479A9FB1" w14:textId="77777777" w:rsidR="00EF3C07" w:rsidRPr="007C4F1C" w:rsidRDefault="00EF3C0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11ED2338" w14:textId="04B15C1D" w:rsidR="00EF3C07" w:rsidRPr="007C4F1C" w:rsidRDefault="00EF3C0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516CCD9F" w14:textId="77777777" w:rsidR="00EF3C07" w:rsidRPr="007C4F1C" w:rsidRDefault="00EF3C0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6192207" w14:textId="7DEA406F" w:rsidR="00EF3C07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39</w:t>
            </w:r>
            <w:r w:rsidR="00EF3C07" w:rsidRPr="007C4F1C">
              <w:rPr>
                <w:rFonts w:ascii="Angsana New" w:hAnsi="Angsana New"/>
                <w:sz w:val="28"/>
                <w:szCs w:val="28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266" w:type="dxa"/>
            <w:vAlign w:val="bottom"/>
          </w:tcPr>
          <w:p w14:paraId="1D3B5B82" w14:textId="77777777" w:rsidR="00EF3C07" w:rsidRPr="007C4F1C" w:rsidRDefault="00EF3C0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9325276" w14:textId="66E40065" w:rsidR="00EF3C07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39</w:t>
            </w:r>
            <w:r w:rsidR="00EF3C07" w:rsidRPr="007C4F1C">
              <w:rPr>
                <w:rFonts w:ascii="Angsana New" w:hAnsi="Angsana New"/>
                <w:sz w:val="28"/>
                <w:szCs w:val="28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</w:rPr>
              <w:t>720</w:t>
            </w:r>
          </w:p>
        </w:tc>
      </w:tr>
      <w:tr w:rsidR="00E20CCA" w:rsidRPr="007C4F1C" w14:paraId="6B8DCEF6" w14:textId="77777777" w:rsidTr="001829E0">
        <w:tc>
          <w:tcPr>
            <w:tcW w:w="2160" w:type="dxa"/>
          </w:tcPr>
          <w:p w14:paraId="1F7511EF" w14:textId="60C71C80" w:rsidR="00E20CCA" w:rsidRPr="007C4F1C" w:rsidRDefault="00E20CCA" w:rsidP="007C4F1C">
            <w:pPr>
              <w:ind w:left="166" w:right="-107" w:hanging="180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693DC4DB" w14:textId="77777777" w:rsidR="00E20CCA" w:rsidRPr="007C4F1C" w:rsidRDefault="00E20C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B5E6E5" w14:textId="68AB205F" w:rsidR="00E20CCA" w:rsidRPr="007C4F1C" w:rsidRDefault="00E20C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A6790CB" w14:textId="77777777" w:rsidR="00E20CCA" w:rsidRPr="007C4F1C" w:rsidRDefault="00E20C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2A9F08" w14:textId="474E4021" w:rsidR="00E20CCA" w:rsidRPr="007C4F1C" w:rsidRDefault="00C45393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  <w:r w:rsidR="00E20CCA" w:rsidRPr="007C4F1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239" w:type="dxa"/>
            <w:vAlign w:val="bottom"/>
          </w:tcPr>
          <w:p w14:paraId="2823B3E0" w14:textId="77777777" w:rsidR="00E20CCA" w:rsidRPr="007C4F1C" w:rsidRDefault="00E20C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CB8542A" w14:textId="021EBA85" w:rsidR="00E20CCA" w:rsidRPr="007C4F1C" w:rsidRDefault="00C45393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  <w:r w:rsidR="00E20CCA" w:rsidRPr="007C4F1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298" w:type="dxa"/>
            <w:vAlign w:val="bottom"/>
          </w:tcPr>
          <w:p w14:paraId="4681CD83" w14:textId="77777777" w:rsidR="00E20CCA" w:rsidRPr="007C4F1C" w:rsidRDefault="00E20C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7CB5F6F9" w14:textId="5187C0E2" w:rsidR="00E20CCA" w:rsidRPr="007C4F1C" w:rsidRDefault="00E20C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6BD0AD3C" w14:textId="77777777" w:rsidR="00E20CCA" w:rsidRPr="007C4F1C" w:rsidRDefault="00E20C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C5898EC" w14:textId="32F46956" w:rsidR="00E20CCA" w:rsidRPr="007C4F1C" w:rsidRDefault="00E20C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56,224</w:t>
            </w:r>
          </w:p>
        </w:tc>
        <w:tc>
          <w:tcPr>
            <w:tcW w:w="266" w:type="dxa"/>
            <w:vAlign w:val="bottom"/>
          </w:tcPr>
          <w:p w14:paraId="0DEF53B4" w14:textId="77777777" w:rsidR="00E20CCA" w:rsidRPr="007C4F1C" w:rsidRDefault="00E20C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16ADC2F" w14:textId="34B1F8FE" w:rsidR="00E20CCA" w:rsidRPr="007C4F1C" w:rsidRDefault="00E20C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56,224</w:t>
            </w:r>
          </w:p>
        </w:tc>
      </w:tr>
      <w:tr w:rsidR="00E20CCA" w:rsidRPr="007C4F1C" w14:paraId="499EA617" w14:textId="77777777" w:rsidTr="00E20CCA">
        <w:tc>
          <w:tcPr>
            <w:tcW w:w="2430" w:type="dxa"/>
            <w:gridSpan w:val="2"/>
          </w:tcPr>
          <w:p w14:paraId="38D99572" w14:textId="509F115B" w:rsidR="00E20CCA" w:rsidRPr="007C4F1C" w:rsidRDefault="00E20C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</w:t>
            </w:r>
            <w:r w:rsidRPr="007C4F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</w:t>
            </w:r>
            <w:r w:rsidRPr="007C4F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6FAE7" w14:textId="731295B4" w:rsidR="00E20CCA" w:rsidRPr="007C4F1C" w:rsidRDefault="00E20C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4142424" w14:textId="77777777" w:rsidR="00E20CCA" w:rsidRPr="007C4F1C" w:rsidRDefault="00E20C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10B14" w14:textId="3D95987A" w:rsidR="00E20CCA" w:rsidRPr="007C4F1C" w:rsidRDefault="00C45393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626</w:t>
            </w:r>
            <w:r w:rsidR="00E20CCA" w:rsidRPr="007C4F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760</w:t>
            </w:r>
          </w:p>
        </w:tc>
        <w:tc>
          <w:tcPr>
            <w:tcW w:w="239" w:type="dxa"/>
            <w:vAlign w:val="bottom"/>
          </w:tcPr>
          <w:p w14:paraId="3F72F69A" w14:textId="77777777" w:rsidR="00E20CCA" w:rsidRPr="007C4F1C" w:rsidRDefault="00E20C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B40D8" w14:textId="058E024D" w:rsidR="00E20CCA" w:rsidRPr="007C4F1C" w:rsidRDefault="00C45393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5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626</w:t>
            </w:r>
            <w:r w:rsidR="00E20CCA" w:rsidRPr="007C4F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760</w:t>
            </w:r>
          </w:p>
        </w:tc>
        <w:tc>
          <w:tcPr>
            <w:tcW w:w="298" w:type="dxa"/>
            <w:vAlign w:val="bottom"/>
          </w:tcPr>
          <w:p w14:paraId="05A38294" w14:textId="77777777" w:rsidR="00E20CCA" w:rsidRPr="007C4F1C" w:rsidRDefault="00E20C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50EA7" w14:textId="559D86E8" w:rsidR="00E20CCA" w:rsidRPr="007C4F1C" w:rsidRDefault="00E20C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44A000EC" w14:textId="77777777" w:rsidR="00E20CCA" w:rsidRPr="007C4F1C" w:rsidRDefault="00E20C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A517D" w14:textId="4B1383D5" w:rsidR="00E20CCA" w:rsidRPr="007C4F1C" w:rsidRDefault="00E20C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</w:rPr>
              <w:t>272,944</w:t>
            </w:r>
          </w:p>
        </w:tc>
        <w:tc>
          <w:tcPr>
            <w:tcW w:w="266" w:type="dxa"/>
            <w:vAlign w:val="bottom"/>
          </w:tcPr>
          <w:p w14:paraId="1204FC1C" w14:textId="77777777" w:rsidR="00E20CCA" w:rsidRPr="007C4F1C" w:rsidRDefault="00E20C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86D86" w14:textId="1E4D6CDD" w:rsidR="00E20CCA" w:rsidRPr="007C4F1C" w:rsidRDefault="00E20CC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</w:rPr>
              <w:t>272,944</w:t>
            </w:r>
          </w:p>
        </w:tc>
      </w:tr>
    </w:tbl>
    <w:p w14:paraId="40AD98EF" w14:textId="5ED0D22D" w:rsidR="001048F3" w:rsidRPr="007C4F1C" w:rsidRDefault="001048F3" w:rsidP="007C4F1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06474727" w14:textId="77777777" w:rsidR="009F02B4" w:rsidRPr="007C4F1C" w:rsidRDefault="009F02B4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7C4F1C">
        <w:rPr>
          <w:rFonts w:ascii="Angsana New" w:hAnsi="Angsana New"/>
          <w:sz w:val="28"/>
          <w:szCs w:val="28"/>
          <w:cs/>
        </w:rPr>
        <w:br w:type="page"/>
      </w:r>
    </w:p>
    <w:p w14:paraId="7D5A3739" w14:textId="7B17C302" w:rsidR="009267D4" w:rsidRPr="007C4F1C" w:rsidRDefault="004B514A" w:rsidP="007C4F1C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7C4F1C">
        <w:rPr>
          <w:rFonts w:ascii="Angsana New" w:hAnsi="Angsana New"/>
          <w:sz w:val="28"/>
          <w:szCs w:val="28"/>
          <w:cs/>
        </w:rPr>
        <w:lastRenderedPageBreak/>
        <w:t>ณ วันที่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="00CD692F" w:rsidRPr="007C4F1C">
        <w:rPr>
          <w:rFonts w:asciiTheme="majorBidi" w:hAnsiTheme="majorBidi" w:cstheme="majorBidi"/>
          <w:sz w:val="28"/>
          <w:szCs w:val="28"/>
        </w:rPr>
        <w:t>31</w:t>
      </w:r>
      <w:r w:rsidR="00F4728E"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="00F4728E" w:rsidRPr="007C4F1C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D692F" w:rsidRPr="007C4F1C">
        <w:rPr>
          <w:rFonts w:asciiTheme="majorBidi" w:hAnsiTheme="majorBidi" w:cstheme="majorBidi"/>
          <w:sz w:val="28"/>
          <w:szCs w:val="28"/>
        </w:rPr>
        <w:t>2564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>กลุ่มบริษัทและบริษัทมีวงเงินสินเชื่อซึ่งยังมิได้เบิกใช้</w:t>
      </w:r>
      <w:r w:rsidR="00E76DCF" w:rsidRPr="007C4F1C">
        <w:rPr>
          <w:rFonts w:ascii="Angsana New" w:hAnsi="Angsana New"/>
          <w:sz w:val="28"/>
          <w:szCs w:val="28"/>
        </w:rPr>
        <w:t xml:space="preserve"> (</w:t>
      </w:r>
      <w:r w:rsidR="00E76DCF" w:rsidRPr="007C4F1C">
        <w:rPr>
          <w:rFonts w:ascii="Angsana New" w:hAnsi="Angsana New" w:hint="cs"/>
          <w:sz w:val="28"/>
          <w:szCs w:val="28"/>
          <w:cs/>
        </w:rPr>
        <w:t>ไม่รวมวงเงินสัญญาซื้อขายเงินตราต่างประเทศล่วงหน้าและสัญญาค้ำประกันต่างๆ</w:t>
      </w:r>
      <w:r w:rsidR="00E76DCF" w:rsidRPr="007C4F1C">
        <w:rPr>
          <w:rFonts w:ascii="Angsana New" w:hAnsi="Angsana New"/>
          <w:sz w:val="28"/>
          <w:szCs w:val="28"/>
          <w:cs/>
        </w:rPr>
        <w:t xml:space="preserve">) </w:t>
      </w:r>
      <w:r w:rsidRPr="007C4F1C">
        <w:rPr>
          <w:rFonts w:ascii="Angsana New" w:hAnsi="Angsana New"/>
          <w:sz w:val="28"/>
          <w:szCs w:val="28"/>
          <w:cs/>
        </w:rPr>
        <w:t>เป็นจำนวนเงินรวม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="00CD692F" w:rsidRPr="007C4F1C">
        <w:rPr>
          <w:rFonts w:ascii="Angsana New" w:hAnsi="Angsana New"/>
          <w:sz w:val="28"/>
          <w:szCs w:val="28"/>
        </w:rPr>
        <w:t>1</w:t>
      </w:r>
      <w:r w:rsidR="00711668" w:rsidRPr="007C4F1C">
        <w:rPr>
          <w:rFonts w:ascii="Angsana New" w:hAnsi="Angsana New"/>
          <w:sz w:val="28"/>
          <w:szCs w:val="28"/>
        </w:rPr>
        <w:t>,</w:t>
      </w:r>
      <w:r w:rsidR="00CD692F" w:rsidRPr="007C4F1C">
        <w:rPr>
          <w:rFonts w:ascii="Angsana New" w:hAnsi="Angsana New"/>
          <w:sz w:val="28"/>
          <w:szCs w:val="28"/>
        </w:rPr>
        <w:t>285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>ล้านบาท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>และ</w:t>
      </w:r>
      <w:r w:rsidR="001B0FD8" w:rsidRPr="007C4F1C">
        <w:rPr>
          <w:rFonts w:ascii="Angsana New" w:hAnsi="Angsana New"/>
          <w:sz w:val="28"/>
          <w:szCs w:val="28"/>
        </w:rPr>
        <w:t xml:space="preserve"> </w:t>
      </w:r>
      <w:r w:rsidR="00CD692F" w:rsidRPr="007C4F1C">
        <w:rPr>
          <w:rFonts w:ascii="Angsana New" w:hAnsi="Angsana New"/>
          <w:sz w:val="28"/>
          <w:szCs w:val="28"/>
        </w:rPr>
        <w:t>1</w:t>
      </w:r>
      <w:r w:rsidR="00711668" w:rsidRPr="007C4F1C">
        <w:rPr>
          <w:rFonts w:ascii="Angsana New" w:hAnsi="Angsana New"/>
          <w:sz w:val="28"/>
          <w:szCs w:val="28"/>
        </w:rPr>
        <w:t>,</w:t>
      </w:r>
      <w:r w:rsidR="00CD692F" w:rsidRPr="007C4F1C">
        <w:rPr>
          <w:rFonts w:ascii="Angsana New" w:hAnsi="Angsana New"/>
          <w:sz w:val="28"/>
          <w:szCs w:val="28"/>
        </w:rPr>
        <w:t>133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>ล้านบาท</w:t>
      </w:r>
      <w:r w:rsidRPr="007C4F1C">
        <w:rPr>
          <w:rFonts w:ascii="Angsana New" w:hAnsi="Angsana New"/>
          <w:sz w:val="28"/>
          <w:szCs w:val="28"/>
        </w:rPr>
        <w:t xml:space="preserve"> </w:t>
      </w:r>
      <w:bookmarkStart w:id="2" w:name="_Hlk68519170"/>
      <w:r w:rsidRPr="007C4F1C">
        <w:rPr>
          <w:rFonts w:ascii="Angsana New" w:hAnsi="Angsana New"/>
          <w:sz w:val="28"/>
          <w:szCs w:val="28"/>
          <w:cs/>
        </w:rPr>
        <w:t>ตามลำดับ</w:t>
      </w:r>
      <w:r w:rsidR="00EF3C07" w:rsidRPr="007C4F1C">
        <w:rPr>
          <w:rFonts w:ascii="Angsana New" w:hAnsi="Angsana New"/>
          <w:sz w:val="28"/>
          <w:szCs w:val="28"/>
        </w:rPr>
        <w:br/>
      </w:r>
      <w:r w:rsidRPr="007C4F1C">
        <w:rPr>
          <w:rFonts w:ascii="Angsana New" w:hAnsi="Angsana New"/>
          <w:i/>
          <w:iCs/>
          <w:sz w:val="28"/>
          <w:szCs w:val="28"/>
        </w:rPr>
        <w:t>(</w:t>
      </w:r>
      <w:r w:rsidR="00CD692F" w:rsidRPr="007C4F1C">
        <w:rPr>
          <w:rFonts w:ascii="Angsana New" w:hAnsi="Angsana New"/>
          <w:i/>
          <w:iCs/>
          <w:sz w:val="28"/>
          <w:szCs w:val="28"/>
        </w:rPr>
        <w:t>31</w:t>
      </w:r>
      <w:r w:rsidR="00955912" w:rsidRPr="007C4F1C">
        <w:rPr>
          <w:rFonts w:ascii="Angsana New" w:hAnsi="Angsana New"/>
          <w:i/>
          <w:iCs/>
          <w:sz w:val="28"/>
          <w:szCs w:val="28"/>
        </w:rPr>
        <w:t xml:space="preserve"> </w:t>
      </w:r>
      <w:r w:rsidR="00955912" w:rsidRPr="007C4F1C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CD692F" w:rsidRPr="007C4F1C">
        <w:rPr>
          <w:rFonts w:ascii="Angsana New" w:hAnsi="Angsana New"/>
          <w:i/>
          <w:iCs/>
          <w:sz w:val="28"/>
          <w:szCs w:val="28"/>
        </w:rPr>
        <w:t>2563</w:t>
      </w:r>
      <w:r w:rsidRPr="007C4F1C">
        <w:rPr>
          <w:rFonts w:ascii="Angsana New" w:hAnsi="Angsana New"/>
          <w:i/>
          <w:iCs/>
          <w:sz w:val="28"/>
          <w:szCs w:val="28"/>
        </w:rPr>
        <w:t xml:space="preserve">: </w:t>
      </w:r>
      <w:r w:rsidR="00CD692F" w:rsidRPr="007C4F1C">
        <w:rPr>
          <w:rFonts w:ascii="Angsana New" w:hAnsi="Angsana New"/>
          <w:i/>
          <w:iCs/>
          <w:sz w:val="28"/>
          <w:szCs w:val="28"/>
        </w:rPr>
        <w:t>1</w:t>
      </w:r>
      <w:r w:rsidR="009F40AA" w:rsidRPr="007C4F1C">
        <w:rPr>
          <w:rFonts w:ascii="Angsana New" w:hAnsi="Angsana New"/>
          <w:i/>
          <w:iCs/>
          <w:sz w:val="28"/>
          <w:szCs w:val="28"/>
        </w:rPr>
        <w:t>,</w:t>
      </w:r>
      <w:r w:rsidR="00CD692F" w:rsidRPr="007C4F1C">
        <w:rPr>
          <w:rFonts w:ascii="Angsana New" w:hAnsi="Angsana New"/>
          <w:i/>
          <w:iCs/>
          <w:sz w:val="28"/>
          <w:szCs w:val="28"/>
        </w:rPr>
        <w:t>604</w:t>
      </w:r>
      <w:r w:rsidRPr="007C4F1C">
        <w:rPr>
          <w:rFonts w:ascii="Angsana New" w:hAnsi="Angsana New"/>
          <w:i/>
          <w:iCs/>
          <w:sz w:val="28"/>
          <w:szCs w:val="28"/>
        </w:rPr>
        <w:t xml:space="preserve"> </w:t>
      </w:r>
      <w:r w:rsidRPr="007C4F1C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7C4F1C">
        <w:rPr>
          <w:rFonts w:ascii="Angsana New" w:hAnsi="Angsana New"/>
          <w:i/>
          <w:iCs/>
          <w:sz w:val="28"/>
          <w:szCs w:val="28"/>
        </w:rPr>
        <w:t xml:space="preserve"> </w:t>
      </w:r>
      <w:r w:rsidRPr="007C4F1C">
        <w:rPr>
          <w:rFonts w:ascii="Angsana New" w:hAnsi="Angsana New"/>
          <w:i/>
          <w:iCs/>
          <w:sz w:val="28"/>
          <w:szCs w:val="28"/>
          <w:cs/>
        </w:rPr>
        <w:t>และ</w:t>
      </w:r>
      <w:r w:rsidRPr="007C4F1C">
        <w:rPr>
          <w:rFonts w:ascii="Angsana New" w:hAnsi="Angsana New"/>
          <w:i/>
          <w:iCs/>
          <w:sz w:val="28"/>
          <w:szCs w:val="28"/>
        </w:rPr>
        <w:t xml:space="preserve"> </w:t>
      </w:r>
      <w:r w:rsidR="00CD692F" w:rsidRPr="007C4F1C">
        <w:rPr>
          <w:rFonts w:ascii="Angsana New" w:hAnsi="Angsana New"/>
          <w:i/>
          <w:iCs/>
          <w:sz w:val="28"/>
          <w:szCs w:val="28"/>
        </w:rPr>
        <w:t>1</w:t>
      </w:r>
      <w:r w:rsidR="009F40AA" w:rsidRPr="007C4F1C">
        <w:rPr>
          <w:rFonts w:ascii="Angsana New" w:hAnsi="Angsana New"/>
          <w:i/>
          <w:iCs/>
          <w:sz w:val="28"/>
          <w:szCs w:val="28"/>
        </w:rPr>
        <w:t>,</w:t>
      </w:r>
      <w:r w:rsidR="00CD692F" w:rsidRPr="007C4F1C">
        <w:rPr>
          <w:rFonts w:ascii="Angsana New" w:hAnsi="Angsana New"/>
          <w:i/>
          <w:iCs/>
          <w:sz w:val="28"/>
          <w:szCs w:val="28"/>
        </w:rPr>
        <w:t>4</w:t>
      </w:r>
      <w:r w:rsidR="00B11CE8">
        <w:rPr>
          <w:rFonts w:ascii="Angsana New" w:hAnsi="Angsana New"/>
          <w:i/>
          <w:iCs/>
          <w:sz w:val="28"/>
          <w:szCs w:val="28"/>
        </w:rPr>
        <w:t>74</w:t>
      </w:r>
      <w:r w:rsidRPr="007C4F1C">
        <w:rPr>
          <w:rFonts w:ascii="Angsana New" w:hAnsi="Angsana New"/>
          <w:i/>
          <w:iCs/>
          <w:sz w:val="28"/>
          <w:szCs w:val="28"/>
        </w:rPr>
        <w:t xml:space="preserve"> </w:t>
      </w:r>
      <w:r w:rsidRPr="007C4F1C">
        <w:rPr>
          <w:rFonts w:ascii="Angsana New" w:hAnsi="Angsana New"/>
          <w:i/>
          <w:iCs/>
          <w:sz w:val="28"/>
          <w:szCs w:val="28"/>
          <w:cs/>
        </w:rPr>
        <w:t>ล้านบาท ตามลำดับ</w:t>
      </w:r>
      <w:r w:rsidRPr="007C4F1C">
        <w:rPr>
          <w:rFonts w:ascii="Angsana New" w:hAnsi="Angsana New"/>
          <w:i/>
          <w:iCs/>
          <w:sz w:val="28"/>
          <w:szCs w:val="28"/>
        </w:rPr>
        <w:t>)</w:t>
      </w:r>
      <w:bookmarkEnd w:id="2"/>
      <w:r w:rsidR="00493EB8" w:rsidRPr="007C4F1C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F35FE1" w:rsidRPr="007C4F1C">
        <w:rPr>
          <w:rFonts w:ascii="Angsana New" w:hAnsi="Angsana New" w:hint="cs"/>
          <w:sz w:val="28"/>
          <w:szCs w:val="28"/>
          <w:cs/>
        </w:rPr>
        <w:t xml:space="preserve">ซึ่งรวมวงเงินสินเชื่อ </w:t>
      </w:r>
      <w:r w:rsidR="00493EB8" w:rsidRPr="007C4F1C">
        <w:rPr>
          <w:rFonts w:ascii="Angsana New" w:hAnsi="Angsana New"/>
          <w:sz w:val="28"/>
          <w:szCs w:val="28"/>
        </w:rPr>
        <w:t>(</w:t>
      </w:r>
      <w:r w:rsidR="00493EB8" w:rsidRPr="007C4F1C">
        <w:rPr>
          <w:rFonts w:ascii="Angsana New" w:hAnsi="Angsana New" w:hint="cs"/>
          <w:sz w:val="28"/>
          <w:szCs w:val="28"/>
          <w:cs/>
        </w:rPr>
        <w:t>ไม่รวมวงเงินสัญญาซื้อขายเงินตราต่างประเทศล่วงหน้า</w:t>
      </w:r>
      <w:r w:rsidR="00493EB8" w:rsidRPr="007C4F1C">
        <w:rPr>
          <w:rFonts w:ascii="Angsana New" w:hAnsi="Angsana New"/>
          <w:sz w:val="28"/>
          <w:szCs w:val="28"/>
        </w:rPr>
        <w:t>)</w:t>
      </w:r>
      <w:r w:rsidR="009267D4" w:rsidRPr="007C4F1C">
        <w:rPr>
          <w:rFonts w:ascii="Angsana New" w:hAnsi="Angsana New"/>
          <w:sz w:val="28"/>
          <w:szCs w:val="28"/>
        </w:rPr>
        <w:t xml:space="preserve"> </w:t>
      </w:r>
      <w:r w:rsidR="00F35FE1" w:rsidRPr="007C4F1C">
        <w:rPr>
          <w:rFonts w:ascii="Angsana New" w:hAnsi="Angsana New" w:hint="cs"/>
          <w:sz w:val="28"/>
          <w:szCs w:val="28"/>
          <w:cs/>
        </w:rPr>
        <w:t>ที่บริษัทและบริษัท</w:t>
      </w:r>
      <w:r w:rsidR="00725094" w:rsidRPr="007C4F1C">
        <w:rPr>
          <w:rFonts w:ascii="Angsana New" w:hAnsi="Angsana New" w:hint="cs"/>
          <w:sz w:val="28"/>
          <w:szCs w:val="28"/>
          <w:cs/>
        </w:rPr>
        <w:t>ย่อย</w:t>
      </w:r>
      <w:r w:rsidR="00F35FE1" w:rsidRPr="007C4F1C">
        <w:rPr>
          <w:rFonts w:ascii="Angsana New" w:eastAsia="MS Mincho" w:hAnsi="Angsana New" w:hint="cs"/>
          <w:sz w:val="28"/>
          <w:szCs w:val="28"/>
          <w:cs/>
        </w:rPr>
        <w:t>ได้รับวงเงินร่วมกันจาก</w:t>
      </w:r>
      <w:r w:rsidR="00F35FE1" w:rsidRPr="007C4F1C">
        <w:rPr>
          <w:rFonts w:ascii="Angsana New" w:hAnsi="Angsana New" w:hint="cs"/>
          <w:sz w:val="28"/>
          <w:szCs w:val="28"/>
          <w:cs/>
        </w:rPr>
        <w:t>สถาบันการเงินในประเทศสองแห่ง</w:t>
      </w:r>
      <w:r w:rsidR="009267D4" w:rsidRPr="007C4F1C">
        <w:rPr>
          <w:rFonts w:ascii="Angsana New" w:hAnsi="Angsana New" w:hint="cs"/>
          <w:sz w:val="28"/>
          <w:szCs w:val="28"/>
          <w:cs/>
        </w:rPr>
        <w:t>เป็นจำนวนเงินรวม</w:t>
      </w:r>
      <w:r w:rsidR="009267D4" w:rsidRPr="007C4F1C">
        <w:rPr>
          <w:rFonts w:ascii="Angsana New" w:hAnsi="Angsana New"/>
          <w:sz w:val="28"/>
          <w:szCs w:val="28"/>
          <w:cs/>
        </w:rPr>
        <w:t xml:space="preserve"> </w:t>
      </w:r>
      <w:r w:rsidR="00CD692F" w:rsidRPr="007C4F1C">
        <w:rPr>
          <w:rFonts w:ascii="Angsana New" w:hAnsi="Angsana New"/>
          <w:sz w:val="28"/>
          <w:szCs w:val="28"/>
        </w:rPr>
        <w:t>960</w:t>
      </w:r>
      <w:r w:rsidR="009267D4" w:rsidRPr="007C4F1C">
        <w:rPr>
          <w:rFonts w:ascii="Angsana New" w:hAnsi="Angsana New"/>
          <w:sz w:val="28"/>
          <w:szCs w:val="28"/>
        </w:rPr>
        <w:t xml:space="preserve"> </w:t>
      </w:r>
      <w:r w:rsidR="009267D4" w:rsidRPr="007C4F1C">
        <w:rPr>
          <w:rFonts w:ascii="Angsana New" w:hAnsi="Angsana New" w:hint="cs"/>
          <w:sz w:val="28"/>
          <w:szCs w:val="28"/>
          <w:cs/>
        </w:rPr>
        <w:t>ล้านบาท</w:t>
      </w:r>
      <w:r w:rsidR="009267D4" w:rsidRPr="007C4F1C">
        <w:rPr>
          <w:rFonts w:ascii="Angsana New" w:hAnsi="Angsana New"/>
          <w:sz w:val="28"/>
          <w:szCs w:val="28"/>
          <w:cs/>
        </w:rPr>
        <w:t xml:space="preserve"> </w:t>
      </w:r>
      <w:r w:rsidR="001E7766" w:rsidRPr="007C4F1C">
        <w:rPr>
          <w:rFonts w:ascii="Angsana New" w:hAnsi="Angsana New" w:hint="cs"/>
          <w:sz w:val="28"/>
          <w:szCs w:val="28"/>
          <w:cs/>
        </w:rPr>
        <w:t>ซึ่งส่วนหนึ่ง</w:t>
      </w:r>
      <w:r w:rsidR="000650A0" w:rsidRPr="007C4F1C">
        <w:rPr>
          <w:rFonts w:ascii="Angsana New" w:hAnsi="Angsana New" w:hint="cs"/>
          <w:sz w:val="28"/>
          <w:szCs w:val="28"/>
          <w:cs/>
        </w:rPr>
        <w:t>ของวงเงินสินเชื่อ</w:t>
      </w:r>
      <w:r w:rsidR="001E7766" w:rsidRPr="007C4F1C">
        <w:rPr>
          <w:rFonts w:ascii="Angsana New" w:eastAsia="MS Mincho" w:hAnsi="Angsana New" w:hint="cs"/>
          <w:sz w:val="28"/>
          <w:szCs w:val="28"/>
          <w:cs/>
        </w:rPr>
        <w:t>ค้ำประกันโดยบริษัทและบริษัทย่อย</w:t>
      </w:r>
    </w:p>
    <w:p w14:paraId="5EF6B05A" w14:textId="2AB41253" w:rsidR="004E0F8F" w:rsidRPr="007C4F1C" w:rsidRDefault="004E0F8F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lang w:eastAsia="x-none"/>
        </w:rPr>
      </w:pPr>
    </w:p>
    <w:p w14:paraId="254B56EE" w14:textId="17276FBF" w:rsidR="009A45B0" w:rsidRPr="007C4F1C" w:rsidRDefault="009A45B0" w:rsidP="007C4F1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</w:rPr>
      </w:pPr>
      <w:r w:rsidRPr="007C4F1C">
        <w:rPr>
          <w:rFonts w:ascii="Angsana New" w:hAnsi="Angsana New" w:hint="cs"/>
          <w:sz w:val="28"/>
          <w:szCs w:val="28"/>
          <w:cs/>
          <w:lang w:val="th-TH"/>
        </w:rPr>
        <w:t>ส่วนงาน</w:t>
      </w:r>
      <w:r w:rsidR="0056329F" w:rsidRPr="007C4F1C">
        <w:rPr>
          <w:rFonts w:ascii="Angsana New" w:hAnsi="Angsana New" w:hint="cs"/>
          <w:sz w:val="28"/>
          <w:szCs w:val="28"/>
          <w:cs/>
          <w:lang w:val="th-TH"/>
        </w:rPr>
        <w:t>ดำเนินงาน</w:t>
      </w:r>
      <w:r w:rsidR="00A5678B" w:rsidRPr="007C4F1C">
        <w:rPr>
          <w:rFonts w:ascii="Angsana New" w:hAnsi="Angsana New" w:hint="cs"/>
          <w:sz w:val="28"/>
          <w:szCs w:val="28"/>
          <w:cs/>
          <w:lang w:val="th-TH"/>
        </w:rPr>
        <w:t>และการจำแนกรายได้</w:t>
      </w:r>
    </w:p>
    <w:p w14:paraId="52A494FA" w14:textId="00711FA5" w:rsidR="000E6B7D" w:rsidRPr="007C4F1C" w:rsidRDefault="000E6B7D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4"/>
          <w:szCs w:val="24"/>
        </w:rPr>
      </w:pPr>
    </w:p>
    <w:p w14:paraId="05B4323C" w14:textId="77777777" w:rsidR="00623BD1" w:rsidRPr="007C4F1C" w:rsidRDefault="00623BD1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 w:rsidRPr="007C4F1C">
        <w:rPr>
          <w:rFonts w:ascii="Angsana New" w:eastAsia="Cordia New" w:hAnsi="Angsana New" w:hint="cs"/>
          <w:color w:val="000000"/>
          <w:sz w:val="28"/>
          <w:szCs w:val="28"/>
          <w:cs/>
        </w:rPr>
        <w:t>ผู้บริหารพิจารณาว่า กลุ่มบริษัทดำเนินกิจการในส่วนงานเดียวคือธุรกิจเกี่ยวกับการผลิตอาหารทะเลแช่แข็ง</w:t>
      </w:r>
      <w:r w:rsidRPr="007C4F1C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7C4F1C">
        <w:rPr>
          <w:rFonts w:ascii="Angsana New" w:eastAsia="Cordia New" w:hAnsi="Angsana New" w:hint="cs"/>
          <w:color w:val="000000"/>
          <w:sz w:val="28"/>
          <w:szCs w:val="28"/>
          <w:cs/>
        </w:rPr>
        <w:t>ดังนั้นจึงมีส่วนงานที่รายงานเพียงส่วนงานเดียว</w:t>
      </w:r>
    </w:p>
    <w:p w14:paraId="0ED7BE82" w14:textId="77777777" w:rsidR="00623BD1" w:rsidRPr="007C4F1C" w:rsidRDefault="00623BD1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4"/>
          <w:szCs w:val="24"/>
        </w:rPr>
      </w:pPr>
    </w:p>
    <w:p w14:paraId="18A67655" w14:textId="1C309C04" w:rsidR="00E03F32" w:rsidRPr="007C4F1C" w:rsidRDefault="00CF2660" w:rsidP="007C4F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7C4F1C">
        <w:rPr>
          <w:rFonts w:ascii="Angsana New" w:eastAsia="Cordia New" w:hAnsi="Angsana New" w:hint="cs"/>
          <w:color w:val="000000"/>
          <w:sz w:val="28"/>
          <w:szCs w:val="28"/>
          <w:cs/>
        </w:rPr>
        <w:t>กลุ่มบริษัทได้นำเสนอข้อมูลส่วนงานดำเนินงานทางภูมิศาสตร์โดยพิจารณาจากระบบการบริหาร</w:t>
      </w:r>
      <w:r w:rsidRPr="007C4F1C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7C4F1C">
        <w:rPr>
          <w:rFonts w:ascii="Angsana New" w:eastAsia="Cordia New" w:hAnsi="Angsana New" w:hint="cs"/>
          <w:color w:val="000000"/>
          <w:sz w:val="28"/>
          <w:szCs w:val="28"/>
          <w:cs/>
        </w:rPr>
        <w:t>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1FA6A63E" w14:textId="4763350D" w:rsidR="005F6840" w:rsidRPr="00D94ABB" w:rsidRDefault="005F6840" w:rsidP="00D94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62"/>
        <w:gridCol w:w="1538"/>
      </w:tblGrid>
      <w:tr w:rsidR="00E03F32" w:rsidRPr="007C4F1C" w14:paraId="43D37BA8" w14:textId="77777777" w:rsidTr="00D94ABB">
        <w:trPr>
          <w:trHeight w:val="80"/>
          <w:tblHeader/>
        </w:trPr>
        <w:tc>
          <w:tcPr>
            <w:tcW w:w="5760" w:type="dxa"/>
            <w:shd w:val="clear" w:color="auto" w:fill="auto"/>
          </w:tcPr>
          <w:p w14:paraId="5C8C58D2" w14:textId="24EC7DE6" w:rsidR="00E03F32" w:rsidRPr="007C4F1C" w:rsidRDefault="00E03F32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0F38487C" w14:textId="75F57179" w:rsidR="00E03F32" w:rsidRPr="007C4F1C" w:rsidRDefault="00E03F32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03F32" w:rsidRPr="007C4F1C" w14:paraId="023D65EF" w14:textId="77777777" w:rsidTr="00D94ABB">
        <w:trPr>
          <w:trHeight w:val="80"/>
          <w:tblHeader/>
        </w:trPr>
        <w:tc>
          <w:tcPr>
            <w:tcW w:w="5760" w:type="dxa"/>
            <w:shd w:val="clear" w:color="auto" w:fill="auto"/>
          </w:tcPr>
          <w:p w14:paraId="342EC45A" w14:textId="77777777" w:rsidR="00E03F32" w:rsidRPr="007C4F1C" w:rsidRDefault="00E03F32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012F8AB0" w14:textId="732F11BF" w:rsidR="00E03F32" w:rsidRPr="007C4F1C" w:rsidRDefault="00E03F32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C4F1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7C4F1C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การผลิตอาหารทะเลแช่แข็ง</w:t>
            </w:r>
          </w:p>
        </w:tc>
      </w:tr>
      <w:tr w:rsidR="00E03F32" w:rsidRPr="007C4F1C" w14:paraId="3A57ED26" w14:textId="77777777" w:rsidTr="00D94ABB">
        <w:trPr>
          <w:tblHeader/>
        </w:trPr>
        <w:tc>
          <w:tcPr>
            <w:tcW w:w="5760" w:type="dxa"/>
            <w:shd w:val="clear" w:color="auto" w:fill="auto"/>
          </w:tcPr>
          <w:p w14:paraId="686782F5" w14:textId="09B07A8B" w:rsidR="00E03F32" w:rsidRPr="007C4F1C" w:rsidRDefault="00E03F32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7C4F1C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CD692F" w:rsidRPr="007C4F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530" w:type="dxa"/>
            <w:shd w:val="clear" w:color="auto" w:fill="auto"/>
          </w:tcPr>
          <w:p w14:paraId="6617ED75" w14:textId="0F701A30" w:rsidR="00E03F32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3EFD9664" w14:textId="77777777" w:rsidR="00E03F32" w:rsidRPr="007C4F1C" w:rsidRDefault="00E03F32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</w:tcPr>
          <w:p w14:paraId="217F61F5" w14:textId="2C3BEEE8" w:rsidR="00E03F32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CF2660" w:rsidRPr="007C4F1C" w14:paraId="45D9C305" w14:textId="77777777" w:rsidTr="00D94ABB">
        <w:trPr>
          <w:tblHeader/>
        </w:trPr>
        <w:tc>
          <w:tcPr>
            <w:tcW w:w="5760" w:type="dxa"/>
            <w:shd w:val="clear" w:color="auto" w:fill="auto"/>
          </w:tcPr>
          <w:p w14:paraId="17D35FA8" w14:textId="01C6F4F2" w:rsidR="00CF2660" w:rsidRPr="007C4F1C" w:rsidRDefault="00CF2660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694E97A9" w14:textId="16960629" w:rsidR="00CF2660" w:rsidRPr="007C4F1C" w:rsidRDefault="00CF2660" w:rsidP="007C4F1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7C4F1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CF2660" w:rsidRPr="007C4F1C" w14:paraId="05FA7BB3" w14:textId="77777777" w:rsidTr="004E0751">
        <w:tc>
          <w:tcPr>
            <w:tcW w:w="5760" w:type="dxa"/>
            <w:shd w:val="clear" w:color="auto" w:fill="auto"/>
          </w:tcPr>
          <w:p w14:paraId="64762A39" w14:textId="48AF903A" w:rsidR="00CF2660" w:rsidRPr="007C4F1C" w:rsidRDefault="00CF2660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3EA86C" w14:textId="77777777" w:rsidR="00CF2660" w:rsidRPr="007C4F1C" w:rsidRDefault="00CF2660" w:rsidP="007C4F1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2D005B0" w14:textId="77777777" w:rsidR="00CF2660" w:rsidRPr="007C4F1C" w:rsidRDefault="00CF2660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5176EB3B" w14:textId="77777777" w:rsidR="00CF2660" w:rsidRPr="007C4F1C" w:rsidRDefault="00CF2660" w:rsidP="007C4F1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42AC1" w:rsidRPr="007C4F1C" w14:paraId="4ED5EA2E" w14:textId="77777777" w:rsidTr="004E0751">
        <w:tc>
          <w:tcPr>
            <w:tcW w:w="5760" w:type="dxa"/>
            <w:shd w:val="clear" w:color="auto" w:fill="auto"/>
            <w:vAlign w:val="bottom"/>
          </w:tcPr>
          <w:p w14:paraId="4E1B7A52" w14:textId="77777777" w:rsidR="00742AC1" w:rsidRPr="007C4F1C" w:rsidRDefault="00742AC1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307E06" w14:textId="091083EF" w:rsidR="00742AC1" w:rsidRPr="007C4F1C" w:rsidRDefault="00CD692F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/>
                <w:sz w:val="28"/>
                <w:szCs w:val="28"/>
                <w:lang w:val="en-US" w:bidi="th-TH"/>
              </w:rPr>
              <w:t>411</w:t>
            </w:r>
            <w:r w:rsidR="00742AC1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/>
                <w:sz w:val="28"/>
                <w:szCs w:val="28"/>
                <w:lang w:val="en-US" w:bidi="th-TH"/>
              </w:rPr>
              <w:t>566</w:t>
            </w:r>
          </w:p>
        </w:tc>
        <w:tc>
          <w:tcPr>
            <w:tcW w:w="262" w:type="dxa"/>
            <w:shd w:val="clear" w:color="auto" w:fill="auto"/>
          </w:tcPr>
          <w:p w14:paraId="525F64AD" w14:textId="77777777" w:rsidR="00742AC1" w:rsidRPr="007C4F1C" w:rsidRDefault="00742AC1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A6190A" w14:textId="34441A0D" w:rsidR="00742AC1" w:rsidRPr="007C4F1C" w:rsidRDefault="00CD692F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</w:t>
            </w:r>
            <w:r w:rsidR="00742AC1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508</w:t>
            </w:r>
          </w:p>
        </w:tc>
      </w:tr>
      <w:tr w:rsidR="00CF2660" w:rsidRPr="00D94ABB" w14:paraId="02681DA5" w14:textId="77777777" w:rsidTr="004E0751">
        <w:tc>
          <w:tcPr>
            <w:tcW w:w="5760" w:type="dxa"/>
            <w:shd w:val="clear" w:color="auto" w:fill="auto"/>
          </w:tcPr>
          <w:p w14:paraId="7F85BDD9" w14:textId="77777777" w:rsidR="00CF2660" w:rsidRPr="00D94ABB" w:rsidRDefault="00CF2660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D1378D" w14:textId="77777777" w:rsidR="00CF2660" w:rsidRPr="00D94ABB" w:rsidRDefault="00CF2660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D4CF0AB" w14:textId="77777777" w:rsidR="00CF2660" w:rsidRPr="00D94ABB" w:rsidRDefault="00CF2660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B99ECC" w14:textId="77777777" w:rsidR="00CF2660" w:rsidRPr="00D94ABB" w:rsidRDefault="00CF2660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F2660" w:rsidRPr="007C4F1C" w14:paraId="142B1CB7" w14:textId="77777777" w:rsidTr="004E0751">
        <w:tc>
          <w:tcPr>
            <w:tcW w:w="5760" w:type="dxa"/>
            <w:shd w:val="clear" w:color="auto" w:fill="auto"/>
            <w:vAlign w:val="bottom"/>
          </w:tcPr>
          <w:p w14:paraId="6F45E5C8" w14:textId="77777777" w:rsidR="00CF2660" w:rsidRPr="007C4F1C" w:rsidRDefault="00CF2660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8D1541" w14:textId="77777777" w:rsidR="00CF2660" w:rsidRPr="007C4F1C" w:rsidRDefault="00CF2660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A75493D" w14:textId="77777777" w:rsidR="00CF2660" w:rsidRPr="007C4F1C" w:rsidRDefault="00CF2660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70876ED7" w14:textId="77777777" w:rsidR="00CF2660" w:rsidRPr="007C4F1C" w:rsidRDefault="00CF2660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F2660" w:rsidRPr="007C4F1C" w14:paraId="2B6DBE8F" w14:textId="77777777" w:rsidTr="004E0751">
        <w:tc>
          <w:tcPr>
            <w:tcW w:w="5760" w:type="dxa"/>
            <w:shd w:val="clear" w:color="auto" w:fill="auto"/>
          </w:tcPr>
          <w:p w14:paraId="54F96522" w14:textId="77777777" w:rsidR="00CF2660" w:rsidRPr="007C4F1C" w:rsidRDefault="00CF2660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A99C38" w14:textId="77777777" w:rsidR="00CF2660" w:rsidRPr="007C4F1C" w:rsidRDefault="00CF2660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BDB0C80" w14:textId="77777777" w:rsidR="00CF2660" w:rsidRPr="007C4F1C" w:rsidRDefault="00CF2660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2D7B6397" w14:textId="77777777" w:rsidR="00CF2660" w:rsidRPr="007C4F1C" w:rsidRDefault="00CF2660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72B4B" w:rsidRPr="007C4F1C" w14:paraId="3526AFCE" w14:textId="77777777" w:rsidTr="001467DF">
        <w:tc>
          <w:tcPr>
            <w:tcW w:w="5760" w:type="dxa"/>
            <w:shd w:val="clear" w:color="auto" w:fill="auto"/>
          </w:tcPr>
          <w:p w14:paraId="2C343A62" w14:textId="36154F8A" w:rsidR="00672B4B" w:rsidRPr="007C4F1C" w:rsidRDefault="00672B4B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เอเชีย</w:t>
            </w:r>
          </w:p>
        </w:tc>
        <w:tc>
          <w:tcPr>
            <w:tcW w:w="1530" w:type="dxa"/>
            <w:shd w:val="clear" w:color="auto" w:fill="auto"/>
          </w:tcPr>
          <w:p w14:paraId="6AB0918C" w14:textId="47C36354" w:rsidR="00672B4B" w:rsidRPr="007C4F1C" w:rsidRDefault="00672B4B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D692F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233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D692F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12CCA0CC" w14:textId="77777777" w:rsidR="00672B4B" w:rsidRPr="007C4F1C" w:rsidRDefault="00672B4B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4F416C07" w14:textId="566CA364" w:rsidR="00672B4B" w:rsidRPr="007C4F1C" w:rsidRDefault="00CD692F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259</w:t>
            </w:r>
            <w:r w:rsidR="00672B4B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633</w:t>
            </w:r>
          </w:p>
        </w:tc>
      </w:tr>
      <w:tr w:rsidR="00672B4B" w:rsidRPr="007C4F1C" w14:paraId="3B28F1F4" w14:textId="77777777" w:rsidTr="001467DF">
        <w:tc>
          <w:tcPr>
            <w:tcW w:w="5760" w:type="dxa"/>
            <w:shd w:val="clear" w:color="auto" w:fill="auto"/>
          </w:tcPr>
          <w:p w14:paraId="28333DE4" w14:textId="6C291BEC" w:rsidR="00672B4B" w:rsidRPr="007C4F1C" w:rsidRDefault="00672B4B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ยุโรป</w:t>
            </w:r>
          </w:p>
        </w:tc>
        <w:tc>
          <w:tcPr>
            <w:tcW w:w="1530" w:type="dxa"/>
            <w:shd w:val="clear" w:color="auto" w:fill="auto"/>
          </w:tcPr>
          <w:p w14:paraId="50DA1551" w14:textId="23A25241" w:rsidR="00672B4B" w:rsidRPr="007C4F1C" w:rsidRDefault="00672B4B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D692F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D692F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029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597094D3" w14:textId="77777777" w:rsidR="00672B4B" w:rsidRPr="007C4F1C" w:rsidRDefault="00672B4B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4F0A38AB" w14:textId="7B225740" w:rsidR="00672B4B" w:rsidRPr="007C4F1C" w:rsidRDefault="00CD692F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208</w:t>
            </w:r>
            <w:r w:rsidR="00672B4B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414</w:t>
            </w:r>
          </w:p>
        </w:tc>
      </w:tr>
      <w:tr w:rsidR="00623BD1" w:rsidRPr="007C4F1C" w14:paraId="577201D4" w14:textId="77777777" w:rsidTr="001467DF">
        <w:tc>
          <w:tcPr>
            <w:tcW w:w="5760" w:type="dxa"/>
            <w:shd w:val="clear" w:color="auto" w:fill="auto"/>
          </w:tcPr>
          <w:p w14:paraId="5DA587B0" w14:textId="6E5DFE4E" w:rsidR="00623BD1" w:rsidRPr="007C4F1C" w:rsidRDefault="00623BD1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325358DC" w14:textId="3F77B9B1" w:rsidR="00623BD1" w:rsidRPr="007C4F1C" w:rsidRDefault="00623BD1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D692F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D692F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885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4284B54E" w14:textId="77777777" w:rsidR="00623BD1" w:rsidRPr="007C4F1C" w:rsidRDefault="00623BD1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782C52D1" w14:textId="12577F2E" w:rsidR="00623BD1" w:rsidRPr="007C4F1C" w:rsidRDefault="00CD692F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623BD1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083</w:t>
            </w:r>
          </w:p>
        </w:tc>
      </w:tr>
      <w:tr w:rsidR="00623BD1" w:rsidRPr="007C4F1C" w14:paraId="124C84AC" w14:textId="77777777" w:rsidTr="001467DF">
        <w:trPr>
          <w:trHeight w:val="68"/>
        </w:trPr>
        <w:tc>
          <w:tcPr>
            <w:tcW w:w="5760" w:type="dxa"/>
            <w:shd w:val="clear" w:color="auto" w:fill="auto"/>
          </w:tcPr>
          <w:p w14:paraId="2CD6F934" w14:textId="142DFC65" w:rsidR="00623BD1" w:rsidRPr="007C4F1C" w:rsidRDefault="00623BD1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F1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530" w:type="dxa"/>
            <w:shd w:val="clear" w:color="auto" w:fill="auto"/>
          </w:tcPr>
          <w:p w14:paraId="4E231861" w14:textId="3172BBFA" w:rsidR="00623BD1" w:rsidRPr="007C4F1C" w:rsidRDefault="00623BD1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D692F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D692F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405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336B2EEF" w14:textId="77777777" w:rsidR="00623BD1" w:rsidRPr="007C4F1C" w:rsidRDefault="00623BD1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31F45DAB" w14:textId="47F67C23" w:rsidR="00623BD1" w:rsidRPr="007C4F1C" w:rsidRDefault="00CD692F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623BD1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378</w:t>
            </w:r>
          </w:p>
        </w:tc>
      </w:tr>
      <w:tr w:rsidR="00623BD1" w:rsidRPr="007C4F1C" w14:paraId="60AAF5AB" w14:textId="77777777" w:rsidTr="001467DF">
        <w:tc>
          <w:tcPr>
            <w:tcW w:w="5760" w:type="dxa"/>
            <w:shd w:val="clear" w:color="auto" w:fill="auto"/>
            <w:vAlign w:val="bottom"/>
          </w:tcPr>
          <w:p w14:paraId="0D40E9ED" w14:textId="77777777" w:rsidR="00623BD1" w:rsidRPr="007C4F1C" w:rsidRDefault="00623BD1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C4F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7C4F1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5AD41C" w14:textId="5978B045" w:rsidR="00623BD1" w:rsidRPr="007C4F1C" w:rsidRDefault="00623BD1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4F1C">
              <w:t xml:space="preserve"> </w:t>
            </w:r>
            <w:r w:rsidR="00CD692F"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411</w:t>
            </w: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CD692F"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566</w:t>
            </w:r>
            <w:r w:rsidRPr="007C4F1C"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4D87F3B0" w14:textId="77777777" w:rsidR="00623BD1" w:rsidRPr="007C4F1C" w:rsidRDefault="00623BD1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9C85A5" w14:textId="1E32CEF1" w:rsidR="00623BD1" w:rsidRPr="007C4F1C" w:rsidRDefault="00CD692F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490</w:t>
            </w:r>
            <w:r w:rsidR="00623BD1"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508</w:t>
            </w:r>
          </w:p>
        </w:tc>
      </w:tr>
      <w:tr w:rsidR="00623BD1" w:rsidRPr="00D94ABB" w14:paraId="6CA04B45" w14:textId="77777777" w:rsidTr="004E0751">
        <w:tc>
          <w:tcPr>
            <w:tcW w:w="5760" w:type="dxa"/>
            <w:shd w:val="clear" w:color="auto" w:fill="auto"/>
            <w:vAlign w:val="bottom"/>
          </w:tcPr>
          <w:p w14:paraId="199F80A8" w14:textId="77777777" w:rsidR="00623BD1" w:rsidRPr="00D94ABB" w:rsidRDefault="00623BD1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77737" w14:textId="77777777" w:rsidR="00623BD1" w:rsidRPr="00D94ABB" w:rsidRDefault="00623BD1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A4525B6" w14:textId="77777777" w:rsidR="00623BD1" w:rsidRPr="00D94ABB" w:rsidRDefault="00623BD1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4A1D1" w14:textId="77777777" w:rsidR="00623BD1" w:rsidRPr="00D94ABB" w:rsidRDefault="00623BD1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23BD1" w:rsidRPr="007C4F1C" w14:paraId="08897336" w14:textId="77777777" w:rsidTr="004E0751">
        <w:tc>
          <w:tcPr>
            <w:tcW w:w="5760" w:type="dxa"/>
            <w:shd w:val="clear" w:color="auto" w:fill="auto"/>
            <w:vAlign w:val="bottom"/>
          </w:tcPr>
          <w:p w14:paraId="7DAD5E4B" w14:textId="1BAEDD03" w:rsidR="00623BD1" w:rsidRPr="007C4F1C" w:rsidRDefault="00623BD1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ประเภทของสินค้าและบริการหลัก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075B94" w14:textId="77777777" w:rsidR="00623BD1" w:rsidRPr="007C4F1C" w:rsidRDefault="00623BD1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851322D" w14:textId="77777777" w:rsidR="00623BD1" w:rsidRPr="007C4F1C" w:rsidRDefault="00623BD1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3DFEDA77" w14:textId="77777777" w:rsidR="00623BD1" w:rsidRPr="007C4F1C" w:rsidRDefault="00623BD1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23BD1" w:rsidRPr="007C4F1C" w14:paraId="59D8274C" w14:textId="77777777" w:rsidTr="001467DF">
        <w:tc>
          <w:tcPr>
            <w:tcW w:w="5760" w:type="dxa"/>
            <w:shd w:val="clear" w:color="auto" w:fill="auto"/>
          </w:tcPr>
          <w:p w14:paraId="1C159398" w14:textId="7CA31258" w:rsidR="00623BD1" w:rsidRPr="007C4F1C" w:rsidRDefault="00623BD1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กุ้งแช่แข็ง</w:t>
            </w:r>
          </w:p>
        </w:tc>
        <w:tc>
          <w:tcPr>
            <w:tcW w:w="1530" w:type="dxa"/>
            <w:shd w:val="clear" w:color="auto" w:fill="auto"/>
          </w:tcPr>
          <w:p w14:paraId="02CBF1CF" w14:textId="1048551C" w:rsidR="00623BD1" w:rsidRPr="007C4F1C" w:rsidRDefault="00623BD1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D692F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D692F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65083F87" w14:textId="77777777" w:rsidR="00623BD1" w:rsidRPr="007C4F1C" w:rsidRDefault="00623BD1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shd w:val="clear" w:color="auto" w:fill="auto"/>
          </w:tcPr>
          <w:p w14:paraId="087A1A21" w14:textId="523422E2" w:rsidR="00623BD1" w:rsidRPr="007C4F1C" w:rsidRDefault="00623BD1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D692F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D692F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476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623BD1" w:rsidRPr="007C4F1C" w14:paraId="45D3E0F7" w14:textId="77777777" w:rsidTr="001467DF">
        <w:tc>
          <w:tcPr>
            <w:tcW w:w="5760" w:type="dxa"/>
            <w:shd w:val="clear" w:color="auto" w:fill="auto"/>
          </w:tcPr>
          <w:p w14:paraId="54687629" w14:textId="4E020A25" w:rsidR="00623BD1" w:rsidRPr="007C4F1C" w:rsidRDefault="00623BD1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หมึกแช่แข็ง</w:t>
            </w:r>
          </w:p>
        </w:tc>
        <w:tc>
          <w:tcPr>
            <w:tcW w:w="1530" w:type="dxa"/>
            <w:shd w:val="clear" w:color="auto" w:fill="auto"/>
          </w:tcPr>
          <w:p w14:paraId="4689DDC8" w14:textId="33D70953" w:rsidR="00623BD1" w:rsidRPr="007C4F1C" w:rsidRDefault="00623BD1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D692F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183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D692F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480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320E2829" w14:textId="77777777" w:rsidR="00623BD1" w:rsidRPr="007C4F1C" w:rsidRDefault="00623BD1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shd w:val="clear" w:color="auto" w:fill="auto"/>
          </w:tcPr>
          <w:p w14:paraId="642772F3" w14:textId="26FFCFBD" w:rsidR="00623BD1" w:rsidRPr="007C4F1C" w:rsidRDefault="00CD692F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279</w:t>
            </w:r>
            <w:r w:rsidR="00C93590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620</w:t>
            </w:r>
            <w:r w:rsidR="00623BD1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6335F5" w:rsidRPr="007C4F1C" w14:paraId="4E0F6D4C" w14:textId="77777777" w:rsidTr="007E4F6F">
        <w:tc>
          <w:tcPr>
            <w:tcW w:w="5760" w:type="dxa"/>
            <w:shd w:val="clear" w:color="auto" w:fill="auto"/>
          </w:tcPr>
          <w:p w14:paraId="7F90C07B" w14:textId="225E0FB4" w:rsidR="006335F5" w:rsidRPr="007C4F1C" w:rsidRDefault="00C310E7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รับจ้าง</w:t>
            </w:r>
            <w:r w:rsidR="00936A69" w:rsidRPr="007C4F1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ผลิตกุ้งแช่แข็ง</w:t>
            </w:r>
          </w:p>
        </w:tc>
        <w:tc>
          <w:tcPr>
            <w:tcW w:w="1530" w:type="dxa"/>
            <w:shd w:val="clear" w:color="auto" w:fill="auto"/>
          </w:tcPr>
          <w:p w14:paraId="6F352EA9" w14:textId="35F74FD6" w:rsidR="006335F5" w:rsidRPr="007C4F1C" w:rsidRDefault="00CD692F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262" w:type="dxa"/>
            <w:shd w:val="clear" w:color="auto" w:fill="auto"/>
          </w:tcPr>
          <w:p w14:paraId="664BEC86" w14:textId="77777777" w:rsidR="006335F5" w:rsidRPr="007C4F1C" w:rsidRDefault="006335F5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09BDB683" w14:textId="07B6C36E" w:rsidR="006335F5" w:rsidRPr="007C4F1C" w:rsidRDefault="00CD692F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335F5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765</w:t>
            </w:r>
          </w:p>
        </w:tc>
      </w:tr>
      <w:tr w:rsidR="006335F5" w:rsidRPr="007C4F1C" w14:paraId="42E8F5E4" w14:textId="77777777" w:rsidTr="001467DF">
        <w:tc>
          <w:tcPr>
            <w:tcW w:w="5760" w:type="dxa"/>
            <w:shd w:val="clear" w:color="auto" w:fill="auto"/>
          </w:tcPr>
          <w:p w14:paraId="7BFD4D85" w14:textId="5196D685" w:rsidR="006335F5" w:rsidRPr="007C4F1C" w:rsidRDefault="006335F5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530" w:type="dxa"/>
            <w:shd w:val="clear" w:color="auto" w:fill="auto"/>
          </w:tcPr>
          <w:p w14:paraId="3F93DCBB" w14:textId="02337B8C" w:rsidR="006335F5" w:rsidRPr="007C4F1C" w:rsidRDefault="006335F5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D692F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D692F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662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2687BDB0" w14:textId="77777777" w:rsidR="006335F5" w:rsidRPr="007C4F1C" w:rsidRDefault="006335F5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shd w:val="clear" w:color="auto" w:fill="auto"/>
          </w:tcPr>
          <w:p w14:paraId="4084D4EA" w14:textId="454FAF87" w:rsidR="006335F5" w:rsidRPr="007C4F1C" w:rsidRDefault="00CD692F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C68C6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647</w:t>
            </w:r>
            <w:r w:rsidR="006335F5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6335F5" w:rsidRPr="007C4F1C" w14:paraId="4E49D55A" w14:textId="77777777" w:rsidTr="007E4F6F">
        <w:tc>
          <w:tcPr>
            <w:tcW w:w="5760" w:type="dxa"/>
            <w:shd w:val="clear" w:color="auto" w:fill="auto"/>
            <w:vAlign w:val="bottom"/>
          </w:tcPr>
          <w:p w14:paraId="5195649D" w14:textId="77777777" w:rsidR="006335F5" w:rsidRPr="007C4F1C" w:rsidRDefault="006335F5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7C4F1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1AA02" w14:textId="187BAD2C" w:rsidR="006335F5" w:rsidRPr="007C4F1C" w:rsidRDefault="006335F5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4F1C">
              <w:t xml:space="preserve"> </w:t>
            </w:r>
            <w:r w:rsidR="00CD692F"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411</w:t>
            </w: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CD692F"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566</w:t>
            </w:r>
            <w:r w:rsidRPr="007C4F1C"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5123F9CC" w14:textId="77777777" w:rsidR="006335F5" w:rsidRPr="007C4F1C" w:rsidRDefault="006335F5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32F6AD" w14:textId="0049AEB0" w:rsidR="006335F5" w:rsidRPr="007C4F1C" w:rsidRDefault="00CD692F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490</w:t>
            </w:r>
            <w:r w:rsidR="006335F5"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508</w:t>
            </w:r>
          </w:p>
        </w:tc>
      </w:tr>
      <w:tr w:rsidR="006335F5" w:rsidRPr="007C4F1C" w14:paraId="5619B974" w14:textId="77777777" w:rsidTr="004E0751">
        <w:tc>
          <w:tcPr>
            <w:tcW w:w="5760" w:type="dxa"/>
            <w:shd w:val="clear" w:color="auto" w:fill="auto"/>
          </w:tcPr>
          <w:p w14:paraId="7576EC0C" w14:textId="77777777" w:rsidR="006335F5" w:rsidRPr="007C4F1C" w:rsidRDefault="006335F5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4A75D4" w14:textId="77777777" w:rsidR="006335F5" w:rsidRPr="007C4F1C" w:rsidRDefault="006335F5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9972E64" w14:textId="77777777" w:rsidR="006335F5" w:rsidRPr="007C4F1C" w:rsidRDefault="006335F5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77DB8D37" w14:textId="77777777" w:rsidR="006335F5" w:rsidRPr="007C4F1C" w:rsidRDefault="006335F5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335F5" w:rsidRPr="007C4F1C" w14:paraId="3B6B8A5E" w14:textId="77777777" w:rsidTr="004E0751">
        <w:tc>
          <w:tcPr>
            <w:tcW w:w="5760" w:type="dxa"/>
            <w:shd w:val="clear" w:color="auto" w:fill="auto"/>
            <w:vAlign w:val="bottom"/>
          </w:tcPr>
          <w:p w14:paraId="33EC8489" w14:textId="77777777" w:rsidR="006335F5" w:rsidRPr="007C4F1C" w:rsidRDefault="006335F5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A55D1B" w14:textId="412BA9A1" w:rsidR="006335F5" w:rsidRPr="007C4F1C" w:rsidRDefault="00CD692F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411</w:t>
            </w:r>
            <w:r w:rsidR="006335F5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/>
                <w:sz w:val="28"/>
                <w:szCs w:val="28"/>
                <w:lang w:val="en-US" w:bidi="th-TH"/>
              </w:rPr>
              <w:t>245</w:t>
            </w:r>
          </w:p>
        </w:tc>
        <w:tc>
          <w:tcPr>
            <w:tcW w:w="262" w:type="dxa"/>
            <w:shd w:val="clear" w:color="auto" w:fill="auto"/>
          </w:tcPr>
          <w:p w14:paraId="49F18669" w14:textId="77777777" w:rsidR="006335F5" w:rsidRPr="007C4F1C" w:rsidRDefault="006335F5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51BE4D6C" w14:textId="5B71FD03" w:rsidR="006335F5" w:rsidRPr="007C4F1C" w:rsidRDefault="00CD692F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487</w:t>
            </w:r>
            <w:r w:rsidR="006335F5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743</w:t>
            </w:r>
          </w:p>
        </w:tc>
      </w:tr>
      <w:tr w:rsidR="006335F5" w:rsidRPr="007C4F1C" w14:paraId="26FA0DE4" w14:textId="77777777" w:rsidTr="004E0751">
        <w:tc>
          <w:tcPr>
            <w:tcW w:w="5760" w:type="dxa"/>
            <w:shd w:val="clear" w:color="auto" w:fill="auto"/>
            <w:vAlign w:val="bottom"/>
          </w:tcPr>
          <w:p w14:paraId="0152A4F0" w14:textId="2F51E003" w:rsidR="006335F5" w:rsidRPr="007C4F1C" w:rsidRDefault="006335F5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A8E3D77" w14:textId="152BE606" w:rsidR="006335F5" w:rsidRPr="007C4F1C" w:rsidRDefault="00CD692F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262" w:type="dxa"/>
            <w:shd w:val="clear" w:color="auto" w:fill="auto"/>
          </w:tcPr>
          <w:p w14:paraId="1DD8D381" w14:textId="77777777" w:rsidR="006335F5" w:rsidRPr="007C4F1C" w:rsidRDefault="006335F5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2236AF91" w14:textId="6232F5E7" w:rsidR="006335F5" w:rsidRPr="007C4F1C" w:rsidRDefault="00CD692F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335F5"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765</w:t>
            </w:r>
          </w:p>
        </w:tc>
      </w:tr>
      <w:tr w:rsidR="006335F5" w:rsidRPr="007C4F1C" w14:paraId="4150BB9E" w14:textId="77777777" w:rsidTr="004E0751">
        <w:trPr>
          <w:trHeight w:val="58"/>
        </w:trPr>
        <w:tc>
          <w:tcPr>
            <w:tcW w:w="5760" w:type="dxa"/>
            <w:shd w:val="clear" w:color="auto" w:fill="auto"/>
          </w:tcPr>
          <w:p w14:paraId="4A46EA5E" w14:textId="77777777" w:rsidR="006335F5" w:rsidRPr="007C4F1C" w:rsidRDefault="006335F5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7C4F1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9A0027" w14:textId="695D8F21" w:rsidR="006335F5" w:rsidRPr="007C4F1C" w:rsidRDefault="00CD692F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411</w:t>
            </w:r>
            <w:r w:rsidR="006335F5"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566</w:t>
            </w:r>
          </w:p>
        </w:tc>
        <w:tc>
          <w:tcPr>
            <w:tcW w:w="262" w:type="dxa"/>
            <w:shd w:val="clear" w:color="auto" w:fill="auto"/>
          </w:tcPr>
          <w:p w14:paraId="38049024" w14:textId="77777777" w:rsidR="006335F5" w:rsidRPr="007C4F1C" w:rsidRDefault="006335F5" w:rsidP="007C4F1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A82DB" w14:textId="33D8370E" w:rsidR="006335F5" w:rsidRPr="007C4F1C" w:rsidRDefault="00CD692F" w:rsidP="007C4F1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490</w:t>
            </w:r>
            <w:r w:rsidR="006335F5"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508</w:t>
            </w:r>
          </w:p>
        </w:tc>
      </w:tr>
    </w:tbl>
    <w:p w14:paraId="420C509E" w14:textId="65DDB18A" w:rsidR="00805C87" w:rsidRPr="007C4F1C" w:rsidRDefault="00805C87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49B2773D" w14:textId="4EF18957" w:rsidR="00F2469E" w:rsidRPr="007C4F1C" w:rsidRDefault="00F2469E" w:rsidP="007C4F1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cs/>
          <w:lang w:val="en-US"/>
        </w:rPr>
      </w:pPr>
      <w:r w:rsidRPr="007C4F1C">
        <w:rPr>
          <w:rFonts w:ascii="Angsana New" w:eastAsia="MS Mincho" w:hAnsi="Angsana New" w:hint="cs"/>
          <w:sz w:val="28"/>
          <w:szCs w:val="28"/>
          <w:cs/>
          <w:lang w:val="en-US"/>
        </w:rPr>
        <w:t>ภาษีเงินได้</w:t>
      </w:r>
    </w:p>
    <w:p w14:paraId="5E954AFB" w14:textId="77777777" w:rsidR="002C565E" w:rsidRPr="007C4F1C" w:rsidRDefault="002C565E" w:rsidP="007C4F1C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24"/>
          <w:szCs w:val="24"/>
          <w:lang w:val="en-US"/>
        </w:rPr>
      </w:pPr>
    </w:p>
    <w:p w14:paraId="1CE33A4E" w14:textId="10AE982E" w:rsidR="00635F64" w:rsidRPr="007C4F1C" w:rsidRDefault="00936A69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7C4F1C">
        <w:rPr>
          <w:rFonts w:asciiTheme="majorBidi" w:hAnsiTheme="majorBidi" w:cstheme="majorBidi"/>
          <w:sz w:val="28"/>
          <w:szCs w:val="28"/>
          <w:cs/>
        </w:rPr>
        <w:t>อัตราภาษีเงินได้ที่แท้จริงรวมของกลุ่มบริษัทและบริษัทสำหรับงวดสามเดือนสิ้นสุดวันที่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="00CD692F" w:rsidRPr="007C4F1C">
        <w:rPr>
          <w:rFonts w:asciiTheme="majorBidi" w:hAnsiTheme="majorBidi" w:cstheme="majorBidi"/>
          <w:sz w:val="28"/>
          <w:szCs w:val="28"/>
        </w:rPr>
        <w:t>31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Pr="007C4F1C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D692F" w:rsidRPr="007C4F1C">
        <w:rPr>
          <w:rFonts w:asciiTheme="majorBidi" w:hAnsiTheme="majorBidi" w:cstheme="majorBidi"/>
          <w:sz w:val="28"/>
          <w:szCs w:val="28"/>
        </w:rPr>
        <w:t>2564</w:t>
      </w:r>
      <w:r w:rsidRPr="007C4F1C">
        <w:rPr>
          <w:rFonts w:asciiTheme="majorBidi" w:hAnsiTheme="majorBidi" w:cstheme="majorBidi"/>
          <w:sz w:val="28"/>
          <w:szCs w:val="28"/>
          <w:cs/>
        </w:rPr>
        <w:t xml:space="preserve"> คือร้อยละ </w:t>
      </w:r>
      <w:r w:rsidRPr="007C4F1C">
        <w:rPr>
          <w:rFonts w:asciiTheme="majorBidi" w:hAnsiTheme="majorBidi" w:cstheme="majorBidi"/>
          <w:sz w:val="28"/>
          <w:szCs w:val="28"/>
        </w:rPr>
        <w:t>-</w:t>
      </w:r>
      <w:r w:rsidR="00CD692F" w:rsidRPr="007C4F1C">
        <w:rPr>
          <w:rFonts w:asciiTheme="majorBidi" w:hAnsiTheme="majorBidi" w:cstheme="majorBidi"/>
          <w:sz w:val="28"/>
          <w:szCs w:val="28"/>
        </w:rPr>
        <w:t>1</w:t>
      </w:r>
      <w:r w:rsidRPr="007C4F1C">
        <w:rPr>
          <w:rFonts w:asciiTheme="majorBidi" w:hAnsiTheme="majorBidi" w:cstheme="majorBidi"/>
          <w:sz w:val="28"/>
          <w:szCs w:val="28"/>
        </w:rPr>
        <w:t>.</w:t>
      </w:r>
      <w:r w:rsidR="00CD692F" w:rsidRPr="007C4F1C">
        <w:rPr>
          <w:rFonts w:asciiTheme="majorBidi" w:hAnsiTheme="majorBidi" w:cstheme="majorBidi"/>
          <w:sz w:val="28"/>
          <w:szCs w:val="28"/>
        </w:rPr>
        <w:t>88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Pr="007C4F1C">
        <w:rPr>
          <w:rFonts w:asciiTheme="majorBidi" w:hAnsiTheme="majorBidi" w:cstheme="majorBidi"/>
          <w:sz w:val="28"/>
          <w:szCs w:val="28"/>
          <w:cs/>
        </w:rPr>
        <w:t>และร้อยละ</w:t>
      </w:r>
      <w:r w:rsidRPr="007C4F1C">
        <w:rPr>
          <w:rFonts w:asciiTheme="majorBidi" w:hAnsiTheme="majorBidi" w:cstheme="majorBidi"/>
          <w:sz w:val="28"/>
          <w:szCs w:val="28"/>
        </w:rPr>
        <w:t xml:space="preserve"> -</w:t>
      </w:r>
      <w:r w:rsidR="00CD692F" w:rsidRPr="007C4F1C">
        <w:rPr>
          <w:rFonts w:asciiTheme="majorBidi" w:hAnsiTheme="majorBidi" w:cstheme="majorBidi"/>
          <w:sz w:val="28"/>
          <w:szCs w:val="28"/>
        </w:rPr>
        <w:t>1</w:t>
      </w:r>
      <w:r w:rsidRPr="007C4F1C">
        <w:rPr>
          <w:rFonts w:asciiTheme="majorBidi" w:hAnsiTheme="majorBidi" w:cstheme="majorBidi"/>
          <w:sz w:val="28"/>
          <w:szCs w:val="28"/>
        </w:rPr>
        <w:t>.</w:t>
      </w:r>
      <w:r w:rsidR="00CD692F" w:rsidRPr="007C4F1C">
        <w:rPr>
          <w:rFonts w:asciiTheme="majorBidi" w:hAnsiTheme="majorBidi" w:cstheme="majorBidi"/>
          <w:sz w:val="28"/>
          <w:szCs w:val="28"/>
        </w:rPr>
        <w:t>96</w:t>
      </w:r>
      <w:r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Pr="007C4F1C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7C4F1C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CD692F" w:rsidRPr="007C4F1C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7C4F1C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7C4F1C">
        <w:rPr>
          <w:rFonts w:asciiTheme="majorBidi" w:hAnsiTheme="majorBidi" w:cstheme="majorBidi"/>
          <w:i/>
          <w:iCs/>
          <w:sz w:val="28"/>
          <w:szCs w:val="28"/>
          <w:cs/>
        </w:rPr>
        <w:t>ร้อยละ</w:t>
      </w:r>
      <w:r w:rsidRPr="007C4F1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D692F" w:rsidRPr="007C4F1C">
        <w:rPr>
          <w:rFonts w:asciiTheme="majorBidi" w:hAnsiTheme="majorBidi" w:cstheme="majorBidi"/>
          <w:i/>
          <w:iCs/>
          <w:sz w:val="28"/>
          <w:szCs w:val="28"/>
        </w:rPr>
        <w:t>710</w:t>
      </w:r>
      <w:r w:rsidRPr="007C4F1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CD692F" w:rsidRPr="007C4F1C">
        <w:rPr>
          <w:rFonts w:asciiTheme="majorBidi" w:hAnsiTheme="majorBidi" w:cstheme="majorBidi"/>
          <w:i/>
          <w:iCs/>
          <w:sz w:val="28"/>
          <w:szCs w:val="28"/>
        </w:rPr>
        <w:t>44</w:t>
      </w:r>
      <w:r w:rsidRPr="007C4F1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และ ร้อยละ</w:t>
      </w:r>
      <w:r w:rsidRPr="007C4F1C">
        <w:rPr>
          <w:rFonts w:asciiTheme="majorBidi" w:hAnsiTheme="majorBidi" w:cstheme="majorBidi"/>
          <w:i/>
          <w:iCs/>
          <w:sz w:val="28"/>
          <w:szCs w:val="28"/>
        </w:rPr>
        <w:t xml:space="preserve"> -</w:t>
      </w:r>
      <w:r w:rsidR="00CD692F" w:rsidRPr="007C4F1C">
        <w:rPr>
          <w:rFonts w:asciiTheme="majorBidi" w:hAnsiTheme="majorBidi" w:cstheme="majorBidi"/>
          <w:i/>
          <w:iCs/>
          <w:sz w:val="28"/>
          <w:szCs w:val="28"/>
        </w:rPr>
        <w:t>49</w:t>
      </w:r>
      <w:r w:rsidRPr="007C4F1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CD692F" w:rsidRPr="007C4F1C">
        <w:rPr>
          <w:rFonts w:asciiTheme="majorBidi" w:hAnsiTheme="majorBidi" w:cstheme="majorBidi"/>
          <w:i/>
          <w:iCs/>
          <w:sz w:val="28"/>
          <w:szCs w:val="28"/>
        </w:rPr>
        <w:t>08</w:t>
      </w:r>
      <w:r w:rsidRPr="007C4F1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C4F1C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7C4F1C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7C4F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3F1E" w:rsidRPr="007C4F1C">
        <w:rPr>
          <w:rFonts w:asciiTheme="majorBidi" w:hAnsiTheme="majorBidi" w:cstheme="majorBidi" w:hint="cs"/>
          <w:sz w:val="28"/>
          <w:szCs w:val="28"/>
          <w:cs/>
        </w:rPr>
        <w:t>ผลแตกต่าง</w:t>
      </w:r>
      <w:r w:rsidRPr="007C4F1C">
        <w:rPr>
          <w:rFonts w:asciiTheme="majorBidi" w:hAnsiTheme="majorBidi" w:cstheme="majorBidi"/>
          <w:sz w:val="28"/>
          <w:szCs w:val="28"/>
          <w:cs/>
        </w:rPr>
        <w:t>ในอัตราภาษีเงินได้ที่แท้จริงมีสาเหตุหลักจากกลุ่มบริษัทและบริษัท</w:t>
      </w:r>
      <w:r w:rsidR="00E157A5" w:rsidRPr="007C4F1C">
        <w:rPr>
          <w:rFonts w:asciiTheme="majorBidi" w:hAnsiTheme="majorBidi" w:hint="cs"/>
          <w:sz w:val="28"/>
          <w:szCs w:val="28"/>
          <w:cs/>
        </w:rPr>
        <w:t>มีขาดทุน</w:t>
      </w:r>
      <w:r w:rsidR="000311FD" w:rsidRPr="007C4F1C">
        <w:rPr>
          <w:rFonts w:asciiTheme="majorBidi" w:hAnsiTheme="majorBidi" w:hint="cs"/>
          <w:sz w:val="28"/>
          <w:szCs w:val="28"/>
          <w:cs/>
        </w:rPr>
        <w:t>ทางภาษี</w:t>
      </w:r>
      <w:r w:rsidR="00E157A5" w:rsidRPr="007C4F1C">
        <w:rPr>
          <w:rFonts w:asciiTheme="majorBidi" w:hAnsiTheme="majorBidi" w:hint="cs"/>
          <w:sz w:val="28"/>
          <w:szCs w:val="28"/>
          <w:cs/>
        </w:rPr>
        <w:t>ที่ไม่รับรู้เป็นสินทรัพย์ภาษีเงินได้รอการตัดบัญชี</w:t>
      </w:r>
    </w:p>
    <w:p w14:paraId="2729DA7E" w14:textId="1382E184" w:rsidR="00C53F1E" w:rsidRPr="007C4F1C" w:rsidRDefault="00C53F1E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cs/>
          <w:lang w:eastAsia="x-none"/>
        </w:rPr>
      </w:pPr>
    </w:p>
    <w:p w14:paraId="20A97C0A" w14:textId="04F0DBB8" w:rsidR="00B96F63" w:rsidRPr="007C4F1C" w:rsidRDefault="00B96F63" w:rsidP="007C4F1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lang w:val="en-GB"/>
        </w:rPr>
      </w:pPr>
      <w:r w:rsidRPr="007C4F1C">
        <w:rPr>
          <w:rFonts w:ascii="Angsana New" w:eastAsia="MS Mincho" w:hAnsi="Angsana New" w:hint="cs"/>
          <w:sz w:val="28"/>
          <w:szCs w:val="28"/>
          <w:cs/>
          <w:lang w:val="en-US"/>
        </w:rPr>
        <w:t>เครื่องมือ</w:t>
      </w:r>
      <w:r w:rsidRPr="007C4F1C">
        <w:rPr>
          <w:rFonts w:ascii="Angsana New" w:eastAsia="MS Mincho" w:hAnsi="Angsana New" w:hint="cs"/>
          <w:sz w:val="28"/>
          <w:szCs w:val="28"/>
          <w:cs/>
          <w:lang w:val="en-GB"/>
        </w:rPr>
        <w:t>ทางการเงิน</w:t>
      </w:r>
    </w:p>
    <w:p w14:paraId="210861F4" w14:textId="77777777" w:rsidR="00B96F63" w:rsidRPr="007C4F1C" w:rsidRDefault="00B96F63" w:rsidP="007C4F1C">
      <w:pPr>
        <w:spacing w:line="240" w:lineRule="auto"/>
        <w:rPr>
          <w:rFonts w:ascii="Angsana New" w:hAnsi="Angsana New"/>
          <w:sz w:val="24"/>
          <w:szCs w:val="24"/>
          <w:lang w:val="en-GB" w:eastAsia="x-none"/>
        </w:rPr>
      </w:pPr>
    </w:p>
    <w:p w14:paraId="59A28AB5" w14:textId="77777777" w:rsidR="00B96F63" w:rsidRPr="007C4F1C" w:rsidRDefault="00B96F63" w:rsidP="007C4F1C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  <w:r w:rsidRPr="007C4F1C">
        <w:rPr>
          <w:rFonts w:ascii="Angsana New" w:hAnsi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4BB01D04" w14:textId="77777777" w:rsidR="00B96F63" w:rsidRPr="007C4F1C" w:rsidRDefault="00B96F63" w:rsidP="007C4F1C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5F372574" w14:textId="7141A5B0" w:rsidR="005547CE" w:rsidRPr="007C4F1C" w:rsidRDefault="009B1F62" w:rsidP="007C4F1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8"/>
          <w:szCs w:val="28"/>
          <w:cs/>
          <w:lang w:bidi="th-TH"/>
        </w:rPr>
        <w:sectPr w:rsidR="005547CE" w:rsidRPr="007C4F1C" w:rsidSect="00E46D1E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7C4F1C">
        <w:rPr>
          <w:rFonts w:ascii="Angsana New" w:hAnsi="Angsana New" w:hint="cs"/>
          <w:spacing w:val="-6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7C4F1C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</w:t>
      </w:r>
      <w:r w:rsidRPr="007C4F1C">
        <w:rPr>
          <w:rFonts w:ascii="Angsana New" w:hAnsi="Angsana New" w:hint="cs"/>
          <w:spacing w:val="-6"/>
          <w:sz w:val="28"/>
          <w:szCs w:val="28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7C4F1C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</w:t>
      </w:r>
      <w:r w:rsidRPr="007C4F1C">
        <w:rPr>
          <w:rFonts w:ascii="Angsana New" w:hAnsi="Angsana New" w:hint="cs"/>
          <w:spacing w:val="-6"/>
          <w:sz w:val="28"/>
          <w:szCs w:val="28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810"/>
        <w:gridCol w:w="270"/>
        <w:gridCol w:w="117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1D6260" w:rsidRPr="007C4F1C" w14:paraId="30DBE617" w14:textId="77777777" w:rsidTr="001D6260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F63024A" w14:textId="77777777" w:rsidR="001D6260" w:rsidRPr="007C4F1C" w:rsidRDefault="001D6260" w:rsidP="007C4F1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45BBBE2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6"/>
          </w:tcPr>
          <w:p w14:paraId="6E438F43" w14:textId="683E333E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D6260" w:rsidRPr="007C4F1C" w14:paraId="4792B082" w14:textId="77777777" w:rsidTr="001D6260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F16D7CB" w14:textId="77777777" w:rsidR="001D6260" w:rsidRPr="007C4F1C" w:rsidRDefault="001D6260" w:rsidP="007C4F1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6185FA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8"/>
          </w:tcPr>
          <w:p w14:paraId="7A5D8BC7" w14:textId="0FFD3DCD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1C847D4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2B7877A5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D6260" w:rsidRPr="007C4F1C" w14:paraId="160FE617" w14:textId="77777777" w:rsidTr="001D6260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618A5493" w14:textId="60926383" w:rsidR="001D6260" w:rsidRPr="007C4F1C" w:rsidRDefault="001D6260" w:rsidP="007C4F1C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2DB7415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02AEADF7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3757DB9" w14:textId="77777777" w:rsidR="001D6260" w:rsidRPr="007C4F1C" w:rsidRDefault="001D6260" w:rsidP="007C4F1C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7E0DF6E1" w14:textId="1D64E7D1" w:rsidR="001D6260" w:rsidRPr="007C4F1C" w:rsidRDefault="001D6260" w:rsidP="007C4F1C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8C500E1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1941784" w14:textId="45CCC2A8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765FE29" w14:textId="73DC32C1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BFA6B5" w14:textId="1167D513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C4F1C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7C4F1C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6B480B" w14:textId="77777777" w:rsidR="001D6260" w:rsidRPr="007C4F1C" w:rsidRDefault="001D6260" w:rsidP="007C4F1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B7A31D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8F97690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54642C9" w14:textId="014602E0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C4F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37CF601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BF66E29" w14:textId="7FFFF910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C4F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04" w:type="dxa"/>
          </w:tcPr>
          <w:p w14:paraId="47ED0704" w14:textId="77777777" w:rsidR="001D6260" w:rsidRPr="007C4F1C" w:rsidRDefault="001D6260" w:rsidP="007C4F1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6" w:type="dxa"/>
            <w:vAlign w:val="bottom"/>
          </w:tcPr>
          <w:p w14:paraId="6B330269" w14:textId="3D503F97" w:rsidR="001D6260" w:rsidRPr="007C4F1C" w:rsidRDefault="001D6260" w:rsidP="007C4F1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C4F1C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1EF06DCF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B154D3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D6260" w:rsidRPr="007C4F1C" w14:paraId="2D15EEEF" w14:textId="77777777" w:rsidTr="001D6260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AFAC61C" w14:textId="77777777" w:rsidR="001D6260" w:rsidRPr="007C4F1C" w:rsidRDefault="001D6260" w:rsidP="007C4F1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18F2480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E257FA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90" w:type="dxa"/>
            <w:gridSpan w:val="15"/>
          </w:tcPr>
          <w:p w14:paraId="7055F7F2" w14:textId="0956FCA5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D6260" w:rsidRPr="007C4F1C" w14:paraId="76E7C7B7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3D7C0F94" w14:textId="7452FD21" w:rsidR="001D6260" w:rsidRPr="007C4F1C" w:rsidRDefault="001D6260" w:rsidP="007C4F1C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7C4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2564</w:t>
            </w:r>
          </w:p>
        </w:tc>
        <w:tc>
          <w:tcPr>
            <w:tcW w:w="810" w:type="dxa"/>
          </w:tcPr>
          <w:p w14:paraId="5B6E88EA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4540B0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36CF8F5B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3BB73CB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172329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6C746A" w14:textId="19AB137B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561580" w14:textId="4257D3FD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83B8C6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5465A4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CBF2A9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1290C12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EC0DDBE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077547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712AE18F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151C10B4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0B996A4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AD4F5D6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6260" w:rsidRPr="007C4F1C" w14:paraId="4EB6CDA4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4E85FB9A" w14:textId="1CB1F9C2" w:rsidR="001D6260" w:rsidRPr="007C4F1C" w:rsidRDefault="001D6260" w:rsidP="007C4F1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512264E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542C45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4C3313CE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E8B9D47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B68B20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A7F7985" w14:textId="39ACAEB1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1D85A9" w14:textId="61BAE8BD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9D6834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B37B7E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955A21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5AF7728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7B2B33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350C0E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1D1C6EB2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6CF74EF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FC5DF99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51FC434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6260" w:rsidRPr="007C4F1C" w14:paraId="6F84013D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34E5A16E" w14:textId="77777777" w:rsidR="001D6260" w:rsidRPr="007C4F1C" w:rsidRDefault="001D6260" w:rsidP="007C4F1C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7C4F1C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686ECCCE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6B5193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8257175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F7E757C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763536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D73C0C" w14:textId="660427C2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6E0A0A" w14:textId="6765BB81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83DC00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9BD8F1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DE99CC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5BF17E0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03D474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FA2514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476D6049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4A139946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CEBFA94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3F8EC0A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6260" w:rsidRPr="007C4F1C" w14:paraId="19B58F44" w14:textId="77777777" w:rsidTr="001D6260">
        <w:trPr>
          <w:trHeight w:val="68"/>
        </w:trPr>
        <w:tc>
          <w:tcPr>
            <w:tcW w:w="3690" w:type="dxa"/>
            <w:shd w:val="clear" w:color="auto" w:fill="auto"/>
          </w:tcPr>
          <w:p w14:paraId="3630778C" w14:textId="2F71A889" w:rsidR="001D6260" w:rsidRPr="007C4F1C" w:rsidRDefault="001D6260" w:rsidP="007C4F1C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7C4F1C">
              <w:rPr>
                <w:rFonts w:asciiTheme="majorBidi" w:hAnsiTheme="majorBidi"/>
                <w:sz w:val="28"/>
                <w:szCs w:val="28"/>
                <w:lang w:val="en-GB"/>
              </w:rPr>
              <w:t xml:space="preserve">   </w:t>
            </w: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</w:tcPr>
          <w:p w14:paraId="7C670F65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CA6002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FD1E108" w14:textId="21F67F69" w:rsidR="001D6260" w:rsidRPr="007C4F1C" w:rsidRDefault="001D6260" w:rsidP="007C4F1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1B29B25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F1B2D9" w14:textId="14380EA2" w:rsidR="001D6260" w:rsidRPr="007C4F1C" w:rsidRDefault="001D6260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565A48EB" w14:textId="79E43C7E" w:rsidR="001D6260" w:rsidRPr="007C4F1C" w:rsidRDefault="001D6260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BF68680" w14:textId="10277FB0" w:rsidR="001D6260" w:rsidRPr="007C4F1C" w:rsidRDefault="001D6260" w:rsidP="007C4F1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92AED8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4A9D36" w14:textId="538999B6" w:rsidR="001D6260" w:rsidRPr="007C4F1C" w:rsidRDefault="001D6260" w:rsidP="007C4F1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5A7E0D7D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0D84B54" w14:textId="2DCA0CDF" w:rsidR="001D6260" w:rsidRPr="007C4F1C" w:rsidRDefault="001D6260" w:rsidP="007C4F1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4CEA3F6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751B64" w14:textId="6A434BFF" w:rsidR="001D6260" w:rsidRPr="007C4F1C" w:rsidRDefault="001D6260" w:rsidP="007C4F1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45A88B18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DECE14C" w14:textId="432BB7DB" w:rsidR="001D6260" w:rsidRPr="007C4F1C" w:rsidRDefault="001D6260" w:rsidP="007C4F1C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338C08B0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E3606F4" w14:textId="4CBF9D08" w:rsidR="001D6260" w:rsidRPr="007C4F1C" w:rsidRDefault="001D6260" w:rsidP="007C4F1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1D6260" w:rsidRPr="007C4F1C" w14:paraId="6C4523F4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6545E843" w14:textId="77777777" w:rsidR="001D6260" w:rsidRPr="007C4F1C" w:rsidRDefault="001D6260" w:rsidP="007C4F1C">
            <w:pPr>
              <w:ind w:left="-14" w:right="-90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5EC33E5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387CDBA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BEC4D63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3618942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6E9B0E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DBB318" w14:textId="2A66F916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DB8EF4" w14:textId="60AC523C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0808A7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409243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837D287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0947C1B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B69E357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4337AD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dxa"/>
          </w:tcPr>
          <w:p w14:paraId="55BBD518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21EACD1E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7CBB1BE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C6EA88D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6260" w:rsidRPr="007C4F1C" w14:paraId="1B5C6330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338135DC" w14:textId="77777777" w:rsidR="001D6260" w:rsidRPr="007C4F1C" w:rsidRDefault="001D6260" w:rsidP="007C4F1C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7EFC1A40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979C33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450056E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CED0994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B99CC9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34F2D61" w14:textId="6D3F4EA9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954A96" w14:textId="00727DC2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5B0B79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D3F687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7A55D28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DF37F47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66A607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FC2F37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4" w:type="dxa"/>
          </w:tcPr>
          <w:p w14:paraId="7AAC0E32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35A97D5D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3B3386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434743E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260" w:rsidRPr="007C4F1C" w14:paraId="6463700A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4255FB3C" w14:textId="77777777" w:rsidR="001D6260" w:rsidRPr="007C4F1C" w:rsidRDefault="001D6260" w:rsidP="007C4F1C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ระยะสั้น</w:t>
            </w: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7793FB9E" w14:textId="0214EF98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2224C00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08CA86DB" w14:textId="4E77EB8B" w:rsidR="001D6260" w:rsidRPr="007C4F1C" w:rsidRDefault="001D6260" w:rsidP="007C4F1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CA4246C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EEEFB4" w14:textId="4EA910A0" w:rsidR="001D6260" w:rsidRPr="007C4F1C" w:rsidRDefault="001D6260" w:rsidP="007C4F1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4EFEA36" w14:textId="5BC09A5E" w:rsidR="001D6260" w:rsidRPr="007C4F1C" w:rsidRDefault="001D6260" w:rsidP="007C4F1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162B2A" w14:textId="4F8CBB07" w:rsidR="001D6260" w:rsidRPr="007C4F1C" w:rsidRDefault="001D6260" w:rsidP="007C4F1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/>
              </w:rPr>
              <w:t>536</w:t>
            </w:r>
            <w:r w:rsidRPr="007C4F1C">
              <w:rPr>
                <w:rFonts w:ascii="Angsana New" w:hAnsi="Angsana New"/>
                <w:sz w:val="28"/>
                <w:szCs w:val="28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  <w:lang w:val="en-US"/>
              </w:rPr>
              <w:t>290</w:t>
            </w:r>
          </w:p>
        </w:tc>
        <w:tc>
          <w:tcPr>
            <w:tcW w:w="270" w:type="dxa"/>
            <w:shd w:val="clear" w:color="auto" w:fill="auto"/>
          </w:tcPr>
          <w:p w14:paraId="0D829B44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8B2B3C" w14:textId="40DF8F9A" w:rsidR="001D6260" w:rsidRPr="007C4F1C" w:rsidRDefault="001D6260" w:rsidP="007C4F1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/>
              </w:rPr>
              <w:t>536</w:t>
            </w:r>
            <w:r w:rsidRPr="007C4F1C">
              <w:rPr>
                <w:rFonts w:ascii="Angsana New" w:hAnsi="Angsana New"/>
                <w:sz w:val="28"/>
                <w:szCs w:val="28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  <w:lang w:val="en-US"/>
              </w:rPr>
              <w:t>290</w:t>
            </w:r>
          </w:p>
        </w:tc>
        <w:tc>
          <w:tcPr>
            <w:tcW w:w="236" w:type="dxa"/>
          </w:tcPr>
          <w:p w14:paraId="04068B18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A12D996" w14:textId="0D18DF48" w:rsidR="001D6260" w:rsidRPr="007C4F1C" w:rsidRDefault="001D6260" w:rsidP="007C4F1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031F602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B76C23" w14:textId="31AFFFE1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/>
              </w:rPr>
              <w:t>536</w:t>
            </w:r>
            <w:r w:rsidRPr="007C4F1C">
              <w:rPr>
                <w:rFonts w:ascii="Angsana New" w:hAnsi="Angsana New"/>
                <w:sz w:val="28"/>
                <w:szCs w:val="28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  <w:lang w:val="en-US"/>
              </w:rPr>
              <w:t>290</w:t>
            </w:r>
          </w:p>
        </w:tc>
        <w:tc>
          <w:tcPr>
            <w:tcW w:w="304" w:type="dxa"/>
          </w:tcPr>
          <w:p w14:paraId="02BC6A83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114ED75E" w14:textId="2B28F1A9" w:rsidR="001D6260" w:rsidRPr="007C4F1C" w:rsidRDefault="001D6260" w:rsidP="007C4F1C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8A8F856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54BB4CA" w14:textId="116D5C9B" w:rsidR="001D6260" w:rsidRPr="007C4F1C" w:rsidRDefault="001D6260" w:rsidP="007C4F1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/>
              </w:rPr>
              <w:t>536</w:t>
            </w:r>
            <w:r w:rsidRPr="007C4F1C">
              <w:rPr>
                <w:rFonts w:ascii="Angsana New" w:hAnsi="Angsana New"/>
                <w:sz w:val="28"/>
                <w:szCs w:val="28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  <w:lang w:val="en-US"/>
              </w:rPr>
              <w:t>290</w:t>
            </w:r>
          </w:p>
        </w:tc>
      </w:tr>
      <w:tr w:rsidR="001D6260" w:rsidRPr="007C4F1C" w14:paraId="64A15E63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6E847731" w14:textId="48A80EE9" w:rsidR="001D6260" w:rsidRPr="007C4F1C" w:rsidRDefault="001D6260" w:rsidP="007C4F1C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10" w:type="dxa"/>
          </w:tcPr>
          <w:p w14:paraId="6ADD8D4E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082E8F0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492F25EA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0CE5CF9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547783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5416E6D" w14:textId="176E80EB" w:rsidR="001D6260" w:rsidRPr="007C4F1C" w:rsidRDefault="001D6260" w:rsidP="007C4F1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D18390" w14:textId="62F8FE52" w:rsidR="001D6260" w:rsidRPr="007C4F1C" w:rsidRDefault="001D6260" w:rsidP="007C4F1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BB1139D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34A41E2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CE3865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C56447F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48E92C0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A0CF0E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603416F0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4960E0A2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49692D3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F8B78AD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260" w:rsidRPr="007C4F1C" w14:paraId="0C81EE3F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75CD4AB7" w14:textId="4589489A" w:rsidR="001D6260" w:rsidRPr="007C4F1C" w:rsidRDefault="001D6260" w:rsidP="007C4F1C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C4F1C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10" w:type="dxa"/>
          </w:tcPr>
          <w:p w14:paraId="5FB85294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44DA99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1582E977" w14:textId="34A8001C" w:rsidR="001D6260" w:rsidRPr="007C4F1C" w:rsidRDefault="001D6260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6,710</w:t>
            </w:r>
          </w:p>
        </w:tc>
        <w:tc>
          <w:tcPr>
            <w:tcW w:w="270" w:type="dxa"/>
          </w:tcPr>
          <w:p w14:paraId="5A433174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618DC7" w14:textId="520B8F62" w:rsidR="001D6260" w:rsidRPr="007C4F1C" w:rsidRDefault="001D6260" w:rsidP="007C4F1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6E5D249" w14:textId="1479A2A7" w:rsidR="001D6260" w:rsidRPr="007C4F1C" w:rsidRDefault="001D6260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ECD03F5" w14:textId="15CEFB25" w:rsidR="001D6260" w:rsidRPr="007C4F1C" w:rsidRDefault="001D6260" w:rsidP="007C4F1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1DBF84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493246" w14:textId="7BBC56F4" w:rsidR="001D6260" w:rsidRPr="007C4F1C" w:rsidRDefault="001D6260" w:rsidP="007C4F1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6,710</w:t>
            </w:r>
          </w:p>
        </w:tc>
        <w:tc>
          <w:tcPr>
            <w:tcW w:w="236" w:type="dxa"/>
          </w:tcPr>
          <w:p w14:paraId="2D1A8312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D2302A2" w14:textId="040278E3" w:rsidR="001D6260" w:rsidRPr="007C4F1C" w:rsidRDefault="001D6260" w:rsidP="007C4F1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328EA6C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B62EE5" w14:textId="145FAD79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6,710</w:t>
            </w:r>
          </w:p>
        </w:tc>
        <w:tc>
          <w:tcPr>
            <w:tcW w:w="304" w:type="dxa"/>
          </w:tcPr>
          <w:p w14:paraId="7F31ABD4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2F99DD67" w14:textId="65F532A7" w:rsidR="001D6260" w:rsidRPr="007C4F1C" w:rsidRDefault="001D6260" w:rsidP="007C4F1C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CCF75C9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DE670CA" w14:textId="2B86616E" w:rsidR="001D6260" w:rsidRPr="007C4F1C" w:rsidRDefault="001D6260" w:rsidP="007C4F1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6,710</w:t>
            </w:r>
          </w:p>
        </w:tc>
      </w:tr>
      <w:tr w:rsidR="001D6260" w:rsidRPr="007C4F1C" w14:paraId="285AEE69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55CE147C" w14:textId="5F5C5DB5" w:rsidR="001D6260" w:rsidRPr="007C4F1C" w:rsidRDefault="001D6260" w:rsidP="007C4F1C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5DF4C59E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2700C5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5564BA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060145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0B0637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1129C2" w14:textId="4E88CC1B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6B9BC4" w14:textId="79C120B8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439707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05C5E1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851683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0BD8E43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075EC1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CAF7B6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118E0D03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1195E45D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668712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E589BB8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FAD93FC" w14:textId="77777777" w:rsidR="009774C8" w:rsidRPr="007C4F1C" w:rsidRDefault="006751F5" w:rsidP="007C4F1C">
      <w:pPr>
        <w:rPr>
          <w:cs/>
        </w:rPr>
      </w:pPr>
      <w:r w:rsidRPr="007C4F1C"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810"/>
        <w:gridCol w:w="270"/>
        <w:gridCol w:w="117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1D6260" w:rsidRPr="007C4F1C" w14:paraId="0705DD1C" w14:textId="77777777" w:rsidTr="001E776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3093500" w14:textId="77777777" w:rsidR="001D6260" w:rsidRPr="007C4F1C" w:rsidRDefault="001D6260" w:rsidP="007C4F1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342FDC5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6"/>
          </w:tcPr>
          <w:p w14:paraId="3C0E2DF5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D6260" w:rsidRPr="007C4F1C" w14:paraId="5D79175C" w14:textId="77777777" w:rsidTr="001E776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7004222" w14:textId="77777777" w:rsidR="001D6260" w:rsidRPr="007C4F1C" w:rsidRDefault="001D6260" w:rsidP="007C4F1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FF5C65A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8"/>
          </w:tcPr>
          <w:p w14:paraId="02C746C9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1F34990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5D59EA29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D6260" w:rsidRPr="007C4F1C" w14:paraId="6E45E83F" w14:textId="77777777" w:rsidTr="001E776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98216EA" w14:textId="77777777" w:rsidR="001D6260" w:rsidRPr="007C4F1C" w:rsidRDefault="001D6260" w:rsidP="007C4F1C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5EB5D776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0117BC83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6A79D9F" w14:textId="77777777" w:rsidR="001D6260" w:rsidRPr="007C4F1C" w:rsidRDefault="001D6260" w:rsidP="007C4F1C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6756A0CC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16394C0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44E4DC8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B0AEF2A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85E6B6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C4F1C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7C4F1C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F0C6C1" w14:textId="77777777" w:rsidR="001D6260" w:rsidRPr="007C4F1C" w:rsidRDefault="001D6260" w:rsidP="007C4F1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05D6DE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F10ED1E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7659C5F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C4F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202CC7BF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0F7BF0E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C4F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04" w:type="dxa"/>
          </w:tcPr>
          <w:p w14:paraId="6B695FAA" w14:textId="77777777" w:rsidR="001D6260" w:rsidRPr="007C4F1C" w:rsidRDefault="001D6260" w:rsidP="007C4F1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6" w:type="dxa"/>
            <w:vAlign w:val="bottom"/>
          </w:tcPr>
          <w:p w14:paraId="4487E608" w14:textId="77777777" w:rsidR="001D6260" w:rsidRPr="007C4F1C" w:rsidRDefault="001D6260" w:rsidP="007C4F1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C4F1C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2C90A2B0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BE155A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D6260" w:rsidRPr="007C4F1C" w14:paraId="33240A68" w14:textId="77777777" w:rsidTr="001E776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AEBAED4" w14:textId="77777777" w:rsidR="001D6260" w:rsidRPr="007C4F1C" w:rsidRDefault="001D6260" w:rsidP="007C4F1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E9EAAE6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80EEFA6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90" w:type="dxa"/>
            <w:gridSpan w:val="15"/>
          </w:tcPr>
          <w:p w14:paraId="700CB90D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D75EC" w:rsidRPr="007C4F1C" w14:paraId="4F927057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08AFF3CD" w14:textId="613066B6" w:rsidR="00BD75EC" w:rsidRPr="007C4F1C" w:rsidRDefault="00BD75EC" w:rsidP="007C4F1C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7C4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10" w:type="dxa"/>
          </w:tcPr>
          <w:p w14:paraId="6128C5E7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43D253A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8CA1B01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C7AD5CC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68C42E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13B0714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8B798A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C24C93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0041AD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E45783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CFDF6A0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EB1289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32C8A8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25489DAD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DD5C053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C401F1F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2F6C28E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6260" w:rsidRPr="007C4F1C" w14:paraId="2BF145C0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3FECA0A2" w14:textId="77777777" w:rsidR="001D6260" w:rsidRPr="007C4F1C" w:rsidRDefault="001D6260" w:rsidP="007C4F1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3DB4E53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58C070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4ADB4CF2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A23CBF6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54735C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4DA65D8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81C5A4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2880AEF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182AF3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3461A1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E921D8D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848FAD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88B771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35F22A7D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2654DF58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108F5F5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FD07A50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6260" w:rsidRPr="007C4F1C" w14:paraId="450D0072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620DA5CC" w14:textId="77777777" w:rsidR="001D6260" w:rsidRPr="007C4F1C" w:rsidRDefault="001D6260" w:rsidP="007C4F1C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7C4F1C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409E7527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011E2E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7EF895A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B7515D6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D3B245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56AE0E7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42BD9B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70CC48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59D25B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E7AB9F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BAFE64E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22F542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27C449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7EA20027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27ECDDFE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0D1CA2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3105802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6260" w:rsidRPr="007C4F1C" w14:paraId="5AFE5933" w14:textId="77777777" w:rsidTr="001E7766">
        <w:trPr>
          <w:trHeight w:val="68"/>
        </w:trPr>
        <w:tc>
          <w:tcPr>
            <w:tcW w:w="3690" w:type="dxa"/>
            <w:shd w:val="clear" w:color="auto" w:fill="auto"/>
          </w:tcPr>
          <w:p w14:paraId="1ED6E657" w14:textId="77777777" w:rsidR="001D6260" w:rsidRPr="007C4F1C" w:rsidRDefault="001D6260" w:rsidP="007C4F1C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7C4F1C">
              <w:rPr>
                <w:rFonts w:asciiTheme="majorBidi" w:hAnsiTheme="majorBidi"/>
                <w:sz w:val="28"/>
                <w:szCs w:val="28"/>
                <w:lang w:val="en-GB"/>
              </w:rPr>
              <w:t xml:space="preserve">   </w:t>
            </w: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</w:tcPr>
          <w:p w14:paraId="354F51AD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EFD2AEC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16467BE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3ECACDA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B01651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3354E337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A9D7AE3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80425C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7EB2D7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549FBFC4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F8C9DFE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095E04F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CAF1AB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74A60516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201E0046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39FD4AD5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52C9935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BD75EC" w:rsidRPr="007C4F1C" w14:paraId="6D14F111" w14:textId="77777777" w:rsidTr="001D6260">
        <w:trPr>
          <w:trHeight w:val="68"/>
        </w:trPr>
        <w:tc>
          <w:tcPr>
            <w:tcW w:w="3690" w:type="dxa"/>
            <w:shd w:val="clear" w:color="auto" w:fill="auto"/>
          </w:tcPr>
          <w:p w14:paraId="7E57F709" w14:textId="3F869D8B" w:rsidR="00BD75EC" w:rsidRPr="007C4F1C" w:rsidRDefault="00BD75EC" w:rsidP="007C4F1C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C4F1C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10" w:type="dxa"/>
          </w:tcPr>
          <w:p w14:paraId="0FAD0BA2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A406F6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AC05A7" w14:textId="2A56BA8F" w:rsidR="00BD75EC" w:rsidRPr="007C4F1C" w:rsidRDefault="00BD75EC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</w:t>
            </w:r>
          </w:p>
        </w:tc>
        <w:tc>
          <w:tcPr>
            <w:tcW w:w="270" w:type="dxa"/>
          </w:tcPr>
          <w:p w14:paraId="51619BED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A7BF25" w14:textId="5C3FCA5A" w:rsidR="00BD75EC" w:rsidRPr="007C4F1C" w:rsidRDefault="00BD75EC" w:rsidP="007C4F1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65CC56F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0F08BD" w14:textId="04C21DD3" w:rsidR="00BD75EC" w:rsidRPr="007C4F1C" w:rsidRDefault="00BD75EC" w:rsidP="007C4F1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CF3D90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8797D61" w14:textId="2874647D" w:rsidR="00BD75EC" w:rsidRPr="007C4F1C" w:rsidRDefault="00BD75EC" w:rsidP="007C4F1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  <w:tc>
          <w:tcPr>
            <w:tcW w:w="236" w:type="dxa"/>
          </w:tcPr>
          <w:p w14:paraId="57CBB154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C5EBB1B" w14:textId="30550DA3" w:rsidR="00BD75EC" w:rsidRPr="007C4F1C" w:rsidRDefault="00BD75EC" w:rsidP="007C4F1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93CE19D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A7FF9A" w14:textId="6F8F95BF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  <w:tc>
          <w:tcPr>
            <w:tcW w:w="304" w:type="dxa"/>
          </w:tcPr>
          <w:p w14:paraId="7B05A04B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21E345EC" w14:textId="6B488AA3" w:rsidR="00BD75EC" w:rsidRPr="007C4F1C" w:rsidRDefault="00BD75EC" w:rsidP="007C4F1C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FE3F2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2C8D160" w14:textId="58FB79D6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</w:tr>
      <w:tr w:rsidR="00BD75EC" w:rsidRPr="007C4F1C" w14:paraId="31347C7D" w14:textId="77777777" w:rsidTr="001D6260">
        <w:trPr>
          <w:trHeight w:val="68"/>
        </w:trPr>
        <w:tc>
          <w:tcPr>
            <w:tcW w:w="3690" w:type="dxa"/>
            <w:shd w:val="clear" w:color="auto" w:fill="auto"/>
          </w:tcPr>
          <w:p w14:paraId="7EF774A5" w14:textId="10AFCE64" w:rsidR="00BD75EC" w:rsidRPr="007C4F1C" w:rsidRDefault="00BD75EC" w:rsidP="007C4F1C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7642D9A5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A48AF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73576F" w14:textId="5FEF0747" w:rsidR="00BD75EC" w:rsidRPr="007C4F1C" w:rsidRDefault="00BD75EC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202</w:t>
            </w:r>
          </w:p>
        </w:tc>
        <w:tc>
          <w:tcPr>
            <w:tcW w:w="270" w:type="dxa"/>
          </w:tcPr>
          <w:p w14:paraId="5FEDF7FE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4FADBB" w14:textId="770C92BD" w:rsidR="00BD75EC" w:rsidRPr="007C4F1C" w:rsidRDefault="00BD75EC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</w:t>
            </w:r>
          </w:p>
        </w:tc>
        <w:tc>
          <w:tcPr>
            <w:tcW w:w="270" w:type="dxa"/>
          </w:tcPr>
          <w:p w14:paraId="56C8AC55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82B11" w14:textId="5257117C" w:rsidR="00BD75EC" w:rsidRPr="007C4F1C" w:rsidRDefault="00BD75EC" w:rsidP="007C4F1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4F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E9247C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2985E2" w14:textId="1AC64E34" w:rsidR="00BD75EC" w:rsidRPr="007C4F1C" w:rsidRDefault="00BD75EC" w:rsidP="007C4F1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252</w:t>
            </w:r>
          </w:p>
        </w:tc>
        <w:tc>
          <w:tcPr>
            <w:tcW w:w="236" w:type="dxa"/>
          </w:tcPr>
          <w:p w14:paraId="7C020AF6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56B73BA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643AA38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CE605BA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432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7F76932C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02F900B0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59C239A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20E7F3F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6260" w:rsidRPr="007C4F1C" w14:paraId="40CBD145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6AB0D649" w14:textId="77777777" w:rsidR="001D6260" w:rsidRPr="007C4F1C" w:rsidRDefault="001D6260" w:rsidP="007C4F1C">
            <w:pPr>
              <w:ind w:left="-14" w:right="-90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1D19A9C7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C930969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FDD0458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CFC7FE8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DC3BC41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919BC57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B5B2E52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0CDC06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C61C306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D8385CA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59B04A3B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B1CADF2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4A080F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dxa"/>
          </w:tcPr>
          <w:p w14:paraId="11241DEA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319C543A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5581414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F072965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6260" w:rsidRPr="007C4F1C" w14:paraId="4D38E69D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66282C24" w14:textId="77777777" w:rsidR="001D6260" w:rsidRPr="007C4F1C" w:rsidRDefault="001D6260" w:rsidP="007C4F1C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2E324662" w14:textId="77777777" w:rsidR="001D6260" w:rsidRPr="007C4F1C" w:rsidRDefault="001D6260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C2E741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52E97A9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77CE938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0BAD02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0F91141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1790D3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1BE0EC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907CE6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B14621E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804D538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C748149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90B358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4" w:type="dxa"/>
          </w:tcPr>
          <w:p w14:paraId="563D3167" w14:textId="77777777" w:rsidR="001D6260" w:rsidRPr="007C4F1C" w:rsidRDefault="001D6260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049D0EC5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84C4095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05663A1" w14:textId="77777777" w:rsidR="001D6260" w:rsidRPr="007C4F1C" w:rsidRDefault="001D6260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75EC" w:rsidRPr="007C4F1C" w14:paraId="54CA9C39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1AF3E7AF" w14:textId="77777777" w:rsidR="00BD75EC" w:rsidRPr="007C4F1C" w:rsidRDefault="00BD75EC" w:rsidP="007C4F1C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ระยะสั้น</w:t>
            </w: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1A0BE577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56EC53F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1591D283" w14:textId="6B141C12" w:rsidR="00BD75EC" w:rsidRPr="007C4F1C" w:rsidRDefault="00BD75EC" w:rsidP="007C4F1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645B027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83835D" w14:textId="0B4EC653" w:rsidR="00BD75EC" w:rsidRPr="007C4F1C" w:rsidRDefault="00BD75EC" w:rsidP="007C4F1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2534D4A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C90D2B" w14:textId="4DFC1C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216,720</w:t>
            </w:r>
          </w:p>
        </w:tc>
        <w:tc>
          <w:tcPr>
            <w:tcW w:w="270" w:type="dxa"/>
            <w:shd w:val="clear" w:color="auto" w:fill="auto"/>
          </w:tcPr>
          <w:p w14:paraId="3C0AD2B5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424A6B" w14:textId="421ADB3B" w:rsidR="00BD75EC" w:rsidRPr="007C4F1C" w:rsidRDefault="00BD75EC" w:rsidP="007C4F1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216,720</w:t>
            </w:r>
          </w:p>
        </w:tc>
        <w:tc>
          <w:tcPr>
            <w:tcW w:w="236" w:type="dxa"/>
          </w:tcPr>
          <w:p w14:paraId="382D8F96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6EA477B" w14:textId="47FE2661" w:rsidR="00BD75EC" w:rsidRPr="007C4F1C" w:rsidRDefault="00BD75EC" w:rsidP="007C4F1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4C5194B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682365" w14:textId="092BC879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216,720</w:t>
            </w:r>
          </w:p>
        </w:tc>
        <w:tc>
          <w:tcPr>
            <w:tcW w:w="304" w:type="dxa"/>
          </w:tcPr>
          <w:p w14:paraId="0E22A8AB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2AD6CD4" w14:textId="47DCD2A6" w:rsidR="00BD75EC" w:rsidRPr="007C4F1C" w:rsidRDefault="00BD75EC" w:rsidP="007C4F1C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234F083" w14:textId="7D8A136D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3FB8FDB" w14:textId="351836BB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216,720</w:t>
            </w:r>
          </w:p>
        </w:tc>
      </w:tr>
    </w:tbl>
    <w:p w14:paraId="5FCD5703" w14:textId="59853682" w:rsidR="0058793F" w:rsidRPr="007C4F1C" w:rsidRDefault="00BE7149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7C4F1C"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810"/>
        <w:gridCol w:w="270"/>
        <w:gridCol w:w="117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BD75EC" w:rsidRPr="007C4F1C" w14:paraId="562749EF" w14:textId="77777777" w:rsidTr="00F35FE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B014021" w14:textId="77777777" w:rsidR="00BD75EC" w:rsidRPr="007C4F1C" w:rsidRDefault="00BD75EC" w:rsidP="007C4F1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062A3F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6"/>
            <w:shd w:val="clear" w:color="auto" w:fill="auto"/>
          </w:tcPr>
          <w:p w14:paraId="398FA12F" w14:textId="1F94357D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D75EC" w:rsidRPr="007C4F1C" w14:paraId="11DB86AD" w14:textId="77777777" w:rsidTr="00F35FE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C4C4911" w14:textId="77777777" w:rsidR="00BD75EC" w:rsidRPr="007C4F1C" w:rsidRDefault="00BD75EC" w:rsidP="007C4F1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9BD296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8"/>
            <w:shd w:val="clear" w:color="auto" w:fill="auto"/>
          </w:tcPr>
          <w:p w14:paraId="55EAB449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28132EA9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7"/>
            <w:shd w:val="clear" w:color="auto" w:fill="auto"/>
            <w:vAlign w:val="bottom"/>
          </w:tcPr>
          <w:p w14:paraId="02F1D095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D75EC" w:rsidRPr="007C4F1C" w14:paraId="275C6E00" w14:textId="77777777" w:rsidTr="00F35FE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DCA4436" w14:textId="77777777" w:rsidR="00BD75EC" w:rsidRPr="007C4F1C" w:rsidRDefault="00BD75EC" w:rsidP="007C4F1C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A7A049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</w:tcPr>
          <w:p w14:paraId="10BCF41A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ED4C48" w14:textId="77777777" w:rsidR="00BD75EC" w:rsidRPr="007C4F1C" w:rsidRDefault="00BD75EC" w:rsidP="007C4F1C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199440E6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678A69C1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40805C7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02D27605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063F4F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C4F1C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7C4F1C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B79AF6" w14:textId="77777777" w:rsidR="00BD75EC" w:rsidRPr="007C4F1C" w:rsidRDefault="00BD75EC" w:rsidP="007C4F1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C09101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1187B1B3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DB8EDCE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C4F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A87C024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E309C9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C4F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04" w:type="dxa"/>
            <w:shd w:val="clear" w:color="auto" w:fill="auto"/>
          </w:tcPr>
          <w:p w14:paraId="34FB1C4B" w14:textId="77777777" w:rsidR="00BD75EC" w:rsidRPr="007C4F1C" w:rsidRDefault="00BD75EC" w:rsidP="007C4F1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0792C89" w14:textId="77777777" w:rsidR="00BD75EC" w:rsidRPr="007C4F1C" w:rsidRDefault="00BD75EC" w:rsidP="007C4F1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C4F1C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  <w:shd w:val="clear" w:color="auto" w:fill="auto"/>
          </w:tcPr>
          <w:p w14:paraId="63AE3B97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30F60F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D75EC" w:rsidRPr="007C4F1C" w14:paraId="0254541E" w14:textId="77777777" w:rsidTr="00F35FE1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1FF4B398" w14:textId="77777777" w:rsidR="00BD75EC" w:rsidRPr="007C4F1C" w:rsidRDefault="00BD75EC" w:rsidP="007C4F1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9A8D89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3486E8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90" w:type="dxa"/>
            <w:gridSpan w:val="15"/>
            <w:shd w:val="clear" w:color="auto" w:fill="auto"/>
          </w:tcPr>
          <w:p w14:paraId="3F28265B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D75EC" w:rsidRPr="007C4F1C" w14:paraId="299033CA" w14:textId="77777777" w:rsidTr="00F35FE1">
        <w:trPr>
          <w:trHeight w:val="261"/>
        </w:trPr>
        <w:tc>
          <w:tcPr>
            <w:tcW w:w="3690" w:type="dxa"/>
            <w:shd w:val="clear" w:color="auto" w:fill="auto"/>
          </w:tcPr>
          <w:p w14:paraId="782BBB51" w14:textId="77777777" w:rsidR="00BD75EC" w:rsidRPr="007C4F1C" w:rsidRDefault="00BD75EC" w:rsidP="007C4F1C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7C4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2564</w:t>
            </w:r>
          </w:p>
        </w:tc>
        <w:tc>
          <w:tcPr>
            <w:tcW w:w="810" w:type="dxa"/>
            <w:shd w:val="clear" w:color="auto" w:fill="auto"/>
          </w:tcPr>
          <w:p w14:paraId="40BE0A04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93021C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3C4D108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93BFC1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F300A28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027F77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E0D764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B3E507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66253E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8AFA458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0540C899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5C362E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99736B5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  <w:shd w:val="clear" w:color="auto" w:fill="auto"/>
          </w:tcPr>
          <w:p w14:paraId="691AC034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</w:tcPr>
          <w:p w14:paraId="424C6DCC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1CFBF6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7FABF78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D75EC" w:rsidRPr="007C4F1C" w14:paraId="0EC2A075" w14:textId="77777777" w:rsidTr="00F35FE1">
        <w:trPr>
          <w:trHeight w:val="261"/>
        </w:trPr>
        <w:tc>
          <w:tcPr>
            <w:tcW w:w="3690" w:type="dxa"/>
            <w:shd w:val="clear" w:color="auto" w:fill="auto"/>
          </w:tcPr>
          <w:p w14:paraId="1C1F9404" w14:textId="77777777" w:rsidR="00BD75EC" w:rsidRPr="007C4F1C" w:rsidRDefault="00BD75EC" w:rsidP="007C4F1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</w:tcPr>
          <w:p w14:paraId="027E29CF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16A13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832E17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FF9A9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2D9A9CE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542AB6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F77104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B78BAE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767B4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5638624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161DF3F7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24F8E4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36CF21C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  <w:shd w:val="clear" w:color="auto" w:fill="auto"/>
          </w:tcPr>
          <w:p w14:paraId="2590E741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</w:tcPr>
          <w:p w14:paraId="43045C3D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536FC5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0F3A9B7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D75EC" w:rsidRPr="007C4F1C" w14:paraId="5B721ECC" w14:textId="77777777" w:rsidTr="00F35FE1">
        <w:trPr>
          <w:trHeight w:val="261"/>
        </w:trPr>
        <w:tc>
          <w:tcPr>
            <w:tcW w:w="3690" w:type="dxa"/>
            <w:shd w:val="clear" w:color="auto" w:fill="auto"/>
          </w:tcPr>
          <w:p w14:paraId="5B926D36" w14:textId="77777777" w:rsidR="00BD75EC" w:rsidRPr="007C4F1C" w:rsidRDefault="00BD75EC" w:rsidP="007C4F1C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7C4F1C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810" w:type="dxa"/>
            <w:shd w:val="clear" w:color="auto" w:fill="auto"/>
          </w:tcPr>
          <w:p w14:paraId="1B74A01D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2F36CC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2562E25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34E27C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AE18CDB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E5AE48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5C02C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E296F6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C5FD9C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9F23E3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3830899E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1C372F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A7DD62D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  <w:shd w:val="clear" w:color="auto" w:fill="auto"/>
          </w:tcPr>
          <w:p w14:paraId="188E367F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</w:tcPr>
          <w:p w14:paraId="22CD57D1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AEB0D0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AC1E4C4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D75EC" w:rsidRPr="007C4F1C" w14:paraId="16DFFEEF" w14:textId="77777777" w:rsidTr="00F35FE1">
        <w:trPr>
          <w:trHeight w:val="68"/>
        </w:trPr>
        <w:tc>
          <w:tcPr>
            <w:tcW w:w="3690" w:type="dxa"/>
            <w:shd w:val="clear" w:color="auto" w:fill="auto"/>
          </w:tcPr>
          <w:p w14:paraId="44147205" w14:textId="77777777" w:rsidR="00BD75EC" w:rsidRPr="007C4F1C" w:rsidRDefault="00BD75EC" w:rsidP="007C4F1C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7C4F1C">
              <w:rPr>
                <w:rFonts w:asciiTheme="majorBidi" w:hAnsiTheme="majorBidi"/>
                <w:sz w:val="28"/>
                <w:szCs w:val="28"/>
                <w:lang w:val="en-GB"/>
              </w:rPr>
              <w:t xml:space="preserve">   </w:t>
            </w: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  <w:shd w:val="clear" w:color="auto" w:fill="auto"/>
          </w:tcPr>
          <w:p w14:paraId="5F66F199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4F54E0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D77C420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AC0D03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17C2300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2579B07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5E34831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5541CF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CAA361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48EA7969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66407B5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C7F23F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BA54595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04" w:type="dxa"/>
            <w:shd w:val="clear" w:color="auto" w:fill="auto"/>
          </w:tcPr>
          <w:p w14:paraId="6E6B5824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</w:tcPr>
          <w:p w14:paraId="27215650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4F91101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20E3A51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BD75EC" w:rsidRPr="007C4F1C" w14:paraId="15656788" w14:textId="77777777" w:rsidTr="00F35FE1">
        <w:trPr>
          <w:trHeight w:val="261"/>
        </w:trPr>
        <w:tc>
          <w:tcPr>
            <w:tcW w:w="3690" w:type="dxa"/>
            <w:shd w:val="clear" w:color="auto" w:fill="auto"/>
          </w:tcPr>
          <w:p w14:paraId="2A43D192" w14:textId="77777777" w:rsidR="00BD75EC" w:rsidRPr="007C4F1C" w:rsidRDefault="00BD75EC" w:rsidP="007C4F1C">
            <w:pPr>
              <w:ind w:left="-14" w:right="-90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6CB911B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8A5BBA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8EDBAC6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230D5B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2C42437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9AE28BF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5E0E44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560951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B02E43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CEB7EE7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71705774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D800F0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2A8E48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dxa"/>
            <w:shd w:val="clear" w:color="auto" w:fill="auto"/>
          </w:tcPr>
          <w:p w14:paraId="045329AB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uto"/>
          </w:tcPr>
          <w:p w14:paraId="057241D1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53A75A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347D28E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75EC" w:rsidRPr="007C4F1C" w14:paraId="57FFCDEE" w14:textId="77777777" w:rsidTr="00F35FE1">
        <w:trPr>
          <w:trHeight w:val="261"/>
        </w:trPr>
        <w:tc>
          <w:tcPr>
            <w:tcW w:w="3690" w:type="dxa"/>
            <w:shd w:val="clear" w:color="auto" w:fill="auto"/>
          </w:tcPr>
          <w:p w14:paraId="6E418CFE" w14:textId="77777777" w:rsidR="00BD75EC" w:rsidRPr="007C4F1C" w:rsidRDefault="00BD75EC" w:rsidP="007C4F1C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63CADC24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6C324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9D0FE5E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BB47AC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8B95E0F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5A57B7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6E3E165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4AB854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8E6A25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28B028E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49EDD7D4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7DBC7A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6B473B5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4" w:type="dxa"/>
            <w:shd w:val="clear" w:color="auto" w:fill="auto"/>
          </w:tcPr>
          <w:p w14:paraId="73C7A2FE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</w:tcPr>
          <w:p w14:paraId="4CC4EBF9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9D997B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E15DE58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75EC" w:rsidRPr="007C4F1C" w14:paraId="57ABF7CB" w14:textId="77777777" w:rsidTr="00F35FE1">
        <w:trPr>
          <w:trHeight w:val="261"/>
        </w:trPr>
        <w:tc>
          <w:tcPr>
            <w:tcW w:w="3690" w:type="dxa"/>
            <w:shd w:val="clear" w:color="auto" w:fill="auto"/>
          </w:tcPr>
          <w:p w14:paraId="0B8BF5F6" w14:textId="77777777" w:rsidR="00BD75EC" w:rsidRPr="007C4F1C" w:rsidRDefault="00BD75EC" w:rsidP="007C4F1C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ระยะสั้น</w:t>
            </w: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13679152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73EBE0D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D0DA23D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15A366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C2A6475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5CC5A0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16854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/>
              </w:rPr>
              <w:t>536</w:t>
            </w:r>
            <w:r w:rsidRPr="007C4F1C">
              <w:rPr>
                <w:rFonts w:ascii="Angsana New" w:hAnsi="Angsana New"/>
                <w:sz w:val="28"/>
                <w:szCs w:val="28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  <w:lang w:val="en-US"/>
              </w:rPr>
              <w:t>290</w:t>
            </w:r>
          </w:p>
        </w:tc>
        <w:tc>
          <w:tcPr>
            <w:tcW w:w="270" w:type="dxa"/>
            <w:shd w:val="clear" w:color="auto" w:fill="auto"/>
          </w:tcPr>
          <w:p w14:paraId="5E0311A9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C974AF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/>
              </w:rPr>
              <w:t>536</w:t>
            </w:r>
            <w:r w:rsidRPr="007C4F1C">
              <w:rPr>
                <w:rFonts w:ascii="Angsana New" w:hAnsi="Angsana New"/>
                <w:sz w:val="28"/>
                <w:szCs w:val="28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  <w:lang w:val="en-US"/>
              </w:rPr>
              <w:t>290</w:t>
            </w:r>
          </w:p>
        </w:tc>
        <w:tc>
          <w:tcPr>
            <w:tcW w:w="236" w:type="dxa"/>
            <w:shd w:val="clear" w:color="auto" w:fill="auto"/>
          </w:tcPr>
          <w:p w14:paraId="698E33D1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0F66B564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497659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74E16F1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/>
              </w:rPr>
              <w:t>536</w:t>
            </w:r>
            <w:r w:rsidRPr="007C4F1C">
              <w:rPr>
                <w:rFonts w:ascii="Angsana New" w:hAnsi="Angsana New"/>
                <w:sz w:val="28"/>
                <w:szCs w:val="28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  <w:lang w:val="en-US"/>
              </w:rPr>
              <w:t>290</w:t>
            </w:r>
          </w:p>
        </w:tc>
        <w:tc>
          <w:tcPr>
            <w:tcW w:w="304" w:type="dxa"/>
            <w:shd w:val="clear" w:color="auto" w:fill="auto"/>
          </w:tcPr>
          <w:p w14:paraId="59D2D086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</w:tcPr>
          <w:p w14:paraId="07968EA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EA8A2F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1C402CC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/>
              </w:rPr>
              <w:t>536</w:t>
            </w:r>
            <w:r w:rsidRPr="007C4F1C">
              <w:rPr>
                <w:rFonts w:ascii="Angsana New" w:hAnsi="Angsana New"/>
                <w:sz w:val="28"/>
                <w:szCs w:val="28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  <w:lang w:val="en-US"/>
              </w:rPr>
              <w:t>290</w:t>
            </w:r>
          </w:p>
        </w:tc>
      </w:tr>
      <w:tr w:rsidR="00BD75EC" w:rsidRPr="007C4F1C" w14:paraId="3B413EE5" w14:textId="77777777" w:rsidTr="00F35FE1">
        <w:trPr>
          <w:trHeight w:val="261"/>
        </w:trPr>
        <w:tc>
          <w:tcPr>
            <w:tcW w:w="3690" w:type="dxa"/>
            <w:shd w:val="clear" w:color="auto" w:fill="auto"/>
          </w:tcPr>
          <w:p w14:paraId="7B4DFC9D" w14:textId="77777777" w:rsidR="00BD75EC" w:rsidRPr="007C4F1C" w:rsidRDefault="00BD75EC" w:rsidP="007C4F1C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10" w:type="dxa"/>
            <w:shd w:val="clear" w:color="auto" w:fill="auto"/>
          </w:tcPr>
          <w:p w14:paraId="79E10A05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4A4CBD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26ED04B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399AB9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CF17E01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7BBB30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0C8FD9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B4C1C6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7AACF5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4A1FA7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25AD0BAF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A5ED05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A82DEB7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  <w:shd w:val="clear" w:color="auto" w:fill="auto"/>
          </w:tcPr>
          <w:p w14:paraId="19A6DCBD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</w:tcPr>
          <w:p w14:paraId="316EF25D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549A01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0A4BF07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75EC" w:rsidRPr="007C4F1C" w14:paraId="37995F18" w14:textId="77777777" w:rsidTr="00F35FE1">
        <w:trPr>
          <w:trHeight w:val="261"/>
        </w:trPr>
        <w:tc>
          <w:tcPr>
            <w:tcW w:w="3690" w:type="dxa"/>
            <w:shd w:val="clear" w:color="auto" w:fill="auto"/>
          </w:tcPr>
          <w:p w14:paraId="51169861" w14:textId="77777777" w:rsidR="00BD75EC" w:rsidRPr="007C4F1C" w:rsidRDefault="00BD75EC" w:rsidP="007C4F1C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C4F1C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10" w:type="dxa"/>
            <w:shd w:val="clear" w:color="auto" w:fill="auto"/>
          </w:tcPr>
          <w:p w14:paraId="6AE09C20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D25E20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271DE0C" w14:textId="31BC6BBA" w:rsidR="00BD75EC" w:rsidRPr="007C4F1C" w:rsidRDefault="00BD75EC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5,314</w:t>
            </w:r>
          </w:p>
        </w:tc>
        <w:tc>
          <w:tcPr>
            <w:tcW w:w="270" w:type="dxa"/>
            <w:shd w:val="clear" w:color="auto" w:fill="auto"/>
          </w:tcPr>
          <w:p w14:paraId="556045D4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963BD31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5DDF36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48EF5C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1386F8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2DBD2C" w14:textId="0913832B" w:rsidR="00BD75EC" w:rsidRPr="007C4F1C" w:rsidRDefault="00BD75EC" w:rsidP="007C4F1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5,314</w:t>
            </w:r>
          </w:p>
        </w:tc>
        <w:tc>
          <w:tcPr>
            <w:tcW w:w="236" w:type="dxa"/>
            <w:shd w:val="clear" w:color="auto" w:fill="auto"/>
          </w:tcPr>
          <w:p w14:paraId="1CBF1C1A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6AA5C020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C86BAE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AD7ED2A" w14:textId="54E968C1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5,314</w:t>
            </w:r>
          </w:p>
        </w:tc>
        <w:tc>
          <w:tcPr>
            <w:tcW w:w="304" w:type="dxa"/>
            <w:shd w:val="clear" w:color="auto" w:fill="auto"/>
          </w:tcPr>
          <w:p w14:paraId="78B2674E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</w:tcPr>
          <w:p w14:paraId="6F320FB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912350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1049372" w14:textId="44F314C6" w:rsidR="00BD75EC" w:rsidRPr="007C4F1C" w:rsidRDefault="00BD75EC" w:rsidP="007C4F1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5,314</w:t>
            </w:r>
          </w:p>
        </w:tc>
      </w:tr>
    </w:tbl>
    <w:p w14:paraId="43A82E67" w14:textId="5523A5D3" w:rsidR="00BE7149" w:rsidRPr="007C4F1C" w:rsidRDefault="00BE7149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7C4F1C"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810"/>
        <w:gridCol w:w="270"/>
        <w:gridCol w:w="117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BD75EC" w:rsidRPr="007C4F1C" w14:paraId="759AC9EF" w14:textId="77777777" w:rsidTr="001E776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A1ABFBC" w14:textId="77777777" w:rsidR="00BD75EC" w:rsidRPr="007C4F1C" w:rsidRDefault="00BD75EC" w:rsidP="007C4F1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F3A6EE8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6"/>
          </w:tcPr>
          <w:p w14:paraId="0FBD8B6F" w14:textId="106EB4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7C4F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D75EC" w:rsidRPr="007C4F1C" w14:paraId="2F39613D" w14:textId="77777777" w:rsidTr="001E776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E41C0E5" w14:textId="77777777" w:rsidR="00BD75EC" w:rsidRPr="007C4F1C" w:rsidRDefault="00BD75EC" w:rsidP="007C4F1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B9200C2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8"/>
          </w:tcPr>
          <w:p w14:paraId="3B33FE13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4A6F272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23AFED90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D75EC" w:rsidRPr="007C4F1C" w14:paraId="04876BF9" w14:textId="77777777" w:rsidTr="001E776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7543647" w14:textId="77777777" w:rsidR="00BD75EC" w:rsidRPr="007C4F1C" w:rsidRDefault="00BD75EC" w:rsidP="007C4F1C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4B328D3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6831D0C3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A22A5D3" w14:textId="77777777" w:rsidR="00BD75EC" w:rsidRPr="007C4F1C" w:rsidRDefault="00BD75EC" w:rsidP="007C4F1C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7E407973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A801CE7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FE18196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3935561F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35BC33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C4F1C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7C4F1C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81E1AA" w14:textId="77777777" w:rsidR="00BD75EC" w:rsidRPr="007C4F1C" w:rsidRDefault="00BD75EC" w:rsidP="007C4F1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BB4199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5D07AC0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A01EE5D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C4F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7226516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D8CEE23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C4F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04" w:type="dxa"/>
          </w:tcPr>
          <w:p w14:paraId="129872D5" w14:textId="77777777" w:rsidR="00BD75EC" w:rsidRPr="007C4F1C" w:rsidRDefault="00BD75EC" w:rsidP="007C4F1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6" w:type="dxa"/>
            <w:vAlign w:val="bottom"/>
          </w:tcPr>
          <w:p w14:paraId="7D7A1F1B" w14:textId="77777777" w:rsidR="00BD75EC" w:rsidRPr="007C4F1C" w:rsidRDefault="00BD75EC" w:rsidP="007C4F1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C4F1C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510844D2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45096D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D75EC" w:rsidRPr="007C4F1C" w14:paraId="27417844" w14:textId="77777777" w:rsidTr="001E776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A45ECF9" w14:textId="77777777" w:rsidR="00BD75EC" w:rsidRPr="007C4F1C" w:rsidRDefault="00BD75EC" w:rsidP="007C4F1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47A0EB2B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36A9AE1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90" w:type="dxa"/>
            <w:gridSpan w:val="15"/>
          </w:tcPr>
          <w:p w14:paraId="2BC45D71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D75EC" w:rsidRPr="007C4F1C" w14:paraId="67AC0FBC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15AF95BB" w14:textId="5F35D022" w:rsidR="00BD75EC" w:rsidRPr="007C4F1C" w:rsidRDefault="00BD75EC" w:rsidP="007C4F1C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7C4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10" w:type="dxa"/>
          </w:tcPr>
          <w:p w14:paraId="0C0FF649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680FB5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422F6DA4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08E1315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7ED2B0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D657D67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88E5F5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EAC67D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CD851F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78DCB1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2B73178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F180CB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E6A811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42CA501E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67074B9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33AD7A5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36F80C7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D75EC" w:rsidRPr="007C4F1C" w14:paraId="71F5EE21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4EE48E08" w14:textId="77777777" w:rsidR="00BD75EC" w:rsidRPr="007C4F1C" w:rsidRDefault="00BD75EC" w:rsidP="007C4F1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129A54B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B706AA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7987681E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AB24839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89A055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ED88664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A875EE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C10FDE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8A7A68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86E1EA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195AAD8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5C7FC55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2816E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310292F3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4ACC4C9E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AA42929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6CBC29E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D75EC" w:rsidRPr="007C4F1C" w14:paraId="5B96FE13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02BD53D0" w14:textId="77777777" w:rsidR="00BD75EC" w:rsidRPr="007C4F1C" w:rsidRDefault="00BD75EC" w:rsidP="007C4F1C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7C4F1C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  <w:r w:rsidRPr="007C4F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344514BA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38E5F5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6DAD64C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45C09D6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F223B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9502C0B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B68DAC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65B3B5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AC17BF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17D0ED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6B70C6F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64CD38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21E7CF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3CC6E3D0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351E86E4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F29BAFB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EF72D70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D75EC" w:rsidRPr="007C4F1C" w14:paraId="486BEED6" w14:textId="77777777" w:rsidTr="001E7766">
        <w:trPr>
          <w:trHeight w:val="68"/>
        </w:trPr>
        <w:tc>
          <w:tcPr>
            <w:tcW w:w="3690" w:type="dxa"/>
            <w:shd w:val="clear" w:color="auto" w:fill="auto"/>
          </w:tcPr>
          <w:p w14:paraId="4A9DF751" w14:textId="77777777" w:rsidR="00BD75EC" w:rsidRPr="007C4F1C" w:rsidRDefault="00BD75EC" w:rsidP="007C4F1C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7C4F1C">
              <w:rPr>
                <w:rFonts w:asciiTheme="majorBidi" w:hAnsiTheme="majorBidi"/>
                <w:sz w:val="28"/>
                <w:szCs w:val="28"/>
                <w:lang w:val="en-GB"/>
              </w:rPr>
              <w:t xml:space="preserve">   </w:t>
            </w: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</w:tcPr>
          <w:p w14:paraId="2925C527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09442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3879375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330D7CD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D3CDAE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4F866FDD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7E6173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6D75C2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4B6C6B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048B0FA7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5E437C8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F3CE3BF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FA0C66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5CBA8230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7A21632B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6DE672DC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CD1671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BD75EC" w:rsidRPr="007C4F1C" w14:paraId="3B8DAB44" w14:textId="77777777" w:rsidTr="001E7766">
        <w:trPr>
          <w:trHeight w:val="68"/>
        </w:trPr>
        <w:tc>
          <w:tcPr>
            <w:tcW w:w="3690" w:type="dxa"/>
            <w:shd w:val="clear" w:color="auto" w:fill="auto"/>
          </w:tcPr>
          <w:p w14:paraId="6FB664A7" w14:textId="77777777" w:rsidR="00BD75EC" w:rsidRPr="007C4F1C" w:rsidRDefault="00BD75EC" w:rsidP="007C4F1C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C4F1C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10" w:type="dxa"/>
          </w:tcPr>
          <w:p w14:paraId="43403D80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2842175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0443B1" w14:textId="00D7B95D" w:rsidR="00BD75EC" w:rsidRPr="007C4F1C" w:rsidRDefault="00BD75EC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28A5D45D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D0BF6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F4B1D5E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B28846" w14:textId="6DCF9CA8" w:rsidR="00BD75EC" w:rsidRPr="007C4F1C" w:rsidRDefault="00BD75EC" w:rsidP="007C4F1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22B946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2A9616" w14:textId="5FA0857E" w:rsidR="00BD75EC" w:rsidRPr="007C4F1C" w:rsidRDefault="00BD75EC" w:rsidP="007C4F1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36" w:type="dxa"/>
          </w:tcPr>
          <w:p w14:paraId="56CC93F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1548F79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410BF4B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876BC7" w14:textId="2B3340C0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</w:p>
        </w:tc>
        <w:tc>
          <w:tcPr>
            <w:tcW w:w="304" w:type="dxa"/>
          </w:tcPr>
          <w:p w14:paraId="333E73DE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7DEFE12D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9E7584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80F3C6B" w14:textId="48C99481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</w:tr>
      <w:tr w:rsidR="00BD75EC" w:rsidRPr="007C4F1C" w14:paraId="13D273D6" w14:textId="77777777" w:rsidTr="001E7766">
        <w:trPr>
          <w:trHeight w:val="68"/>
        </w:trPr>
        <w:tc>
          <w:tcPr>
            <w:tcW w:w="3690" w:type="dxa"/>
            <w:shd w:val="clear" w:color="auto" w:fill="auto"/>
          </w:tcPr>
          <w:p w14:paraId="44F013BD" w14:textId="77777777" w:rsidR="00BD75EC" w:rsidRPr="007C4F1C" w:rsidRDefault="00BD75EC" w:rsidP="007C4F1C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493210CD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BB6BD4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24784F" w14:textId="088E4800" w:rsidR="00BD75EC" w:rsidRPr="007C4F1C" w:rsidRDefault="00BD75EC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7F2855CC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7070EA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</w:t>
            </w:r>
          </w:p>
        </w:tc>
        <w:tc>
          <w:tcPr>
            <w:tcW w:w="270" w:type="dxa"/>
          </w:tcPr>
          <w:p w14:paraId="79A899F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26CA0E" w14:textId="7BF2FBA8" w:rsidR="00BD75EC" w:rsidRPr="007C4F1C" w:rsidRDefault="00BD75EC" w:rsidP="007C4F1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4F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225FB6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EC726" w14:textId="16BD71A4" w:rsidR="00BD75EC" w:rsidRPr="007C4F1C" w:rsidRDefault="00BD75EC" w:rsidP="007C4F1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</w:t>
            </w:r>
          </w:p>
        </w:tc>
        <w:tc>
          <w:tcPr>
            <w:tcW w:w="236" w:type="dxa"/>
          </w:tcPr>
          <w:p w14:paraId="75EAC45C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A7BE92B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EACF84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BCA317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432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0BC97C28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4BACB2FE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B5B9769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3CC6884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D75EC" w:rsidRPr="007C4F1C" w14:paraId="07EE3C36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0BB29117" w14:textId="77777777" w:rsidR="00BD75EC" w:rsidRPr="007C4F1C" w:rsidRDefault="00BD75EC" w:rsidP="007C4F1C">
            <w:pPr>
              <w:ind w:left="-14" w:right="-90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5C74E99C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C32DFBD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6BE15E0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559FF67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8A7E1C5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B8D03C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BD5DE01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B28C81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AC4F6EC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1418F34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2B1FA51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80C5B95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225E3D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dxa"/>
          </w:tcPr>
          <w:p w14:paraId="7A860E6B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03E40AEC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E83B083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D1774F1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75EC" w:rsidRPr="007C4F1C" w14:paraId="127054C1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5988A46E" w14:textId="77777777" w:rsidR="00BD75EC" w:rsidRPr="007C4F1C" w:rsidRDefault="00BD75EC" w:rsidP="007C4F1C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6A18EE5E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7D8741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FBAB329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87810F8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2FFB9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8D2E516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DAB36AF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5DD288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628818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D0BCEA5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9036630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73F58A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9F6827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4" w:type="dxa"/>
          </w:tcPr>
          <w:p w14:paraId="3F6B82C7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1A84D846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569AFF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28FD1CB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75EC" w:rsidRPr="007C4F1C" w14:paraId="40613DBB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7A703B43" w14:textId="77777777" w:rsidR="00BD75EC" w:rsidRPr="007C4F1C" w:rsidRDefault="00BD75EC" w:rsidP="007C4F1C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ระยะสั้น</w:t>
            </w:r>
            <w:r w:rsidRPr="007C4F1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3E9E80A9" w14:textId="77777777" w:rsidR="00BD75EC" w:rsidRPr="007C4F1C" w:rsidRDefault="00BD75EC" w:rsidP="007C4F1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1BAAF08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51D9A55D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5A9CA5C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C502A3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A03118B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C4AB62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216,720</w:t>
            </w:r>
          </w:p>
        </w:tc>
        <w:tc>
          <w:tcPr>
            <w:tcW w:w="270" w:type="dxa"/>
            <w:shd w:val="clear" w:color="auto" w:fill="auto"/>
          </w:tcPr>
          <w:p w14:paraId="3DEF96AF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748760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216,720</w:t>
            </w:r>
          </w:p>
        </w:tc>
        <w:tc>
          <w:tcPr>
            <w:tcW w:w="236" w:type="dxa"/>
          </w:tcPr>
          <w:p w14:paraId="307A3283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AF08DC0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97AE780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0FF0CA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216,720</w:t>
            </w:r>
          </w:p>
        </w:tc>
        <w:tc>
          <w:tcPr>
            <w:tcW w:w="304" w:type="dxa"/>
          </w:tcPr>
          <w:p w14:paraId="0D9566AE" w14:textId="77777777" w:rsidR="00BD75EC" w:rsidRPr="007C4F1C" w:rsidRDefault="00BD75EC" w:rsidP="007C4F1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3790C6E7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82B4D68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0455F2E" w14:textId="77777777" w:rsidR="00BD75EC" w:rsidRPr="007C4F1C" w:rsidRDefault="00BD75EC" w:rsidP="007C4F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216,720</w:t>
            </w:r>
          </w:p>
        </w:tc>
      </w:tr>
    </w:tbl>
    <w:p w14:paraId="6979DCE2" w14:textId="77777777" w:rsidR="00BE7149" w:rsidRPr="007C4F1C" w:rsidRDefault="00BE7149" w:rsidP="007C4F1C"/>
    <w:p w14:paraId="2BDDF246" w14:textId="77777777" w:rsidR="00BE7149" w:rsidRPr="007C4F1C" w:rsidRDefault="00BE7149" w:rsidP="007C4F1C">
      <w:r w:rsidRPr="007C4F1C">
        <w:br w:type="page"/>
      </w:r>
    </w:p>
    <w:p w14:paraId="6796CCBC" w14:textId="0C43E0D2" w:rsidR="006751F5" w:rsidRPr="007C4F1C" w:rsidRDefault="006751F5" w:rsidP="007C4F1C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sz w:val="24"/>
          <w:szCs w:val="24"/>
          <w:lang w:val="en-US" w:bidi="th-TH"/>
        </w:rPr>
        <w:sectPr w:rsidR="006751F5" w:rsidRPr="007C4F1C" w:rsidSect="005547CE">
          <w:pgSz w:w="16834" w:h="11909" w:orient="landscape" w:code="9"/>
          <w:pgMar w:top="1152" w:right="576" w:bottom="1152" w:left="691" w:header="720" w:footer="720" w:gutter="0"/>
          <w:cols w:space="720"/>
          <w:docGrid w:linePitch="245"/>
        </w:sectPr>
      </w:pPr>
    </w:p>
    <w:p w14:paraId="7C369DEE" w14:textId="188F4B11" w:rsidR="00B96F63" w:rsidRPr="007C4F1C" w:rsidRDefault="006C74EE" w:rsidP="007C4F1C">
      <w:pPr>
        <w:pStyle w:val="block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C4F1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4C3F7DE7" w14:textId="77777777" w:rsidR="006C74EE" w:rsidRPr="007C4F1C" w:rsidRDefault="006C74EE" w:rsidP="007C4F1C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24"/>
          <w:szCs w:val="24"/>
          <w:cs/>
          <w:lang w:bidi="th-TH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B96F63" w:rsidRPr="007C4F1C" w14:paraId="0EBD099F" w14:textId="77777777" w:rsidTr="00BC4AB7">
        <w:trPr>
          <w:trHeight w:val="6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5AE6B" w14:textId="3D568D4F" w:rsidR="00B96F63" w:rsidRPr="007C4F1C" w:rsidRDefault="00B96F63" w:rsidP="007C4F1C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C4F1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111B8F" w14:textId="77777777" w:rsidR="00B96F63" w:rsidRPr="007C4F1C" w:rsidRDefault="00B96F63" w:rsidP="007C4F1C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5B0AE1" w14:textId="77777777" w:rsidR="00B96F63" w:rsidRPr="007C4F1C" w:rsidRDefault="00B96F63" w:rsidP="007C4F1C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C4F1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BC4AB7" w:rsidRPr="007C4F1C" w14:paraId="4E96502A" w14:textId="77777777" w:rsidTr="00BC4AB7">
        <w:trPr>
          <w:trHeight w:val="6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CF60368" w14:textId="77777777" w:rsidR="00BC4AB7" w:rsidRPr="007C4F1C" w:rsidRDefault="00BC4AB7" w:rsidP="007C4F1C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ตราสารทุนที่ไม่อยู่ในความต้องการ</w:t>
            </w:r>
            <w:r w:rsidRPr="007C4F1C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018C38B0" w14:textId="528FF35B" w:rsidR="00BC4AB7" w:rsidRPr="007C4F1C" w:rsidRDefault="00BC4AB7" w:rsidP="007C4F1C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676232" w14:textId="77777777" w:rsidR="00BC4AB7" w:rsidRPr="007C4F1C" w:rsidRDefault="00BC4AB7" w:rsidP="007C4F1C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</w:tcPr>
          <w:p w14:paraId="482F0316" w14:textId="06A5C6F7" w:rsidR="00BC4AB7" w:rsidRPr="007C4F1C" w:rsidRDefault="00CB229A" w:rsidP="007C4F1C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ประมาณการกระแสเงินสดที่คาดว่าจะได้รับ</w:t>
            </w:r>
          </w:p>
        </w:tc>
      </w:tr>
      <w:tr w:rsidR="00BC4AB7" w:rsidRPr="007C4F1C" w14:paraId="6534D7E3" w14:textId="77777777" w:rsidTr="00CC16D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6CEDD" w14:textId="4DCFEC11" w:rsidR="00BC4AB7" w:rsidRPr="007C4F1C" w:rsidRDefault="00BC4AB7" w:rsidP="007C4F1C">
            <w:pPr>
              <w:pStyle w:val="block"/>
              <w:spacing w:after="0" w:line="240" w:lineRule="auto"/>
              <w:ind w:left="144" w:right="-108" w:hanging="14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DAAD4E" w14:textId="77777777" w:rsidR="00BC4AB7" w:rsidRPr="007C4F1C" w:rsidRDefault="00BC4AB7" w:rsidP="007C4F1C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76BF1" w14:textId="7F29F36C" w:rsidR="00BC4AB7" w:rsidRPr="007C4F1C" w:rsidRDefault="006C74EE" w:rsidP="007C4F1C">
            <w:pPr>
              <w:pStyle w:val="block"/>
              <w:spacing w:after="0" w:line="240" w:lineRule="auto"/>
              <w:ind w:left="196" w:right="72" w:hanging="196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การกำหนดราคาสัญญาซื้อขายล่วงหน้า</w:t>
            </w:r>
            <w:r w:rsidRPr="007C4F1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7C4F1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7C4F1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7C4F1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ณ</w:t>
            </w:r>
            <w:r w:rsidRPr="007C4F1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7C4F1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วันที่รายงาน</w:t>
            </w:r>
            <w:r w:rsidRPr="007C4F1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7C4F1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106A19B3" w14:textId="2360EAC5" w:rsidR="007C55C2" w:rsidRPr="007C4F1C" w:rsidRDefault="007C55C2" w:rsidP="007C4F1C">
      <w:pPr>
        <w:pStyle w:val="block"/>
        <w:spacing w:after="0" w:line="240" w:lineRule="auto"/>
        <w:ind w:right="-7"/>
        <w:jc w:val="thaiDistribute"/>
        <w:rPr>
          <w:rFonts w:ascii="Angsana New" w:eastAsia="MS Mincho" w:hAnsi="Angsana New"/>
          <w:sz w:val="24"/>
          <w:szCs w:val="24"/>
          <w:lang w:val="en-US"/>
        </w:rPr>
      </w:pPr>
    </w:p>
    <w:p w14:paraId="581B5A10" w14:textId="653B8A4E" w:rsidR="006C74EE" w:rsidRPr="007C4F1C" w:rsidRDefault="006C74EE" w:rsidP="007C4F1C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7C4F1C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3835CF78" w14:textId="77777777" w:rsidR="006C74EE" w:rsidRPr="007C4F1C" w:rsidRDefault="006C74EE" w:rsidP="007C4F1C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6C74EE" w:rsidRPr="007C4F1C" w14:paraId="4C9C04A1" w14:textId="77777777" w:rsidTr="007E4F6F">
        <w:trPr>
          <w:trHeight w:val="6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F32E0" w14:textId="77777777" w:rsidR="006C74EE" w:rsidRPr="007C4F1C" w:rsidRDefault="006C74EE" w:rsidP="007C4F1C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C4F1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8F6D20" w14:textId="77777777" w:rsidR="006C74EE" w:rsidRPr="007C4F1C" w:rsidRDefault="006C74EE" w:rsidP="007C4F1C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A55D7" w14:textId="77777777" w:rsidR="006C74EE" w:rsidRPr="007C4F1C" w:rsidRDefault="006C74EE" w:rsidP="007C4F1C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C4F1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6C74EE" w:rsidRPr="007C4F1C" w14:paraId="20E744F7" w14:textId="77777777" w:rsidTr="007E4F6F">
        <w:trPr>
          <w:trHeight w:val="6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41A9514" w14:textId="73010D19" w:rsidR="006C74EE" w:rsidRPr="007C4F1C" w:rsidRDefault="006C74EE" w:rsidP="007C4F1C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7C4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</w:t>
            </w:r>
            <w:r w:rsidRPr="007C4F1C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D5FA2E" w14:textId="77777777" w:rsidR="006C74EE" w:rsidRPr="007C4F1C" w:rsidRDefault="006C74EE" w:rsidP="007C4F1C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</w:tcPr>
          <w:p w14:paraId="0DEB8F5B" w14:textId="422D6065" w:rsidR="006C74EE" w:rsidRPr="007C4F1C" w:rsidRDefault="006C74EE" w:rsidP="007C4F1C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</w:tc>
      </w:tr>
    </w:tbl>
    <w:p w14:paraId="7A87BAD7" w14:textId="69948CA0" w:rsidR="006C74EE" w:rsidRPr="007C4F1C" w:rsidRDefault="006C74EE" w:rsidP="007C4F1C">
      <w:pPr>
        <w:pStyle w:val="block"/>
        <w:spacing w:after="0" w:line="240" w:lineRule="auto"/>
        <w:ind w:right="-7"/>
        <w:jc w:val="thaiDistribute"/>
        <w:rPr>
          <w:rFonts w:ascii="Angsana New" w:eastAsia="MS Mincho" w:hAnsi="Angsana New"/>
          <w:szCs w:val="22"/>
          <w:lang w:val="en-US"/>
        </w:rPr>
      </w:pPr>
    </w:p>
    <w:p w14:paraId="02E3C3E6" w14:textId="0ADD957C" w:rsidR="00E20CCA" w:rsidRPr="007C4F1C" w:rsidRDefault="00E20CCA" w:rsidP="007C4F1C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7C4F1C">
        <w:rPr>
          <w:rFonts w:ascii="Angsana New" w:hAnsi="Angsana New" w:hint="cs"/>
          <w:spacing w:val="-6"/>
          <w:sz w:val="28"/>
          <w:szCs w:val="28"/>
          <w:cs/>
          <w:lang w:bidi="th-TH"/>
        </w:rPr>
        <w:t xml:space="preserve">ณ วันที่ </w:t>
      </w:r>
      <w:r w:rsidRPr="007C4F1C">
        <w:rPr>
          <w:rFonts w:ascii="Angsana New" w:hAnsi="Angsana New"/>
          <w:spacing w:val="-6"/>
          <w:sz w:val="28"/>
          <w:szCs w:val="28"/>
          <w:lang w:val="en-US" w:bidi="th-TH"/>
        </w:rPr>
        <w:t xml:space="preserve">31 </w:t>
      </w:r>
      <w:r w:rsidRPr="007C4F1C"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 xml:space="preserve">มีนาคม </w:t>
      </w:r>
      <w:r w:rsidRPr="007C4F1C">
        <w:rPr>
          <w:rFonts w:ascii="Angsana New" w:hAnsi="Angsana New"/>
          <w:spacing w:val="-6"/>
          <w:sz w:val="28"/>
          <w:szCs w:val="28"/>
          <w:lang w:val="en-US" w:bidi="th-TH"/>
        </w:rPr>
        <w:t xml:space="preserve">2564 </w:t>
      </w:r>
      <w:r w:rsidRPr="007C4F1C"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>กลุ่มบริษัทและบริษัทมี</w:t>
      </w:r>
      <w:r w:rsidRPr="007C4F1C">
        <w:rPr>
          <w:rFonts w:ascii="Angsana New" w:hAnsi="Angsana New"/>
          <w:sz w:val="28"/>
          <w:szCs w:val="28"/>
          <w:cs/>
        </w:rPr>
        <w:t>สัญญาซื้อขายเงินตราต่างประเทศ</w:t>
      </w:r>
      <w:r w:rsidRPr="007C4F1C">
        <w:rPr>
          <w:rFonts w:ascii="Angsana New" w:hAnsi="Angsana New" w:hint="cs"/>
          <w:sz w:val="28"/>
          <w:szCs w:val="28"/>
          <w:cs/>
        </w:rPr>
        <w:t>ล่วงหน้า</w:t>
      </w:r>
      <w:r w:rsidRPr="007C4F1C">
        <w:rPr>
          <w:rFonts w:ascii="Angsana New" w:hAnsi="Angsana New" w:hint="cs"/>
          <w:sz w:val="28"/>
          <w:szCs w:val="28"/>
          <w:cs/>
          <w:lang w:bidi="th-TH"/>
        </w:rPr>
        <w:t xml:space="preserve">จำนวนเงิน </w:t>
      </w:r>
      <w:r w:rsidRPr="007C4F1C">
        <w:rPr>
          <w:rFonts w:ascii="Angsana New" w:hAnsi="Angsana New"/>
          <w:sz w:val="28"/>
          <w:szCs w:val="28"/>
          <w:lang w:bidi="th-TH"/>
        </w:rPr>
        <w:t>8</w:t>
      </w:r>
      <w:r w:rsidRPr="007C4F1C">
        <w:rPr>
          <w:rFonts w:ascii="Angsana New" w:hAnsi="Angsana New"/>
          <w:sz w:val="28"/>
          <w:szCs w:val="28"/>
          <w:lang w:val="en-US" w:bidi="th-TH"/>
        </w:rPr>
        <w:t xml:space="preserve">.47 </w:t>
      </w:r>
      <w:r w:rsidRPr="007C4F1C">
        <w:rPr>
          <w:rFonts w:ascii="Angsana New" w:hAnsi="Angsana New" w:hint="cs"/>
          <w:sz w:val="28"/>
          <w:szCs w:val="28"/>
          <w:cs/>
          <w:lang w:val="en-US" w:bidi="th-TH"/>
        </w:rPr>
        <w:t>ล้าน</w:t>
      </w:r>
      <w:r w:rsidRPr="007C4F1C">
        <w:rPr>
          <w:rFonts w:ascii="Angsana New" w:hAnsi="Angsana New" w:hint="cs"/>
          <w:sz w:val="28"/>
          <w:szCs w:val="28"/>
          <w:cs/>
          <w:lang w:bidi="th-TH"/>
        </w:rPr>
        <w:t xml:space="preserve">เหรียญสหรัฐ </w:t>
      </w:r>
      <w:r w:rsidRPr="007C4F1C">
        <w:rPr>
          <w:rFonts w:ascii="Angsana New" w:hAnsi="Angsana New"/>
          <w:sz w:val="28"/>
          <w:szCs w:val="28"/>
          <w:lang w:val="en-US" w:bidi="th-TH"/>
        </w:rPr>
        <w:t>(</w:t>
      </w:r>
      <w:r w:rsidRPr="007C4F1C">
        <w:rPr>
          <w:rFonts w:ascii="Angsana New" w:hAnsi="Angsana New" w:hint="cs"/>
          <w:sz w:val="28"/>
          <w:szCs w:val="28"/>
          <w:cs/>
          <w:lang w:val="en-US" w:bidi="th-TH"/>
        </w:rPr>
        <w:t xml:space="preserve">เทียบเท่าเงินบาท </w:t>
      </w:r>
      <w:r w:rsidRPr="007C4F1C">
        <w:rPr>
          <w:rFonts w:ascii="Angsana New" w:hAnsi="Angsana New"/>
          <w:sz w:val="28"/>
          <w:szCs w:val="28"/>
          <w:lang w:val="en-US" w:bidi="th-TH"/>
        </w:rPr>
        <w:t xml:space="preserve">6.71 </w:t>
      </w:r>
      <w:r w:rsidRPr="007C4F1C">
        <w:rPr>
          <w:rFonts w:ascii="Angsana New" w:hAnsi="Angsana New" w:hint="cs"/>
          <w:sz w:val="28"/>
          <w:szCs w:val="28"/>
          <w:cs/>
          <w:lang w:val="en-US" w:bidi="th-TH"/>
        </w:rPr>
        <w:t>ล้านบาท</w:t>
      </w:r>
      <w:r w:rsidRPr="007C4F1C">
        <w:rPr>
          <w:rFonts w:ascii="Angsana New" w:hAnsi="Angsana New"/>
          <w:sz w:val="28"/>
          <w:szCs w:val="28"/>
          <w:lang w:val="en-US" w:bidi="th-TH"/>
        </w:rPr>
        <w:t xml:space="preserve">)  </w:t>
      </w:r>
      <w:r w:rsidRPr="007C4F1C">
        <w:rPr>
          <w:rFonts w:ascii="Angsana New" w:hAnsi="Angsana New" w:hint="cs"/>
          <w:sz w:val="28"/>
          <w:szCs w:val="28"/>
          <w:cs/>
          <w:lang w:val="en-US" w:bidi="th-TH"/>
        </w:rPr>
        <w:t>และ</w:t>
      </w:r>
      <w:r w:rsidRPr="007C4F1C">
        <w:rPr>
          <w:rFonts w:ascii="Angsana New" w:hAnsi="Angsana New" w:hint="cs"/>
          <w:sz w:val="28"/>
          <w:szCs w:val="28"/>
          <w:cs/>
          <w:lang w:bidi="th-TH"/>
        </w:rPr>
        <w:t xml:space="preserve">จำนวนเงิน </w:t>
      </w:r>
      <w:r w:rsidRPr="007C4F1C">
        <w:rPr>
          <w:rFonts w:ascii="Angsana New" w:hAnsi="Angsana New"/>
          <w:sz w:val="28"/>
          <w:szCs w:val="28"/>
          <w:lang w:val="en-US" w:bidi="th-TH"/>
        </w:rPr>
        <w:t xml:space="preserve">7.40 </w:t>
      </w:r>
      <w:r w:rsidRPr="007C4F1C">
        <w:rPr>
          <w:rFonts w:ascii="Angsana New" w:hAnsi="Angsana New" w:hint="cs"/>
          <w:sz w:val="28"/>
          <w:szCs w:val="28"/>
          <w:cs/>
          <w:lang w:val="en-US" w:bidi="th-TH"/>
        </w:rPr>
        <w:t>ล้าน</w:t>
      </w:r>
      <w:r w:rsidRPr="007C4F1C">
        <w:rPr>
          <w:rFonts w:ascii="Angsana New" w:hAnsi="Angsana New" w:hint="cs"/>
          <w:sz w:val="28"/>
          <w:szCs w:val="28"/>
          <w:cs/>
          <w:lang w:bidi="th-TH"/>
        </w:rPr>
        <w:t xml:space="preserve">เหรียญสหรัฐ </w:t>
      </w:r>
      <w:r w:rsidRPr="007C4F1C">
        <w:rPr>
          <w:rFonts w:ascii="Angsana New" w:hAnsi="Angsana New"/>
          <w:sz w:val="28"/>
          <w:szCs w:val="28"/>
          <w:lang w:val="en-US" w:bidi="th-TH"/>
        </w:rPr>
        <w:t>(</w:t>
      </w:r>
      <w:r w:rsidRPr="007C4F1C">
        <w:rPr>
          <w:rFonts w:ascii="Angsana New" w:hAnsi="Angsana New" w:hint="cs"/>
          <w:sz w:val="28"/>
          <w:szCs w:val="28"/>
          <w:cs/>
          <w:lang w:val="en-US" w:bidi="th-TH"/>
        </w:rPr>
        <w:t xml:space="preserve">เทียบเท่าเงินบาท </w:t>
      </w:r>
      <w:r w:rsidRPr="007C4F1C">
        <w:rPr>
          <w:rFonts w:ascii="Angsana New" w:hAnsi="Angsana New"/>
          <w:sz w:val="28"/>
          <w:szCs w:val="28"/>
          <w:lang w:val="en-US" w:bidi="th-TH"/>
        </w:rPr>
        <w:t xml:space="preserve">5.31 </w:t>
      </w:r>
      <w:r w:rsidRPr="007C4F1C">
        <w:rPr>
          <w:rFonts w:ascii="Angsana New" w:hAnsi="Angsana New" w:hint="cs"/>
          <w:sz w:val="28"/>
          <w:szCs w:val="28"/>
          <w:cs/>
          <w:lang w:val="en-US" w:bidi="th-TH"/>
        </w:rPr>
        <w:t>ล้านบาท</w:t>
      </w:r>
      <w:r w:rsidRPr="007C4F1C">
        <w:rPr>
          <w:rFonts w:ascii="Angsana New" w:hAnsi="Angsana New"/>
          <w:sz w:val="28"/>
          <w:szCs w:val="28"/>
          <w:lang w:val="en-US" w:bidi="th-TH"/>
        </w:rPr>
        <w:t xml:space="preserve">) </w:t>
      </w:r>
      <w:r w:rsidRPr="007C4F1C">
        <w:rPr>
          <w:rFonts w:ascii="Angsana New" w:hAnsi="Angsana New" w:hint="cs"/>
          <w:sz w:val="28"/>
          <w:szCs w:val="28"/>
          <w:cs/>
          <w:lang w:val="en-US" w:bidi="th-TH"/>
        </w:rPr>
        <w:t>ตามลำดับ</w:t>
      </w:r>
    </w:p>
    <w:p w14:paraId="71BC70DD" w14:textId="77777777" w:rsidR="00E20CCA" w:rsidRPr="007C4F1C" w:rsidRDefault="00E20CCA" w:rsidP="007C4F1C">
      <w:pPr>
        <w:pStyle w:val="block"/>
        <w:spacing w:after="0" w:line="240" w:lineRule="auto"/>
        <w:ind w:right="-7"/>
        <w:jc w:val="thaiDistribute"/>
        <w:rPr>
          <w:rFonts w:ascii="Angsana New" w:eastAsia="MS Mincho" w:hAnsi="Angsana New"/>
          <w:sz w:val="28"/>
          <w:szCs w:val="28"/>
          <w:lang w:val="en-US"/>
        </w:rPr>
      </w:pPr>
    </w:p>
    <w:p w14:paraId="3AF31DD1" w14:textId="69A7F0DA" w:rsidR="00820F68" w:rsidRPr="007C4F1C" w:rsidRDefault="00820F68" w:rsidP="007C4F1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lang w:val="en-US"/>
        </w:rPr>
      </w:pPr>
      <w:r w:rsidRPr="007C4F1C">
        <w:rPr>
          <w:rFonts w:ascii="Angsana New" w:eastAsia="MS Mincho" w:hAnsi="Angsana New" w:hint="cs"/>
          <w:sz w:val="28"/>
          <w:szCs w:val="28"/>
          <w:cs/>
          <w:lang w:val="en-US"/>
        </w:rPr>
        <w:t>ภาระผูกพันกับบุคคลหรือกิจการที่ไม่เกี่ยวข้องกัน</w:t>
      </w:r>
    </w:p>
    <w:p w14:paraId="1BCBADF3" w14:textId="77777777" w:rsidR="00D8286C" w:rsidRPr="007C4F1C" w:rsidRDefault="00D8286C" w:rsidP="007C4F1C">
      <w:pPr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67"/>
        <w:gridCol w:w="247"/>
        <w:gridCol w:w="1846"/>
      </w:tblGrid>
      <w:tr w:rsidR="00E970E5" w:rsidRPr="007C4F1C" w14:paraId="731D49C0" w14:textId="77777777" w:rsidTr="007F3FD8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D00A4" w14:textId="6DD80B10" w:rsidR="00E970E5" w:rsidRPr="007C4F1C" w:rsidRDefault="00E970E5" w:rsidP="007C4F1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D692F"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F4728E"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4728E"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CD692F"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E8AB8" w14:textId="77777777" w:rsidR="00E970E5" w:rsidRPr="007C4F1C" w:rsidRDefault="00E970E5" w:rsidP="007C4F1C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7CC6121" w14:textId="77777777" w:rsidR="00E970E5" w:rsidRPr="007C4F1C" w:rsidRDefault="00E970E5" w:rsidP="007C4F1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6B6EFE0" w14:textId="77777777" w:rsidR="00E970E5" w:rsidRPr="007C4F1C" w:rsidRDefault="00E970E5" w:rsidP="007C4F1C">
            <w:pPr>
              <w:tabs>
                <w:tab w:val="clear" w:pos="680"/>
                <w:tab w:val="clear" w:pos="1644"/>
                <w:tab w:val="left" w:pos="540"/>
              </w:tabs>
              <w:spacing w:line="240" w:lineRule="auto"/>
              <w:ind w:left="-8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70E5" w:rsidRPr="007C4F1C" w14:paraId="4597A9E6" w14:textId="77777777" w:rsidTr="007F3FD8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5A341BC" w14:textId="77777777" w:rsidR="00E970E5" w:rsidRPr="007C4F1C" w:rsidRDefault="00E970E5" w:rsidP="007C4F1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1DB439" w14:textId="77777777" w:rsidR="00E970E5" w:rsidRPr="007C4F1C" w:rsidRDefault="00E970E5" w:rsidP="007C4F1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C4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7C4F1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C4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9073A" w:rsidRPr="007C4F1C" w14:paraId="76391C3D" w14:textId="77777777" w:rsidTr="007F3FD8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B97F6" w14:textId="788AF662" w:rsidR="0019073A" w:rsidRPr="007C4F1C" w:rsidRDefault="00FF79EC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4481B366" w14:textId="77777777" w:rsidR="0019073A" w:rsidRPr="007C4F1C" w:rsidRDefault="0019073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ECC33C9" w14:textId="77777777" w:rsidR="0019073A" w:rsidRPr="007C4F1C" w:rsidRDefault="0019073A" w:rsidP="007C4F1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3AEB76CB" w14:textId="77777777" w:rsidR="0019073A" w:rsidRPr="007C4F1C" w:rsidRDefault="0019073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E4F6F" w:rsidRPr="007C4F1C" w14:paraId="5532720A" w14:textId="77777777" w:rsidTr="007F3FD8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D4FD7" w14:textId="71FE9DD2" w:rsidR="007E4F6F" w:rsidRPr="007C4F1C" w:rsidRDefault="007E4F6F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1BECB25D" w14:textId="713C1CFA" w:rsidR="007E4F6F" w:rsidRPr="007C4F1C" w:rsidRDefault="007E4F6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7,250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8369A8" w14:textId="77777777" w:rsidR="007E4F6F" w:rsidRPr="007C4F1C" w:rsidRDefault="007E4F6F" w:rsidP="007C4F1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667943FF" w14:textId="38DE3FA4" w:rsidR="007E4F6F" w:rsidRPr="007C4F1C" w:rsidRDefault="007E4F6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7,250</w:t>
            </w:r>
          </w:p>
        </w:tc>
      </w:tr>
      <w:tr w:rsidR="007E4F6F" w:rsidRPr="007C4F1C" w14:paraId="3BB73159" w14:textId="77777777" w:rsidTr="007F3FD8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FFC33" w14:textId="216C6563" w:rsidR="007E4F6F" w:rsidRPr="007C4F1C" w:rsidRDefault="007E4F6F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7BB1933" w14:textId="2540FBF9" w:rsidR="007E4F6F" w:rsidRPr="007C4F1C" w:rsidRDefault="007E4F6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5,392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FC2B049" w14:textId="77777777" w:rsidR="007E4F6F" w:rsidRPr="007C4F1C" w:rsidRDefault="007E4F6F" w:rsidP="007C4F1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AF1DCFA" w14:textId="3FC6A2FC" w:rsidR="007E4F6F" w:rsidRPr="007C4F1C" w:rsidRDefault="007E4F6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5,392</w:t>
            </w:r>
          </w:p>
        </w:tc>
      </w:tr>
      <w:tr w:rsidR="007E4F6F" w:rsidRPr="007C4F1C" w14:paraId="6AD93025" w14:textId="77777777" w:rsidTr="007F3FD8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218F0" w14:textId="77777777" w:rsidR="007E4F6F" w:rsidRPr="007C4F1C" w:rsidRDefault="007E4F6F" w:rsidP="007C4F1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A38EBA" w14:textId="0FD176DA" w:rsidR="007E4F6F" w:rsidRPr="007C4F1C" w:rsidRDefault="007E4F6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</w:rPr>
              <w:t>12,642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A71963" w14:textId="77777777" w:rsidR="007E4F6F" w:rsidRPr="007C4F1C" w:rsidRDefault="007E4F6F" w:rsidP="007C4F1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5BE10" w14:textId="18082F5F" w:rsidR="007E4F6F" w:rsidRPr="007C4F1C" w:rsidRDefault="007E4F6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</w:rPr>
              <w:t>12,642</w:t>
            </w:r>
          </w:p>
        </w:tc>
      </w:tr>
      <w:tr w:rsidR="002B585A" w:rsidRPr="007C4F1C" w14:paraId="044F8316" w14:textId="77777777" w:rsidTr="002B585A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EA1ED" w14:textId="77777777" w:rsidR="002B585A" w:rsidRPr="007C4F1C" w:rsidRDefault="002B585A" w:rsidP="007C4F1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6D552" w14:textId="77777777" w:rsidR="002B585A" w:rsidRPr="007C4F1C" w:rsidRDefault="002B585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3B2648F" w14:textId="77777777" w:rsidR="002B585A" w:rsidRPr="007C4F1C" w:rsidRDefault="002B585A" w:rsidP="007C4F1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89D83" w14:textId="77777777" w:rsidR="002B585A" w:rsidRPr="007C4F1C" w:rsidRDefault="002B585A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F79EC" w:rsidRPr="007C4F1C" w14:paraId="3189AFAB" w14:textId="77777777" w:rsidTr="00FF79E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CFA79" w14:textId="77777777" w:rsidR="00FF79EC" w:rsidRPr="007C4F1C" w:rsidRDefault="00FF79EC" w:rsidP="007C4F1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bookmarkStart w:id="3" w:name="_Hlk15912718"/>
            <w:r w:rsidRPr="007C4F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5D20146" w14:textId="77777777" w:rsidR="00FF79EC" w:rsidRPr="007C4F1C" w:rsidRDefault="00FF79EC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487A415" w14:textId="77777777" w:rsidR="00FF79EC" w:rsidRPr="007C4F1C" w:rsidRDefault="00FF79EC" w:rsidP="007C4F1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72AEA8AB" w14:textId="77777777" w:rsidR="00FF79EC" w:rsidRPr="007C4F1C" w:rsidRDefault="00FF79EC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62550" w:rsidRPr="007C4F1C" w14:paraId="0FA492BC" w14:textId="77777777" w:rsidTr="00FF79E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68A45" w14:textId="4D91D1F9" w:rsidR="00762550" w:rsidRPr="007C4F1C" w:rsidRDefault="00762550" w:rsidP="007C4F1C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0E37BD1" w14:textId="0A496B80" w:rsidR="00762550" w:rsidRPr="007C4F1C" w:rsidRDefault="007E4F6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1</w:t>
            </w:r>
            <w:r w:rsidR="00FA44D6" w:rsidRPr="007C4F1C">
              <w:rPr>
                <w:rFonts w:ascii="Angsana New" w:hAnsi="Angsana New"/>
                <w:sz w:val="28"/>
                <w:szCs w:val="28"/>
              </w:rPr>
              <w:t>40</w:t>
            </w:r>
            <w:r w:rsidRPr="007C4F1C">
              <w:rPr>
                <w:rFonts w:ascii="Angsana New" w:hAnsi="Angsana New"/>
                <w:sz w:val="28"/>
                <w:szCs w:val="28"/>
              </w:rPr>
              <w:t>,</w:t>
            </w:r>
            <w:r w:rsidR="00FA44D6" w:rsidRPr="007C4F1C">
              <w:rPr>
                <w:rFonts w:ascii="Angsana New" w:hAnsi="Angsana New"/>
                <w:sz w:val="28"/>
                <w:szCs w:val="28"/>
              </w:rPr>
              <w:t>777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211D96B" w14:textId="77777777" w:rsidR="00762550" w:rsidRPr="007C4F1C" w:rsidRDefault="00762550" w:rsidP="007C4F1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21CEA534" w14:textId="1492C1C8" w:rsidR="00762550" w:rsidRPr="007C4F1C" w:rsidRDefault="007E4F6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1</w:t>
            </w:r>
            <w:r w:rsidR="00FA44D6" w:rsidRPr="007C4F1C">
              <w:rPr>
                <w:rFonts w:ascii="Angsana New" w:hAnsi="Angsana New"/>
                <w:sz w:val="28"/>
                <w:szCs w:val="28"/>
              </w:rPr>
              <w:t>40</w:t>
            </w:r>
            <w:r w:rsidRPr="007C4F1C">
              <w:rPr>
                <w:rFonts w:ascii="Angsana New" w:hAnsi="Angsana New"/>
                <w:sz w:val="28"/>
                <w:szCs w:val="28"/>
              </w:rPr>
              <w:t>,</w:t>
            </w:r>
            <w:r w:rsidR="00FA44D6" w:rsidRPr="007C4F1C">
              <w:rPr>
                <w:rFonts w:ascii="Angsana New" w:hAnsi="Angsana New"/>
                <w:sz w:val="28"/>
                <w:szCs w:val="28"/>
              </w:rPr>
              <w:t>777</w:t>
            </w:r>
          </w:p>
        </w:tc>
      </w:tr>
      <w:tr w:rsidR="00D47661" w:rsidRPr="007C4F1C" w14:paraId="1327A84B" w14:textId="77777777" w:rsidTr="00D47661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BF691" w14:textId="5083B149" w:rsidR="00D47661" w:rsidRPr="007C4F1C" w:rsidRDefault="00D47661" w:rsidP="007C4F1C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ED4FE" w14:textId="3B292889" w:rsidR="00D47661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5</w:t>
            </w:r>
            <w:r w:rsidR="00D47661" w:rsidRPr="007C4F1C">
              <w:rPr>
                <w:rFonts w:ascii="Angsana New" w:hAnsi="Angsana New"/>
                <w:sz w:val="28"/>
                <w:szCs w:val="28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4EDF694" w14:textId="77777777" w:rsidR="00D47661" w:rsidRPr="007C4F1C" w:rsidRDefault="00D47661" w:rsidP="007C4F1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97198" w14:textId="175DB000" w:rsidR="00D47661" w:rsidRPr="007C4F1C" w:rsidRDefault="00CD692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</w:rPr>
              <w:t>4</w:t>
            </w:r>
            <w:r w:rsidR="00D47661" w:rsidRPr="007C4F1C">
              <w:rPr>
                <w:rFonts w:ascii="Angsana New" w:hAnsi="Angsana New"/>
                <w:sz w:val="28"/>
                <w:szCs w:val="28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</w:rPr>
              <w:t>370</w:t>
            </w:r>
          </w:p>
        </w:tc>
      </w:tr>
      <w:tr w:rsidR="00D47661" w:rsidRPr="007C4F1C" w14:paraId="4B4CD453" w14:textId="77777777" w:rsidTr="00D47661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EBA78" w14:textId="4E144844" w:rsidR="00D47661" w:rsidRPr="007C4F1C" w:rsidRDefault="00D47661" w:rsidP="007C4F1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46BB5" w14:textId="108A2A5F" w:rsidR="00D47661" w:rsidRPr="007C4F1C" w:rsidRDefault="007E4F6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A44D6" w:rsidRPr="007C4F1C">
              <w:rPr>
                <w:rFonts w:ascii="Angsana New" w:hAnsi="Angsana New"/>
                <w:b/>
                <w:bCs/>
                <w:sz w:val="28"/>
                <w:szCs w:val="28"/>
              </w:rPr>
              <w:t>46</w:t>
            </w:r>
            <w:r w:rsidRPr="007C4F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FA44D6" w:rsidRPr="007C4F1C">
              <w:rPr>
                <w:rFonts w:ascii="Angsana New" w:hAnsi="Angsana New"/>
                <w:b/>
                <w:bCs/>
                <w:sz w:val="28"/>
                <w:szCs w:val="28"/>
              </w:rPr>
              <w:t>147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A64B7A0" w14:textId="77777777" w:rsidR="00D47661" w:rsidRPr="007C4F1C" w:rsidRDefault="00D47661" w:rsidP="007C4F1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E549CB" w14:textId="5B89F125" w:rsidR="00D47661" w:rsidRPr="007C4F1C" w:rsidRDefault="007E4F6F" w:rsidP="007C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A44D6" w:rsidRPr="007C4F1C">
              <w:rPr>
                <w:rFonts w:ascii="Angsana New" w:hAnsi="Angsana New"/>
                <w:b/>
                <w:bCs/>
                <w:sz w:val="28"/>
                <w:szCs w:val="28"/>
              </w:rPr>
              <w:t>45</w:t>
            </w:r>
            <w:r w:rsidRPr="007C4F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FA44D6" w:rsidRPr="007C4F1C">
              <w:rPr>
                <w:rFonts w:ascii="Angsana New" w:hAnsi="Angsana New"/>
                <w:b/>
                <w:bCs/>
                <w:sz w:val="28"/>
                <w:szCs w:val="28"/>
              </w:rPr>
              <w:t>147</w:t>
            </w:r>
          </w:p>
        </w:tc>
      </w:tr>
      <w:bookmarkEnd w:id="3"/>
    </w:tbl>
    <w:p w14:paraId="17637DF7" w14:textId="77777777" w:rsidR="00762550" w:rsidRPr="007C4F1C" w:rsidRDefault="00762550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14:paraId="2E88D71D" w14:textId="722BD024" w:rsidR="00905F3F" w:rsidRPr="007C4F1C" w:rsidRDefault="00205AE7" w:rsidP="007C4F1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4"/>
          <w:szCs w:val="24"/>
          <w:lang w:val="en-US" w:bidi="th-TH"/>
        </w:rPr>
      </w:pPr>
      <w:r w:rsidRPr="007C4F1C">
        <w:rPr>
          <w:rFonts w:ascii="Angsana New" w:hAnsi="Angsana New" w:hint="cs"/>
          <w:spacing w:val="-6"/>
          <w:sz w:val="28"/>
          <w:szCs w:val="28"/>
          <w:cs/>
        </w:rPr>
        <w:t>กลุ่ม</w:t>
      </w:r>
      <w:r w:rsidRPr="007C4F1C">
        <w:rPr>
          <w:rFonts w:ascii="Angsana New" w:hAnsi="Angsana New" w:hint="cs"/>
          <w:spacing w:val="-6"/>
          <w:sz w:val="28"/>
          <w:szCs w:val="28"/>
          <w:cs/>
          <w:lang w:bidi="th-TH"/>
        </w:rPr>
        <w:t>บริษัทมีภาระผูกพันกับ</w:t>
      </w:r>
      <w:r w:rsidR="00CB229A" w:rsidRPr="007C4F1C">
        <w:rPr>
          <w:rFonts w:ascii="Angsana New" w:hAnsi="Angsana New" w:hint="cs"/>
          <w:spacing w:val="-6"/>
          <w:sz w:val="28"/>
          <w:szCs w:val="28"/>
          <w:cs/>
          <w:lang w:bidi="th-TH"/>
        </w:rPr>
        <w:t>สถาบันการเงิน</w:t>
      </w:r>
      <w:r w:rsidRPr="007C4F1C">
        <w:rPr>
          <w:rFonts w:ascii="Angsana New" w:hAnsi="Angsana New" w:hint="cs"/>
          <w:spacing w:val="-6"/>
          <w:sz w:val="28"/>
          <w:szCs w:val="28"/>
          <w:cs/>
          <w:lang w:bidi="th-TH"/>
        </w:rPr>
        <w:t>แห่งหนึ่งออกหนังสือค้ำประกันบริษัทสำหรับการใช้ไฟฟ้าให้แก่หน่วยงานราชการ</w:t>
      </w:r>
      <w:r w:rsidRPr="007C4F1C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</w:t>
      </w:r>
      <w:r w:rsidRPr="007C4F1C">
        <w:rPr>
          <w:rFonts w:ascii="Angsana New" w:hAnsi="Angsana New" w:hint="cs"/>
          <w:spacing w:val="-6"/>
          <w:sz w:val="28"/>
          <w:szCs w:val="28"/>
          <w:cs/>
          <w:lang w:bidi="th-TH"/>
        </w:rPr>
        <w:t>และบริษัทเอกชน</w:t>
      </w:r>
      <w:r w:rsidRPr="007C4F1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8B618C" w:rsidRPr="007C4F1C">
        <w:rPr>
          <w:rFonts w:ascii="Angsana New" w:hAnsi="Angsana New" w:hint="cs"/>
          <w:spacing w:val="-6"/>
          <w:sz w:val="28"/>
          <w:szCs w:val="28"/>
          <w:cs/>
          <w:lang w:bidi="th-TH"/>
        </w:rPr>
        <w:t>และ</w:t>
      </w:r>
      <w:r w:rsidR="00E36DDC" w:rsidRPr="007C4F1C">
        <w:rPr>
          <w:rFonts w:ascii="Angsana New" w:hAnsi="Angsana New" w:hint="cs"/>
          <w:spacing w:val="-6"/>
          <w:sz w:val="28"/>
          <w:szCs w:val="28"/>
          <w:cs/>
          <w:lang w:bidi="th-TH"/>
        </w:rPr>
        <w:t>หนังสือค้ำประกันบริษัทให้แก่</w:t>
      </w:r>
      <w:r w:rsidRPr="007C4F1C">
        <w:rPr>
          <w:rFonts w:ascii="Angsana New" w:hAnsi="Angsana New" w:hint="cs"/>
          <w:spacing w:val="-6"/>
          <w:sz w:val="28"/>
          <w:szCs w:val="28"/>
          <w:cs/>
          <w:lang w:bidi="th-TH"/>
        </w:rPr>
        <w:t>กรมศุลกากร</w:t>
      </w:r>
    </w:p>
    <w:p w14:paraId="01824CDF" w14:textId="194E88FF" w:rsidR="0015614D" w:rsidRPr="007C4F1C" w:rsidRDefault="0015614D" w:rsidP="007C4F1C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val="x-none" w:eastAsia="x-none"/>
        </w:rPr>
      </w:pPr>
      <w:r w:rsidRPr="007C4F1C">
        <w:rPr>
          <w:rFonts w:ascii="Angsana New" w:hAnsi="Angsana New"/>
          <w:color w:val="000000"/>
          <w:sz w:val="28"/>
          <w:szCs w:val="28"/>
          <w:cs/>
        </w:rPr>
        <w:br w:type="page"/>
      </w:r>
    </w:p>
    <w:p w14:paraId="10E2B029" w14:textId="1479035A" w:rsidR="003213FB" w:rsidRPr="007C4F1C" w:rsidRDefault="0015614D" w:rsidP="007C4F1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color w:val="000000"/>
          <w:sz w:val="28"/>
          <w:szCs w:val="28"/>
        </w:rPr>
      </w:pPr>
      <w:r w:rsidRPr="007C4F1C">
        <w:rPr>
          <w:rFonts w:ascii="Angsana New" w:hAnsi="Angsana New" w:hint="cs"/>
          <w:color w:val="000000"/>
          <w:sz w:val="28"/>
          <w:szCs w:val="28"/>
          <w:cs/>
        </w:rPr>
        <w:lastRenderedPageBreak/>
        <w:t>การจัดประเภทรายการใหม่</w:t>
      </w:r>
    </w:p>
    <w:p w14:paraId="29A10616" w14:textId="7F7A2603" w:rsidR="0015614D" w:rsidRPr="007C4F1C" w:rsidRDefault="0015614D" w:rsidP="007C4F1C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09CC90FC" w14:textId="70354D2B" w:rsidR="0015614D" w:rsidRPr="007C4F1C" w:rsidRDefault="0015614D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C4F1C">
        <w:rPr>
          <w:rFonts w:ascii="Angsana New" w:hAnsi="Angsana New"/>
          <w:sz w:val="28"/>
          <w:szCs w:val="28"/>
          <w:cs/>
        </w:rPr>
        <w:t>รายการบางรายการใน</w:t>
      </w:r>
      <w:r w:rsidRPr="007C4F1C">
        <w:rPr>
          <w:rFonts w:ascii="Angsana New" w:hAnsi="Angsana New" w:hint="cs"/>
          <w:sz w:val="28"/>
          <w:szCs w:val="28"/>
          <w:cs/>
        </w:rPr>
        <w:t>งบกำไรขาดทุนเบ็ดเสร็จสำหรับงวดสามเดือนสิ้นสุดวันที่</w:t>
      </w:r>
      <w:r w:rsidRPr="007C4F1C">
        <w:rPr>
          <w:rFonts w:ascii="Angsana New" w:hAnsi="Angsana New"/>
          <w:sz w:val="28"/>
          <w:szCs w:val="28"/>
          <w:cs/>
        </w:rPr>
        <w:t xml:space="preserve"> </w:t>
      </w:r>
      <w:r w:rsidR="00CD692F" w:rsidRPr="007C4F1C">
        <w:rPr>
          <w:rFonts w:ascii="Angsana New" w:hAnsi="Angsana New"/>
          <w:sz w:val="28"/>
          <w:szCs w:val="28"/>
        </w:rPr>
        <w:t>31</w:t>
      </w:r>
      <w:r w:rsidRPr="007C4F1C">
        <w:rPr>
          <w:rFonts w:ascii="Angsana New" w:hAnsi="Angsana New"/>
          <w:sz w:val="28"/>
          <w:szCs w:val="28"/>
          <w:cs/>
        </w:rPr>
        <w:t xml:space="preserve"> </w:t>
      </w:r>
      <w:r w:rsidRPr="007C4F1C">
        <w:rPr>
          <w:rFonts w:ascii="Angsana New" w:hAnsi="Angsana New" w:hint="cs"/>
          <w:sz w:val="28"/>
          <w:szCs w:val="28"/>
          <w:cs/>
        </w:rPr>
        <w:t>มีนาคม</w:t>
      </w:r>
      <w:r w:rsidRPr="007C4F1C">
        <w:rPr>
          <w:rFonts w:ascii="Angsana New" w:hAnsi="Angsana New"/>
          <w:sz w:val="28"/>
          <w:szCs w:val="28"/>
          <w:cs/>
        </w:rPr>
        <w:t xml:space="preserve"> </w:t>
      </w:r>
      <w:r w:rsidR="00CD692F" w:rsidRPr="007C4F1C">
        <w:rPr>
          <w:rFonts w:ascii="Angsana New" w:hAnsi="Angsana New"/>
          <w:sz w:val="28"/>
          <w:szCs w:val="28"/>
        </w:rPr>
        <w:t>2563</w:t>
      </w:r>
      <w:r w:rsidR="002B62B8" w:rsidRPr="007C4F1C">
        <w:rPr>
          <w:rFonts w:ascii="Angsana New" w:hAnsi="Angsana New"/>
          <w:sz w:val="28"/>
          <w:szCs w:val="28"/>
        </w:rPr>
        <w:t xml:space="preserve"> </w:t>
      </w:r>
      <w:r w:rsidR="002B62B8" w:rsidRPr="007C4F1C">
        <w:rPr>
          <w:rFonts w:asciiTheme="majorBidi" w:hAnsiTheme="majorBidi" w:cstheme="majorBidi"/>
          <w:sz w:val="28"/>
          <w:szCs w:val="28"/>
          <w:cs/>
        </w:rPr>
        <w:t xml:space="preserve">ซึ่งรวมอยู่ในงบการเงินระหว่างกาลปี </w:t>
      </w:r>
      <w:r w:rsidR="00CD692F" w:rsidRPr="007C4F1C">
        <w:rPr>
          <w:rFonts w:asciiTheme="majorBidi" w:hAnsiTheme="majorBidi" w:cstheme="majorBidi"/>
          <w:sz w:val="28"/>
          <w:szCs w:val="28"/>
        </w:rPr>
        <w:t>2564</w:t>
      </w:r>
      <w:r w:rsidR="002B62B8" w:rsidRPr="007C4F1C">
        <w:rPr>
          <w:rFonts w:asciiTheme="majorBidi" w:hAnsiTheme="majorBidi" w:cstheme="majorBidi"/>
          <w:sz w:val="28"/>
          <w:szCs w:val="28"/>
        </w:rPr>
        <w:t xml:space="preserve"> </w:t>
      </w:r>
      <w:r w:rsidR="002B62B8" w:rsidRPr="007C4F1C">
        <w:rPr>
          <w:rFonts w:asciiTheme="majorBidi" w:hAnsiTheme="majorBidi" w:cstheme="majorBidi"/>
          <w:sz w:val="28"/>
          <w:szCs w:val="28"/>
          <w:cs/>
        </w:rPr>
        <w:t>เพื่อวัตถุประสงค์ในการเปรียบเทียบ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Pr="007C4F1C">
        <w:rPr>
          <w:rFonts w:ascii="Angsana New" w:hAnsi="Angsana New" w:hint="cs"/>
          <w:sz w:val="28"/>
          <w:szCs w:val="28"/>
          <w:cs/>
        </w:rPr>
        <w:t>ระหว่างกาล</w:t>
      </w:r>
      <w:r w:rsidRPr="007C4F1C">
        <w:rPr>
          <w:rFonts w:ascii="Angsana New" w:hAnsi="Angsana New"/>
          <w:sz w:val="28"/>
          <w:szCs w:val="28"/>
          <w:cs/>
        </w:rPr>
        <w:t xml:space="preserve">ปี </w:t>
      </w:r>
      <w:r w:rsidR="00CD692F" w:rsidRPr="007C4F1C">
        <w:rPr>
          <w:rFonts w:ascii="Angsana New" w:hAnsi="Angsana New"/>
          <w:sz w:val="28"/>
          <w:szCs w:val="28"/>
        </w:rPr>
        <w:t>2564</w:t>
      </w:r>
      <w:r w:rsidRPr="007C4F1C">
        <w:rPr>
          <w:rFonts w:ascii="Angsana New" w:hAnsi="Angsana New"/>
          <w:sz w:val="28"/>
          <w:szCs w:val="28"/>
        </w:rPr>
        <w:t xml:space="preserve"> </w:t>
      </w:r>
      <w:r w:rsidRPr="007C4F1C">
        <w:rPr>
          <w:rFonts w:ascii="Angsana New" w:hAnsi="Angsana New"/>
          <w:sz w:val="28"/>
          <w:szCs w:val="28"/>
          <w:cs/>
        </w:rPr>
        <w:t xml:space="preserve">ดังนี้ </w:t>
      </w:r>
      <w:r w:rsidRPr="007C4F1C">
        <w:rPr>
          <w:rFonts w:ascii="Angsana New" w:hAnsi="Angsana New"/>
          <w:sz w:val="28"/>
          <w:szCs w:val="28"/>
        </w:rPr>
        <w:t xml:space="preserve"> </w:t>
      </w:r>
    </w:p>
    <w:p w14:paraId="07E2C2E8" w14:textId="77777777" w:rsidR="0015614D" w:rsidRPr="007C4F1C" w:rsidRDefault="0015614D" w:rsidP="007C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620"/>
        <w:gridCol w:w="270"/>
        <w:gridCol w:w="1350"/>
        <w:gridCol w:w="270"/>
        <w:gridCol w:w="1704"/>
        <w:gridCol w:w="6"/>
      </w:tblGrid>
      <w:tr w:rsidR="0015614D" w:rsidRPr="007C4F1C" w14:paraId="58F89FE3" w14:textId="77777777" w:rsidTr="0015614D">
        <w:trPr>
          <w:gridAfter w:val="1"/>
          <w:wAfter w:w="6" w:type="dxa"/>
          <w:tblHeader/>
        </w:trPr>
        <w:tc>
          <w:tcPr>
            <w:tcW w:w="3960" w:type="dxa"/>
          </w:tcPr>
          <w:p w14:paraId="42F6A789" w14:textId="77777777" w:rsidR="0015614D" w:rsidRPr="007C4F1C" w:rsidRDefault="0015614D" w:rsidP="007C4F1C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214" w:type="dxa"/>
            <w:gridSpan w:val="5"/>
          </w:tcPr>
          <w:p w14:paraId="08A910DD" w14:textId="36652410" w:rsidR="0015614D" w:rsidRPr="007C4F1C" w:rsidRDefault="00CD692F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15614D" w:rsidRPr="007C4F1C" w14:paraId="65AA0B43" w14:textId="77777777" w:rsidTr="0015614D">
        <w:trPr>
          <w:gridAfter w:val="1"/>
          <w:wAfter w:w="6" w:type="dxa"/>
          <w:tblHeader/>
        </w:trPr>
        <w:tc>
          <w:tcPr>
            <w:tcW w:w="3960" w:type="dxa"/>
          </w:tcPr>
          <w:p w14:paraId="409A1207" w14:textId="77777777" w:rsidR="0015614D" w:rsidRPr="007C4F1C" w:rsidRDefault="0015614D" w:rsidP="007C4F1C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214" w:type="dxa"/>
            <w:gridSpan w:val="5"/>
          </w:tcPr>
          <w:p w14:paraId="3571B142" w14:textId="6787FFEF" w:rsidR="0015614D" w:rsidRPr="007C4F1C" w:rsidRDefault="0015614D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5614D" w:rsidRPr="007C4F1C" w14:paraId="7E6BC281" w14:textId="77777777" w:rsidTr="0015614D">
        <w:trPr>
          <w:tblHeader/>
        </w:trPr>
        <w:tc>
          <w:tcPr>
            <w:tcW w:w="3960" w:type="dxa"/>
          </w:tcPr>
          <w:p w14:paraId="53973447" w14:textId="77777777" w:rsidR="0015614D" w:rsidRPr="007C4F1C" w:rsidRDefault="0015614D" w:rsidP="007C4F1C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E1DD81B" w14:textId="77777777" w:rsidR="0015614D" w:rsidRPr="007C4F1C" w:rsidRDefault="0015614D" w:rsidP="007C4F1C">
            <w:pPr>
              <w:pStyle w:val="BodyText"/>
              <w:tabs>
                <w:tab w:val="clear" w:pos="907"/>
              </w:tabs>
              <w:spacing w:after="0"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14:paraId="59F88941" w14:textId="77777777" w:rsidR="0015614D" w:rsidRPr="007C4F1C" w:rsidRDefault="0015614D" w:rsidP="007C4F1C">
            <w:pPr>
              <w:pStyle w:val="BodyText"/>
              <w:tabs>
                <w:tab w:val="clear" w:pos="907"/>
              </w:tabs>
              <w:spacing w:after="0"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2EB66FC9" w14:textId="77777777" w:rsidR="0015614D" w:rsidRPr="007C4F1C" w:rsidRDefault="0015614D" w:rsidP="007C4F1C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EDF76C" w14:textId="77777777" w:rsidR="0015614D" w:rsidRPr="007C4F1C" w:rsidRDefault="0015614D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7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39D514" w14:textId="77777777" w:rsidR="0015614D" w:rsidRPr="007C4F1C" w:rsidRDefault="0015614D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74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6AB06137" w14:textId="77777777" w:rsidR="0015614D" w:rsidRPr="007C4F1C" w:rsidRDefault="0015614D" w:rsidP="007C4F1C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71D105FF" w14:textId="77777777" w:rsidR="0015614D" w:rsidRPr="007C4F1C" w:rsidRDefault="0015614D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  <w:p w14:paraId="7ADFFFF8" w14:textId="77777777" w:rsidR="0015614D" w:rsidRPr="007C4F1C" w:rsidRDefault="0015614D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15614D" w:rsidRPr="007C4F1C" w14:paraId="569AAF9C" w14:textId="77777777" w:rsidTr="0015614D">
        <w:trPr>
          <w:tblHeader/>
        </w:trPr>
        <w:tc>
          <w:tcPr>
            <w:tcW w:w="3960" w:type="dxa"/>
          </w:tcPr>
          <w:p w14:paraId="0148F032" w14:textId="77777777" w:rsidR="0015614D" w:rsidRPr="007C4F1C" w:rsidRDefault="0015614D" w:rsidP="007C4F1C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220" w:type="dxa"/>
            <w:gridSpan w:val="6"/>
          </w:tcPr>
          <w:p w14:paraId="17A957D1" w14:textId="1BF06F8B" w:rsidR="0015614D" w:rsidRPr="007C4F1C" w:rsidRDefault="0015614D" w:rsidP="007C4F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614D" w:rsidRPr="007C4F1C" w14:paraId="6CD08930" w14:textId="77777777" w:rsidTr="0015614D">
        <w:tc>
          <w:tcPr>
            <w:tcW w:w="3960" w:type="dxa"/>
          </w:tcPr>
          <w:p w14:paraId="09247161" w14:textId="77777777" w:rsidR="0015614D" w:rsidRPr="007C4F1C" w:rsidRDefault="0015614D" w:rsidP="007C4F1C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r w:rsidRPr="007C4F1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</w:tcPr>
          <w:p w14:paraId="561E53AE" w14:textId="77777777" w:rsidR="0015614D" w:rsidRPr="007C4F1C" w:rsidRDefault="0015614D" w:rsidP="007C4F1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647D11F3" w14:textId="77777777" w:rsidR="0015614D" w:rsidRPr="007C4F1C" w:rsidRDefault="0015614D" w:rsidP="007C4F1C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A7022D" w14:textId="77777777" w:rsidR="0015614D" w:rsidRPr="007C4F1C" w:rsidRDefault="0015614D" w:rsidP="007C4F1C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0B59FC" w14:textId="77777777" w:rsidR="0015614D" w:rsidRPr="007C4F1C" w:rsidRDefault="0015614D" w:rsidP="007C4F1C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287BFA9" w14:textId="77777777" w:rsidR="0015614D" w:rsidRPr="007C4F1C" w:rsidRDefault="0015614D" w:rsidP="007C4F1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62550" w:rsidRPr="007C4F1C" w14:paraId="3CC8BB7E" w14:textId="77777777" w:rsidTr="0015614D">
        <w:tc>
          <w:tcPr>
            <w:tcW w:w="3960" w:type="dxa"/>
          </w:tcPr>
          <w:p w14:paraId="53090115" w14:textId="6CB145BF" w:rsidR="00762550" w:rsidRPr="007C4F1C" w:rsidRDefault="00762550" w:rsidP="007C4F1C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D692F"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CD692F" w:rsidRPr="007C4F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1B7B635D" w14:textId="77777777" w:rsidR="00762550" w:rsidRPr="007C4F1C" w:rsidRDefault="00762550" w:rsidP="007C4F1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679FAD5E" w14:textId="77777777" w:rsidR="00762550" w:rsidRPr="007C4F1C" w:rsidRDefault="00762550" w:rsidP="007C4F1C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CACD08" w14:textId="77777777" w:rsidR="00762550" w:rsidRPr="007C4F1C" w:rsidRDefault="00762550" w:rsidP="007C4F1C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289C99" w14:textId="77777777" w:rsidR="00762550" w:rsidRPr="007C4F1C" w:rsidRDefault="00762550" w:rsidP="007C4F1C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1F0C7A9E" w14:textId="77777777" w:rsidR="00762550" w:rsidRPr="007C4F1C" w:rsidRDefault="00762550" w:rsidP="007C4F1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5614D" w:rsidRPr="007C4F1C" w14:paraId="24BDB72D" w14:textId="77777777" w:rsidTr="0015614D">
        <w:tc>
          <w:tcPr>
            <w:tcW w:w="3960" w:type="dxa"/>
          </w:tcPr>
          <w:p w14:paraId="172BEBA1" w14:textId="4631829A" w:rsidR="0015614D" w:rsidRPr="007C4F1C" w:rsidRDefault="0015614D" w:rsidP="007C4F1C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20" w:type="dxa"/>
          </w:tcPr>
          <w:p w14:paraId="0AFB3644" w14:textId="585E49A4" w:rsidR="0015614D" w:rsidRPr="007C4F1C" w:rsidRDefault="00CD692F" w:rsidP="007C4F1C">
            <w:pPr>
              <w:pStyle w:val="acctfourfigures"/>
              <w:tabs>
                <w:tab w:val="clear" w:pos="765"/>
                <w:tab w:val="decimal" w:pos="1236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514</w:t>
            </w:r>
            <w:r w:rsidR="0015614D"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653</w:t>
            </w:r>
          </w:p>
        </w:tc>
        <w:tc>
          <w:tcPr>
            <w:tcW w:w="270" w:type="dxa"/>
          </w:tcPr>
          <w:p w14:paraId="625D79B6" w14:textId="77777777" w:rsidR="0015614D" w:rsidRPr="007C4F1C" w:rsidRDefault="0015614D" w:rsidP="007C4F1C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EF4F96" w14:textId="79DE8704" w:rsidR="0015614D" w:rsidRPr="007C4F1C" w:rsidRDefault="0015614D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D692F"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26</w:t>
            </w: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CD692F"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910</w:t>
            </w: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DCD07A1" w14:textId="77777777" w:rsidR="0015614D" w:rsidRPr="007C4F1C" w:rsidRDefault="0015614D" w:rsidP="007C4F1C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DAA9908" w14:textId="3652132D" w:rsidR="0015614D" w:rsidRPr="007C4F1C" w:rsidRDefault="00CD692F" w:rsidP="007C4F1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487</w:t>
            </w:r>
            <w:r w:rsidR="0015614D"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743</w:t>
            </w:r>
          </w:p>
        </w:tc>
      </w:tr>
      <w:tr w:rsidR="0015614D" w:rsidRPr="007C4F1C" w14:paraId="7E0990CB" w14:textId="77777777" w:rsidTr="0015614D">
        <w:tc>
          <w:tcPr>
            <w:tcW w:w="3960" w:type="dxa"/>
          </w:tcPr>
          <w:p w14:paraId="1D290913" w14:textId="37AD48B9" w:rsidR="0015614D" w:rsidRPr="007C4F1C" w:rsidRDefault="0015614D" w:rsidP="007C4F1C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4F1C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620" w:type="dxa"/>
          </w:tcPr>
          <w:p w14:paraId="4A4DDB91" w14:textId="1CB717ED" w:rsidR="0015614D" w:rsidRPr="007C4F1C" w:rsidRDefault="0015614D" w:rsidP="007C4F1C">
            <w:pPr>
              <w:pStyle w:val="acctfourfigures"/>
              <w:tabs>
                <w:tab w:val="clear" w:pos="765"/>
                <w:tab w:val="decimal" w:pos="1236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D692F"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480</w:t>
            </w: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CD692F"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283</w:t>
            </w: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7ED3653" w14:textId="77777777" w:rsidR="0015614D" w:rsidRPr="007C4F1C" w:rsidRDefault="0015614D" w:rsidP="007C4F1C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2CB013" w14:textId="254F5CDE" w:rsidR="0015614D" w:rsidRPr="007C4F1C" w:rsidRDefault="00CD692F" w:rsidP="007C4F1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26</w:t>
            </w:r>
            <w:r w:rsidR="0015614D"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910</w:t>
            </w:r>
          </w:p>
        </w:tc>
        <w:tc>
          <w:tcPr>
            <w:tcW w:w="270" w:type="dxa"/>
          </w:tcPr>
          <w:p w14:paraId="346B9328" w14:textId="77777777" w:rsidR="0015614D" w:rsidRPr="007C4F1C" w:rsidRDefault="0015614D" w:rsidP="007C4F1C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1DF93F99" w14:textId="1AA01BF9" w:rsidR="0015614D" w:rsidRPr="007C4F1C" w:rsidRDefault="0015614D" w:rsidP="007C4F1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D692F"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453</w:t>
            </w: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CD692F"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373</w:t>
            </w:r>
            <w:r w:rsidRPr="007C4F1C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15614D" w:rsidRPr="0015614D" w14:paraId="44A863A7" w14:textId="77777777" w:rsidTr="0015614D">
        <w:tc>
          <w:tcPr>
            <w:tcW w:w="3960" w:type="dxa"/>
          </w:tcPr>
          <w:p w14:paraId="5004AF23" w14:textId="77777777" w:rsidR="0015614D" w:rsidRPr="007C4F1C" w:rsidRDefault="0015614D" w:rsidP="007C4F1C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EBFA110" w14:textId="77777777" w:rsidR="0015614D" w:rsidRPr="007C4F1C" w:rsidRDefault="0015614D" w:rsidP="007C4F1C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2CA5C" w14:textId="77777777" w:rsidR="0015614D" w:rsidRPr="007C4F1C" w:rsidRDefault="0015614D" w:rsidP="007C4F1C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297D8" w14:textId="77777777" w:rsidR="0015614D" w:rsidRPr="0015614D" w:rsidRDefault="0015614D" w:rsidP="007C4F1C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4F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A7E274" w14:textId="77777777" w:rsidR="0015614D" w:rsidRPr="0015614D" w:rsidRDefault="0015614D" w:rsidP="007C4F1C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24A763B2" w14:textId="77777777" w:rsidR="0015614D" w:rsidRPr="0015614D" w:rsidRDefault="0015614D" w:rsidP="007C4F1C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C112BDE" w14:textId="77777777" w:rsidR="0015614D" w:rsidRPr="0015614D" w:rsidRDefault="0015614D" w:rsidP="007C4F1C">
      <w:pPr>
        <w:rPr>
          <w:lang w:val="x-none" w:eastAsia="x-none"/>
        </w:rPr>
      </w:pPr>
    </w:p>
    <w:p w14:paraId="638CC7EB" w14:textId="77777777" w:rsidR="006755A6" w:rsidRPr="006755A6" w:rsidRDefault="006755A6" w:rsidP="007C4F1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</w:p>
    <w:sectPr w:rsidR="006755A6" w:rsidRPr="006755A6" w:rsidSect="00E46D1E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28C9BA" w14:textId="77777777" w:rsidR="002B525F" w:rsidRDefault="002B525F" w:rsidP="00900EE2">
      <w:r>
        <w:separator/>
      </w:r>
    </w:p>
  </w:endnote>
  <w:endnote w:type="continuationSeparator" w:id="0">
    <w:p w14:paraId="2EA66C64" w14:textId="77777777" w:rsidR="002B525F" w:rsidRDefault="002B525F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FED07E" w14:textId="01D0351F" w:rsidR="00A90478" w:rsidRPr="00211355" w:rsidRDefault="00A9047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4A91283F" w14:textId="77777777" w:rsidR="00A90478" w:rsidRDefault="00A90478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2B3B0C" w14:textId="77777777" w:rsidR="002B525F" w:rsidRDefault="002B525F" w:rsidP="00900EE2">
      <w:r>
        <w:separator/>
      </w:r>
    </w:p>
  </w:footnote>
  <w:footnote w:type="continuationSeparator" w:id="0">
    <w:p w14:paraId="217163E0" w14:textId="77777777" w:rsidR="002B525F" w:rsidRDefault="002B525F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67D8D" w14:textId="77777777" w:rsidR="00A90478" w:rsidRDefault="00A904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B55ED4" w14:textId="5D2F3F5D" w:rsidR="00A90478" w:rsidRPr="00E669A5" w:rsidRDefault="00A90478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2003B6D8" w14:textId="77777777" w:rsidR="00A90478" w:rsidRPr="00E669A5" w:rsidRDefault="00A90478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98A4F6A" w14:textId="668BD057" w:rsidR="00A90478" w:rsidRPr="00DF07CF" w:rsidRDefault="00A90478" w:rsidP="00AF13C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CD692F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7C55C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CD692F">
      <w:rPr>
        <w:rFonts w:ascii="Angsana New" w:hAnsi="Angsana New"/>
        <w:sz w:val="32"/>
        <w:szCs w:val="32"/>
        <w:lang w:val="en-US" w:bidi="th-TH"/>
      </w:rPr>
      <w:t>2564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5A157245" w14:textId="77777777" w:rsidR="00A90478" w:rsidRPr="004B3C0B" w:rsidRDefault="00A90478" w:rsidP="00EB736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BA337" w14:textId="77777777" w:rsidR="00A90478" w:rsidRDefault="00A904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5"/>
  </w:num>
  <w:num w:numId="13">
    <w:abstractNumId w:val="37"/>
  </w:num>
  <w:num w:numId="14">
    <w:abstractNumId w:val="18"/>
  </w:num>
  <w:num w:numId="15">
    <w:abstractNumId w:val="26"/>
  </w:num>
  <w:num w:numId="16">
    <w:abstractNumId w:val="32"/>
  </w:num>
  <w:num w:numId="17">
    <w:abstractNumId w:val="19"/>
  </w:num>
  <w:num w:numId="18">
    <w:abstractNumId w:val="41"/>
  </w:num>
  <w:num w:numId="19">
    <w:abstractNumId w:val="35"/>
  </w:num>
  <w:num w:numId="20">
    <w:abstractNumId w:val="30"/>
  </w:num>
  <w:num w:numId="21">
    <w:abstractNumId w:val="13"/>
  </w:num>
  <w:num w:numId="22">
    <w:abstractNumId w:val="36"/>
  </w:num>
  <w:num w:numId="23">
    <w:abstractNumId w:val="39"/>
  </w:num>
  <w:num w:numId="24">
    <w:abstractNumId w:val="31"/>
  </w:num>
  <w:num w:numId="25">
    <w:abstractNumId w:val="29"/>
  </w:num>
  <w:num w:numId="26">
    <w:abstractNumId w:val="23"/>
  </w:num>
  <w:num w:numId="27">
    <w:abstractNumId w:val="17"/>
  </w:num>
  <w:num w:numId="28">
    <w:abstractNumId w:val="25"/>
  </w:num>
  <w:num w:numId="29">
    <w:abstractNumId w:val="27"/>
  </w:num>
  <w:num w:numId="30">
    <w:abstractNumId w:val="14"/>
  </w:num>
  <w:num w:numId="31">
    <w:abstractNumId w:val="28"/>
  </w:num>
  <w:num w:numId="32">
    <w:abstractNumId w:val="38"/>
  </w:num>
  <w:num w:numId="33">
    <w:abstractNumId w:val="10"/>
  </w:num>
  <w:num w:numId="34">
    <w:abstractNumId w:val="24"/>
  </w:num>
  <w:num w:numId="35">
    <w:abstractNumId w:val="33"/>
  </w:num>
  <w:num w:numId="36">
    <w:abstractNumId w:val="11"/>
  </w:num>
  <w:num w:numId="37">
    <w:abstractNumId w:val="16"/>
  </w:num>
  <w:num w:numId="38">
    <w:abstractNumId w:val="42"/>
  </w:num>
  <w:num w:numId="39">
    <w:abstractNumId w:val="12"/>
  </w:num>
  <w:num w:numId="40">
    <w:abstractNumId w:val="21"/>
  </w:num>
  <w:num w:numId="41">
    <w:abstractNumId w:val="40"/>
  </w:num>
  <w:num w:numId="42">
    <w:abstractNumId w:val="20"/>
  </w:num>
  <w:num w:numId="43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36E"/>
    <w:rsid w:val="000513E2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48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804"/>
    <w:rsid w:val="00100866"/>
    <w:rsid w:val="00100A72"/>
    <w:rsid w:val="00100DCD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2F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C23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BEE"/>
    <w:rsid w:val="001A4036"/>
    <w:rsid w:val="001A487D"/>
    <w:rsid w:val="001A4C5B"/>
    <w:rsid w:val="001A4DEF"/>
    <w:rsid w:val="001A5071"/>
    <w:rsid w:val="001A50AE"/>
    <w:rsid w:val="001A5430"/>
    <w:rsid w:val="001A549F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E00"/>
    <w:rsid w:val="001E6EAC"/>
    <w:rsid w:val="001E6EC0"/>
    <w:rsid w:val="001E7089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B5"/>
    <w:rsid w:val="002176E2"/>
    <w:rsid w:val="00217C08"/>
    <w:rsid w:val="00220869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998"/>
    <w:rsid w:val="00242C5A"/>
    <w:rsid w:val="00242DBD"/>
    <w:rsid w:val="00243203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761"/>
    <w:rsid w:val="0025379D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C3E"/>
    <w:rsid w:val="002A5F0B"/>
    <w:rsid w:val="002A61BF"/>
    <w:rsid w:val="002A6581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5F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A38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11C"/>
    <w:rsid w:val="004A46C1"/>
    <w:rsid w:val="004A485D"/>
    <w:rsid w:val="004A4AB4"/>
    <w:rsid w:val="004A4B73"/>
    <w:rsid w:val="004A4D55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B0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3B"/>
    <w:rsid w:val="0055158D"/>
    <w:rsid w:val="00551725"/>
    <w:rsid w:val="00551DA8"/>
    <w:rsid w:val="00551F1E"/>
    <w:rsid w:val="00551F35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837"/>
    <w:rsid w:val="00604B75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4E"/>
    <w:rsid w:val="007A00DB"/>
    <w:rsid w:val="007A0144"/>
    <w:rsid w:val="007A07A6"/>
    <w:rsid w:val="007A0884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A69"/>
    <w:rsid w:val="00936FB0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D28"/>
    <w:rsid w:val="009D1D9A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0E7"/>
    <w:rsid w:val="00C313A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D86"/>
    <w:rsid w:val="00CA3F9E"/>
    <w:rsid w:val="00CA3FEC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A4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B08"/>
    <w:rsid w:val="00ED70C2"/>
    <w:rsid w:val="00ED7667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38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F0F"/>
    <w:rsid w:val="00EF50D1"/>
    <w:rsid w:val="00EF579C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6AC"/>
    <w:rsid w:val="00F6785B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01D"/>
    <w:rsid w:val="00FD3552"/>
    <w:rsid w:val="00FD36C7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645412B"/>
  <w15:chartTrackingRefBased/>
  <w15:docId w15:val="{E0237181-827A-478F-851D-E13038BE2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24</TotalTime>
  <Pages>1</Pages>
  <Words>2244</Words>
  <Characters>12797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15011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Mukda, Tantipisankul</cp:lastModifiedBy>
  <cp:revision>8</cp:revision>
  <cp:lastPrinted>2021-05-13T14:38:00Z</cp:lastPrinted>
  <dcterms:created xsi:type="dcterms:W3CDTF">2021-05-13T03:20:00Z</dcterms:created>
  <dcterms:modified xsi:type="dcterms:W3CDTF">2021-05-14T10:54:00Z</dcterms:modified>
</cp:coreProperties>
</file>