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/>
          <w:sz w:val="30"/>
          <w:szCs w:val="30"/>
        </w:rPr>
        <w:t xml:space="preserve"> 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F81BA9">
        <w:rPr>
          <w:rFonts w:ascii="Angsana New" w:hAnsi="Angsana New"/>
          <w:sz w:val="30"/>
          <w:szCs w:val="30"/>
        </w:rPr>
        <w:t>2563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F81BA9">
        <w:rPr>
          <w:rFonts w:ascii="Angsana New" w:hAnsi="Angsana New"/>
          <w:sz w:val="30"/>
          <w:szCs w:val="30"/>
        </w:rPr>
        <w:t>2563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 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281E31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F81B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F81BA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70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  <w:r w:rsidR="00543D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3D99">
              <w:rPr>
                <w:rFonts w:ascii="Angsana New" w:hAnsi="Angsana New" w:hint="cs"/>
                <w:sz w:val="30"/>
                <w:szCs w:val="30"/>
                <w:cs/>
              </w:rPr>
              <w:t xml:space="preserve">(ก่อน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1C21D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1DD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543D99" w:rsidRPr="00E66787" w:rsidTr="007F05B0">
        <w:tc>
          <w:tcPr>
            <w:tcW w:w="2942" w:type="dxa"/>
            <w:vAlign w:val="center"/>
          </w:tcPr>
          <w:p w:rsidR="00543D99" w:rsidRPr="00E66787" w:rsidRDefault="00543D99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:rsidR="00543D99" w:rsidRPr="00E66787" w:rsidRDefault="00543D99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43D99" w:rsidRDefault="007052B2" w:rsidP="0070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543D9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543D99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543D99">
              <w:rPr>
                <w:rFonts w:ascii="Angsana New" w:hAnsi="Angsana New"/>
                <w:sz w:val="30"/>
                <w:szCs w:val="30"/>
              </w:rPr>
              <w:t xml:space="preserve">/ Holding company </w:t>
            </w:r>
          </w:p>
        </w:tc>
        <w:tc>
          <w:tcPr>
            <w:tcW w:w="283" w:type="dxa"/>
            <w:vAlign w:val="center"/>
          </w:tcPr>
          <w:p w:rsidR="00543D99" w:rsidRPr="00E66787" w:rsidRDefault="00543D99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43D99" w:rsidRDefault="00543D99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43D99" w:rsidRPr="00E66787" w:rsidRDefault="00543D99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43D99" w:rsidRPr="001C21DD" w:rsidRDefault="00543D9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43D99" w:rsidRPr="00E66787" w:rsidRDefault="00543D9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543D99" w:rsidRPr="00EB666A" w:rsidRDefault="00543D9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1C21DD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1C21D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1DD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</w:tbl>
    <w:p w:rsidR="00284EE6" w:rsidRDefault="00284EE6"/>
    <w:p w:rsidR="0025797F" w:rsidRDefault="0025797F"/>
    <w:p w:rsidR="004A3E26" w:rsidRDefault="004A3E26"/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:rsidTr="008F6A38">
        <w:tc>
          <w:tcPr>
            <w:tcW w:w="2942" w:type="dxa"/>
          </w:tcPr>
          <w:p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5797F" w:rsidRPr="00E66787" w:rsidTr="008F6A38">
        <w:tc>
          <w:tcPr>
            <w:tcW w:w="2942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1B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1BA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1C21DD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1DD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1C21DD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876B83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284EE6" w:rsidTr="007F05B0">
        <w:tc>
          <w:tcPr>
            <w:tcW w:w="2942" w:type="dxa"/>
            <w:vAlign w:val="center"/>
          </w:tcPr>
          <w:p w:rsidR="00284EE6" w:rsidRPr="00284EE6" w:rsidRDefault="00284EE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84EE6" w:rsidRPr="00284EE6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84EE6" w:rsidRPr="00284EE6" w:rsidRDefault="00284EE6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284EE6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284EE6" w:rsidRDefault="00284EE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284EE6" w:rsidRDefault="00284EE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4EE6" w:rsidRPr="00284EE6" w:rsidRDefault="00284EE6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84EE6" w:rsidRPr="00284EE6" w:rsidRDefault="00284EE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284EE6" w:rsidRPr="00284EE6" w:rsidRDefault="00284EE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284EE6" w:rsidRDefault="00EB666A" w:rsidP="00FB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</w:tabs>
              <w:ind w:right="-2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EE6">
              <w:rPr>
                <w:rFonts w:ascii="Angsana New" w:hAnsi="Angsana New"/>
                <w:sz w:val="30"/>
                <w:szCs w:val="30"/>
              </w:rPr>
              <w:t>7</w:t>
            </w:r>
            <w:r w:rsidR="0063599C">
              <w:rPr>
                <w:rFonts w:ascii="Angsana New" w:hAnsi="Angsana New"/>
                <w:sz w:val="30"/>
                <w:szCs w:val="30"/>
              </w:rPr>
              <w:t>2.97</w:t>
            </w:r>
            <w:r w:rsidR="00905928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500D4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500D4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500D4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500D4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F500D4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284EE6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EE6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FB7FAE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233C49" w:rsidRDefault="00905928" w:rsidP="0023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hanging="426"/>
        <w:jc w:val="thaiDistribute"/>
        <w:rPr>
          <w:rFonts w:ascii="Angsana New" w:hAnsi="Angsana New"/>
          <w:sz w:val="30"/>
          <w:szCs w:val="30"/>
        </w:rPr>
      </w:pPr>
      <w:r w:rsidRPr="00905928">
        <w:rPr>
          <w:rFonts w:ascii="Angsana New" w:hAnsi="Angsana New" w:hint="cs"/>
          <w:sz w:val="30"/>
          <w:szCs w:val="30"/>
          <w:cs/>
        </w:rPr>
        <w:t>*</w:t>
      </w:r>
      <w:r w:rsidRPr="00905928">
        <w:rPr>
          <w:rFonts w:ascii="Angsana New" w:hAnsi="Angsana New" w:hint="cs"/>
          <w:sz w:val="30"/>
          <w:szCs w:val="30"/>
          <w:cs/>
        </w:rPr>
        <w:tab/>
        <w:t>เมื่อวันที่ 31 มีนาคม 2564 บริษัท ชลบุรีกันยง จำกัด (“บริษัทย่อย”) ขายเงินลงทุนในหุ้นสามัญของ</w:t>
      </w:r>
      <w:r w:rsidRPr="0063599C">
        <w:rPr>
          <w:rFonts w:ascii="Angsana New" w:hAnsi="Angsana New"/>
          <w:sz w:val="30"/>
          <w:szCs w:val="30"/>
          <w:cs/>
        </w:rPr>
        <w:t xml:space="preserve">บริษัท </w:t>
      </w:r>
      <w:r w:rsidRPr="0063599C">
        <w:rPr>
          <w:rFonts w:ascii="Angsana New" w:hAnsi="Angsana New" w:hint="cs"/>
          <w:sz w:val="30"/>
          <w:szCs w:val="30"/>
          <w:cs/>
        </w:rPr>
        <w:t xml:space="preserve">สมาร์ทคอนกรีต </w:t>
      </w:r>
      <w:r w:rsidRPr="0063599C">
        <w:rPr>
          <w:rFonts w:ascii="Angsana New" w:hAnsi="Angsana New"/>
          <w:sz w:val="30"/>
          <w:szCs w:val="30"/>
          <w:cs/>
        </w:rPr>
        <w:t>จำกัด (มหาชน)</w:t>
      </w:r>
      <w:r w:rsidRPr="0063599C">
        <w:rPr>
          <w:rFonts w:ascii="Angsana New" w:hAnsi="Angsana New" w:hint="cs"/>
          <w:sz w:val="30"/>
          <w:szCs w:val="30"/>
          <w:cs/>
        </w:rPr>
        <w:t xml:space="preserve"> (“บริษัทย่อย”)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0.76 ล้านหุ้น </w:t>
      </w:r>
      <w:r w:rsidR="00233C49" w:rsidRPr="002E6A69">
        <w:rPr>
          <w:rFonts w:ascii="Angsana New" w:hAnsi="Angsana New" w:hint="cs"/>
          <w:sz w:val="30"/>
          <w:szCs w:val="30"/>
          <w:cs/>
        </w:rPr>
        <w:t>ได้รับเงิน</w:t>
      </w:r>
      <w:r w:rsidR="00233C49">
        <w:rPr>
          <w:rFonts w:ascii="Angsana New" w:hAnsi="Angsana New" w:hint="cs"/>
          <w:sz w:val="30"/>
          <w:szCs w:val="30"/>
          <w:cs/>
        </w:rPr>
        <w:t xml:space="preserve">จากการขายในงบการเงินรวมจำนวน </w:t>
      </w:r>
      <w:r w:rsidR="00233C49">
        <w:rPr>
          <w:rFonts w:ascii="Angsana New" w:hAnsi="Angsana New"/>
          <w:sz w:val="30"/>
          <w:szCs w:val="30"/>
        </w:rPr>
        <w:t>1.2</w:t>
      </w:r>
      <w:r w:rsidR="00233C49" w:rsidRPr="002E6A69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905928" w:rsidRPr="00FB7FAE" w:rsidRDefault="00905928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25797F" w:rsidRPr="00B62B95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 w:hint="cs"/>
          <w:sz w:val="30"/>
          <w:szCs w:val="30"/>
          <w:cs/>
        </w:rPr>
        <w:t>เ</w:t>
      </w:r>
      <w:r w:rsidRPr="00B62B95">
        <w:rPr>
          <w:rFonts w:ascii="Angsana New" w:hAnsi="Angsana New"/>
          <w:sz w:val="30"/>
          <w:szCs w:val="30"/>
          <w:cs/>
        </w:rPr>
        <w:t xml:space="preserve">ริ่มตั้งแต่วันที่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 w:rsidR="00F81BA9">
        <w:rPr>
          <w:rFonts w:ascii="Angsana New" w:hAnsi="Angsana New"/>
          <w:sz w:val="30"/>
          <w:szCs w:val="30"/>
        </w:rPr>
        <w:t>2564</w:t>
      </w:r>
      <w:r w:rsidRPr="00B62B9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บริษัทได้ถือปฏิบัติตามมาตรฐานการบัญชีและมาตรฐานการรายงานทางการเงินร</w:t>
      </w:r>
      <w:r w:rsidR="00C922F1"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 w:rsidR="00C922F1"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C922F1">
        <w:rPr>
          <w:rFonts w:ascii="Angsana New" w:hAnsi="Angsana New" w:hint="cs"/>
          <w:sz w:val="30"/>
          <w:szCs w:val="30"/>
          <w:cs/>
        </w:rPr>
        <w:t>และแนว</w:t>
      </w:r>
      <w:r w:rsidR="00C922F1" w:rsidRPr="00B62B95">
        <w:rPr>
          <w:rFonts w:ascii="Angsana New" w:hAnsi="Angsana New"/>
          <w:sz w:val="30"/>
          <w:szCs w:val="30"/>
          <w:cs/>
        </w:rPr>
        <w:t>ปฏิบัติ</w:t>
      </w:r>
      <w:r w:rsidR="00C922F1">
        <w:rPr>
          <w:rFonts w:ascii="Angsana New" w:hAnsi="Angsana New" w:hint="cs"/>
          <w:sz w:val="30"/>
          <w:szCs w:val="30"/>
          <w:cs/>
        </w:rPr>
        <w:t>ทางการบัญชี</w:t>
      </w:r>
      <w:r w:rsidR="000D10AB">
        <w:rPr>
          <w:rFonts w:ascii="Angsana New" w:hAnsi="Angsana New"/>
          <w:sz w:val="30"/>
          <w:szCs w:val="30"/>
          <w:cs/>
        </w:rPr>
        <w:t>ที่</w:t>
      </w:r>
      <w:r w:rsidRPr="00B62B95">
        <w:rPr>
          <w:rFonts w:ascii="Angsana New" w:hAnsi="Angsana New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 w:rsidR="00F81BA9">
        <w:rPr>
          <w:rFonts w:ascii="Angsana New" w:hAnsi="Angsana New"/>
          <w:sz w:val="30"/>
          <w:szCs w:val="30"/>
        </w:rPr>
        <w:t>2564</w:t>
      </w:r>
      <w:r w:rsidRPr="00B62B95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</w:t>
      </w:r>
      <w:r w:rsidR="00C922F1"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 w:rsidR="00C922F1"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292624">
        <w:rPr>
          <w:rFonts w:ascii="Angsana New" w:hAnsi="Angsana New" w:hint="cs"/>
          <w:sz w:val="30"/>
          <w:szCs w:val="30"/>
          <w:cs/>
        </w:rPr>
        <w:t>และแนว</w:t>
      </w:r>
      <w:r w:rsidR="00292624" w:rsidRPr="00B62B95">
        <w:rPr>
          <w:rFonts w:ascii="Angsana New" w:hAnsi="Angsana New"/>
          <w:sz w:val="30"/>
          <w:szCs w:val="30"/>
          <w:cs/>
        </w:rPr>
        <w:t>ปฏิบัติ</w:t>
      </w:r>
      <w:r w:rsidR="00292624">
        <w:rPr>
          <w:rFonts w:ascii="Angsana New" w:hAnsi="Angsana New" w:hint="cs"/>
          <w:sz w:val="30"/>
          <w:szCs w:val="30"/>
          <w:cs/>
        </w:rPr>
        <w:t>ทางการบัญชี</w:t>
      </w:r>
      <w:r w:rsidR="000D10AB">
        <w:rPr>
          <w:rFonts w:ascii="Angsana New" w:hAnsi="Angsana New"/>
          <w:sz w:val="30"/>
          <w:szCs w:val="30"/>
          <w:cs/>
        </w:rPr>
        <w:t>ที่</w:t>
      </w:r>
      <w:r w:rsidRPr="00B62B95">
        <w:rPr>
          <w:rFonts w:ascii="Angsana New" w:hAnsi="Angsana New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 xml:space="preserve">บริษัท </w:t>
      </w:r>
    </w:p>
    <w:p w:rsidR="0025797F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ข้อมูลทางการเงินระหว่างกาลสำหรับงวดสามเดือนสิ้นสุดวันที่ 31 มีนาคม 256</w:t>
      </w:r>
      <w:r w:rsidR="000D10A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</w:t>
      </w:r>
      <w:r w:rsidR="000D10A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D10AB">
        <w:rPr>
          <w:rFonts w:ascii="Angsana New" w:hAnsi="Angsana New"/>
          <w:sz w:val="30"/>
          <w:szCs w:val="30"/>
        </w:rPr>
        <w:t>2563</w:t>
      </w:r>
    </w:p>
    <w:p w:rsidR="006752FE" w:rsidRDefault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A82EA3">
        <w:rPr>
          <w:rFonts w:ascii="Angsana New" w:hAnsi="Angsana New" w:hint="cs"/>
          <w:sz w:val="30"/>
          <w:szCs w:val="30"/>
          <w:cs/>
        </w:rPr>
        <w:t>1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A82EA3">
        <w:rPr>
          <w:rFonts w:ascii="Angsana New" w:hAnsi="Angsana New" w:hint="cs"/>
          <w:sz w:val="30"/>
          <w:szCs w:val="30"/>
          <w:cs/>
        </w:rPr>
        <w:t>มีนาคม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255C85">
        <w:rPr>
          <w:rFonts w:ascii="Angsana New" w:hAnsi="Angsana New"/>
          <w:sz w:val="30"/>
          <w:szCs w:val="30"/>
        </w:rPr>
        <w:t>4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255C85">
        <w:rPr>
          <w:rFonts w:ascii="Angsana New" w:hAnsi="Angsana New"/>
          <w:sz w:val="30"/>
          <w:szCs w:val="30"/>
        </w:rPr>
        <w:t>3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5D6" w:rsidRPr="0013700D" w:rsidTr="00116893">
        <w:trPr>
          <w:cantSplit/>
        </w:trPr>
        <w:tc>
          <w:tcPr>
            <w:tcW w:w="3776" w:type="dxa"/>
          </w:tcPr>
          <w:p w:rsidR="008755D6" w:rsidRPr="0013700D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13700D" w:rsidRDefault="008755D6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8755D6" w:rsidRPr="0013700D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13700D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8755D6" w:rsidRPr="0013700D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755D6" w:rsidRPr="0013700D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8755D6" w:rsidRPr="0013700D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13700D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26CF3" w:rsidRPr="0013700D" w:rsidTr="00116893">
        <w:trPr>
          <w:cantSplit/>
        </w:trPr>
        <w:tc>
          <w:tcPr>
            <w:tcW w:w="3776" w:type="dxa"/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13700D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13700D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5C85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255C85" w:rsidRPr="0013700D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55C85" w:rsidRPr="0013700D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55C85" w:rsidRPr="0013700D" w:rsidRDefault="00255C8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55C85" w:rsidRPr="0013700D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55C85" w:rsidRPr="0013700D" w:rsidRDefault="00255C8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255C85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396</w:t>
            </w:r>
          </w:p>
        </w:tc>
        <w:tc>
          <w:tcPr>
            <w:tcW w:w="284" w:type="dxa"/>
          </w:tcPr>
          <w:p w:rsidR="00255C85" w:rsidRPr="0013700D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55C85" w:rsidRPr="0013700D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</w:rPr>
              <w:t>28,935</w:t>
            </w:r>
          </w:p>
        </w:tc>
      </w:tr>
      <w:tr w:rsidR="00255C85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255C85" w:rsidRPr="0013700D" w:rsidRDefault="00255C85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55C85" w:rsidRPr="0013700D" w:rsidRDefault="00255C85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55C85" w:rsidRPr="0013700D" w:rsidRDefault="00255C85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55C85" w:rsidRPr="0013700D" w:rsidRDefault="00255C85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55C85" w:rsidRPr="0013700D" w:rsidRDefault="00255C85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55C85" w:rsidRPr="0013700D" w:rsidRDefault="00255C85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353030"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142</w:t>
            </w:r>
          </w:p>
        </w:tc>
        <w:tc>
          <w:tcPr>
            <w:tcW w:w="284" w:type="dxa"/>
          </w:tcPr>
          <w:p w:rsidR="00255C85" w:rsidRPr="0013700D" w:rsidRDefault="00255C85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55C85" w:rsidRPr="0013700D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</w:rPr>
              <w:t>4,269</w:t>
            </w:r>
          </w:p>
        </w:tc>
      </w:tr>
      <w:tr w:rsidR="00255C85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255C85" w:rsidRPr="0013700D" w:rsidRDefault="00255C85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55C85" w:rsidRPr="0013700D" w:rsidRDefault="00255C85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55C85" w:rsidRPr="0013700D" w:rsidRDefault="00255C85" w:rsidP="0080198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55C85" w:rsidRPr="0013700D" w:rsidRDefault="00255C85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55C85" w:rsidRPr="0013700D" w:rsidRDefault="00255C85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55C85" w:rsidRPr="0013700D" w:rsidRDefault="00353030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979</w:t>
            </w:r>
          </w:p>
        </w:tc>
        <w:tc>
          <w:tcPr>
            <w:tcW w:w="284" w:type="dxa"/>
          </w:tcPr>
          <w:p w:rsidR="00255C85" w:rsidRPr="0013700D" w:rsidRDefault="00255C85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55C85" w:rsidRPr="0013700D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</w:rPr>
              <w:t>24,449</w:t>
            </w:r>
          </w:p>
        </w:tc>
      </w:tr>
      <w:tr w:rsidR="00255C85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255C85" w:rsidRPr="0013700D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55C85" w:rsidRPr="0013700D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55C85" w:rsidRPr="0013700D" w:rsidRDefault="00255C8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55C85" w:rsidRPr="0013700D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55C85" w:rsidRPr="0013700D" w:rsidRDefault="00255C8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55C85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732</w:t>
            </w:r>
          </w:p>
        </w:tc>
        <w:tc>
          <w:tcPr>
            <w:tcW w:w="284" w:type="dxa"/>
          </w:tcPr>
          <w:p w:rsidR="00255C85" w:rsidRPr="0013700D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55C85" w:rsidRPr="0013700D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</w:rPr>
              <w:t>1,266</w:t>
            </w:r>
          </w:p>
        </w:tc>
      </w:tr>
      <w:tr w:rsidR="0035303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53030" w:rsidRPr="0013700D" w:rsidRDefault="00353030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53030" w:rsidRPr="0013700D" w:rsidRDefault="00353030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789</w:t>
            </w:r>
          </w:p>
        </w:tc>
        <w:tc>
          <w:tcPr>
            <w:tcW w:w="284" w:type="dxa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53030" w:rsidRPr="0013700D" w:rsidRDefault="0035303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35303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53030" w:rsidRPr="0013700D" w:rsidRDefault="00353030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1370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642</w:t>
            </w:r>
          </w:p>
        </w:tc>
        <w:tc>
          <w:tcPr>
            <w:tcW w:w="284" w:type="dxa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53030" w:rsidRPr="0013700D" w:rsidRDefault="0035303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1370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467</w:t>
            </w:r>
          </w:p>
        </w:tc>
      </w:tr>
      <w:tr w:rsidR="0035303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53030" w:rsidRPr="0013700D" w:rsidRDefault="0035303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53030" w:rsidRPr="0013700D" w:rsidRDefault="0035303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1370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552</w:t>
            </w:r>
          </w:p>
        </w:tc>
        <w:tc>
          <w:tcPr>
            <w:tcW w:w="284" w:type="dxa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53030" w:rsidRPr="0013700D" w:rsidRDefault="0035303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</w:rPr>
              <w:t>44,238</w:t>
            </w:r>
          </w:p>
        </w:tc>
      </w:tr>
      <w:tr w:rsidR="0035303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53030" w:rsidRPr="0013700D" w:rsidRDefault="0035303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53030" w:rsidRPr="0013700D" w:rsidRDefault="0035303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741</w:t>
            </w:r>
          </w:p>
        </w:tc>
        <w:tc>
          <w:tcPr>
            <w:tcW w:w="284" w:type="dxa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53030" w:rsidRPr="0013700D" w:rsidRDefault="0035303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</w:rPr>
              <w:t>11,430</w:t>
            </w:r>
          </w:p>
        </w:tc>
      </w:tr>
      <w:tr w:rsidR="0013700D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13700D" w:rsidRPr="00F37565" w:rsidRDefault="0013700D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3700D" w:rsidRPr="0013700D" w:rsidRDefault="0013700D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3700D" w:rsidRPr="00B14380" w:rsidRDefault="0013700D" w:rsidP="00543D9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3700D" w:rsidRPr="0013700D" w:rsidRDefault="0013700D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3700D" w:rsidRPr="00B14380" w:rsidRDefault="0013700D" w:rsidP="00543D9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13700D" w:rsidRPr="0013700D" w:rsidRDefault="0013700D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654</w:t>
            </w:r>
          </w:p>
        </w:tc>
        <w:tc>
          <w:tcPr>
            <w:tcW w:w="284" w:type="dxa"/>
          </w:tcPr>
          <w:p w:rsidR="0013700D" w:rsidRPr="00B14380" w:rsidRDefault="0013700D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3700D" w:rsidRPr="0013700D" w:rsidRDefault="0013700D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896</w:t>
            </w:r>
          </w:p>
        </w:tc>
      </w:tr>
      <w:tr w:rsidR="00353030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53030" w:rsidRPr="0013700D" w:rsidRDefault="0035303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53030" w:rsidRPr="0013700D" w:rsidRDefault="0035303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353030" w:rsidRPr="0013700D" w:rsidRDefault="0013700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816</w:t>
            </w:r>
          </w:p>
        </w:tc>
        <w:tc>
          <w:tcPr>
            <w:tcW w:w="284" w:type="dxa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53030" w:rsidRPr="0013700D" w:rsidRDefault="0013700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336</w:t>
            </w:r>
          </w:p>
        </w:tc>
      </w:tr>
      <w:tr w:rsidR="00353030" w:rsidRPr="0013700D" w:rsidTr="00116893">
        <w:trPr>
          <w:cantSplit/>
        </w:trPr>
        <w:tc>
          <w:tcPr>
            <w:tcW w:w="3776" w:type="dxa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353030" w:rsidRPr="0013700D" w:rsidRDefault="0035303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353030" w:rsidRPr="0013700D" w:rsidRDefault="0035303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53030" w:rsidRPr="0013700D" w:rsidRDefault="0035303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E55B20" w:rsidRDefault="00E55B20">
      <w:r>
        <w:br w:type="page"/>
      </w: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55B20" w:rsidRPr="00F51F88" w:rsidTr="00255C85">
        <w:trPr>
          <w:cantSplit/>
        </w:trPr>
        <w:tc>
          <w:tcPr>
            <w:tcW w:w="3776" w:type="dxa"/>
          </w:tcPr>
          <w:p w:rsidR="00E55B20" w:rsidRPr="00E9777E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55C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55C8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55C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55C8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52061" w:rsidRPr="00B14380" w:rsidTr="00255C85">
        <w:trPr>
          <w:cantSplit/>
        </w:trPr>
        <w:tc>
          <w:tcPr>
            <w:tcW w:w="3776" w:type="dxa"/>
          </w:tcPr>
          <w:p w:rsidR="00F52061" w:rsidRPr="004A2990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  <w:r w:rsidR="00255C85"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52061" w:rsidRPr="00F5193E" w:rsidRDefault="00F52061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F52061" w:rsidRPr="00F5193E" w:rsidRDefault="00F52061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F52061" w:rsidRPr="004C2E64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5C85" w:rsidRPr="00B14380" w:rsidTr="00255C85">
        <w:trPr>
          <w:cantSplit/>
        </w:trPr>
        <w:tc>
          <w:tcPr>
            <w:tcW w:w="3776" w:type="dxa"/>
          </w:tcPr>
          <w:p w:rsidR="00255C85" w:rsidRPr="005373A3" w:rsidRDefault="00255C85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55C85" w:rsidRPr="00353030" w:rsidRDefault="00353030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255C85" w:rsidRPr="003530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329</w:t>
            </w:r>
          </w:p>
        </w:tc>
        <w:tc>
          <w:tcPr>
            <w:tcW w:w="284" w:type="dxa"/>
          </w:tcPr>
          <w:p w:rsidR="00255C85" w:rsidRPr="00B14380" w:rsidRDefault="00255C85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55C85" w:rsidRPr="00082D00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2,6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:rsidR="00255C85" w:rsidRPr="00B14380" w:rsidRDefault="00255C85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255C85" w:rsidRPr="00353030" w:rsidRDefault="00353030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  <w:tc>
          <w:tcPr>
            <w:tcW w:w="284" w:type="dxa"/>
          </w:tcPr>
          <w:p w:rsidR="00255C85" w:rsidRPr="00B14380" w:rsidRDefault="00255C85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55C85" w:rsidRPr="00F52061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2061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55C85" w:rsidRPr="00B14380" w:rsidTr="00255C85">
        <w:trPr>
          <w:cantSplit/>
        </w:trPr>
        <w:tc>
          <w:tcPr>
            <w:tcW w:w="3776" w:type="dxa"/>
          </w:tcPr>
          <w:p w:rsidR="00255C85" w:rsidRPr="005373A3" w:rsidRDefault="00255C85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55C85" w:rsidRPr="00353030" w:rsidRDefault="00255C85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303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255C85" w:rsidRPr="00EA5359" w:rsidRDefault="00255C85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55C85" w:rsidRPr="00082D00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:rsidR="00255C85" w:rsidRPr="00EA5359" w:rsidRDefault="00255C85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255C85" w:rsidRPr="00353030" w:rsidRDefault="00255C85" w:rsidP="00E0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55C85" w:rsidRPr="00EA5359" w:rsidRDefault="00255C85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55C85" w:rsidRPr="00F52061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55F41" w:rsidRPr="00B14380" w:rsidTr="00255C85">
        <w:trPr>
          <w:cantSplit/>
        </w:trPr>
        <w:tc>
          <w:tcPr>
            <w:tcW w:w="3776" w:type="dxa"/>
          </w:tcPr>
          <w:p w:rsidR="00955F41" w:rsidRPr="005373A3" w:rsidRDefault="00955F4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55F41" w:rsidRPr="00353030" w:rsidRDefault="00955F4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303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955F41" w:rsidRPr="00EA5359" w:rsidRDefault="00955F41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955F41" w:rsidRPr="00082D00" w:rsidRDefault="00955F4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283" w:type="dxa"/>
          </w:tcPr>
          <w:p w:rsidR="00955F41" w:rsidRPr="00EA5359" w:rsidRDefault="00955F41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955F41" w:rsidRPr="00F52061" w:rsidRDefault="00955F41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55F41" w:rsidRPr="00EA5359" w:rsidRDefault="00955F4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55F41" w:rsidRPr="00F52061" w:rsidRDefault="00955F4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9603D" w:rsidRPr="00B14380" w:rsidTr="00255C85">
        <w:trPr>
          <w:cantSplit/>
        </w:trPr>
        <w:tc>
          <w:tcPr>
            <w:tcW w:w="3776" w:type="dxa"/>
          </w:tcPr>
          <w:p w:rsidR="0079603D" w:rsidRPr="00F37565" w:rsidRDefault="0079603D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9603D" w:rsidRPr="00353030" w:rsidRDefault="0079603D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9603D" w:rsidRPr="00EA5359" w:rsidRDefault="0079603D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79603D" w:rsidRPr="00082D00" w:rsidRDefault="007960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83" w:type="dxa"/>
          </w:tcPr>
          <w:p w:rsidR="0079603D" w:rsidRPr="00EA5359" w:rsidRDefault="0079603D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79603D" w:rsidRPr="00F52061" w:rsidRDefault="0079603D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9603D" w:rsidRPr="00EA5359" w:rsidRDefault="0079603D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9603D" w:rsidRPr="00B56CD4" w:rsidRDefault="007960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DD2DCB" w:rsidRPr="00B14380" w:rsidTr="00255C85">
        <w:trPr>
          <w:cantSplit/>
        </w:trPr>
        <w:tc>
          <w:tcPr>
            <w:tcW w:w="3776" w:type="dxa"/>
          </w:tcPr>
          <w:p w:rsidR="00DD2DCB" w:rsidRPr="00F37565" w:rsidRDefault="00DD2DCB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DD2DCB" w:rsidRPr="00353030" w:rsidRDefault="00DD2DCB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170</w:t>
            </w:r>
          </w:p>
        </w:tc>
        <w:tc>
          <w:tcPr>
            <w:tcW w:w="284" w:type="dxa"/>
          </w:tcPr>
          <w:p w:rsidR="00DD2DCB" w:rsidRPr="00B14380" w:rsidRDefault="00DD2DCB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DD2DCB" w:rsidRPr="00082D00" w:rsidRDefault="00DD2DC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DD2DCB" w:rsidRPr="00B14380" w:rsidRDefault="00DD2DCB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DD2DCB" w:rsidRPr="00B56CD4" w:rsidRDefault="00DD2DCB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</w:p>
        </w:tc>
        <w:tc>
          <w:tcPr>
            <w:tcW w:w="284" w:type="dxa"/>
          </w:tcPr>
          <w:p w:rsidR="00DD2DCB" w:rsidRPr="00B14380" w:rsidRDefault="00DD2DCB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DD2DCB" w:rsidRPr="00B56CD4" w:rsidRDefault="00DD2DCB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</w:tr>
      <w:tr w:rsidR="00255C85" w:rsidRPr="00B14380" w:rsidTr="00255C85">
        <w:trPr>
          <w:cantSplit/>
        </w:trPr>
        <w:tc>
          <w:tcPr>
            <w:tcW w:w="3776" w:type="dxa"/>
          </w:tcPr>
          <w:p w:rsidR="00255C85" w:rsidRDefault="00255C85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55C85" w:rsidRPr="00353030" w:rsidRDefault="00B26936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439</w:t>
            </w:r>
          </w:p>
        </w:tc>
        <w:tc>
          <w:tcPr>
            <w:tcW w:w="284" w:type="dxa"/>
          </w:tcPr>
          <w:p w:rsidR="00255C85" w:rsidRPr="00B14380" w:rsidRDefault="00255C85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55C85" w:rsidRPr="00F500D4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20,106</w:t>
            </w:r>
          </w:p>
        </w:tc>
        <w:tc>
          <w:tcPr>
            <w:tcW w:w="283" w:type="dxa"/>
          </w:tcPr>
          <w:p w:rsidR="00255C85" w:rsidRPr="00B14380" w:rsidRDefault="00255C85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255C85" w:rsidRPr="00353030" w:rsidRDefault="0035303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="00255C85" w:rsidRPr="003530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842</w:t>
            </w:r>
          </w:p>
        </w:tc>
        <w:tc>
          <w:tcPr>
            <w:tcW w:w="284" w:type="dxa"/>
          </w:tcPr>
          <w:p w:rsidR="00255C85" w:rsidRPr="00B14380" w:rsidRDefault="00255C85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55C85" w:rsidRPr="008755D6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3D7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6,642</w:t>
            </w:r>
          </w:p>
        </w:tc>
      </w:tr>
      <w:tr w:rsidR="00255C85" w:rsidRPr="00B14380" w:rsidTr="00255C85">
        <w:trPr>
          <w:cantSplit/>
        </w:trPr>
        <w:tc>
          <w:tcPr>
            <w:tcW w:w="3776" w:type="dxa"/>
          </w:tcPr>
          <w:p w:rsidR="00255C85" w:rsidRDefault="00255C85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55C85" w:rsidRPr="00353030" w:rsidRDefault="00B26936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383</w:t>
            </w:r>
          </w:p>
        </w:tc>
        <w:tc>
          <w:tcPr>
            <w:tcW w:w="284" w:type="dxa"/>
          </w:tcPr>
          <w:p w:rsidR="00255C85" w:rsidRPr="0066040A" w:rsidRDefault="00255C85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55C85" w:rsidRPr="00F500D4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3" w:type="dxa"/>
          </w:tcPr>
          <w:p w:rsidR="00255C85" w:rsidRPr="0066040A" w:rsidRDefault="00255C85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255C85" w:rsidRPr="00DD2DCB" w:rsidRDefault="00DD2DCB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191</w:t>
            </w:r>
          </w:p>
        </w:tc>
        <w:tc>
          <w:tcPr>
            <w:tcW w:w="284" w:type="dxa"/>
          </w:tcPr>
          <w:p w:rsidR="00255C85" w:rsidRPr="00DD2DCB" w:rsidRDefault="00255C85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55C85" w:rsidRPr="00DD2DCB" w:rsidRDefault="00DD2DC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234</w:t>
            </w:r>
          </w:p>
        </w:tc>
      </w:tr>
      <w:tr w:rsidR="00255C85" w:rsidRPr="00B14380" w:rsidTr="00255C85">
        <w:trPr>
          <w:cantSplit/>
        </w:trPr>
        <w:tc>
          <w:tcPr>
            <w:tcW w:w="3776" w:type="dxa"/>
          </w:tcPr>
          <w:p w:rsidR="00255C85" w:rsidRDefault="00255C85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55C85" w:rsidRPr="00353030" w:rsidRDefault="00353030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284" w:type="dxa"/>
          </w:tcPr>
          <w:p w:rsidR="00255C85" w:rsidRPr="0066040A" w:rsidRDefault="00255C85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55C85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283" w:type="dxa"/>
          </w:tcPr>
          <w:p w:rsidR="00255C85" w:rsidRPr="0066040A" w:rsidRDefault="00255C85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255C85" w:rsidRPr="00353030" w:rsidRDefault="00255C85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55C85" w:rsidRPr="00B14380" w:rsidRDefault="00255C85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55C85" w:rsidRPr="004A2990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16FAD" w:rsidRPr="00A92FC6" w:rsidTr="00255C85">
        <w:trPr>
          <w:cantSplit/>
        </w:trPr>
        <w:tc>
          <w:tcPr>
            <w:tcW w:w="3776" w:type="dxa"/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C16FAD" w:rsidRPr="00A92FC6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3" w:type="dxa"/>
          </w:tcPr>
          <w:p w:rsidR="00C16FAD" w:rsidRPr="00A92FC6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C16FAD" w:rsidRPr="00B14380" w:rsidTr="00255C85">
        <w:trPr>
          <w:cantSplit/>
        </w:trPr>
        <w:tc>
          <w:tcPr>
            <w:tcW w:w="3776" w:type="dxa"/>
          </w:tcPr>
          <w:p w:rsidR="00C16FAD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C16FAD" w:rsidRPr="00F96A6A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16FAD" w:rsidRPr="00B14380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C16FAD" w:rsidRPr="004C2E64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C16FAD" w:rsidRPr="00B14380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C16FAD" w:rsidRPr="00F96A6A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16FAD" w:rsidRPr="00B14380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16FAD" w:rsidRPr="004C2E64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255C85" w:rsidRPr="00B14380" w:rsidTr="00255C85">
        <w:trPr>
          <w:cantSplit/>
        </w:trPr>
        <w:tc>
          <w:tcPr>
            <w:tcW w:w="3776" w:type="dxa"/>
          </w:tcPr>
          <w:p w:rsidR="00255C85" w:rsidRDefault="00255C85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255C85" w:rsidRPr="002A177A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11,</w:t>
            </w:r>
            <w:r w:rsidR="002A177A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84" w:type="dxa"/>
          </w:tcPr>
          <w:p w:rsidR="00255C85" w:rsidRPr="006E327A" w:rsidRDefault="00255C8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255C85" w:rsidRPr="00975196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5196">
              <w:rPr>
                <w:rFonts w:ascii="Angsana New" w:hAnsi="Angsana New"/>
                <w:sz w:val="30"/>
                <w:szCs w:val="30"/>
              </w:rPr>
              <w:t>11,051</w:t>
            </w:r>
          </w:p>
        </w:tc>
        <w:tc>
          <w:tcPr>
            <w:tcW w:w="283" w:type="dxa"/>
          </w:tcPr>
          <w:p w:rsidR="00255C85" w:rsidRPr="00B14380" w:rsidRDefault="00255C8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255C85" w:rsidRPr="002A177A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4,</w:t>
            </w:r>
            <w:r w:rsidR="002A177A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84" w:type="dxa"/>
          </w:tcPr>
          <w:p w:rsidR="00255C85" w:rsidRPr="00B14380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55C85" w:rsidRPr="00C666F9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6F9">
              <w:rPr>
                <w:rFonts w:ascii="Angsana New" w:hAnsi="Angsana New"/>
                <w:sz w:val="30"/>
                <w:szCs w:val="30"/>
              </w:rPr>
              <w:t>4,23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55C85" w:rsidRPr="00B14380" w:rsidTr="00255C85">
        <w:trPr>
          <w:cantSplit/>
        </w:trPr>
        <w:tc>
          <w:tcPr>
            <w:tcW w:w="3776" w:type="dxa"/>
          </w:tcPr>
          <w:p w:rsidR="00255C85" w:rsidRDefault="00255C85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5C85" w:rsidRPr="002A177A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2</w:t>
            </w:r>
            <w:r w:rsidR="002A177A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84" w:type="dxa"/>
          </w:tcPr>
          <w:p w:rsidR="00255C85" w:rsidRPr="00B43FA4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55C85" w:rsidRPr="00975196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5196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3" w:type="dxa"/>
          </w:tcPr>
          <w:p w:rsidR="00255C85" w:rsidRPr="00B14380" w:rsidRDefault="00255C8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55C85" w:rsidRPr="002A177A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1</w:t>
            </w:r>
            <w:r w:rsidR="002A177A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4" w:type="dxa"/>
          </w:tcPr>
          <w:p w:rsidR="00255C85" w:rsidRPr="00B14380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5C85" w:rsidRPr="00C666F9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6F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255C85" w:rsidRPr="00B14380" w:rsidTr="00255C85">
        <w:trPr>
          <w:cantSplit/>
        </w:trPr>
        <w:tc>
          <w:tcPr>
            <w:tcW w:w="3776" w:type="dxa"/>
          </w:tcPr>
          <w:p w:rsidR="00255C85" w:rsidRPr="004C7AA6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55C85" w:rsidRPr="002A177A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11,</w:t>
            </w:r>
            <w:r w:rsidR="002A177A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84" w:type="dxa"/>
          </w:tcPr>
          <w:p w:rsidR="00255C85" w:rsidRPr="006E327A" w:rsidRDefault="00255C8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55C85" w:rsidRPr="00975196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5196">
              <w:rPr>
                <w:rFonts w:ascii="Angsana New" w:hAnsi="Angsana New"/>
                <w:sz w:val="30"/>
                <w:szCs w:val="30"/>
              </w:rPr>
              <w:t>11,274</w:t>
            </w:r>
          </w:p>
        </w:tc>
        <w:tc>
          <w:tcPr>
            <w:tcW w:w="283" w:type="dxa"/>
          </w:tcPr>
          <w:p w:rsidR="00255C85" w:rsidRPr="00B14380" w:rsidRDefault="00255C8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255C85" w:rsidRPr="002A177A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4,</w:t>
            </w:r>
            <w:r w:rsidR="002A177A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84" w:type="dxa"/>
          </w:tcPr>
          <w:p w:rsidR="00255C85" w:rsidRPr="00B14380" w:rsidRDefault="00255C8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55C85" w:rsidRPr="00C666F9" w:rsidRDefault="00255C8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6F9">
              <w:rPr>
                <w:rFonts w:ascii="Angsana New" w:hAnsi="Angsana New"/>
                <w:sz w:val="30"/>
                <w:szCs w:val="30"/>
              </w:rPr>
              <w:t>4,3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</w:tbl>
    <w:p w:rsidR="00E55B20" w:rsidRDefault="00E55B2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31 มีนาคม 256</w:t>
      </w:r>
      <w:r w:rsidR="00255C85">
        <w:rPr>
          <w:rFonts w:ascii="Angsana New" w:hAnsi="Angsana New"/>
          <w:sz w:val="30"/>
          <w:szCs w:val="30"/>
        </w:rPr>
        <w:t>4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255C85">
        <w:rPr>
          <w:rFonts w:ascii="Angsana New" w:hAnsi="Angsana New"/>
          <w:sz w:val="30"/>
          <w:szCs w:val="30"/>
        </w:rPr>
        <w:t>3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755D6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8F38E6" w:rsidRDefault="008755D6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255C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:rsidR="008755D6" w:rsidRPr="008F38E6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8755D6" w:rsidRPr="008F38E6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55C8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:rsidR="008755D6" w:rsidRPr="008F38E6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255C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55C8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0DE1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BC0DE1" w:rsidRPr="00D91419" w:rsidRDefault="00BC0DE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500D4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802B2B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F500D4" w:rsidRPr="00710FFC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FF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F500D4" w:rsidRPr="004E4492" w:rsidRDefault="00F500D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2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F500D4" w:rsidRPr="004E4492" w:rsidRDefault="00F500D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710FFC" w:rsidRDefault="00710FFC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  <w:r w:rsidR="00396D15" w:rsidRPr="00710F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A3E26">
              <w:rPr>
                <w:rFonts w:ascii="Angsana New" w:hAnsi="Angsana New"/>
                <w:bCs/>
                <w:sz w:val="30"/>
                <w:szCs w:val="30"/>
              </w:rPr>
              <w:t>631</w:t>
            </w:r>
          </w:p>
        </w:tc>
        <w:tc>
          <w:tcPr>
            <w:tcW w:w="289" w:type="dxa"/>
          </w:tcPr>
          <w:p w:rsidR="00F500D4" w:rsidRPr="00E24209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F500D4" w:rsidRPr="008922B4" w:rsidRDefault="00F500D4" w:rsidP="0025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255C85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55C85">
              <w:rPr>
                <w:rFonts w:ascii="Angsana New" w:hAnsi="Angsana New"/>
                <w:bCs/>
                <w:sz w:val="30"/>
                <w:szCs w:val="30"/>
              </w:rPr>
              <w:t>021</w:t>
            </w:r>
          </w:p>
        </w:tc>
      </w:tr>
      <w:tr w:rsidR="00710FFC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10FFC" w:rsidRPr="00802B2B" w:rsidRDefault="00710FF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10FFC" w:rsidRPr="00710FFC" w:rsidRDefault="00710FFC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10FF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85" w:type="dxa"/>
          </w:tcPr>
          <w:p w:rsidR="00710FFC" w:rsidRPr="004E4492" w:rsidRDefault="00710FFC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710FFC" w:rsidRPr="004F449E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90" w:type="dxa"/>
          </w:tcPr>
          <w:p w:rsidR="00710FFC" w:rsidRPr="004E4492" w:rsidRDefault="00710FFC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710FFC" w:rsidRPr="00710FFC" w:rsidRDefault="004A3E2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89" w:type="dxa"/>
          </w:tcPr>
          <w:p w:rsidR="00710FFC" w:rsidRPr="00E24209" w:rsidRDefault="00710FFC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10FFC" w:rsidRPr="002D1AE7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</w:tr>
      <w:tr w:rsidR="00710FFC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10FFC" w:rsidRDefault="00710FFC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0FFC" w:rsidRPr="00710FFC" w:rsidRDefault="00710FFC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10FF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85" w:type="dxa"/>
          </w:tcPr>
          <w:p w:rsidR="00710FFC" w:rsidRPr="004E4492" w:rsidRDefault="00710FFC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0FFC" w:rsidRPr="004F449E" w:rsidRDefault="00710F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90" w:type="dxa"/>
          </w:tcPr>
          <w:p w:rsidR="00710FFC" w:rsidRPr="004E4492" w:rsidRDefault="00710FFC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0FFC" w:rsidRPr="00710FFC" w:rsidRDefault="00710FFC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710F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088</w:t>
            </w:r>
          </w:p>
        </w:tc>
        <w:tc>
          <w:tcPr>
            <w:tcW w:w="289" w:type="dxa"/>
          </w:tcPr>
          <w:p w:rsidR="00710FFC" w:rsidRPr="00E24209" w:rsidRDefault="00710FFC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710FFC" w:rsidRPr="008922B4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</w:tr>
      <w:tr w:rsidR="00F500D4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F500D4" w:rsidRPr="00C86109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F500D4" w:rsidRPr="00C86109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:rsidR="00F500D4" w:rsidRPr="00AB61F4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61CAE" w:rsidRDefault="00F500D4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:rsidR="00F500D4" w:rsidRPr="00710FFC" w:rsidRDefault="00710FFC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96D15" w:rsidRPr="00710F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85" w:type="dxa"/>
          </w:tcPr>
          <w:p w:rsidR="00F500D4" w:rsidRPr="007E2CE7" w:rsidRDefault="00F500D4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500D4" w:rsidRPr="004F449E" w:rsidRDefault="00255C85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500D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90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710FFC" w:rsidRDefault="00710FFC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</w:t>
            </w:r>
            <w:r w:rsidR="00396D15" w:rsidRPr="00710F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89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F500D4" w:rsidRPr="008922B4" w:rsidRDefault="00255C85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</w:t>
            </w:r>
            <w:r w:rsidR="00F500D4"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839</w:t>
            </w: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61CAE" w:rsidRDefault="00F500D4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F500D4" w:rsidRPr="00710FFC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F500D4" w:rsidRPr="007E2CE7" w:rsidRDefault="00F500D4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710FFC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F500D4" w:rsidRPr="002D1AE7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10FFC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10FFC" w:rsidRPr="00161CAE" w:rsidRDefault="00710FFC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  <w:shd w:val="clear" w:color="auto" w:fill="auto"/>
          </w:tcPr>
          <w:p w:rsidR="00710FFC" w:rsidRPr="00710FFC" w:rsidRDefault="00710FFC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285" w:type="dxa"/>
          </w:tcPr>
          <w:p w:rsidR="00710FFC" w:rsidRPr="007E2CE7" w:rsidRDefault="00710FFC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710FFC" w:rsidRPr="008922B4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1,809</w:t>
            </w:r>
          </w:p>
        </w:tc>
        <w:tc>
          <w:tcPr>
            <w:tcW w:w="290" w:type="dxa"/>
          </w:tcPr>
          <w:p w:rsidR="00710FFC" w:rsidRPr="000233DF" w:rsidRDefault="00710FFC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710FFC" w:rsidRPr="008922B4" w:rsidRDefault="00710FFC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3,588</w:t>
            </w:r>
          </w:p>
        </w:tc>
        <w:tc>
          <w:tcPr>
            <w:tcW w:w="289" w:type="dxa"/>
          </w:tcPr>
          <w:p w:rsidR="00710FFC" w:rsidRPr="000233DF" w:rsidRDefault="00710FFC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710FFC" w:rsidRPr="008922B4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1,942</w:t>
            </w:r>
          </w:p>
        </w:tc>
      </w:tr>
      <w:tr w:rsidR="00710FFC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10FFC" w:rsidRPr="00E24209" w:rsidRDefault="00710FFC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0FFC" w:rsidRPr="00710FFC" w:rsidRDefault="00710FFC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10FF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85" w:type="dxa"/>
          </w:tcPr>
          <w:p w:rsidR="00710FFC" w:rsidRPr="007E2CE7" w:rsidRDefault="00710FFC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0FFC" w:rsidRPr="004F449E" w:rsidRDefault="00710F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90" w:type="dxa"/>
          </w:tcPr>
          <w:p w:rsidR="00710FFC" w:rsidRPr="000233DF" w:rsidRDefault="00710FFC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0FFC" w:rsidRPr="00710FFC" w:rsidRDefault="00710FFC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710F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088</w:t>
            </w:r>
          </w:p>
        </w:tc>
        <w:tc>
          <w:tcPr>
            <w:tcW w:w="289" w:type="dxa"/>
          </w:tcPr>
          <w:p w:rsidR="00710FFC" w:rsidRPr="000233DF" w:rsidRDefault="00710FFC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710FFC" w:rsidRPr="008922B4" w:rsidRDefault="00710F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</w:tr>
      <w:tr w:rsidR="00E55B20" w:rsidRPr="00E55B20" w:rsidTr="00E55B20">
        <w:trPr>
          <w:cantSplit/>
        </w:trPr>
        <w:tc>
          <w:tcPr>
            <w:tcW w:w="3755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55B20" w:rsidRPr="00E55B20" w:rsidRDefault="00E55B2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E55B20" w:rsidRPr="00E55B20" w:rsidRDefault="00E55B2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255C85" w:rsidRPr="00E24209" w:rsidTr="00E55B20">
        <w:trPr>
          <w:cantSplit/>
        </w:trPr>
        <w:tc>
          <w:tcPr>
            <w:tcW w:w="3755" w:type="dxa"/>
          </w:tcPr>
          <w:p w:rsidR="00255C85" w:rsidRDefault="0069708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55C85" w:rsidRPr="00E24209" w:rsidTr="00E55B20">
        <w:trPr>
          <w:cantSplit/>
        </w:trPr>
        <w:tc>
          <w:tcPr>
            <w:tcW w:w="3755" w:type="dxa"/>
          </w:tcPr>
          <w:p w:rsidR="00255C85" w:rsidRPr="0069708B" w:rsidRDefault="0069708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9708B" w:rsidRPr="00E24209" w:rsidTr="00E55B20">
        <w:trPr>
          <w:cantSplit/>
        </w:trPr>
        <w:tc>
          <w:tcPr>
            <w:tcW w:w="3755" w:type="dxa"/>
          </w:tcPr>
          <w:p w:rsidR="0069708B" w:rsidRPr="00802B2B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69708B" w:rsidRPr="00DD2EAF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69708B" w:rsidRPr="00E24209" w:rsidRDefault="0069708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DD2EAF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69708B" w:rsidRPr="00E24209" w:rsidRDefault="0069708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2E0CE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69708B" w:rsidRPr="002E0CEB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70</w:t>
            </w:r>
          </w:p>
        </w:tc>
        <w:tc>
          <w:tcPr>
            <w:tcW w:w="289" w:type="dxa"/>
          </w:tcPr>
          <w:p w:rsidR="0069708B" w:rsidRPr="00E24209" w:rsidRDefault="0069708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Pr="008922B4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843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802B2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E0CEB" w:rsidRPr="00DD2EAF" w:rsidRDefault="002E0CEB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E0CEB" w:rsidRPr="002E0CEB" w:rsidRDefault="002E0CE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E0CE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CEB" w:rsidRPr="00DD2EAF" w:rsidRDefault="002E0CEB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E0CEB" w:rsidRPr="002E0CEB" w:rsidRDefault="002E0CE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2E0CEB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70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848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25797F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</w:tcPr>
          <w:p w:rsidR="002E0CEB" w:rsidRPr="00283C9E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E0CEB" w:rsidRPr="00283C9E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802B2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2E0CEB" w:rsidRPr="00DD2EAF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E0CEB" w:rsidRPr="00DD2EAF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E0CEB" w:rsidRPr="008922B4" w:rsidRDefault="002E0CE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802B2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E0CEB" w:rsidRPr="008922B4" w:rsidRDefault="002E0CE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E0CEB" w:rsidRPr="00DD2EAF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2E0CEB" w:rsidRPr="00DD2EAF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Default="002E0CEB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CEB" w:rsidRPr="008922B4" w:rsidRDefault="002E0CE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E0CEB" w:rsidRPr="008922B4" w:rsidRDefault="002E0CE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6167C3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E0CEB" w:rsidRPr="008922B4" w:rsidRDefault="002E0CE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2E0CEB" w:rsidRPr="002E0CEB" w:rsidRDefault="002E0CE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33,732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127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2E0CEB" w:rsidRPr="00283C9E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2E0CEB" w:rsidRPr="00283C9E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</w:tbl>
    <w:p w:rsidR="00571CF4" w:rsidRDefault="00571CF4"/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55B20" w:rsidRPr="008F38E6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6970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970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6970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9708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9708B" w:rsidRPr="00C632CF" w:rsidTr="00E55B20">
        <w:trPr>
          <w:cantSplit/>
        </w:trPr>
        <w:tc>
          <w:tcPr>
            <w:tcW w:w="3755" w:type="dxa"/>
          </w:tcPr>
          <w:p w:rsidR="0069708B" w:rsidRPr="00D91419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A90430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9708B" w:rsidRPr="00E24209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Pr="004C2E6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F500D4" w:rsidRPr="00C632CF" w:rsidTr="00E55B20">
        <w:trPr>
          <w:cantSplit/>
        </w:trPr>
        <w:tc>
          <w:tcPr>
            <w:tcW w:w="3755" w:type="dxa"/>
          </w:tcPr>
          <w:p w:rsidR="00F500D4" w:rsidRPr="00A16C43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F500D4" w:rsidRPr="00FD0923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092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F500D4" w:rsidRPr="00A2716F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500D4" w:rsidRPr="00C0031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31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F500D4" w:rsidRPr="00A2716F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F500D4" w:rsidRPr="00FD0923" w:rsidRDefault="00FD0923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</w:t>
            </w:r>
            <w:r w:rsidR="00F500D4" w:rsidRPr="00FD092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89" w:type="dxa"/>
          </w:tcPr>
          <w:p w:rsidR="00F500D4" w:rsidRPr="00E24209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500D4" w:rsidRPr="00DD2EA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  <w:r w:rsidR="00F500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</w:tr>
      <w:tr w:rsidR="00FD0923" w:rsidRPr="00C632CF" w:rsidTr="00E55B20">
        <w:trPr>
          <w:cantSplit/>
        </w:trPr>
        <w:tc>
          <w:tcPr>
            <w:tcW w:w="3755" w:type="dxa"/>
          </w:tcPr>
          <w:p w:rsidR="00FD0923" w:rsidRPr="00802B2B" w:rsidRDefault="00FD092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0923" w:rsidRPr="00C0031F" w:rsidRDefault="00FD0923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33,030</w:t>
            </w:r>
          </w:p>
        </w:tc>
        <w:tc>
          <w:tcPr>
            <w:tcW w:w="293" w:type="dxa"/>
            <w:gridSpan w:val="2"/>
          </w:tcPr>
          <w:p w:rsidR="00FD0923" w:rsidRPr="00A2716F" w:rsidRDefault="00FD092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FD0923" w:rsidRPr="00C0031F" w:rsidRDefault="00FD092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90" w:type="dxa"/>
          </w:tcPr>
          <w:p w:rsidR="00FD0923" w:rsidRPr="00A2716F" w:rsidRDefault="00FD092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FD0923" w:rsidRPr="00C0031F" w:rsidRDefault="00FD0923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31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FD0923" w:rsidRPr="00E24209" w:rsidRDefault="00FD0923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FD0923" w:rsidRPr="00C0031F" w:rsidRDefault="00FD092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31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D0923" w:rsidRPr="00C632CF" w:rsidTr="00E55B20">
        <w:trPr>
          <w:cantSplit/>
        </w:trPr>
        <w:tc>
          <w:tcPr>
            <w:tcW w:w="3755" w:type="dxa"/>
          </w:tcPr>
          <w:p w:rsidR="00FD0923" w:rsidRPr="00802B2B" w:rsidRDefault="00FD092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D0923" w:rsidRPr="00C0031F" w:rsidRDefault="00FD0923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33,030</w:t>
            </w:r>
          </w:p>
        </w:tc>
        <w:tc>
          <w:tcPr>
            <w:tcW w:w="293" w:type="dxa"/>
            <w:gridSpan w:val="2"/>
          </w:tcPr>
          <w:p w:rsidR="00FD0923" w:rsidRPr="00A2716F" w:rsidRDefault="00FD092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FD0923" w:rsidRPr="00C0031F" w:rsidRDefault="00FD092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90" w:type="dxa"/>
          </w:tcPr>
          <w:p w:rsidR="00FD0923" w:rsidRPr="00A2716F" w:rsidRDefault="00FD092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FD0923" w:rsidRPr="00FD0923" w:rsidRDefault="00FD0923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</w:t>
            </w:r>
            <w:r w:rsidRPr="00FD092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89" w:type="dxa"/>
          </w:tcPr>
          <w:p w:rsidR="00FD0923" w:rsidRPr="00E24209" w:rsidRDefault="00FD0923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D0923" w:rsidRPr="00DD2EAF" w:rsidRDefault="00FD092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</w:tr>
      <w:tr w:rsidR="005A5003" w:rsidRPr="00C632CF" w:rsidTr="00E55B20">
        <w:trPr>
          <w:cantSplit/>
        </w:trPr>
        <w:tc>
          <w:tcPr>
            <w:tcW w:w="3755" w:type="dxa"/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A5003" w:rsidRPr="00A2716F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A5003" w:rsidRPr="00A2716F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5A5003" w:rsidRPr="00A2716F" w:rsidRDefault="005A500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A5003" w:rsidRPr="00A2716F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F957A3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:rsidR="005A5003" w:rsidRPr="00A2716F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A5003" w:rsidRPr="00A2716F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A2716F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211056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802B2B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A5003" w:rsidRPr="00360704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70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:rsidR="005A5003" w:rsidRPr="00FD0923" w:rsidRDefault="00FD092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43,991</w:t>
            </w: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5A500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559</w:t>
            </w: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802B2B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5003" w:rsidRPr="00360704" w:rsidRDefault="00360704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975196" w:rsidRPr="0036070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225</w:t>
            </w: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A5003" w:rsidRPr="00FD0923" w:rsidRDefault="00FD0923" w:rsidP="00975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975196" w:rsidRPr="00FD092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="003607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4,281</w:t>
            </w:r>
          </w:p>
        </w:tc>
      </w:tr>
      <w:tr w:rsidR="00360704" w:rsidRPr="00734C60" w:rsidTr="00E55B20">
        <w:trPr>
          <w:cantSplit/>
        </w:trPr>
        <w:tc>
          <w:tcPr>
            <w:tcW w:w="3755" w:type="dxa"/>
          </w:tcPr>
          <w:p w:rsidR="00360704" w:rsidRPr="00802B2B" w:rsidRDefault="0036070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60704" w:rsidRPr="00360704" w:rsidRDefault="00360704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36070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225</w:t>
            </w:r>
          </w:p>
        </w:tc>
        <w:tc>
          <w:tcPr>
            <w:tcW w:w="293" w:type="dxa"/>
            <w:gridSpan w:val="2"/>
          </w:tcPr>
          <w:p w:rsidR="00360704" w:rsidRPr="00A2716F" w:rsidRDefault="00360704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360704" w:rsidRPr="00C0031F" w:rsidRDefault="0036070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90" w:type="dxa"/>
          </w:tcPr>
          <w:p w:rsidR="00360704" w:rsidRPr="00A2716F" w:rsidRDefault="00360704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360704" w:rsidRPr="00FD0923" w:rsidRDefault="0036070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51,216</w:t>
            </w:r>
          </w:p>
        </w:tc>
        <w:tc>
          <w:tcPr>
            <w:tcW w:w="289" w:type="dxa"/>
          </w:tcPr>
          <w:p w:rsidR="00360704" w:rsidRPr="0076366C" w:rsidRDefault="0036070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0704" w:rsidRPr="00C0031F" w:rsidRDefault="0036070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31,840</w:t>
            </w: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A5003" w:rsidRPr="00360704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A5003" w:rsidRPr="00A2716F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5A5003" w:rsidRPr="00A2716F" w:rsidRDefault="005A500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A5003" w:rsidRPr="00F500D4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F957A3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 w:rsidR="0069708B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:rsidR="005A5003" w:rsidRPr="00360704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A5003" w:rsidRPr="00211056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F500D4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211056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802B2B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A5003" w:rsidRPr="00360704" w:rsidRDefault="005A5003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70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A5003" w:rsidRPr="0022335A" w:rsidRDefault="005A5003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360704" w:rsidRDefault="0036070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2,178</w:t>
            </w: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2,737</w:t>
            </w: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802B2B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5003" w:rsidRPr="00360704" w:rsidRDefault="005A5003" w:rsidP="0036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6070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360704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36070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B7FAE">
              <w:rPr>
                <w:rFonts w:ascii="Angsana New" w:hAnsi="Angsana New"/>
                <w:bCs/>
                <w:sz w:val="30"/>
                <w:szCs w:val="30"/>
              </w:rPr>
              <w:t>76</w:t>
            </w:r>
            <w:r w:rsidR="003607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93" w:type="dxa"/>
            <w:gridSpan w:val="2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69708B"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A5003" w:rsidRPr="00360704" w:rsidRDefault="0036070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69708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360704" w:rsidRPr="00775D54" w:rsidTr="0069708B">
        <w:trPr>
          <w:cantSplit/>
        </w:trPr>
        <w:tc>
          <w:tcPr>
            <w:tcW w:w="3755" w:type="dxa"/>
          </w:tcPr>
          <w:p w:rsidR="00360704" w:rsidRPr="0076366C" w:rsidRDefault="0036070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60704" w:rsidRPr="00360704" w:rsidRDefault="00360704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6070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36070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B7FAE">
              <w:rPr>
                <w:rFonts w:ascii="Angsana New" w:hAnsi="Angsana New"/>
                <w:bCs/>
                <w:sz w:val="30"/>
                <w:szCs w:val="30"/>
              </w:rPr>
              <w:t>76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93" w:type="dxa"/>
            <w:gridSpan w:val="2"/>
          </w:tcPr>
          <w:p w:rsidR="00360704" w:rsidRPr="0076366C" w:rsidRDefault="0036070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360704" w:rsidRPr="00C0031F" w:rsidRDefault="0036070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90" w:type="dxa"/>
          </w:tcPr>
          <w:p w:rsidR="00360704" w:rsidRPr="0076366C" w:rsidRDefault="0036070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360704" w:rsidRPr="00360704" w:rsidRDefault="0036070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2,263</w:t>
            </w:r>
          </w:p>
        </w:tc>
        <w:tc>
          <w:tcPr>
            <w:tcW w:w="289" w:type="dxa"/>
          </w:tcPr>
          <w:p w:rsidR="00360704" w:rsidRPr="0076366C" w:rsidRDefault="0036070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0704" w:rsidRPr="00C0031F" w:rsidRDefault="0036070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2,798</w:t>
            </w:r>
          </w:p>
        </w:tc>
      </w:tr>
      <w:tr w:rsidR="0069708B" w:rsidRPr="00775D54" w:rsidTr="0069708B">
        <w:trPr>
          <w:cantSplit/>
        </w:trPr>
        <w:tc>
          <w:tcPr>
            <w:tcW w:w="3755" w:type="dxa"/>
          </w:tcPr>
          <w:p w:rsidR="0069708B" w:rsidRPr="0069708B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69708B" w:rsidRPr="0069708B" w:rsidRDefault="0069708B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69708B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69708B" w:rsidRP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69708B" w:rsidRPr="0069708B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69708B" w:rsidRPr="0069708B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:rsidR="0069708B" w:rsidRPr="0069708B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69708B" w:rsidRP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9708B" w:rsidRPr="00775D54" w:rsidTr="0069708B">
        <w:trPr>
          <w:cantSplit/>
        </w:trPr>
        <w:tc>
          <w:tcPr>
            <w:tcW w:w="3755" w:type="dxa"/>
          </w:tcPr>
          <w:p w:rsidR="0069708B" w:rsidRPr="00571CF4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:rsidR="0069708B" w:rsidRPr="005A5003" w:rsidRDefault="0069708B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4B1EAF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69708B" w:rsidRPr="0076366C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9708B" w:rsidRPr="00775D54" w:rsidTr="0069708B">
        <w:trPr>
          <w:cantSplit/>
        </w:trPr>
        <w:tc>
          <w:tcPr>
            <w:tcW w:w="3755" w:type="dxa"/>
          </w:tcPr>
          <w:p w:rsidR="0069708B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:rsidR="0069708B" w:rsidRPr="005A5003" w:rsidRDefault="0069708B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4B1EAF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69708B" w:rsidRPr="0076366C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1CF4" w:rsidRPr="00775D54" w:rsidTr="0069708B">
        <w:trPr>
          <w:cantSplit/>
        </w:trPr>
        <w:tc>
          <w:tcPr>
            <w:tcW w:w="3755" w:type="dxa"/>
          </w:tcPr>
          <w:p w:rsidR="00571CF4" w:rsidRPr="00802B2B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1CF4" w:rsidRPr="003F63EA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2,348</w:t>
            </w: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2,318</w:t>
            </w:r>
          </w:p>
        </w:tc>
      </w:tr>
      <w:tr w:rsidR="003F63EA" w:rsidRPr="00775D54" w:rsidTr="00571CF4">
        <w:trPr>
          <w:cantSplit/>
        </w:trPr>
        <w:tc>
          <w:tcPr>
            <w:tcW w:w="3755" w:type="dxa"/>
          </w:tcPr>
          <w:p w:rsidR="003F63EA" w:rsidRPr="00802B2B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F63EA" w:rsidRPr="00C0031F" w:rsidRDefault="003F63EA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878</w:t>
            </w:r>
          </w:p>
        </w:tc>
        <w:tc>
          <w:tcPr>
            <w:tcW w:w="293" w:type="dxa"/>
            <w:gridSpan w:val="2"/>
          </w:tcPr>
          <w:p w:rsidR="003F63EA" w:rsidRPr="0076366C" w:rsidRDefault="003F63E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3F63EA" w:rsidRPr="00C0031F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90" w:type="dxa"/>
          </w:tcPr>
          <w:p w:rsidR="003F63EA" w:rsidRPr="0076366C" w:rsidRDefault="003F63E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3F63EA" w:rsidRPr="00C0031F" w:rsidRDefault="003F63EA" w:rsidP="003F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878</w:t>
            </w:r>
          </w:p>
        </w:tc>
        <w:tc>
          <w:tcPr>
            <w:tcW w:w="289" w:type="dxa"/>
          </w:tcPr>
          <w:p w:rsidR="003F63EA" w:rsidRPr="0076366C" w:rsidRDefault="003F63E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3F63EA" w:rsidRPr="00C0031F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</w:tr>
      <w:tr w:rsidR="003F63EA" w:rsidRPr="00775D54" w:rsidTr="00571CF4">
        <w:trPr>
          <w:cantSplit/>
        </w:trPr>
        <w:tc>
          <w:tcPr>
            <w:tcW w:w="3755" w:type="dxa"/>
          </w:tcPr>
          <w:p w:rsidR="003F63EA" w:rsidRPr="0076366C" w:rsidRDefault="003F63E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F63EA" w:rsidRPr="00C0031F" w:rsidRDefault="003F63EA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878</w:t>
            </w:r>
          </w:p>
        </w:tc>
        <w:tc>
          <w:tcPr>
            <w:tcW w:w="293" w:type="dxa"/>
            <w:gridSpan w:val="2"/>
          </w:tcPr>
          <w:p w:rsidR="003F63EA" w:rsidRPr="0076366C" w:rsidRDefault="003F63E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3F63EA" w:rsidRPr="00C0031F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90" w:type="dxa"/>
          </w:tcPr>
          <w:p w:rsidR="003F63EA" w:rsidRPr="0076366C" w:rsidRDefault="003F63E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F63EA" w:rsidRPr="003F63EA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3,226</w:t>
            </w:r>
          </w:p>
        </w:tc>
        <w:tc>
          <w:tcPr>
            <w:tcW w:w="289" w:type="dxa"/>
          </w:tcPr>
          <w:p w:rsidR="003F63EA" w:rsidRPr="0076366C" w:rsidRDefault="003F63E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63EA" w:rsidRPr="00C0031F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3,186</w:t>
            </w:r>
          </w:p>
        </w:tc>
      </w:tr>
      <w:tr w:rsidR="00571CF4" w:rsidRPr="00775D54" w:rsidTr="00571CF4">
        <w:trPr>
          <w:cantSplit/>
        </w:trPr>
        <w:tc>
          <w:tcPr>
            <w:tcW w:w="3755" w:type="dxa"/>
          </w:tcPr>
          <w:p w:rsidR="00571CF4" w:rsidRPr="0076366C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1CF4" w:rsidRPr="005A5003" w:rsidRDefault="00571CF4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571CF4" w:rsidRPr="005A5003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571CF4" w:rsidRPr="00571CF4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571CF4" w:rsidRDefault="00571CF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1CF4" w:rsidRPr="00775D54" w:rsidTr="0069708B">
        <w:trPr>
          <w:cantSplit/>
        </w:trPr>
        <w:tc>
          <w:tcPr>
            <w:tcW w:w="3755" w:type="dxa"/>
          </w:tcPr>
          <w:p w:rsidR="00571CF4" w:rsidRPr="00802B2B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1CF4" w:rsidRPr="003F63EA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51,723</w:t>
            </w: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52,284</w:t>
            </w:r>
          </w:p>
        </w:tc>
      </w:tr>
      <w:tr w:rsidR="003F63EA" w:rsidRPr="00775D54" w:rsidTr="00571CF4">
        <w:trPr>
          <w:cantSplit/>
        </w:trPr>
        <w:tc>
          <w:tcPr>
            <w:tcW w:w="3755" w:type="dxa"/>
          </w:tcPr>
          <w:p w:rsidR="003F63EA" w:rsidRPr="00802B2B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F63EA" w:rsidRPr="003F63EA" w:rsidRDefault="003F63EA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9,900</w:t>
            </w:r>
          </w:p>
        </w:tc>
        <w:tc>
          <w:tcPr>
            <w:tcW w:w="293" w:type="dxa"/>
            <w:gridSpan w:val="2"/>
          </w:tcPr>
          <w:p w:rsidR="003F63EA" w:rsidRPr="0076366C" w:rsidRDefault="003F63E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3F63EA" w:rsidRPr="00C0031F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90" w:type="dxa"/>
          </w:tcPr>
          <w:p w:rsidR="003F63EA" w:rsidRPr="0076366C" w:rsidRDefault="003F63E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3F63EA" w:rsidRPr="003F63EA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9,900</w:t>
            </w:r>
          </w:p>
        </w:tc>
        <w:tc>
          <w:tcPr>
            <w:tcW w:w="289" w:type="dxa"/>
          </w:tcPr>
          <w:p w:rsidR="003F63EA" w:rsidRPr="0076366C" w:rsidRDefault="003F63E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3F63EA" w:rsidRPr="00C0031F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</w:tr>
      <w:tr w:rsidR="003F63EA" w:rsidRPr="00775D54" w:rsidTr="00571CF4">
        <w:trPr>
          <w:cantSplit/>
        </w:trPr>
        <w:tc>
          <w:tcPr>
            <w:tcW w:w="3755" w:type="dxa"/>
          </w:tcPr>
          <w:p w:rsidR="003F63EA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F63EA" w:rsidRPr="003F63EA" w:rsidRDefault="003F63EA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9,900</w:t>
            </w:r>
          </w:p>
        </w:tc>
        <w:tc>
          <w:tcPr>
            <w:tcW w:w="293" w:type="dxa"/>
            <w:gridSpan w:val="2"/>
          </w:tcPr>
          <w:p w:rsidR="003F63EA" w:rsidRPr="0076366C" w:rsidRDefault="003F63E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3F63EA" w:rsidRPr="00C0031F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90" w:type="dxa"/>
          </w:tcPr>
          <w:p w:rsidR="003F63EA" w:rsidRPr="0076366C" w:rsidRDefault="003F63E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F63EA" w:rsidRPr="003F63EA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61,623</w:t>
            </w:r>
          </w:p>
        </w:tc>
        <w:tc>
          <w:tcPr>
            <w:tcW w:w="289" w:type="dxa"/>
          </w:tcPr>
          <w:p w:rsidR="003F63EA" w:rsidRPr="0076366C" w:rsidRDefault="003F63E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63EA" w:rsidRPr="00C0031F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62,305</w:t>
            </w:r>
          </w:p>
        </w:tc>
      </w:tr>
      <w:tr w:rsidR="00571CF4" w:rsidRPr="00775D54" w:rsidTr="00571CF4">
        <w:trPr>
          <w:cantSplit/>
        </w:trPr>
        <w:tc>
          <w:tcPr>
            <w:tcW w:w="3755" w:type="dxa"/>
          </w:tcPr>
          <w:p w:rsidR="00571CF4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1CF4" w:rsidRPr="003F63EA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63E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3F63EA">
              <w:rPr>
                <w:rFonts w:ascii="Angsana New" w:hAnsi="Angsana New"/>
                <w:bCs/>
                <w:sz w:val="30"/>
                <w:szCs w:val="30"/>
              </w:rPr>
              <w:t>10,778</w:t>
            </w: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10,889</w:t>
            </w: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71CF4" w:rsidRPr="003F63EA" w:rsidRDefault="003F63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64,849</w:t>
            </w: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65,491</w:t>
            </w:r>
          </w:p>
        </w:tc>
      </w:tr>
    </w:tbl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="00D9656E">
        <w:rPr>
          <w:rFonts w:ascii="Angsana New" w:hAnsi="Angsana New" w:hint="cs"/>
          <w:sz w:val="30"/>
          <w:szCs w:val="30"/>
          <w:cs/>
        </w:rPr>
        <w:t>มีน</w:t>
      </w:r>
      <w:r w:rsidRPr="00E47182">
        <w:rPr>
          <w:rFonts w:ascii="Angsana New" w:hAnsi="Angsana New"/>
          <w:sz w:val="30"/>
          <w:szCs w:val="30"/>
          <w:cs/>
        </w:rPr>
        <w:t xml:space="preserve">าคม </w:t>
      </w:r>
      <w:r w:rsidR="0081586F">
        <w:rPr>
          <w:rFonts w:ascii="Angsana New" w:hAnsi="Angsana New"/>
          <w:sz w:val="30"/>
          <w:szCs w:val="30"/>
        </w:rPr>
        <w:t>2564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81586F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81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1586F" w:rsidRPr="00E24209" w:rsidTr="00783015">
        <w:trPr>
          <w:cantSplit/>
        </w:trPr>
        <w:tc>
          <w:tcPr>
            <w:tcW w:w="4059" w:type="dxa"/>
          </w:tcPr>
          <w:p w:rsidR="0081586F" w:rsidRPr="00840E3A" w:rsidRDefault="0081586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81586F" w:rsidRPr="0081586F" w:rsidRDefault="0081586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84" w:type="dxa"/>
          </w:tcPr>
          <w:p w:rsidR="0081586F" w:rsidRPr="00E24209" w:rsidRDefault="0081586F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1586F" w:rsidRPr="00393430" w:rsidRDefault="008158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83" w:type="dxa"/>
          </w:tcPr>
          <w:p w:rsidR="0081586F" w:rsidRPr="00E24209" w:rsidRDefault="0081586F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81586F" w:rsidRPr="0081586F" w:rsidRDefault="0081586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Pr="0081586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81586F" w:rsidRPr="00D413D6" w:rsidRDefault="0081586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81586F" w:rsidRPr="00393430" w:rsidRDefault="008158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</w:tr>
      <w:tr w:rsidR="00FD0923" w:rsidRPr="00E24209" w:rsidTr="00783015">
        <w:trPr>
          <w:cantSplit/>
        </w:trPr>
        <w:tc>
          <w:tcPr>
            <w:tcW w:w="4059" w:type="dxa"/>
          </w:tcPr>
          <w:p w:rsidR="00FD0923" w:rsidRPr="00B97542" w:rsidRDefault="00FD09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FD0923" w:rsidRPr="00FD0923" w:rsidRDefault="00FD0923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250</w:t>
            </w:r>
          </w:p>
        </w:tc>
        <w:tc>
          <w:tcPr>
            <w:tcW w:w="284" w:type="dxa"/>
          </w:tcPr>
          <w:p w:rsidR="00FD0923" w:rsidRPr="00EC7D7C" w:rsidRDefault="00FD092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FD0923" w:rsidRPr="00145120" w:rsidRDefault="00FD092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45120">
              <w:rPr>
                <w:rFonts w:ascii="Angsana New" w:hAnsi="Angsana New"/>
                <w:bCs/>
                <w:sz w:val="30"/>
                <w:szCs w:val="30"/>
              </w:rPr>
              <w:t>7,550</w:t>
            </w:r>
          </w:p>
        </w:tc>
        <w:tc>
          <w:tcPr>
            <w:tcW w:w="283" w:type="dxa"/>
          </w:tcPr>
          <w:p w:rsidR="00FD0923" w:rsidRPr="00EC7D7C" w:rsidRDefault="00FD092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FD0923" w:rsidRPr="00145120" w:rsidRDefault="00FD0923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Pr="0014512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:rsidR="00FD0923" w:rsidRPr="00EC7D7C" w:rsidRDefault="00FD09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FD0923" w:rsidRPr="004B1EAF" w:rsidRDefault="00FD092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D0923" w:rsidRPr="00E24209" w:rsidTr="00862576">
        <w:trPr>
          <w:cantSplit/>
        </w:trPr>
        <w:tc>
          <w:tcPr>
            <w:tcW w:w="4059" w:type="dxa"/>
          </w:tcPr>
          <w:p w:rsidR="00FD0923" w:rsidRPr="00B97542" w:rsidRDefault="00FD09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D0923" w:rsidRPr="004B1EAF" w:rsidRDefault="00FD0923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D0923" w:rsidRPr="00EC7D7C" w:rsidRDefault="00FD092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0923" w:rsidRPr="00145120" w:rsidRDefault="00FD092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5120">
              <w:rPr>
                <w:rFonts w:ascii="Angsana New" w:hAnsi="Angsana New"/>
                <w:bCs/>
                <w:sz w:val="30"/>
                <w:szCs w:val="30"/>
              </w:rPr>
              <w:t>(2,800)</w:t>
            </w:r>
          </w:p>
        </w:tc>
        <w:tc>
          <w:tcPr>
            <w:tcW w:w="283" w:type="dxa"/>
          </w:tcPr>
          <w:p w:rsidR="00FD0923" w:rsidRPr="00EC7D7C" w:rsidRDefault="00FD092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FD0923" w:rsidRPr="004B1EAF" w:rsidRDefault="00FD0923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D0923" w:rsidRPr="00EC7D7C" w:rsidRDefault="00FD09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FD0923" w:rsidRPr="004B1EAF" w:rsidRDefault="00FD092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(13,100)</w:t>
            </w:r>
          </w:p>
        </w:tc>
      </w:tr>
      <w:tr w:rsidR="0081586F" w:rsidRPr="00E24209" w:rsidTr="00862576">
        <w:trPr>
          <w:cantSplit/>
        </w:trPr>
        <w:tc>
          <w:tcPr>
            <w:tcW w:w="4059" w:type="dxa"/>
          </w:tcPr>
          <w:p w:rsidR="0081586F" w:rsidRPr="00840E3A" w:rsidRDefault="0081586F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586F" w:rsidRPr="00FD0923" w:rsidRDefault="00FD0923" w:rsidP="008D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81586F" w:rsidRPr="00FD0923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</w:p>
        </w:tc>
        <w:tc>
          <w:tcPr>
            <w:tcW w:w="284" w:type="dxa"/>
          </w:tcPr>
          <w:p w:rsidR="0081586F" w:rsidRPr="00EC7D7C" w:rsidRDefault="0081586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1586F" w:rsidRPr="00145120" w:rsidRDefault="008158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5120">
              <w:rPr>
                <w:rFonts w:ascii="Angsana New" w:hAnsi="Angsana New" w:hint="cs"/>
                <w:b/>
                <w:sz w:val="30"/>
                <w:szCs w:val="30"/>
                <w:cs/>
              </w:rPr>
              <w:t>136,480</w:t>
            </w:r>
          </w:p>
        </w:tc>
        <w:tc>
          <w:tcPr>
            <w:tcW w:w="283" w:type="dxa"/>
          </w:tcPr>
          <w:p w:rsidR="0081586F" w:rsidRPr="00EC7D7C" w:rsidRDefault="0081586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586F" w:rsidRPr="00FD0923" w:rsidRDefault="00FD0923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0923">
              <w:rPr>
                <w:rFonts w:ascii="Angsana New" w:hAnsi="Angsana New"/>
                <w:bCs/>
                <w:sz w:val="30"/>
                <w:szCs w:val="30"/>
              </w:rPr>
              <w:t>76</w:t>
            </w:r>
            <w:r w:rsidR="0081586F" w:rsidRPr="00FD0923">
              <w:rPr>
                <w:rFonts w:ascii="Angsana New" w:hAnsi="Angsana New" w:hint="cs"/>
                <w:b/>
                <w:sz w:val="30"/>
                <w:szCs w:val="30"/>
                <w:cs/>
              </w:rPr>
              <w:t>,500</w:t>
            </w:r>
          </w:p>
        </w:tc>
        <w:tc>
          <w:tcPr>
            <w:tcW w:w="284" w:type="dxa"/>
          </w:tcPr>
          <w:p w:rsidR="0081586F" w:rsidRPr="00EC7D7C" w:rsidRDefault="0081586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81586F" w:rsidRPr="004B1EAF" w:rsidRDefault="008158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b/>
                <w:sz w:val="30"/>
                <w:szCs w:val="30"/>
                <w:cs/>
              </w:rPr>
              <w:t>101,500</w:t>
            </w:r>
          </w:p>
        </w:tc>
      </w:tr>
    </w:tbl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83" w:type="dxa"/>
        <w:tblInd w:w="-72" w:type="dxa"/>
        <w:tblLayout w:type="fixed"/>
        <w:tblLook w:val="0000"/>
      </w:tblPr>
      <w:tblGrid>
        <w:gridCol w:w="414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:rsidTr="00FB7FAE">
        <w:trPr>
          <w:cantSplit/>
        </w:trPr>
        <w:tc>
          <w:tcPr>
            <w:tcW w:w="4149" w:type="dxa"/>
          </w:tcPr>
          <w:p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มีนาคม2564</w:t>
            </w:r>
          </w:p>
        </w:tc>
        <w:tc>
          <w:tcPr>
            <w:tcW w:w="270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8" w:type="dxa"/>
          </w:tcPr>
          <w:p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มีนาคม2564</w:t>
            </w:r>
          </w:p>
        </w:tc>
        <w:tc>
          <w:tcPr>
            <w:tcW w:w="284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4E551F" w:rsidRPr="002918CA" w:rsidTr="00FB7FAE">
        <w:trPr>
          <w:cantSplit/>
        </w:trPr>
        <w:tc>
          <w:tcPr>
            <w:tcW w:w="4149" w:type="dxa"/>
          </w:tcPr>
          <w:p w:rsidR="004E551F" w:rsidRPr="002918CA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:rsidR="005750F9" w:rsidRPr="004F04BA" w:rsidRDefault="004F04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750F9" w:rsidRPr="004F04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:rsidR="005750F9" w:rsidRPr="007E2CE7" w:rsidRDefault="005750F9" w:rsidP="00482755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50F9"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88" w:type="dxa"/>
          </w:tcPr>
          <w:p w:rsidR="005750F9" w:rsidRPr="000233DF" w:rsidRDefault="005750F9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50F9" w:rsidRPr="004F04BA" w:rsidRDefault="004F04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="005750F9" w:rsidRPr="004F04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088</w:t>
            </w:r>
          </w:p>
        </w:tc>
        <w:tc>
          <w:tcPr>
            <w:tcW w:w="284" w:type="dxa"/>
          </w:tcPr>
          <w:p w:rsidR="005750F9" w:rsidRPr="000233DF" w:rsidRDefault="005750F9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39,781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4F04BA" w:rsidRDefault="004F04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423</w:t>
            </w:r>
            <w:r w:rsidR="005750F9" w:rsidRPr="004F04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348,380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4F04BA" w:rsidRDefault="004F04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230</w:t>
            </w:r>
            <w:r w:rsidR="005750F9" w:rsidRPr="004F04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849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4F04BA" w:rsidRDefault="004F04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427</w:t>
            </w:r>
            <w:r w:rsidR="005750F9" w:rsidRPr="004F04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351,808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4F04BA" w:rsidRDefault="004F04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279</w:t>
            </w:r>
            <w:r w:rsidR="005750F9" w:rsidRPr="004F04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9441A8">
              <w:rPr>
                <w:rFonts w:ascii="Angsana New" w:hAnsi="Angsana New"/>
                <w:bCs/>
                <w:sz w:val="30"/>
                <w:szCs w:val="30"/>
              </w:rPr>
              <w:t>37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226,000</w:t>
            </w:r>
          </w:p>
        </w:tc>
      </w:tr>
      <w:tr w:rsidR="005750F9" w:rsidRPr="002918CA" w:rsidTr="00FB7FAE">
        <w:trPr>
          <w:cantSplit/>
        </w:trPr>
        <w:tc>
          <w:tcPr>
            <w:tcW w:w="4149" w:type="dxa"/>
          </w:tcPr>
          <w:p w:rsidR="005750F9" w:rsidRPr="002918CA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0F9" w:rsidRPr="004F04BA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50F9" w:rsidRPr="002918CA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2918CA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5750F9" w:rsidRPr="004F04BA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5750F9" w:rsidRPr="002918CA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5" w:type="dxa"/>
          </w:tcPr>
          <w:p w:rsidR="005750F9" w:rsidRPr="004F04BA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04BA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4F04BA">
              <w:rPr>
                <w:rFonts w:ascii="Angsana New" w:hAnsi="Angsana New"/>
                <w:bCs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1,804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4F04BA" w:rsidRDefault="004F04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5750F9" w:rsidRPr="004F04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732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36,127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:rsidR="005750F9" w:rsidRPr="004F04BA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04BA">
              <w:rPr>
                <w:rFonts w:ascii="Angsana New" w:hAnsi="Angsana New"/>
                <w:bCs/>
                <w:sz w:val="30"/>
                <w:szCs w:val="30"/>
              </w:rPr>
              <w:t>20,4</w:t>
            </w:r>
            <w:r w:rsidR="004F04BA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20,436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4F04BA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04BA">
              <w:rPr>
                <w:rFonts w:ascii="Angsana New" w:hAnsi="Angsana New"/>
                <w:bCs/>
                <w:sz w:val="30"/>
                <w:szCs w:val="30"/>
              </w:rPr>
              <w:t>20,4</w:t>
            </w:r>
            <w:r w:rsidR="004F04BA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20,436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:rsidR="005750F9" w:rsidRPr="004F04BA" w:rsidRDefault="004F04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5750F9" w:rsidRPr="004F04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670F4">
              <w:rPr>
                <w:rFonts w:ascii="Angsana New" w:hAnsi="Angsana New"/>
                <w:bCs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14,559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4F04BA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04BA">
              <w:rPr>
                <w:rFonts w:ascii="Angsana New" w:hAnsi="Angsana New"/>
                <w:bCs/>
                <w:sz w:val="30"/>
                <w:szCs w:val="30"/>
              </w:rPr>
              <w:t>10,6</w:t>
            </w:r>
            <w:r w:rsidR="004F04BA"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10,620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4F04BA" w:rsidRDefault="00AE0BE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5750F9" w:rsidRPr="004F04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13,931</w:t>
            </w:r>
          </w:p>
        </w:tc>
        <w:tc>
          <w:tcPr>
            <w:tcW w:w="288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4F04BA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04BA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AE0BE1">
              <w:rPr>
                <w:rFonts w:ascii="Angsana New" w:hAnsi="Angsana New"/>
                <w:bCs/>
                <w:sz w:val="30"/>
                <w:szCs w:val="30"/>
              </w:rPr>
              <w:t>016</w:t>
            </w:r>
          </w:p>
        </w:tc>
        <w:tc>
          <w:tcPr>
            <w:tcW w:w="284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8,332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4F04BA" w:rsidRDefault="00AE0BE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</w:t>
            </w:r>
            <w:r w:rsidR="004670F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50,730</w:t>
            </w:r>
          </w:p>
        </w:tc>
        <w:tc>
          <w:tcPr>
            <w:tcW w:w="288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4F04BA" w:rsidRDefault="00AE0BE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72</w:t>
            </w:r>
            <w:r w:rsidR="005750F9" w:rsidRPr="004F04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865</w:t>
            </w:r>
          </w:p>
        </w:tc>
        <w:tc>
          <w:tcPr>
            <w:tcW w:w="284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75,515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4F04BA" w:rsidRDefault="00AE0BE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473</w:t>
            </w:r>
            <w:r w:rsidR="004670F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402,538</w:t>
            </w:r>
          </w:p>
        </w:tc>
        <w:tc>
          <w:tcPr>
            <w:tcW w:w="288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4F04BA" w:rsidRDefault="00AE0BE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352</w:t>
            </w:r>
            <w:r w:rsidR="005750F9" w:rsidRPr="004F04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  <w:tc>
          <w:tcPr>
            <w:tcW w:w="284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301,515</w:t>
            </w:r>
          </w:p>
        </w:tc>
      </w:tr>
    </w:tbl>
    <w:p w:rsidR="005750F9" w:rsidRDefault="005750F9" w:rsidP="00575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2" w:type="dxa"/>
        <w:tblInd w:w="-72" w:type="dxa"/>
        <w:tblLayout w:type="fixed"/>
        <w:tblLook w:val="0000"/>
      </w:tblPr>
      <w:tblGrid>
        <w:gridCol w:w="4149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:rsidTr="00FB7FAE">
        <w:trPr>
          <w:cantSplit/>
        </w:trPr>
        <w:tc>
          <w:tcPr>
            <w:tcW w:w="4149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:rsidTr="00FB7FAE">
        <w:trPr>
          <w:cantSplit/>
        </w:trPr>
        <w:tc>
          <w:tcPr>
            <w:tcW w:w="4149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:rsidTr="00FB7FAE">
        <w:trPr>
          <w:cantSplit/>
        </w:trPr>
        <w:tc>
          <w:tcPr>
            <w:tcW w:w="4149" w:type="dxa"/>
          </w:tcPr>
          <w:p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มีนาคม2564</w:t>
            </w:r>
          </w:p>
        </w:tc>
        <w:tc>
          <w:tcPr>
            <w:tcW w:w="270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8" w:type="dxa"/>
          </w:tcPr>
          <w:p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มีนาคม2564</w:t>
            </w:r>
          </w:p>
        </w:tc>
        <w:tc>
          <w:tcPr>
            <w:tcW w:w="284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FC6AA5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5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320,744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251,211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165,057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122,405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:rsidR="005750F9" w:rsidRPr="00452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452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96,366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89,318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64,285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61,665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5" w:type="dxa"/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5,666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5,203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1,235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1,126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5" w:type="dxa"/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3,592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4,639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1,381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329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26,378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26,024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14,410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13,560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452,746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376,395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246,368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201,085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275" w:type="dxa"/>
          </w:tcPr>
          <w:p w:rsidR="005750F9" w:rsidRPr="00452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452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275" w:type="dxa"/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(29,735</w:t>
            </w:r>
            <w:r w:rsidR="005750F9" w:rsidRPr="004520F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(28,015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(15,519</w:t>
            </w:r>
            <w:r w:rsidR="005750F9" w:rsidRPr="004520F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7536">
              <w:rPr>
                <w:rFonts w:ascii="Angsana New" w:hAnsi="Angsana New"/>
                <w:bCs/>
                <w:sz w:val="30"/>
                <w:szCs w:val="30"/>
              </w:rPr>
              <w:t xml:space="preserve">   (1</w:t>
            </w:r>
            <w:r>
              <w:rPr>
                <w:rFonts w:ascii="Angsana New" w:hAnsi="Angsana New"/>
                <w:bCs/>
                <w:sz w:val="30"/>
                <w:szCs w:val="30"/>
              </w:rPr>
              <w:t>4,866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423</w:t>
            </w:r>
            <w:r w:rsidR="005750F9" w:rsidRPr="004520F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348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380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4520F9" w:rsidRDefault="00452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230,849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</w:tr>
    </w:tbl>
    <w:p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A5003" w:rsidRPr="005A5003" w:rsidRDefault="005A5003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0D641F" w:rsidRPr="00F27901" w:rsidRDefault="000D641F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0D641F" w:rsidRPr="00F27901" w:rsidSect="0014168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2"/>
          <w:cols w:space="720"/>
          <w:titlePg/>
          <w:docGrid w:linePitch="245"/>
        </w:sectPr>
      </w:pPr>
    </w:p>
    <w:p w:rsidR="004E0F56" w:rsidRDefault="006353B5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5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182CE2">
        <w:rPr>
          <w:rFonts w:ascii="Angsana New" w:hAnsi="Angsana New"/>
          <w:sz w:val="30"/>
          <w:szCs w:val="30"/>
        </w:rPr>
        <w:t>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182CE2">
        <w:rPr>
          <w:rFonts w:ascii="Angsana New" w:hAnsi="Angsana New" w:hint="cs"/>
          <w:sz w:val="30"/>
          <w:szCs w:val="30"/>
          <w:cs/>
        </w:rPr>
        <w:t>มีนาคม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645819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A53DBC">
        <w:rPr>
          <w:rFonts w:ascii="Angsana New" w:hAnsi="Angsana New" w:hint="cs"/>
          <w:sz w:val="30"/>
          <w:szCs w:val="30"/>
          <w:cs/>
        </w:rPr>
        <w:t>6</w:t>
      </w:r>
      <w:r w:rsidR="00645819">
        <w:rPr>
          <w:rFonts w:ascii="Angsana New" w:hAnsi="Angsana New" w:hint="cs"/>
          <w:sz w:val="30"/>
          <w:szCs w:val="30"/>
          <w:cs/>
        </w:rPr>
        <w:t>3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645819" w:rsidRPr="00D02D1D" w:rsidTr="00182CE2">
        <w:trPr>
          <w:cantSplit/>
        </w:trPr>
        <w:tc>
          <w:tcPr>
            <w:tcW w:w="3866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มีนาคม2564</w:t>
            </w:r>
          </w:p>
        </w:tc>
        <w:tc>
          <w:tcPr>
            <w:tcW w:w="236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38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มีนาคม2564</w:t>
            </w:r>
          </w:p>
        </w:tc>
        <w:tc>
          <w:tcPr>
            <w:tcW w:w="236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36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645819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มีนาคม2564</w:t>
            </w:r>
          </w:p>
        </w:tc>
        <w:tc>
          <w:tcPr>
            <w:tcW w:w="236" w:type="dxa"/>
          </w:tcPr>
          <w:p w:rsidR="00645819" w:rsidRPr="00D02D1D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45819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</w:tr>
      <w:tr w:rsidR="00473E8B" w:rsidRPr="00D02D1D" w:rsidTr="00F2450E">
        <w:trPr>
          <w:cantSplit/>
        </w:trPr>
        <w:tc>
          <w:tcPr>
            <w:tcW w:w="386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819" w:rsidRPr="00E25899" w:rsidTr="000870CD">
        <w:trPr>
          <w:cantSplit/>
        </w:trPr>
        <w:tc>
          <w:tcPr>
            <w:tcW w:w="3866" w:type="dxa"/>
            <w:vAlign w:val="center"/>
          </w:tcPr>
          <w:p w:rsidR="00645819" w:rsidRPr="00E25899" w:rsidRDefault="0064581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645819" w:rsidRPr="008D5C5A" w:rsidRDefault="0064581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10</w:t>
            </w:r>
            <w:r w:rsidRPr="008D5C5A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5C5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645819" w:rsidRPr="008D5C5A" w:rsidRDefault="0064581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645819" w:rsidRPr="008D73D5" w:rsidRDefault="00645819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645819" w:rsidRPr="00D96202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645819" w:rsidRPr="00D96202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45819" w:rsidRPr="00D669DF" w:rsidRDefault="00D669D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9,979</w:t>
            </w:r>
          </w:p>
        </w:tc>
        <w:tc>
          <w:tcPr>
            <w:tcW w:w="236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45819" w:rsidRPr="008D5C5A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24,449</w:t>
            </w:r>
          </w:p>
        </w:tc>
      </w:tr>
      <w:tr w:rsidR="00645819" w:rsidRPr="00E25899" w:rsidTr="000870CD">
        <w:trPr>
          <w:cantSplit/>
        </w:trPr>
        <w:tc>
          <w:tcPr>
            <w:tcW w:w="3866" w:type="dxa"/>
            <w:vAlign w:val="center"/>
          </w:tcPr>
          <w:p w:rsidR="00645819" w:rsidRPr="00E25899" w:rsidRDefault="0064581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645819" w:rsidRPr="008D5C5A" w:rsidRDefault="0064581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645819" w:rsidRPr="008D5C5A" w:rsidRDefault="0064581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645819" w:rsidRPr="008D73D5" w:rsidRDefault="00645819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645819" w:rsidRPr="00D96202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645819" w:rsidRPr="00D96202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45819" w:rsidRPr="008D5C5A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45819" w:rsidRPr="008D5C5A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45819" w:rsidRPr="00E25899" w:rsidTr="00C17EB6">
        <w:trPr>
          <w:cantSplit/>
        </w:trPr>
        <w:tc>
          <w:tcPr>
            <w:tcW w:w="3866" w:type="dxa"/>
            <w:vAlign w:val="center"/>
          </w:tcPr>
          <w:p w:rsidR="00645819" w:rsidRPr="00E25899" w:rsidRDefault="0064581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645819" w:rsidRPr="008D5C5A" w:rsidRDefault="0064581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645819" w:rsidRPr="008D5C5A" w:rsidRDefault="00645819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645819" w:rsidRPr="008D73D5" w:rsidRDefault="00645819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645819" w:rsidRPr="00D96202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645819" w:rsidRPr="00D96202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45819" w:rsidRPr="008D5C5A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45819" w:rsidRPr="008D5C5A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45819" w:rsidRPr="00E25899" w:rsidTr="00011B7B">
        <w:trPr>
          <w:cantSplit/>
        </w:trPr>
        <w:tc>
          <w:tcPr>
            <w:tcW w:w="3866" w:type="dxa"/>
            <w:vAlign w:val="center"/>
          </w:tcPr>
          <w:p w:rsidR="00645819" w:rsidRPr="00E25899" w:rsidRDefault="00645819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645819" w:rsidRPr="008D5C5A" w:rsidRDefault="0064581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645819" w:rsidRPr="00B9369C" w:rsidRDefault="0064581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645819" w:rsidRPr="00B9369C" w:rsidRDefault="0064581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645819" w:rsidRPr="008D5C5A" w:rsidRDefault="0064581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645819" w:rsidRPr="00B9369C" w:rsidRDefault="00645819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645819" w:rsidRPr="00B9369C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645819" w:rsidRPr="00D669DF" w:rsidRDefault="00D669DF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  <w:r w:rsidR="00645819" w:rsidRPr="00D669DF">
              <w:rPr>
                <w:rFonts w:ascii="Angsana New" w:hAnsi="Angsana New"/>
                <w:sz w:val="30"/>
                <w:szCs w:val="30"/>
              </w:rPr>
              <w:t>,</w:t>
            </w:r>
            <w:r w:rsidR="00D52ADC">
              <w:rPr>
                <w:rFonts w:ascii="Angsana New" w:hAnsi="Angsana New"/>
                <w:sz w:val="30"/>
                <w:szCs w:val="30"/>
              </w:rPr>
              <w:t>40</w:t>
            </w:r>
            <w:r w:rsidR="00233C49">
              <w:rPr>
                <w:rFonts w:ascii="Angsana New" w:hAnsi="Angsana New"/>
                <w:sz w:val="30"/>
                <w:szCs w:val="30"/>
              </w:rPr>
              <w:t>1*</w:t>
            </w:r>
          </w:p>
        </w:tc>
        <w:tc>
          <w:tcPr>
            <w:tcW w:w="236" w:type="dxa"/>
          </w:tcPr>
          <w:p w:rsidR="00645819" w:rsidRPr="00D96202" w:rsidRDefault="00645819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645819" w:rsidRPr="008D73D5" w:rsidRDefault="00645819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167,363</w:t>
            </w:r>
          </w:p>
        </w:tc>
        <w:tc>
          <w:tcPr>
            <w:tcW w:w="236" w:type="dxa"/>
          </w:tcPr>
          <w:p w:rsidR="00645819" w:rsidRPr="00D96202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45819" w:rsidRPr="008D5C5A" w:rsidRDefault="00645819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45819" w:rsidRPr="00B9369C" w:rsidRDefault="00645819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45819" w:rsidRPr="008D5C5A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669DF" w:rsidRPr="00E25899" w:rsidTr="00C17EB6">
        <w:trPr>
          <w:cantSplit/>
        </w:trPr>
        <w:tc>
          <w:tcPr>
            <w:tcW w:w="3866" w:type="dxa"/>
          </w:tcPr>
          <w:p w:rsidR="00D669DF" w:rsidRPr="00E25899" w:rsidRDefault="00D669D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D669DF" w:rsidRPr="00B9369C" w:rsidRDefault="00D669D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669DF" w:rsidRPr="00B9369C" w:rsidRDefault="00D669D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D669DF" w:rsidRPr="00B9369C" w:rsidRDefault="00D669D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D669DF" w:rsidRPr="00B9369C" w:rsidRDefault="00D669D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D669DF" w:rsidRPr="00B9369C" w:rsidRDefault="00D669D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669DF" w:rsidRPr="00B9369C" w:rsidRDefault="00D669D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669DF" w:rsidRPr="00B9369C" w:rsidRDefault="00D669D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D669DF" w:rsidRPr="00B9369C" w:rsidRDefault="00D669D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69DF" w:rsidRPr="00D669DF" w:rsidRDefault="00D669DF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680,191</w:t>
            </w:r>
          </w:p>
        </w:tc>
        <w:tc>
          <w:tcPr>
            <w:tcW w:w="236" w:type="dxa"/>
          </w:tcPr>
          <w:p w:rsidR="00D669DF" w:rsidRPr="00D96202" w:rsidRDefault="00D669D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D669DF" w:rsidRPr="008D73D5" w:rsidRDefault="00D669D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687,153</w:t>
            </w:r>
          </w:p>
        </w:tc>
        <w:tc>
          <w:tcPr>
            <w:tcW w:w="236" w:type="dxa"/>
          </w:tcPr>
          <w:p w:rsidR="00D669DF" w:rsidRPr="00D96202" w:rsidRDefault="00D669D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69DF" w:rsidRPr="00D669DF" w:rsidRDefault="00D669DF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9,979</w:t>
            </w:r>
          </w:p>
        </w:tc>
        <w:tc>
          <w:tcPr>
            <w:tcW w:w="236" w:type="dxa"/>
          </w:tcPr>
          <w:p w:rsidR="00D669DF" w:rsidRPr="00B9369C" w:rsidRDefault="00D669DF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D669DF" w:rsidRPr="008D5C5A" w:rsidRDefault="00D669D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24,449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97329" w:rsidRPr="00946FCD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>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>สามัญเพิ่มทุนของบริษัท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B4B67">
        <w:rPr>
          <w:rFonts w:ascii="Angsana New" w:hAnsi="Angsana New"/>
          <w:sz w:val="30"/>
          <w:szCs w:val="30"/>
          <w:cs/>
        </w:rPr>
        <w:t xml:space="preserve">รุ่นที่ </w:t>
      </w:r>
      <w:r w:rsidRPr="003B4B67">
        <w:rPr>
          <w:rFonts w:ascii="Angsana New" w:hAnsi="Angsana New"/>
          <w:sz w:val="30"/>
          <w:szCs w:val="30"/>
        </w:rPr>
        <w:t xml:space="preserve">2 (“SMART-W2”) </w:t>
      </w:r>
      <w:r w:rsidRPr="003B4B67">
        <w:rPr>
          <w:rFonts w:ascii="Angsana New" w:hAnsi="Angsana New"/>
          <w:sz w:val="30"/>
          <w:szCs w:val="30"/>
          <w:cs/>
        </w:rPr>
        <w:t>ชนิดระบุช</w:t>
      </w:r>
      <w:r>
        <w:rPr>
          <w:rFonts w:ascii="Angsana New" w:hAnsi="Angsana New"/>
          <w:sz w:val="30"/>
          <w:szCs w:val="30"/>
          <w:cs/>
        </w:rPr>
        <w:t xml:space="preserve">ื่อผู้ถือและสามารถเปลี่ยนมือได้ให้แก่ผู้ถือหุ้นเดิมจำนวน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</w:t>
      </w:r>
      <w:r>
        <w:rPr>
          <w:rFonts w:ascii="Angsana New" w:hAnsi="Angsana New"/>
          <w:sz w:val="30"/>
          <w:szCs w:val="30"/>
          <w:cs/>
        </w:rPr>
        <w:t>โดยไม่คิดมูลค่า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3B4B67">
        <w:rPr>
          <w:rFonts w:ascii="Angsana New" w:hAnsi="Angsana New"/>
          <w:sz w:val="30"/>
          <w:szCs w:val="30"/>
        </w:rPr>
        <w:t xml:space="preserve"> 1 </w:t>
      </w:r>
      <w:r w:rsidRPr="003B4B67">
        <w:rPr>
          <w:rFonts w:ascii="Angsana New" w:hAnsi="Angsana New"/>
          <w:sz w:val="30"/>
          <w:szCs w:val="30"/>
          <w:cs/>
        </w:rPr>
        <w:t>หน่วย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>มีสิทธิซื้อหุ้นสามัญเพิ่มทุนของบริษัท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B4B67">
        <w:rPr>
          <w:rFonts w:ascii="Angsana New" w:hAnsi="Angsana New"/>
          <w:sz w:val="30"/>
          <w:szCs w:val="30"/>
          <w:cs/>
        </w:rPr>
        <w:t>ได้</w:t>
      </w:r>
      <w:r w:rsidRPr="003B4B67">
        <w:rPr>
          <w:rFonts w:ascii="Angsana New" w:hAnsi="Angsana New"/>
          <w:sz w:val="30"/>
          <w:szCs w:val="30"/>
        </w:rPr>
        <w:t xml:space="preserve"> 1 </w:t>
      </w:r>
      <w:r w:rsidRPr="003B4B67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Pr="003B4B67">
        <w:rPr>
          <w:rFonts w:ascii="Angsana New" w:hAnsi="Angsana New"/>
          <w:sz w:val="30"/>
          <w:szCs w:val="30"/>
        </w:rPr>
        <w:t xml:space="preserve">1.50 </w:t>
      </w:r>
      <w:r w:rsidRPr="003B4B67">
        <w:rPr>
          <w:rFonts w:ascii="Angsana New" w:hAnsi="Angsana New"/>
          <w:sz w:val="30"/>
          <w:szCs w:val="30"/>
          <w:cs/>
        </w:rPr>
        <w:t>บาท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3B4B67">
        <w:rPr>
          <w:rFonts w:ascii="Angsana New" w:hAnsi="Angsana New"/>
          <w:sz w:val="30"/>
          <w:szCs w:val="30"/>
        </w:rPr>
        <w:t xml:space="preserve">2 </w:t>
      </w:r>
      <w:r w:rsidRPr="003B4B67">
        <w:rPr>
          <w:rFonts w:ascii="Angsana New" w:hAnsi="Angsana New"/>
          <w:sz w:val="30"/>
          <w:szCs w:val="30"/>
          <w:cs/>
        </w:rPr>
        <w:t>ปี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>นับจากวันที่ออกใบสำคัญแสดงสิทธิ (ตั้งแต่</w:t>
      </w:r>
      <w:r>
        <w:rPr>
          <w:rFonts w:ascii="Angsana New" w:hAnsi="Angsana New"/>
          <w:sz w:val="30"/>
          <w:szCs w:val="30"/>
          <w:cs/>
        </w:rPr>
        <w:t xml:space="preserve">วันที่ 4 ตุลาคม 2562 ถึงวันที่ </w:t>
      </w:r>
      <w:r>
        <w:rPr>
          <w:rFonts w:ascii="Angsana New" w:hAnsi="Angsana New"/>
          <w:sz w:val="30"/>
          <w:szCs w:val="30"/>
        </w:rPr>
        <w:t>1</w:t>
      </w:r>
      <w:r w:rsidRPr="003B4B67">
        <w:rPr>
          <w:rFonts w:ascii="Angsana New" w:hAnsi="Angsana New"/>
          <w:sz w:val="30"/>
          <w:szCs w:val="30"/>
          <w:cs/>
        </w:rPr>
        <w:t xml:space="preserve"> ตุลาคม 2564) ผู้ถือใบสำคัญแสดงสิทธิสามารถใช้สิทธิซื้อหุ้นสามัญของบริษัท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B4B67">
        <w:rPr>
          <w:rFonts w:ascii="Angsana New" w:hAnsi="Angsana New"/>
          <w:sz w:val="30"/>
          <w:szCs w:val="30"/>
          <w:cs/>
        </w:rPr>
        <w:t xml:space="preserve">ได้ 4 ครั้ง ได้แก่ วันทำการสุดท้ายของเดือนพฤษภาคม 2563 </w:t>
      </w:r>
      <w:r>
        <w:rPr>
          <w:rFonts w:ascii="Angsana New" w:hAnsi="Angsana New"/>
          <w:sz w:val="30"/>
          <w:szCs w:val="30"/>
          <w:cs/>
        </w:rPr>
        <w:t xml:space="preserve">เดือนพฤศจิกายน 2563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 xml:space="preserve">เดือนพฤษภาคม 2564 และวันที่ </w:t>
      </w:r>
      <w:r>
        <w:rPr>
          <w:rFonts w:ascii="Angsana New" w:hAnsi="Angsana New"/>
          <w:sz w:val="30"/>
          <w:szCs w:val="30"/>
        </w:rPr>
        <w:t>1</w:t>
      </w:r>
      <w:r w:rsidRPr="003B4B67">
        <w:rPr>
          <w:rFonts w:ascii="Angsana New" w:hAnsi="Angsana New"/>
          <w:sz w:val="30"/>
          <w:szCs w:val="30"/>
          <w:cs/>
        </w:rPr>
        <w:t xml:space="preserve"> ตุลาคม 2564 </w:t>
      </w:r>
      <w:r w:rsidRPr="00946FC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 xml:space="preserve">นำใบสำคัญแสดงสิทธิดังกล่าวเข้าจดทะเบียนกับตลาดหลักทรัพย์ เอ็ม เอ ไอ เมื่อวันที่ </w:t>
      </w:r>
      <w:r>
        <w:rPr>
          <w:rFonts w:ascii="Angsana New" w:hAnsi="Angsana New" w:hint="cs"/>
          <w:sz w:val="30"/>
          <w:szCs w:val="30"/>
          <w:cs/>
        </w:rPr>
        <w:t>22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</w:p>
    <w:p w:rsidR="007F7D23" w:rsidRDefault="007F7D23" w:rsidP="007F7D2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E03EE7" w:rsidRDefault="00233C49" w:rsidP="0023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/>
          <w:sz w:val="30"/>
          <w:szCs w:val="30"/>
        </w:rPr>
        <w:tab/>
      </w:r>
      <w:r w:rsidR="00E03EE7">
        <w:rPr>
          <w:rFonts w:ascii="Angsana New" w:hAnsi="Angsana New" w:hint="cs"/>
          <w:sz w:val="30"/>
          <w:szCs w:val="30"/>
          <w:cs/>
        </w:rPr>
        <w:t>ใน</w:t>
      </w:r>
      <w:r w:rsidR="00FB7FAE">
        <w:rPr>
          <w:rFonts w:ascii="Angsana New" w:hAnsi="Angsana New" w:hint="cs"/>
          <w:sz w:val="30"/>
          <w:szCs w:val="30"/>
          <w:cs/>
        </w:rPr>
        <w:t>ระหว่าง</w:t>
      </w:r>
      <w:r w:rsidR="00E03EE7">
        <w:rPr>
          <w:rFonts w:ascii="Angsana New" w:hAnsi="Angsana New" w:hint="cs"/>
          <w:sz w:val="30"/>
          <w:szCs w:val="30"/>
          <w:cs/>
        </w:rPr>
        <w:t>งวดสาม</w:t>
      </w:r>
      <w:r w:rsidR="00E03EE7" w:rsidRPr="002E6A6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03EE7">
        <w:rPr>
          <w:rFonts w:ascii="Angsana New" w:hAnsi="Angsana New" w:hint="cs"/>
          <w:sz w:val="30"/>
          <w:szCs w:val="30"/>
          <w:cs/>
        </w:rPr>
        <w:t>31</w:t>
      </w:r>
      <w:r w:rsidR="00E03EE7" w:rsidRPr="002E6A69">
        <w:rPr>
          <w:rFonts w:ascii="Angsana New" w:hAnsi="Angsana New" w:hint="cs"/>
          <w:sz w:val="30"/>
          <w:szCs w:val="30"/>
          <w:cs/>
        </w:rPr>
        <w:t xml:space="preserve"> </w:t>
      </w:r>
      <w:r w:rsidR="00E03EE7">
        <w:rPr>
          <w:rFonts w:ascii="Angsana New" w:hAnsi="Angsana New" w:hint="cs"/>
          <w:sz w:val="30"/>
          <w:szCs w:val="30"/>
          <w:cs/>
        </w:rPr>
        <w:t>มีนาคม 256</w:t>
      </w:r>
      <w:r w:rsidR="00697329">
        <w:rPr>
          <w:rFonts w:ascii="Angsana New" w:hAnsi="Angsana New" w:hint="cs"/>
          <w:sz w:val="30"/>
          <w:szCs w:val="30"/>
          <w:cs/>
        </w:rPr>
        <w:t>4</w:t>
      </w:r>
      <w:r w:rsidR="00E03EE7" w:rsidRPr="002E6A69">
        <w:rPr>
          <w:rFonts w:ascii="Angsana New" w:hAnsi="Angsana New" w:hint="cs"/>
          <w:sz w:val="30"/>
          <w:szCs w:val="30"/>
          <w:cs/>
        </w:rPr>
        <w:t xml:space="preserve"> กลุ่มบริษัทขายใบสำคัญแส</w:t>
      </w:r>
      <w:r w:rsidR="00E03EE7">
        <w:rPr>
          <w:rFonts w:ascii="Angsana New" w:hAnsi="Angsana New" w:hint="cs"/>
          <w:sz w:val="30"/>
          <w:szCs w:val="30"/>
          <w:cs/>
        </w:rPr>
        <w:t xml:space="preserve">ดงสิทธิที่ได้รับจัดสรรจำนวน </w:t>
      </w:r>
      <w:r w:rsidR="004A3E26">
        <w:rPr>
          <w:rFonts w:ascii="Angsana New" w:hAnsi="Angsana New"/>
          <w:sz w:val="30"/>
          <w:szCs w:val="30"/>
        </w:rPr>
        <w:t>20.2</w:t>
      </w:r>
      <w:r w:rsidR="00E03EE7" w:rsidRPr="002E6A69">
        <w:rPr>
          <w:rFonts w:ascii="Angsana New" w:hAnsi="Angsana New" w:hint="cs"/>
          <w:sz w:val="30"/>
          <w:szCs w:val="30"/>
          <w:cs/>
        </w:rPr>
        <w:t xml:space="preserve"> ล้านหน่วย โดยได้รับเงิน</w:t>
      </w:r>
      <w:r w:rsidR="00E03EE7">
        <w:rPr>
          <w:rFonts w:ascii="Angsana New" w:hAnsi="Angsana New" w:hint="cs"/>
          <w:sz w:val="30"/>
          <w:szCs w:val="30"/>
          <w:cs/>
        </w:rPr>
        <w:t xml:space="preserve">จากการขายในงบการเงินรวมจำนวน </w:t>
      </w:r>
      <w:r w:rsidR="00FC00CE">
        <w:rPr>
          <w:rFonts w:ascii="Angsana New" w:hAnsi="Angsana New"/>
          <w:sz w:val="30"/>
          <w:szCs w:val="30"/>
        </w:rPr>
        <w:t>7.2</w:t>
      </w:r>
      <w:r w:rsidR="00E03EE7" w:rsidRPr="002E6A69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63599C" w:rsidRDefault="0063599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97329" w:rsidRPr="006178D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6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697329" w:rsidRPr="00697329" w:rsidRDefault="0069732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97329" w:rsidRPr="0069436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 w:rsidRPr="00694366">
        <w:rPr>
          <w:rFonts w:ascii="Angsana New" w:hAnsi="Angsana New" w:hint="cs"/>
          <w:sz w:val="30"/>
          <w:szCs w:val="30"/>
          <w:cs/>
        </w:rPr>
        <w:t>ณ วันที่ 31 มีนาคม 2564 และวันที่ 31 ธันวาคม 2563 ทุนเรือนหุ้น</w:t>
      </w:r>
      <w:r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Pr="00694366">
        <w:rPr>
          <w:rFonts w:ascii="Angsana New" w:hAnsi="Angsana New" w:hint="cs"/>
          <w:sz w:val="30"/>
          <w:szCs w:val="30"/>
          <w:cs/>
        </w:rPr>
        <w:t>มีรายละเอียด ดังนี้</w:t>
      </w:r>
    </w:p>
    <w:p w:rsidR="00697329" w:rsidRPr="0069436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427" w:type="dxa"/>
        <w:tblLook w:val="01E0"/>
      </w:tblPr>
      <w:tblGrid>
        <w:gridCol w:w="3936"/>
        <w:gridCol w:w="1842"/>
        <w:gridCol w:w="236"/>
        <w:gridCol w:w="1571"/>
        <w:gridCol w:w="271"/>
        <w:gridCol w:w="1571"/>
      </w:tblGrid>
      <w:tr w:rsidR="00697329" w:rsidRPr="001C0017" w:rsidTr="00482755">
        <w:tc>
          <w:tcPr>
            <w:tcW w:w="3936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7329" w:rsidRPr="001C0017" w:rsidTr="00482755">
        <w:tc>
          <w:tcPr>
            <w:tcW w:w="3936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697329" w:rsidRPr="00694366" w:rsidTr="00482755">
        <w:tc>
          <w:tcPr>
            <w:tcW w:w="39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97329" w:rsidRPr="001C0017" w:rsidTr="00482755">
        <w:tc>
          <w:tcPr>
            <w:tcW w:w="3936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42" w:type="dxa"/>
          </w:tcPr>
          <w:p w:rsidR="00697329" w:rsidRPr="00D108A9" w:rsidRDefault="00D108A9" w:rsidP="00D1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="00697329"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="00697329"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697329" w:rsidRPr="00694366" w:rsidTr="00482755">
        <w:tc>
          <w:tcPr>
            <w:tcW w:w="39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</w:tcPr>
          <w:p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:rsidR="00697329" w:rsidRPr="00697329" w:rsidRDefault="0069732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108A9" w:rsidRPr="00BE576E" w:rsidTr="00482755">
        <w:tc>
          <w:tcPr>
            <w:tcW w:w="3936" w:type="dxa"/>
          </w:tcPr>
          <w:p w:rsid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842" w:type="dxa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D108A9" w:rsidRPr="006973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:rsidR="00D108A9" w:rsidRPr="00697329" w:rsidRDefault="00D108A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</w:tbl>
    <w:p w:rsidR="00697329" w:rsidRDefault="0069732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2755" w:rsidRDefault="00482755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2755" w:rsidRDefault="00482755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2755" w:rsidRDefault="00482755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2755" w:rsidRDefault="00482755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2755" w:rsidRDefault="00482755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C00CE" w:rsidRDefault="00FC00CE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2755" w:rsidRDefault="00482755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11C3C" w:rsidRPr="006178D6" w:rsidRDefault="000F4085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</w:t>
      </w:r>
      <w:r w:rsidR="009C0940">
        <w:rPr>
          <w:rFonts w:ascii="Angsana New" w:hAnsi="Angsana New" w:hint="cs"/>
          <w:sz w:val="30"/>
          <w:szCs w:val="30"/>
          <w:cs/>
        </w:rPr>
        <w:t>มีน</w:t>
      </w:r>
      <w:r>
        <w:rPr>
          <w:rFonts w:ascii="Angsana New" w:hAnsi="Angsana New" w:hint="cs"/>
          <w:sz w:val="30"/>
          <w:szCs w:val="30"/>
          <w:cs/>
        </w:rPr>
        <w:t>าคม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5D4BFC">
        <w:rPr>
          <w:rFonts w:ascii="Angsana New" w:hAnsi="Angsana New"/>
          <w:sz w:val="30"/>
          <w:szCs w:val="30"/>
        </w:rPr>
        <w:t>4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5D4BFC">
        <w:rPr>
          <w:rFonts w:ascii="Angsana New" w:hAnsi="Angsana New"/>
          <w:sz w:val="30"/>
          <w:szCs w:val="30"/>
        </w:rPr>
        <w:t>3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z w:val="30"/>
          <w:szCs w:val="30"/>
        </w:rPr>
        <w:t>1</w:t>
      </w:r>
      <w:r w:rsidR="00461207">
        <w:rPr>
          <w:rFonts w:ascii="Angsana New" w:hAnsi="Angsana New" w:hint="cs"/>
          <w:sz w:val="30"/>
          <w:szCs w:val="30"/>
          <w:cs/>
        </w:rPr>
        <w:t xml:space="preserve"> มีน</w:t>
      </w:r>
      <w:r w:rsidR="00482755">
        <w:rPr>
          <w:rFonts w:ascii="Angsana New" w:hAnsi="Angsana New" w:hint="cs"/>
          <w:sz w:val="30"/>
          <w:szCs w:val="30"/>
          <w:cs/>
        </w:rPr>
        <w:t>าคม 2564 และ 2563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50884" w:rsidRPr="0023553A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B50884" w:rsidRPr="00501620" w:rsidTr="00881ED9">
        <w:tc>
          <w:tcPr>
            <w:tcW w:w="4111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B50884" w:rsidRPr="00501620" w:rsidRDefault="00473E8B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50162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82755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482755" w:rsidRPr="006B2360" w:rsidRDefault="00482755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82755" w:rsidRPr="006B2360" w:rsidRDefault="00482755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482755" w:rsidRPr="006B2360" w:rsidRDefault="00482755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482755" w:rsidRPr="006B2360" w:rsidRDefault="00482755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482755" w:rsidRPr="006B2360" w:rsidRDefault="00482755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82755" w:rsidRPr="006B236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482755" w:rsidRPr="006B236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482755" w:rsidRPr="006B236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4A0B7D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4A0B7D" w:rsidRPr="006B2360" w:rsidRDefault="004A0B7D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82755" w:rsidRPr="009C03E3" w:rsidTr="00D544D9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482755" w:rsidRPr="00767D3F" w:rsidRDefault="00482755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482755" w:rsidRPr="00DE1EEA" w:rsidRDefault="00482755" w:rsidP="00AD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EE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482755" w:rsidRPr="006D40AB" w:rsidRDefault="00482755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482755" w:rsidRPr="008D5C5A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482755" w:rsidRPr="006D40AB" w:rsidRDefault="00482755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482755" w:rsidRPr="006C4798" w:rsidRDefault="006C4798" w:rsidP="00225612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482755" w:rsidRPr="006C47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:rsidR="00482755" w:rsidRPr="00180C22" w:rsidRDefault="00482755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482755" w:rsidRPr="006D40AB" w:rsidRDefault="00482755" w:rsidP="00482755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40AB">
              <w:rPr>
                <w:rFonts w:ascii="Angsana New" w:hAnsi="Angsana New"/>
                <w:sz w:val="30"/>
                <w:szCs w:val="30"/>
              </w:rPr>
              <w:t>55,611</w:t>
            </w:r>
          </w:p>
        </w:tc>
      </w:tr>
    </w:tbl>
    <w:p w:rsidR="00E55B20" w:rsidRPr="00071ADD" w:rsidRDefault="00E55B2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82755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:rsidR="00482755" w:rsidRPr="00071ADD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tbl>
      <w:tblPr>
        <w:tblW w:w="9923" w:type="dxa"/>
        <w:tblInd w:w="-34" w:type="dxa"/>
        <w:tblLayout w:type="fixed"/>
        <w:tblLook w:val="0000"/>
      </w:tblPr>
      <w:tblGrid>
        <w:gridCol w:w="3970"/>
        <w:gridCol w:w="1276"/>
        <w:gridCol w:w="257"/>
        <w:gridCol w:w="1302"/>
        <w:gridCol w:w="284"/>
        <w:gridCol w:w="1275"/>
        <w:gridCol w:w="283"/>
        <w:gridCol w:w="1276"/>
      </w:tblGrid>
      <w:tr w:rsidR="00482755" w:rsidRPr="004F07C8" w:rsidTr="00482755">
        <w:trPr>
          <w:cantSplit/>
        </w:trPr>
        <w:tc>
          <w:tcPr>
            <w:tcW w:w="3970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482755" w:rsidRPr="004F07C8" w:rsidRDefault="00482755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482755" w:rsidRPr="004F07C8" w:rsidTr="00482755">
        <w:trPr>
          <w:cantSplit/>
        </w:trPr>
        <w:tc>
          <w:tcPr>
            <w:tcW w:w="3970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2755" w:rsidRPr="004F07C8" w:rsidRDefault="00482755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71ADD" w:rsidRPr="00F51F88" w:rsidTr="00482755">
        <w:trPr>
          <w:cantSplit/>
        </w:trPr>
        <w:tc>
          <w:tcPr>
            <w:tcW w:w="3970" w:type="dxa"/>
          </w:tcPr>
          <w:p w:rsidR="00071ADD" w:rsidRPr="00F51F88" w:rsidRDefault="00071ADD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ADD" w:rsidRPr="00836535" w:rsidRDefault="00071AD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57" w:type="dxa"/>
          </w:tcPr>
          <w:p w:rsidR="00071ADD" w:rsidRPr="00F51F88" w:rsidRDefault="00071AD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71ADD" w:rsidRPr="00F51F88" w:rsidRDefault="00071AD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071ADD" w:rsidRPr="00F51F88" w:rsidRDefault="00071ADD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71ADD" w:rsidRPr="00836535" w:rsidRDefault="00071ADD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071ADD" w:rsidRPr="00F51F88" w:rsidRDefault="00071ADD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ADD" w:rsidRPr="00F51F88" w:rsidRDefault="00071ADD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482755" w:rsidRPr="0040703F" w:rsidTr="00482755">
        <w:trPr>
          <w:cantSplit/>
        </w:trPr>
        <w:tc>
          <w:tcPr>
            <w:tcW w:w="3970" w:type="dxa"/>
          </w:tcPr>
          <w:p w:rsidR="00482755" w:rsidRPr="00AA5D9C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:rsidR="00482755" w:rsidRPr="001E535E" w:rsidRDefault="00482755" w:rsidP="004827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57" w:type="dxa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82755" w:rsidRPr="001E535E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2755" w:rsidRPr="00FE6E1F" w:rsidTr="00482755">
        <w:trPr>
          <w:cantSplit/>
        </w:trPr>
        <w:tc>
          <w:tcPr>
            <w:tcW w:w="3970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651,048</w:t>
            </w:r>
          </w:p>
        </w:tc>
        <w:tc>
          <w:tcPr>
            <w:tcW w:w="257" w:type="dxa"/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695,302</w:t>
            </w:r>
          </w:p>
        </w:tc>
        <w:tc>
          <w:tcPr>
            <w:tcW w:w="284" w:type="dxa"/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365,306</w:t>
            </w:r>
          </w:p>
        </w:tc>
        <w:tc>
          <w:tcPr>
            <w:tcW w:w="283" w:type="dxa"/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412,826</w:t>
            </w:r>
          </w:p>
        </w:tc>
      </w:tr>
      <w:tr w:rsidR="00482755" w:rsidRPr="00FE6E1F" w:rsidTr="00482755">
        <w:trPr>
          <w:cantSplit/>
        </w:trPr>
        <w:tc>
          <w:tcPr>
            <w:tcW w:w="3970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19,714</w:t>
            </w:r>
          </w:p>
        </w:tc>
        <w:tc>
          <w:tcPr>
            <w:tcW w:w="257" w:type="dxa"/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20,460</w:t>
            </w:r>
          </w:p>
        </w:tc>
        <w:tc>
          <w:tcPr>
            <w:tcW w:w="284" w:type="dxa"/>
          </w:tcPr>
          <w:p w:rsidR="00482755" w:rsidRPr="00076F50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16,050</w:t>
            </w:r>
          </w:p>
        </w:tc>
        <w:tc>
          <w:tcPr>
            <w:tcW w:w="283" w:type="dxa"/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18,084</w:t>
            </w:r>
          </w:p>
        </w:tc>
      </w:tr>
      <w:tr w:rsidR="00482755" w:rsidRPr="00FE6E1F" w:rsidTr="00236400">
        <w:trPr>
          <w:cantSplit/>
        </w:trPr>
        <w:tc>
          <w:tcPr>
            <w:tcW w:w="3970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670,762</w:t>
            </w:r>
          </w:p>
        </w:tc>
        <w:tc>
          <w:tcPr>
            <w:tcW w:w="257" w:type="dxa"/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715,762</w:t>
            </w:r>
          </w:p>
        </w:tc>
        <w:tc>
          <w:tcPr>
            <w:tcW w:w="284" w:type="dxa"/>
          </w:tcPr>
          <w:p w:rsidR="00482755" w:rsidRPr="00076F50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381,356</w:t>
            </w:r>
          </w:p>
        </w:tc>
        <w:tc>
          <w:tcPr>
            <w:tcW w:w="283" w:type="dxa"/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430,910</w:t>
            </w:r>
          </w:p>
        </w:tc>
      </w:tr>
      <w:tr w:rsidR="00482755" w:rsidRPr="00FE6E1F" w:rsidTr="00482755">
        <w:trPr>
          <w:cantSplit/>
        </w:trPr>
        <w:tc>
          <w:tcPr>
            <w:tcW w:w="3970" w:type="dxa"/>
          </w:tcPr>
          <w:p w:rsidR="00482755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482755" w:rsidRPr="00076F5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482755" w:rsidRPr="00076F5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82755" w:rsidRPr="00076F50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:rsidR="00482755" w:rsidRPr="00076F5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482755" w:rsidRPr="00076F5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82755" w:rsidRPr="00FE6E1F" w:rsidTr="00482755">
        <w:trPr>
          <w:cantSplit/>
        </w:trPr>
        <w:tc>
          <w:tcPr>
            <w:tcW w:w="3970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6A4F8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1,539</w:t>
            </w:r>
          </w:p>
        </w:tc>
        <w:tc>
          <w:tcPr>
            <w:tcW w:w="257" w:type="dxa"/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82755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1,519</w:t>
            </w:r>
          </w:p>
        </w:tc>
        <w:tc>
          <w:tcPr>
            <w:tcW w:w="284" w:type="dxa"/>
          </w:tcPr>
          <w:p w:rsidR="00482755" w:rsidRPr="00076F50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6F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076F50" w:rsidRDefault="00482755" w:rsidP="0048275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6F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B084E" w:rsidRPr="00FE6E1F" w:rsidTr="00482755">
        <w:trPr>
          <w:cantSplit/>
        </w:trPr>
        <w:tc>
          <w:tcPr>
            <w:tcW w:w="3970" w:type="dxa"/>
          </w:tcPr>
          <w:p w:rsidR="002B084E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B084E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672,301</w:t>
            </w:r>
          </w:p>
        </w:tc>
        <w:tc>
          <w:tcPr>
            <w:tcW w:w="257" w:type="dxa"/>
          </w:tcPr>
          <w:p w:rsidR="002B084E" w:rsidRPr="00076F50" w:rsidRDefault="002B084E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2B084E" w:rsidRPr="00076F50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717,281</w:t>
            </w:r>
          </w:p>
        </w:tc>
        <w:tc>
          <w:tcPr>
            <w:tcW w:w="284" w:type="dxa"/>
          </w:tcPr>
          <w:p w:rsidR="002B084E" w:rsidRPr="00076F50" w:rsidRDefault="002B084E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B084E" w:rsidRPr="00076F50" w:rsidRDefault="002B084E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381,356</w:t>
            </w:r>
          </w:p>
        </w:tc>
        <w:tc>
          <w:tcPr>
            <w:tcW w:w="283" w:type="dxa"/>
          </w:tcPr>
          <w:p w:rsidR="002B084E" w:rsidRPr="00076F50" w:rsidRDefault="002B084E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B084E" w:rsidRPr="00076F50" w:rsidRDefault="002B084E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430,910</w:t>
            </w:r>
          </w:p>
        </w:tc>
      </w:tr>
    </w:tbl>
    <w:p w:rsidR="00155310" w:rsidRPr="00D061EA" w:rsidRDefault="000F408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4746D8" w:rsidRDefault="009C0940" w:rsidP="0047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</w:t>
      </w:r>
      <w:r w:rsidR="00B50884">
        <w:rPr>
          <w:rFonts w:ascii="Angsana New" w:hAnsi="Angsana New" w:hint="cs"/>
          <w:sz w:val="30"/>
          <w:szCs w:val="30"/>
          <w:cs/>
        </w:rPr>
        <w:t xml:space="preserve">าคม </w:t>
      </w:r>
      <w:r w:rsidR="00071ADD">
        <w:rPr>
          <w:rFonts w:ascii="Angsana New" w:hAnsi="Angsana New"/>
          <w:sz w:val="30"/>
          <w:szCs w:val="30"/>
        </w:rPr>
        <w:t>256</w:t>
      </w:r>
      <w:r w:rsidR="00071ADD">
        <w:rPr>
          <w:rFonts w:ascii="Angsana New" w:hAnsi="Angsana New" w:hint="cs"/>
          <w:sz w:val="30"/>
          <w:szCs w:val="30"/>
          <w:cs/>
        </w:rPr>
        <w:t>4</w:t>
      </w:r>
      <w:r w:rsidR="004746D8">
        <w:rPr>
          <w:rFonts w:ascii="Angsana New" w:hAnsi="Angsana New"/>
          <w:sz w:val="30"/>
          <w:szCs w:val="30"/>
        </w:rPr>
        <w:t xml:space="preserve"> </w:t>
      </w:r>
      <w:r w:rsidR="004746D8" w:rsidRPr="006C664B">
        <w:rPr>
          <w:rFonts w:ascii="Angsana New" w:hAnsi="Angsana New" w:hint="cs"/>
          <w:sz w:val="30"/>
          <w:szCs w:val="30"/>
          <w:cs/>
        </w:rPr>
        <w:t>กลุ่ม</w:t>
      </w:r>
      <w:r w:rsidR="004746D8"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="00ED3647">
        <w:rPr>
          <w:rFonts w:ascii="Angsana New" w:hAnsi="Angsana New" w:hint="cs"/>
          <w:sz w:val="30"/>
          <w:szCs w:val="30"/>
          <w:cs/>
        </w:rPr>
        <w:t>ก่อสร้างส่วนปรับปรุงอาคารโรงงาน</w:t>
      </w:r>
      <w:r w:rsidR="00ED3647">
        <w:rPr>
          <w:rFonts w:ascii="Angsana New" w:hAnsi="Angsana New"/>
          <w:sz w:val="30"/>
          <w:szCs w:val="30"/>
        </w:rPr>
        <w:t xml:space="preserve"> </w:t>
      </w:r>
      <w:r w:rsidR="00ED3647">
        <w:rPr>
          <w:rFonts w:ascii="Angsana New" w:hAnsi="Angsana New" w:hint="cs"/>
          <w:sz w:val="30"/>
          <w:szCs w:val="30"/>
          <w:cs/>
        </w:rPr>
        <w:t xml:space="preserve">โรงเก็บวัตถุดิบ </w:t>
      </w:r>
      <w:r w:rsidR="004A3E26">
        <w:rPr>
          <w:rFonts w:ascii="Angsana New" w:hAnsi="Angsana New" w:hint="cs"/>
          <w:sz w:val="30"/>
          <w:szCs w:val="30"/>
          <w:cs/>
        </w:rPr>
        <w:t>และ</w:t>
      </w:r>
      <w:r w:rsidR="00ED3647">
        <w:rPr>
          <w:rFonts w:ascii="Angsana New" w:hAnsi="Angsana New" w:hint="cs"/>
          <w:sz w:val="30"/>
          <w:szCs w:val="30"/>
          <w:cs/>
        </w:rPr>
        <w:t xml:space="preserve">บ้านพักพนักงาน </w:t>
      </w:r>
      <w:r w:rsidR="00005A29" w:rsidRPr="006C721F">
        <w:rPr>
          <w:rFonts w:ascii="Angsana New" w:hAnsi="Angsana New" w:hint="cs"/>
          <w:sz w:val="30"/>
          <w:szCs w:val="30"/>
          <w:cs/>
        </w:rPr>
        <w:t>ปรับปรุงอาคารส</w:t>
      </w:r>
      <w:r w:rsidR="00005A29">
        <w:rPr>
          <w:rFonts w:ascii="Angsana New" w:hAnsi="Angsana New" w:hint="cs"/>
          <w:sz w:val="30"/>
          <w:szCs w:val="30"/>
          <w:cs/>
        </w:rPr>
        <w:t>ำนักงานและ</w:t>
      </w:r>
      <w:r w:rsidR="00005A29" w:rsidRPr="006C721F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005A29">
        <w:rPr>
          <w:rFonts w:ascii="Angsana New" w:hAnsi="Angsana New" w:hint="cs"/>
          <w:sz w:val="30"/>
          <w:szCs w:val="30"/>
          <w:cs/>
        </w:rPr>
        <w:t xml:space="preserve"> และซื้อเครื่องจักรและอุปกรณ์</w:t>
      </w:r>
      <w:r w:rsidR="004746D8" w:rsidRPr="006C664B">
        <w:rPr>
          <w:rFonts w:ascii="Angsana New" w:hAnsi="Angsana New" w:hint="cs"/>
          <w:sz w:val="30"/>
          <w:szCs w:val="30"/>
          <w:cs/>
        </w:rPr>
        <w:t>เป็น</w:t>
      </w:r>
      <w:r w:rsidR="004746D8" w:rsidRPr="006C664B">
        <w:rPr>
          <w:rFonts w:ascii="Angsana New" w:hAnsi="Angsana New"/>
          <w:sz w:val="30"/>
          <w:szCs w:val="30"/>
          <w:cs/>
        </w:rPr>
        <w:t>จำนวนเงิน</w:t>
      </w:r>
      <w:r w:rsidR="004746D8" w:rsidRPr="006C664B">
        <w:rPr>
          <w:rFonts w:ascii="Angsana New" w:hAnsi="Angsana New" w:hint="cs"/>
          <w:sz w:val="30"/>
          <w:szCs w:val="30"/>
          <w:cs/>
        </w:rPr>
        <w:t>รวมประมาณ</w:t>
      </w:r>
      <w:r w:rsidR="004746D8" w:rsidRPr="006C664B">
        <w:rPr>
          <w:rFonts w:ascii="Angsana New" w:hAnsi="Angsana New"/>
          <w:sz w:val="30"/>
          <w:szCs w:val="30"/>
          <w:cs/>
        </w:rPr>
        <w:t xml:space="preserve"> </w:t>
      </w:r>
      <w:r w:rsidR="00A71D40">
        <w:rPr>
          <w:rFonts w:ascii="Angsana New" w:hAnsi="Angsana New"/>
          <w:sz w:val="30"/>
          <w:szCs w:val="30"/>
        </w:rPr>
        <w:t>32.8</w:t>
      </w:r>
      <w:r w:rsidR="004746D8" w:rsidRPr="000424F2">
        <w:rPr>
          <w:rFonts w:ascii="Angsana New" w:hAnsi="Angsana New"/>
          <w:sz w:val="30"/>
          <w:szCs w:val="30"/>
        </w:rPr>
        <w:t xml:space="preserve"> </w:t>
      </w:r>
      <w:r w:rsidR="004746D8" w:rsidRPr="000424F2">
        <w:rPr>
          <w:rFonts w:ascii="Angsana New" w:hAnsi="Angsana New"/>
          <w:sz w:val="30"/>
          <w:szCs w:val="30"/>
          <w:cs/>
        </w:rPr>
        <w:t>ล้าน</w:t>
      </w:r>
      <w:r w:rsidR="004746D8" w:rsidRPr="000424F2">
        <w:rPr>
          <w:rFonts w:ascii="Angsana New" w:hAnsi="Angsana New" w:hint="cs"/>
          <w:sz w:val="30"/>
          <w:szCs w:val="30"/>
          <w:cs/>
        </w:rPr>
        <w:t>บาท</w:t>
      </w:r>
    </w:p>
    <w:p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B16D19" w:rsidRDefault="000F4085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16D19">
        <w:rPr>
          <w:rFonts w:ascii="Angsana New" w:hAnsi="Angsana New"/>
          <w:b/>
          <w:bCs/>
          <w:sz w:val="30"/>
          <w:szCs w:val="30"/>
        </w:rPr>
        <w:t>9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="00043004">
        <w:rPr>
          <w:rFonts w:ascii="Angsana New" w:hAnsi="Angsana New" w:hint="cs"/>
          <w:sz w:val="30"/>
          <w:szCs w:val="30"/>
          <w:cs/>
        </w:rPr>
        <w:t xml:space="preserve">วันที่ 31 มีนาคม </w:t>
      </w:r>
      <w:r w:rsidR="00071ADD">
        <w:rPr>
          <w:rFonts w:ascii="Angsana New" w:hAnsi="Angsana New"/>
          <w:sz w:val="30"/>
          <w:szCs w:val="30"/>
        </w:rPr>
        <w:t>256</w:t>
      </w:r>
      <w:r w:rsidR="00071ADD">
        <w:rPr>
          <w:rFonts w:ascii="Angsana New" w:hAnsi="Angsana New" w:hint="cs"/>
          <w:sz w:val="30"/>
          <w:szCs w:val="30"/>
          <w:cs/>
        </w:rPr>
        <w:t>4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Pr="00322330">
        <w:rPr>
          <w:rFonts w:ascii="Angsana New" w:hAnsi="Angsana New"/>
          <w:sz w:val="30"/>
          <w:szCs w:val="30"/>
          <w:cs/>
        </w:rPr>
        <w:t>และบริษัทเอกชนหลายแห่งเป็นจำนวนเงิน</w:t>
      </w:r>
      <w:r w:rsidRPr="00B93605">
        <w:rPr>
          <w:rFonts w:ascii="Angsana New" w:hAnsi="Angsana New"/>
          <w:sz w:val="30"/>
          <w:szCs w:val="30"/>
          <w:cs/>
        </w:rPr>
        <w:t>รวม</w:t>
      </w:r>
      <w:r w:rsidRPr="000424F2">
        <w:rPr>
          <w:rFonts w:ascii="Angsana New" w:hAnsi="Angsana New" w:hint="cs"/>
          <w:sz w:val="30"/>
          <w:szCs w:val="30"/>
          <w:cs/>
        </w:rPr>
        <w:t>ประมาณ</w:t>
      </w:r>
      <w:r w:rsidRPr="000424F2">
        <w:rPr>
          <w:rFonts w:ascii="Angsana New" w:hAnsi="Angsana New"/>
          <w:sz w:val="30"/>
          <w:szCs w:val="30"/>
        </w:rPr>
        <w:t xml:space="preserve"> </w:t>
      </w:r>
      <w:r w:rsidR="00CB5E91">
        <w:rPr>
          <w:rFonts w:ascii="Angsana New" w:hAnsi="Angsana New"/>
          <w:sz w:val="30"/>
          <w:szCs w:val="30"/>
        </w:rPr>
        <w:t>158.1</w:t>
      </w:r>
      <w:r w:rsidRPr="000424F2">
        <w:rPr>
          <w:rFonts w:ascii="Angsana New" w:hAnsi="Angsana New"/>
          <w:sz w:val="30"/>
          <w:szCs w:val="30"/>
        </w:rPr>
        <w:t xml:space="preserve"> </w:t>
      </w:r>
      <w:r w:rsidRPr="000424F2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575C1C" w:rsidRDefault="00575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95F61" w:rsidRPr="00B972AD" w:rsidRDefault="000F2F43" w:rsidP="00195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195F61" w:rsidRPr="00590072">
        <w:rPr>
          <w:rFonts w:ascii="Angsana New" w:hAnsi="Angsana New"/>
          <w:b/>
          <w:bCs/>
          <w:sz w:val="30"/>
          <w:szCs w:val="30"/>
        </w:rPr>
        <w:t>.</w:t>
      </w:r>
      <w:r w:rsidR="00195F61" w:rsidRPr="00590072">
        <w:rPr>
          <w:rFonts w:ascii="Angsana New" w:hAnsi="Angsana New"/>
          <w:b/>
          <w:bCs/>
          <w:sz w:val="30"/>
          <w:szCs w:val="30"/>
        </w:rPr>
        <w:tab/>
      </w:r>
      <w:r w:rsidR="00195F61" w:rsidRPr="00B972AD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195F61" w:rsidRPr="00B972AD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:rsidR="00195F61" w:rsidRPr="00B972AD" w:rsidRDefault="00195F61" w:rsidP="00195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195F61" w:rsidRDefault="00195F61" w:rsidP="00195F61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B972AD">
        <w:rPr>
          <w:rFonts w:ascii="Angsana New" w:hAnsi="Angsana New"/>
          <w:szCs w:val="30"/>
          <w:cs/>
        </w:rPr>
        <w:t>บริษัทได</w:t>
      </w:r>
      <w:r>
        <w:rPr>
          <w:rFonts w:ascii="Angsana New" w:hAnsi="Angsana New"/>
          <w:szCs w:val="30"/>
          <w:cs/>
        </w:rPr>
        <w:t>้จัดประเภทรายการบัญชีบางรายการใ</w:t>
      </w:r>
      <w:r>
        <w:rPr>
          <w:rFonts w:ascii="Angsana New" w:hAnsi="Angsana New" w:hint="cs"/>
          <w:szCs w:val="30"/>
          <w:cs/>
        </w:rPr>
        <w:t xml:space="preserve">นงบกำไรขาดทุนเบ็ดเสร็จรวมและงบกำไรขาดทุนเบ็ดเสร็จเฉพาะกิจการสำหรับงวดสามเดือนสิ้นสุดวันที่ 31 มีนาคม 2563 </w:t>
      </w:r>
      <w:r w:rsidRPr="00B972AD">
        <w:rPr>
          <w:rFonts w:ascii="Angsana New" w:hAnsi="Angsana New"/>
          <w:szCs w:val="30"/>
          <w:cs/>
        </w:rPr>
        <w:t>ใหม่</w:t>
      </w:r>
      <w:r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เพื่อให้สอดคล้องกับการ</w:t>
      </w:r>
      <w:r w:rsidRPr="00B972AD">
        <w:rPr>
          <w:rFonts w:ascii="Angsana New" w:hAnsi="Angsana New" w:hint="cs"/>
          <w:szCs w:val="30"/>
          <w:cs/>
        </w:rPr>
        <w:t>แสดงรายการ</w:t>
      </w:r>
      <w:r w:rsidRPr="00B972AD">
        <w:rPr>
          <w:rFonts w:ascii="Angsana New" w:hAnsi="Angsana New"/>
          <w:szCs w:val="30"/>
          <w:cs/>
        </w:rPr>
        <w:t>ใน</w:t>
      </w:r>
      <w:r>
        <w:rPr>
          <w:rFonts w:ascii="Angsana New" w:hAnsi="Angsana New" w:hint="cs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งบกำไรขาดทุนเบ็ดเสร็จรวมและงบกำไรขาดทุนเบ็ดเสร็จเฉพาะกิจการสำหรับงวดสามเดือนสิ้นสุดวันที่ 31 มีนาคม 2564 </w:t>
      </w:r>
      <w:r w:rsidRPr="00B972AD">
        <w:rPr>
          <w:rFonts w:ascii="Angsana New" w:hAnsi="Angsana New" w:hint="cs"/>
          <w:szCs w:val="30"/>
          <w:cs/>
        </w:rPr>
        <w:t>โดย</w:t>
      </w:r>
      <w:r w:rsidRPr="00B972AD">
        <w:rPr>
          <w:rFonts w:ascii="Angsana New" w:hAnsi="Angsana New"/>
          <w:szCs w:val="30"/>
          <w:cs/>
        </w:rPr>
        <w:t>ไม่มีผลกระทบต่อกำไร</w:t>
      </w:r>
      <w:r w:rsidRPr="00B972AD">
        <w:rPr>
          <w:rFonts w:ascii="Angsana New" w:hAnsi="Angsana New" w:hint="cs"/>
          <w:szCs w:val="30"/>
          <w:cs/>
        </w:rPr>
        <w:t>ขาดทุนเบ็ดเสร็จ</w:t>
      </w:r>
      <w:r w:rsidRPr="00B972AD">
        <w:rPr>
          <w:rFonts w:ascii="Angsana New" w:hAnsi="Angsana New"/>
          <w:szCs w:val="30"/>
          <w:cs/>
        </w:rPr>
        <w:t>หรือส่วนของผู้ถือหุ้น</w:t>
      </w:r>
      <w:r w:rsidRPr="00B972AD"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การจัดประเภทรายการ</w:t>
      </w:r>
      <w:r w:rsidRPr="00B972AD">
        <w:rPr>
          <w:rFonts w:ascii="Angsana New" w:hAnsi="Angsana New" w:hint="cs"/>
          <w:szCs w:val="30"/>
          <w:cs/>
        </w:rPr>
        <w:t>บัญชีใหม่มีดังต่อไปนี้</w:t>
      </w:r>
    </w:p>
    <w:p w:rsidR="00195F61" w:rsidRPr="00575C1C" w:rsidRDefault="00195F61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64" w:type="dxa"/>
        <w:tblLayout w:type="fixed"/>
        <w:tblLook w:val="04A0"/>
      </w:tblPr>
      <w:tblGrid>
        <w:gridCol w:w="4361"/>
        <w:gridCol w:w="1559"/>
        <w:gridCol w:w="284"/>
        <w:gridCol w:w="1417"/>
        <w:gridCol w:w="284"/>
        <w:gridCol w:w="1559"/>
      </w:tblGrid>
      <w:tr w:rsidR="00195F61" w:rsidRPr="00437D04" w:rsidTr="00543D99">
        <w:tc>
          <w:tcPr>
            <w:tcW w:w="4361" w:type="dxa"/>
            <w:vAlign w:val="bottom"/>
          </w:tcPr>
          <w:p w:rsidR="00195F61" w:rsidRPr="00B972AD" w:rsidRDefault="00195F61" w:rsidP="00543D99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103" w:type="dxa"/>
            <w:gridSpan w:val="5"/>
          </w:tcPr>
          <w:p w:rsidR="00195F61" w:rsidRPr="00437D04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งบการเงินรวม (</w:t>
            </w:r>
            <w:r w:rsidRPr="00437D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95F61" w:rsidRPr="00B972AD" w:rsidTr="00543D99">
        <w:tc>
          <w:tcPr>
            <w:tcW w:w="4361" w:type="dxa"/>
            <w:vAlign w:val="bottom"/>
          </w:tcPr>
          <w:p w:rsidR="00195F61" w:rsidRPr="00856CC9" w:rsidRDefault="00195F61" w:rsidP="00543D99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95F61" w:rsidRPr="00B972AD" w:rsidRDefault="00195F61" w:rsidP="00543D9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195F61" w:rsidRPr="00B972AD" w:rsidTr="00543D99">
        <w:tc>
          <w:tcPr>
            <w:tcW w:w="4361" w:type="dxa"/>
            <w:vAlign w:val="bottom"/>
          </w:tcPr>
          <w:p w:rsidR="00195F61" w:rsidRPr="00B972AD" w:rsidRDefault="00195F61" w:rsidP="00543D99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195F61" w:rsidRPr="00B972AD" w:rsidRDefault="00195F61" w:rsidP="00543D9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195F61" w:rsidRPr="00B972AD" w:rsidTr="00543D99">
        <w:tc>
          <w:tcPr>
            <w:tcW w:w="4361" w:type="dxa"/>
          </w:tcPr>
          <w:p w:rsidR="00195F61" w:rsidRPr="00B078D4" w:rsidRDefault="00195F61" w:rsidP="00543D9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:rsidR="00195F61" w:rsidRPr="00195F61" w:rsidRDefault="00195F61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95F6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603</w:t>
            </w:r>
          </w:p>
        </w:tc>
        <w:tc>
          <w:tcPr>
            <w:tcW w:w="284" w:type="dxa"/>
            <w:shd w:val="clear" w:color="auto" w:fill="auto"/>
          </w:tcPr>
          <w:p w:rsidR="00195F61" w:rsidRPr="00195F61" w:rsidRDefault="00195F61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195F61" w:rsidRPr="00E81245" w:rsidRDefault="00E81245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 xml:space="preserve"> (1,543</w:t>
            </w:r>
            <w:r w:rsidR="00195F61" w:rsidRPr="00E812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195F61" w:rsidRPr="00E81245" w:rsidRDefault="00195F61" w:rsidP="00543D99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95F61" w:rsidRPr="00E81245" w:rsidRDefault="00E81245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95F61" w:rsidRPr="00B972AD" w:rsidTr="00543D99">
        <w:tc>
          <w:tcPr>
            <w:tcW w:w="4361" w:type="dxa"/>
          </w:tcPr>
          <w:p w:rsidR="00195F61" w:rsidRDefault="00195F61" w:rsidP="00543D9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center"/>
          </w:tcPr>
          <w:p w:rsidR="00195F61" w:rsidRPr="00195F61" w:rsidRDefault="00195F61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F6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95F61" w:rsidRPr="00195F61" w:rsidRDefault="00195F61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195F61" w:rsidRPr="00E81245" w:rsidRDefault="00E81245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>1</w:t>
            </w:r>
            <w:r w:rsidR="00195F61" w:rsidRPr="00E81245">
              <w:rPr>
                <w:rFonts w:ascii="Angsana New" w:hAnsi="Angsana New"/>
                <w:sz w:val="30"/>
                <w:szCs w:val="30"/>
              </w:rPr>
              <w:t>,</w:t>
            </w:r>
            <w:r w:rsidRPr="00E81245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84" w:type="dxa"/>
            <w:shd w:val="clear" w:color="auto" w:fill="auto"/>
          </w:tcPr>
          <w:p w:rsidR="00195F61" w:rsidRPr="00E81245" w:rsidRDefault="00195F61" w:rsidP="00543D99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195F61" w:rsidRPr="00E81245" w:rsidRDefault="00E81245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>1,543</w:t>
            </w:r>
          </w:p>
        </w:tc>
      </w:tr>
    </w:tbl>
    <w:p w:rsidR="00195F61" w:rsidRDefault="00195F61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4361"/>
        <w:gridCol w:w="1559"/>
        <w:gridCol w:w="284"/>
        <w:gridCol w:w="1417"/>
        <w:gridCol w:w="284"/>
        <w:gridCol w:w="1559"/>
      </w:tblGrid>
      <w:tr w:rsidR="00195F61" w:rsidRPr="00437D04" w:rsidTr="00543D99">
        <w:tc>
          <w:tcPr>
            <w:tcW w:w="4361" w:type="dxa"/>
            <w:vAlign w:val="bottom"/>
          </w:tcPr>
          <w:p w:rsidR="00195F61" w:rsidRPr="00B972AD" w:rsidRDefault="00195F61" w:rsidP="00543D99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103" w:type="dxa"/>
            <w:gridSpan w:val="5"/>
          </w:tcPr>
          <w:p w:rsidR="00195F61" w:rsidRPr="00437D04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(</w:t>
            </w:r>
            <w:r w:rsidRPr="00437D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95F61" w:rsidRPr="00B972AD" w:rsidTr="00543D99">
        <w:tc>
          <w:tcPr>
            <w:tcW w:w="4361" w:type="dxa"/>
            <w:vAlign w:val="bottom"/>
          </w:tcPr>
          <w:p w:rsidR="00195F61" w:rsidRPr="00856CC9" w:rsidRDefault="00195F61" w:rsidP="00543D99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95F61" w:rsidRPr="00B972AD" w:rsidRDefault="00195F61" w:rsidP="00543D9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195F61" w:rsidRPr="00B972AD" w:rsidTr="00543D99">
        <w:tc>
          <w:tcPr>
            <w:tcW w:w="4361" w:type="dxa"/>
            <w:vAlign w:val="bottom"/>
          </w:tcPr>
          <w:p w:rsidR="00195F61" w:rsidRPr="00B972AD" w:rsidRDefault="00195F61" w:rsidP="00543D99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195F61" w:rsidRPr="00B972AD" w:rsidRDefault="00195F61" w:rsidP="00543D9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95F61" w:rsidRPr="00B972AD" w:rsidRDefault="00195F61" w:rsidP="00543D99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195F61" w:rsidRPr="00B972AD" w:rsidTr="00543D99">
        <w:tc>
          <w:tcPr>
            <w:tcW w:w="4361" w:type="dxa"/>
          </w:tcPr>
          <w:p w:rsidR="00195F61" w:rsidRPr="00B078D4" w:rsidRDefault="00195F61" w:rsidP="00543D9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:rsidR="00195F61" w:rsidRPr="00195F61" w:rsidRDefault="00195F61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195F6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491</w:t>
            </w:r>
          </w:p>
        </w:tc>
        <w:tc>
          <w:tcPr>
            <w:tcW w:w="284" w:type="dxa"/>
            <w:shd w:val="clear" w:color="auto" w:fill="auto"/>
          </w:tcPr>
          <w:p w:rsidR="00195F61" w:rsidRPr="00195F61" w:rsidRDefault="00195F61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195F61" w:rsidRPr="00E81245" w:rsidRDefault="00E81245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 xml:space="preserve"> (1,266</w:t>
            </w:r>
            <w:r w:rsidR="00195F61" w:rsidRPr="00E812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195F61" w:rsidRPr="00195F61" w:rsidRDefault="00195F61" w:rsidP="00543D99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95F61" w:rsidRPr="00E81245" w:rsidRDefault="00E81245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>3,225</w:t>
            </w:r>
          </w:p>
        </w:tc>
      </w:tr>
      <w:tr w:rsidR="00195F61" w:rsidRPr="00B972AD" w:rsidTr="00543D99">
        <w:tc>
          <w:tcPr>
            <w:tcW w:w="4361" w:type="dxa"/>
          </w:tcPr>
          <w:p w:rsidR="00195F61" w:rsidRDefault="00195F61" w:rsidP="00543D9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center"/>
          </w:tcPr>
          <w:p w:rsidR="00195F61" w:rsidRPr="00195F61" w:rsidRDefault="00195F61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F6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95F61" w:rsidRPr="00195F61" w:rsidRDefault="00195F61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195F61" w:rsidRPr="00E81245" w:rsidRDefault="00E81245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>1</w:t>
            </w:r>
            <w:r w:rsidR="00195F61" w:rsidRPr="00E81245">
              <w:rPr>
                <w:rFonts w:ascii="Angsana New" w:hAnsi="Angsana New"/>
                <w:sz w:val="30"/>
                <w:szCs w:val="30"/>
              </w:rPr>
              <w:t>,</w:t>
            </w:r>
            <w:r w:rsidRPr="00E81245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84" w:type="dxa"/>
            <w:shd w:val="clear" w:color="auto" w:fill="auto"/>
          </w:tcPr>
          <w:p w:rsidR="00195F61" w:rsidRPr="00195F61" w:rsidRDefault="00195F61" w:rsidP="00543D99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195F61" w:rsidRPr="00E81245" w:rsidRDefault="00E81245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245"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</w:tr>
    </w:tbl>
    <w:p w:rsidR="00575C1C" w:rsidRDefault="00575C1C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F2F43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F2F43" w:rsidRPr="00D53B4C" w:rsidRDefault="000F2F43" w:rsidP="000F2F4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0F2F43" w:rsidRPr="00D53B4C" w:rsidRDefault="000F2F43" w:rsidP="000F2F43">
      <w:pPr>
        <w:pStyle w:val="NoSpacing"/>
        <w:rPr>
          <w:sz w:val="16"/>
          <w:szCs w:val="16"/>
        </w:rPr>
      </w:pPr>
    </w:p>
    <w:p w:rsidR="000F2F43" w:rsidRPr="00E013E4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575C1C">
        <w:rPr>
          <w:rFonts w:ascii="Angsana New" w:hAnsi="Angsana New"/>
          <w:sz w:val="30"/>
          <w:szCs w:val="30"/>
        </w:rPr>
        <w:t xml:space="preserve"> 2556</w:t>
      </w:r>
      <w:r w:rsidRPr="00575C1C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575C1C">
        <w:rPr>
          <w:rFonts w:ascii="Angsana New" w:hAnsi="Angsana New"/>
          <w:sz w:val="30"/>
          <w:szCs w:val="30"/>
        </w:rPr>
        <w:t>54</w:t>
      </w:r>
      <w:r w:rsidRPr="00575C1C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575C1C">
        <w:rPr>
          <w:rFonts w:ascii="Angsana New" w:hAnsi="Angsana New"/>
          <w:sz w:val="30"/>
          <w:szCs w:val="30"/>
        </w:rPr>
        <w:t>94</w:t>
      </w:r>
      <w:r w:rsidRPr="00575C1C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575C1C">
        <w:rPr>
          <w:rFonts w:ascii="Angsana New" w:hAnsi="Angsana New"/>
          <w:sz w:val="30"/>
          <w:szCs w:val="30"/>
        </w:rPr>
        <w:t>31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  <w:cs/>
        </w:rPr>
        <w:t>5 กันยายน 2561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 xml:space="preserve">และเมื่อวันที่ 1 ตุลาคม 2563 บริษัทย่อยได้ยื่นคำชี้แจงเพิ่มเติมกรณีอุทธรณ์ดังกล่าวต่อคณะกรรมการ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ขณะนี้คำอุทธรณ์อยู่ในกระบวนการพิจารณาของคณะกรรมการ</w:t>
      </w:r>
      <w:r w:rsidRPr="00575C1C">
        <w:rPr>
          <w:rFonts w:ascii="Angsana New" w:hAnsi="Angsana New" w:hint="cs"/>
          <w:sz w:val="30"/>
          <w:szCs w:val="30"/>
          <w:cs/>
        </w:rPr>
        <w:t xml:space="preserve"> ในระหว่างอุทธรณ์ภาษีอากรดังกล่าวบริษัทย่อยวางหลักประกันด้วยการจำนำหนังสือค้ำประกันของบริษัทย่อยจำนวน 1.5 ล้านบาท และจดจำนองที่ดินของกลุ่มบริษัท บุคคลและกิจการที่เกี่ยวข้องกันราคาประเมินรวม 153.8 ล้านบาท </w:t>
      </w:r>
      <w:r w:rsidRPr="00575C1C">
        <w:rPr>
          <w:rFonts w:ascii="Angsana New" w:hAnsi="Angsana New"/>
          <w:sz w:val="30"/>
          <w:szCs w:val="30"/>
          <w:cs/>
        </w:rPr>
        <w:t>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ประมาณหนี้สินจากการถูกประเมินภาษีดังกล่าว</w:t>
      </w:r>
      <w:r w:rsidRPr="00575C1C">
        <w:rPr>
          <w:rFonts w:ascii="Angsana New" w:hAnsi="Angsana New" w:hint="cs"/>
          <w:sz w:val="30"/>
          <w:szCs w:val="30"/>
          <w:cs/>
        </w:rPr>
        <w:t>ข้างต้นเป็นจำนวนเงินประมาณ 79.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575C1C">
        <w:rPr>
          <w:rFonts w:ascii="Angsana New" w:hAnsi="Angsana New"/>
          <w:sz w:val="30"/>
          <w:szCs w:val="30"/>
        </w:rPr>
        <w:t xml:space="preserve"> </w:t>
      </w:r>
    </w:p>
    <w:p w:rsidR="000F2F43" w:rsidRDefault="000F2F43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A0B7D" w:rsidRDefault="00071ADD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75C1C">
        <w:rPr>
          <w:rFonts w:ascii="Angsana New" w:hAnsi="Angsana New"/>
          <w:b/>
          <w:bCs/>
          <w:sz w:val="30"/>
          <w:szCs w:val="30"/>
        </w:rPr>
        <w:t>2</w:t>
      </w:r>
      <w:r w:rsidR="004A0B7D" w:rsidRPr="00161CAE">
        <w:rPr>
          <w:rFonts w:ascii="Angsana New" w:hAnsi="Angsana New"/>
          <w:b/>
          <w:bCs/>
          <w:sz w:val="30"/>
          <w:szCs w:val="30"/>
        </w:rPr>
        <w:t>.</w:t>
      </w:r>
      <w:r w:rsidR="004A0B7D" w:rsidRPr="00161CAE">
        <w:rPr>
          <w:rFonts w:ascii="Angsana New" w:hAnsi="Angsana New"/>
          <w:b/>
          <w:bCs/>
          <w:sz w:val="30"/>
          <w:szCs w:val="30"/>
        </w:rPr>
        <w:tab/>
      </w:r>
      <w:r w:rsidR="004A0B7D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841422" w:rsidRPr="00071ADD" w:rsidRDefault="00841422" w:rsidP="00E43216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9E5ABF" w:rsidRDefault="00ED3647" w:rsidP="009E5ABF">
      <w:pPr>
        <w:pStyle w:val="NoSpacing"/>
        <w:jc w:val="thaiDistribute"/>
        <w:rPr>
          <w:rFonts w:ascii="AngsanaUPC" w:hAnsi="AngsanaUPC" w:cs="AngsanaUPC"/>
          <w:b/>
          <w:bCs/>
          <w:sz w:val="16"/>
          <w:szCs w:val="16"/>
          <w:highlight w:val="yellow"/>
        </w:rPr>
      </w:pPr>
      <w:r w:rsidRPr="000828C0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 xml:space="preserve">สามัญผู้ถือหุ้นประจำปี 2564 </w:t>
      </w:r>
      <w:r w:rsidR="00385883">
        <w:rPr>
          <w:rFonts w:ascii="Angsana New" w:hAnsi="Angsana New" w:hint="cs"/>
          <w:szCs w:val="30"/>
          <w:cs/>
        </w:rPr>
        <w:t>เมื่อวันที่ 28</w:t>
      </w:r>
      <w:r>
        <w:rPr>
          <w:rFonts w:ascii="Angsana New" w:hAnsi="Angsana New" w:hint="cs"/>
          <w:szCs w:val="30"/>
          <w:cs/>
        </w:rPr>
        <w:t xml:space="preserve"> เมษายน </w:t>
      </w:r>
      <w:r w:rsidRPr="000828C0">
        <w:rPr>
          <w:rFonts w:ascii="Angsana New" w:hAnsi="Angsana New"/>
          <w:szCs w:val="30"/>
          <w:cs/>
        </w:rPr>
        <w:t>256</w:t>
      </w:r>
      <w:r>
        <w:rPr>
          <w:rFonts w:ascii="Angsana New" w:hAnsi="Angsana New" w:hint="cs"/>
          <w:szCs w:val="30"/>
          <w:cs/>
        </w:rPr>
        <w:t>4</w:t>
      </w:r>
      <w:r w:rsidRPr="000828C0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 w:rsidRPr="000828C0">
        <w:rPr>
          <w:rFonts w:ascii="Angsana New" w:hAnsi="Angsana New"/>
          <w:szCs w:val="30"/>
          <w:cs/>
        </w:rPr>
        <w:t>ได้มีมติ</w:t>
      </w:r>
      <w:r w:rsidR="009E5ABF">
        <w:rPr>
          <w:rFonts w:ascii="Angsana New" w:hAnsi="Angsana New" w:hint="cs"/>
          <w:szCs w:val="30"/>
          <w:cs/>
        </w:rPr>
        <w:t>อนุมัติ</w:t>
      </w:r>
      <w:r w:rsidR="009E5ABF" w:rsidRPr="003A3EE8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="009E5ABF">
        <w:rPr>
          <w:rFonts w:ascii="Angsana New" w:hAnsi="Angsana New" w:hint="cs"/>
          <w:szCs w:val="30"/>
          <w:cs/>
        </w:rPr>
        <w:t>หุ้นละ</w:t>
      </w:r>
      <w:r w:rsidR="009E5ABF">
        <w:rPr>
          <w:rFonts w:ascii="Angsana New" w:hAnsi="Angsana New"/>
          <w:szCs w:val="30"/>
          <w:cs/>
        </w:rPr>
        <w:t xml:space="preserve"> 0.0</w:t>
      </w:r>
      <w:r w:rsidR="009E5ABF">
        <w:rPr>
          <w:rFonts w:ascii="Angsana New" w:hAnsi="Angsana New" w:hint="cs"/>
          <w:szCs w:val="30"/>
          <w:cs/>
        </w:rPr>
        <w:t>3</w:t>
      </w:r>
      <w:r w:rsidR="009E5ABF" w:rsidRPr="003A3EE8">
        <w:rPr>
          <w:rFonts w:ascii="Angsana New" w:hAnsi="Angsana New"/>
          <w:szCs w:val="30"/>
          <w:cs/>
        </w:rPr>
        <w:t xml:space="preserve"> บาท</w:t>
      </w:r>
      <w:r w:rsidR="009E5ABF">
        <w:rPr>
          <w:rFonts w:ascii="Angsana New" w:hAnsi="Angsana New" w:hint="cs"/>
          <w:szCs w:val="30"/>
          <w:cs/>
        </w:rPr>
        <w:t xml:space="preserve"> </w:t>
      </w:r>
      <w:r w:rsidR="009E5ABF" w:rsidRPr="003A3EE8">
        <w:rPr>
          <w:rFonts w:ascii="Angsana New" w:hAnsi="Angsana New"/>
          <w:szCs w:val="30"/>
          <w:cs/>
        </w:rPr>
        <w:t xml:space="preserve">เงินปันผลระหว่างกาลครั้งที่ </w:t>
      </w:r>
      <w:r w:rsidR="009E5ABF" w:rsidRPr="003A3EE8">
        <w:rPr>
          <w:rFonts w:ascii="Angsana New" w:hAnsi="Angsana New"/>
          <w:szCs w:val="30"/>
        </w:rPr>
        <w:t>1/2563</w:t>
      </w:r>
      <w:r w:rsidR="009E5ABF" w:rsidRPr="003A3EE8">
        <w:rPr>
          <w:rFonts w:ascii="Angsana New" w:hAnsi="Angsana New"/>
          <w:szCs w:val="30"/>
          <w:cs/>
        </w:rPr>
        <w:t xml:space="preserve"> </w:t>
      </w:r>
      <w:r w:rsidR="009E5ABF">
        <w:rPr>
          <w:rFonts w:ascii="Angsana New" w:hAnsi="Angsana New" w:hint="cs"/>
          <w:szCs w:val="30"/>
          <w:cs/>
        </w:rPr>
        <w:t>ใ</w:t>
      </w:r>
      <w:r w:rsidR="009E5ABF" w:rsidRPr="003A3EE8">
        <w:rPr>
          <w:rFonts w:ascii="Angsana New" w:hAnsi="Angsana New"/>
          <w:szCs w:val="30"/>
          <w:cs/>
        </w:rPr>
        <w:t>นอัตรา</w:t>
      </w:r>
      <w:r w:rsidR="009E5ABF">
        <w:rPr>
          <w:rFonts w:ascii="Angsana New" w:hAnsi="Angsana New" w:hint="cs"/>
          <w:szCs w:val="30"/>
          <w:cs/>
        </w:rPr>
        <w:t>หุ้นละ</w:t>
      </w:r>
      <w:r w:rsidR="009E5ABF">
        <w:rPr>
          <w:rFonts w:ascii="Angsana New" w:hAnsi="Angsana New"/>
          <w:szCs w:val="30"/>
          <w:cs/>
        </w:rPr>
        <w:t xml:space="preserve"> 0.0</w:t>
      </w:r>
      <w:r w:rsidR="009E5ABF">
        <w:rPr>
          <w:rFonts w:ascii="Angsana New" w:hAnsi="Angsana New" w:hint="cs"/>
          <w:szCs w:val="30"/>
          <w:cs/>
        </w:rPr>
        <w:t>1</w:t>
      </w:r>
      <w:r w:rsidR="009E5ABF">
        <w:rPr>
          <w:rFonts w:ascii="Angsana New" w:hAnsi="Angsana New"/>
          <w:szCs w:val="30"/>
          <w:cs/>
        </w:rPr>
        <w:t xml:space="preserve"> บาท </w:t>
      </w:r>
      <w:r w:rsidR="009E5ABF">
        <w:rPr>
          <w:rFonts w:ascii="Angsana New" w:hAnsi="Angsana New" w:hint="cs"/>
          <w:szCs w:val="30"/>
          <w:cs/>
        </w:rPr>
        <w:t xml:space="preserve">ได้จ่ายไปแล้วเมื่อวันที่ 15 มิถุนายน 2563 </w:t>
      </w:r>
      <w:r w:rsidR="009E5ABF" w:rsidRPr="003A3EE8">
        <w:rPr>
          <w:rFonts w:ascii="Angsana New" w:hAnsi="Angsana New"/>
          <w:szCs w:val="30"/>
          <w:cs/>
        </w:rPr>
        <w:t>เงินปันผลส่วนที่</w:t>
      </w:r>
      <w:r w:rsidR="009E5ABF">
        <w:rPr>
          <w:rFonts w:ascii="Angsana New" w:hAnsi="Angsana New" w:hint="cs"/>
          <w:szCs w:val="30"/>
          <w:cs/>
        </w:rPr>
        <w:t>เ</w:t>
      </w:r>
      <w:r w:rsidR="009E5ABF" w:rsidRPr="003A3EE8">
        <w:rPr>
          <w:rFonts w:ascii="Angsana New" w:hAnsi="Angsana New"/>
          <w:szCs w:val="30"/>
          <w:cs/>
        </w:rPr>
        <w:t>หลือ</w:t>
      </w:r>
      <w:r w:rsidR="009E5ABF">
        <w:rPr>
          <w:rFonts w:ascii="Angsana New" w:hAnsi="Angsana New" w:hint="cs"/>
          <w:szCs w:val="30"/>
          <w:cs/>
        </w:rPr>
        <w:t>จำนวนหุ้นละ</w:t>
      </w:r>
      <w:r w:rsidR="009E5ABF" w:rsidRPr="003A3EE8">
        <w:rPr>
          <w:rFonts w:ascii="Angsana New" w:hAnsi="Angsana New"/>
          <w:szCs w:val="30"/>
          <w:cs/>
        </w:rPr>
        <w:t xml:space="preserve"> 0.0</w:t>
      </w:r>
      <w:r w:rsidR="009E5ABF">
        <w:rPr>
          <w:rFonts w:ascii="Angsana New" w:hAnsi="Angsana New" w:hint="cs"/>
          <w:szCs w:val="30"/>
          <w:cs/>
        </w:rPr>
        <w:t>2</w:t>
      </w:r>
      <w:r w:rsidR="009E5ABF" w:rsidRPr="003A3EE8">
        <w:rPr>
          <w:rFonts w:ascii="Angsana New" w:hAnsi="Angsana New"/>
          <w:szCs w:val="30"/>
          <w:cs/>
        </w:rPr>
        <w:t xml:space="preserve"> บาท</w:t>
      </w:r>
      <w:r w:rsidR="009E5ABF">
        <w:rPr>
          <w:rFonts w:ascii="Angsana New" w:hAnsi="Angsana New" w:hint="cs"/>
          <w:szCs w:val="30"/>
          <w:cs/>
        </w:rPr>
        <w:t xml:space="preserve"> </w:t>
      </w:r>
      <w:r w:rsidR="009E5ABF">
        <w:rPr>
          <w:rFonts w:ascii="Angsana New" w:hAnsi="Angsana New"/>
          <w:szCs w:val="30"/>
          <w:cs/>
        </w:rPr>
        <w:t>เป็นจำนวนเงิน</w:t>
      </w:r>
      <w:r w:rsidR="009E5ABF">
        <w:rPr>
          <w:rFonts w:ascii="Angsana New" w:hAnsi="Angsana New" w:hint="cs"/>
          <w:szCs w:val="30"/>
          <w:cs/>
        </w:rPr>
        <w:t>รวมไม่เกิน 55</w:t>
      </w:r>
      <w:r w:rsidR="009E5ABF">
        <w:rPr>
          <w:rFonts w:ascii="Angsana New" w:hAnsi="Angsana New"/>
          <w:szCs w:val="30"/>
        </w:rPr>
        <w:t xml:space="preserve">,360,603.62 </w:t>
      </w:r>
      <w:r w:rsidR="009E5ABF" w:rsidRPr="003A3EE8">
        <w:rPr>
          <w:rFonts w:ascii="Angsana New" w:hAnsi="Angsana New"/>
          <w:szCs w:val="30"/>
          <w:cs/>
        </w:rPr>
        <w:t xml:space="preserve">บาท </w:t>
      </w:r>
      <w:r w:rsidR="009E5ABF">
        <w:rPr>
          <w:rFonts w:ascii="Angsana New" w:hAnsi="Angsana New" w:hint="cs"/>
          <w:szCs w:val="30"/>
          <w:cs/>
        </w:rPr>
        <w:t>จะจ่าย</w:t>
      </w:r>
      <w:r w:rsidR="009E5ABF" w:rsidRPr="003A3EE8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="009E5ABF">
        <w:rPr>
          <w:rFonts w:ascii="Angsana New" w:hAnsi="Angsana New" w:hint="cs"/>
          <w:szCs w:val="30"/>
          <w:cs/>
        </w:rPr>
        <w:t>25</w:t>
      </w:r>
      <w:r w:rsidR="009E5ABF" w:rsidRPr="003A3EE8">
        <w:rPr>
          <w:rFonts w:ascii="Angsana New" w:hAnsi="Angsana New"/>
          <w:szCs w:val="30"/>
          <w:cs/>
        </w:rPr>
        <w:t xml:space="preserve"> พฤษภาคม 2564</w:t>
      </w:r>
    </w:p>
    <w:p w:rsidR="00ED3647" w:rsidRPr="00117CDF" w:rsidRDefault="00ED3647" w:rsidP="009E5ABF">
      <w:pPr>
        <w:pStyle w:val="NoSpacing"/>
        <w:tabs>
          <w:tab w:val="clear" w:pos="454"/>
          <w:tab w:val="clear" w:pos="680"/>
          <w:tab w:val="left" w:pos="0"/>
          <w:tab w:val="left" w:pos="13467"/>
        </w:tabs>
        <w:jc w:val="thaiDistribute"/>
        <w:rPr>
          <w:rFonts w:ascii="Angsana New" w:hAnsi="Angsana New"/>
          <w:sz w:val="18"/>
          <w:szCs w:val="30"/>
          <w:cs/>
        </w:rPr>
      </w:pPr>
    </w:p>
    <w:p w:rsidR="00155310" w:rsidRPr="00B972AD" w:rsidRDefault="00155310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575C1C">
        <w:rPr>
          <w:rFonts w:ascii="Angsana New" w:hAnsi="Angsana New"/>
          <w:b/>
          <w:bCs/>
          <w:sz w:val="30"/>
          <w:szCs w:val="30"/>
        </w:rPr>
        <w:t>3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54B5C" w:rsidRPr="002820A8">
        <w:rPr>
          <w:rFonts w:ascii="Angsana New" w:hAnsi="Angsana New" w:hint="cs"/>
          <w:sz w:val="30"/>
          <w:szCs w:val="30"/>
          <w:cs/>
        </w:rPr>
        <w:t>1</w:t>
      </w:r>
      <w:r w:rsidR="00654B5C" w:rsidRPr="002820A8">
        <w:rPr>
          <w:rFonts w:ascii="Angsana New" w:hAnsi="Angsana New"/>
          <w:sz w:val="30"/>
          <w:szCs w:val="30"/>
        </w:rPr>
        <w:t>5</w:t>
      </w:r>
      <w:r w:rsidRPr="002820A8">
        <w:rPr>
          <w:rFonts w:ascii="Angsana New" w:hAnsi="Angsana New" w:hint="cs"/>
          <w:sz w:val="30"/>
          <w:szCs w:val="30"/>
          <w:cs/>
        </w:rPr>
        <w:t xml:space="preserve"> </w:t>
      </w:r>
      <w:r w:rsidR="00C6222E" w:rsidRPr="002820A8">
        <w:rPr>
          <w:rFonts w:ascii="Angsana New" w:hAnsi="Angsana New" w:hint="cs"/>
          <w:sz w:val="30"/>
          <w:szCs w:val="30"/>
          <w:cs/>
        </w:rPr>
        <w:t>พฤษภา</w:t>
      </w:r>
      <w:r w:rsidR="00E72F0B" w:rsidRPr="002820A8">
        <w:rPr>
          <w:rFonts w:ascii="Angsana New" w:hAnsi="Angsana New" w:hint="cs"/>
          <w:sz w:val="30"/>
          <w:szCs w:val="30"/>
          <w:cs/>
        </w:rPr>
        <w:t>คม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071ADD">
        <w:rPr>
          <w:rFonts w:ascii="Angsana New" w:hAnsi="Angsana New" w:hint="cs"/>
          <w:sz w:val="30"/>
          <w:szCs w:val="30"/>
          <w:cs/>
        </w:rPr>
        <w:t>4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BA7" w:rsidRDefault="00501BA7">
      <w:r>
        <w:separator/>
      </w:r>
    </w:p>
  </w:endnote>
  <w:endnote w:type="continuationSeparator" w:id="0">
    <w:p w:rsidR="00501BA7" w:rsidRDefault="00501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99" w:rsidRDefault="00F84E35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3D9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3D99">
      <w:rPr>
        <w:rStyle w:val="PageNumber"/>
        <w:noProof/>
      </w:rPr>
      <w:t>26</w:t>
    </w:r>
    <w:r>
      <w:rPr>
        <w:rStyle w:val="PageNumber"/>
      </w:rPr>
      <w:fldChar w:fldCharType="end"/>
    </w:r>
  </w:p>
  <w:p w:rsidR="00543D99" w:rsidRDefault="00543D99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99" w:rsidRPr="00CD60A0" w:rsidRDefault="00F84E35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543D99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7052B2">
      <w:rPr>
        <w:rStyle w:val="PageNumber"/>
        <w:rFonts w:ascii="Angsana New" w:hAnsi="Angsana New"/>
        <w:noProof/>
        <w:sz w:val="30"/>
        <w:szCs w:val="30"/>
      </w:rPr>
      <w:t>19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543D99" w:rsidRDefault="00543D99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99" w:rsidRPr="00792103" w:rsidRDefault="00543D9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99" w:rsidRDefault="00F84E35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3D9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3D99">
      <w:rPr>
        <w:rStyle w:val="PageNumber"/>
        <w:noProof/>
      </w:rPr>
      <w:t>26</w:t>
    </w:r>
    <w:r>
      <w:rPr>
        <w:rStyle w:val="PageNumber"/>
      </w:rPr>
      <w:fldChar w:fldCharType="end"/>
    </w:r>
  </w:p>
  <w:p w:rsidR="00543D99" w:rsidRDefault="00543D99" w:rsidP="003242F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99" w:rsidRPr="00CD60A0" w:rsidRDefault="00F84E35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543D99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7052B2">
      <w:rPr>
        <w:rStyle w:val="PageNumber"/>
        <w:rFonts w:ascii="Angsana New" w:hAnsi="Angsana New"/>
        <w:noProof/>
        <w:sz w:val="30"/>
        <w:szCs w:val="30"/>
      </w:rPr>
      <w:t>24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543D99" w:rsidRDefault="00543D99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99" w:rsidRPr="00792103" w:rsidRDefault="00543D9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BA7" w:rsidRDefault="00501BA7">
      <w:r>
        <w:separator/>
      </w:r>
    </w:p>
  </w:footnote>
  <w:footnote w:type="continuationSeparator" w:id="0">
    <w:p w:rsidR="00501BA7" w:rsidRDefault="00501B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99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43D99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43D99" w:rsidRPr="005F70D0" w:rsidRDefault="00543D9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43D99" w:rsidRPr="00D27ADF" w:rsidRDefault="00543D9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543D99" w:rsidRDefault="00543D9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543D99" w:rsidRDefault="00543D9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543D99" w:rsidRDefault="00543D9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</w:p>
  <w:p w:rsidR="00543D99" w:rsidRPr="00E55B20" w:rsidRDefault="00543D9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99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43D99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43D99" w:rsidRPr="005F70D0" w:rsidRDefault="00543D9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43D99" w:rsidRPr="00D27ADF" w:rsidRDefault="00543D9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543D99" w:rsidRDefault="00543D9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543D99" w:rsidRPr="00D27ADF" w:rsidRDefault="00543D99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543D99" w:rsidRDefault="00543D99">
    <w:pPr>
      <w:pStyle w:val="Header"/>
      <w:rPr>
        <w:sz w:val="30"/>
        <w:szCs w:val="30"/>
      </w:rPr>
    </w:pPr>
  </w:p>
  <w:p w:rsidR="00543D99" w:rsidRPr="00E55B20" w:rsidRDefault="00543D99">
    <w:pPr>
      <w:pStyle w:val="Header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99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43D99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43D99" w:rsidRPr="005F70D0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43D99" w:rsidRPr="00D27ADF" w:rsidRDefault="00543D99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543D99" w:rsidRDefault="00543D9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543D99" w:rsidRPr="00D27ADF" w:rsidRDefault="00543D9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543D99" w:rsidRDefault="00543D9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543D99" w:rsidRPr="00E55B20" w:rsidRDefault="00543D9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99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43D99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43D99" w:rsidRPr="005F70D0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43D99" w:rsidRPr="00D27ADF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543D99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62 (ยังไม่ได้ตรวจสอบ/สอบทานแล้ว)</w:t>
    </w:r>
  </w:p>
  <w:p w:rsidR="00543D99" w:rsidRPr="00D27ADF" w:rsidRDefault="00543D9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2562 (ตรวจสอบแล้ว)</w:t>
    </w:r>
  </w:p>
  <w:p w:rsidR="00543D99" w:rsidRPr="00CC5926" w:rsidRDefault="00543D99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5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2"/>
  </w:num>
  <w:num w:numId="14">
    <w:abstractNumId w:val="23"/>
  </w:num>
  <w:num w:numId="15">
    <w:abstractNumId w:val="28"/>
  </w:num>
  <w:num w:numId="16">
    <w:abstractNumId w:val="22"/>
  </w:num>
  <w:num w:numId="17">
    <w:abstractNumId w:val="29"/>
  </w:num>
  <w:num w:numId="18">
    <w:abstractNumId w:val="21"/>
  </w:num>
  <w:num w:numId="19">
    <w:abstractNumId w:val="31"/>
  </w:num>
  <w:num w:numId="20">
    <w:abstractNumId w:val="30"/>
  </w:num>
  <w:num w:numId="21">
    <w:abstractNumId w:val="25"/>
  </w:num>
  <w:num w:numId="22">
    <w:abstractNumId w:val="34"/>
  </w:num>
  <w:num w:numId="23">
    <w:abstractNumId w:val="18"/>
  </w:num>
  <w:num w:numId="24">
    <w:abstractNumId w:val="36"/>
  </w:num>
  <w:num w:numId="25">
    <w:abstractNumId w:val="12"/>
  </w:num>
  <w:num w:numId="26">
    <w:abstractNumId w:val="17"/>
  </w:num>
  <w:num w:numId="27">
    <w:abstractNumId w:val="10"/>
  </w:num>
  <w:num w:numId="28">
    <w:abstractNumId w:val="11"/>
  </w:num>
  <w:num w:numId="29">
    <w:abstractNumId w:val="14"/>
  </w:num>
  <w:num w:numId="30">
    <w:abstractNumId w:val="27"/>
  </w:num>
  <w:num w:numId="31">
    <w:abstractNumId w:val="24"/>
  </w:num>
  <w:num w:numId="32">
    <w:abstractNumId w:val="15"/>
  </w:num>
  <w:num w:numId="33">
    <w:abstractNumId w:val="33"/>
  </w:num>
  <w:num w:numId="34">
    <w:abstractNumId w:val="20"/>
  </w:num>
  <w:num w:numId="35">
    <w:abstractNumId w:val="16"/>
  </w:num>
  <w:num w:numId="36">
    <w:abstractNumId w:val="35"/>
  </w:num>
  <w:num w:numId="37">
    <w:abstractNumId w:val="1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7139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817"/>
    <w:rsid w:val="00050929"/>
    <w:rsid w:val="000510D2"/>
    <w:rsid w:val="00051874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41F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201A7"/>
    <w:rsid w:val="00121506"/>
    <w:rsid w:val="0012183F"/>
    <w:rsid w:val="001218FE"/>
    <w:rsid w:val="00122009"/>
    <w:rsid w:val="00122220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4EF2"/>
    <w:rsid w:val="0018538F"/>
    <w:rsid w:val="001856CC"/>
    <w:rsid w:val="00185EC9"/>
    <w:rsid w:val="001863CD"/>
    <w:rsid w:val="0018644F"/>
    <w:rsid w:val="001865F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5F61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582"/>
    <w:rsid w:val="002376AB"/>
    <w:rsid w:val="002378DD"/>
    <w:rsid w:val="00237ACE"/>
    <w:rsid w:val="0024031E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C85"/>
    <w:rsid w:val="00255CF9"/>
    <w:rsid w:val="002565F7"/>
    <w:rsid w:val="0025797F"/>
    <w:rsid w:val="00257BF9"/>
    <w:rsid w:val="00257CD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B1A"/>
    <w:rsid w:val="00285DC7"/>
    <w:rsid w:val="0028611C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624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57A3"/>
    <w:rsid w:val="002A61B2"/>
    <w:rsid w:val="002A64F9"/>
    <w:rsid w:val="002A67A1"/>
    <w:rsid w:val="002A6DD1"/>
    <w:rsid w:val="002A754E"/>
    <w:rsid w:val="002B00BF"/>
    <w:rsid w:val="002B02B4"/>
    <w:rsid w:val="002B0649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D74"/>
    <w:rsid w:val="002D6216"/>
    <w:rsid w:val="002D65BC"/>
    <w:rsid w:val="002D6712"/>
    <w:rsid w:val="002D6AE9"/>
    <w:rsid w:val="002D6B02"/>
    <w:rsid w:val="002D77B1"/>
    <w:rsid w:val="002D788A"/>
    <w:rsid w:val="002E0661"/>
    <w:rsid w:val="002E0CEB"/>
    <w:rsid w:val="002E124B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1E5F"/>
    <w:rsid w:val="00312312"/>
    <w:rsid w:val="0031279C"/>
    <w:rsid w:val="003134C7"/>
    <w:rsid w:val="003138CF"/>
    <w:rsid w:val="00315582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6085"/>
    <w:rsid w:val="003571DB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5024"/>
    <w:rsid w:val="00375097"/>
    <w:rsid w:val="00375373"/>
    <w:rsid w:val="00375591"/>
    <w:rsid w:val="003755B6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1694"/>
    <w:rsid w:val="003C2375"/>
    <w:rsid w:val="003C244D"/>
    <w:rsid w:val="003C2A02"/>
    <w:rsid w:val="003C3466"/>
    <w:rsid w:val="003C3475"/>
    <w:rsid w:val="003C4239"/>
    <w:rsid w:val="003C448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3EA"/>
    <w:rsid w:val="003F6AE5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646"/>
    <w:rsid w:val="00434CDC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7502"/>
    <w:rsid w:val="0044757A"/>
    <w:rsid w:val="00447A30"/>
    <w:rsid w:val="004506EB"/>
    <w:rsid w:val="004507D9"/>
    <w:rsid w:val="00450D86"/>
    <w:rsid w:val="004513D1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47E"/>
    <w:rsid w:val="0049257A"/>
    <w:rsid w:val="0049271E"/>
    <w:rsid w:val="00492761"/>
    <w:rsid w:val="004930C6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804"/>
    <w:rsid w:val="004E68A9"/>
    <w:rsid w:val="004E76CB"/>
    <w:rsid w:val="004E79F1"/>
    <w:rsid w:val="004F0105"/>
    <w:rsid w:val="004F01CE"/>
    <w:rsid w:val="004F04BA"/>
    <w:rsid w:val="004F05CB"/>
    <w:rsid w:val="004F1178"/>
    <w:rsid w:val="004F11E8"/>
    <w:rsid w:val="004F1537"/>
    <w:rsid w:val="004F1A2A"/>
    <w:rsid w:val="004F1E47"/>
    <w:rsid w:val="004F2201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642"/>
    <w:rsid w:val="004F5771"/>
    <w:rsid w:val="004F6561"/>
    <w:rsid w:val="004F6BCE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70166"/>
    <w:rsid w:val="0057027F"/>
    <w:rsid w:val="00570370"/>
    <w:rsid w:val="00570423"/>
    <w:rsid w:val="00570700"/>
    <w:rsid w:val="00570CDE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5003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634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5F7D4D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4B5C"/>
    <w:rsid w:val="00655695"/>
    <w:rsid w:val="00655BC0"/>
    <w:rsid w:val="00655CF1"/>
    <w:rsid w:val="0065621D"/>
    <w:rsid w:val="006563FC"/>
    <w:rsid w:val="00656737"/>
    <w:rsid w:val="00656F01"/>
    <w:rsid w:val="006574CA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CE7"/>
    <w:rsid w:val="00666DAB"/>
    <w:rsid w:val="00666EC1"/>
    <w:rsid w:val="00667491"/>
    <w:rsid w:val="00667D01"/>
    <w:rsid w:val="00670362"/>
    <w:rsid w:val="006710F4"/>
    <w:rsid w:val="00671101"/>
    <w:rsid w:val="006713F3"/>
    <w:rsid w:val="00671489"/>
    <w:rsid w:val="006718F2"/>
    <w:rsid w:val="00671944"/>
    <w:rsid w:val="00671A5B"/>
    <w:rsid w:val="0067201F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D0185"/>
    <w:rsid w:val="006D084F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1AA9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324"/>
    <w:rsid w:val="007F538B"/>
    <w:rsid w:val="007F5921"/>
    <w:rsid w:val="007F59B9"/>
    <w:rsid w:val="007F5B83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F9B"/>
    <w:rsid w:val="00802570"/>
    <w:rsid w:val="00802B2B"/>
    <w:rsid w:val="008031C9"/>
    <w:rsid w:val="008033FB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3531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5C5A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4D5"/>
    <w:rsid w:val="00974AB1"/>
    <w:rsid w:val="00974CD5"/>
    <w:rsid w:val="00974D49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90157"/>
    <w:rsid w:val="00990522"/>
    <w:rsid w:val="00990D7D"/>
    <w:rsid w:val="00991ABD"/>
    <w:rsid w:val="00991C08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57EA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EDB"/>
    <w:rsid w:val="00A02F70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4F8B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79F"/>
    <w:rsid w:val="00A52EFD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21"/>
    <w:rsid w:val="00A87EB5"/>
    <w:rsid w:val="00A908AA"/>
    <w:rsid w:val="00A90BB1"/>
    <w:rsid w:val="00A9122C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0CB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F8F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346"/>
    <w:rsid w:val="00AD6E46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2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1BA4"/>
    <w:rsid w:val="00B3212E"/>
    <w:rsid w:val="00B32B18"/>
    <w:rsid w:val="00B32B67"/>
    <w:rsid w:val="00B32F09"/>
    <w:rsid w:val="00B33002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C10"/>
    <w:rsid w:val="00B87B01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5DC5"/>
    <w:rsid w:val="00BD6374"/>
    <w:rsid w:val="00BD66DD"/>
    <w:rsid w:val="00BD6826"/>
    <w:rsid w:val="00BD6947"/>
    <w:rsid w:val="00BD6B11"/>
    <w:rsid w:val="00BD6DC5"/>
    <w:rsid w:val="00BD6F25"/>
    <w:rsid w:val="00BD7B7E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B"/>
    <w:rsid w:val="00C020D2"/>
    <w:rsid w:val="00C02100"/>
    <w:rsid w:val="00C02191"/>
    <w:rsid w:val="00C022FF"/>
    <w:rsid w:val="00C025C8"/>
    <w:rsid w:val="00C02601"/>
    <w:rsid w:val="00C02B6D"/>
    <w:rsid w:val="00C03603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17E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532D"/>
    <w:rsid w:val="00C956CA"/>
    <w:rsid w:val="00C95BD4"/>
    <w:rsid w:val="00C96816"/>
    <w:rsid w:val="00C969B6"/>
    <w:rsid w:val="00C96E62"/>
    <w:rsid w:val="00C96F70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CE"/>
    <w:rsid w:val="00CB543C"/>
    <w:rsid w:val="00CB558E"/>
    <w:rsid w:val="00CB587A"/>
    <w:rsid w:val="00CB5C94"/>
    <w:rsid w:val="00CB5E91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32EC"/>
    <w:rsid w:val="00D0338A"/>
    <w:rsid w:val="00D033C5"/>
    <w:rsid w:val="00D03726"/>
    <w:rsid w:val="00D03A04"/>
    <w:rsid w:val="00D03D26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1523"/>
    <w:rsid w:val="00D717C2"/>
    <w:rsid w:val="00D71AB5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2DCB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6AC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B20"/>
    <w:rsid w:val="00E55BED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2AEC"/>
    <w:rsid w:val="00ED2F84"/>
    <w:rsid w:val="00ED3647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59BD"/>
    <w:rsid w:val="00EF6B4A"/>
    <w:rsid w:val="00EF7319"/>
    <w:rsid w:val="00EF764E"/>
    <w:rsid w:val="00EF7D61"/>
    <w:rsid w:val="00F0107D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58B4"/>
    <w:rsid w:val="00F665DE"/>
    <w:rsid w:val="00F6682E"/>
    <w:rsid w:val="00F6786C"/>
    <w:rsid w:val="00F67A88"/>
    <w:rsid w:val="00F67FD4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AA"/>
    <w:rsid w:val="00FB1791"/>
    <w:rsid w:val="00FB1A85"/>
    <w:rsid w:val="00FB1BBD"/>
    <w:rsid w:val="00FB20AE"/>
    <w:rsid w:val="00FB2793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139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39176-1D17-404B-8EE9-8C2E66DDD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3079</TotalTime>
  <Pages>13</Pages>
  <Words>2239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MR</cp:lastModifiedBy>
  <cp:revision>375</cp:revision>
  <cp:lastPrinted>2021-05-14T11:12:00Z</cp:lastPrinted>
  <dcterms:created xsi:type="dcterms:W3CDTF">2017-07-31T09:20:00Z</dcterms:created>
  <dcterms:modified xsi:type="dcterms:W3CDTF">2021-05-16T01:54:00Z</dcterms:modified>
</cp:coreProperties>
</file>