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rPr>
          <w:b/>
          <w:bCs/>
          <w:sz w:val="28"/>
          <w:szCs w:val="28"/>
        </w:rPr>
      </w:pPr>
    </w:p>
    <w:p w:rsidR="00FE4DAA" w:rsidRDefault="00FE4DAA">
      <w:pPr>
        <w:spacing w:after="200"/>
        <w:rPr>
          <w:b/>
          <w:bCs/>
          <w:sz w:val="28"/>
          <w:szCs w:val="28"/>
        </w:rPr>
      </w:pPr>
      <w:bookmarkStart w:id="0" w:name="SubTitle"/>
    </w:p>
    <w:bookmarkEnd w:id="0"/>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w:t>
      </w:r>
      <w:proofErr w:type="gramStart"/>
      <w:r w:rsidRPr="0061657E">
        <w:rPr>
          <w:b/>
          <w:bCs/>
          <w:sz w:val="32"/>
          <w:szCs w:val="32"/>
        </w:rPr>
        <w:t>ITS</w:t>
      </w:r>
      <w:proofErr w:type="gramEnd"/>
      <w:r w:rsidRPr="0061657E">
        <w:rPr>
          <w:b/>
          <w:bCs/>
          <w:sz w:val="32"/>
          <w:szCs w:val="32"/>
        </w:rPr>
        <w:t xml:space="preserve">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March 31, </w:t>
      </w:r>
      <w:r w:rsidR="00FC1F00">
        <w:t>20</w:t>
      </w:r>
      <w:r w:rsidR="004B5CFF">
        <w:t>21</w:t>
      </w:r>
    </w:p>
    <w:p w:rsidR="00282794" w:rsidRDefault="00282794" w:rsidP="00282794">
      <w:pPr>
        <w:pStyle w:val="ReportHeading1"/>
        <w:framePr w:w="0" w:hRule="auto" w:hSpace="0" w:wrap="auto" w:vAnchor="margin" w:hAnchor="text" w:xAlign="left" w:yAlign="inline"/>
        <w:spacing w:after="200" w:line="260" w:lineRule="atLeast"/>
        <w:ind w:right="-763"/>
      </w:pPr>
      <w:proofErr w:type="gramStart"/>
      <w:r w:rsidRPr="00580568">
        <w:t>and</w:t>
      </w:r>
      <w:proofErr w:type="gramEnd"/>
      <w:r w:rsidRPr="00580568">
        <w:t xml:space="preserve"> </w:t>
      </w:r>
      <w:r>
        <w:t>Report on Review of Interim Financial Information</w:t>
      </w:r>
    </w:p>
    <w:p w:rsidR="00282794" w:rsidRPr="00DF2184" w:rsidRDefault="00282794" w:rsidP="00282794">
      <w:pPr>
        <w:spacing w:after="200"/>
        <w:rPr>
          <w:b/>
          <w:bCs/>
          <w:sz w:val="24"/>
          <w:szCs w:val="24"/>
        </w:rPr>
      </w:pPr>
      <w:proofErr w:type="gramStart"/>
      <w:r w:rsidRPr="00DF2184">
        <w:rPr>
          <w:b/>
          <w:bCs/>
          <w:sz w:val="24"/>
          <w:szCs w:val="24"/>
        </w:rPr>
        <w:t>by</w:t>
      </w:r>
      <w:proofErr w:type="gramEnd"/>
      <w:r w:rsidRPr="00DF2184">
        <w:rPr>
          <w:b/>
          <w:bCs/>
          <w:sz w:val="24"/>
          <w:szCs w:val="24"/>
        </w:rPr>
        <w:t xml:space="preserve">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9D24D8">
          <w:footerReference w:type="default" r:id="rId7"/>
          <w:pgSz w:w="11909" w:h="16834" w:code="9"/>
          <w:pgMar w:top="144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5301D5" w:rsidRDefault="00530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4F4A38" w:rsidRPr="002115FF" w:rsidRDefault="004F4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FD76C9" w:rsidRPr="002115FF" w:rsidRDefault="00FD7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b/>
          <w:bCs/>
          <w:sz w:val="22"/>
          <w:szCs w:val="22"/>
        </w:rPr>
      </w:pPr>
    </w:p>
    <w:p w:rsidR="002C5208" w:rsidRPr="00B94DA2" w:rsidRDefault="002C5208"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2"/>
          <w:szCs w:val="22"/>
        </w:rPr>
      </w:pP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p>
    <w:p w:rsidR="00E56879" w:rsidRPr="002115FF"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7E468A" w:rsidRPr="002515D2" w:rsidRDefault="007E468A"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515D2">
        <w:rPr>
          <w:sz w:val="22"/>
          <w:szCs w:val="22"/>
        </w:rPr>
        <w:t xml:space="preserve">I have reviewed </w:t>
      </w:r>
      <w:r w:rsidRPr="00B71A1F">
        <w:rPr>
          <w:sz w:val="22"/>
          <w:szCs w:val="22"/>
        </w:rPr>
        <w:t xml:space="preserve">the accompanying consolidated 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00B74931">
        <w:rPr>
          <w:sz w:val="22"/>
          <w:szCs w:val="22"/>
        </w:rPr>
        <w:t xml:space="preserve"> and its subsidiaries</w:t>
      </w:r>
      <w:r w:rsidRPr="00B71A1F">
        <w:rPr>
          <w:sz w:val="22"/>
          <w:szCs w:val="22"/>
        </w:rPr>
        <w:t xml:space="preserve">, which comprise </w:t>
      </w:r>
      <w:r>
        <w:rPr>
          <w:sz w:val="22"/>
          <w:szCs w:val="22"/>
        </w:rPr>
        <w:t>t</w:t>
      </w:r>
      <w:r w:rsidRPr="002515D2">
        <w:rPr>
          <w:sz w:val="22"/>
          <w:szCs w:val="22"/>
        </w:rPr>
        <w:t xml:space="preserve">he consolidated statement of financial position as at </w:t>
      </w:r>
      <w:r w:rsidR="007E56A9">
        <w:rPr>
          <w:sz w:val="22"/>
          <w:szCs w:val="22"/>
        </w:rPr>
        <w:t>March</w:t>
      </w:r>
      <w:r w:rsidR="008170AD">
        <w:rPr>
          <w:sz w:val="22"/>
          <w:szCs w:val="22"/>
        </w:rPr>
        <w:t xml:space="preserve"> 3</w:t>
      </w:r>
      <w:r w:rsidR="007E56A9">
        <w:rPr>
          <w:sz w:val="22"/>
          <w:szCs w:val="22"/>
        </w:rPr>
        <w:t>1</w:t>
      </w:r>
      <w:r w:rsidRPr="002515D2">
        <w:rPr>
          <w:sz w:val="22"/>
          <w:szCs w:val="22"/>
        </w:rPr>
        <w:t xml:space="preserve">, </w:t>
      </w:r>
      <w:r w:rsidR="00FC1F00">
        <w:rPr>
          <w:sz w:val="22"/>
          <w:szCs w:val="22"/>
        </w:rPr>
        <w:t>20</w:t>
      </w:r>
      <w:r w:rsidR="00107F7E">
        <w:rPr>
          <w:sz w:val="22"/>
          <w:szCs w:val="22"/>
        </w:rPr>
        <w:t>2</w:t>
      </w:r>
      <w:r w:rsidR="004B5CFF">
        <w:rPr>
          <w:sz w:val="22"/>
          <w:szCs w:val="22"/>
        </w:rPr>
        <w:t>1</w:t>
      </w:r>
      <w:r w:rsidRPr="002515D2">
        <w:rPr>
          <w:sz w:val="22"/>
          <w:szCs w:val="22"/>
        </w:rPr>
        <w:t xml:space="preserve">, and the related consolidated statement of comprehensive income, </w:t>
      </w:r>
      <w:r w:rsidR="0006556C">
        <w:rPr>
          <w:sz w:val="22"/>
          <w:szCs w:val="22"/>
        </w:rPr>
        <w:t>the consolidated statement</w:t>
      </w:r>
      <w:r w:rsidR="004A67BF">
        <w:rPr>
          <w:sz w:val="22"/>
          <w:szCs w:val="22"/>
        </w:rPr>
        <w:t xml:space="preserve"> of changes in shareholders’</w:t>
      </w:r>
      <w:r w:rsidR="008B23D0">
        <w:rPr>
          <w:sz w:val="22"/>
          <w:szCs w:val="22"/>
        </w:rPr>
        <w:t xml:space="preserve"> </w:t>
      </w:r>
      <w:r w:rsidRPr="002515D2">
        <w:rPr>
          <w:sz w:val="22"/>
          <w:szCs w:val="22"/>
        </w:rPr>
        <w:t xml:space="preserve">equity and </w:t>
      </w:r>
      <w:r w:rsidR="0006556C">
        <w:rPr>
          <w:sz w:val="22"/>
          <w:szCs w:val="22"/>
        </w:rPr>
        <w:t xml:space="preserve">the consolidated statement of </w:t>
      </w:r>
      <w:r w:rsidRPr="002515D2">
        <w:rPr>
          <w:sz w:val="22"/>
          <w:szCs w:val="22"/>
        </w:rPr>
        <w:t xml:space="preserve">cash flows for the </w:t>
      </w:r>
      <w:r w:rsidR="007E56A9">
        <w:rPr>
          <w:sz w:val="22"/>
          <w:szCs w:val="22"/>
        </w:rPr>
        <w:t>three</w:t>
      </w:r>
      <w:r w:rsidRPr="002515D2">
        <w:rPr>
          <w:sz w:val="22"/>
          <w:szCs w:val="22"/>
        </w:rPr>
        <w:t xml:space="preserve">-month period then ended, and the condensed notes to the consolidated financial statements. I have also reviewed </w:t>
      </w:r>
      <w:r w:rsidRPr="00B71A1F">
        <w:rPr>
          <w:sz w:val="22"/>
          <w:szCs w:val="22"/>
        </w:rPr>
        <w:t xml:space="preserve">the accompanying </w:t>
      </w:r>
      <w:r>
        <w:rPr>
          <w:sz w:val="22"/>
          <w:szCs w:val="22"/>
        </w:rPr>
        <w:t xml:space="preserve">separate </w:t>
      </w:r>
      <w:r w:rsidRPr="00B71A1F">
        <w:rPr>
          <w:sz w:val="22"/>
          <w:szCs w:val="22"/>
        </w:rPr>
        <w:t xml:space="preserve">financial statements of </w:t>
      </w:r>
      <w:r w:rsidR="00282794">
        <w:rPr>
          <w:sz w:val="22"/>
          <w:szCs w:val="22"/>
        </w:rPr>
        <w:t xml:space="preserve">East Coast </w:t>
      </w:r>
      <w:proofErr w:type="spellStart"/>
      <w:r w:rsidR="00282794">
        <w:rPr>
          <w:sz w:val="22"/>
          <w:szCs w:val="22"/>
        </w:rPr>
        <w:t>Furnitech</w:t>
      </w:r>
      <w:proofErr w:type="spellEnd"/>
      <w:r w:rsidR="00282794" w:rsidRPr="002515D2">
        <w:rPr>
          <w:sz w:val="22"/>
          <w:szCs w:val="22"/>
        </w:rPr>
        <w:t xml:space="preserve"> Public Company Limited</w:t>
      </w:r>
      <w:r w:rsidRPr="00B71A1F">
        <w:rPr>
          <w:sz w:val="22"/>
          <w:szCs w:val="22"/>
        </w:rPr>
        <w:t xml:space="preserve">, which comprise </w:t>
      </w:r>
      <w:r w:rsidRPr="002515D2">
        <w:rPr>
          <w:sz w:val="22"/>
          <w:szCs w:val="22"/>
        </w:rPr>
        <w:t>the s</w:t>
      </w:r>
      <w:r w:rsidR="00AE2743">
        <w:rPr>
          <w:sz w:val="22"/>
          <w:szCs w:val="22"/>
        </w:rPr>
        <w:t xml:space="preserve">tatement of financial position </w:t>
      </w:r>
      <w:r w:rsidRPr="002515D2">
        <w:rPr>
          <w:sz w:val="22"/>
          <w:szCs w:val="22"/>
        </w:rPr>
        <w:t xml:space="preserve">as at </w:t>
      </w:r>
      <w:r w:rsidR="007E56A9">
        <w:rPr>
          <w:sz w:val="22"/>
          <w:szCs w:val="22"/>
        </w:rPr>
        <w:t>March</w:t>
      </w:r>
      <w:r w:rsidR="008B23D0">
        <w:rPr>
          <w:sz w:val="22"/>
          <w:szCs w:val="22"/>
        </w:rPr>
        <w:t xml:space="preserve"> 3</w:t>
      </w:r>
      <w:r w:rsidR="007E56A9">
        <w:rPr>
          <w:sz w:val="22"/>
          <w:szCs w:val="22"/>
        </w:rPr>
        <w:t>1</w:t>
      </w:r>
      <w:r w:rsidRPr="002515D2">
        <w:rPr>
          <w:sz w:val="22"/>
          <w:szCs w:val="22"/>
        </w:rPr>
        <w:t xml:space="preserve">, </w:t>
      </w:r>
      <w:r w:rsidR="00FC1F00">
        <w:rPr>
          <w:sz w:val="22"/>
          <w:szCs w:val="22"/>
        </w:rPr>
        <w:t>20</w:t>
      </w:r>
      <w:r w:rsidR="00107F7E">
        <w:rPr>
          <w:sz w:val="22"/>
          <w:szCs w:val="22"/>
        </w:rPr>
        <w:t>2</w:t>
      </w:r>
      <w:r w:rsidR="004B5CFF">
        <w:rPr>
          <w:sz w:val="22"/>
          <w:szCs w:val="22"/>
        </w:rPr>
        <w:t>1</w:t>
      </w:r>
      <w:r w:rsidRPr="002515D2">
        <w:rPr>
          <w:sz w:val="22"/>
          <w:szCs w:val="22"/>
        </w:rPr>
        <w:t>, and the related statement of comprehensive income,</w:t>
      </w:r>
      <w:r w:rsidR="008B23D0">
        <w:rPr>
          <w:sz w:val="22"/>
          <w:szCs w:val="22"/>
        </w:rPr>
        <w:t xml:space="preserve"> the statement of</w:t>
      </w:r>
      <w:r w:rsidRPr="002515D2">
        <w:rPr>
          <w:sz w:val="22"/>
          <w:szCs w:val="22"/>
        </w:rPr>
        <w:t xml:space="preserve"> changes in shareholders’ equity and</w:t>
      </w:r>
      <w:r w:rsidR="0006556C">
        <w:rPr>
          <w:sz w:val="22"/>
          <w:szCs w:val="22"/>
        </w:rPr>
        <w:t xml:space="preserve"> the statement of</w:t>
      </w:r>
      <w:r w:rsidRPr="002515D2">
        <w:rPr>
          <w:sz w:val="22"/>
          <w:szCs w:val="22"/>
        </w:rPr>
        <w:t xml:space="preserve"> cash flows for the </w:t>
      </w:r>
      <w:r w:rsidR="007E56A9">
        <w:rPr>
          <w:sz w:val="22"/>
          <w:szCs w:val="22"/>
        </w:rPr>
        <w:t>three</w:t>
      </w:r>
      <w:r w:rsidRPr="002515D2">
        <w:rPr>
          <w:sz w:val="22"/>
          <w:szCs w:val="22"/>
        </w:rPr>
        <w:t>-month period then ended, and the condensed notes to the financial statements. Management is responsible for the preparation and presentation of this interim financial information in accordance with the Thai Accounting Standard No. 34</w:t>
      </w:r>
      <w:r w:rsidR="005861A8">
        <w:rPr>
          <w:sz w:val="22"/>
          <w:szCs w:val="22"/>
        </w:rPr>
        <w:t xml:space="preserve"> </w:t>
      </w:r>
      <w:r w:rsidRPr="002515D2">
        <w:rPr>
          <w:sz w:val="22"/>
          <w:szCs w:val="22"/>
        </w:rPr>
        <w:t xml:space="preserve">“Interim Financial </w:t>
      </w:r>
      <w:r w:rsidR="00327FF7">
        <w:rPr>
          <w:sz w:val="22"/>
          <w:szCs w:val="22"/>
        </w:rPr>
        <w:t>Reporting</w:t>
      </w:r>
      <w:r w:rsidRPr="002515D2">
        <w:rPr>
          <w:sz w:val="22"/>
          <w:szCs w:val="22"/>
        </w:rPr>
        <w:t>”. My responsibility is to express a conclusion on this interim financial information based on my review.</w:t>
      </w:r>
    </w:p>
    <w:p w:rsidR="007E468A" w:rsidRPr="002115FF" w:rsidRDefault="007E468A"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0C0C6F" w:rsidRPr="002115FF" w:rsidRDefault="000C0C6F" w:rsidP="000C0C6F">
      <w:pPr>
        <w:jc w:val="thaiDistribute"/>
        <w:rPr>
          <w:b/>
          <w:bCs/>
          <w:sz w:val="22"/>
          <w:szCs w:val="22"/>
        </w:rPr>
      </w:pPr>
      <w:r w:rsidRPr="002115FF">
        <w:rPr>
          <w:b/>
          <w:bCs/>
          <w:sz w:val="22"/>
          <w:szCs w:val="22"/>
        </w:rPr>
        <w:t>Scope of Review</w:t>
      </w:r>
    </w:p>
    <w:p w:rsidR="000C0C6F" w:rsidRPr="002115FF" w:rsidRDefault="000C0C6F" w:rsidP="000C0C6F">
      <w:pPr>
        <w:jc w:val="thaiDistribute"/>
        <w:rPr>
          <w:sz w:val="22"/>
          <w:szCs w:val="22"/>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2115FF"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A2280B"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Pr="00C0619B"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M.R. &amp; ASSOCIATES CO.,</w:t>
      </w:r>
      <w:r w:rsidR="000F6CCD">
        <w:rPr>
          <w:sz w:val="22"/>
          <w:szCs w:val="22"/>
        </w:rPr>
        <w:t xml:space="preserve"> </w:t>
      </w:r>
      <w:r w:rsidRPr="00CF15A5">
        <w:rPr>
          <w:sz w:val="22"/>
          <w:szCs w:val="22"/>
        </w:rPr>
        <w:t>LTD.</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Bangkok</w:t>
      </w:r>
    </w:p>
    <w:p w:rsidR="00B94DA2" w:rsidRPr="00CF15A5" w:rsidRDefault="00B94DA2" w:rsidP="00B94DA2">
      <w:pPr>
        <w:pStyle w:val="E"/>
        <w:spacing w:line="260" w:lineRule="atLeast"/>
        <w:ind w:right="29"/>
        <w:jc w:val="thaiDistribute"/>
        <w:rPr>
          <w:lang w:val="en-US"/>
        </w:rPr>
      </w:pPr>
      <w:r w:rsidRPr="00CA4F22">
        <w:rPr>
          <w:rFonts w:ascii="Times New Roman" w:hAnsi="Times New Roman"/>
          <w:b w:val="0"/>
          <w:bCs w:val="0"/>
          <w:lang w:val="en-US"/>
        </w:rPr>
        <w:t>May 1</w:t>
      </w:r>
      <w:r w:rsidR="00216D5D">
        <w:rPr>
          <w:rFonts w:ascii="Times New Roman" w:hAnsi="Times New Roman"/>
          <w:b w:val="0"/>
          <w:bCs w:val="0"/>
          <w:lang w:val="en-US"/>
        </w:rPr>
        <w:t>4</w:t>
      </w:r>
      <w:r w:rsidRPr="00CA4F22">
        <w:rPr>
          <w:rFonts w:ascii="Times New Roman" w:hAnsi="Times New Roman"/>
          <w:b w:val="0"/>
          <w:bCs w:val="0"/>
          <w:lang w:val="en-US"/>
        </w:rPr>
        <w:t xml:space="preserve">, </w:t>
      </w:r>
      <w:r w:rsidR="00FC1F00" w:rsidRPr="00CA4F22">
        <w:rPr>
          <w:rFonts w:ascii="Times New Roman" w:hAnsi="Times New Roman"/>
          <w:b w:val="0"/>
          <w:bCs w:val="0"/>
          <w:lang w:val="en-US"/>
        </w:rPr>
        <w:t>20</w:t>
      </w:r>
      <w:r w:rsidR="00CA4F22" w:rsidRPr="00CA4F22">
        <w:rPr>
          <w:rFonts w:ascii="Times New Roman" w:hAnsi="Times New Roman"/>
          <w:b w:val="0"/>
          <w:bCs w:val="0"/>
          <w:lang w:val="en-US"/>
        </w:rPr>
        <w:t>2</w:t>
      </w:r>
      <w:r w:rsidR="004B5CFF">
        <w:rPr>
          <w:rFonts w:ascii="Times New Roman" w:hAnsi="Times New Roman"/>
          <w:b w:val="0"/>
          <w:bCs w:val="0"/>
          <w:lang w:val="en-US"/>
        </w:rPr>
        <w:t>1</w:t>
      </w:r>
    </w:p>
    <w:sectPr w:rsidR="00B94DA2" w:rsidRPr="00CF15A5" w:rsidSect="00FE5A91">
      <w:footerReference w:type="first" r:id="rId8"/>
      <w:pgSz w:w="11909" w:h="16834" w:code="9"/>
      <w:pgMar w:top="1702"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08F2" w:rsidRDefault="008E08F2">
      <w:r>
        <w:separator/>
      </w:r>
    </w:p>
  </w:endnote>
  <w:endnote w:type="continuationSeparator" w:id="0">
    <w:p w:rsidR="008E08F2" w:rsidRDefault="008E08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314BB1" w:rsidRPr="00B05B57">
      <w:rPr>
        <w:rStyle w:val="PageNumber"/>
        <w:sz w:val="20"/>
        <w:szCs w:val="20"/>
      </w:rPr>
      <w:fldChar w:fldCharType="begin"/>
    </w:r>
    <w:r w:rsidRPr="00B05B57">
      <w:rPr>
        <w:rStyle w:val="PageNumber"/>
        <w:sz w:val="20"/>
        <w:szCs w:val="20"/>
      </w:rPr>
      <w:instrText xml:space="preserve"> PAGE </w:instrText>
    </w:r>
    <w:r w:rsidR="00314BB1" w:rsidRPr="00B05B57">
      <w:rPr>
        <w:rStyle w:val="PageNumber"/>
        <w:sz w:val="20"/>
        <w:szCs w:val="20"/>
      </w:rPr>
      <w:fldChar w:fldCharType="separate"/>
    </w:r>
    <w:r w:rsidR="00041A0B">
      <w:rPr>
        <w:rStyle w:val="PageNumber"/>
        <w:noProof/>
        <w:sz w:val="20"/>
        <w:szCs w:val="20"/>
      </w:rPr>
      <w:t>2</w:t>
    </w:r>
    <w:r w:rsidR="00314BB1"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08F2" w:rsidRDefault="008E08F2">
      <w:r>
        <w:separator/>
      </w:r>
    </w:p>
  </w:footnote>
  <w:footnote w:type="continuationSeparator" w:id="0">
    <w:p w:rsidR="008E08F2" w:rsidRDefault="008E08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1740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1A0B"/>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D3224"/>
    <w:rsid w:val="000E0C86"/>
    <w:rsid w:val="000F3CCB"/>
    <w:rsid w:val="000F4839"/>
    <w:rsid w:val="000F6CCD"/>
    <w:rsid w:val="000F7325"/>
    <w:rsid w:val="0010504B"/>
    <w:rsid w:val="00107F7E"/>
    <w:rsid w:val="001261A6"/>
    <w:rsid w:val="0012700C"/>
    <w:rsid w:val="001311CB"/>
    <w:rsid w:val="001341F1"/>
    <w:rsid w:val="00134964"/>
    <w:rsid w:val="00152296"/>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4BB1"/>
    <w:rsid w:val="0031604B"/>
    <w:rsid w:val="003230AC"/>
    <w:rsid w:val="00327FF7"/>
    <w:rsid w:val="0033087D"/>
    <w:rsid w:val="00336C7F"/>
    <w:rsid w:val="00341EDD"/>
    <w:rsid w:val="003521EC"/>
    <w:rsid w:val="00353BF6"/>
    <w:rsid w:val="003572C0"/>
    <w:rsid w:val="003716DC"/>
    <w:rsid w:val="00371D40"/>
    <w:rsid w:val="00376EF4"/>
    <w:rsid w:val="003A0BEB"/>
    <w:rsid w:val="003C714F"/>
    <w:rsid w:val="003D1745"/>
    <w:rsid w:val="003E1214"/>
    <w:rsid w:val="003E4D22"/>
    <w:rsid w:val="003F28BD"/>
    <w:rsid w:val="00401A0A"/>
    <w:rsid w:val="00406644"/>
    <w:rsid w:val="004069D5"/>
    <w:rsid w:val="00411589"/>
    <w:rsid w:val="004232CC"/>
    <w:rsid w:val="0042462B"/>
    <w:rsid w:val="004350EC"/>
    <w:rsid w:val="00462197"/>
    <w:rsid w:val="00471988"/>
    <w:rsid w:val="004A0EA9"/>
    <w:rsid w:val="004A365B"/>
    <w:rsid w:val="004A67BF"/>
    <w:rsid w:val="004B5CFF"/>
    <w:rsid w:val="004D1384"/>
    <w:rsid w:val="004D3267"/>
    <w:rsid w:val="004D3661"/>
    <w:rsid w:val="004D7129"/>
    <w:rsid w:val="004E2CE1"/>
    <w:rsid w:val="004E6C22"/>
    <w:rsid w:val="004F4A38"/>
    <w:rsid w:val="005029AD"/>
    <w:rsid w:val="005039BF"/>
    <w:rsid w:val="005078FF"/>
    <w:rsid w:val="00523AD7"/>
    <w:rsid w:val="00525982"/>
    <w:rsid w:val="005301D5"/>
    <w:rsid w:val="005371F1"/>
    <w:rsid w:val="00540032"/>
    <w:rsid w:val="005413EC"/>
    <w:rsid w:val="005419AF"/>
    <w:rsid w:val="00555DF8"/>
    <w:rsid w:val="00557F77"/>
    <w:rsid w:val="00563CB7"/>
    <w:rsid w:val="005751BC"/>
    <w:rsid w:val="00575255"/>
    <w:rsid w:val="00580568"/>
    <w:rsid w:val="00585B42"/>
    <w:rsid w:val="00585CB6"/>
    <w:rsid w:val="005861A8"/>
    <w:rsid w:val="00586811"/>
    <w:rsid w:val="0059485F"/>
    <w:rsid w:val="005B2EFB"/>
    <w:rsid w:val="005B4439"/>
    <w:rsid w:val="005B681A"/>
    <w:rsid w:val="005C1723"/>
    <w:rsid w:val="005C21F6"/>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1B22"/>
    <w:rsid w:val="006A2C3A"/>
    <w:rsid w:val="006A6D54"/>
    <w:rsid w:val="006B16B4"/>
    <w:rsid w:val="006B2628"/>
    <w:rsid w:val="006B4B1F"/>
    <w:rsid w:val="006B6C1D"/>
    <w:rsid w:val="006C46FA"/>
    <w:rsid w:val="006E5F26"/>
    <w:rsid w:val="006E7D03"/>
    <w:rsid w:val="006F12A1"/>
    <w:rsid w:val="006F7799"/>
    <w:rsid w:val="007013CF"/>
    <w:rsid w:val="00703F55"/>
    <w:rsid w:val="00705704"/>
    <w:rsid w:val="00706C96"/>
    <w:rsid w:val="007109BC"/>
    <w:rsid w:val="00726A31"/>
    <w:rsid w:val="00733607"/>
    <w:rsid w:val="007348D7"/>
    <w:rsid w:val="0073723A"/>
    <w:rsid w:val="007411D6"/>
    <w:rsid w:val="00744E29"/>
    <w:rsid w:val="007500EB"/>
    <w:rsid w:val="00750EEA"/>
    <w:rsid w:val="0075218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80394F"/>
    <w:rsid w:val="00805EF4"/>
    <w:rsid w:val="008144CA"/>
    <w:rsid w:val="0081534D"/>
    <w:rsid w:val="008170AD"/>
    <w:rsid w:val="008205B6"/>
    <w:rsid w:val="00833194"/>
    <w:rsid w:val="00841BA1"/>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4A4C"/>
    <w:rsid w:val="008C65B6"/>
    <w:rsid w:val="008C7E0E"/>
    <w:rsid w:val="008D16FB"/>
    <w:rsid w:val="008E08F2"/>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A2D0F"/>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F6C32"/>
    <w:rsid w:val="00C03C2A"/>
    <w:rsid w:val="00C05D80"/>
    <w:rsid w:val="00C0687A"/>
    <w:rsid w:val="00C17D3E"/>
    <w:rsid w:val="00C20618"/>
    <w:rsid w:val="00C20E80"/>
    <w:rsid w:val="00C22F0F"/>
    <w:rsid w:val="00C30B15"/>
    <w:rsid w:val="00C33705"/>
    <w:rsid w:val="00C36075"/>
    <w:rsid w:val="00C47B99"/>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4</TotalTime>
  <Pages>2</Pages>
  <Words>403</Words>
  <Characters>2380</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GiFT</cp:lastModifiedBy>
  <cp:revision>7</cp:revision>
  <cp:lastPrinted>2017-05-13T08:22:00Z</cp:lastPrinted>
  <dcterms:created xsi:type="dcterms:W3CDTF">2019-05-08T00:44:00Z</dcterms:created>
  <dcterms:modified xsi:type="dcterms:W3CDTF">2021-05-11T05:56:00Z</dcterms:modified>
</cp:coreProperties>
</file>