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1590484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3C9AA29" w14:textId="6E20524A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5A1C3E99" w14:textId="089A5AE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49E62A1" w14:textId="35D38F43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3F598335" w14:textId="680B664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85FFD27" w14:textId="357F7398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7582716C" w14:textId="284628F5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69E0810" w14:textId="17A8051D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3D8DEF6" w14:textId="5E2D87DF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3C25792" w14:textId="21A6428C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253CBC8" w14:textId="2BBD13E1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FB06819" w14:textId="77777777" w:rsidR="00EF26DD" w:rsidRPr="008541C2" w:rsidRDefault="00EF26DD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511DC58B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826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CCB520B" w:rsidR="00CD4D4E" w:rsidRPr="007C2D33" w:rsidRDefault="00B87A37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ข้าพเจ้าได้สอบทานงบการเงินรวมและเฉพาะของบริษัท</w:t>
      </w:r>
      <w:r w:rsidR="286801F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82632" w:rsidRPr="00F82632">
        <w:rPr>
          <w:rFonts w:ascii="Browallia New" w:hAnsi="Browallia New" w:cs="Browallia New"/>
          <w:sz w:val="28"/>
          <w:szCs w:val="28"/>
          <w:cs/>
          <w:lang w:bidi="th-TH"/>
        </w:rPr>
        <w:t>คิวทีซี เอนเนอร์ยี่</w:t>
      </w:r>
      <w:r w:rsidR="008A3206" w:rsidRPr="00F8263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A3206" w:rsidRPr="00F82632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</w:t>
      </w:r>
      <w:r w:rsidR="00F82632" w:rsidRPr="00F82632">
        <w:rPr>
          <w:rFonts w:ascii="Browallia New" w:hAnsi="Browallia New" w:cs="Browallia New"/>
          <w:sz w:val="28"/>
          <w:szCs w:val="28"/>
          <w:cs/>
          <w:lang w:bidi="th-TH"/>
        </w:rPr>
        <w:t>อย</w:t>
      </w:r>
      <w:r w:rsidR="003408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8C7">
        <w:rPr>
          <w:rFonts w:ascii="BrowalliaUPC" w:hAnsi="BrowalliaUPC" w:cs="BrowalliaUPC"/>
          <w:sz w:val="28"/>
          <w:szCs w:val="28"/>
          <w:cs/>
          <w:lang w:bidi="th-TH"/>
        </w:rPr>
        <w:t>(“กลุ่มบริษัท”)</w:t>
      </w:r>
      <w:r w:rsidR="0016775F" w:rsidRPr="00F826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งบแสดงฐานะการเงินรวมและเฉพาะของบริษัท ณ วันที่ </w:t>
      </w:r>
      <w:r w:rsidR="00575616" w:rsidRPr="00575616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575616" w:rsidRPr="00575616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F35B4">
        <w:rPr>
          <w:rFonts w:ascii="Browallia New" w:hAnsi="Browallia New" w:cs="Browallia New"/>
          <w:sz w:val="28"/>
          <w:szCs w:val="28"/>
          <w:lang w:bidi="th-TH"/>
        </w:rPr>
        <w:br/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งบแสดงการเปลี่ยนแปลงส่วนของ</w:t>
      </w:r>
      <w:r w:rsidR="00DF35B4">
        <w:rPr>
          <w:rFonts w:ascii="Browallia New" w:hAnsi="Browallia New" w:cs="Browallia New"/>
          <w:sz w:val="28"/>
          <w:szCs w:val="28"/>
          <w:lang w:bidi="th-TH"/>
        </w:rPr>
        <w:br/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ผู้ถือหุ้นรวมและเฉพาะของบริษัท และงบกระแสเงินสดรวมและเฉพาะของบริษัทสำหรับงวดสามเดือนสิ้นสุดวันเดียวกัน และหมายเหตุประกอบงบการเงินระหว่างกาลแบบย่อ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75616" w:rsidRPr="0057561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91AE0" w:rsidRPr="00602D9A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49B4AB13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154CCECB" w:rsidRPr="00142624">
        <w:rPr>
          <w:rFonts w:ascii="Browallia New" w:hAnsi="Browallia New" w:cs="Browallia New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>
        <w:rPr>
          <w:rFonts w:ascii="Browallia New" w:hAnsi="Browallia New" w:cs="Browallia New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AFA6CA9" w14:textId="1894A4EB" w:rsidR="004E405B" w:rsidRDefault="004E405B" w:rsidP="00CD4D4E">
      <w:pPr>
        <w:jc w:val="thaiDistribute"/>
        <w:rPr>
          <w:rFonts w:ascii="Browallia New" w:hAnsi="Browallia New" w:cs="Browallia New"/>
        </w:rPr>
      </w:pPr>
    </w:p>
    <w:p w14:paraId="19879B8C" w14:textId="02670AFA" w:rsidR="00372563" w:rsidRDefault="00372563" w:rsidP="00CD4D4E">
      <w:pPr>
        <w:jc w:val="thaiDistribute"/>
        <w:rPr>
          <w:rFonts w:ascii="Browallia New" w:hAnsi="Browallia New" w:cs="Browallia New"/>
        </w:rPr>
      </w:pPr>
    </w:p>
    <w:p w14:paraId="461CC660" w14:textId="58F33B80" w:rsidR="00372563" w:rsidRDefault="00372563" w:rsidP="00CD4D4E">
      <w:pPr>
        <w:jc w:val="thaiDistribute"/>
        <w:rPr>
          <w:rFonts w:ascii="Browallia New" w:hAnsi="Browallia New" w:cs="Browallia New"/>
        </w:rPr>
      </w:pPr>
    </w:p>
    <w:p w14:paraId="063E7A31" w14:textId="77777777" w:rsidR="00372563" w:rsidRDefault="00372563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C0D51B4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7AB52E24" w:rsidRPr="00142624">
        <w:rPr>
          <w:rFonts w:ascii="Browallia New" w:hAnsi="Browallia New" w:cs="Browallia New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3216827" w14:textId="5C3C6D75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53FFBDF" w14:textId="52AE4FBC" w:rsidR="00384DE0" w:rsidRDefault="00384DE0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D16CD20" w14:textId="045E9FA2" w:rsidR="00384DE0" w:rsidRDefault="00384DE0" w:rsidP="0014262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A57895" w14:textId="6DDC403D" w:rsidR="00142624" w:rsidRPr="00142624" w:rsidRDefault="00F8263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FB74288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2632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DCE95B8" w:rsidR="00CD4D4E" w:rsidRPr="0021328D" w:rsidRDefault="002D42E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2D42EF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21328D" w:rsidRPr="002D42E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1328D" w:rsidRPr="002D42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="0021328D" w:rsidRPr="002D42EF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D8DD5" w14:textId="77777777" w:rsidR="00012ADC" w:rsidRDefault="00012ADC">
      <w:r>
        <w:separator/>
      </w:r>
    </w:p>
  </w:endnote>
  <w:endnote w:type="continuationSeparator" w:id="0">
    <w:p w14:paraId="649B5EEF" w14:textId="77777777" w:rsidR="00012ADC" w:rsidRDefault="00012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CA88" w14:textId="77777777" w:rsidR="00012ADC" w:rsidRDefault="00012ADC">
      <w:bookmarkStart w:id="0" w:name="_Hlk482348182"/>
      <w:bookmarkEnd w:id="0"/>
      <w:r>
        <w:separator/>
      </w:r>
    </w:p>
  </w:footnote>
  <w:footnote w:type="continuationSeparator" w:id="0">
    <w:p w14:paraId="314CC3B0" w14:textId="77777777" w:rsidR="00012ADC" w:rsidRDefault="00012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6A2A9AE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32FD09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1656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107DF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ADC"/>
    <w:rsid w:val="000162B0"/>
    <w:rsid w:val="00021D7F"/>
    <w:rsid w:val="00022E58"/>
    <w:rsid w:val="0003023B"/>
    <w:rsid w:val="00031D17"/>
    <w:rsid w:val="00044ACE"/>
    <w:rsid w:val="0004550E"/>
    <w:rsid w:val="00052614"/>
    <w:rsid w:val="00055689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508"/>
    <w:rsid w:val="00094333"/>
    <w:rsid w:val="00097FAB"/>
    <w:rsid w:val="000A0115"/>
    <w:rsid w:val="000A3F34"/>
    <w:rsid w:val="000A7354"/>
    <w:rsid w:val="000B65E3"/>
    <w:rsid w:val="000B7090"/>
    <w:rsid w:val="000C2481"/>
    <w:rsid w:val="000E52CE"/>
    <w:rsid w:val="000F3AAB"/>
    <w:rsid w:val="000F6E25"/>
    <w:rsid w:val="001011DF"/>
    <w:rsid w:val="00106533"/>
    <w:rsid w:val="00107DFC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713F4"/>
    <w:rsid w:val="0017278D"/>
    <w:rsid w:val="00182F9F"/>
    <w:rsid w:val="00183CA9"/>
    <w:rsid w:val="0019210D"/>
    <w:rsid w:val="001950D2"/>
    <w:rsid w:val="001A3BFB"/>
    <w:rsid w:val="001A3C20"/>
    <w:rsid w:val="001A769D"/>
    <w:rsid w:val="001B198C"/>
    <w:rsid w:val="001B4277"/>
    <w:rsid w:val="001B7036"/>
    <w:rsid w:val="001B7388"/>
    <w:rsid w:val="001D1E99"/>
    <w:rsid w:val="001D2302"/>
    <w:rsid w:val="001D6753"/>
    <w:rsid w:val="001D7BB3"/>
    <w:rsid w:val="001E12A6"/>
    <w:rsid w:val="001E498F"/>
    <w:rsid w:val="0021328D"/>
    <w:rsid w:val="00214915"/>
    <w:rsid w:val="0022518C"/>
    <w:rsid w:val="00237A7E"/>
    <w:rsid w:val="00241F16"/>
    <w:rsid w:val="00247969"/>
    <w:rsid w:val="0026182A"/>
    <w:rsid w:val="00276857"/>
    <w:rsid w:val="00277EBE"/>
    <w:rsid w:val="002838FB"/>
    <w:rsid w:val="00285249"/>
    <w:rsid w:val="002A252E"/>
    <w:rsid w:val="002B0BF8"/>
    <w:rsid w:val="002B5A4A"/>
    <w:rsid w:val="002C623D"/>
    <w:rsid w:val="002D3777"/>
    <w:rsid w:val="002D42EF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3B18"/>
    <w:rsid w:val="00335E5B"/>
    <w:rsid w:val="003408C7"/>
    <w:rsid w:val="0034149A"/>
    <w:rsid w:val="00342105"/>
    <w:rsid w:val="00344FA8"/>
    <w:rsid w:val="00354F5D"/>
    <w:rsid w:val="00363BA3"/>
    <w:rsid w:val="00365ECE"/>
    <w:rsid w:val="00372563"/>
    <w:rsid w:val="003744DA"/>
    <w:rsid w:val="00384904"/>
    <w:rsid w:val="00384DE0"/>
    <w:rsid w:val="003A069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1A47"/>
    <w:rsid w:val="00422353"/>
    <w:rsid w:val="00426915"/>
    <w:rsid w:val="00433F63"/>
    <w:rsid w:val="00435788"/>
    <w:rsid w:val="004359E6"/>
    <w:rsid w:val="00442C4E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146A"/>
    <w:rsid w:val="004C0971"/>
    <w:rsid w:val="004C0C25"/>
    <w:rsid w:val="004C2111"/>
    <w:rsid w:val="004C732E"/>
    <w:rsid w:val="004D0FD8"/>
    <w:rsid w:val="004D20AE"/>
    <w:rsid w:val="004D3578"/>
    <w:rsid w:val="004D58FD"/>
    <w:rsid w:val="004D6145"/>
    <w:rsid w:val="004E405B"/>
    <w:rsid w:val="004F1A16"/>
    <w:rsid w:val="004F207F"/>
    <w:rsid w:val="004F5D91"/>
    <w:rsid w:val="005070FA"/>
    <w:rsid w:val="00521482"/>
    <w:rsid w:val="0052186A"/>
    <w:rsid w:val="005321DA"/>
    <w:rsid w:val="00547541"/>
    <w:rsid w:val="0054756D"/>
    <w:rsid w:val="00551365"/>
    <w:rsid w:val="005627FF"/>
    <w:rsid w:val="00575616"/>
    <w:rsid w:val="00577D61"/>
    <w:rsid w:val="005822AC"/>
    <w:rsid w:val="00591F0D"/>
    <w:rsid w:val="00594DA2"/>
    <w:rsid w:val="005A29D0"/>
    <w:rsid w:val="005B1823"/>
    <w:rsid w:val="005B405A"/>
    <w:rsid w:val="005B6D8B"/>
    <w:rsid w:val="005C2CCB"/>
    <w:rsid w:val="005C5652"/>
    <w:rsid w:val="005C6479"/>
    <w:rsid w:val="005C69C8"/>
    <w:rsid w:val="005C69FD"/>
    <w:rsid w:val="005D7025"/>
    <w:rsid w:val="005E2D67"/>
    <w:rsid w:val="005E5578"/>
    <w:rsid w:val="005F4D62"/>
    <w:rsid w:val="006014C1"/>
    <w:rsid w:val="00602D9A"/>
    <w:rsid w:val="00610ED7"/>
    <w:rsid w:val="0062061D"/>
    <w:rsid w:val="00620CE3"/>
    <w:rsid w:val="00621086"/>
    <w:rsid w:val="00634D49"/>
    <w:rsid w:val="006365A1"/>
    <w:rsid w:val="00636AA2"/>
    <w:rsid w:val="00651505"/>
    <w:rsid w:val="00653B85"/>
    <w:rsid w:val="00662D3E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D7E25"/>
    <w:rsid w:val="006E52CF"/>
    <w:rsid w:val="006F1B19"/>
    <w:rsid w:val="006F29ED"/>
    <w:rsid w:val="006F4F77"/>
    <w:rsid w:val="006F53EE"/>
    <w:rsid w:val="0070147C"/>
    <w:rsid w:val="007064E7"/>
    <w:rsid w:val="00714FD6"/>
    <w:rsid w:val="00725D8E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12E"/>
    <w:rsid w:val="00790956"/>
    <w:rsid w:val="0079502D"/>
    <w:rsid w:val="00797D40"/>
    <w:rsid w:val="007A0755"/>
    <w:rsid w:val="007A31D9"/>
    <w:rsid w:val="007A74F9"/>
    <w:rsid w:val="007C6354"/>
    <w:rsid w:val="007D2B62"/>
    <w:rsid w:val="007D41A1"/>
    <w:rsid w:val="007F239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6DB"/>
    <w:rsid w:val="00884701"/>
    <w:rsid w:val="00884FF7"/>
    <w:rsid w:val="00887416"/>
    <w:rsid w:val="008909CF"/>
    <w:rsid w:val="00893D82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C0"/>
    <w:rsid w:val="008F33AE"/>
    <w:rsid w:val="008F4ACA"/>
    <w:rsid w:val="008F4D06"/>
    <w:rsid w:val="00906ACE"/>
    <w:rsid w:val="0091273C"/>
    <w:rsid w:val="00912F98"/>
    <w:rsid w:val="0091570F"/>
    <w:rsid w:val="00916AB4"/>
    <w:rsid w:val="00917FBB"/>
    <w:rsid w:val="009219CA"/>
    <w:rsid w:val="009223D3"/>
    <w:rsid w:val="00931D7A"/>
    <w:rsid w:val="00934F51"/>
    <w:rsid w:val="00935D8D"/>
    <w:rsid w:val="009425B7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03A6"/>
    <w:rsid w:val="009A1787"/>
    <w:rsid w:val="009A4F5A"/>
    <w:rsid w:val="009A73BE"/>
    <w:rsid w:val="009B1F44"/>
    <w:rsid w:val="009B4573"/>
    <w:rsid w:val="009C002A"/>
    <w:rsid w:val="009C6DE6"/>
    <w:rsid w:val="009E278C"/>
    <w:rsid w:val="009F5A69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36FF6"/>
    <w:rsid w:val="00A43EE6"/>
    <w:rsid w:val="00A4585A"/>
    <w:rsid w:val="00A462D2"/>
    <w:rsid w:val="00A52C9F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C65A5"/>
    <w:rsid w:val="00AD3B26"/>
    <w:rsid w:val="00AD3BA9"/>
    <w:rsid w:val="00AE23C3"/>
    <w:rsid w:val="00AE2BF6"/>
    <w:rsid w:val="00AE3370"/>
    <w:rsid w:val="00AE64CA"/>
    <w:rsid w:val="00AF0E97"/>
    <w:rsid w:val="00AF7092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4D5"/>
    <w:rsid w:val="00B36A0E"/>
    <w:rsid w:val="00B36BA1"/>
    <w:rsid w:val="00B40D67"/>
    <w:rsid w:val="00B43C45"/>
    <w:rsid w:val="00B55EE8"/>
    <w:rsid w:val="00B56E6C"/>
    <w:rsid w:val="00B63D0E"/>
    <w:rsid w:val="00B83039"/>
    <w:rsid w:val="00B87567"/>
    <w:rsid w:val="00B87A37"/>
    <w:rsid w:val="00BA290E"/>
    <w:rsid w:val="00BA5B00"/>
    <w:rsid w:val="00BB1A07"/>
    <w:rsid w:val="00BB6DAD"/>
    <w:rsid w:val="00BB7346"/>
    <w:rsid w:val="00BC1555"/>
    <w:rsid w:val="00BC2E89"/>
    <w:rsid w:val="00BC3F58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53EE0"/>
    <w:rsid w:val="00C63023"/>
    <w:rsid w:val="00C63743"/>
    <w:rsid w:val="00C7233E"/>
    <w:rsid w:val="00C76C6C"/>
    <w:rsid w:val="00C80EC5"/>
    <w:rsid w:val="00C85669"/>
    <w:rsid w:val="00C85D6F"/>
    <w:rsid w:val="00C86BB9"/>
    <w:rsid w:val="00C8772C"/>
    <w:rsid w:val="00C9293E"/>
    <w:rsid w:val="00C9345F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16568"/>
    <w:rsid w:val="00D2100B"/>
    <w:rsid w:val="00D21AE2"/>
    <w:rsid w:val="00D24220"/>
    <w:rsid w:val="00D3089E"/>
    <w:rsid w:val="00D31D7A"/>
    <w:rsid w:val="00D33E60"/>
    <w:rsid w:val="00D460E7"/>
    <w:rsid w:val="00D5106C"/>
    <w:rsid w:val="00D63ABC"/>
    <w:rsid w:val="00D643B7"/>
    <w:rsid w:val="00D65332"/>
    <w:rsid w:val="00D675F1"/>
    <w:rsid w:val="00D73B96"/>
    <w:rsid w:val="00D80807"/>
    <w:rsid w:val="00D86917"/>
    <w:rsid w:val="00D86C96"/>
    <w:rsid w:val="00D91AE0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F35B4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3D8C"/>
    <w:rsid w:val="00E4627C"/>
    <w:rsid w:val="00E56701"/>
    <w:rsid w:val="00E62754"/>
    <w:rsid w:val="00E64D2D"/>
    <w:rsid w:val="00E81383"/>
    <w:rsid w:val="00E86B53"/>
    <w:rsid w:val="00E9110B"/>
    <w:rsid w:val="00EA2B6F"/>
    <w:rsid w:val="00EB3478"/>
    <w:rsid w:val="00EB4B39"/>
    <w:rsid w:val="00EB6FE3"/>
    <w:rsid w:val="00EC21F6"/>
    <w:rsid w:val="00ED1C99"/>
    <w:rsid w:val="00ED2359"/>
    <w:rsid w:val="00EE0F65"/>
    <w:rsid w:val="00EE44DA"/>
    <w:rsid w:val="00EE59BD"/>
    <w:rsid w:val="00EF190C"/>
    <w:rsid w:val="00EF26DD"/>
    <w:rsid w:val="00EF7A85"/>
    <w:rsid w:val="00F01358"/>
    <w:rsid w:val="00F144E0"/>
    <w:rsid w:val="00F21219"/>
    <w:rsid w:val="00F246A1"/>
    <w:rsid w:val="00F37917"/>
    <w:rsid w:val="00F43D66"/>
    <w:rsid w:val="00F4727A"/>
    <w:rsid w:val="00F509E1"/>
    <w:rsid w:val="00F5513E"/>
    <w:rsid w:val="00F55E02"/>
    <w:rsid w:val="00F63F3F"/>
    <w:rsid w:val="00F66FA5"/>
    <w:rsid w:val="00F71678"/>
    <w:rsid w:val="00F730E3"/>
    <w:rsid w:val="00F755E9"/>
    <w:rsid w:val="00F82632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52B"/>
    <w:rsid w:val="00FD7295"/>
    <w:rsid w:val="00FE0223"/>
    <w:rsid w:val="00FE2187"/>
    <w:rsid w:val="00FE320C"/>
    <w:rsid w:val="00FF63EF"/>
    <w:rsid w:val="0463EC49"/>
    <w:rsid w:val="154CCECB"/>
    <w:rsid w:val="286801F9"/>
    <w:rsid w:val="33D0B7B0"/>
    <w:rsid w:val="6FFF5987"/>
    <w:rsid w:val="7AB5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AE23C3"/>
  </w:style>
  <w:style w:type="numbering" w:customStyle="1" w:styleId="GTParagraphBullet2">
    <w:name w:val="GT Paragraph Bullet2"/>
    <w:uiPriority w:val="99"/>
    <w:rsid w:val="0088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E9C146-FC4D-422D-846F-DCFF1395B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334</Words>
  <Characters>1304</Characters>
  <Application>Microsoft Office Word</Application>
  <DocSecurity>0</DocSecurity>
  <Lines>10</Lines>
  <Paragraphs>3</Paragraphs>
  <ScaleCrop>false</ScaleCrop>
  <Company>Grant Thornton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46</cp:revision>
  <cp:lastPrinted>2020-11-04T06:17:00Z</cp:lastPrinted>
  <dcterms:created xsi:type="dcterms:W3CDTF">2020-11-04T04:37:00Z</dcterms:created>
  <dcterms:modified xsi:type="dcterms:W3CDTF">2021-05-14T03:42:00Z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