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AAAF5" w14:textId="77777777" w:rsidR="009A6F6D" w:rsidRPr="000D623A" w:rsidRDefault="009A6F6D" w:rsidP="009A6F6D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D623A">
        <w:rPr>
          <w:rFonts w:ascii="Angsana New" w:hAnsi="Angsana New" w:hint="cs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0AFD723E" w14:textId="77777777" w:rsidR="009A6F6D" w:rsidRPr="000D623A" w:rsidRDefault="009A6F6D" w:rsidP="009A6F6D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</w:rPr>
      </w:pPr>
      <w:r w:rsidRPr="000D623A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381463F4" w14:textId="77777777" w:rsidR="009A6F6D" w:rsidRPr="000D623A" w:rsidRDefault="009A6F6D" w:rsidP="009A6F6D">
      <w:pPr>
        <w:spacing w:line="380" w:lineRule="exact"/>
        <w:ind w:right="482"/>
        <w:jc w:val="center"/>
        <w:rPr>
          <w:b/>
          <w:bCs/>
          <w:sz w:val="32"/>
          <w:szCs w:val="32"/>
          <w:cs/>
        </w:rPr>
      </w:pPr>
      <w:r w:rsidRPr="000D623A">
        <w:rPr>
          <w:rFonts w:hint="cs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14B60A9" w14:textId="77777777" w:rsidR="009A6F6D" w:rsidRPr="000D623A" w:rsidRDefault="009A6F6D" w:rsidP="009A6F6D">
      <w:pPr>
        <w:pStyle w:val="a3"/>
        <w:tabs>
          <w:tab w:val="clear" w:pos="1080"/>
          <w:tab w:val="left" w:pos="9240"/>
        </w:tabs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0D623A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</w:t>
      </w:r>
      <w:r w:rsidRPr="000D623A">
        <w:rPr>
          <w:rFonts w:ascii="Angsana New" w:hAnsi="Angsana New" w:hint="cs"/>
          <w:b/>
          <w:bCs/>
          <w:sz w:val="32"/>
          <w:szCs w:val="32"/>
          <w:cs/>
          <w:lang w:val="en-US"/>
        </w:rPr>
        <w:t>งวดสามเดือน</w:t>
      </w:r>
      <w:r w:rsidRPr="000D623A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0D623A"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Pr="000D623A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มีนาคม </w:t>
      </w:r>
      <w:r w:rsidRPr="000D623A">
        <w:rPr>
          <w:rFonts w:ascii="Angsana New" w:hAnsi="Angsana New"/>
          <w:b/>
          <w:bCs/>
          <w:sz w:val="32"/>
          <w:szCs w:val="32"/>
          <w:lang w:val="en-US"/>
        </w:rPr>
        <w:t>2564</w:t>
      </w:r>
    </w:p>
    <w:p w14:paraId="43C7DEC7" w14:textId="77777777" w:rsidR="009A6F6D" w:rsidRPr="000D623A" w:rsidRDefault="009A6F6D" w:rsidP="009A6F6D">
      <w:pPr>
        <w:pStyle w:val="a3"/>
        <w:tabs>
          <w:tab w:val="clear" w:pos="1080"/>
          <w:tab w:val="left" w:pos="9240"/>
        </w:tabs>
        <w:spacing w:line="380" w:lineRule="exact"/>
        <w:ind w:right="484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5BA58A6" w14:textId="77777777" w:rsidR="009A6F6D" w:rsidRPr="000D623A" w:rsidRDefault="009A6F6D" w:rsidP="009A6F6D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  <w:sectPr w:rsidR="009A6F6D" w:rsidRPr="000D623A" w:rsidSect="00974BD4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37" w:right="851" w:bottom="1701" w:left="1814" w:header="4820" w:footer="709" w:gutter="0"/>
          <w:pgNumType w:start="1"/>
          <w:cols w:space="720"/>
          <w:titlePg/>
        </w:sectPr>
      </w:pPr>
    </w:p>
    <w:p w14:paraId="38E7D43D" w14:textId="77777777" w:rsidR="009A6F6D" w:rsidRPr="000D623A" w:rsidRDefault="009A6F6D" w:rsidP="009A6F6D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0D623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0D623A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0D623A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30C5EC45" w14:textId="77777777" w:rsidR="009A6F6D" w:rsidRPr="000D623A" w:rsidRDefault="009A6F6D" w:rsidP="009A6F6D">
      <w:pPr>
        <w:spacing w:line="360" w:lineRule="exact"/>
        <w:rPr>
          <w:rFonts w:ascii="Angsana New" w:hAnsi="Angsana New"/>
          <w:sz w:val="32"/>
          <w:szCs w:val="32"/>
        </w:rPr>
      </w:pPr>
    </w:p>
    <w:p w14:paraId="3405F12D" w14:textId="77777777" w:rsidR="009A6F6D" w:rsidRPr="000D623A" w:rsidRDefault="009A6F6D" w:rsidP="009A6F6D">
      <w:pPr>
        <w:tabs>
          <w:tab w:val="clear" w:pos="680"/>
          <w:tab w:val="clear" w:pos="1644"/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  <w:cs/>
        </w:rPr>
        <w:t>เสนอ</w:t>
      </w: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  <w:cs/>
        </w:rPr>
        <w:t>ผู้ถือหุ้น</w:t>
      </w:r>
      <w:r w:rsidRPr="000D623A">
        <w:rPr>
          <w:rFonts w:ascii="Angsana New" w:hAnsi="Angsana New" w:hint="cs"/>
          <w:sz w:val="32"/>
          <w:szCs w:val="32"/>
          <w:cs/>
        </w:rPr>
        <w:t>และคณะกรรมการ</w:t>
      </w:r>
    </w:p>
    <w:p w14:paraId="63022A94" w14:textId="77777777" w:rsidR="009A6F6D" w:rsidRPr="000D623A" w:rsidRDefault="009A6F6D" w:rsidP="009A6F6D">
      <w:pPr>
        <w:tabs>
          <w:tab w:val="clear" w:pos="680"/>
          <w:tab w:val="clear" w:pos="1644"/>
          <w:tab w:val="left" w:pos="1620"/>
        </w:tabs>
        <w:spacing w:line="360" w:lineRule="exact"/>
        <w:ind w:left="567" w:firstLine="142"/>
        <w:jc w:val="both"/>
        <w:rPr>
          <w:rFonts w:ascii="Angsana New" w:hAnsi="Angsana New"/>
          <w:sz w:val="32"/>
          <w:szCs w:val="32"/>
          <w:cs/>
        </w:rPr>
      </w:pPr>
      <w:r w:rsidRPr="000D623A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</w:t>
      </w:r>
    </w:p>
    <w:p w14:paraId="65286ACC" w14:textId="77777777" w:rsidR="009A6F6D" w:rsidRPr="000D623A" w:rsidRDefault="009A6F6D" w:rsidP="009A6F6D">
      <w:pPr>
        <w:spacing w:line="240" w:lineRule="exact"/>
        <w:rPr>
          <w:rFonts w:ascii="Angsana New" w:hAnsi="Angsana New"/>
          <w:sz w:val="32"/>
          <w:szCs w:val="32"/>
        </w:rPr>
      </w:pPr>
    </w:p>
    <w:p w14:paraId="5A95F7B0" w14:textId="77777777" w:rsidR="009A6F6D" w:rsidRPr="000D623A" w:rsidRDefault="009A6F6D" w:rsidP="009A6F6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0D623A">
        <w:rPr>
          <w:rFonts w:ascii="Angsana New" w:hAnsi="Angsana New" w:hint="cs"/>
          <w:spacing w:val="-2"/>
          <w:sz w:val="32"/>
          <w:szCs w:val="32"/>
        </w:rPr>
        <w:tab/>
      </w:r>
      <w:r w:rsidRPr="000D623A">
        <w:rPr>
          <w:rFonts w:ascii="Angsana New" w:hAnsi="Angsana New"/>
          <w:spacing w:val="-2"/>
          <w:sz w:val="32"/>
          <w:szCs w:val="32"/>
        </w:rPr>
        <w:tab/>
      </w:r>
      <w:r w:rsidRPr="000D623A">
        <w:rPr>
          <w:rFonts w:ascii="Angsana New" w:hAnsi="Angsana New"/>
          <w:spacing w:val="-2"/>
          <w:sz w:val="32"/>
          <w:szCs w:val="32"/>
        </w:rPr>
        <w:tab/>
      </w:r>
      <w:r w:rsidRPr="000D623A">
        <w:rPr>
          <w:rFonts w:ascii="Angsana New" w:hAnsi="Angsana New"/>
          <w:spacing w:val="-2"/>
          <w:sz w:val="32"/>
          <w:szCs w:val="32"/>
        </w:rPr>
        <w:tab/>
      </w:r>
      <w:r w:rsidRPr="000D623A">
        <w:rPr>
          <w:rFonts w:ascii="Angsana New" w:hAnsi="Angsana New"/>
          <w:spacing w:val="-2"/>
          <w:sz w:val="32"/>
          <w:szCs w:val="32"/>
        </w:rPr>
        <w:tab/>
      </w:r>
      <w:r w:rsidRPr="000D623A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</w:t>
      </w:r>
      <w:r w:rsidRPr="000D623A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แสดงฐานะการเงินรวม</w:t>
      </w:r>
      <w:r w:rsidRPr="000D623A">
        <w:rPr>
          <w:rFonts w:ascii="Angsana New" w:hAnsi="Angsana New"/>
          <w:spacing w:val="-2"/>
          <w:sz w:val="32"/>
          <w:szCs w:val="32"/>
        </w:rPr>
        <w:t xml:space="preserve"> </w:t>
      </w:r>
      <w:r w:rsidRPr="000D623A">
        <w:rPr>
          <w:rFonts w:ascii="Angsana New" w:hAnsi="Angsana New"/>
          <w:spacing w:val="-2"/>
          <w:sz w:val="32"/>
          <w:szCs w:val="32"/>
          <w:cs/>
        </w:rPr>
        <w:t>ณ</w:t>
      </w:r>
      <w:r w:rsidRPr="000D623A">
        <w:rPr>
          <w:rFonts w:ascii="Angsana New" w:hAnsi="Angsana New"/>
          <w:spacing w:val="-2"/>
          <w:sz w:val="32"/>
          <w:szCs w:val="32"/>
        </w:rPr>
        <w:t xml:space="preserve"> </w:t>
      </w:r>
      <w:r w:rsidRPr="000D623A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0D623A">
        <w:rPr>
          <w:rFonts w:ascii="Angsana New" w:hAnsi="Angsana New"/>
          <w:spacing w:val="-2"/>
          <w:sz w:val="32"/>
          <w:szCs w:val="32"/>
        </w:rPr>
        <w:t xml:space="preserve"> </w:t>
      </w:r>
      <w:r w:rsidRPr="000D623A">
        <w:rPr>
          <w:rFonts w:ascii="Angsana New" w:hAnsi="Angsana New" w:hint="cs"/>
          <w:spacing w:val="-2"/>
          <w:sz w:val="32"/>
          <w:szCs w:val="32"/>
        </w:rPr>
        <w:t>3</w:t>
      </w:r>
      <w:r w:rsidRPr="000D623A">
        <w:rPr>
          <w:rFonts w:ascii="Angsana New" w:hAnsi="Angsana New"/>
          <w:spacing w:val="-2"/>
          <w:sz w:val="32"/>
          <w:szCs w:val="32"/>
        </w:rPr>
        <w:t xml:space="preserve">1 </w:t>
      </w:r>
      <w:r w:rsidRPr="000D623A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Pr="000D623A">
        <w:rPr>
          <w:rFonts w:ascii="Angsana New" w:hAnsi="Angsana New"/>
          <w:spacing w:val="-2"/>
          <w:sz w:val="32"/>
          <w:szCs w:val="32"/>
        </w:rPr>
        <w:t xml:space="preserve">2564 </w:t>
      </w:r>
      <w:r w:rsidRPr="000D623A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Pr="000D623A">
        <w:rPr>
          <w:rFonts w:ascii="Angsana New" w:hAnsi="Angsana New" w:hint="cs"/>
          <w:spacing w:val="-2"/>
          <w:sz w:val="32"/>
          <w:szCs w:val="32"/>
          <w:cs/>
        </w:rPr>
        <w:t>เบ็ดเสร็จรวม 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และหมายเหตุประกอบงบการเงินระหว่างกาลรวมแบบย่อของ</w:t>
      </w:r>
      <w:r w:rsidRPr="000D623A">
        <w:rPr>
          <w:rFonts w:ascii="Angsana New" w:hAnsi="Angsana New"/>
          <w:spacing w:val="-2"/>
          <w:sz w:val="32"/>
          <w:szCs w:val="32"/>
          <w:cs/>
        </w:rPr>
        <w:t>บริษัท พรพรหมเม็ททอล จำกัด (มหาชน)</w:t>
      </w:r>
      <w:r w:rsidRPr="000D623A">
        <w:rPr>
          <w:rFonts w:ascii="Angsana New" w:hAnsi="Angsana New" w:hint="cs"/>
          <w:spacing w:val="-2"/>
          <w:sz w:val="32"/>
          <w:szCs w:val="32"/>
          <w:cs/>
        </w:rPr>
        <w:t xml:space="preserve"> และบริษัทย่อย</w:t>
      </w:r>
      <w:r w:rsidRPr="000D623A">
        <w:rPr>
          <w:rFonts w:ascii="Angsana New" w:hAnsi="Angsana New"/>
          <w:spacing w:val="-2"/>
          <w:sz w:val="32"/>
          <w:szCs w:val="32"/>
        </w:rPr>
        <w:t xml:space="preserve"> </w:t>
      </w:r>
      <w:r w:rsidRPr="000D623A">
        <w:rPr>
          <w:rFonts w:ascii="Angsana New" w:hAnsi="Angsana New" w:hint="cs"/>
          <w:spacing w:val="-2"/>
          <w:sz w:val="32"/>
          <w:szCs w:val="32"/>
          <w:cs/>
        </w:rPr>
        <w:t xml:space="preserve">และได้สอบทานงบแสดงฐานะการเงิน ณ วันที่ </w:t>
      </w:r>
      <w:r w:rsidRPr="000D623A">
        <w:rPr>
          <w:rFonts w:ascii="Angsana New" w:hAnsi="Angsana New"/>
          <w:spacing w:val="-2"/>
          <w:sz w:val="32"/>
          <w:szCs w:val="32"/>
        </w:rPr>
        <w:t>31</w:t>
      </w:r>
      <w:r w:rsidRPr="000D623A">
        <w:rPr>
          <w:rFonts w:ascii="Angsana New" w:hAnsi="Angsana New" w:hint="cs"/>
          <w:spacing w:val="-2"/>
          <w:sz w:val="32"/>
          <w:szCs w:val="32"/>
          <w:cs/>
        </w:rPr>
        <w:t xml:space="preserve"> มีนาคม </w:t>
      </w:r>
      <w:r w:rsidRPr="000D623A">
        <w:rPr>
          <w:rFonts w:ascii="Angsana New" w:hAnsi="Angsana New"/>
          <w:spacing w:val="-2"/>
          <w:sz w:val="32"/>
          <w:szCs w:val="32"/>
        </w:rPr>
        <w:t>2564</w:t>
      </w:r>
      <w:r w:rsidRPr="000D623A">
        <w:rPr>
          <w:rFonts w:ascii="Angsana New" w:hAnsi="Angsana New" w:hint="cs"/>
          <w:spacing w:val="-2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และงบกระแสเงินสดสำหรับงวดสามเดือนสิ้นสุดวันเดียวกันและหมายเหตุประกอบงบการเงินระหว่างกาลแบบย่อ</w:t>
      </w:r>
      <w:r w:rsidRPr="000D623A">
        <w:rPr>
          <w:rFonts w:ascii="Angsana New" w:hAnsi="Angsana New"/>
          <w:spacing w:val="-2"/>
          <w:sz w:val="32"/>
          <w:szCs w:val="32"/>
          <w:cs/>
        </w:rPr>
        <w:t>ของบริษัท พรพรหมเม็ททอล จำกัด (มหาชน)</w:t>
      </w:r>
      <w:r w:rsidRPr="000D623A">
        <w:rPr>
          <w:rFonts w:ascii="Angsana New" w:hAnsi="Angsana New"/>
          <w:spacing w:val="-2"/>
          <w:sz w:val="32"/>
          <w:szCs w:val="32"/>
        </w:rPr>
        <w:t xml:space="preserve"> </w:t>
      </w:r>
      <w:r w:rsidRPr="000D623A">
        <w:rPr>
          <w:rFonts w:ascii="Angsana New" w:hAnsi="Angsana New"/>
          <w:spacing w:val="-2"/>
          <w:sz w:val="32"/>
          <w:szCs w:val="32"/>
          <w:cs/>
        </w:rPr>
        <w:t>ซึ่งผู้บริหารของกิจการเป็นผู้รับผิดชอบ</w:t>
      </w:r>
      <w:r w:rsidRPr="000D623A">
        <w:rPr>
          <w:rFonts w:ascii="Angsana New" w:hAnsi="Angsana New" w:hint="cs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D623A">
        <w:rPr>
          <w:rFonts w:ascii="Angsana New" w:hAnsi="Angsana New"/>
          <w:spacing w:val="-2"/>
          <w:sz w:val="32"/>
          <w:szCs w:val="32"/>
        </w:rPr>
        <w:t xml:space="preserve">34 </w:t>
      </w:r>
      <w:r w:rsidRPr="000D623A">
        <w:rPr>
          <w:rFonts w:ascii="Angsana New" w:hAnsi="Angsana New" w:hint="cs"/>
          <w:spacing w:val="-2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0D623A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</w:t>
      </w:r>
      <w:r w:rsidRPr="000D623A">
        <w:rPr>
          <w:rFonts w:ascii="Angsana New" w:hAnsi="Angsana New" w:hint="cs"/>
          <w:spacing w:val="-2"/>
          <w:sz w:val="32"/>
          <w:szCs w:val="32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  <w:r w:rsidRPr="000D623A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464C0423" w14:textId="77777777" w:rsidR="009A6F6D" w:rsidRPr="000D623A" w:rsidRDefault="009A6F6D" w:rsidP="009A6F6D">
      <w:pPr>
        <w:tabs>
          <w:tab w:val="left" w:pos="1440"/>
        </w:tabs>
        <w:spacing w:line="2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D478D73" w14:textId="77777777" w:rsidR="009A6F6D" w:rsidRPr="000D623A" w:rsidRDefault="009A6F6D" w:rsidP="009A6F6D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0D623A">
        <w:rPr>
          <w:rFonts w:ascii="Angsana New" w:hAnsi="Angsana New" w:hint="cs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D0A73B4" w14:textId="77777777" w:rsidR="009A6F6D" w:rsidRPr="000D623A" w:rsidRDefault="009A6F6D" w:rsidP="009A6F6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pacing w:val="-4"/>
          <w:sz w:val="32"/>
          <w:szCs w:val="32"/>
        </w:rPr>
        <w:tab/>
      </w:r>
      <w:r w:rsidRPr="000D623A">
        <w:rPr>
          <w:rFonts w:ascii="Angsana New" w:hAnsi="Angsana New"/>
          <w:spacing w:val="-4"/>
          <w:sz w:val="32"/>
          <w:szCs w:val="32"/>
        </w:rPr>
        <w:tab/>
      </w:r>
      <w:r w:rsidRPr="000D623A">
        <w:rPr>
          <w:rFonts w:ascii="Angsana New" w:hAnsi="Angsana New"/>
          <w:spacing w:val="-4"/>
          <w:sz w:val="32"/>
          <w:szCs w:val="32"/>
        </w:rPr>
        <w:tab/>
      </w:r>
      <w:r w:rsidRPr="000D623A">
        <w:rPr>
          <w:rFonts w:ascii="Angsana New" w:hAnsi="Angsana New"/>
          <w:spacing w:val="-4"/>
          <w:sz w:val="32"/>
          <w:szCs w:val="32"/>
        </w:rPr>
        <w:tab/>
      </w:r>
      <w:r w:rsidRPr="000D623A">
        <w:rPr>
          <w:rFonts w:ascii="Angsana New" w:hAnsi="Angsana New"/>
          <w:spacing w:val="-4"/>
          <w:sz w:val="32"/>
          <w:szCs w:val="32"/>
        </w:rPr>
        <w:tab/>
      </w:r>
      <w:r w:rsidRPr="000D623A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0D623A">
        <w:rPr>
          <w:rFonts w:ascii="Angsana New" w:hAnsi="Angsana New"/>
          <w:spacing w:val="-4"/>
          <w:sz w:val="32"/>
          <w:szCs w:val="32"/>
        </w:rPr>
        <w:t>2410 “</w:t>
      </w:r>
      <w:r w:rsidRPr="000D623A">
        <w:rPr>
          <w:rFonts w:ascii="Angsana New" w:hAnsi="Angsana New" w:hint="cs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D623A">
        <w:rPr>
          <w:rFonts w:ascii="Angsana New" w:hAnsi="Angsana New"/>
          <w:spacing w:val="-4"/>
          <w:sz w:val="32"/>
          <w:szCs w:val="32"/>
        </w:rPr>
        <w:t xml:space="preserve">” </w:t>
      </w:r>
      <w:r w:rsidRPr="000D623A">
        <w:rPr>
          <w:rFonts w:ascii="Angsana New" w:hAnsi="Angsana New" w:hint="cs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505B534" w14:textId="77777777" w:rsidR="009A6F6D" w:rsidRPr="000D623A" w:rsidRDefault="009A6F6D" w:rsidP="009A6F6D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056CA0" w14:textId="77777777" w:rsidR="009A6F6D" w:rsidRPr="000D623A" w:rsidRDefault="009A6F6D" w:rsidP="009A6F6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D623A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7624FCB4" w14:textId="77777777" w:rsidR="009A6F6D" w:rsidRPr="000D623A" w:rsidRDefault="009A6F6D" w:rsidP="009A6F6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0D623A">
        <w:rPr>
          <w:rFonts w:ascii="Angsana New" w:hAnsi="Angsana New" w:hint="cs"/>
          <w:sz w:val="32"/>
          <w:szCs w:val="32"/>
          <w:cs/>
        </w:rPr>
        <w:t>ข้อมูลทาง</w:t>
      </w:r>
      <w:r w:rsidRPr="000D623A">
        <w:rPr>
          <w:rFonts w:ascii="Angsana New" w:hAnsi="Angsana New"/>
          <w:sz w:val="32"/>
          <w:szCs w:val="32"/>
          <w:cs/>
        </w:rPr>
        <w:t>การเงิน</w:t>
      </w:r>
      <w:r w:rsidRPr="000D623A">
        <w:rPr>
          <w:rFonts w:ascii="Angsana New" w:hAnsi="Angsana New" w:hint="cs"/>
          <w:sz w:val="32"/>
          <w:szCs w:val="32"/>
          <w:cs/>
        </w:rPr>
        <w:t>ระหว่างกาล</w:t>
      </w:r>
      <w:r w:rsidRPr="000D623A">
        <w:rPr>
          <w:rFonts w:ascii="Angsana New" w:hAnsi="Angsana New"/>
          <w:sz w:val="32"/>
          <w:szCs w:val="32"/>
          <w:cs/>
        </w:rPr>
        <w:t>ดังกล่าวไม่</w:t>
      </w:r>
      <w:r w:rsidRPr="000D623A">
        <w:rPr>
          <w:rFonts w:ascii="Angsana New" w:hAnsi="Angsana New" w:hint="cs"/>
          <w:sz w:val="32"/>
          <w:szCs w:val="32"/>
          <w:cs/>
        </w:rPr>
        <w:t>ได้จัดทำขึ้นตาม</w:t>
      </w:r>
      <w:r w:rsidRPr="000D623A">
        <w:rPr>
          <w:rFonts w:ascii="Angsana New" w:hAnsi="Angsana New" w:hint="cs"/>
          <w:spacing w:val="-6"/>
          <w:sz w:val="32"/>
          <w:szCs w:val="32"/>
          <w:cs/>
        </w:rPr>
        <w:t xml:space="preserve">มาตรฐานการบัญชี ฉบับที่ </w:t>
      </w:r>
      <w:r w:rsidRPr="000D623A">
        <w:rPr>
          <w:rFonts w:ascii="Angsana New" w:hAnsi="Angsana New"/>
          <w:spacing w:val="-6"/>
          <w:sz w:val="32"/>
          <w:szCs w:val="32"/>
        </w:rPr>
        <w:t xml:space="preserve">34 </w:t>
      </w:r>
      <w:r w:rsidRPr="000D623A">
        <w:rPr>
          <w:rFonts w:ascii="Angsana New" w:hAnsi="Angsana New" w:hint="cs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0D623A">
        <w:rPr>
          <w:rFonts w:ascii="Angsana New" w:hAnsi="Angsana New"/>
          <w:spacing w:val="-6"/>
          <w:sz w:val="32"/>
          <w:szCs w:val="32"/>
          <w:cs/>
        </w:rPr>
        <w:t>ในสาระสำคัญ</w:t>
      </w:r>
      <w:r w:rsidRPr="000D623A">
        <w:rPr>
          <w:rFonts w:ascii="Angsana New" w:hAnsi="Angsana New" w:hint="cs"/>
          <w:spacing w:val="-6"/>
          <w:sz w:val="32"/>
          <w:szCs w:val="32"/>
          <w:cs/>
        </w:rPr>
        <w:t>จากการสอบทานของข้าพเจ้า</w:t>
      </w:r>
    </w:p>
    <w:p w14:paraId="03FF89A5" w14:textId="77777777" w:rsidR="009A6F6D" w:rsidRPr="000D623A" w:rsidRDefault="009A6F6D" w:rsidP="009A6F6D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D5022FA" w14:textId="77777777" w:rsidR="009A6F6D" w:rsidRPr="000D623A" w:rsidRDefault="009A6F6D" w:rsidP="009A6F6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65ADF30" w14:textId="77777777" w:rsidR="009A6F6D" w:rsidRPr="000D623A" w:rsidRDefault="009A6F6D" w:rsidP="009A6F6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730EC68" w14:textId="77777777" w:rsidR="009A6F6D" w:rsidRPr="000D623A" w:rsidRDefault="009A6F6D" w:rsidP="009A6F6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14:paraId="5AEA45EB" w14:textId="77777777" w:rsidR="009A6F6D" w:rsidRPr="000D623A" w:rsidRDefault="009A6F6D" w:rsidP="009A6F6D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</w:rPr>
        <w:tab/>
        <w:t>(</w:t>
      </w:r>
      <w:r w:rsidRPr="000D623A">
        <w:rPr>
          <w:rFonts w:ascii="Angsana New" w:hAnsi="Angsana New" w:hint="cs"/>
          <w:sz w:val="32"/>
          <w:szCs w:val="32"/>
          <w:cs/>
          <w:lang w:val="en-US"/>
        </w:rPr>
        <w:t>นางสาวสุลลิต  อาดสว่าง</w:t>
      </w:r>
      <w:r w:rsidRPr="000D623A">
        <w:rPr>
          <w:rFonts w:ascii="Angsana New" w:hAnsi="Angsana New"/>
          <w:sz w:val="32"/>
          <w:szCs w:val="32"/>
        </w:rPr>
        <w:t>)</w:t>
      </w:r>
    </w:p>
    <w:p w14:paraId="6889370A" w14:textId="77777777" w:rsidR="009A6F6D" w:rsidRPr="000D623A" w:rsidRDefault="009A6F6D" w:rsidP="009A6F6D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  <w:r w:rsidRPr="000D623A">
        <w:rPr>
          <w:rFonts w:ascii="Angsana New" w:hAnsi="Angsana New"/>
          <w:sz w:val="32"/>
          <w:szCs w:val="32"/>
        </w:rPr>
        <w:t xml:space="preserve"> </w:t>
      </w:r>
      <w:r w:rsidRPr="000D623A">
        <w:rPr>
          <w:rFonts w:ascii="Angsana New" w:hAnsi="Angsana New"/>
          <w:sz w:val="32"/>
          <w:szCs w:val="32"/>
          <w:cs/>
          <w:lang w:val="en-US"/>
        </w:rPr>
        <w:t>ทะเบียนเลขที่</w:t>
      </w:r>
      <w:r w:rsidRPr="000D623A">
        <w:rPr>
          <w:rFonts w:ascii="Angsana New" w:hAnsi="Angsana New"/>
          <w:sz w:val="32"/>
          <w:szCs w:val="32"/>
        </w:rPr>
        <w:t xml:space="preserve"> </w:t>
      </w:r>
      <w:r w:rsidRPr="000D623A">
        <w:rPr>
          <w:rFonts w:ascii="Angsana New" w:hAnsi="Angsana New" w:hint="cs"/>
          <w:sz w:val="32"/>
          <w:szCs w:val="32"/>
          <w:lang w:val="en-US"/>
        </w:rPr>
        <w:t>7517</w:t>
      </w:r>
      <w:r w:rsidRPr="000D623A">
        <w:rPr>
          <w:rFonts w:ascii="Angsana New" w:hAnsi="Angsana New"/>
          <w:sz w:val="32"/>
          <w:szCs w:val="32"/>
        </w:rPr>
        <w:t xml:space="preserve"> </w:t>
      </w:r>
    </w:p>
    <w:p w14:paraId="73115F55" w14:textId="77777777" w:rsidR="009A6F6D" w:rsidRPr="000D623A" w:rsidRDefault="009A6F6D" w:rsidP="009A6F6D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C8344E0" w14:textId="77777777" w:rsidR="009A6F6D" w:rsidRPr="000D623A" w:rsidRDefault="009A6F6D" w:rsidP="009A6F6D">
      <w:pPr>
        <w:spacing w:line="380" w:lineRule="exact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  <w:cs/>
        </w:rPr>
        <w:t>บริษัท</w:t>
      </w:r>
      <w:r w:rsidRPr="000D623A">
        <w:rPr>
          <w:rFonts w:ascii="Angsana New" w:hAnsi="Angsana New"/>
          <w:sz w:val="32"/>
          <w:szCs w:val="32"/>
        </w:rPr>
        <w:t xml:space="preserve"> </w:t>
      </w:r>
      <w:r w:rsidRPr="000D623A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0D623A">
        <w:rPr>
          <w:rFonts w:ascii="Angsana New" w:hAnsi="Angsana New"/>
          <w:sz w:val="32"/>
          <w:szCs w:val="32"/>
        </w:rPr>
        <w:t xml:space="preserve"> </w:t>
      </w:r>
      <w:r w:rsidRPr="000D623A">
        <w:rPr>
          <w:rFonts w:ascii="Angsana New" w:hAnsi="Angsana New"/>
          <w:sz w:val="32"/>
          <w:szCs w:val="32"/>
          <w:cs/>
        </w:rPr>
        <w:t>จำกัด</w:t>
      </w:r>
    </w:p>
    <w:p w14:paraId="52F62F19" w14:textId="77777777" w:rsidR="009A6F6D" w:rsidRPr="000D623A" w:rsidRDefault="009A6F6D" w:rsidP="009A6F6D">
      <w:pPr>
        <w:spacing w:line="380" w:lineRule="exact"/>
        <w:rPr>
          <w:rFonts w:ascii="Angsana New" w:hAnsi="Angsana New"/>
          <w:sz w:val="32"/>
          <w:szCs w:val="32"/>
          <w:cs/>
        </w:rPr>
      </w:pPr>
      <w:r w:rsidRPr="000D623A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4979B74F" w14:textId="77777777" w:rsidR="009A6F6D" w:rsidRPr="000D623A" w:rsidRDefault="009A6F6D" w:rsidP="009A6F6D">
      <w:pPr>
        <w:spacing w:line="380" w:lineRule="exact"/>
        <w:rPr>
          <w:rFonts w:ascii="Angsana New" w:hAnsi="Angsana New"/>
          <w:sz w:val="32"/>
          <w:szCs w:val="32"/>
          <w:cs/>
        </w:rPr>
      </w:pPr>
      <w:r w:rsidRPr="000D623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D623A">
        <w:rPr>
          <w:rFonts w:ascii="Angsana New" w:hAnsi="Angsana New"/>
          <w:sz w:val="32"/>
          <w:szCs w:val="32"/>
        </w:rPr>
        <w:t>14</w:t>
      </w:r>
      <w:r w:rsidRPr="000D623A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0D623A">
        <w:rPr>
          <w:rFonts w:ascii="Angsana New" w:hAnsi="Angsana New"/>
          <w:sz w:val="32"/>
          <w:szCs w:val="32"/>
        </w:rPr>
        <w:t>2564</w:t>
      </w:r>
    </w:p>
    <w:p w14:paraId="5F1AF01A" w14:textId="097EF49C" w:rsidR="00A10C20" w:rsidRPr="009A6F6D" w:rsidRDefault="00A10C20" w:rsidP="009A6F6D">
      <w:pPr>
        <w:rPr>
          <w:cs/>
        </w:rPr>
      </w:pPr>
    </w:p>
    <w:sectPr w:rsidR="00A10C20" w:rsidRPr="009A6F6D" w:rsidSect="009A6F6D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2268" w:right="851" w:bottom="567" w:left="1814" w:header="2268" w:footer="567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6CDA3" w14:textId="77777777" w:rsidR="003704F7" w:rsidRDefault="003704F7">
      <w:r>
        <w:separator/>
      </w:r>
    </w:p>
  </w:endnote>
  <w:endnote w:type="continuationSeparator" w:id="0">
    <w:p w14:paraId="62A7E922" w14:textId="77777777" w:rsidR="003704F7" w:rsidRDefault="0037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57E76" w14:textId="77777777" w:rsidR="009A6F6D" w:rsidRDefault="009A6F6D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612846" w14:textId="77777777" w:rsidR="009A6F6D" w:rsidRDefault="009A6F6D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7C814" w14:textId="77777777" w:rsidR="009A6F6D" w:rsidRDefault="009A6F6D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6DFB1" w14:textId="77777777" w:rsidR="009A6F6D" w:rsidRDefault="009A6F6D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AF9DF" w14:textId="77777777" w:rsidR="003704F7" w:rsidRPr="006342B8" w:rsidRDefault="003704F7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3704F7" w:rsidRDefault="003704F7"/>
  <w:p w14:paraId="19E0E193" w14:textId="77777777" w:rsidR="003704F7" w:rsidRDefault="003704F7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2B10D" w14:textId="77777777" w:rsidR="003704F7" w:rsidRDefault="003704F7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6476D" w14:textId="77777777" w:rsidR="003704F7" w:rsidRDefault="003704F7">
      <w:r>
        <w:separator/>
      </w:r>
    </w:p>
  </w:footnote>
  <w:footnote w:type="continuationSeparator" w:id="0">
    <w:p w14:paraId="3C6EA275" w14:textId="77777777" w:rsidR="003704F7" w:rsidRDefault="00370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A3ABF" w14:textId="77777777" w:rsidR="009A6F6D" w:rsidRDefault="009A6F6D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52CA48D" w14:textId="77777777" w:rsidR="009A6F6D" w:rsidRDefault="009A6F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8B657" w14:textId="77777777" w:rsidR="009A6F6D" w:rsidRDefault="009A6F6D" w:rsidP="00424BAC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7BAAAA5" w14:textId="77777777" w:rsidR="003704F7" w:rsidRDefault="003704F7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AD0D89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1F31333E" w14:textId="77777777" w:rsidR="003704F7" w:rsidRPr="0020624A" w:rsidRDefault="003704F7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AD0D89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D8786F3" w14:textId="77777777" w:rsidR="003704F7" w:rsidRDefault="003704F7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3704F7" w:rsidRPr="00126CCB" w:rsidRDefault="009A6F6D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EE1FF" w14:textId="2F2F2CC0" w:rsidR="003704F7" w:rsidRPr="009A6F6D" w:rsidRDefault="003704F7" w:rsidP="009A6F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8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1"/>
  </w:num>
  <w:num w:numId="14">
    <w:abstractNumId w:val="22"/>
  </w:num>
  <w:num w:numId="15">
    <w:abstractNumId w:val="25"/>
  </w:num>
  <w:num w:numId="16">
    <w:abstractNumId w:val="29"/>
  </w:num>
  <w:num w:numId="17">
    <w:abstractNumId w:val="26"/>
  </w:num>
  <w:num w:numId="18">
    <w:abstractNumId w:val="21"/>
  </w:num>
  <w:num w:numId="19">
    <w:abstractNumId w:val="10"/>
  </w:num>
  <w:num w:numId="20">
    <w:abstractNumId w:val="33"/>
  </w:num>
  <w:num w:numId="21">
    <w:abstractNumId w:val="18"/>
  </w:num>
  <w:num w:numId="22">
    <w:abstractNumId w:val="27"/>
  </w:num>
  <w:num w:numId="23">
    <w:abstractNumId w:val="11"/>
  </w:num>
  <w:num w:numId="24">
    <w:abstractNumId w:val="13"/>
  </w:num>
  <w:num w:numId="25">
    <w:abstractNumId w:val="35"/>
  </w:num>
  <w:num w:numId="2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28"/>
  </w:num>
  <w:num w:numId="29">
    <w:abstractNumId w:val="15"/>
  </w:num>
  <w:num w:numId="30">
    <w:abstractNumId w:val="16"/>
  </w:num>
  <w:num w:numId="31">
    <w:abstractNumId w:val="14"/>
  </w:num>
  <w:num w:numId="32">
    <w:abstractNumId w:val="34"/>
  </w:num>
  <w:num w:numId="33">
    <w:abstractNumId w:val="20"/>
  </w:num>
  <w:num w:numId="34">
    <w:abstractNumId w:val="17"/>
  </w:num>
  <w:num w:numId="35">
    <w:abstractNumId w:val="32"/>
  </w:num>
  <w:num w:numId="3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867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F9D"/>
    <w:rsid w:val="000103CD"/>
    <w:rsid w:val="00011239"/>
    <w:rsid w:val="00011974"/>
    <w:rsid w:val="00012049"/>
    <w:rsid w:val="00012373"/>
    <w:rsid w:val="00013A3C"/>
    <w:rsid w:val="00013A3F"/>
    <w:rsid w:val="00013B7F"/>
    <w:rsid w:val="00013CFF"/>
    <w:rsid w:val="00013DBC"/>
    <w:rsid w:val="00013F61"/>
    <w:rsid w:val="000140A5"/>
    <w:rsid w:val="000147AC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360E"/>
    <w:rsid w:val="00023811"/>
    <w:rsid w:val="0002417E"/>
    <w:rsid w:val="00024195"/>
    <w:rsid w:val="00024307"/>
    <w:rsid w:val="000249F2"/>
    <w:rsid w:val="0002514E"/>
    <w:rsid w:val="00025D92"/>
    <w:rsid w:val="00025F21"/>
    <w:rsid w:val="00026827"/>
    <w:rsid w:val="0002768D"/>
    <w:rsid w:val="00027886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4980"/>
    <w:rsid w:val="000358BC"/>
    <w:rsid w:val="00035B54"/>
    <w:rsid w:val="00035D72"/>
    <w:rsid w:val="00036507"/>
    <w:rsid w:val="0003688F"/>
    <w:rsid w:val="00036BB9"/>
    <w:rsid w:val="00037433"/>
    <w:rsid w:val="00037875"/>
    <w:rsid w:val="0004090D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70E1"/>
    <w:rsid w:val="0004776E"/>
    <w:rsid w:val="00047F96"/>
    <w:rsid w:val="000509E9"/>
    <w:rsid w:val="00050B82"/>
    <w:rsid w:val="00050B9C"/>
    <w:rsid w:val="00050B9E"/>
    <w:rsid w:val="000513D3"/>
    <w:rsid w:val="0005170C"/>
    <w:rsid w:val="0005190D"/>
    <w:rsid w:val="000525DE"/>
    <w:rsid w:val="0005285D"/>
    <w:rsid w:val="00052A32"/>
    <w:rsid w:val="0005334C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E7A"/>
    <w:rsid w:val="00060EC1"/>
    <w:rsid w:val="00062847"/>
    <w:rsid w:val="00062DA9"/>
    <w:rsid w:val="000640E5"/>
    <w:rsid w:val="000648E3"/>
    <w:rsid w:val="00064BE6"/>
    <w:rsid w:val="0006521C"/>
    <w:rsid w:val="00066173"/>
    <w:rsid w:val="000666B2"/>
    <w:rsid w:val="00066DA3"/>
    <w:rsid w:val="00067A69"/>
    <w:rsid w:val="00070399"/>
    <w:rsid w:val="00070461"/>
    <w:rsid w:val="000704CD"/>
    <w:rsid w:val="0007067A"/>
    <w:rsid w:val="000709A2"/>
    <w:rsid w:val="000714EF"/>
    <w:rsid w:val="00071811"/>
    <w:rsid w:val="000725B4"/>
    <w:rsid w:val="00072670"/>
    <w:rsid w:val="000727B5"/>
    <w:rsid w:val="00072DDE"/>
    <w:rsid w:val="0007382E"/>
    <w:rsid w:val="00073E7E"/>
    <w:rsid w:val="00073EFD"/>
    <w:rsid w:val="00074783"/>
    <w:rsid w:val="00074DBE"/>
    <w:rsid w:val="00074E43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805B5"/>
    <w:rsid w:val="00080D7F"/>
    <w:rsid w:val="00080E04"/>
    <w:rsid w:val="00081D58"/>
    <w:rsid w:val="000821F7"/>
    <w:rsid w:val="0008221C"/>
    <w:rsid w:val="0008265F"/>
    <w:rsid w:val="000828A2"/>
    <w:rsid w:val="000828C8"/>
    <w:rsid w:val="00082C39"/>
    <w:rsid w:val="000831F9"/>
    <w:rsid w:val="00083221"/>
    <w:rsid w:val="00083DD3"/>
    <w:rsid w:val="00084B0E"/>
    <w:rsid w:val="00084C6C"/>
    <w:rsid w:val="0008513D"/>
    <w:rsid w:val="00086011"/>
    <w:rsid w:val="00086397"/>
    <w:rsid w:val="0008685F"/>
    <w:rsid w:val="00086F8F"/>
    <w:rsid w:val="00087E26"/>
    <w:rsid w:val="00090AB8"/>
    <w:rsid w:val="00090C55"/>
    <w:rsid w:val="00090E5C"/>
    <w:rsid w:val="000910D3"/>
    <w:rsid w:val="00091DA5"/>
    <w:rsid w:val="0009232C"/>
    <w:rsid w:val="00092354"/>
    <w:rsid w:val="00092655"/>
    <w:rsid w:val="00092E0B"/>
    <w:rsid w:val="0009335F"/>
    <w:rsid w:val="00094381"/>
    <w:rsid w:val="0009644E"/>
    <w:rsid w:val="00096739"/>
    <w:rsid w:val="00096B82"/>
    <w:rsid w:val="00096CCF"/>
    <w:rsid w:val="00097218"/>
    <w:rsid w:val="00097781"/>
    <w:rsid w:val="00097815"/>
    <w:rsid w:val="00097977"/>
    <w:rsid w:val="000A00BF"/>
    <w:rsid w:val="000A0454"/>
    <w:rsid w:val="000A0ACC"/>
    <w:rsid w:val="000A0BE2"/>
    <w:rsid w:val="000A0D21"/>
    <w:rsid w:val="000A1797"/>
    <w:rsid w:val="000A21D8"/>
    <w:rsid w:val="000A2581"/>
    <w:rsid w:val="000A3605"/>
    <w:rsid w:val="000A367D"/>
    <w:rsid w:val="000A39AE"/>
    <w:rsid w:val="000A5846"/>
    <w:rsid w:val="000A5E43"/>
    <w:rsid w:val="000A60EA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88B"/>
    <w:rsid w:val="000C3EEB"/>
    <w:rsid w:val="000C4804"/>
    <w:rsid w:val="000C4A2B"/>
    <w:rsid w:val="000C5A1B"/>
    <w:rsid w:val="000C601B"/>
    <w:rsid w:val="000C6342"/>
    <w:rsid w:val="000C6523"/>
    <w:rsid w:val="000C674F"/>
    <w:rsid w:val="000C7481"/>
    <w:rsid w:val="000C7FE8"/>
    <w:rsid w:val="000D0211"/>
    <w:rsid w:val="000D04F7"/>
    <w:rsid w:val="000D0732"/>
    <w:rsid w:val="000D09B9"/>
    <w:rsid w:val="000D1B42"/>
    <w:rsid w:val="000D2647"/>
    <w:rsid w:val="000D2F7A"/>
    <w:rsid w:val="000D39A1"/>
    <w:rsid w:val="000D3BB4"/>
    <w:rsid w:val="000D410C"/>
    <w:rsid w:val="000D4553"/>
    <w:rsid w:val="000D4650"/>
    <w:rsid w:val="000D4728"/>
    <w:rsid w:val="000D4B64"/>
    <w:rsid w:val="000D4E37"/>
    <w:rsid w:val="000D50E7"/>
    <w:rsid w:val="000D5612"/>
    <w:rsid w:val="000D579A"/>
    <w:rsid w:val="000D5E85"/>
    <w:rsid w:val="000D623A"/>
    <w:rsid w:val="000D6338"/>
    <w:rsid w:val="000D65A3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A61"/>
    <w:rsid w:val="000E3EA2"/>
    <w:rsid w:val="000E41E9"/>
    <w:rsid w:val="000E4DD6"/>
    <w:rsid w:val="000E5F0B"/>
    <w:rsid w:val="000E68F8"/>
    <w:rsid w:val="000E71E1"/>
    <w:rsid w:val="000E7241"/>
    <w:rsid w:val="000E7737"/>
    <w:rsid w:val="000E7942"/>
    <w:rsid w:val="000F045F"/>
    <w:rsid w:val="000F04F7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40E5"/>
    <w:rsid w:val="000F42B8"/>
    <w:rsid w:val="000F42BC"/>
    <w:rsid w:val="000F47AE"/>
    <w:rsid w:val="000F48BD"/>
    <w:rsid w:val="000F4D9E"/>
    <w:rsid w:val="000F555C"/>
    <w:rsid w:val="000F6126"/>
    <w:rsid w:val="000F6168"/>
    <w:rsid w:val="000F76F3"/>
    <w:rsid w:val="000F781B"/>
    <w:rsid w:val="000F791D"/>
    <w:rsid w:val="000F7E74"/>
    <w:rsid w:val="00101993"/>
    <w:rsid w:val="00101C49"/>
    <w:rsid w:val="00102EC4"/>
    <w:rsid w:val="00103B7A"/>
    <w:rsid w:val="001048A1"/>
    <w:rsid w:val="00104E81"/>
    <w:rsid w:val="0010509D"/>
    <w:rsid w:val="00105500"/>
    <w:rsid w:val="001058CC"/>
    <w:rsid w:val="00106141"/>
    <w:rsid w:val="001064A6"/>
    <w:rsid w:val="00106695"/>
    <w:rsid w:val="0010678D"/>
    <w:rsid w:val="00106A7B"/>
    <w:rsid w:val="00107BBC"/>
    <w:rsid w:val="001101EB"/>
    <w:rsid w:val="00110669"/>
    <w:rsid w:val="00110BFC"/>
    <w:rsid w:val="00110DC7"/>
    <w:rsid w:val="00111172"/>
    <w:rsid w:val="00112276"/>
    <w:rsid w:val="00112836"/>
    <w:rsid w:val="00112EFB"/>
    <w:rsid w:val="001143EF"/>
    <w:rsid w:val="00115418"/>
    <w:rsid w:val="00115F44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A56"/>
    <w:rsid w:val="00157FB4"/>
    <w:rsid w:val="001601D5"/>
    <w:rsid w:val="0016069B"/>
    <w:rsid w:val="00160D78"/>
    <w:rsid w:val="00160EAD"/>
    <w:rsid w:val="001616C8"/>
    <w:rsid w:val="00162902"/>
    <w:rsid w:val="00163398"/>
    <w:rsid w:val="00164312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07DD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C97"/>
    <w:rsid w:val="00174D19"/>
    <w:rsid w:val="00176247"/>
    <w:rsid w:val="00176D4E"/>
    <w:rsid w:val="00180317"/>
    <w:rsid w:val="001807EE"/>
    <w:rsid w:val="00180894"/>
    <w:rsid w:val="0018123C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5446"/>
    <w:rsid w:val="00185801"/>
    <w:rsid w:val="00185D4A"/>
    <w:rsid w:val="001864E4"/>
    <w:rsid w:val="001874C4"/>
    <w:rsid w:val="00187555"/>
    <w:rsid w:val="00187D91"/>
    <w:rsid w:val="0019104F"/>
    <w:rsid w:val="0019143D"/>
    <w:rsid w:val="00191BF7"/>
    <w:rsid w:val="00191CE0"/>
    <w:rsid w:val="0019297B"/>
    <w:rsid w:val="00192C0C"/>
    <w:rsid w:val="001932FD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995"/>
    <w:rsid w:val="001A2111"/>
    <w:rsid w:val="001A3646"/>
    <w:rsid w:val="001A3BA4"/>
    <w:rsid w:val="001A40B6"/>
    <w:rsid w:val="001A42DC"/>
    <w:rsid w:val="001A454E"/>
    <w:rsid w:val="001A49D5"/>
    <w:rsid w:val="001A50F3"/>
    <w:rsid w:val="001A62FA"/>
    <w:rsid w:val="001A65E9"/>
    <w:rsid w:val="001A660A"/>
    <w:rsid w:val="001A7B6D"/>
    <w:rsid w:val="001B0237"/>
    <w:rsid w:val="001B0AFA"/>
    <w:rsid w:val="001B1432"/>
    <w:rsid w:val="001B1F01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1786"/>
    <w:rsid w:val="001C19AC"/>
    <w:rsid w:val="001C1CF1"/>
    <w:rsid w:val="001C1EF4"/>
    <w:rsid w:val="001C2AFE"/>
    <w:rsid w:val="001C3428"/>
    <w:rsid w:val="001C36F6"/>
    <w:rsid w:val="001C3AF7"/>
    <w:rsid w:val="001C3EB9"/>
    <w:rsid w:val="001C40FD"/>
    <w:rsid w:val="001C48E6"/>
    <w:rsid w:val="001C50AA"/>
    <w:rsid w:val="001C531E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C5B"/>
    <w:rsid w:val="001D499A"/>
    <w:rsid w:val="001D4D5B"/>
    <w:rsid w:val="001D4DA9"/>
    <w:rsid w:val="001D53CA"/>
    <w:rsid w:val="001D55B3"/>
    <w:rsid w:val="001D5D67"/>
    <w:rsid w:val="001D6698"/>
    <w:rsid w:val="001D707C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2FA6"/>
    <w:rsid w:val="001E4DA8"/>
    <w:rsid w:val="001E4E9A"/>
    <w:rsid w:val="001E51C5"/>
    <w:rsid w:val="001E52A3"/>
    <w:rsid w:val="001E573F"/>
    <w:rsid w:val="001E5B65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200073"/>
    <w:rsid w:val="002000D3"/>
    <w:rsid w:val="00200329"/>
    <w:rsid w:val="00200808"/>
    <w:rsid w:val="002014BE"/>
    <w:rsid w:val="00201F43"/>
    <w:rsid w:val="0020240D"/>
    <w:rsid w:val="0020251F"/>
    <w:rsid w:val="002026F8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6C6"/>
    <w:rsid w:val="002119F5"/>
    <w:rsid w:val="00211D60"/>
    <w:rsid w:val="00211E1F"/>
    <w:rsid w:val="00211FE2"/>
    <w:rsid w:val="002121A4"/>
    <w:rsid w:val="002127E9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7124"/>
    <w:rsid w:val="002171EE"/>
    <w:rsid w:val="00217EE5"/>
    <w:rsid w:val="00220684"/>
    <w:rsid w:val="002206CD"/>
    <w:rsid w:val="00221132"/>
    <w:rsid w:val="00221623"/>
    <w:rsid w:val="00222022"/>
    <w:rsid w:val="00222093"/>
    <w:rsid w:val="00222566"/>
    <w:rsid w:val="0022282B"/>
    <w:rsid w:val="00223D59"/>
    <w:rsid w:val="002243B1"/>
    <w:rsid w:val="00224A28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A6"/>
    <w:rsid w:val="002324E9"/>
    <w:rsid w:val="00233437"/>
    <w:rsid w:val="0023413D"/>
    <w:rsid w:val="002346EA"/>
    <w:rsid w:val="00235D19"/>
    <w:rsid w:val="002360BB"/>
    <w:rsid w:val="00236253"/>
    <w:rsid w:val="0023669B"/>
    <w:rsid w:val="0023721D"/>
    <w:rsid w:val="00237399"/>
    <w:rsid w:val="0023740A"/>
    <w:rsid w:val="002379F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D28"/>
    <w:rsid w:val="00244DAD"/>
    <w:rsid w:val="0024561E"/>
    <w:rsid w:val="0024563C"/>
    <w:rsid w:val="002458E0"/>
    <w:rsid w:val="00246056"/>
    <w:rsid w:val="002463FE"/>
    <w:rsid w:val="002466BC"/>
    <w:rsid w:val="0025055A"/>
    <w:rsid w:val="00250AF1"/>
    <w:rsid w:val="00250E75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981"/>
    <w:rsid w:val="00255BC3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BE3"/>
    <w:rsid w:val="00262369"/>
    <w:rsid w:val="0026340D"/>
    <w:rsid w:val="0026340E"/>
    <w:rsid w:val="00263493"/>
    <w:rsid w:val="00263895"/>
    <w:rsid w:val="0026465A"/>
    <w:rsid w:val="00264D16"/>
    <w:rsid w:val="00264F88"/>
    <w:rsid w:val="002652C8"/>
    <w:rsid w:val="0026546F"/>
    <w:rsid w:val="00265E1D"/>
    <w:rsid w:val="00266339"/>
    <w:rsid w:val="00266590"/>
    <w:rsid w:val="00267212"/>
    <w:rsid w:val="00267464"/>
    <w:rsid w:val="002676C0"/>
    <w:rsid w:val="00270269"/>
    <w:rsid w:val="002709A1"/>
    <w:rsid w:val="00271D77"/>
    <w:rsid w:val="002723D7"/>
    <w:rsid w:val="00272819"/>
    <w:rsid w:val="00273580"/>
    <w:rsid w:val="0027362B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45DA"/>
    <w:rsid w:val="00284BDF"/>
    <w:rsid w:val="00284FEF"/>
    <w:rsid w:val="00285684"/>
    <w:rsid w:val="0028575C"/>
    <w:rsid w:val="002866A2"/>
    <w:rsid w:val="0028728C"/>
    <w:rsid w:val="002872C8"/>
    <w:rsid w:val="00287A59"/>
    <w:rsid w:val="00287ADD"/>
    <w:rsid w:val="00287FFC"/>
    <w:rsid w:val="0029027D"/>
    <w:rsid w:val="00290BF0"/>
    <w:rsid w:val="00291109"/>
    <w:rsid w:val="002911B9"/>
    <w:rsid w:val="00291A99"/>
    <w:rsid w:val="00292061"/>
    <w:rsid w:val="00295354"/>
    <w:rsid w:val="00295621"/>
    <w:rsid w:val="00295657"/>
    <w:rsid w:val="00296665"/>
    <w:rsid w:val="00296EAE"/>
    <w:rsid w:val="00297124"/>
    <w:rsid w:val="0029731C"/>
    <w:rsid w:val="00297CCD"/>
    <w:rsid w:val="002A074F"/>
    <w:rsid w:val="002A1897"/>
    <w:rsid w:val="002A1A06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A7954"/>
    <w:rsid w:val="002B017D"/>
    <w:rsid w:val="002B0757"/>
    <w:rsid w:val="002B0A04"/>
    <w:rsid w:val="002B0B31"/>
    <w:rsid w:val="002B1303"/>
    <w:rsid w:val="002B1CE3"/>
    <w:rsid w:val="002B2206"/>
    <w:rsid w:val="002B24A2"/>
    <w:rsid w:val="002B26F2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738E"/>
    <w:rsid w:val="002B774A"/>
    <w:rsid w:val="002B7FD9"/>
    <w:rsid w:val="002C007A"/>
    <w:rsid w:val="002C025D"/>
    <w:rsid w:val="002C0784"/>
    <w:rsid w:val="002C1197"/>
    <w:rsid w:val="002C21B7"/>
    <w:rsid w:val="002C29CD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BC6"/>
    <w:rsid w:val="002D13C9"/>
    <w:rsid w:val="002D1A53"/>
    <w:rsid w:val="002D21D7"/>
    <w:rsid w:val="002D2204"/>
    <w:rsid w:val="002D3342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E0AD3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B01"/>
    <w:rsid w:val="002E5C6C"/>
    <w:rsid w:val="002E5F9A"/>
    <w:rsid w:val="002E699F"/>
    <w:rsid w:val="002E70B6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4713"/>
    <w:rsid w:val="003052F9"/>
    <w:rsid w:val="00305A21"/>
    <w:rsid w:val="00305F27"/>
    <w:rsid w:val="00306018"/>
    <w:rsid w:val="00306710"/>
    <w:rsid w:val="00307170"/>
    <w:rsid w:val="003073FD"/>
    <w:rsid w:val="00307522"/>
    <w:rsid w:val="0030760F"/>
    <w:rsid w:val="003076BB"/>
    <w:rsid w:val="00310236"/>
    <w:rsid w:val="00310379"/>
    <w:rsid w:val="003103DD"/>
    <w:rsid w:val="00310E0C"/>
    <w:rsid w:val="00310F12"/>
    <w:rsid w:val="0031105E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C75"/>
    <w:rsid w:val="003220A1"/>
    <w:rsid w:val="00322214"/>
    <w:rsid w:val="003229EA"/>
    <w:rsid w:val="00322C89"/>
    <w:rsid w:val="00322C8D"/>
    <w:rsid w:val="00323D53"/>
    <w:rsid w:val="003240B8"/>
    <w:rsid w:val="0032461F"/>
    <w:rsid w:val="00324A73"/>
    <w:rsid w:val="00324D89"/>
    <w:rsid w:val="003251FC"/>
    <w:rsid w:val="00325422"/>
    <w:rsid w:val="00325777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44B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C69"/>
    <w:rsid w:val="00341F22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BC8"/>
    <w:rsid w:val="00360542"/>
    <w:rsid w:val="003609D5"/>
    <w:rsid w:val="00360F2F"/>
    <w:rsid w:val="00361246"/>
    <w:rsid w:val="003612E0"/>
    <w:rsid w:val="003614DF"/>
    <w:rsid w:val="003617AE"/>
    <w:rsid w:val="00361DF2"/>
    <w:rsid w:val="00362A57"/>
    <w:rsid w:val="00363D04"/>
    <w:rsid w:val="003644E6"/>
    <w:rsid w:val="003661B5"/>
    <w:rsid w:val="0036651A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A13"/>
    <w:rsid w:val="00374BFC"/>
    <w:rsid w:val="00374DA8"/>
    <w:rsid w:val="00374DF2"/>
    <w:rsid w:val="00374F34"/>
    <w:rsid w:val="00375177"/>
    <w:rsid w:val="003754C6"/>
    <w:rsid w:val="00375740"/>
    <w:rsid w:val="00375FE9"/>
    <w:rsid w:val="0037683E"/>
    <w:rsid w:val="003769FA"/>
    <w:rsid w:val="00377A3C"/>
    <w:rsid w:val="00377C67"/>
    <w:rsid w:val="00377F02"/>
    <w:rsid w:val="0038051A"/>
    <w:rsid w:val="0038067F"/>
    <w:rsid w:val="00380AE6"/>
    <w:rsid w:val="00380D06"/>
    <w:rsid w:val="00380DF0"/>
    <w:rsid w:val="0038190D"/>
    <w:rsid w:val="0038219A"/>
    <w:rsid w:val="00382449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6D"/>
    <w:rsid w:val="00392516"/>
    <w:rsid w:val="00392EDB"/>
    <w:rsid w:val="00393080"/>
    <w:rsid w:val="00393562"/>
    <w:rsid w:val="00394467"/>
    <w:rsid w:val="003945AE"/>
    <w:rsid w:val="0039481B"/>
    <w:rsid w:val="00395193"/>
    <w:rsid w:val="003958D1"/>
    <w:rsid w:val="00396236"/>
    <w:rsid w:val="0039675E"/>
    <w:rsid w:val="00396AF7"/>
    <w:rsid w:val="00397436"/>
    <w:rsid w:val="00397651"/>
    <w:rsid w:val="00397CCC"/>
    <w:rsid w:val="003A0108"/>
    <w:rsid w:val="003A0541"/>
    <w:rsid w:val="003A0564"/>
    <w:rsid w:val="003A1424"/>
    <w:rsid w:val="003A1D1B"/>
    <w:rsid w:val="003A2439"/>
    <w:rsid w:val="003A2BFA"/>
    <w:rsid w:val="003A2D1E"/>
    <w:rsid w:val="003A2E08"/>
    <w:rsid w:val="003A2F53"/>
    <w:rsid w:val="003A32F8"/>
    <w:rsid w:val="003A36BF"/>
    <w:rsid w:val="003A37A8"/>
    <w:rsid w:val="003A3DC8"/>
    <w:rsid w:val="003A442A"/>
    <w:rsid w:val="003A46A8"/>
    <w:rsid w:val="003A48E5"/>
    <w:rsid w:val="003A4BD4"/>
    <w:rsid w:val="003A4C9B"/>
    <w:rsid w:val="003A635B"/>
    <w:rsid w:val="003A67FA"/>
    <w:rsid w:val="003A6A76"/>
    <w:rsid w:val="003A7A0C"/>
    <w:rsid w:val="003B0E94"/>
    <w:rsid w:val="003B136B"/>
    <w:rsid w:val="003B2091"/>
    <w:rsid w:val="003B2FEF"/>
    <w:rsid w:val="003B31D2"/>
    <w:rsid w:val="003B3966"/>
    <w:rsid w:val="003B3FC1"/>
    <w:rsid w:val="003B4272"/>
    <w:rsid w:val="003B4880"/>
    <w:rsid w:val="003B49B2"/>
    <w:rsid w:val="003B4B86"/>
    <w:rsid w:val="003B62DC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315C"/>
    <w:rsid w:val="003C31B0"/>
    <w:rsid w:val="003C3925"/>
    <w:rsid w:val="003C39AC"/>
    <w:rsid w:val="003C3BCB"/>
    <w:rsid w:val="003C3DCB"/>
    <w:rsid w:val="003C41F7"/>
    <w:rsid w:val="003C5234"/>
    <w:rsid w:val="003C61E1"/>
    <w:rsid w:val="003C6252"/>
    <w:rsid w:val="003C6467"/>
    <w:rsid w:val="003D0EEE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8F0"/>
    <w:rsid w:val="003D69BF"/>
    <w:rsid w:val="003D6D7D"/>
    <w:rsid w:val="003D6E0E"/>
    <w:rsid w:val="003D7FBC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D0D"/>
    <w:rsid w:val="003E7FE1"/>
    <w:rsid w:val="003F0152"/>
    <w:rsid w:val="003F088E"/>
    <w:rsid w:val="003F0C3B"/>
    <w:rsid w:val="003F1006"/>
    <w:rsid w:val="003F1754"/>
    <w:rsid w:val="003F24A1"/>
    <w:rsid w:val="003F259C"/>
    <w:rsid w:val="003F2650"/>
    <w:rsid w:val="003F3780"/>
    <w:rsid w:val="003F4136"/>
    <w:rsid w:val="003F4BCE"/>
    <w:rsid w:val="003F5361"/>
    <w:rsid w:val="003F5451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F2C"/>
    <w:rsid w:val="0040186F"/>
    <w:rsid w:val="004018D6"/>
    <w:rsid w:val="00402509"/>
    <w:rsid w:val="004029AD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63DE"/>
    <w:rsid w:val="00406AC6"/>
    <w:rsid w:val="00406D84"/>
    <w:rsid w:val="00407A3D"/>
    <w:rsid w:val="00407A4A"/>
    <w:rsid w:val="00407CCD"/>
    <w:rsid w:val="00407E21"/>
    <w:rsid w:val="00410E44"/>
    <w:rsid w:val="00410F47"/>
    <w:rsid w:val="00410F50"/>
    <w:rsid w:val="00411439"/>
    <w:rsid w:val="00411A80"/>
    <w:rsid w:val="004124F9"/>
    <w:rsid w:val="00412DC5"/>
    <w:rsid w:val="00412F5C"/>
    <w:rsid w:val="0041315B"/>
    <w:rsid w:val="004138FE"/>
    <w:rsid w:val="004140FC"/>
    <w:rsid w:val="00414AC8"/>
    <w:rsid w:val="00414BBB"/>
    <w:rsid w:val="00414BC9"/>
    <w:rsid w:val="00414E06"/>
    <w:rsid w:val="00414FA1"/>
    <w:rsid w:val="00415121"/>
    <w:rsid w:val="00415514"/>
    <w:rsid w:val="0041553D"/>
    <w:rsid w:val="004161F4"/>
    <w:rsid w:val="004163B2"/>
    <w:rsid w:val="00416999"/>
    <w:rsid w:val="00416BBB"/>
    <w:rsid w:val="00416E76"/>
    <w:rsid w:val="00417A05"/>
    <w:rsid w:val="00417A9D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E3"/>
    <w:rsid w:val="00424BAC"/>
    <w:rsid w:val="0042567E"/>
    <w:rsid w:val="00425DAD"/>
    <w:rsid w:val="00425F28"/>
    <w:rsid w:val="0042605F"/>
    <w:rsid w:val="00426BD1"/>
    <w:rsid w:val="00426E9F"/>
    <w:rsid w:val="00426F28"/>
    <w:rsid w:val="00427101"/>
    <w:rsid w:val="004274E9"/>
    <w:rsid w:val="00427E3E"/>
    <w:rsid w:val="0043034C"/>
    <w:rsid w:val="0043056C"/>
    <w:rsid w:val="004306FC"/>
    <w:rsid w:val="00430DA9"/>
    <w:rsid w:val="00431588"/>
    <w:rsid w:val="00431625"/>
    <w:rsid w:val="0043203E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6632"/>
    <w:rsid w:val="00446FF1"/>
    <w:rsid w:val="0044705F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9BB"/>
    <w:rsid w:val="004540CD"/>
    <w:rsid w:val="00454B8D"/>
    <w:rsid w:val="00454E4F"/>
    <w:rsid w:val="00455E99"/>
    <w:rsid w:val="00456785"/>
    <w:rsid w:val="00457033"/>
    <w:rsid w:val="00457ADB"/>
    <w:rsid w:val="00460117"/>
    <w:rsid w:val="004601F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6F80"/>
    <w:rsid w:val="0046713F"/>
    <w:rsid w:val="0046734B"/>
    <w:rsid w:val="0046793A"/>
    <w:rsid w:val="00467A06"/>
    <w:rsid w:val="00470712"/>
    <w:rsid w:val="00470AF4"/>
    <w:rsid w:val="00470CEE"/>
    <w:rsid w:val="00470E47"/>
    <w:rsid w:val="0047149E"/>
    <w:rsid w:val="0047296D"/>
    <w:rsid w:val="00472D7C"/>
    <w:rsid w:val="00472DAE"/>
    <w:rsid w:val="004730AF"/>
    <w:rsid w:val="004734F1"/>
    <w:rsid w:val="004739EF"/>
    <w:rsid w:val="00474423"/>
    <w:rsid w:val="00474D85"/>
    <w:rsid w:val="004750AF"/>
    <w:rsid w:val="0047543B"/>
    <w:rsid w:val="0047721A"/>
    <w:rsid w:val="0047746C"/>
    <w:rsid w:val="00477FAE"/>
    <w:rsid w:val="0048067E"/>
    <w:rsid w:val="004812BA"/>
    <w:rsid w:val="00481DDB"/>
    <w:rsid w:val="0048258B"/>
    <w:rsid w:val="004827D6"/>
    <w:rsid w:val="00482DE0"/>
    <w:rsid w:val="0048345F"/>
    <w:rsid w:val="00483501"/>
    <w:rsid w:val="00483A72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F30"/>
    <w:rsid w:val="00490CE8"/>
    <w:rsid w:val="0049107B"/>
    <w:rsid w:val="00491F92"/>
    <w:rsid w:val="004926BE"/>
    <w:rsid w:val="00492920"/>
    <w:rsid w:val="00493E4D"/>
    <w:rsid w:val="00494032"/>
    <w:rsid w:val="00494055"/>
    <w:rsid w:val="004949D4"/>
    <w:rsid w:val="00494E69"/>
    <w:rsid w:val="00494FB7"/>
    <w:rsid w:val="00495E2A"/>
    <w:rsid w:val="004960DA"/>
    <w:rsid w:val="00496635"/>
    <w:rsid w:val="0049668F"/>
    <w:rsid w:val="004968B6"/>
    <w:rsid w:val="004968E2"/>
    <w:rsid w:val="00496987"/>
    <w:rsid w:val="004973FC"/>
    <w:rsid w:val="00497937"/>
    <w:rsid w:val="004A0F44"/>
    <w:rsid w:val="004A138D"/>
    <w:rsid w:val="004A1F48"/>
    <w:rsid w:val="004A3A68"/>
    <w:rsid w:val="004A3DF5"/>
    <w:rsid w:val="004A45AB"/>
    <w:rsid w:val="004A47B1"/>
    <w:rsid w:val="004A47F6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F49"/>
    <w:rsid w:val="004B168D"/>
    <w:rsid w:val="004B200B"/>
    <w:rsid w:val="004B2055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7D1"/>
    <w:rsid w:val="004B68D9"/>
    <w:rsid w:val="004B6B56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476"/>
    <w:rsid w:val="004D4AB1"/>
    <w:rsid w:val="004D4E10"/>
    <w:rsid w:val="004D5AE5"/>
    <w:rsid w:val="004D61D5"/>
    <w:rsid w:val="004D6502"/>
    <w:rsid w:val="004D6846"/>
    <w:rsid w:val="004D68D2"/>
    <w:rsid w:val="004D767F"/>
    <w:rsid w:val="004D78A6"/>
    <w:rsid w:val="004D7CB3"/>
    <w:rsid w:val="004E0018"/>
    <w:rsid w:val="004E01F4"/>
    <w:rsid w:val="004E0587"/>
    <w:rsid w:val="004E16E1"/>
    <w:rsid w:val="004E1C4E"/>
    <w:rsid w:val="004E2450"/>
    <w:rsid w:val="004E2737"/>
    <w:rsid w:val="004E275D"/>
    <w:rsid w:val="004E29A2"/>
    <w:rsid w:val="004E2EF4"/>
    <w:rsid w:val="004E39B8"/>
    <w:rsid w:val="004E3DE9"/>
    <w:rsid w:val="004E490D"/>
    <w:rsid w:val="004E4C60"/>
    <w:rsid w:val="004E568C"/>
    <w:rsid w:val="004E5C2F"/>
    <w:rsid w:val="004E5F8F"/>
    <w:rsid w:val="004E77AF"/>
    <w:rsid w:val="004E7E2E"/>
    <w:rsid w:val="004E7F81"/>
    <w:rsid w:val="004F14CD"/>
    <w:rsid w:val="004F1827"/>
    <w:rsid w:val="004F1DE4"/>
    <w:rsid w:val="004F1FA2"/>
    <w:rsid w:val="004F4B44"/>
    <w:rsid w:val="004F5057"/>
    <w:rsid w:val="004F538E"/>
    <w:rsid w:val="004F54E5"/>
    <w:rsid w:val="004F554C"/>
    <w:rsid w:val="004F5FE4"/>
    <w:rsid w:val="004F6C59"/>
    <w:rsid w:val="004F72DF"/>
    <w:rsid w:val="004F7372"/>
    <w:rsid w:val="004F7632"/>
    <w:rsid w:val="004F7F4B"/>
    <w:rsid w:val="004F7FC4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F01"/>
    <w:rsid w:val="00511F1A"/>
    <w:rsid w:val="005123F3"/>
    <w:rsid w:val="00512938"/>
    <w:rsid w:val="00512B6A"/>
    <w:rsid w:val="005133ED"/>
    <w:rsid w:val="005138CE"/>
    <w:rsid w:val="0051399F"/>
    <w:rsid w:val="005142D5"/>
    <w:rsid w:val="005144CA"/>
    <w:rsid w:val="00515630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2002"/>
    <w:rsid w:val="00532301"/>
    <w:rsid w:val="005328F0"/>
    <w:rsid w:val="0053290C"/>
    <w:rsid w:val="005348FC"/>
    <w:rsid w:val="00535028"/>
    <w:rsid w:val="00535330"/>
    <w:rsid w:val="005365D9"/>
    <w:rsid w:val="005369E5"/>
    <w:rsid w:val="00537510"/>
    <w:rsid w:val="00541698"/>
    <w:rsid w:val="00541C4B"/>
    <w:rsid w:val="00541CBE"/>
    <w:rsid w:val="00542FDD"/>
    <w:rsid w:val="00543264"/>
    <w:rsid w:val="00543CB5"/>
    <w:rsid w:val="005448AD"/>
    <w:rsid w:val="005452C8"/>
    <w:rsid w:val="0054530C"/>
    <w:rsid w:val="00546028"/>
    <w:rsid w:val="005466A9"/>
    <w:rsid w:val="005474E7"/>
    <w:rsid w:val="00547D26"/>
    <w:rsid w:val="00547EBB"/>
    <w:rsid w:val="0055042E"/>
    <w:rsid w:val="005509D6"/>
    <w:rsid w:val="005509EE"/>
    <w:rsid w:val="00550E4F"/>
    <w:rsid w:val="005512AC"/>
    <w:rsid w:val="00551F87"/>
    <w:rsid w:val="005522A4"/>
    <w:rsid w:val="005522D6"/>
    <w:rsid w:val="00553A56"/>
    <w:rsid w:val="00553FF0"/>
    <w:rsid w:val="005541E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60132"/>
    <w:rsid w:val="0056026E"/>
    <w:rsid w:val="00561237"/>
    <w:rsid w:val="00561718"/>
    <w:rsid w:val="00562C8C"/>
    <w:rsid w:val="005631EB"/>
    <w:rsid w:val="0056469C"/>
    <w:rsid w:val="005653DE"/>
    <w:rsid w:val="00565496"/>
    <w:rsid w:val="00565AC7"/>
    <w:rsid w:val="00566FDB"/>
    <w:rsid w:val="005673EE"/>
    <w:rsid w:val="00567ADE"/>
    <w:rsid w:val="00567B96"/>
    <w:rsid w:val="005706FC"/>
    <w:rsid w:val="00570822"/>
    <w:rsid w:val="00571193"/>
    <w:rsid w:val="0057201F"/>
    <w:rsid w:val="00573516"/>
    <w:rsid w:val="00573568"/>
    <w:rsid w:val="005736B7"/>
    <w:rsid w:val="00573987"/>
    <w:rsid w:val="005739D9"/>
    <w:rsid w:val="00573C6F"/>
    <w:rsid w:val="00573E23"/>
    <w:rsid w:val="005755E5"/>
    <w:rsid w:val="00575753"/>
    <w:rsid w:val="00575E21"/>
    <w:rsid w:val="0057612A"/>
    <w:rsid w:val="00576D2B"/>
    <w:rsid w:val="00577075"/>
    <w:rsid w:val="0057716A"/>
    <w:rsid w:val="00577C38"/>
    <w:rsid w:val="00577E06"/>
    <w:rsid w:val="00580530"/>
    <w:rsid w:val="00581E67"/>
    <w:rsid w:val="0058268A"/>
    <w:rsid w:val="00582DC8"/>
    <w:rsid w:val="0058314A"/>
    <w:rsid w:val="00583612"/>
    <w:rsid w:val="00584634"/>
    <w:rsid w:val="00584B35"/>
    <w:rsid w:val="005855AC"/>
    <w:rsid w:val="00585604"/>
    <w:rsid w:val="00585770"/>
    <w:rsid w:val="005858C7"/>
    <w:rsid w:val="00586031"/>
    <w:rsid w:val="0058680E"/>
    <w:rsid w:val="00586915"/>
    <w:rsid w:val="00586AFF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44AB"/>
    <w:rsid w:val="00594E00"/>
    <w:rsid w:val="00594F8B"/>
    <w:rsid w:val="0059563B"/>
    <w:rsid w:val="00596AF0"/>
    <w:rsid w:val="00596DF3"/>
    <w:rsid w:val="005973D3"/>
    <w:rsid w:val="00597C57"/>
    <w:rsid w:val="005A141E"/>
    <w:rsid w:val="005A1A5E"/>
    <w:rsid w:val="005A1EDD"/>
    <w:rsid w:val="005A2091"/>
    <w:rsid w:val="005A3945"/>
    <w:rsid w:val="005A40FD"/>
    <w:rsid w:val="005A4881"/>
    <w:rsid w:val="005A5046"/>
    <w:rsid w:val="005A5237"/>
    <w:rsid w:val="005A5631"/>
    <w:rsid w:val="005A674C"/>
    <w:rsid w:val="005A79C3"/>
    <w:rsid w:val="005B0847"/>
    <w:rsid w:val="005B0A80"/>
    <w:rsid w:val="005B11E0"/>
    <w:rsid w:val="005B1365"/>
    <w:rsid w:val="005B181C"/>
    <w:rsid w:val="005B29BF"/>
    <w:rsid w:val="005B40EC"/>
    <w:rsid w:val="005B4215"/>
    <w:rsid w:val="005B5081"/>
    <w:rsid w:val="005B566E"/>
    <w:rsid w:val="005B5B03"/>
    <w:rsid w:val="005B5B1D"/>
    <w:rsid w:val="005B65FE"/>
    <w:rsid w:val="005B6818"/>
    <w:rsid w:val="005B6A15"/>
    <w:rsid w:val="005B6D72"/>
    <w:rsid w:val="005C05A3"/>
    <w:rsid w:val="005C10C4"/>
    <w:rsid w:val="005C12FD"/>
    <w:rsid w:val="005C138A"/>
    <w:rsid w:val="005C1771"/>
    <w:rsid w:val="005C1C2D"/>
    <w:rsid w:val="005C1CC3"/>
    <w:rsid w:val="005C1ED0"/>
    <w:rsid w:val="005C2C4F"/>
    <w:rsid w:val="005C3729"/>
    <w:rsid w:val="005C38EC"/>
    <w:rsid w:val="005C3D9C"/>
    <w:rsid w:val="005C4B1B"/>
    <w:rsid w:val="005C5567"/>
    <w:rsid w:val="005C5E1B"/>
    <w:rsid w:val="005C6367"/>
    <w:rsid w:val="005C66C5"/>
    <w:rsid w:val="005C713C"/>
    <w:rsid w:val="005C77C8"/>
    <w:rsid w:val="005C7EA7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70D6"/>
    <w:rsid w:val="005D7B9A"/>
    <w:rsid w:val="005E00CD"/>
    <w:rsid w:val="005E03C3"/>
    <w:rsid w:val="005E06F7"/>
    <w:rsid w:val="005E0EA3"/>
    <w:rsid w:val="005E0ECD"/>
    <w:rsid w:val="005E102E"/>
    <w:rsid w:val="005E1351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75A5"/>
    <w:rsid w:val="005E77B8"/>
    <w:rsid w:val="005F09CC"/>
    <w:rsid w:val="005F0C60"/>
    <w:rsid w:val="005F142B"/>
    <w:rsid w:val="005F1BFC"/>
    <w:rsid w:val="005F20FC"/>
    <w:rsid w:val="005F250D"/>
    <w:rsid w:val="005F3454"/>
    <w:rsid w:val="005F39F5"/>
    <w:rsid w:val="005F3A54"/>
    <w:rsid w:val="005F3C8B"/>
    <w:rsid w:val="005F418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7274"/>
    <w:rsid w:val="005F7E16"/>
    <w:rsid w:val="0060003E"/>
    <w:rsid w:val="00600126"/>
    <w:rsid w:val="006003DD"/>
    <w:rsid w:val="00600551"/>
    <w:rsid w:val="00600610"/>
    <w:rsid w:val="00600D66"/>
    <w:rsid w:val="00600EC2"/>
    <w:rsid w:val="00600EF0"/>
    <w:rsid w:val="00601363"/>
    <w:rsid w:val="00601571"/>
    <w:rsid w:val="00601D9D"/>
    <w:rsid w:val="006023DA"/>
    <w:rsid w:val="00602847"/>
    <w:rsid w:val="00602D72"/>
    <w:rsid w:val="006035C5"/>
    <w:rsid w:val="00603892"/>
    <w:rsid w:val="006038C7"/>
    <w:rsid w:val="00604C03"/>
    <w:rsid w:val="00604EC2"/>
    <w:rsid w:val="0060541E"/>
    <w:rsid w:val="00605524"/>
    <w:rsid w:val="0060559E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8B8"/>
    <w:rsid w:val="006124A4"/>
    <w:rsid w:val="00612BB3"/>
    <w:rsid w:val="00612E3E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727B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6280"/>
    <w:rsid w:val="00626829"/>
    <w:rsid w:val="006276AF"/>
    <w:rsid w:val="00627E25"/>
    <w:rsid w:val="006303A5"/>
    <w:rsid w:val="00633055"/>
    <w:rsid w:val="006331BB"/>
    <w:rsid w:val="006333AC"/>
    <w:rsid w:val="00633516"/>
    <w:rsid w:val="00633F18"/>
    <w:rsid w:val="006342B8"/>
    <w:rsid w:val="00634331"/>
    <w:rsid w:val="00634BEF"/>
    <w:rsid w:val="0063520F"/>
    <w:rsid w:val="006365A3"/>
    <w:rsid w:val="006369DA"/>
    <w:rsid w:val="0063777E"/>
    <w:rsid w:val="006400A6"/>
    <w:rsid w:val="006402F3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2F7"/>
    <w:rsid w:val="0064353C"/>
    <w:rsid w:val="006436D2"/>
    <w:rsid w:val="00643BDD"/>
    <w:rsid w:val="00643FB7"/>
    <w:rsid w:val="00644614"/>
    <w:rsid w:val="00644975"/>
    <w:rsid w:val="00645921"/>
    <w:rsid w:val="0064598F"/>
    <w:rsid w:val="00646DD3"/>
    <w:rsid w:val="00646F85"/>
    <w:rsid w:val="006477F2"/>
    <w:rsid w:val="006478AF"/>
    <w:rsid w:val="00647ABF"/>
    <w:rsid w:val="00650B5F"/>
    <w:rsid w:val="00651390"/>
    <w:rsid w:val="006516D1"/>
    <w:rsid w:val="0065195F"/>
    <w:rsid w:val="00651D3C"/>
    <w:rsid w:val="00652939"/>
    <w:rsid w:val="00653006"/>
    <w:rsid w:val="006534FC"/>
    <w:rsid w:val="006538E9"/>
    <w:rsid w:val="00653E47"/>
    <w:rsid w:val="0065435E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D88"/>
    <w:rsid w:val="00665456"/>
    <w:rsid w:val="00665E0B"/>
    <w:rsid w:val="00666AB7"/>
    <w:rsid w:val="00666F45"/>
    <w:rsid w:val="0066720A"/>
    <w:rsid w:val="00667B8D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C9D"/>
    <w:rsid w:val="00675E24"/>
    <w:rsid w:val="00676009"/>
    <w:rsid w:val="0067621E"/>
    <w:rsid w:val="00677A3D"/>
    <w:rsid w:val="00677AF2"/>
    <w:rsid w:val="006804CC"/>
    <w:rsid w:val="0068071F"/>
    <w:rsid w:val="00680A87"/>
    <w:rsid w:val="006812B2"/>
    <w:rsid w:val="0068145D"/>
    <w:rsid w:val="00681F1E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F75"/>
    <w:rsid w:val="00694066"/>
    <w:rsid w:val="006940F4"/>
    <w:rsid w:val="00694164"/>
    <w:rsid w:val="0069474C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B08"/>
    <w:rsid w:val="006A2BC6"/>
    <w:rsid w:val="006A3554"/>
    <w:rsid w:val="006A3EE1"/>
    <w:rsid w:val="006A4496"/>
    <w:rsid w:val="006A491E"/>
    <w:rsid w:val="006A4FE7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E3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3E2"/>
    <w:rsid w:val="006B7653"/>
    <w:rsid w:val="006B7C4A"/>
    <w:rsid w:val="006B7E1B"/>
    <w:rsid w:val="006C0456"/>
    <w:rsid w:val="006C0789"/>
    <w:rsid w:val="006C1CC4"/>
    <w:rsid w:val="006C222B"/>
    <w:rsid w:val="006C255E"/>
    <w:rsid w:val="006C2ADA"/>
    <w:rsid w:val="006C2D38"/>
    <w:rsid w:val="006C2E93"/>
    <w:rsid w:val="006C5753"/>
    <w:rsid w:val="006C5774"/>
    <w:rsid w:val="006C59B9"/>
    <w:rsid w:val="006C6020"/>
    <w:rsid w:val="006C603C"/>
    <w:rsid w:val="006C6206"/>
    <w:rsid w:val="006C637C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E5C"/>
    <w:rsid w:val="006D3785"/>
    <w:rsid w:val="006D3A44"/>
    <w:rsid w:val="006D45CD"/>
    <w:rsid w:val="006D4957"/>
    <w:rsid w:val="006D4B7F"/>
    <w:rsid w:val="006D6A3C"/>
    <w:rsid w:val="006D7437"/>
    <w:rsid w:val="006D751F"/>
    <w:rsid w:val="006E04CC"/>
    <w:rsid w:val="006E05D3"/>
    <w:rsid w:val="006E070C"/>
    <w:rsid w:val="006E0D0B"/>
    <w:rsid w:val="006E1083"/>
    <w:rsid w:val="006E247E"/>
    <w:rsid w:val="006E34C9"/>
    <w:rsid w:val="006E3820"/>
    <w:rsid w:val="006E3930"/>
    <w:rsid w:val="006E4373"/>
    <w:rsid w:val="006E45C0"/>
    <w:rsid w:val="006E4783"/>
    <w:rsid w:val="006E4C74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3B7"/>
    <w:rsid w:val="006F544A"/>
    <w:rsid w:val="006F616F"/>
    <w:rsid w:val="006F6C0C"/>
    <w:rsid w:val="006F7677"/>
    <w:rsid w:val="00700661"/>
    <w:rsid w:val="0070191C"/>
    <w:rsid w:val="0070246E"/>
    <w:rsid w:val="007025E7"/>
    <w:rsid w:val="00702CB5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1077E"/>
    <w:rsid w:val="00710C63"/>
    <w:rsid w:val="00710CF1"/>
    <w:rsid w:val="00710FDF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4758"/>
    <w:rsid w:val="00714C48"/>
    <w:rsid w:val="0071653F"/>
    <w:rsid w:val="00716FF2"/>
    <w:rsid w:val="007170F2"/>
    <w:rsid w:val="007176A1"/>
    <w:rsid w:val="00717A5C"/>
    <w:rsid w:val="00717EF2"/>
    <w:rsid w:val="00720450"/>
    <w:rsid w:val="007207CA"/>
    <w:rsid w:val="00720A0B"/>
    <w:rsid w:val="007213F1"/>
    <w:rsid w:val="007218E5"/>
    <w:rsid w:val="0072343C"/>
    <w:rsid w:val="0072367E"/>
    <w:rsid w:val="00723AA1"/>
    <w:rsid w:val="00724D57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0F26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A30"/>
    <w:rsid w:val="00740A89"/>
    <w:rsid w:val="00740AC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469C"/>
    <w:rsid w:val="00744BC7"/>
    <w:rsid w:val="00745529"/>
    <w:rsid w:val="00745548"/>
    <w:rsid w:val="007456C5"/>
    <w:rsid w:val="0074575C"/>
    <w:rsid w:val="00745AD7"/>
    <w:rsid w:val="00746096"/>
    <w:rsid w:val="007460DF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238E"/>
    <w:rsid w:val="0075249B"/>
    <w:rsid w:val="0075266B"/>
    <w:rsid w:val="007529E4"/>
    <w:rsid w:val="00752C5A"/>
    <w:rsid w:val="007537A8"/>
    <w:rsid w:val="00753A64"/>
    <w:rsid w:val="00753A82"/>
    <w:rsid w:val="00754969"/>
    <w:rsid w:val="00754F3E"/>
    <w:rsid w:val="00755CFB"/>
    <w:rsid w:val="00755D92"/>
    <w:rsid w:val="00755F93"/>
    <w:rsid w:val="007563A5"/>
    <w:rsid w:val="007567DB"/>
    <w:rsid w:val="00756DFC"/>
    <w:rsid w:val="00756ED9"/>
    <w:rsid w:val="007571A0"/>
    <w:rsid w:val="00757D1D"/>
    <w:rsid w:val="00761671"/>
    <w:rsid w:val="00761677"/>
    <w:rsid w:val="00761DD2"/>
    <w:rsid w:val="00761EF7"/>
    <w:rsid w:val="0076264A"/>
    <w:rsid w:val="00762AC1"/>
    <w:rsid w:val="00763751"/>
    <w:rsid w:val="00763E1B"/>
    <w:rsid w:val="0076411B"/>
    <w:rsid w:val="00764218"/>
    <w:rsid w:val="00764C88"/>
    <w:rsid w:val="00764DD0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D5B"/>
    <w:rsid w:val="00772185"/>
    <w:rsid w:val="007722B6"/>
    <w:rsid w:val="00772403"/>
    <w:rsid w:val="007728B8"/>
    <w:rsid w:val="0077399C"/>
    <w:rsid w:val="00773DB3"/>
    <w:rsid w:val="0077453B"/>
    <w:rsid w:val="00774965"/>
    <w:rsid w:val="00774D2C"/>
    <w:rsid w:val="00775451"/>
    <w:rsid w:val="0077573B"/>
    <w:rsid w:val="00776C54"/>
    <w:rsid w:val="00776CDC"/>
    <w:rsid w:val="00777402"/>
    <w:rsid w:val="00777BEE"/>
    <w:rsid w:val="00777EAA"/>
    <w:rsid w:val="00780E79"/>
    <w:rsid w:val="007811CD"/>
    <w:rsid w:val="00781BC7"/>
    <w:rsid w:val="00782165"/>
    <w:rsid w:val="00782A4E"/>
    <w:rsid w:val="00782DF0"/>
    <w:rsid w:val="00783361"/>
    <w:rsid w:val="007836D6"/>
    <w:rsid w:val="00783771"/>
    <w:rsid w:val="00783B06"/>
    <w:rsid w:val="00783B3C"/>
    <w:rsid w:val="00783E7F"/>
    <w:rsid w:val="00784A57"/>
    <w:rsid w:val="00784EFD"/>
    <w:rsid w:val="007855CF"/>
    <w:rsid w:val="00785B82"/>
    <w:rsid w:val="00785BE5"/>
    <w:rsid w:val="00786147"/>
    <w:rsid w:val="00786E3D"/>
    <w:rsid w:val="0078734C"/>
    <w:rsid w:val="007875C7"/>
    <w:rsid w:val="00787832"/>
    <w:rsid w:val="00787844"/>
    <w:rsid w:val="00791739"/>
    <w:rsid w:val="00791988"/>
    <w:rsid w:val="00791A41"/>
    <w:rsid w:val="007923E5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2A8"/>
    <w:rsid w:val="00797B5F"/>
    <w:rsid w:val="00797ED7"/>
    <w:rsid w:val="007A0A1B"/>
    <w:rsid w:val="007A0C23"/>
    <w:rsid w:val="007A0F8A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390"/>
    <w:rsid w:val="007A4748"/>
    <w:rsid w:val="007A48ED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B01D6"/>
    <w:rsid w:val="007B0E3A"/>
    <w:rsid w:val="007B1442"/>
    <w:rsid w:val="007B16B7"/>
    <w:rsid w:val="007B1B6A"/>
    <w:rsid w:val="007B2052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62E3"/>
    <w:rsid w:val="007B636E"/>
    <w:rsid w:val="007B68DE"/>
    <w:rsid w:val="007B69DC"/>
    <w:rsid w:val="007B6D65"/>
    <w:rsid w:val="007B7788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304D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87D"/>
    <w:rsid w:val="007E54BA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903"/>
    <w:rsid w:val="007F0CD2"/>
    <w:rsid w:val="007F0D12"/>
    <w:rsid w:val="007F1DF3"/>
    <w:rsid w:val="007F2019"/>
    <w:rsid w:val="007F2FB3"/>
    <w:rsid w:val="007F3A4F"/>
    <w:rsid w:val="007F425F"/>
    <w:rsid w:val="007F4479"/>
    <w:rsid w:val="007F4BB5"/>
    <w:rsid w:val="007F4DC0"/>
    <w:rsid w:val="007F58F0"/>
    <w:rsid w:val="007F59DF"/>
    <w:rsid w:val="007F5C63"/>
    <w:rsid w:val="007F5FDE"/>
    <w:rsid w:val="007F7B67"/>
    <w:rsid w:val="008004AF"/>
    <w:rsid w:val="00800919"/>
    <w:rsid w:val="00800B75"/>
    <w:rsid w:val="00801008"/>
    <w:rsid w:val="00801C04"/>
    <w:rsid w:val="0080215A"/>
    <w:rsid w:val="00802C10"/>
    <w:rsid w:val="00802D29"/>
    <w:rsid w:val="008033ED"/>
    <w:rsid w:val="008046A9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759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3ED"/>
    <w:rsid w:val="008160B4"/>
    <w:rsid w:val="0081646D"/>
    <w:rsid w:val="00816584"/>
    <w:rsid w:val="00816809"/>
    <w:rsid w:val="00817B2C"/>
    <w:rsid w:val="00817FD7"/>
    <w:rsid w:val="008208E9"/>
    <w:rsid w:val="00820D06"/>
    <w:rsid w:val="00820E69"/>
    <w:rsid w:val="00821BA9"/>
    <w:rsid w:val="00821BB6"/>
    <w:rsid w:val="00822C27"/>
    <w:rsid w:val="00822C9D"/>
    <w:rsid w:val="00823ACE"/>
    <w:rsid w:val="00823D44"/>
    <w:rsid w:val="00823F51"/>
    <w:rsid w:val="0082485F"/>
    <w:rsid w:val="00824CEB"/>
    <w:rsid w:val="008255A5"/>
    <w:rsid w:val="00825F48"/>
    <w:rsid w:val="00826EE8"/>
    <w:rsid w:val="008274CB"/>
    <w:rsid w:val="0083012C"/>
    <w:rsid w:val="00830615"/>
    <w:rsid w:val="00830E40"/>
    <w:rsid w:val="00831A98"/>
    <w:rsid w:val="00831E21"/>
    <w:rsid w:val="00832628"/>
    <w:rsid w:val="00832B87"/>
    <w:rsid w:val="00833065"/>
    <w:rsid w:val="00833414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FA"/>
    <w:rsid w:val="0083731B"/>
    <w:rsid w:val="00837468"/>
    <w:rsid w:val="008377B1"/>
    <w:rsid w:val="00837996"/>
    <w:rsid w:val="0084083E"/>
    <w:rsid w:val="00840D77"/>
    <w:rsid w:val="008412A7"/>
    <w:rsid w:val="008414EE"/>
    <w:rsid w:val="00841598"/>
    <w:rsid w:val="00841E89"/>
    <w:rsid w:val="0084246E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5663"/>
    <w:rsid w:val="008456C9"/>
    <w:rsid w:val="00845A6B"/>
    <w:rsid w:val="00847079"/>
    <w:rsid w:val="0084759E"/>
    <w:rsid w:val="00847ABA"/>
    <w:rsid w:val="00850B96"/>
    <w:rsid w:val="00850CE1"/>
    <w:rsid w:val="00850D6E"/>
    <w:rsid w:val="0085168E"/>
    <w:rsid w:val="00851C26"/>
    <w:rsid w:val="00851CB7"/>
    <w:rsid w:val="00852A98"/>
    <w:rsid w:val="00852B58"/>
    <w:rsid w:val="00853243"/>
    <w:rsid w:val="008537B5"/>
    <w:rsid w:val="0085409D"/>
    <w:rsid w:val="0085469E"/>
    <w:rsid w:val="00854856"/>
    <w:rsid w:val="00854A94"/>
    <w:rsid w:val="00855696"/>
    <w:rsid w:val="00855AFB"/>
    <w:rsid w:val="00855D84"/>
    <w:rsid w:val="00856BD2"/>
    <w:rsid w:val="00856DB9"/>
    <w:rsid w:val="0085723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9DE"/>
    <w:rsid w:val="008740EB"/>
    <w:rsid w:val="00874711"/>
    <w:rsid w:val="0087489D"/>
    <w:rsid w:val="00874925"/>
    <w:rsid w:val="00874A10"/>
    <w:rsid w:val="00874D22"/>
    <w:rsid w:val="00876468"/>
    <w:rsid w:val="008779E3"/>
    <w:rsid w:val="008808AD"/>
    <w:rsid w:val="00880E34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412"/>
    <w:rsid w:val="00893576"/>
    <w:rsid w:val="00893756"/>
    <w:rsid w:val="008937F1"/>
    <w:rsid w:val="00893992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1624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527D"/>
    <w:rsid w:val="008A64DA"/>
    <w:rsid w:val="008A6D25"/>
    <w:rsid w:val="008B04C1"/>
    <w:rsid w:val="008B09AE"/>
    <w:rsid w:val="008B0F7F"/>
    <w:rsid w:val="008B16D1"/>
    <w:rsid w:val="008B182C"/>
    <w:rsid w:val="008B1C61"/>
    <w:rsid w:val="008B36F5"/>
    <w:rsid w:val="008B4675"/>
    <w:rsid w:val="008B47A9"/>
    <w:rsid w:val="008B4A7D"/>
    <w:rsid w:val="008B50A6"/>
    <w:rsid w:val="008B53B5"/>
    <w:rsid w:val="008B5AC1"/>
    <w:rsid w:val="008B6081"/>
    <w:rsid w:val="008B6288"/>
    <w:rsid w:val="008B62EF"/>
    <w:rsid w:val="008B6894"/>
    <w:rsid w:val="008B7175"/>
    <w:rsid w:val="008B7270"/>
    <w:rsid w:val="008B7475"/>
    <w:rsid w:val="008B7A32"/>
    <w:rsid w:val="008C007C"/>
    <w:rsid w:val="008C0131"/>
    <w:rsid w:val="008C017E"/>
    <w:rsid w:val="008C0782"/>
    <w:rsid w:val="008C0A7D"/>
    <w:rsid w:val="008C0BAA"/>
    <w:rsid w:val="008C1255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D00DE"/>
    <w:rsid w:val="008D0222"/>
    <w:rsid w:val="008D06A0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4102"/>
    <w:rsid w:val="008D4E9D"/>
    <w:rsid w:val="008D4EA8"/>
    <w:rsid w:val="008D589B"/>
    <w:rsid w:val="008D5C3B"/>
    <w:rsid w:val="008D5C5D"/>
    <w:rsid w:val="008D617C"/>
    <w:rsid w:val="008D67FC"/>
    <w:rsid w:val="008D6BE4"/>
    <w:rsid w:val="008D6CAD"/>
    <w:rsid w:val="008D6F83"/>
    <w:rsid w:val="008D7B63"/>
    <w:rsid w:val="008E13CF"/>
    <w:rsid w:val="008E2315"/>
    <w:rsid w:val="008E2433"/>
    <w:rsid w:val="008E253D"/>
    <w:rsid w:val="008E36A8"/>
    <w:rsid w:val="008E3B7C"/>
    <w:rsid w:val="008E4980"/>
    <w:rsid w:val="008E52A2"/>
    <w:rsid w:val="008E54D4"/>
    <w:rsid w:val="008E66F1"/>
    <w:rsid w:val="008E6EDC"/>
    <w:rsid w:val="008E737B"/>
    <w:rsid w:val="008E74B3"/>
    <w:rsid w:val="008E79A6"/>
    <w:rsid w:val="008E7E18"/>
    <w:rsid w:val="008F004D"/>
    <w:rsid w:val="008F05CE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900036"/>
    <w:rsid w:val="009007B4"/>
    <w:rsid w:val="00900C9A"/>
    <w:rsid w:val="00901245"/>
    <w:rsid w:val="009016FC"/>
    <w:rsid w:val="00901780"/>
    <w:rsid w:val="009020D5"/>
    <w:rsid w:val="0090257B"/>
    <w:rsid w:val="009026AD"/>
    <w:rsid w:val="009026E1"/>
    <w:rsid w:val="009029D4"/>
    <w:rsid w:val="0090363A"/>
    <w:rsid w:val="00903FD7"/>
    <w:rsid w:val="009046CC"/>
    <w:rsid w:val="0090568D"/>
    <w:rsid w:val="009063CB"/>
    <w:rsid w:val="0090675A"/>
    <w:rsid w:val="009068B5"/>
    <w:rsid w:val="00906E32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620E"/>
    <w:rsid w:val="00916423"/>
    <w:rsid w:val="00916AC3"/>
    <w:rsid w:val="00916D58"/>
    <w:rsid w:val="0091790D"/>
    <w:rsid w:val="00917EE5"/>
    <w:rsid w:val="00917FFE"/>
    <w:rsid w:val="00920002"/>
    <w:rsid w:val="009205C5"/>
    <w:rsid w:val="009221C8"/>
    <w:rsid w:val="00922831"/>
    <w:rsid w:val="00922954"/>
    <w:rsid w:val="009248E4"/>
    <w:rsid w:val="0092499C"/>
    <w:rsid w:val="009250C3"/>
    <w:rsid w:val="00925D86"/>
    <w:rsid w:val="009265B3"/>
    <w:rsid w:val="0093043D"/>
    <w:rsid w:val="009306B8"/>
    <w:rsid w:val="0093169B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1656"/>
    <w:rsid w:val="00942E3E"/>
    <w:rsid w:val="00943021"/>
    <w:rsid w:val="00943A33"/>
    <w:rsid w:val="009440DD"/>
    <w:rsid w:val="009456DF"/>
    <w:rsid w:val="009479FA"/>
    <w:rsid w:val="00947B45"/>
    <w:rsid w:val="009504AC"/>
    <w:rsid w:val="009516C8"/>
    <w:rsid w:val="00952979"/>
    <w:rsid w:val="00952B4B"/>
    <w:rsid w:val="00953784"/>
    <w:rsid w:val="009545BE"/>
    <w:rsid w:val="00954A77"/>
    <w:rsid w:val="00954C4C"/>
    <w:rsid w:val="00954C6A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84"/>
    <w:rsid w:val="00961154"/>
    <w:rsid w:val="00961709"/>
    <w:rsid w:val="009619FF"/>
    <w:rsid w:val="00961A89"/>
    <w:rsid w:val="009630DD"/>
    <w:rsid w:val="00963287"/>
    <w:rsid w:val="00963789"/>
    <w:rsid w:val="0096391A"/>
    <w:rsid w:val="0096395A"/>
    <w:rsid w:val="00964417"/>
    <w:rsid w:val="00965935"/>
    <w:rsid w:val="0096614C"/>
    <w:rsid w:val="00966374"/>
    <w:rsid w:val="009666B6"/>
    <w:rsid w:val="00967090"/>
    <w:rsid w:val="0096739A"/>
    <w:rsid w:val="009678BB"/>
    <w:rsid w:val="009704BF"/>
    <w:rsid w:val="009706E7"/>
    <w:rsid w:val="00970801"/>
    <w:rsid w:val="00971351"/>
    <w:rsid w:val="009714FC"/>
    <w:rsid w:val="00971D2B"/>
    <w:rsid w:val="00972701"/>
    <w:rsid w:val="00972BDA"/>
    <w:rsid w:val="00972D75"/>
    <w:rsid w:val="00972DA0"/>
    <w:rsid w:val="00972FC3"/>
    <w:rsid w:val="00973A8E"/>
    <w:rsid w:val="00974BD4"/>
    <w:rsid w:val="00975087"/>
    <w:rsid w:val="00975146"/>
    <w:rsid w:val="00975365"/>
    <w:rsid w:val="0097566D"/>
    <w:rsid w:val="009758FD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9FA"/>
    <w:rsid w:val="009859FD"/>
    <w:rsid w:val="00985DB3"/>
    <w:rsid w:val="00986DF3"/>
    <w:rsid w:val="00986EE4"/>
    <w:rsid w:val="00987465"/>
    <w:rsid w:val="00987D94"/>
    <w:rsid w:val="00990AB1"/>
    <w:rsid w:val="00991BB7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769A"/>
    <w:rsid w:val="00997939"/>
    <w:rsid w:val="00997A4D"/>
    <w:rsid w:val="00997EB2"/>
    <w:rsid w:val="009A094D"/>
    <w:rsid w:val="009A1562"/>
    <w:rsid w:val="009A1803"/>
    <w:rsid w:val="009A18CC"/>
    <w:rsid w:val="009A1BAA"/>
    <w:rsid w:val="009A23C8"/>
    <w:rsid w:val="009A2511"/>
    <w:rsid w:val="009A2C8F"/>
    <w:rsid w:val="009A32EF"/>
    <w:rsid w:val="009A3D05"/>
    <w:rsid w:val="009A478C"/>
    <w:rsid w:val="009A4D9F"/>
    <w:rsid w:val="009A5907"/>
    <w:rsid w:val="009A5C42"/>
    <w:rsid w:val="009A61F3"/>
    <w:rsid w:val="009A6B3C"/>
    <w:rsid w:val="009A6F6D"/>
    <w:rsid w:val="009A705B"/>
    <w:rsid w:val="009A71A8"/>
    <w:rsid w:val="009A7584"/>
    <w:rsid w:val="009B020F"/>
    <w:rsid w:val="009B0471"/>
    <w:rsid w:val="009B07AD"/>
    <w:rsid w:val="009B1E86"/>
    <w:rsid w:val="009B2054"/>
    <w:rsid w:val="009B2E9B"/>
    <w:rsid w:val="009B3B1E"/>
    <w:rsid w:val="009B4827"/>
    <w:rsid w:val="009B49F0"/>
    <w:rsid w:val="009B4AA3"/>
    <w:rsid w:val="009B6F77"/>
    <w:rsid w:val="009B75FE"/>
    <w:rsid w:val="009B7AA3"/>
    <w:rsid w:val="009C02AD"/>
    <w:rsid w:val="009C09BB"/>
    <w:rsid w:val="009C0A58"/>
    <w:rsid w:val="009C0E23"/>
    <w:rsid w:val="009C113E"/>
    <w:rsid w:val="009C1147"/>
    <w:rsid w:val="009C1C66"/>
    <w:rsid w:val="009C4056"/>
    <w:rsid w:val="009C452C"/>
    <w:rsid w:val="009C4791"/>
    <w:rsid w:val="009C4EAF"/>
    <w:rsid w:val="009C5FEB"/>
    <w:rsid w:val="009C6AB8"/>
    <w:rsid w:val="009C728D"/>
    <w:rsid w:val="009C757C"/>
    <w:rsid w:val="009D0BC8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E36"/>
    <w:rsid w:val="009D62D3"/>
    <w:rsid w:val="009D69C4"/>
    <w:rsid w:val="009D6E6F"/>
    <w:rsid w:val="009E01BB"/>
    <w:rsid w:val="009E04A6"/>
    <w:rsid w:val="009E0A1A"/>
    <w:rsid w:val="009E0A38"/>
    <w:rsid w:val="009E3327"/>
    <w:rsid w:val="009E421A"/>
    <w:rsid w:val="009E480D"/>
    <w:rsid w:val="009E5096"/>
    <w:rsid w:val="009E5CA0"/>
    <w:rsid w:val="009E5F6B"/>
    <w:rsid w:val="009E6E67"/>
    <w:rsid w:val="009E73B5"/>
    <w:rsid w:val="009F010C"/>
    <w:rsid w:val="009F0339"/>
    <w:rsid w:val="009F060E"/>
    <w:rsid w:val="009F10C3"/>
    <w:rsid w:val="009F12B8"/>
    <w:rsid w:val="009F1E5E"/>
    <w:rsid w:val="009F22B2"/>
    <w:rsid w:val="009F240B"/>
    <w:rsid w:val="009F35E6"/>
    <w:rsid w:val="009F3A73"/>
    <w:rsid w:val="009F51D3"/>
    <w:rsid w:val="009F5E05"/>
    <w:rsid w:val="009F61A3"/>
    <w:rsid w:val="009F67E9"/>
    <w:rsid w:val="009F6C2F"/>
    <w:rsid w:val="009F79D3"/>
    <w:rsid w:val="009F7AA8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5F"/>
    <w:rsid w:val="00A02920"/>
    <w:rsid w:val="00A034A0"/>
    <w:rsid w:val="00A03CA9"/>
    <w:rsid w:val="00A059AE"/>
    <w:rsid w:val="00A066BF"/>
    <w:rsid w:val="00A06DDF"/>
    <w:rsid w:val="00A07298"/>
    <w:rsid w:val="00A077B4"/>
    <w:rsid w:val="00A102F2"/>
    <w:rsid w:val="00A108BC"/>
    <w:rsid w:val="00A10BE3"/>
    <w:rsid w:val="00A10C20"/>
    <w:rsid w:val="00A10E05"/>
    <w:rsid w:val="00A10E7A"/>
    <w:rsid w:val="00A11D0E"/>
    <w:rsid w:val="00A11DE1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A7B"/>
    <w:rsid w:val="00A20A31"/>
    <w:rsid w:val="00A20C83"/>
    <w:rsid w:val="00A210A6"/>
    <w:rsid w:val="00A213AB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314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1C1"/>
    <w:rsid w:val="00A3672C"/>
    <w:rsid w:val="00A36AF6"/>
    <w:rsid w:val="00A36B54"/>
    <w:rsid w:val="00A36FEC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3292"/>
    <w:rsid w:val="00A433CE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50B7F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35EE"/>
    <w:rsid w:val="00A538FC"/>
    <w:rsid w:val="00A54095"/>
    <w:rsid w:val="00A5413F"/>
    <w:rsid w:val="00A55668"/>
    <w:rsid w:val="00A55BB8"/>
    <w:rsid w:val="00A5765B"/>
    <w:rsid w:val="00A579D8"/>
    <w:rsid w:val="00A57A11"/>
    <w:rsid w:val="00A57C8E"/>
    <w:rsid w:val="00A604D9"/>
    <w:rsid w:val="00A6093D"/>
    <w:rsid w:val="00A60BA0"/>
    <w:rsid w:val="00A60D7B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52BE"/>
    <w:rsid w:val="00A75F3D"/>
    <w:rsid w:val="00A76148"/>
    <w:rsid w:val="00A76518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91D"/>
    <w:rsid w:val="00A84C75"/>
    <w:rsid w:val="00A850EA"/>
    <w:rsid w:val="00A860AF"/>
    <w:rsid w:val="00A871F5"/>
    <w:rsid w:val="00A87958"/>
    <w:rsid w:val="00A879B2"/>
    <w:rsid w:val="00A87E15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60A"/>
    <w:rsid w:val="00A96EA1"/>
    <w:rsid w:val="00A9707E"/>
    <w:rsid w:val="00A97317"/>
    <w:rsid w:val="00AA0FD9"/>
    <w:rsid w:val="00AA1087"/>
    <w:rsid w:val="00AA1634"/>
    <w:rsid w:val="00AA1F00"/>
    <w:rsid w:val="00AA2608"/>
    <w:rsid w:val="00AA263A"/>
    <w:rsid w:val="00AA2928"/>
    <w:rsid w:val="00AA361B"/>
    <w:rsid w:val="00AA3E92"/>
    <w:rsid w:val="00AA4FC4"/>
    <w:rsid w:val="00AA559F"/>
    <w:rsid w:val="00AA55CF"/>
    <w:rsid w:val="00AA5ACA"/>
    <w:rsid w:val="00AA5C64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44A5"/>
    <w:rsid w:val="00AB58F6"/>
    <w:rsid w:val="00AB5A60"/>
    <w:rsid w:val="00AB5E09"/>
    <w:rsid w:val="00AB6125"/>
    <w:rsid w:val="00AB640A"/>
    <w:rsid w:val="00AB66FC"/>
    <w:rsid w:val="00AB69FF"/>
    <w:rsid w:val="00AB6EBE"/>
    <w:rsid w:val="00AB70E1"/>
    <w:rsid w:val="00AB73DE"/>
    <w:rsid w:val="00AB7434"/>
    <w:rsid w:val="00AB7B40"/>
    <w:rsid w:val="00AB7D4C"/>
    <w:rsid w:val="00AC0749"/>
    <w:rsid w:val="00AC1B5D"/>
    <w:rsid w:val="00AC1D9F"/>
    <w:rsid w:val="00AC201B"/>
    <w:rsid w:val="00AC2183"/>
    <w:rsid w:val="00AC227B"/>
    <w:rsid w:val="00AC3096"/>
    <w:rsid w:val="00AC35A9"/>
    <w:rsid w:val="00AC3BBB"/>
    <w:rsid w:val="00AC3CC5"/>
    <w:rsid w:val="00AC4458"/>
    <w:rsid w:val="00AC49C6"/>
    <w:rsid w:val="00AC588C"/>
    <w:rsid w:val="00AC5F42"/>
    <w:rsid w:val="00AC6A14"/>
    <w:rsid w:val="00AC6B61"/>
    <w:rsid w:val="00AC6C1A"/>
    <w:rsid w:val="00AC712D"/>
    <w:rsid w:val="00AC7502"/>
    <w:rsid w:val="00AC76A1"/>
    <w:rsid w:val="00AD0301"/>
    <w:rsid w:val="00AD03C1"/>
    <w:rsid w:val="00AD0D89"/>
    <w:rsid w:val="00AD0FB0"/>
    <w:rsid w:val="00AD1400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6CED"/>
    <w:rsid w:val="00AD71B9"/>
    <w:rsid w:val="00AE0E23"/>
    <w:rsid w:val="00AE12E1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6816"/>
    <w:rsid w:val="00AE717E"/>
    <w:rsid w:val="00AE73C6"/>
    <w:rsid w:val="00AE76EC"/>
    <w:rsid w:val="00AE77E9"/>
    <w:rsid w:val="00AE7CF5"/>
    <w:rsid w:val="00AF038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64B"/>
    <w:rsid w:val="00B02B96"/>
    <w:rsid w:val="00B02CEF"/>
    <w:rsid w:val="00B03834"/>
    <w:rsid w:val="00B03D9E"/>
    <w:rsid w:val="00B03F09"/>
    <w:rsid w:val="00B049B9"/>
    <w:rsid w:val="00B05205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4274"/>
    <w:rsid w:val="00B15097"/>
    <w:rsid w:val="00B15983"/>
    <w:rsid w:val="00B15A0D"/>
    <w:rsid w:val="00B16F00"/>
    <w:rsid w:val="00B1757B"/>
    <w:rsid w:val="00B1786E"/>
    <w:rsid w:val="00B178FE"/>
    <w:rsid w:val="00B209AB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3848"/>
    <w:rsid w:val="00B33B31"/>
    <w:rsid w:val="00B33F47"/>
    <w:rsid w:val="00B34281"/>
    <w:rsid w:val="00B34455"/>
    <w:rsid w:val="00B346F6"/>
    <w:rsid w:val="00B34B1A"/>
    <w:rsid w:val="00B34DBE"/>
    <w:rsid w:val="00B35F26"/>
    <w:rsid w:val="00B364F0"/>
    <w:rsid w:val="00B366CB"/>
    <w:rsid w:val="00B3703E"/>
    <w:rsid w:val="00B37A29"/>
    <w:rsid w:val="00B40EA9"/>
    <w:rsid w:val="00B415F2"/>
    <w:rsid w:val="00B41D57"/>
    <w:rsid w:val="00B41F16"/>
    <w:rsid w:val="00B4239C"/>
    <w:rsid w:val="00B4290E"/>
    <w:rsid w:val="00B42F42"/>
    <w:rsid w:val="00B4341F"/>
    <w:rsid w:val="00B439E4"/>
    <w:rsid w:val="00B43E5F"/>
    <w:rsid w:val="00B43E6D"/>
    <w:rsid w:val="00B44028"/>
    <w:rsid w:val="00B442B6"/>
    <w:rsid w:val="00B45AFA"/>
    <w:rsid w:val="00B45AFC"/>
    <w:rsid w:val="00B46E08"/>
    <w:rsid w:val="00B478C6"/>
    <w:rsid w:val="00B478C9"/>
    <w:rsid w:val="00B4796B"/>
    <w:rsid w:val="00B50164"/>
    <w:rsid w:val="00B5065E"/>
    <w:rsid w:val="00B50FA0"/>
    <w:rsid w:val="00B51150"/>
    <w:rsid w:val="00B51990"/>
    <w:rsid w:val="00B52742"/>
    <w:rsid w:val="00B52AEF"/>
    <w:rsid w:val="00B52B0C"/>
    <w:rsid w:val="00B534BF"/>
    <w:rsid w:val="00B5352B"/>
    <w:rsid w:val="00B538CF"/>
    <w:rsid w:val="00B53BFA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60500"/>
    <w:rsid w:val="00B616C6"/>
    <w:rsid w:val="00B6212F"/>
    <w:rsid w:val="00B62AA3"/>
    <w:rsid w:val="00B63141"/>
    <w:rsid w:val="00B639F3"/>
    <w:rsid w:val="00B63A96"/>
    <w:rsid w:val="00B63CA3"/>
    <w:rsid w:val="00B63CDF"/>
    <w:rsid w:val="00B6461A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4FD"/>
    <w:rsid w:val="00B6669D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D07"/>
    <w:rsid w:val="00B81550"/>
    <w:rsid w:val="00B81A76"/>
    <w:rsid w:val="00B81FEA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CBD"/>
    <w:rsid w:val="00B91194"/>
    <w:rsid w:val="00B9120C"/>
    <w:rsid w:val="00B930E1"/>
    <w:rsid w:val="00B93177"/>
    <w:rsid w:val="00B931FE"/>
    <w:rsid w:val="00B9390A"/>
    <w:rsid w:val="00B94A8F"/>
    <w:rsid w:val="00B962CB"/>
    <w:rsid w:val="00B967A4"/>
    <w:rsid w:val="00B96AF3"/>
    <w:rsid w:val="00B96BA6"/>
    <w:rsid w:val="00B96BFD"/>
    <w:rsid w:val="00B97806"/>
    <w:rsid w:val="00B97AD0"/>
    <w:rsid w:val="00B97ADD"/>
    <w:rsid w:val="00BA00D2"/>
    <w:rsid w:val="00BA01CD"/>
    <w:rsid w:val="00BA083A"/>
    <w:rsid w:val="00BA09A1"/>
    <w:rsid w:val="00BA0C79"/>
    <w:rsid w:val="00BA0F43"/>
    <w:rsid w:val="00BA0F52"/>
    <w:rsid w:val="00BA2321"/>
    <w:rsid w:val="00BA2C5D"/>
    <w:rsid w:val="00BA3486"/>
    <w:rsid w:val="00BA37A7"/>
    <w:rsid w:val="00BA38F5"/>
    <w:rsid w:val="00BA3D6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B06A9"/>
    <w:rsid w:val="00BB126C"/>
    <w:rsid w:val="00BB13A6"/>
    <w:rsid w:val="00BB1F9B"/>
    <w:rsid w:val="00BB29A3"/>
    <w:rsid w:val="00BB2F8A"/>
    <w:rsid w:val="00BB38B9"/>
    <w:rsid w:val="00BB3BA0"/>
    <w:rsid w:val="00BB4409"/>
    <w:rsid w:val="00BB49C5"/>
    <w:rsid w:val="00BB572F"/>
    <w:rsid w:val="00BB59A2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C02EE"/>
    <w:rsid w:val="00BC0BA5"/>
    <w:rsid w:val="00BC0E77"/>
    <w:rsid w:val="00BC18EF"/>
    <w:rsid w:val="00BC1BA0"/>
    <w:rsid w:val="00BC2474"/>
    <w:rsid w:val="00BC3CD6"/>
    <w:rsid w:val="00BC49A0"/>
    <w:rsid w:val="00BC4B97"/>
    <w:rsid w:val="00BC4D2F"/>
    <w:rsid w:val="00BC58CA"/>
    <w:rsid w:val="00BC5E24"/>
    <w:rsid w:val="00BC611F"/>
    <w:rsid w:val="00BC62BE"/>
    <w:rsid w:val="00BC71DD"/>
    <w:rsid w:val="00BC7385"/>
    <w:rsid w:val="00BC7B79"/>
    <w:rsid w:val="00BD07B4"/>
    <w:rsid w:val="00BD0C69"/>
    <w:rsid w:val="00BD15A1"/>
    <w:rsid w:val="00BD1F86"/>
    <w:rsid w:val="00BD3262"/>
    <w:rsid w:val="00BD41FC"/>
    <w:rsid w:val="00BD4671"/>
    <w:rsid w:val="00BD478C"/>
    <w:rsid w:val="00BD4A99"/>
    <w:rsid w:val="00BD5AF2"/>
    <w:rsid w:val="00BD643F"/>
    <w:rsid w:val="00BD72BF"/>
    <w:rsid w:val="00BD7BC8"/>
    <w:rsid w:val="00BD7EE4"/>
    <w:rsid w:val="00BD7EE5"/>
    <w:rsid w:val="00BE0AA1"/>
    <w:rsid w:val="00BE102E"/>
    <w:rsid w:val="00BE10B6"/>
    <w:rsid w:val="00BE1804"/>
    <w:rsid w:val="00BE1AD7"/>
    <w:rsid w:val="00BE1CF0"/>
    <w:rsid w:val="00BE223D"/>
    <w:rsid w:val="00BE2BBD"/>
    <w:rsid w:val="00BE2BF7"/>
    <w:rsid w:val="00BE2CA1"/>
    <w:rsid w:val="00BE3864"/>
    <w:rsid w:val="00BE38C8"/>
    <w:rsid w:val="00BE40B2"/>
    <w:rsid w:val="00BE4242"/>
    <w:rsid w:val="00BE4377"/>
    <w:rsid w:val="00BE4857"/>
    <w:rsid w:val="00BE4F81"/>
    <w:rsid w:val="00BE602A"/>
    <w:rsid w:val="00BE74D4"/>
    <w:rsid w:val="00BE7FAA"/>
    <w:rsid w:val="00BF06EF"/>
    <w:rsid w:val="00BF13A4"/>
    <w:rsid w:val="00BF2CD8"/>
    <w:rsid w:val="00BF2DA4"/>
    <w:rsid w:val="00BF353B"/>
    <w:rsid w:val="00BF4A55"/>
    <w:rsid w:val="00BF55D0"/>
    <w:rsid w:val="00BF7130"/>
    <w:rsid w:val="00BF793B"/>
    <w:rsid w:val="00BF799E"/>
    <w:rsid w:val="00C00D96"/>
    <w:rsid w:val="00C00E7E"/>
    <w:rsid w:val="00C01B58"/>
    <w:rsid w:val="00C02327"/>
    <w:rsid w:val="00C03237"/>
    <w:rsid w:val="00C03D90"/>
    <w:rsid w:val="00C03F15"/>
    <w:rsid w:val="00C04655"/>
    <w:rsid w:val="00C04744"/>
    <w:rsid w:val="00C04DFD"/>
    <w:rsid w:val="00C04E92"/>
    <w:rsid w:val="00C05593"/>
    <w:rsid w:val="00C055BB"/>
    <w:rsid w:val="00C05C64"/>
    <w:rsid w:val="00C06137"/>
    <w:rsid w:val="00C0634C"/>
    <w:rsid w:val="00C06796"/>
    <w:rsid w:val="00C06A2C"/>
    <w:rsid w:val="00C06BC0"/>
    <w:rsid w:val="00C077C2"/>
    <w:rsid w:val="00C07ADC"/>
    <w:rsid w:val="00C119EB"/>
    <w:rsid w:val="00C11D2D"/>
    <w:rsid w:val="00C12254"/>
    <w:rsid w:val="00C12402"/>
    <w:rsid w:val="00C12AE3"/>
    <w:rsid w:val="00C12F9D"/>
    <w:rsid w:val="00C1315D"/>
    <w:rsid w:val="00C14B14"/>
    <w:rsid w:val="00C1567D"/>
    <w:rsid w:val="00C15B4A"/>
    <w:rsid w:val="00C161D6"/>
    <w:rsid w:val="00C164D4"/>
    <w:rsid w:val="00C16523"/>
    <w:rsid w:val="00C1685F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F01"/>
    <w:rsid w:val="00C25F96"/>
    <w:rsid w:val="00C26527"/>
    <w:rsid w:val="00C26D1A"/>
    <w:rsid w:val="00C27D8C"/>
    <w:rsid w:val="00C306B8"/>
    <w:rsid w:val="00C30FCC"/>
    <w:rsid w:val="00C312BC"/>
    <w:rsid w:val="00C32484"/>
    <w:rsid w:val="00C32637"/>
    <w:rsid w:val="00C328C2"/>
    <w:rsid w:val="00C3290A"/>
    <w:rsid w:val="00C32E45"/>
    <w:rsid w:val="00C32EDF"/>
    <w:rsid w:val="00C330F3"/>
    <w:rsid w:val="00C338F2"/>
    <w:rsid w:val="00C34046"/>
    <w:rsid w:val="00C34450"/>
    <w:rsid w:val="00C34644"/>
    <w:rsid w:val="00C34647"/>
    <w:rsid w:val="00C34CA3"/>
    <w:rsid w:val="00C35867"/>
    <w:rsid w:val="00C36027"/>
    <w:rsid w:val="00C36410"/>
    <w:rsid w:val="00C36C57"/>
    <w:rsid w:val="00C37155"/>
    <w:rsid w:val="00C371E5"/>
    <w:rsid w:val="00C40860"/>
    <w:rsid w:val="00C40CCC"/>
    <w:rsid w:val="00C41253"/>
    <w:rsid w:val="00C4168E"/>
    <w:rsid w:val="00C426D8"/>
    <w:rsid w:val="00C440A9"/>
    <w:rsid w:val="00C4440D"/>
    <w:rsid w:val="00C44508"/>
    <w:rsid w:val="00C454B4"/>
    <w:rsid w:val="00C45523"/>
    <w:rsid w:val="00C4552E"/>
    <w:rsid w:val="00C4576A"/>
    <w:rsid w:val="00C4599A"/>
    <w:rsid w:val="00C46613"/>
    <w:rsid w:val="00C46A7A"/>
    <w:rsid w:val="00C472F7"/>
    <w:rsid w:val="00C478BA"/>
    <w:rsid w:val="00C47C13"/>
    <w:rsid w:val="00C50646"/>
    <w:rsid w:val="00C507E5"/>
    <w:rsid w:val="00C51124"/>
    <w:rsid w:val="00C518A2"/>
    <w:rsid w:val="00C51B81"/>
    <w:rsid w:val="00C51BAA"/>
    <w:rsid w:val="00C51DFC"/>
    <w:rsid w:val="00C51E88"/>
    <w:rsid w:val="00C51FBA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6A1D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170"/>
    <w:rsid w:val="00C671F4"/>
    <w:rsid w:val="00C67290"/>
    <w:rsid w:val="00C677A9"/>
    <w:rsid w:val="00C67FF6"/>
    <w:rsid w:val="00C705EE"/>
    <w:rsid w:val="00C713DB"/>
    <w:rsid w:val="00C71514"/>
    <w:rsid w:val="00C71E2E"/>
    <w:rsid w:val="00C74914"/>
    <w:rsid w:val="00C74B3A"/>
    <w:rsid w:val="00C74D93"/>
    <w:rsid w:val="00C7524A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D8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639D"/>
    <w:rsid w:val="00C97C01"/>
    <w:rsid w:val="00C97E0B"/>
    <w:rsid w:val="00CA01E0"/>
    <w:rsid w:val="00CA05AA"/>
    <w:rsid w:val="00CA05E4"/>
    <w:rsid w:val="00CA0A1A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EE4"/>
    <w:rsid w:val="00CA54E7"/>
    <w:rsid w:val="00CA58DC"/>
    <w:rsid w:val="00CA5ABF"/>
    <w:rsid w:val="00CA5FAD"/>
    <w:rsid w:val="00CA644C"/>
    <w:rsid w:val="00CA68C1"/>
    <w:rsid w:val="00CA6AD8"/>
    <w:rsid w:val="00CA6AFB"/>
    <w:rsid w:val="00CA6D78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5403"/>
    <w:rsid w:val="00CB694E"/>
    <w:rsid w:val="00CB6F82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2F1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529E"/>
    <w:rsid w:val="00CE54B2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6C4"/>
    <w:rsid w:val="00CF2740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39C"/>
    <w:rsid w:val="00D00676"/>
    <w:rsid w:val="00D0112E"/>
    <w:rsid w:val="00D01717"/>
    <w:rsid w:val="00D01B68"/>
    <w:rsid w:val="00D03BE2"/>
    <w:rsid w:val="00D03FC0"/>
    <w:rsid w:val="00D04843"/>
    <w:rsid w:val="00D04A31"/>
    <w:rsid w:val="00D0679B"/>
    <w:rsid w:val="00D0695C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E8"/>
    <w:rsid w:val="00D145D9"/>
    <w:rsid w:val="00D1478C"/>
    <w:rsid w:val="00D14937"/>
    <w:rsid w:val="00D153FF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CD2"/>
    <w:rsid w:val="00D23F55"/>
    <w:rsid w:val="00D2493A"/>
    <w:rsid w:val="00D2565B"/>
    <w:rsid w:val="00D25E45"/>
    <w:rsid w:val="00D26325"/>
    <w:rsid w:val="00D26822"/>
    <w:rsid w:val="00D26D3B"/>
    <w:rsid w:val="00D27A78"/>
    <w:rsid w:val="00D27C51"/>
    <w:rsid w:val="00D3086D"/>
    <w:rsid w:val="00D30E2E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40028"/>
    <w:rsid w:val="00D4149E"/>
    <w:rsid w:val="00D414ED"/>
    <w:rsid w:val="00D415AD"/>
    <w:rsid w:val="00D42254"/>
    <w:rsid w:val="00D42303"/>
    <w:rsid w:val="00D425B9"/>
    <w:rsid w:val="00D42704"/>
    <w:rsid w:val="00D42DDD"/>
    <w:rsid w:val="00D432FD"/>
    <w:rsid w:val="00D4427C"/>
    <w:rsid w:val="00D446B2"/>
    <w:rsid w:val="00D44797"/>
    <w:rsid w:val="00D44CE2"/>
    <w:rsid w:val="00D4534B"/>
    <w:rsid w:val="00D45574"/>
    <w:rsid w:val="00D45AF2"/>
    <w:rsid w:val="00D45D06"/>
    <w:rsid w:val="00D466B7"/>
    <w:rsid w:val="00D46745"/>
    <w:rsid w:val="00D47370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E24"/>
    <w:rsid w:val="00D51F52"/>
    <w:rsid w:val="00D51F98"/>
    <w:rsid w:val="00D5227B"/>
    <w:rsid w:val="00D53507"/>
    <w:rsid w:val="00D54106"/>
    <w:rsid w:val="00D54174"/>
    <w:rsid w:val="00D54CE5"/>
    <w:rsid w:val="00D55555"/>
    <w:rsid w:val="00D558EB"/>
    <w:rsid w:val="00D563E6"/>
    <w:rsid w:val="00D566B9"/>
    <w:rsid w:val="00D5699B"/>
    <w:rsid w:val="00D56A3F"/>
    <w:rsid w:val="00D575D6"/>
    <w:rsid w:val="00D600B5"/>
    <w:rsid w:val="00D617B1"/>
    <w:rsid w:val="00D61FFC"/>
    <w:rsid w:val="00D62E88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C1C"/>
    <w:rsid w:val="00D801F5"/>
    <w:rsid w:val="00D8051B"/>
    <w:rsid w:val="00D80FAF"/>
    <w:rsid w:val="00D810D3"/>
    <w:rsid w:val="00D814FF"/>
    <w:rsid w:val="00D815FC"/>
    <w:rsid w:val="00D81BF6"/>
    <w:rsid w:val="00D81C58"/>
    <w:rsid w:val="00D81C66"/>
    <w:rsid w:val="00D82471"/>
    <w:rsid w:val="00D82662"/>
    <w:rsid w:val="00D83F39"/>
    <w:rsid w:val="00D84923"/>
    <w:rsid w:val="00D84C4E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5882"/>
    <w:rsid w:val="00D95E7F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87D"/>
    <w:rsid w:val="00DA4522"/>
    <w:rsid w:val="00DA4D32"/>
    <w:rsid w:val="00DA5338"/>
    <w:rsid w:val="00DA53E0"/>
    <w:rsid w:val="00DA5D84"/>
    <w:rsid w:val="00DA69A2"/>
    <w:rsid w:val="00DA6B0E"/>
    <w:rsid w:val="00DA7215"/>
    <w:rsid w:val="00DA7C0E"/>
    <w:rsid w:val="00DA7D6B"/>
    <w:rsid w:val="00DB089C"/>
    <w:rsid w:val="00DB121F"/>
    <w:rsid w:val="00DB2C56"/>
    <w:rsid w:val="00DB2E8C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5E6"/>
    <w:rsid w:val="00DC00BB"/>
    <w:rsid w:val="00DC0431"/>
    <w:rsid w:val="00DC0686"/>
    <w:rsid w:val="00DC07FA"/>
    <w:rsid w:val="00DC0AEC"/>
    <w:rsid w:val="00DC14A8"/>
    <w:rsid w:val="00DC2384"/>
    <w:rsid w:val="00DC2B93"/>
    <w:rsid w:val="00DC2BCC"/>
    <w:rsid w:val="00DC399A"/>
    <w:rsid w:val="00DC40E5"/>
    <w:rsid w:val="00DC5210"/>
    <w:rsid w:val="00DC645B"/>
    <w:rsid w:val="00DC65E3"/>
    <w:rsid w:val="00DC6AA2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360"/>
    <w:rsid w:val="00DE04EA"/>
    <w:rsid w:val="00DE0BDB"/>
    <w:rsid w:val="00DE1029"/>
    <w:rsid w:val="00DE139C"/>
    <w:rsid w:val="00DE1B0E"/>
    <w:rsid w:val="00DE2977"/>
    <w:rsid w:val="00DE2A6A"/>
    <w:rsid w:val="00DE3C32"/>
    <w:rsid w:val="00DE409A"/>
    <w:rsid w:val="00DE47D9"/>
    <w:rsid w:val="00DE5269"/>
    <w:rsid w:val="00DE5AB1"/>
    <w:rsid w:val="00DE5B20"/>
    <w:rsid w:val="00DE5F89"/>
    <w:rsid w:val="00DE6907"/>
    <w:rsid w:val="00DE7216"/>
    <w:rsid w:val="00DF0172"/>
    <w:rsid w:val="00DF0A29"/>
    <w:rsid w:val="00DF0AE5"/>
    <w:rsid w:val="00DF164C"/>
    <w:rsid w:val="00DF1A17"/>
    <w:rsid w:val="00DF20E2"/>
    <w:rsid w:val="00DF2C44"/>
    <w:rsid w:val="00DF2E7F"/>
    <w:rsid w:val="00DF3045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283D"/>
    <w:rsid w:val="00E0391C"/>
    <w:rsid w:val="00E040B5"/>
    <w:rsid w:val="00E046E5"/>
    <w:rsid w:val="00E04BF2"/>
    <w:rsid w:val="00E04EB7"/>
    <w:rsid w:val="00E05736"/>
    <w:rsid w:val="00E06005"/>
    <w:rsid w:val="00E06378"/>
    <w:rsid w:val="00E06529"/>
    <w:rsid w:val="00E0698D"/>
    <w:rsid w:val="00E06B19"/>
    <w:rsid w:val="00E06B1D"/>
    <w:rsid w:val="00E06B59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D0D"/>
    <w:rsid w:val="00E12F33"/>
    <w:rsid w:val="00E13739"/>
    <w:rsid w:val="00E1448C"/>
    <w:rsid w:val="00E145CF"/>
    <w:rsid w:val="00E14823"/>
    <w:rsid w:val="00E154E6"/>
    <w:rsid w:val="00E159FD"/>
    <w:rsid w:val="00E16260"/>
    <w:rsid w:val="00E166BE"/>
    <w:rsid w:val="00E16B28"/>
    <w:rsid w:val="00E205CF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284"/>
    <w:rsid w:val="00E24BC7"/>
    <w:rsid w:val="00E24F5B"/>
    <w:rsid w:val="00E25A60"/>
    <w:rsid w:val="00E25AF0"/>
    <w:rsid w:val="00E2715E"/>
    <w:rsid w:val="00E27881"/>
    <w:rsid w:val="00E317B0"/>
    <w:rsid w:val="00E32C8E"/>
    <w:rsid w:val="00E3314C"/>
    <w:rsid w:val="00E3440C"/>
    <w:rsid w:val="00E34E5E"/>
    <w:rsid w:val="00E35AAE"/>
    <w:rsid w:val="00E35DCA"/>
    <w:rsid w:val="00E361BB"/>
    <w:rsid w:val="00E36843"/>
    <w:rsid w:val="00E370E8"/>
    <w:rsid w:val="00E371C7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4D3E"/>
    <w:rsid w:val="00E45284"/>
    <w:rsid w:val="00E455B2"/>
    <w:rsid w:val="00E45853"/>
    <w:rsid w:val="00E47F5D"/>
    <w:rsid w:val="00E5006C"/>
    <w:rsid w:val="00E516D1"/>
    <w:rsid w:val="00E52301"/>
    <w:rsid w:val="00E53895"/>
    <w:rsid w:val="00E5477C"/>
    <w:rsid w:val="00E54833"/>
    <w:rsid w:val="00E548CB"/>
    <w:rsid w:val="00E548F9"/>
    <w:rsid w:val="00E54A0A"/>
    <w:rsid w:val="00E54AE3"/>
    <w:rsid w:val="00E55AEA"/>
    <w:rsid w:val="00E55DAC"/>
    <w:rsid w:val="00E56B03"/>
    <w:rsid w:val="00E60426"/>
    <w:rsid w:val="00E6212E"/>
    <w:rsid w:val="00E62609"/>
    <w:rsid w:val="00E629A8"/>
    <w:rsid w:val="00E62F14"/>
    <w:rsid w:val="00E632A4"/>
    <w:rsid w:val="00E63D8B"/>
    <w:rsid w:val="00E64366"/>
    <w:rsid w:val="00E644B9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DD0"/>
    <w:rsid w:val="00E72EFC"/>
    <w:rsid w:val="00E73298"/>
    <w:rsid w:val="00E73F71"/>
    <w:rsid w:val="00E73FBA"/>
    <w:rsid w:val="00E74548"/>
    <w:rsid w:val="00E74895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0853"/>
    <w:rsid w:val="00E81366"/>
    <w:rsid w:val="00E8165F"/>
    <w:rsid w:val="00E822DC"/>
    <w:rsid w:val="00E83860"/>
    <w:rsid w:val="00E848FB"/>
    <w:rsid w:val="00E84BA3"/>
    <w:rsid w:val="00E84CC1"/>
    <w:rsid w:val="00E84F26"/>
    <w:rsid w:val="00E850EB"/>
    <w:rsid w:val="00E853BA"/>
    <w:rsid w:val="00E85512"/>
    <w:rsid w:val="00E855D8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432A"/>
    <w:rsid w:val="00E9476A"/>
    <w:rsid w:val="00E949FF"/>
    <w:rsid w:val="00E94DA4"/>
    <w:rsid w:val="00E94E9C"/>
    <w:rsid w:val="00E952A4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2341"/>
    <w:rsid w:val="00EA24D1"/>
    <w:rsid w:val="00EA38FE"/>
    <w:rsid w:val="00EA41A7"/>
    <w:rsid w:val="00EA6007"/>
    <w:rsid w:val="00EA60C1"/>
    <w:rsid w:val="00EA6144"/>
    <w:rsid w:val="00EA6306"/>
    <w:rsid w:val="00EA6BAA"/>
    <w:rsid w:val="00EA6DA4"/>
    <w:rsid w:val="00EA6FC8"/>
    <w:rsid w:val="00EA72C8"/>
    <w:rsid w:val="00EA78A1"/>
    <w:rsid w:val="00EA7D35"/>
    <w:rsid w:val="00EB010D"/>
    <w:rsid w:val="00EB02D0"/>
    <w:rsid w:val="00EB0321"/>
    <w:rsid w:val="00EB0AB8"/>
    <w:rsid w:val="00EB0E45"/>
    <w:rsid w:val="00EB12C1"/>
    <w:rsid w:val="00EB135C"/>
    <w:rsid w:val="00EB19EF"/>
    <w:rsid w:val="00EB1BD0"/>
    <w:rsid w:val="00EB243C"/>
    <w:rsid w:val="00EB258C"/>
    <w:rsid w:val="00EB272B"/>
    <w:rsid w:val="00EB281F"/>
    <w:rsid w:val="00EB2FB1"/>
    <w:rsid w:val="00EB358F"/>
    <w:rsid w:val="00EB35DB"/>
    <w:rsid w:val="00EB3888"/>
    <w:rsid w:val="00EB448E"/>
    <w:rsid w:val="00EB4A37"/>
    <w:rsid w:val="00EB4BDC"/>
    <w:rsid w:val="00EB4C39"/>
    <w:rsid w:val="00EB4F6F"/>
    <w:rsid w:val="00EB574D"/>
    <w:rsid w:val="00EB58CE"/>
    <w:rsid w:val="00EB6474"/>
    <w:rsid w:val="00EC151C"/>
    <w:rsid w:val="00EC1AB3"/>
    <w:rsid w:val="00EC1B63"/>
    <w:rsid w:val="00EC1C7C"/>
    <w:rsid w:val="00EC1C8E"/>
    <w:rsid w:val="00EC1FC5"/>
    <w:rsid w:val="00EC2B32"/>
    <w:rsid w:val="00EC3675"/>
    <w:rsid w:val="00EC449C"/>
    <w:rsid w:val="00EC4A82"/>
    <w:rsid w:val="00EC5531"/>
    <w:rsid w:val="00EC58F2"/>
    <w:rsid w:val="00EC593D"/>
    <w:rsid w:val="00EC5A9D"/>
    <w:rsid w:val="00EC5BD6"/>
    <w:rsid w:val="00EC6D18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4676"/>
    <w:rsid w:val="00ED4CC4"/>
    <w:rsid w:val="00ED6C64"/>
    <w:rsid w:val="00ED7312"/>
    <w:rsid w:val="00ED77E9"/>
    <w:rsid w:val="00ED7D78"/>
    <w:rsid w:val="00EE0408"/>
    <w:rsid w:val="00EE095E"/>
    <w:rsid w:val="00EE15BA"/>
    <w:rsid w:val="00EE1D74"/>
    <w:rsid w:val="00EE2205"/>
    <w:rsid w:val="00EE2524"/>
    <w:rsid w:val="00EE3CCD"/>
    <w:rsid w:val="00EE3EF9"/>
    <w:rsid w:val="00EE4643"/>
    <w:rsid w:val="00EE4EF6"/>
    <w:rsid w:val="00EE51E4"/>
    <w:rsid w:val="00EE5D97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BF"/>
    <w:rsid w:val="00EF2D2F"/>
    <w:rsid w:val="00EF31FF"/>
    <w:rsid w:val="00EF362E"/>
    <w:rsid w:val="00EF391F"/>
    <w:rsid w:val="00EF40B9"/>
    <w:rsid w:val="00EF474F"/>
    <w:rsid w:val="00EF47A5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1572"/>
    <w:rsid w:val="00F027E7"/>
    <w:rsid w:val="00F02BCD"/>
    <w:rsid w:val="00F03A7F"/>
    <w:rsid w:val="00F04931"/>
    <w:rsid w:val="00F04F87"/>
    <w:rsid w:val="00F055D0"/>
    <w:rsid w:val="00F05A0D"/>
    <w:rsid w:val="00F05C5C"/>
    <w:rsid w:val="00F05E86"/>
    <w:rsid w:val="00F060CC"/>
    <w:rsid w:val="00F061E0"/>
    <w:rsid w:val="00F06B83"/>
    <w:rsid w:val="00F078FA"/>
    <w:rsid w:val="00F07AE6"/>
    <w:rsid w:val="00F07CDC"/>
    <w:rsid w:val="00F07E22"/>
    <w:rsid w:val="00F102E5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57E3"/>
    <w:rsid w:val="00F15930"/>
    <w:rsid w:val="00F16538"/>
    <w:rsid w:val="00F16541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1930"/>
    <w:rsid w:val="00F22722"/>
    <w:rsid w:val="00F22BA7"/>
    <w:rsid w:val="00F22D47"/>
    <w:rsid w:val="00F23D37"/>
    <w:rsid w:val="00F2452A"/>
    <w:rsid w:val="00F24635"/>
    <w:rsid w:val="00F2478E"/>
    <w:rsid w:val="00F2490D"/>
    <w:rsid w:val="00F24C14"/>
    <w:rsid w:val="00F24C99"/>
    <w:rsid w:val="00F24D04"/>
    <w:rsid w:val="00F25BD9"/>
    <w:rsid w:val="00F260BD"/>
    <w:rsid w:val="00F26510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165"/>
    <w:rsid w:val="00F32737"/>
    <w:rsid w:val="00F3360E"/>
    <w:rsid w:val="00F344CF"/>
    <w:rsid w:val="00F35A03"/>
    <w:rsid w:val="00F35A05"/>
    <w:rsid w:val="00F35FC3"/>
    <w:rsid w:val="00F3619D"/>
    <w:rsid w:val="00F36919"/>
    <w:rsid w:val="00F36A71"/>
    <w:rsid w:val="00F3737F"/>
    <w:rsid w:val="00F37672"/>
    <w:rsid w:val="00F376DA"/>
    <w:rsid w:val="00F408C6"/>
    <w:rsid w:val="00F409A2"/>
    <w:rsid w:val="00F413D3"/>
    <w:rsid w:val="00F41CAF"/>
    <w:rsid w:val="00F42046"/>
    <w:rsid w:val="00F4246F"/>
    <w:rsid w:val="00F42AFA"/>
    <w:rsid w:val="00F42CFA"/>
    <w:rsid w:val="00F44758"/>
    <w:rsid w:val="00F449DB"/>
    <w:rsid w:val="00F44A89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3052"/>
    <w:rsid w:val="00F537FA"/>
    <w:rsid w:val="00F5398D"/>
    <w:rsid w:val="00F54607"/>
    <w:rsid w:val="00F54A96"/>
    <w:rsid w:val="00F54E1A"/>
    <w:rsid w:val="00F55CB3"/>
    <w:rsid w:val="00F55F34"/>
    <w:rsid w:val="00F560A9"/>
    <w:rsid w:val="00F560FD"/>
    <w:rsid w:val="00F572B1"/>
    <w:rsid w:val="00F579FC"/>
    <w:rsid w:val="00F57E06"/>
    <w:rsid w:val="00F60901"/>
    <w:rsid w:val="00F612CC"/>
    <w:rsid w:val="00F61797"/>
    <w:rsid w:val="00F618DD"/>
    <w:rsid w:val="00F63477"/>
    <w:rsid w:val="00F63759"/>
    <w:rsid w:val="00F63DC5"/>
    <w:rsid w:val="00F64645"/>
    <w:rsid w:val="00F64E9E"/>
    <w:rsid w:val="00F65A04"/>
    <w:rsid w:val="00F65C3E"/>
    <w:rsid w:val="00F6735C"/>
    <w:rsid w:val="00F674ED"/>
    <w:rsid w:val="00F70BEC"/>
    <w:rsid w:val="00F7116B"/>
    <w:rsid w:val="00F71856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6562"/>
    <w:rsid w:val="00F76809"/>
    <w:rsid w:val="00F77565"/>
    <w:rsid w:val="00F77BE6"/>
    <w:rsid w:val="00F77F63"/>
    <w:rsid w:val="00F814EB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715B"/>
    <w:rsid w:val="00F87911"/>
    <w:rsid w:val="00F87C01"/>
    <w:rsid w:val="00F900E6"/>
    <w:rsid w:val="00F901F2"/>
    <w:rsid w:val="00F90EB5"/>
    <w:rsid w:val="00F91812"/>
    <w:rsid w:val="00F91D00"/>
    <w:rsid w:val="00F91E49"/>
    <w:rsid w:val="00F92085"/>
    <w:rsid w:val="00F93054"/>
    <w:rsid w:val="00F931DB"/>
    <w:rsid w:val="00F935E4"/>
    <w:rsid w:val="00F93948"/>
    <w:rsid w:val="00F94C9E"/>
    <w:rsid w:val="00F95107"/>
    <w:rsid w:val="00F9512C"/>
    <w:rsid w:val="00F951D6"/>
    <w:rsid w:val="00F95D00"/>
    <w:rsid w:val="00F96037"/>
    <w:rsid w:val="00F960E1"/>
    <w:rsid w:val="00F96144"/>
    <w:rsid w:val="00F96379"/>
    <w:rsid w:val="00F965D7"/>
    <w:rsid w:val="00F968F6"/>
    <w:rsid w:val="00F971A8"/>
    <w:rsid w:val="00F97C3C"/>
    <w:rsid w:val="00F97C8E"/>
    <w:rsid w:val="00FA0831"/>
    <w:rsid w:val="00FA0D4A"/>
    <w:rsid w:val="00FA0E1F"/>
    <w:rsid w:val="00FA0F50"/>
    <w:rsid w:val="00FA1C78"/>
    <w:rsid w:val="00FA1E02"/>
    <w:rsid w:val="00FA1E5B"/>
    <w:rsid w:val="00FA4701"/>
    <w:rsid w:val="00FA4E6B"/>
    <w:rsid w:val="00FA619D"/>
    <w:rsid w:val="00FA63D9"/>
    <w:rsid w:val="00FA65BB"/>
    <w:rsid w:val="00FA692D"/>
    <w:rsid w:val="00FA69DC"/>
    <w:rsid w:val="00FA71CB"/>
    <w:rsid w:val="00FA757C"/>
    <w:rsid w:val="00FA7B87"/>
    <w:rsid w:val="00FB0D46"/>
    <w:rsid w:val="00FB1765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BB5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104F"/>
    <w:rsid w:val="00FD1FBA"/>
    <w:rsid w:val="00FD233B"/>
    <w:rsid w:val="00FD24FD"/>
    <w:rsid w:val="00FD2B02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287"/>
    <w:rsid w:val="00FF26B5"/>
    <w:rsid w:val="00FF2C07"/>
    <w:rsid w:val="00FF2C25"/>
    <w:rsid w:val="00FF2FB3"/>
    <w:rsid w:val="00FF3AB0"/>
    <w:rsid w:val="00FF3F77"/>
    <w:rsid w:val="00FF4143"/>
    <w:rsid w:val="00FF4B07"/>
    <w:rsid w:val="00FF6116"/>
    <w:rsid w:val="00FF6580"/>
    <w:rsid w:val="00FF65FC"/>
    <w:rsid w:val="00FF6B90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0107C-D1C6-48A1-B6D6-4AEB57FDE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1550</TotalTime>
  <Pages>2</Pages>
  <Words>406</Words>
  <Characters>1660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219</cp:revision>
  <cp:lastPrinted>2021-05-15T10:15:00Z</cp:lastPrinted>
  <dcterms:created xsi:type="dcterms:W3CDTF">2021-05-04T10:27:00Z</dcterms:created>
  <dcterms:modified xsi:type="dcterms:W3CDTF">2021-05-15T11:53:00Z</dcterms:modified>
</cp:coreProperties>
</file>