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4F7F0" w14:textId="77777777" w:rsidR="00396236" w:rsidRPr="000D623A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GoBack"/>
      <w:bookmarkEnd w:id="0"/>
      <w:r w:rsidRPr="000D623A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564891A5" w14:textId="77777777" w:rsidR="00396236" w:rsidRPr="000D623A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E04EB7" w:rsidRPr="000D623A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39085084" w14:textId="77777777" w:rsidR="00396236" w:rsidRPr="000D623A" w:rsidRDefault="00396236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60" w:lineRule="exact"/>
        <w:ind w:right="3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0D623A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0D62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0C3EEB" w:rsidRPr="000D623A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33744B" w:rsidRPr="000D623A">
        <w:rPr>
          <w:rFonts w:asciiTheme="majorBidi" w:hAnsiTheme="majorBidi" w:cstheme="majorBidi"/>
          <w:b/>
          <w:bCs/>
          <w:sz w:val="32"/>
          <w:szCs w:val="32"/>
        </w:rPr>
        <w:t>4</w:t>
      </w:r>
    </w:p>
    <w:p w14:paraId="0F05AF2C" w14:textId="77777777" w:rsidR="00A16885" w:rsidRPr="000D623A" w:rsidRDefault="00A16885" w:rsidP="00374A1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81DEEF1" w14:textId="77777777" w:rsidR="00F17D9F" w:rsidRPr="000D623A" w:rsidRDefault="00DB4D95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A6632B"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632B" w:rsidRPr="000D623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5F648A16" w14:textId="77777777" w:rsidR="00A6632B" w:rsidRPr="000D623A" w:rsidRDefault="00A6632B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0D623A">
        <w:rPr>
          <w:rFonts w:ascii="Angsana New" w:hAnsi="Angsana New"/>
        </w:rPr>
        <w:tab/>
        <w:t>1.1</w:t>
      </w:r>
      <w:r w:rsidR="009A1562" w:rsidRPr="000D623A">
        <w:rPr>
          <w:rFonts w:ascii="Angsana New" w:hAnsi="Angsana New"/>
        </w:rPr>
        <w:t xml:space="preserve"> </w:t>
      </w:r>
      <w:r w:rsidR="00D53507" w:rsidRPr="000D623A">
        <w:rPr>
          <w:rFonts w:ascii="Angsana New" w:hAnsi="Angsana New"/>
        </w:rPr>
        <w:tab/>
      </w:r>
      <w:r w:rsidRPr="000D623A">
        <w:rPr>
          <w:rFonts w:ascii="Angsana New" w:hAnsi="Angsana New"/>
          <w:cs/>
        </w:rPr>
        <w:t>สถานะของบริษัท</w:t>
      </w:r>
    </w:p>
    <w:p w14:paraId="2F125578" w14:textId="77777777" w:rsidR="002108ED" w:rsidRPr="000D623A" w:rsidRDefault="00244D28" w:rsidP="00CF6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  <w:cs/>
        </w:rPr>
        <w:t xml:space="preserve">บริษัท พรพรหมเม็ททอล จำกัด </w:t>
      </w:r>
      <w:r w:rsidRPr="000D623A">
        <w:rPr>
          <w:rFonts w:asciiTheme="majorBidi" w:hAnsiTheme="majorBidi" w:cstheme="majorBidi"/>
          <w:sz w:val="32"/>
          <w:szCs w:val="32"/>
        </w:rPr>
        <w:t>(</w:t>
      </w:r>
      <w:r w:rsidRPr="000D623A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0D623A">
        <w:rPr>
          <w:rFonts w:asciiTheme="majorBidi" w:hAnsiTheme="majorBidi" w:cstheme="majorBidi"/>
          <w:sz w:val="32"/>
          <w:szCs w:val="32"/>
        </w:rPr>
        <w:t>) (“</w:t>
      </w:r>
      <w:r w:rsidRPr="000D623A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0D623A">
        <w:rPr>
          <w:rFonts w:asciiTheme="majorBidi" w:hAnsiTheme="majorBidi" w:cstheme="majorBidi"/>
          <w:sz w:val="32"/>
          <w:szCs w:val="32"/>
        </w:rPr>
        <w:t xml:space="preserve">”) </w:t>
      </w:r>
      <w:r w:rsidRPr="000D623A">
        <w:rPr>
          <w:rFonts w:asciiTheme="majorBidi" w:hAnsiTheme="majorBidi" w:cstheme="majorBidi"/>
          <w:sz w:val="32"/>
          <w:szCs w:val="32"/>
          <w:cs/>
        </w:rPr>
        <w:t>จดทะเบียนเป็นบริษัทมหาชนจำกัดใ</w:t>
      </w:r>
      <w:r w:rsidR="007A4748" w:rsidRPr="000D623A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0D623A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A6632B" w:rsidRPr="000D623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D623A">
        <w:rPr>
          <w:rFonts w:asciiTheme="majorBidi" w:hAnsiTheme="majorBidi" w:cstheme="majorBidi"/>
          <w:sz w:val="32"/>
          <w:szCs w:val="32"/>
        </w:rPr>
        <w:t xml:space="preserve">8 </w:t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D623A">
        <w:rPr>
          <w:rFonts w:asciiTheme="majorBidi" w:hAnsiTheme="majorBidi" w:cstheme="majorBidi"/>
          <w:sz w:val="32"/>
          <w:szCs w:val="32"/>
        </w:rPr>
        <w:t xml:space="preserve">2547 </w:t>
      </w:r>
      <w:r w:rsidR="00CF6721" w:rsidRPr="000D623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91164" w:rsidRPr="000D623A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จดทะเบียนกับตลาดหลักทรัพย์ เอ็ม เอ ไอ เมื่อวันที่ </w:t>
      </w:r>
      <w:r w:rsidRPr="000D623A">
        <w:rPr>
          <w:rFonts w:asciiTheme="majorBidi" w:hAnsiTheme="majorBidi" w:cstheme="majorBidi"/>
          <w:sz w:val="32"/>
          <w:szCs w:val="32"/>
        </w:rPr>
        <w:t xml:space="preserve">11 </w:t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0D623A">
        <w:rPr>
          <w:rFonts w:asciiTheme="majorBidi" w:hAnsiTheme="majorBidi" w:cstheme="majorBidi"/>
          <w:sz w:val="32"/>
          <w:szCs w:val="32"/>
        </w:rPr>
        <w:t xml:space="preserve">2547 </w:t>
      </w:r>
    </w:p>
    <w:p w14:paraId="6D65B083" w14:textId="77777777" w:rsidR="00244D28" w:rsidRPr="000D623A" w:rsidRDefault="00183651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D623A">
        <w:rPr>
          <w:rFonts w:asciiTheme="majorBidi" w:hAnsiTheme="majorBidi" w:cstheme="majorBidi"/>
          <w:spacing w:val="-4"/>
          <w:sz w:val="32"/>
          <w:szCs w:val="32"/>
          <w:cs/>
        </w:rPr>
        <w:t>บ</w:t>
      </w:r>
      <w:r w:rsidR="00244D28" w:rsidRPr="000D623A">
        <w:rPr>
          <w:rFonts w:asciiTheme="majorBidi" w:hAnsiTheme="majorBidi" w:cstheme="majorBidi"/>
          <w:spacing w:val="-4"/>
          <w:sz w:val="32"/>
          <w:szCs w:val="32"/>
          <w:cs/>
        </w:rPr>
        <w:t>ริษัทมีสำนักงานใหญ่อยู่ที่</w:t>
      </w:r>
      <w:r w:rsidR="00244D28" w:rsidRPr="000D623A">
        <w:rPr>
          <w:rFonts w:asciiTheme="majorBidi" w:hAnsiTheme="majorBidi" w:cstheme="majorBidi"/>
          <w:spacing w:val="-4"/>
          <w:sz w:val="32"/>
          <w:szCs w:val="32"/>
        </w:rPr>
        <w:t xml:space="preserve"> 229 </w:t>
      </w:r>
      <w:r w:rsidR="00244D28" w:rsidRPr="000D623A">
        <w:rPr>
          <w:rFonts w:asciiTheme="majorBidi" w:hAnsiTheme="majorBidi" w:cstheme="majorBidi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="00244D28" w:rsidRPr="000D623A">
        <w:rPr>
          <w:rFonts w:asciiTheme="majorBidi" w:hAnsiTheme="majorBidi" w:cstheme="majorBidi"/>
          <w:spacing w:val="-4"/>
          <w:sz w:val="32"/>
          <w:szCs w:val="32"/>
        </w:rPr>
        <w:t xml:space="preserve"> 10300</w:t>
      </w:r>
    </w:p>
    <w:p w14:paraId="71317C36" w14:textId="77777777" w:rsidR="00A735BE" w:rsidRPr="000D623A" w:rsidRDefault="00A735BE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2770FBE" w14:textId="77777777" w:rsidR="002108ED" w:rsidRPr="000D623A" w:rsidRDefault="002108ED" w:rsidP="00A735BE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0D623A">
        <w:rPr>
          <w:rFonts w:ascii="Angsana New" w:hAnsi="Angsana New"/>
        </w:rPr>
        <w:tab/>
        <w:t>1.</w:t>
      </w:r>
      <w:r w:rsidR="00A735BE" w:rsidRPr="000D623A">
        <w:rPr>
          <w:rFonts w:ascii="Angsana New" w:hAnsi="Angsana New"/>
        </w:rPr>
        <w:t>2</w:t>
      </w:r>
      <w:r w:rsidRPr="000D623A">
        <w:rPr>
          <w:rFonts w:ascii="Angsana New" w:hAnsi="Angsana New"/>
        </w:rPr>
        <w:tab/>
      </w:r>
      <w:r w:rsidR="00A735BE" w:rsidRPr="000D623A">
        <w:rPr>
          <w:rFonts w:ascii="Angsana New" w:hAnsi="Angsana New"/>
        </w:rPr>
        <w:tab/>
      </w:r>
      <w:r w:rsidRPr="000D623A">
        <w:rPr>
          <w:rFonts w:ascii="Angsana New" w:hAnsi="Angsana New"/>
          <w:cs/>
        </w:rPr>
        <w:t>ลักษณะธุรกิจ</w:t>
      </w:r>
    </w:p>
    <w:p w14:paraId="7CA3A3B1" w14:textId="77777777" w:rsidR="002108ED" w:rsidRPr="000D623A" w:rsidRDefault="002108ED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623A">
        <w:rPr>
          <w:rFonts w:asciiTheme="majorBidi" w:hAnsiTheme="majorBidi" w:cstheme="majorBidi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 w:rsidRPr="000D623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748" w:rsidRPr="000D623A">
        <w:rPr>
          <w:rFonts w:asciiTheme="majorBidi" w:hAnsiTheme="majorBidi" w:cstheme="majorBidi"/>
          <w:sz w:val="32"/>
          <w:szCs w:val="32"/>
          <w:cs/>
        </w:rPr>
        <w:br/>
      </w:r>
      <w:r w:rsidRPr="000D623A">
        <w:rPr>
          <w:rFonts w:asciiTheme="majorBidi" w:hAnsiTheme="majorBidi" w:cstheme="majorBidi"/>
          <w:sz w:val="32"/>
          <w:szCs w:val="32"/>
          <w:cs/>
        </w:rPr>
        <w:t>แ</w:t>
      </w:r>
      <w:r w:rsidR="007A4748" w:rsidRPr="000D623A">
        <w:rPr>
          <w:rFonts w:asciiTheme="majorBidi" w:hAnsiTheme="majorBidi" w:cstheme="majorBidi" w:hint="cs"/>
          <w:sz w:val="32"/>
          <w:szCs w:val="32"/>
          <w:cs/>
        </w:rPr>
        <w:t>ส</w:t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ตนเลส อลูมิเนียม </w:t>
      </w:r>
      <w:r w:rsidR="000C30B5" w:rsidRPr="000D623A">
        <w:rPr>
          <w:rFonts w:asciiTheme="majorBidi" w:hAnsiTheme="majorBidi" w:cstheme="majorBidi" w:hint="cs"/>
          <w:sz w:val="32"/>
          <w:szCs w:val="32"/>
          <w:cs/>
        </w:rPr>
        <w:t>และธุรกิจ</w:t>
      </w:r>
      <w:r w:rsidR="00F55CB3" w:rsidRPr="000D623A">
        <w:rPr>
          <w:rFonts w:asciiTheme="majorBidi" w:hAnsiTheme="majorBidi" w:cstheme="majorBidi" w:hint="cs"/>
          <w:sz w:val="32"/>
          <w:szCs w:val="32"/>
          <w:cs/>
        </w:rPr>
        <w:t>โรงแรม ร้านอาหารและศูนย์การบันเทิงครบวงจร</w:t>
      </w:r>
    </w:p>
    <w:p w14:paraId="2CCBBBEE" w14:textId="77777777" w:rsidR="00A6632B" w:rsidRPr="000D623A" w:rsidRDefault="00A6632B" w:rsidP="00043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2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EF57267" w14:textId="77777777" w:rsidR="003D1493" w:rsidRPr="000D623A" w:rsidRDefault="003D1493" w:rsidP="0037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</w:rPr>
        <w:t xml:space="preserve">2. </w:t>
      </w:r>
      <w:r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D623A">
        <w:rPr>
          <w:rFonts w:asciiTheme="majorBidi" w:hAnsiTheme="majorBidi" w:cstheme="majorBidi"/>
          <w:b/>
          <w:bCs/>
          <w:sz w:val="32"/>
          <w:szCs w:val="32"/>
          <w:cs/>
        </w:rPr>
        <w:t>เกณฑ์</w:t>
      </w:r>
      <w:r w:rsidRPr="000D623A">
        <w:rPr>
          <w:rFonts w:asciiTheme="majorBidi" w:hAnsiTheme="majorBidi" w:cstheme="majorBidi" w:hint="cs"/>
          <w:b/>
          <w:bCs/>
          <w:sz w:val="32"/>
          <w:szCs w:val="32"/>
          <w:cs/>
        </w:rPr>
        <w:t>ในการจัดทำงบการเงิน</w:t>
      </w:r>
    </w:p>
    <w:p w14:paraId="4932A432" w14:textId="77777777" w:rsidR="00792D39" w:rsidRPr="000D623A" w:rsidRDefault="00792D39" w:rsidP="00A7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</w:rPr>
        <w:t>2.</w:t>
      </w:r>
      <w:r w:rsidR="003D1493" w:rsidRPr="000D623A">
        <w:rPr>
          <w:rFonts w:asciiTheme="majorBidi" w:hAnsiTheme="majorBidi" w:cstheme="majorBidi"/>
          <w:sz w:val="32"/>
          <w:szCs w:val="32"/>
        </w:rPr>
        <w:t>1</w:t>
      </w:r>
      <w:r w:rsidR="007A73B1" w:rsidRPr="000D623A">
        <w:rPr>
          <w:rFonts w:asciiTheme="majorBidi" w:hAnsiTheme="majorBidi" w:cstheme="majorBidi"/>
          <w:sz w:val="32"/>
          <w:szCs w:val="32"/>
        </w:rPr>
        <w:t xml:space="preserve"> </w:t>
      </w:r>
      <w:r w:rsidR="007A73B1" w:rsidRPr="000D623A">
        <w:rPr>
          <w:rFonts w:asciiTheme="majorBidi" w:hAnsiTheme="majorBidi" w:cstheme="majorBidi"/>
          <w:sz w:val="32"/>
          <w:szCs w:val="32"/>
        </w:rPr>
        <w:tab/>
      </w:r>
      <w:r w:rsidR="00535028" w:rsidRPr="000D623A">
        <w:rPr>
          <w:rFonts w:asciiTheme="majorBidi" w:hAnsiTheme="majorBidi"/>
          <w:sz w:val="32"/>
          <w:szCs w:val="32"/>
          <w:cs/>
        </w:rPr>
        <w:t>เกณฑ์ในการจัดทำงบการเงินระหว่างกาล</w:t>
      </w:r>
    </w:p>
    <w:p w14:paraId="57135939" w14:textId="77777777" w:rsidR="0033684B" w:rsidRPr="000D623A" w:rsidRDefault="0033684B" w:rsidP="0033684B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0D623A">
        <w:rPr>
          <w:rFonts w:asciiTheme="majorBidi" w:hAnsiTheme="majorBidi"/>
          <w:sz w:val="32"/>
          <w:szCs w:val="32"/>
        </w:rPr>
        <w:t>34</w:t>
      </w:r>
      <w:r w:rsidRPr="000D623A">
        <w:rPr>
          <w:rFonts w:asciiTheme="majorBidi" w:hAnsiTheme="majorBidi" w:hint="cs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</w:t>
      </w:r>
    </w:p>
    <w:p w14:paraId="1C52D4BF" w14:textId="7C69B95E" w:rsidR="0033684B" w:rsidRPr="000D623A" w:rsidRDefault="0033684B" w:rsidP="0033684B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0D623A">
        <w:rPr>
          <w:rFonts w:asciiTheme="majorBidi" w:hAnsiTheme="majorBidi"/>
          <w:sz w:val="32"/>
          <w:szCs w:val="32"/>
          <w:cs/>
        </w:rPr>
        <w:t xml:space="preserve">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0D623A">
        <w:rPr>
          <w:rFonts w:asciiTheme="majorBidi" w:hAnsiTheme="majorBidi"/>
          <w:sz w:val="32"/>
          <w:szCs w:val="32"/>
        </w:rPr>
        <w:t>31</w:t>
      </w:r>
      <w:r w:rsidRPr="000D623A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Pr="000D623A">
        <w:rPr>
          <w:rFonts w:asciiTheme="majorBidi" w:hAnsiTheme="majorBidi"/>
          <w:sz w:val="32"/>
          <w:szCs w:val="32"/>
        </w:rPr>
        <w:t>2563</w:t>
      </w:r>
    </w:p>
    <w:p w14:paraId="30B87296" w14:textId="77777777" w:rsidR="0033684B" w:rsidRPr="000D623A" w:rsidRDefault="0033684B" w:rsidP="0033684B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0D623A">
        <w:rPr>
          <w:rFonts w:asciiTheme="majorBidi" w:hAnsi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F10BE1C" w14:textId="77777777" w:rsidR="0033684B" w:rsidRPr="000D623A" w:rsidRDefault="0033684B" w:rsidP="0033684B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งบการเงินระหว่างกาลฉบับภาษาไทยเป็นงบการเงินฉบับที่บริษัทใช้เป็นทางการตามกฎหมาย </w:t>
      </w:r>
    </w:p>
    <w:p w14:paraId="3059F4F1" w14:textId="77777777" w:rsidR="0033684B" w:rsidRPr="000D623A" w:rsidRDefault="0033684B" w:rsidP="0033684B">
      <w:pPr>
        <w:tabs>
          <w:tab w:val="clear" w:pos="227"/>
          <w:tab w:val="clear" w:pos="454"/>
          <w:tab w:val="left" w:pos="54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14:paraId="196B4AA6" w14:textId="77777777" w:rsidR="00D75559" w:rsidRPr="000D623A" w:rsidRDefault="00D75559" w:rsidP="00806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left="284" w:firstLine="1134"/>
        <w:jc w:val="thaiDistribute"/>
        <w:rPr>
          <w:rFonts w:asciiTheme="majorBidi" w:hAnsiTheme="majorBidi" w:cstheme="majorBidi"/>
          <w:sz w:val="32"/>
          <w:szCs w:val="32"/>
        </w:rPr>
      </w:pPr>
    </w:p>
    <w:p w14:paraId="441B7A47" w14:textId="77777777" w:rsidR="00D75559" w:rsidRPr="000D623A" w:rsidRDefault="00D75559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0D623A">
        <w:rPr>
          <w:rFonts w:asciiTheme="majorBidi" w:hAnsiTheme="majorBidi" w:cstheme="majorBidi"/>
          <w:sz w:val="32"/>
          <w:szCs w:val="32"/>
        </w:rPr>
        <w:t>2.</w:t>
      </w:r>
      <w:r w:rsidR="00EB0321" w:rsidRPr="000D623A">
        <w:rPr>
          <w:rFonts w:asciiTheme="majorBidi" w:hAnsiTheme="majorBidi" w:cstheme="majorBidi"/>
          <w:sz w:val="32"/>
          <w:szCs w:val="32"/>
        </w:rPr>
        <w:t>2</w:t>
      </w:r>
      <w:r w:rsidRPr="000D623A">
        <w:rPr>
          <w:rFonts w:asciiTheme="majorBidi" w:hAnsiTheme="majorBidi" w:cstheme="majorBidi"/>
          <w:sz w:val="32"/>
          <w:szCs w:val="32"/>
        </w:rPr>
        <w:t xml:space="preserve"> </w:t>
      </w:r>
      <w:r w:rsidRPr="000D623A">
        <w:rPr>
          <w:rFonts w:asciiTheme="majorBidi" w:hAnsiTheme="majorBidi" w:cstheme="majorBidi"/>
          <w:sz w:val="32"/>
          <w:szCs w:val="32"/>
        </w:rPr>
        <w:tab/>
      </w:r>
      <w:r w:rsidRPr="000D623A">
        <w:rPr>
          <w:rFonts w:asciiTheme="majorBidi" w:hAnsiTheme="majorBidi" w:cstheme="majorBidi"/>
          <w:sz w:val="32"/>
          <w:szCs w:val="32"/>
          <w:cs/>
        </w:rPr>
        <w:t>เกณฑ์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0D623A">
        <w:rPr>
          <w:rFonts w:asciiTheme="majorBidi" w:hAnsiTheme="majorBidi" w:cstheme="majorBidi"/>
          <w:sz w:val="32"/>
          <w:szCs w:val="32"/>
          <w:cs/>
        </w:rPr>
        <w:t>การจัดทำ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0D623A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>รวม</w:t>
      </w:r>
    </w:p>
    <w:p w14:paraId="6D2EC391" w14:textId="77777777" w:rsidR="00B45AFA" w:rsidRPr="000D623A" w:rsidRDefault="000B3182" w:rsidP="00886CAA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 w:rsidRPr="000D623A">
        <w:rPr>
          <w:rFonts w:ascii="Angsana New" w:hAnsi="Angsana New" w:hint="cs"/>
          <w:sz w:val="32"/>
          <w:szCs w:val="32"/>
          <w:cs/>
        </w:rPr>
        <w:t xml:space="preserve">ก) </w:t>
      </w:r>
      <w:r w:rsidRPr="000D623A">
        <w:rPr>
          <w:rFonts w:ascii="Angsana New" w:hAnsi="Angsana New"/>
          <w:sz w:val="32"/>
          <w:szCs w:val="32"/>
          <w:cs/>
        </w:rPr>
        <w:tab/>
      </w:r>
      <w:r w:rsidR="00B45AFA" w:rsidRPr="000D623A">
        <w:rPr>
          <w:rFonts w:ascii="Angsana New" w:hAnsi="Angsana New"/>
          <w:sz w:val="32"/>
          <w:szCs w:val="32"/>
          <w:cs/>
        </w:rPr>
        <w:t>ง</w:t>
      </w:r>
      <w:r w:rsidR="00A0041D" w:rsidRPr="000D623A">
        <w:rPr>
          <w:rFonts w:ascii="Angsana New" w:hAnsi="Angsana New" w:hint="cs"/>
          <w:sz w:val="32"/>
          <w:szCs w:val="32"/>
          <w:cs/>
        </w:rPr>
        <w:t>บ</w:t>
      </w:r>
      <w:r w:rsidR="00B45AFA" w:rsidRPr="000D623A">
        <w:rPr>
          <w:rFonts w:ascii="Angsana New" w:hAnsi="Angsana New"/>
          <w:sz w:val="32"/>
          <w:szCs w:val="32"/>
          <w:cs/>
        </w:rPr>
        <w:t>การเงินระหว่างกาลรวมของบริษัท ประกอบด้วยงบการเงินของบริษัทและบริษัทย่อย</w:t>
      </w:r>
      <w:r w:rsidR="00B45AFA" w:rsidRPr="000D623A">
        <w:rPr>
          <w:rFonts w:ascii="Angsana New" w:hAnsi="Angsana New"/>
          <w:sz w:val="32"/>
          <w:szCs w:val="32"/>
        </w:rPr>
        <w:t xml:space="preserve"> </w:t>
      </w:r>
      <w:r w:rsidR="00B45AFA" w:rsidRPr="000D623A">
        <w:rPr>
          <w:rFonts w:ascii="Angsana New" w:hAnsi="Angsana New"/>
          <w:sz w:val="32"/>
          <w:szCs w:val="32"/>
          <w:cs/>
        </w:rPr>
        <w:t>รายละเอียดบริษัทย่อยของบริษัท</w:t>
      </w:r>
      <w:r w:rsidR="00D575D6" w:rsidRPr="000D623A">
        <w:rPr>
          <w:rFonts w:ascii="Angsana New" w:hAnsi="Angsana New"/>
          <w:sz w:val="32"/>
          <w:szCs w:val="32"/>
        </w:rPr>
        <w:t xml:space="preserve"> </w:t>
      </w:r>
      <w:r w:rsidR="00B45AFA" w:rsidRPr="000D623A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991" w:type="dxa"/>
        <w:tblInd w:w="34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134"/>
        <w:gridCol w:w="3175"/>
        <w:gridCol w:w="134"/>
        <w:gridCol w:w="907"/>
        <w:gridCol w:w="134"/>
        <w:gridCol w:w="907"/>
        <w:gridCol w:w="142"/>
        <w:gridCol w:w="907"/>
      </w:tblGrid>
      <w:tr w:rsidR="005C3729" w:rsidRPr="000D623A" w14:paraId="0DA64404" w14:textId="77777777" w:rsidTr="00366C81">
        <w:tc>
          <w:tcPr>
            <w:tcW w:w="2551" w:type="dxa"/>
          </w:tcPr>
          <w:p w14:paraId="36118059" w14:textId="77777777" w:rsidR="005C3729" w:rsidRPr="000D623A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87594BF" w14:textId="77777777" w:rsidR="005C3729" w:rsidRPr="000D623A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</w:tcPr>
          <w:p w14:paraId="31D848FE" w14:textId="77777777" w:rsidR="005C3729" w:rsidRPr="000D623A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174F770" w14:textId="77777777" w:rsidR="005C3729" w:rsidRPr="000D623A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0F456240" w14:textId="77777777" w:rsidR="005C3729" w:rsidRPr="000D623A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73D6ED90" w14:textId="77777777" w:rsidR="005C3729" w:rsidRPr="000D623A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56" w:type="dxa"/>
            <w:gridSpan w:val="3"/>
            <w:tcBorders>
              <w:bottom w:val="single" w:sz="6" w:space="0" w:color="auto"/>
            </w:tcBorders>
          </w:tcPr>
          <w:p w14:paraId="1764B5FC" w14:textId="77777777" w:rsidR="005C3729" w:rsidRPr="000D623A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สัดส่วนการถือหุ้น (ร้อยละ)</w:t>
            </w:r>
          </w:p>
        </w:tc>
      </w:tr>
      <w:tr w:rsidR="005C3729" w:rsidRPr="000D623A" w14:paraId="19A47B98" w14:textId="77777777" w:rsidTr="00366C81"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14:paraId="3E8BFB29" w14:textId="77777777" w:rsidR="005C3729" w:rsidRPr="000D623A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4" w:type="dxa"/>
            <w:vAlign w:val="bottom"/>
          </w:tcPr>
          <w:p w14:paraId="1B2F2618" w14:textId="77777777" w:rsidR="005C3729" w:rsidRPr="000D623A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tcBorders>
              <w:bottom w:val="single" w:sz="6" w:space="0" w:color="auto"/>
            </w:tcBorders>
            <w:vAlign w:val="bottom"/>
          </w:tcPr>
          <w:p w14:paraId="7AD52428" w14:textId="77777777" w:rsidR="005C3729" w:rsidRPr="000D623A" w:rsidRDefault="005C3729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5DD910A2" w14:textId="77777777" w:rsidR="005C3729" w:rsidRPr="000D623A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6B600BAA" w14:textId="77777777" w:rsidR="005C3729" w:rsidRPr="000D623A" w:rsidRDefault="007A5221" w:rsidP="004306FC">
            <w:pPr>
              <w:tabs>
                <w:tab w:val="clear" w:pos="907"/>
              </w:tabs>
              <w:spacing w:line="260" w:lineRule="exact"/>
              <w:ind w:left="-103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ประเทศที่นิติ</w:t>
            </w:r>
            <w:r w:rsidR="005C3729" w:rsidRPr="000D623A">
              <w:rPr>
                <w:rFonts w:asciiTheme="majorBidi" w:hAnsiTheme="majorBidi" w:cstheme="majorBidi"/>
                <w:sz w:val="22"/>
                <w:szCs w:val="22"/>
                <w:cs/>
              </w:rPr>
              <w:t>บุคคลจัดตั้งขึ้น</w:t>
            </w:r>
          </w:p>
        </w:tc>
        <w:tc>
          <w:tcPr>
            <w:tcW w:w="134" w:type="dxa"/>
          </w:tcPr>
          <w:p w14:paraId="5EAC596A" w14:textId="77777777" w:rsidR="005C3729" w:rsidRPr="000D623A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14EF1DA3" w14:textId="77777777" w:rsidR="005C3729" w:rsidRPr="000D623A" w:rsidRDefault="009479FA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D623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มีนาคม </w:t>
            </w:r>
            <w:r w:rsidR="005C3729" w:rsidRPr="000D623A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71077E" w:rsidRPr="000D623A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450BFCC" w14:textId="77777777" w:rsidR="005C3729" w:rsidRPr="000D623A" w:rsidRDefault="005C3729" w:rsidP="00374A13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18DAB6D3" w14:textId="77777777" w:rsidR="005C3729" w:rsidRPr="000D623A" w:rsidRDefault="009479FA" w:rsidP="00374A13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D623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D623A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0D623A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ธันวาคม </w:t>
            </w:r>
            <w:r w:rsidR="005C3729" w:rsidRPr="000D623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71077E" w:rsidRPr="000D623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</w:p>
        </w:tc>
      </w:tr>
      <w:tr w:rsidR="00B54C93" w:rsidRPr="000D623A" w14:paraId="0FCCCD51" w14:textId="77777777" w:rsidTr="00366C81">
        <w:tc>
          <w:tcPr>
            <w:tcW w:w="2551" w:type="dxa"/>
            <w:tcBorders>
              <w:top w:val="single" w:sz="6" w:space="0" w:color="auto"/>
            </w:tcBorders>
            <w:vAlign w:val="center"/>
          </w:tcPr>
          <w:p w14:paraId="56263FDF" w14:textId="77777777" w:rsidR="00B54C93" w:rsidRPr="000D623A" w:rsidRDefault="00B54C93" w:rsidP="00B54C93">
            <w:pPr>
              <w:spacing w:line="260" w:lineRule="exact"/>
              <w:ind w:right="-194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D623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34" w:type="dxa"/>
            <w:vAlign w:val="center"/>
          </w:tcPr>
          <w:p w14:paraId="146D3D0F" w14:textId="77777777" w:rsidR="00B54C93" w:rsidRPr="000D623A" w:rsidRDefault="00B54C93" w:rsidP="00B54C9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175" w:type="dxa"/>
            <w:tcBorders>
              <w:top w:val="single" w:sz="6" w:space="0" w:color="auto"/>
            </w:tcBorders>
          </w:tcPr>
          <w:p w14:paraId="3DCC2345" w14:textId="77777777" w:rsidR="00B54C93" w:rsidRPr="000D623A" w:rsidRDefault="00B54C93" w:rsidP="00B54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5B71D818" w14:textId="77777777" w:rsidR="00B54C93" w:rsidRPr="000D623A" w:rsidRDefault="00B54C93" w:rsidP="00B54C9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14:paraId="397BFC3E" w14:textId="77777777" w:rsidR="00B54C93" w:rsidRPr="000D623A" w:rsidRDefault="00B54C93" w:rsidP="00B54C93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6488A319" w14:textId="77777777" w:rsidR="00B54C93" w:rsidRPr="000D623A" w:rsidRDefault="00B54C93" w:rsidP="00B54C93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68E5E858" w14:textId="77777777" w:rsidR="00B54C93" w:rsidRPr="000D623A" w:rsidRDefault="00B54C93" w:rsidP="00B54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99.50</w:t>
            </w:r>
          </w:p>
        </w:tc>
        <w:tc>
          <w:tcPr>
            <w:tcW w:w="142" w:type="dxa"/>
          </w:tcPr>
          <w:p w14:paraId="570F783F" w14:textId="77777777" w:rsidR="00B54C93" w:rsidRPr="000D623A" w:rsidRDefault="00B54C93" w:rsidP="00B54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0784E188" w14:textId="77777777" w:rsidR="00B54C93" w:rsidRPr="000D623A" w:rsidRDefault="00B54C93" w:rsidP="00B54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99.50</w:t>
            </w:r>
          </w:p>
        </w:tc>
      </w:tr>
      <w:tr w:rsidR="00B54C93" w:rsidRPr="000D623A" w14:paraId="16E880BC" w14:textId="77777777" w:rsidTr="00366C81">
        <w:tc>
          <w:tcPr>
            <w:tcW w:w="2551" w:type="dxa"/>
          </w:tcPr>
          <w:p w14:paraId="3EED44AA" w14:textId="77777777" w:rsidR="00B54C93" w:rsidRPr="000D623A" w:rsidRDefault="00B54C93" w:rsidP="00B54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0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14:paraId="2F6FF5FD" w14:textId="77777777" w:rsidR="00B54C93" w:rsidRPr="000D623A" w:rsidRDefault="00B54C93" w:rsidP="00B54C93">
            <w:pPr>
              <w:spacing w:line="20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3175" w:type="dxa"/>
            <w:vAlign w:val="center"/>
          </w:tcPr>
          <w:p w14:paraId="753CC8A4" w14:textId="77777777" w:rsidR="00B54C93" w:rsidRPr="000D623A" w:rsidRDefault="00B54C93" w:rsidP="00B54C93">
            <w:pPr>
              <w:tabs>
                <w:tab w:val="clear" w:pos="2580"/>
                <w:tab w:val="clear" w:pos="2807"/>
              </w:tabs>
              <w:spacing w:line="20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14:paraId="37EA44B3" w14:textId="77777777" w:rsidR="00B54C93" w:rsidRPr="000D623A" w:rsidRDefault="00B54C93" w:rsidP="00B54C93">
            <w:pPr>
              <w:spacing w:line="20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315A4A17" w14:textId="77777777" w:rsidR="00B54C93" w:rsidRPr="000D623A" w:rsidRDefault="00B54C93" w:rsidP="00B54C93">
            <w:pPr>
              <w:tabs>
                <w:tab w:val="clear" w:pos="907"/>
              </w:tabs>
              <w:spacing w:line="20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  <w:vAlign w:val="center"/>
          </w:tcPr>
          <w:p w14:paraId="6FD91DA2" w14:textId="77777777" w:rsidR="00B54C93" w:rsidRPr="000D623A" w:rsidRDefault="00B54C93" w:rsidP="00B54C93">
            <w:pPr>
              <w:spacing w:line="20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7752C26A" w14:textId="77777777" w:rsidR="00B54C93" w:rsidRPr="000D623A" w:rsidRDefault="00B54C93" w:rsidP="00B54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3CF9525F" w14:textId="77777777" w:rsidR="00B54C93" w:rsidRPr="000D623A" w:rsidRDefault="00B54C93" w:rsidP="00B54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43D9D5B6" w14:textId="77777777" w:rsidR="00B54C93" w:rsidRPr="000D623A" w:rsidRDefault="00B54C93" w:rsidP="00B54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54C93" w:rsidRPr="000D623A" w14:paraId="49660D27" w14:textId="77777777" w:rsidTr="00366C81">
        <w:tc>
          <w:tcPr>
            <w:tcW w:w="2551" w:type="dxa"/>
          </w:tcPr>
          <w:p w14:paraId="709F6910" w14:textId="77777777" w:rsidR="00B54C93" w:rsidRPr="000D623A" w:rsidRDefault="00B54C93" w:rsidP="00B54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0D623A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บริษัท โซลาร์ พีพีเอ็ม จำกัด</w:t>
            </w:r>
          </w:p>
        </w:tc>
        <w:tc>
          <w:tcPr>
            <w:tcW w:w="134" w:type="dxa"/>
            <w:vAlign w:val="center"/>
          </w:tcPr>
          <w:p w14:paraId="2E8E7091" w14:textId="77777777" w:rsidR="00B54C93" w:rsidRPr="000D623A" w:rsidRDefault="00B54C93" w:rsidP="00B54C9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3175" w:type="dxa"/>
            <w:vAlign w:val="center"/>
          </w:tcPr>
          <w:p w14:paraId="298137EE" w14:textId="77777777" w:rsidR="00B54C93" w:rsidRPr="000D623A" w:rsidRDefault="00B54C93" w:rsidP="00B54C93">
            <w:pPr>
              <w:tabs>
                <w:tab w:val="clear" w:pos="2580"/>
                <w:tab w:val="clear" w:pos="2807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0D623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เป็นตัวแทนจำหน่ายและให้บริการ ออกแบบ 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center"/>
          </w:tcPr>
          <w:p w14:paraId="5D4B635A" w14:textId="77777777" w:rsidR="00B54C93" w:rsidRPr="000D623A" w:rsidRDefault="00B54C93" w:rsidP="00B54C93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07" w:type="dxa"/>
          </w:tcPr>
          <w:p w14:paraId="302F4EE2" w14:textId="77777777" w:rsidR="00B54C93" w:rsidRPr="000D623A" w:rsidRDefault="00B54C93" w:rsidP="00B54C93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21F2101E" w14:textId="77777777" w:rsidR="00B54C93" w:rsidRPr="000D623A" w:rsidRDefault="00B54C93" w:rsidP="00B54C93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5E610478" w14:textId="77777777" w:rsidR="00B54C93" w:rsidRPr="000D623A" w:rsidRDefault="00B54C93" w:rsidP="00B54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59.96</w:t>
            </w:r>
          </w:p>
        </w:tc>
        <w:tc>
          <w:tcPr>
            <w:tcW w:w="142" w:type="dxa"/>
          </w:tcPr>
          <w:p w14:paraId="4AF56AED" w14:textId="77777777" w:rsidR="00B54C93" w:rsidRPr="000D623A" w:rsidRDefault="00B54C93" w:rsidP="00B54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4413DF30" w14:textId="77777777" w:rsidR="00B54C93" w:rsidRPr="000D623A" w:rsidRDefault="00B54C93" w:rsidP="00B54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59.96</w:t>
            </w:r>
          </w:p>
        </w:tc>
      </w:tr>
    </w:tbl>
    <w:p w14:paraId="6B136D67" w14:textId="77777777" w:rsidR="00746D0F" w:rsidRPr="000D623A" w:rsidRDefault="00746D0F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  <w:sectPr w:rsidR="00746D0F" w:rsidRPr="000D623A" w:rsidSect="00C23441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34" w:right="851" w:bottom="1418" w:left="1814" w:header="850" w:footer="720" w:gutter="0"/>
          <w:pgNumType w:fmt="numberInDash" w:start="11"/>
          <w:cols w:space="720"/>
          <w:titlePg/>
          <w:docGrid w:linePitch="245"/>
        </w:sectPr>
      </w:pPr>
    </w:p>
    <w:p w14:paraId="6358F942" w14:textId="77777777" w:rsidR="000B3182" w:rsidRPr="000D623A" w:rsidRDefault="000B3182" w:rsidP="00EB448E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0D623A">
        <w:rPr>
          <w:rFonts w:ascii="Angsana New" w:hAnsi="Angsana New"/>
          <w:sz w:val="32"/>
          <w:szCs w:val="32"/>
          <w:cs/>
        </w:rPr>
        <w:lastRenderedPageBreak/>
        <w:t>ข)</w:t>
      </w:r>
      <w:r w:rsidRPr="000D623A">
        <w:rPr>
          <w:rFonts w:ascii="Angsana New" w:hAnsi="Angsana New"/>
          <w:sz w:val="32"/>
          <w:szCs w:val="32"/>
          <w:cs/>
        </w:rPr>
        <w:tab/>
      </w:r>
      <w:r w:rsidRPr="000D623A">
        <w:rPr>
          <w:rFonts w:ascii="Angsana New" w:hAnsi="Angsana New"/>
          <w:spacing w:val="2"/>
          <w:sz w:val="32"/>
          <w:szCs w:val="32"/>
          <w:cs/>
        </w:rPr>
        <w:t>ในการจัดทำงบการเงินระหว่างกาลรวมถือหลักเกณฑ์การรวมเฉพาะบริษัทย่อย</w:t>
      </w:r>
      <w:r w:rsidR="00FB5076" w:rsidRPr="000D623A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0D623A">
        <w:rPr>
          <w:rFonts w:ascii="Angsana New" w:hAnsi="Angsana New"/>
          <w:spacing w:val="2"/>
          <w:sz w:val="32"/>
          <w:szCs w:val="32"/>
          <w:cs/>
        </w:rPr>
        <w:t>ซึ่งบริษัท</w:t>
      </w:r>
      <w:r w:rsidRPr="000D623A">
        <w:rPr>
          <w:rFonts w:ascii="Angsana New" w:hAnsi="Angsana New"/>
          <w:sz w:val="32"/>
          <w:szCs w:val="32"/>
        </w:rPr>
        <w:t xml:space="preserve"> </w:t>
      </w:r>
      <w:r w:rsidR="00FB5076" w:rsidRPr="000D623A">
        <w:rPr>
          <w:rFonts w:ascii="Angsana New" w:hAnsi="Angsana New"/>
          <w:sz w:val="32"/>
          <w:szCs w:val="32"/>
          <w:cs/>
        </w:rPr>
        <w:t xml:space="preserve">พรพรหมเม็ททอล จำกัด (มหาชน) </w:t>
      </w:r>
      <w:r w:rsidRPr="000D623A">
        <w:rPr>
          <w:rFonts w:ascii="Angsana New" w:hAnsi="Angsana New"/>
          <w:sz w:val="32"/>
          <w:szCs w:val="32"/>
          <w:cs/>
        </w:rPr>
        <w:t>มีอำนาจในการควบคุมหลังจากได้ตัดยอดคงเหลือและรายการระหว่างกันที่เป็นสาระสำคัญของบริษัทและบริษัทย่อย เงินลงทุนในบริษัทย่อยตามบัญชีของบริษัท และส่วนของผู้ถือหุ้นของบริษัทย่อย ได้ตัดออกจากงบการเงินรวมนี้แล้ว</w:t>
      </w:r>
      <w:r w:rsidRPr="000D623A">
        <w:rPr>
          <w:rFonts w:ascii="Angsana New" w:hAnsi="Angsana New"/>
          <w:sz w:val="32"/>
          <w:szCs w:val="32"/>
        </w:rPr>
        <w:t xml:space="preserve"> </w:t>
      </w:r>
    </w:p>
    <w:p w14:paraId="675F4818" w14:textId="77777777" w:rsidR="000B3182" w:rsidRPr="000D623A" w:rsidRDefault="000B3182" w:rsidP="00EB448E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</w:rPr>
        <w:tab/>
      </w:r>
    </w:p>
    <w:p w14:paraId="4D5DA8DE" w14:textId="77777777" w:rsidR="000B3182" w:rsidRPr="000D623A" w:rsidRDefault="000B3182" w:rsidP="00EB448E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  <w:cs/>
        </w:rPr>
        <w:t>ค)</w:t>
      </w:r>
      <w:r w:rsidRPr="000D623A">
        <w:rPr>
          <w:rFonts w:ascii="Angsana New" w:hAnsi="Angsana New"/>
          <w:sz w:val="32"/>
          <w:szCs w:val="32"/>
          <w:cs/>
        </w:rPr>
        <w:tab/>
        <w:t>นโยบายการบัญชีที่สำคัญของบริษัทย่อยในส่วนของรายการบัญชีที่เหมือนกันใช้นโยบายการบัญชีเช่นเดียวกับบริษัทใหญ่</w:t>
      </w:r>
    </w:p>
    <w:p w14:paraId="1D2438EC" w14:textId="77777777" w:rsidR="000B3182" w:rsidRPr="000D623A" w:rsidRDefault="000B3182" w:rsidP="00EB448E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9"/>
        <w:jc w:val="thaiDistribute"/>
        <w:rPr>
          <w:rFonts w:ascii="Angsana New" w:hAnsi="Angsana New"/>
          <w:sz w:val="32"/>
          <w:szCs w:val="32"/>
        </w:rPr>
      </w:pP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</w:rPr>
        <w:tab/>
      </w:r>
    </w:p>
    <w:p w14:paraId="11A87B45" w14:textId="77777777" w:rsidR="000B3182" w:rsidRPr="000D623A" w:rsidRDefault="000B3182" w:rsidP="00EB448E">
      <w:pPr>
        <w:tabs>
          <w:tab w:val="left" w:pos="284"/>
          <w:tab w:val="left" w:pos="1418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  <w:cs/>
        </w:rPr>
        <w:t>ง)</w:t>
      </w:r>
      <w:r w:rsidRPr="000D623A">
        <w:rPr>
          <w:rFonts w:ascii="Angsana New" w:hAnsi="Angsana New"/>
          <w:sz w:val="32"/>
          <w:szCs w:val="32"/>
          <w:cs/>
        </w:rPr>
        <w:tab/>
        <w:t xml:space="preserve">ส่วนได้เสียที่ไม่มีอำนาจควบคุม หมายถึงส่วนได้เสียในบริษัทย่อยที่ไม่ได้เป็นของบริษัท </w:t>
      </w:r>
      <w:r w:rsidR="009F6C2F" w:rsidRPr="000D623A">
        <w:rPr>
          <w:rFonts w:ascii="Angsana New" w:hAnsi="Angsana New"/>
          <w:sz w:val="32"/>
          <w:szCs w:val="32"/>
          <w:cs/>
        </w:rPr>
        <w:br/>
      </w:r>
      <w:r w:rsidRPr="000D623A">
        <w:rPr>
          <w:rFonts w:ascii="Angsana New" w:hAnsi="Angsana New"/>
          <w:sz w:val="32"/>
          <w:szCs w:val="32"/>
          <w:cs/>
        </w:rPr>
        <w:t>ซึ่งได้แสดงเป็นรายการแยกต่างหากจากส่วนที่เป็นส่วนของผู้ถือหุ้นบริษัทใหญ่</w:t>
      </w:r>
    </w:p>
    <w:p w14:paraId="078DCF20" w14:textId="77777777" w:rsidR="000B3182" w:rsidRPr="000D623A" w:rsidRDefault="000B3182" w:rsidP="00EB448E">
      <w:pPr>
        <w:tabs>
          <w:tab w:val="left" w:pos="284"/>
          <w:tab w:val="left" w:pos="851"/>
          <w:tab w:val="left" w:pos="1418"/>
          <w:tab w:val="left" w:pos="1980"/>
        </w:tabs>
        <w:spacing w:line="240" w:lineRule="exact"/>
        <w:ind w:right="29"/>
        <w:jc w:val="thaiDistribute"/>
        <w:rPr>
          <w:rFonts w:ascii="Angsana New" w:hAnsi="Angsana New"/>
          <w:sz w:val="32"/>
          <w:szCs w:val="32"/>
        </w:rPr>
      </w:pPr>
    </w:p>
    <w:p w14:paraId="664FB5EC" w14:textId="77777777" w:rsidR="000B3182" w:rsidRPr="000D623A" w:rsidRDefault="000B3182" w:rsidP="00EB4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D623A">
        <w:rPr>
          <w:rFonts w:ascii="Angsana New" w:hAnsi="Angsana New"/>
          <w:sz w:val="32"/>
          <w:szCs w:val="32"/>
          <w:cs/>
        </w:rPr>
        <w:t>บริษัทจัดทำงบการเงินระหว่างกาลเฉพาะกิจการเพื่อประโยชน์ต่อสาธารณะโดยแสดงเงิ</w:t>
      </w:r>
      <w:r w:rsidRPr="000D623A">
        <w:rPr>
          <w:rFonts w:ascii="Angsana New" w:hAnsi="Angsana New" w:hint="cs"/>
          <w:sz w:val="32"/>
          <w:szCs w:val="32"/>
          <w:cs/>
        </w:rPr>
        <w:t>น</w:t>
      </w:r>
      <w:r w:rsidRPr="000D623A">
        <w:rPr>
          <w:rFonts w:ascii="Angsana New" w:hAnsi="Angsana New"/>
          <w:sz w:val="32"/>
          <w:szCs w:val="32"/>
          <w:cs/>
        </w:rPr>
        <w:t>ลงทุนในบริษัทย่อยตามวิธีราคาทุน</w:t>
      </w:r>
    </w:p>
    <w:p w14:paraId="1B02FA86" w14:textId="77777777" w:rsidR="00E04EB7" w:rsidRPr="000D623A" w:rsidRDefault="00E04EB7" w:rsidP="00EB4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C51ADB6" w14:textId="10883832" w:rsidR="009F6C2F" w:rsidRPr="000D623A" w:rsidRDefault="009F6C2F" w:rsidP="00EB4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</w:rPr>
        <w:t xml:space="preserve">2.3     </w:t>
      </w:r>
      <w:r w:rsidRPr="000D623A">
        <w:rPr>
          <w:rFonts w:asciiTheme="majorBidi" w:hAnsiTheme="majorBidi" w:cstheme="majorBidi"/>
          <w:sz w:val="32"/>
          <w:szCs w:val="32"/>
        </w:rPr>
        <w:tab/>
      </w:r>
      <w:r w:rsidR="0033684B" w:rsidRPr="000D623A">
        <w:rPr>
          <w:rFonts w:asciiTheme="majorBidi" w:hAnsi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3BD0507F" w14:textId="0406A264" w:rsidR="0033684B" w:rsidRPr="000D623A" w:rsidRDefault="0033684B" w:rsidP="00EB448E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0D623A">
        <w:rPr>
          <w:rFonts w:asciiTheme="majorBidi" w:hAnsiTheme="majorBidi" w:cstheme="majorBidi"/>
          <w:sz w:val="32"/>
          <w:szCs w:val="32"/>
        </w:rPr>
        <w:t>1</w:t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0D623A">
        <w:rPr>
          <w:rFonts w:asciiTheme="majorBidi" w:hAnsiTheme="majorBidi" w:cstheme="majorBidi"/>
          <w:sz w:val="32"/>
          <w:szCs w:val="32"/>
        </w:rPr>
        <w:t>2564</w:t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1ACE025" w14:textId="77777777" w:rsidR="0033684B" w:rsidRPr="000D623A" w:rsidRDefault="0033684B" w:rsidP="00EB448E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07B62B13" w14:textId="54E0A0DE" w:rsidR="00B23DE7" w:rsidRPr="000D623A" w:rsidRDefault="00B23DE7" w:rsidP="00EB448E">
      <w:pPr>
        <w:spacing w:line="2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29F283A" w14:textId="67B0943A" w:rsidR="004001F8" w:rsidRPr="000D623A" w:rsidRDefault="0033684B" w:rsidP="00EB4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  <w:tab w:val="left" w:pos="851"/>
        </w:tabs>
        <w:spacing w:line="360" w:lineRule="exact"/>
        <w:ind w:firstLine="284"/>
        <w:jc w:val="both"/>
        <w:rPr>
          <w:rFonts w:asciiTheme="majorBidi" w:hAnsi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</w:rPr>
        <w:t xml:space="preserve">2.4 </w:t>
      </w:r>
      <w:r w:rsidRPr="000D623A">
        <w:rPr>
          <w:rFonts w:asciiTheme="majorBidi" w:hAnsiTheme="majorBidi" w:cstheme="majorBidi"/>
          <w:sz w:val="32"/>
          <w:szCs w:val="32"/>
        </w:rPr>
        <w:tab/>
      </w:r>
      <w:r w:rsidRPr="000D623A">
        <w:rPr>
          <w:rFonts w:asciiTheme="majorBidi" w:hAnsiTheme="majorBidi"/>
          <w:sz w:val="32"/>
          <w:szCs w:val="32"/>
          <w:cs/>
        </w:rPr>
        <w:t>มาตรฐานการรายงานทางการเงินใหม่ที่จะมีผลบังคับใช้ในอนาคต</w:t>
      </w:r>
    </w:p>
    <w:p w14:paraId="706A79F9" w14:textId="645BAA28" w:rsidR="0033684B" w:rsidRPr="000D623A" w:rsidRDefault="0033684B" w:rsidP="00EB4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สภาวิชาชีพบัญชีได้ปรับปรุงมาตรฐานการรายงานทางการเงิน ฉบับที่ </w:t>
      </w:r>
      <w:r w:rsidRPr="000D623A">
        <w:rPr>
          <w:rFonts w:asciiTheme="majorBidi" w:hAnsiTheme="majorBidi" w:cstheme="majorBidi"/>
          <w:sz w:val="32"/>
          <w:szCs w:val="32"/>
        </w:rPr>
        <w:t xml:space="preserve">16 </w:t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เรื่อง สัญญาเช่า </w:t>
      </w:r>
      <w:r w:rsidRPr="000D623A">
        <w:rPr>
          <w:rFonts w:asciiTheme="majorBidi" w:hAnsiTheme="majorBidi" w:cstheme="majorBidi"/>
          <w:sz w:val="32"/>
          <w:szCs w:val="32"/>
          <w:cs/>
        </w:rPr>
        <w:br/>
        <w:t xml:space="preserve">และได้ลงประกาศในราชกิจจานุเบกษา เมื่อวันที่ </w:t>
      </w:r>
      <w:r w:rsidRPr="000D623A">
        <w:rPr>
          <w:rFonts w:asciiTheme="majorBidi" w:hAnsiTheme="majorBidi" w:cstheme="majorBidi"/>
          <w:sz w:val="32"/>
          <w:szCs w:val="32"/>
        </w:rPr>
        <w:t xml:space="preserve">27 </w:t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D623A">
        <w:rPr>
          <w:rFonts w:asciiTheme="majorBidi" w:hAnsiTheme="majorBidi" w:cstheme="majorBidi"/>
          <w:sz w:val="32"/>
          <w:szCs w:val="32"/>
        </w:rPr>
        <w:t xml:space="preserve">2564 </w:t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โดยเพิ่มข้อกำหนดสำหรับข้อยกเว้นชั่วคราวที่เกิดขึ้นจากการปฏิรูปอัตราดอกเบี้ยอ้างอิง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Pr="000D623A">
        <w:rPr>
          <w:rFonts w:asciiTheme="majorBidi" w:hAnsiTheme="majorBidi" w:cstheme="majorBidi"/>
          <w:sz w:val="32"/>
          <w:szCs w:val="32"/>
        </w:rPr>
        <w:t>1</w:t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0D623A">
        <w:rPr>
          <w:rFonts w:asciiTheme="majorBidi" w:hAnsiTheme="majorBidi" w:cstheme="majorBidi"/>
          <w:sz w:val="32"/>
          <w:szCs w:val="32"/>
        </w:rPr>
        <w:t>2565</w:t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</w:t>
      </w:r>
    </w:p>
    <w:p w14:paraId="1216714F" w14:textId="77777777" w:rsidR="0033684B" w:rsidRPr="000D623A" w:rsidRDefault="0033684B" w:rsidP="00586AFF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7C3370B3" w14:textId="02059F45" w:rsidR="0033684B" w:rsidRPr="000D623A" w:rsidRDefault="0033684B" w:rsidP="00C23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</w:p>
    <w:p w14:paraId="75740E2E" w14:textId="77777777" w:rsidR="00EB448E" w:rsidRPr="000D623A" w:rsidRDefault="00EB448E" w:rsidP="00EB4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D623A">
        <w:rPr>
          <w:rFonts w:asciiTheme="majorBidi" w:hAnsiTheme="majorBidi" w:cstheme="majorBidi" w:hint="cs"/>
          <w:b/>
          <w:bCs/>
          <w:sz w:val="32"/>
          <w:szCs w:val="32"/>
          <w:cs/>
        </w:rPr>
        <w:t>นโยบายการบัญชีที่สำคัญ</w:t>
      </w:r>
    </w:p>
    <w:p w14:paraId="0050FD3E" w14:textId="77777777" w:rsidR="00EB448E" w:rsidRPr="000D623A" w:rsidRDefault="00EB448E" w:rsidP="00EB448E">
      <w:pPr>
        <w:pStyle w:val="ListParagraph"/>
        <w:tabs>
          <w:tab w:val="left" w:pos="1440"/>
          <w:tab w:val="left" w:pos="4140"/>
          <w:tab w:val="left" w:pos="6390"/>
        </w:tabs>
        <w:spacing w:line="380" w:lineRule="exact"/>
        <w:ind w:left="284" w:right="-43" w:firstLine="567"/>
        <w:jc w:val="thaiDistribute"/>
        <w:rPr>
          <w:sz w:val="32"/>
          <w:szCs w:val="32"/>
        </w:rPr>
      </w:pPr>
      <w:r w:rsidRPr="000D623A">
        <w:rPr>
          <w:rFonts w:ascii="Angsana New" w:hAnsi="Angsana New" w:hint="cs"/>
          <w:sz w:val="32"/>
          <w:szCs w:val="32"/>
          <w:cs/>
        </w:rPr>
        <w:t>งบการ</w:t>
      </w:r>
      <w:r w:rsidRPr="000D623A">
        <w:rPr>
          <w:rFonts w:asciiTheme="majorBidi" w:hAnsiTheme="majorBidi"/>
          <w:sz w:val="32"/>
          <w:szCs w:val="32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0D623A">
        <w:rPr>
          <w:rFonts w:asciiTheme="majorBidi" w:hAnsiTheme="majorBidi" w:cstheme="majorBidi"/>
          <w:sz w:val="32"/>
          <w:szCs w:val="32"/>
          <w:cs/>
        </w:rPr>
        <w:br/>
      </w:r>
      <w:r w:rsidRPr="000D623A">
        <w:rPr>
          <w:rFonts w:asciiTheme="majorBidi" w:hAnsi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0D623A">
        <w:rPr>
          <w:rFonts w:asciiTheme="majorBidi" w:hAnsiTheme="majorBidi" w:cstheme="majorBidi"/>
          <w:sz w:val="32"/>
          <w:szCs w:val="32"/>
        </w:rPr>
        <w:t xml:space="preserve">31 </w:t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D623A">
        <w:rPr>
          <w:rFonts w:asciiTheme="majorBidi" w:hAnsiTheme="majorBidi" w:cstheme="majorBidi"/>
          <w:sz w:val="32"/>
          <w:szCs w:val="32"/>
        </w:rPr>
        <w:t xml:space="preserve">2563 </w:t>
      </w:r>
    </w:p>
    <w:p w14:paraId="20913CDE" w14:textId="77777777" w:rsidR="006B3EE3" w:rsidRPr="000D623A" w:rsidRDefault="006B3EE3" w:rsidP="00C23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AB976BE" w14:textId="77777777" w:rsidR="00E11D0D" w:rsidRPr="000D623A" w:rsidRDefault="00546028" w:rsidP="00B87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442DE0" w:rsidRPr="000D623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2DE0"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7AB4" w:rsidRPr="000D623A">
        <w:rPr>
          <w:rFonts w:asciiTheme="majorBidi" w:hAnsiTheme="majorBidi" w:cstheme="majorBidi"/>
          <w:b/>
          <w:bCs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14:paraId="580D0687" w14:textId="1646A579" w:rsidR="00E11D0D" w:rsidRPr="000D623A" w:rsidRDefault="00E11D0D" w:rsidP="00B87837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0D623A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 หรือ</w:t>
      </w:r>
      <w:r w:rsidRPr="000D623A">
        <w:rPr>
          <w:rFonts w:asciiTheme="majorBidi" w:hAnsiTheme="majorBidi" w:hint="cs"/>
          <w:sz w:val="32"/>
          <w:szCs w:val="32"/>
          <w:cs/>
        </w:rPr>
        <w:t>ถูกบริษัท</w:t>
      </w:r>
      <w:r w:rsidRPr="000D623A">
        <w:rPr>
          <w:rFonts w:asciiTheme="majorBidi" w:hAnsiTheme="majorBidi"/>
          <w:sz w:val="32"/>
          <w:szCs w:val="32"/>
          <w:cs/>
        </w:rPr>
        <w:t>ควบคุม</w:t>
      </w:r>
      <w:r w:rsidRPr="000D623A">
        <w:rPr>
          <w:rFonts w:asciiTheme="majorBidi" w:hAnsiTheme="majorBidi" w:hint="cs"/>
          <w:sz w:val="32"/>
          <w:szCs w:val="32"/>
          <w:cs/>
        </w:rPr>
        <w:t>ไม่ว่าจะเป็นโดย</w:t>
      </w:r>
      <w:r w:rsidRPr="000D623A">
        <w:rPr>
          <w:rFonts w:asciiTheme="majorBidi" w:hAnsiTheme="majorBidi"/>
          <w:sz w:val="32"/>
          <w:szCs w:val="32"/>
          <w:cs/>
        </w:rPr>
        <w:t>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06C04908" w14:textId="77777777" w:rsidR="00E11D0D" w:rsidRPr="000D623A" w:rsidRDefault="00E11D0D" w:rsidP="00B87837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0D623A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</w:t>
      </w:r>
      <w:r w:rsidRPr="000D623A">
        <w:rPr>
          <w:rFonts w:asciiTheme="majorBidi" w:hAnsiTheme="majorBidi" w:hint="cs"/>
          <w:sz w:val="32"/>
          <w:szCs w:val="32"/>
          <w:cs/>
        </w:rPr>
        <w:t xml:space="preserve"> </w:t>
      </w:r>
      <w:r w:rsidRPr="000D623A">
        <w:rPr>
          <w:rFonts w:asciiTheme="majorBidi" w:hAnsiTheme="majorBidi"/>
          <w:sz w:val="32"/>
          <w:szCs w:val="32"/>
          <w:cs/>
        </w:rPr>
        <w:t>ประกอบด้วย</w:t>
      </w:r>
    </w:p>
    <w:tbl>
      <w:tblPr>
        <w:tblW w:w="844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18"/>
        <w:gridCol w:w="142"/>
        <w:gridCol w:w="3063"/>
        <w:gridCol w:w="134"/>
        <w:gridCol w:w="1992"/>
      </w:tblGrid>
      <w:tr w:rsidR="00E11D0D" w:rsidRPr="000D623A" w14:paraId="4F039CDA" w14:textId="77777777" w:rsidTr="00C23441">
        <w:tc>
          <w:tcPr>
            <w:tcW w:w="3118" w:type="dxa"/>
            <w:tcBorders>
              <w:bottom w:val="single" w:sz="6" w:space="0" w:color="auto"/>
            </w:tcBorders>
          </w:tcPr>
          <w:p w14:paraId="19BE5F2C" w14:textId="77777777" w:rsidR="00E11D0D" w:rsidRPr="000D623A" w:rsidRDefault="00E11D0D" w:rsidP="00B639F3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  <w:cs/>
              </w:rPr>
              <w:t>ชื่อ</w:t>
            </w: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>บุคคลหรือ</w:t>
            </w:r>
            <w:r w:rsidRPr="000D623A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2" w:type="dxa"/>
          </w:tcPr>
          <w:p w14:paraId="3755D55B" w14:textId="77777777" w:rsidR="00E11D0D" w:rsidRPr="000D623A" w:rsidRDefault="00E11D0D" w:rsidP="00B639F3">
            <w:pPr>
              <w:tabs>
                <w:tab w:val="left" w:pos="600"/>
              </w:tabs>
              <w:spacing w:line="340" w:lineRule="exact"/>
              <w:ind w:left="-108" w:right="-10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tcBorders>
              <w:bottom w:val="single" w:sz="6" w:space="0" w:color="auto"/>
            </w:tcBorders>
          </w:tcPr>
          <w:p w14:paraId="72E6CAA3" w14:textId="77777777" w:rsidR="00E11D0D" w:rsidRPr="000D623A" w:rsidRDefault="00E11D0D" w:rsidP="00B639F3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1AF8D377" w14:textId="77777777" w:rsidR="00E11D0D" w:rsidRPr="000D623A" w:rsidRDefault="00E11D0D" w:rsidP="00B639F3">
            <w:pPr>
              <w:spacing w:line="340" w:lineRule="exact"/>
              <w:ind w:right="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bottom w:val="single" w:sz="6" w:space="0" w:color="auto"/>
            </w:tcBorders>
          </w:tcPr>
          <w:p w14:paraId="56D546A2" w14:textId="77777777" w:rsidR="00E11D0D" w:rsidRPr="000D623A" w:rsidRDefault="00E11D0D" w:rsidP="00B639F3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11D0D" w:rsidRPr="000D623A" w14:paraId="5362A4B9" w14:textId="77777777" w:rsidTr="00C23441">
        <w:tc>
          <w:tcPr>
            <w:tcW w:w="3118" w:type="dxa"/>
            <w:tcBorders>
              <w:top w:val="single" w:sz="6" w:space="0" w:color="auto"/>
            </w:tcBorders>
            <w:vAlign w:val="center"/>
          </w:tcPr>
          <w:p w14:paraId="58A53587" w14:textId="77777777" w:rsidR="00E11D0D" w:rsidRPr="000D623A" w:rsidRDefault="00E11D0D" w:rsidP="00B639F3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D623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42" w:type="dxa"/>
            <w:vAlign w:val="center"/>
          </w:tcPr>
          <w:p w14:paraId="5503702E" w14:textId="77777777" w:rsidR="00E11D0D" w:rsidRPr="000D623A" w:rsidRDefault="00E11D0D" w:rsidP="00B639F3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tcBorders>
              <w:top w:val="single" w:sz="6" w:space="0" w:color="auto"/>
            </w:tcBorders>
            <w:vAlign w:val="center"/>
          </w:tcPr>
          <w:p w14:paraId="7FF38360" w14:textId="77777777" w:rsidR="00E11D0D" w:rsidRPr="000D623A" w:rsidRDefault="00E11D0D" w:rsidP="00B639F3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3C0404F1" w14:textId="77777777" w:rsidR="00E11D0D" w:rsidRPr="000D623A" w:rsidRDefault="00E11D0D" w:rsidP="00B639F3">
            <w:pPr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  <w:tcBorders>
              <w:top w:val="single" w:sz="6" w:space="0" w:color="auto"/>
            </w:tcBorders>
          </w:tcPr>
          <w:p w14:paraId="013E7030" w14:textId="77777777" w:rsidR="00E11D0D" w:rsidRPr="000D623A" w:rsidRDefault="00E11D0D" w:rsidP="009A1803">
            <w:pPr>
              <w:tabs>
                <w:tab w:val="left" w:pos="600"/>
              </w:tabs>
              <w:spacing w:line="340" w:lineRule="exact"/>
              <w:ind w:left="57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11D0D" w:rsidRPr="000D623A" w14:paraId="273ECB25" w14:textId="77777777" w:rsidTr="00C23441">
        <w:tc>
          <w:tcPr>
            <w:tcW w:w="3118" w:type="dxa"/>
          </w:tcPr>
          <w:p w14:paraId="0A562B66" w14:textId="77777777" w:rsidR="00E11D0D" w:rsidRPr="000D623A" w:rsidRDefault="00E11D0D" w:rsidP="00B639F3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บริษัท </w:t>
            </w:r>
            <w:r w:rsidRPr="000D623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โซลาร์ พีพีเอ็ม</w:t>
            </w:r>
            <w:r w:rsidRPr="000D623A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  <w:vAlign w:val="center"/>
          </w:tcPr>
          <w:p w14:paraId="26CB8CFF" w14:textId="77777777" w:rsidR="00E11D0D" w:rsidRPr="000D623A" w:rsidRDefault="00E11D0D" w:rsidP="00B639F3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vAlign w:val="center"/>
          </w:tcPr>
          <w:p w14:paraId="69ECDB2A" w14:textId="77777777" w:rsidR="00E11D0D" w:rsidRPr="000D623A" w:rsidRDefault="00E11D0D" w:rsidP="000D623A">
            <w:pPr>
              <w:tabs>
                <w:tab w:val="left" w:pos="600"/>
              </w:tabs>
              <w:spacing w:line="340" w:lineRule="exact"/>
              <w:ind w:right="-113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0D623A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เป็นตัวแทนจำหน่ายและให้บริการ ออกแบบจัดหา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bottom"/>
          </w:tcPr>
          <w:p w14:paraId="3EA0D3DE" w14:textId="77777777" w:rsidR="00E11D0D" w:rsidRPr="000D623A" w:rsidRDefault="00E11D0D" w:rsidP="00B639F3">
            <w:pPr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3AECBDEC" w14:textId="77777777" w:rsidR="00E11D0D" w:rsidRPr="000D623A" w:rsidRDefault="00E11D0D" w:rsidP="009A1803">
            <w:pPr>
              <w:tabs>
                <w:tab w:val="left" w:pos="600"/>
              </w:tabs>
              <w:spacing w:line="340" w:lineRule="exact"/>
              <w:ind w:left="57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E11D0D" w:rsidRPr="000D623A" w14:paraId="669EBA6D" w14:textId="77777777" w:rsidTr="00C23441">
        <w:tc>
          <w:tcPr>
            <w:tcW w:w="3118" w:type="dxa"/>
            <w:vAlign w:val="bottom"/>
          </w:tcPr>
          <w:p w14:paraId="2F041E10" w14:textId="77777777" w:rsidR="00E11D0D" w:rsidRPr="000D623A" w:rsidRDefault="00E11D0D" w:rsidP="00B639F3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pacing w:val="-4"/>
                <w:sz w:val="26"/>
                <w:szCs w:val="26"/>
              </w:rPr>
              <w:t>Vina Solar Techology. Co., Ltd. (Vietam)</w:t>
            </w:r>
          </w:p>
        </w:tc>
        <w:tc>
          <w:tcPr>
            <w:tcW w:w="142" w:type="dxa"/>
            <w:vAlign w:val="bottom"/>
          </w:tcPr>
          <w:p w14:paraId="4C021A90" w14:textId="77777777" w:rsidR="00E11D0D" w:rsidRPr="000D623A" w:rsidRDefault="00E11D0D" w:rsidP="00B639F3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vAlign w:val="bottom"/>
          </w:tcPr>
          <w:p w14:paraId="07C1DC7C" w14:textId="77777777" w:rsidR="00E11D0D" w:rsidRPr="000D623A" w:rsidRDefault="00E11D0D" w:rsidP="00B639F3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ผลิตและจำหน่ายโซลาร์เซลล์</w:t>
            </w:r>
          </w:p>
        </w:tc>
        <w:tc>
          <w:tcPr>
            <w:tcW w:w="134" w:type="dxa"/>
            <w:vAlign w:val="bottom"/>
          </w:tcPr>
          <w:p w14:paraId="3334302E" w14:textId="77777777" w:rsidR="00E11D0D" w:rsidRPr="000D623A" w:rsidRDefault="00E11D0D" w:rsidP="00B639F3">
            <w:pPr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742911D9" w14:textId="77777777" w:rsidR="00E11D0D" w:rsidRPr="000D623A" w:rsidRDefault="00E11D0D" w:rsidP="009A1803">
            <w:pPr>
              <w:tabs>
                <w:tab w:val="left" w:pos="600"/>
              </w:tabs>
              <w:spacing w:line="340" w:lineRule="exact"/>
              <w:ind w:left="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ผู้ถือหุ้นร่วมในบริษัทย่อย</w:t>
            </w:r>
          </w:p>
        </w:tc>
      </w:tr>
      <w:tr w:rsidR="00E11D0D" w:rsidRPr="000D623A" w14:paraId="74B9AFBC" w14:textId="77777777" w:rsidTr="00C23441">
        <w:tc>
          <w:tcPr>
            <w:tcW w:w="3118" w:type="dxa"/>
          </w:tcPr>
          <w:p w14:paraId="7262C687" w14:textId="77777777" w:rsidR="00E11D0D" w:rsidRPr="000D623A" w:rsidRDefault="00E11D0D" w:rsidP="00B639F3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D623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พรพรหม</w:t>
            </w:r>
            <w:r w:rsidRPr="000D623A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0D623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ดิสทริบิวชั่น จำกัด</w:t>
            </w:r>
          </w:p>
        </w:tc>
        <w:tc>
          <w:tcPr>
            <w:tcW w:w="142" w:type="dxa"/>
            <w:vAlign w:val="bottom"/>
          </w:tcPr>
          <w:p w14:paraId="52672E90" w14:textId="77777777" w:rsidR="00E11D0D" w:rsidRPr="000D623A" w:rsidRDefault="00E11D0D" w:rsidP="00B639F3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vAlign w:val="center"/>
          </w:tcPr>
          <w:p w14:paraId="5B723E86" w14:textId="77777777" w:rsidR="00E11D0D" w:rsidRPr="000D623A" w:rsidRDefault="00E11D0D" w:rsidP="00B639F3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>นำเข้าและจัดจำหน่ายอะไหล่สำหรับเครื่องปรับอากาศ</w:t>
            </w:r>
          </w:p>
        </w:tc>
        <w:tc>
          <w:tcPr>
            <w:tcW w:w="134" w:type="dxa"/>
            <w:vAlign w:val="center"/>
          </w:tcPr>
          <w:p w14:paraId="48D59051" w14:textId="77777777" w:rsidR="00E11D0D" w:rsidRPr="000D623A" w:rsidRDefault="00E11D0D" w:rsidP="00B639F3">
            <w:pPr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440E5402" w14:textId="77777777" w:rsidR="00E11D0D" w:rsidRPr="000D623A" w:rsidRDefault="00E11D0D" w:rsidP="009A1803">
            <w:pPr>
              <w:tabs>
                <w:tab w:val="left" w:pos="600"/>
              </w:tabs>
              <w:spacing w:line="340" w:lineRule="exact"/>
              <w:ind w:left="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D623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กรรมการและผู้ถือหุ้นเป็นเครือญาติกัน</w:t>
            </w:r>
          </w:p>
        </w:tc>
      </w:tr>
      <w:tr w:rsidR="00E11D0D" w:rsidRPr="000D623A" w14:paraId="491B024D" w14:textId="77777777" w:rsidTr="00C23441">
        <w:tc>
          <w:tcPr>
            <w:tcW w:w="3118" w:type="dxa"/>
            <w:vAlign w:val="center"/>
          </w:tcPr>
          <w:p w14:paraId="1297A56D" w14:textId="77777777" w:rsidR="00E11D0D" w:rsidRPr="000D623A" w:rsidRDefault="00E11D0D" w:rsidP="00B639F3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D623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คุณชำนาญ พรพิไลลักษณ์</w:t>
            </w:r>
          </w:p>
        </w:tc>
        <w:tc>
          <w:tcPr>
            <w:tcW w:w="142" w:type="dxa"/>
            <w:vAlign w:val="center"/>
          </w:tcPr>
          <w:p w14:paraId="5EB21040" w14:textId="77777777" w:rsidR="00E11D0D" w:rsidRPr="000D623A" w:rsidRDefault="00E11D0D" w:rsidP="00B639F3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vAlign w:val="center"/>
          </w:tcPr>
          <w:p w14:paraId="7026564B" w14:textId="3C5A5023" w:rsidR="00E11D0D" w:rsidRPr="000D623A" w:rsidRDefault="00E11D0D" w:rsidP="000D623A">
            <w:pPr>
              <w:tabs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09C95C6F" w14:textId="77777777" w:rsidR="00E11D0D" w:rsidRPr="000D623A" w:rsidRDefault="00E11D0D" w:rsidP="00B639F3">
            <w:pPr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0CEBB212" w14:textId="77777777" w:rsidR="00E11D0D" w:rsidRPr="000D623A" w:rsidRDefault="00E11D0D" w:rsidP="009A1803">
            <w:pPr>
              <w:tabs>
                <w:tab w:val="left" w:pos="600"/>
              </w:tabs>
              <w:spacing w:line="340" w:lineRule="exact"/>
              <w:ind w:left="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D623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กรรมการ</w:t>
            </w:r>
          </w:p>
        </w:tc>
      </w:tr>
      <w:tr w:rsidR="00E11D0D" w:rsidRPr="000D623A" w14:paraId="52B97C5F" w14:textId="77777777" w:rsidTr="00C23441">
        <w:tc>
          <w:tcPr>
            <w:tcW w:w="3118" w:type="dxa"/>
            <w:vAlign w:val="center"/>
          </w:tcPr>
          <w:p w14:paraId="2C3432CB" w14:textId="77777777" w:rsidR="00E11D0D" w:rsidRPr="000D623A" w:rsidRDefault="00E11D0D" w:rsidP="00B639F3">
            <w:pPr>
              <w:tabs>
                <w:tab w:val="left" w:pos="600"/>
              </w:tabs>
              <w:spacing w:line="340" w:lineRule="exact"/>
              <w:ind w:right="-10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D623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นางเตือนใจ พรพิไลลักษณ์</w:t>
            </w:r>
          </w:p>
        </w:tc>
        <w:tc>
          <w:tcPr>
            <w:tcW w:w="142" w:type="dxa"/>
            <w:vAlign w:val="center"/>
          </w:tcPr>
          <w:p w14:paraId="698D6205" w14:textId="77777777" w:rsidR="00E11D0D" w:rsidRPr="000D623A" w:rsidRDefault="00E11D0D" w:rsidP="00B639F3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3" w:type="dxa"/>
            <w:vAlign w:val="center"/>
          </w:tcPr>
          <w:p w14:paraId="6FF65692" w14:textId="6FC12195" w:rsidR="00E11D0D" w:rsidRPr="000D623A" w:rsidRDefault="00E11D0D" w:rsidP="000D623A">
            <w:pPr>
              <w:tabs>
                <w:tab w:val="left" w:pos="6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58640970" w14:textId="77777777" w:rsidR="00E11D0D" w:rsidRPr="000D623A" w:rsidRDefault="00E11D0D" w:rsidP="00B639F3">
            <w:pPr>
              <w:spacing w:line="340" w:lineRule="exact"/>
              <w:ind w:right="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92" w:type="dxa"/>
          </w:tcPr>
          <w:p w14:paraId="10CAE4D5" w14:textId="77777777" w:rsidR="00E11D0D" w:rsidRPr="000D623A" w:rsidRDefault="00E11D0D" w:rsidP="009A1803">
            <w:pPr>
              <w:tabs>
                <w:tab w:val="left" w:pos="600"/>
              </w:tabs>
              <w:spacing w:line="340" w:lineRule="exact"/>
              <w:ind w:left="57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>มารดากรรมการ</w:t>
            </w:r>
          </w:p>
        </w:tc>
      </w:tr>
    </w:tbl>
    <w:p w14:paraId="30E51CCF" w14:textId="77777777" w:rsidR="00E11D0D" w:rsidRPr="000D623A" w:rsidRDefault="00E11D0D" w:rsidP="00710FDF">
      <w:pPr>
        <w:spacing w:line="24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608EF1F0" w14:textId="77777777" w:rsidR="00E11D0D" w:rsidRPr="000D623A" w:rsidRDefault="00E11D0D" w:rsidP="00E11D0D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0D623A">
        <w:rPr>
          <w:rFonts w:asciiTheme="majorBidi" w:hAnsiTheme="majorBidi"/>
          <w:sz w:val="32"/>
          <w:szCs w:val="32"/>
          <w:cs/>
        </w:rPr>
        <w:t>นโยบายการกำหนดราคาสำหรับแต่ละประเภทรายการมีดังนี้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309"/>
        <w:gridCol w:w="142"/>
        <w:gridCol w:w="3969"/>
      </w:tblGrid>
      <w:tr w:rsidR="00E11D0D" w:rsidRPr="000D623A" w14:paraId="2C538340" w14:textId="77777777" w:rsidTr="00C23441">
        <w:tc>
          <w:tcPr>
            <w:tcW w:w="4309" w:type="dxa"/>
            <w:tcBorders>
              <w:bottom w:val="single" w:sz="6" w:space="0" w:color="auto"/>
            </w:tcBorders>
          </w:tcPr>
          <w:p w14:paraId="66E45BA0" w14:textId="77777777" w:rsidR="00E11D0D" w:rsidRPr="000D623A" w:rsidRDefault="00E11D0D" w:rsidP="00B87837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623A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142" w:type="dxa"/>
          </w:tcPr>
          <w:p w14:paraId="619C085A" w14:textId="77777777" w:rsidR="00E11D0D" w:rsidRPr="000D623A" w:rsidRDefault="00E11D0D" w:rsidP="00B87837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6" w:space="0" w:color="auto"/>
            </w:tcBorders>
          </w:tcPr>
          <w:p w14:paraId="39F94EDF" w14:textId="77777777" w:rsidR="00E11D0D" w:rsidRPr="000D623A" w:rsidRDefault="00E11D0D" w:rsidP="00B87837">
            <w:pPr>
              <w:tabs>
                <w:tab w:val="left" w:pos="540"/>
                <w:tab w:val="left" w:pos="38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623A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11D0D" w:rsidRPr="000D623A" w14:paraId="043A6F85" w14:textId="77777777" w:rsidTr="00C23441">
        <w:tc>
          <w:tcPr>
            <w:tcW w:w="4309" w:type="dxa"/>
            <w:tcBorders>
              <w:top w:val="single" w:sz="6" w:space="0" w:color="auto"/>
            </w:tcBorders>
          </w:tcPr>
          <w:p w14:paraId="1ADEF79B" w14:textId="77777777" w:rsidR="00E11D0D" w:rsidRPr="000D623A" w:rsidRDefault="00E11D0D" w:rsidP="00B8783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623A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  <w:r w:rsidRPr="000D623A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0D623A">
              <w:rPr>
                <w:rFonts w:ascii="Angsana New" w:hAnsi="Angsana New" w:hint="cs"/>
                <w:sz w:val="28"/>
                <w:szCs w:val="28"/>
                <w:cs/>
              </w:rPr>
              <w:t xml:space="preserve">ซื้อสินค้า </w:t>
            </w:r>
          </w:p>
        </w:tc>
        <w:tc>
          <w:tcPr>
            <w:tcW w:w="142" w:type="dxa"/>
          </w:tcPr>
          <w:p w14:paraId="76CDC87A" w14:textId="77777777" w:rsidR="00E11D0D" w:rsidRPr="000D623A" w:rsidRDefault="00E11D0D" w:rsidP="00B8783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F90E1FC" w14:textId="77777777" w:rsidR="00E11D0D" w:rsidRPr="000D623A" w:rsidRDefault="00E11D0D" w:rsidP="00B87837">
            <w:pPr>
              <w:tabs>
                <w:tab w:val="left" w:pos="540"/>
                <w:tab w:val="left" w:pos="38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623A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E11D0D" w:rsidRPr="000D623A" w14:paraId="21632C95" w14:textId="77777777" w:rsidTr="00C23441">
        <w:tc>
          <w:tcPr>
            <w:tcW w:w="4309" w:type="dxa"/>
          </w:tcPr>
          <w:p w14:paraId="50D4F52B" w14:textId="77777777" w:rsidR="00E11D0D" w:rsidRPr="000D623A" w:rsidRDefault="00E11D0D" w:rsidP="00B8783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D623A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0D623A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0D623A">
              <w:rPr>
                <w:rFonts w:ascii="Angsana New" w:hAnsi="Angsana New" w:hint="cs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142" w:type="dxa"/>
          </w:tcPr>
          <w:p w14:paraId="14CE40C6" w14:textId="77777777" w:rsidR="00E11D0D" w:rsidRPr="000D623A" w:rsidRDefault="00E11D0D" w:rsidP="00B8783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4797B0B7" w14:textId="77777777" w:rsidR="00E11D0D" w:rsidRPr="000D623A" w:rsidRDefault="00E11D0D" w:rsidP="00B87837">
            <w:pPr>
              <w:tabs>
                <w:tab w:val="left" w:pos="540"/>
                <w:tab w:val="left" w:pos="38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623A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E11D0D" w:rsidRPr="000D623A" w14:paraId="12C4279F" w14:textId="77777777" w:rsidTr="00C23441">
        <w:tc>
          <w:tcPr>
            <w:tcW w:w="4309" w:type="dxa"/>
          </w:tcPr>
          <w:p w14:paraId="74B20A45" w14:textId="77777777" w:rsidR="00E11D0D" w:rsidRPr="000D623A" w:rsidRDefault="00E11D0D" w:rsidP="00B8783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623A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 (รายได้อื่น)</w:t>
            </w:r>
            <w:r w:rsidRPr="000D623A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0D623A">
              <w:rPr>
                <w:rFonts w:ascii="Angsana New" w:hAnsi="Angsana New" w:hint="cs"/>
                <w:sz w:val="28"/>
                <w:szCs w:val="28"/>
                <w:cs/>
              </w:rPr>
              <w:t>ค่าเช่ารับ</w:t>
            </w:r>
            <w:r w:rsidRPr="000D623A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0D623A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2" w:type="dxa"/>
          </w:tcPr>
          <w:p w14:paraId="6D40F778" w14:textId="77777777" w:rsidR="00E11D0D" w:rsidRPr="000D623A" w:rsidRDefault="00E11D0D" w:rsidP="00B8783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062A0EA" w14:textId="77777777" w:rsidR="00E11D0D" w:rsidRPr="000D623A" w:rsidRDefault="00E11D0D" w:rsidP="00B87837">
            <w:pPr>
              <w:tabs>
                <w:tab w:val="left" w:pos="540"/>
                <w:tab w:val="left" w:pos="38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623A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จำนวนตามที่ตกลงร่วมกัน</w:t>
            </w:r>
          </w:p>
        </w:tc>
      </w:tr>
      <w:tr w:rsidR="00E11D0D" w:rsidRPr="000D623A" w14:paraId="66EDD6C1" w14:textId="77777777" w:rsidTr="00C23441">
        <w:tc>
          <w:tcPr>
            <w:tcW w:w="4309" w:type="dxa"/>
          </w:tcPr>
          <w:p w14:paraId="0A30C6EC" w14:textId="77777777" w:rsidR="00E11D0D" w:rsidRPr="000D623A" w:rsidRDefault="00E11D0D" w:rsidP="00B8783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623A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42" w:type="dxa"/>
          </w:tcPr>
          <w:p w14:paraId="0C4BFC24" w14:textId="77777777" w:rsidR="00E11D0D" w:rsidRPr="000D623A" w:rsidRDefault="00E11D0D" w:rsidP="00B8783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A14B197" w14:textId="77777777" w:rsidR="00E11D0D" w:rsidRPr="000D623A" w:rsidRDefault="00E11D0D" w:rsidP="00B87837">
            <w:pPr>
              <w:tabs>
                <w:tab w:val="left" w:pos="540"/>
                <w:tab w:val="left" w:pos="38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623A">
              <w:rPr>
                <w:rFonts w:ascii="Angsana New" w:hAnsi="Angsana New" w:hint="cs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E11D0D" w:rsidRPr="000D623A" w14:paraId="07560E31" w14:textId="77777777" w:rsidTr="00C23441">
        <w:tc>
          <w:tcPr>
            <w:tcW w:w="4309" w:type="dxa"/>
          </w:tcPr>
          <w:p w14:paraId="4D548F57" w14:textId="77777777" w:rsidR="00E11D0D" w:rsidRPr="000D623A" w:rsidRDefault="00E11D0D" w:rsidP="00B8783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623A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2" w:type="dxa"/>
          </w:tcPr>
          <w:p w14:paraId="400BE5A8" w14:textId="77777777" w:rsidR="00E11D0D" w:rsidRPr="000D623A" w:rsidRDefault="00E11D0D" w:rsidP="00B8783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3762AD6" w14:textId="77777777" w:rsidR="00E11D0D" w:rsidRPr="000D623A" w:rsidRDefault="00E11D0D" w:rsidP="00B87837">
            <w:pPr>
              <w:tabs>
                <w:tab w:val="left" w:pos="540"/>
                <w:tab w:val="left" w:pos="38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623A">
              <w:rPr>
                <w:rFonts w:ascii="Angsana New" w:hAnsi="Angsana New" w:hint="cs"/>
                <w:sz w:val="28"/>
                <w:szCs w:val="28"/>
                <w:cs/>
              </w:rPr>
              <w:t>อ้างอิงอัตราดอกเบี้ยเงินกู้ยืมระยะสั้นของธนาคาร</w:t>
            </w:r>
          </w:p>
        </w:tc>
      </w:tr>
      <w:tr w:rsidR="00E11D0D" w:rsidRPr="000D623A" w14:paraId="65E5F8BB" w14:textId="77777777" w:rsidTr="00C23441">
        <w:tc>
          <w:tcPr>
            <w:tcW w:w="4309" w:type="dxa"/>
          </w:tcPr>
          <w:p w14:paraId="0B6B14FE" w14:textId="77777777" w:rsidR="00E11D0D" w:rsidRPr="000D623A" w:rsidRDefault="00E11D0D" w:rsidP="00B8783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623A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" w:type="dxa"/>
          </w:tcPr>
          <w:p w14:paraId="261107AD" w14:textId="77777777" w:rsidR="00E11D0D" w:rsidRPr="000D623A" w:rsidRDefault="00E11D0D" w:rsidP="00B8783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660428C" w14:textId="77777777" w:rsidR="00E11D0D" w:rsidRPr="000D623A" w:rsidRDefault="00E11D0D" w:rsidP="00B87837">
            <w:pPr>
              <w:tabs>
                <w:tab w:val="left" w:pos="540"/>
                <w:tab w:val="left" w:pos="38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623A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อัตราดอกเบี้ยตามที่ตกลงร่วมกัน</w:t>
            </w:r>
          </w:p>
        </w:tc>
      </w:tr>
      <w:tr w:rsidR="00E11D0D" w:rsidRPr="000D623A" w14:paraId="457409D7" w14:textId="77777777" w:rsidTr="00C23441">
        <w:tc>
          <w:tcPr>
            <w:tcW w:w="4309" w:type="dxa"/>
          </w:tcPr>
          <w:p w14:paraId="42841226" w14:textId="77777777" w:rsidR="00E11D0D" w:rsidRPr="000D623A" w:rsidRDefault="00E11D0D" w:rsidP="00B8783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623A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42" w:type="dxa"/>
          </w:tcPr>
          <w:p w14:paraId="5FB90B14" w14:textId="77777777" w:rsidR="00E11D0D" w:rsidRPr="000D623A" w:rsidRDefault="00E11D0D" w:rsidP="00B8783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8EADED9" w14:textId="77777777" w:rsidR="00E11D0D" w:rsidRPr="000D623A" w:rsidRDefault="00E11D0D" w:rsidP="00B87837">
            <w:pPr>
              <w:tabs>
                <w:tab w:val="left" w:pos="540"/>
                <w:tab w:val="left" w:pos="38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623A">
              <w:rPr>
                <w:rFonts w:ascii="Angsana New" w:hAnsi="Angsana New" w:hint="cs"/>
                <w:sz w:val="28"/>
                <w:szCs w:val="28"/>
                <w:cs/>
              </w:rPr>
              <w:t>จำนวนตามที่ตกลงร่วมกัน</w:t>
            </w:r>
          </w:p>
        </w:tc>
      </w:tr>
      <w:tr w:rsidR="00E11D0D" w:rsidRPr="000D623A" w14:paraId="56C75F94" w14:textId="77777777" w:rsidTr="00C23441">
        <w:tc>
          <w:tcPr>
            <w:tcW w:w="4309" w:type="dxa"/>
          </w:tcPr>
          <w:p w14:paraId="0FAA633C" w14:textId="77777777" w:rsidR="00E11D0D" w:rsidRPr="000D623A" w:rsidRDefault="00E11D0D" w:rsidP="00B8783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623A">
              <w:rPr>
                <w:rFonts w:ascii="Angsana New" w:hAnsi="Angsana New" w:hint="cs"/>
                <w:sz w:val="28"/>
                <w:szCs w:val="28"/>
                <w:cs/>
              </w:rPr>
              <w:t>การค้ำประกันหนี้สิน</w:t>
            </w:r>
          </w:p>
        </w:tc>
        <w:tc>
          <w:tcPr>
            <w:tcW w:w="142" w:type="dxa"/>
          </w:tcPr>
          <w:p w14:paraId="16ADBE61" w14:textId="77777777" w:rsidR="00E11D0D" w:rsidRPr="000D623A" w:rsidRDefault="00E11D0D" w:rsidP="00B87837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26D50F4" w14:textId="77777777" w:rsidR="00E11D0D" w:rsidRPr="000D623A" w:rsidRDefault="00E11D0D" w:rsidP="00B87837">
            <w:pPr>
              <w:tabs>
                <w:tab w:val="left" w:pos="540"/>
                <w:tab w:val="left" w:pos="38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D623A">
              <w:rPr>
                <w:rFonts w:ascii="Angsana New" w:hAnsi="Angsana New" w:hint="cs"/>
                <w:sz w:val="28"/>
                <w:szCs w:val="28"/>
                <w:cs/>
              </w:rPr>
              <w:t>ไม่มีการคิดค่าธรรมเนียม</w:t>
            </w:r>
          </w:p>
        </w:tc>
      </w:tr>
    </w:tbl>
    <w:p w14:paraId="62BA3492" w14:textId="77777777" w:rsidR="00710FDF" w:rsidRPr="000D623A" w:rsidRDefault="00710FDF" w:rsidP="00710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78B6C10" w14:textId="56004093" w:rsidR="007C0BF1" w:rsidRPr="000D623A" w:rsidRDefault="007C0BF1" w:rsidP="00EA7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  <w:cs/>
        </w:rPr>
        <w:t>รายการบัญชีกับบุคคลและกิจการที่เกี่ยวข้องกันที่มีสาระสำคัญสำหรับ</w:t>
      </w:r>
      <w:r w:rsidR="008B0F7F" w:rsidRPr="000D623A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Pr="000D623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0D623A">
        <w:rPr>
          <w:rFonts w:asciiTheme="majorBidi" w:hAnsiTheme="majorBidi" w:cstheme="majorBidi"/>
          <w:sz w:val="32"/>
          <w:szCs w:val="32"/>
        </w:rPr>
        <w:t xml:space="preserve"> </w:t>
      </w:r>
      <w:r w:rsidR="006A5726" w:rsidRPr="000D623A">
        <w:rPr>
          <w:rFonts w:asciiTheme="majorBidi" w:hAnsiTheme="majorBidi" w:cstheme="majorBidi"/>
          <w:sz w:val="32"/>
          <w:szCs w:val="32"/>
        </w:rPr>
        <w:br/>
      </w:r>
      <w:r w:rsidR="007F1DF3" w:rsidRPr="000D623A">
        <w:rPr>
          <w:rFonts w:asciiTheme="majorBidi" w:hAnsiTheme="majorBidi" w:cstheme="majorBidi"/>
          <w:sz w:val="32"/>
          <w:szCs w:val="32"/>
        </w:rPr>
        <w:t>31</w:t>
      </w:r>
      <w:r w:rsidR="00165D77" w:rsidRPr="000D623A">
        <w:rPr>
          <w:rFonts w:asciiTheme="majorBidi" w:hAnsiTheme="majorBidi" w:cstheme="majorBidi"/>
          <w:sz w:val="32"/>
          <w:szCs w:val="32"/>
        </w:rPr>
        <w:t xml:space="preserve"> </w:t>
      </w:r>
      <w:r w:rsidR="007F1DF3" w:rsidRPr="000D623A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0D623A">
        <w:rPr>
          <w:rFonts w:asciiTheme="majorBidi" w:hAnsiTheme="majorBidi" w:cstheme="majorBidi"/>
          <w:sz w:val="32"/>
          <w:szCs w:val="32"/>
        </w:rPr>
        <w:t xml:space="preserve"> </w:t>
      </w:r>
      <w:r w:rsidR="007F1DF3" w:rsidRPr="000D623A">
        <w:rPr>
          <w:rFonts w:asciiTheme="majorBidi" w:hAnsiTheme="majorBidi" w:cstheme="majorBidi"/>
          <w:sz w:val="32"/>
          <w:szCs w:val="32"/>
        </w:rPr>
        <w:t>256</w:t>
      </w:r>
      <w:r w:rsidR="00E11D0D" w:rsidRPr="000D623A">
        <w:rPr>
          <w:rFonts w:asciiTheme="majorBidi" w:hAnsiTheme="majorBidi" w:cstheme="majorBidi"/>
          <w:sz w:val="32"/>
          <w:szCs w:val="32"/>
        </w:rPr>
        <w:t>4</w:t>
      </w:r>
      <w:r w:rsidRPr="000D623A">
        <w:rPr>
          <w:rFonts w:asciiTheme="majorBidi" w:hAnsiTheme="majorBidi" w:cstheme="majorBidi"/>
          <w:sz w:val="32"/>
          <w:szCs w:val="32"/>
        </w:rPr>
        <w:t xml:space="preserve"> </w:t>
      </w:r>
      <w:r w:rsidRPr="000D623A">
        <w:rPr>
          <w:rFonts w:asciiTheme="majorBidi" w:hAnsiTheme="majorBidi" w:cstheme="majorBidi"/>
          <w:sz w:val="32"/>
          <w:szCs w:val="32"/>
          <w:cs/>
        </w:rPr>
        <w:t>และ</w:t>
      </w:r>
      <w:r w:rsidRPr="000D623A">
        <w:rPr>
          <w:rFonts w:asciiTheme="majorBidi" w:hAnsiTheme="majorBidi" w:cstheme="majorBidi"/>
          <w:sz w:val="32"/>
          <w:szCs w:val="32"/>
        </w:rPr>
        <w:t xml:space="preserve"> </w:t>
      </w:r>
      <w:r w:rsidR="0081398E" w:rsidRPr="000D623A">
        <w:rPr>
          <w:rFonts w:asciiTheme="majorBidi" w:hAnsiTheme="majorBidi" w:cstheme="majorBidi"/>
          <w:sz w:val="32"/>
          <w:szCs w:val="32"/>
        </w:rPr>
        <w:t>256</w:t>
      </w:r>
      <w:r w:rsidR="00E11D0D" w:rsidRPr="000D623A">
        <w:rPr>
          <w:rFonts w:asciiTheme="majorBidi" w:hAnsiTheme="majorBidi" w:cstheme="majorBidi"/>
          <w:sz w:val="32"/>
          <w:szCs w:val="32"/>
        </w:rPr>
        <w:t>3</w:t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C23441" w:rsidRPr="000D623A" w14:paraId="34136834" w14:textId="77777777" w:rsidTr="00C23441">
        <w:trPr>
          <w:trHeight w:val="62"/>
        </w:trPr>
        <w:tc>
          <w:tcPr>
            <w:tcW w:w="3458" w:type="dxa"/>
          </w:tcPr>
          <w:p w14:paraId="090C086C" w14:textId="77777777" w:rsidR="00C23441" w:rsidRPr="000D623A" w:rsidRDefault="00C23441" w:rsidP="0008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360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2DABD4E7" w14:textId="77777777" w:rsidR="00C23441" w:rsidRPr="000D623A" w:rsidRDefault="00C23441" w:rsidP="0008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C23441" w:rsidRPr="000D623A" w14:paraId="71E1C906" w14:textId="77777777" w:rsidTr="00C23441">
        <w:trPr>
          <w:trHeight w:val="62"/>
        </w:trPr>
        <w:tc>
          <w:tcPr>
            <w:tcW w:w="3458" w:type="dxa"/>
          </w:tcPr>
          <w:p w14:paraId="679154E6" w14:textId="77777777" w:rsidR="00C23441" w:rsidRPr="000D623A" w:rsidRDefault="00C23441" w:rsidP="0008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72FCBB" w14:textId="77777777" w:rsidR="00C23441" w:rsidRPr="000D623A" w:rsidRDefault="00C23441" w:rsidP="0008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F567177" w14:textId="77777777" w:rsidR="00C23441" w:rsidRPr="000D623A" w:rsidRDefault="00C23441" w:rsidP="0008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4BD2C6" w14:textId="77777777" w:rsidR="00C23441" w:rsidRPr="000D623A" w:rsidRDefault="00C23441" w:rsidP="0008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7781" w:rsidRPr="000D623A" w14:paraId="3D032AE1" w14:textId="77777777" w:rsidTr="00C23441">
        <w:tc>
          <w:tcPr>
            <w:tcW w:w="3458" w:type="dxa"/>
          </w:tcPr>
          <w:p w14:paraId="628B6EF0" w14:textId="77777777" w:rsidR="00E11D0D" w:rsidRPr="000D623A" w:rsidRDefault="00E11D0D" w:rsidP="0008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A2BD125" w14:textId="77777777" w:rsidR="00E11D0D" w:rsidRPr="000D623A" w:rsidRDefault="00E11D0D" w:rsidP="0008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E0337C2" w14:textId="77777777" w:rsidR="00E11D0D" w:rsidRPr="000D623A" w:rsidRDefault="00E11D0D" w:rsidP="0008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C7ED39B" w14:textId="77777777" w:rsidR="00E11D0D" w:rsidRPr="000D623A" w:rsidRDefault="00E11D0D" w:rsidP="0008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0D623A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2888E21D" w14:textId="77777777" w:rsidR="00E11D0D" w:rsidRPr="000D623A" w:rsidRDefault="00E11D0D" w:rsidP="0008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6572F4E" w14:textId="77777777" w:rsidR="00E11D0D" w:rsidRPr="000D623A" w:rsidRDefault="00E11D0D" w:rsidP="0008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BE82B9" w14:textId="77777777" w:rsidR="00E11D0D" w:rsidRPr="000D623A" w:rsidRDefault="00E11D0D" w:rsidP="0008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CA9E6AD" w14:textId="77777777" w:rsidR="00E11D0D" w:rsidRPr="000D623A" w:rsidRDefault="00E11D0D" w:rsidP="00086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0D623A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</w:tr>
      <w:tr w:rsidR="00446632" w:rsidRPr="000D623A" w14:paraId="38ECDA84" w14:textId="77777777" w:rsidTr="00C23441">
        <w:tc>
          <w:tcPr>
            <w:tcW w:w="3458" w:type="dxa"/>
          </w:tcPr>
          <w:p w14:paraId="3D90BDC6" w14:textId="77777777" w:rsidR="00E11D0D" w:rsidRPr="000D623A" w:rsidRDefault="00E11D0D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contextualSpacing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4CD2C12" w14:textId="77777777" w:rsidR="00E11D0D" w:rsidRPr="000D623A" w:rsidRDefault="00E11D0D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14:paraId="7E2091E4" w14:textId="77777777" w:rsidR="00E11D0D" w:rsidRPr="000D623A" w:rsidRDefault="00E11D0D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289D2A3" w14:textId="77777777" w:rsidR="00E11D0D" w:rsidRPr="000D623A" w:rsidRDefault="00E11D0D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14:paraId="3C6285F7" w14:textId="77777777" w:rsidR="00E11D0D" w:rsidRPr="000D623A" w:rsidRDefault="00E11D0D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BA2AE6" w14:textId="77777777" w:rsidR="00E11D0D" w:rsidRPr="000D623A" w:rsidRDefault="00E11D0D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14:paraId="430C8F0C" w14:textId="77777777" w:rsidR="00E11D0D" w:rsidRPr="000D623A" w:rsidRDefault="00E11D0D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3D8A2DD" w14:textId="77777777" w:rsidR="00E11D0D" w:rsidRPr="000D623A" w:rsidRDefault="00E11D0D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  <w:highlight w:val="lightGray"/>
              </w:rPr>
            </w:pPr>
          </w:p>
        </w:tc>
      </w:tr>
      <w:tr w:rsidR="003169D6" w:rsidRPr="000D623A" w14:paraId="012223B5" w14:textId="77777777" w:rsidTr="00C23441">
        <w:tc>
          <w:tcPr>
            <w:tcW w:w="3458" w:type="dxa"/>
          </w:tcPr>
          <w:p w14:paraId="7187D8CF" w14:textId="77777777" w:rsidR="003169D6" w:rsidRPr="000D623A" w:rsidRDefault="003169D6" w:rsidP="0031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ขายสุทธิ</w:t>
            </w:r>
          </w:p>
        </w:tc>
        <w:tc>
          <w:tcPr>
            <w:tcW w:w="1134" w:type="dxa"/>
          </w:tcPr>
          <w:p w14:paraId="03957BC2" w14:textId="3D9F624C" w:rsidR="003169D6" w:rsidRPr="000D623A" w:rsidRDefault="003169D6" w:rsidP="0031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8B96D03" w14:textId="77777777" w:rsidR="003169D6" w:rsidRPr="000D623A" w:rsidRDefault="003169D6" w:rsidP="0031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C97D406" w14:textId="77777777" w:rsidR="003169D6" w:rsidRPr="000D623A" w:rsidRDefault="003169D6" w:rsidP="0031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7ADAC0C" w14:textId="77777777" w:rsidR="003169D6" w:rsidRPr="000D623A" w:rsidRDefault="003169D6" w:rsidP="0031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134" w:type="dxa"/>
          </w:tcPr>
          <w:p w14:paraId="2CADEEE0" w14:textId="77777777" w:rsidR="003169D6" w:rsidRPr="000D623A" w:rsidRDefault="003169D6" w:rsidP="0031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5,369</w:t>
            </w:r>
          </w:p>
        </w:tc>
        <w:tc>
          <w:tcPr>
            <w:tcW w:w="134" w:type="dxa"/>
          </w:tcPr>
          <w:p w14:paraId="27B1C8CA" w14:textId="77777777" w:rsidR="003169D6" w:rsidRPr="000D623A" w:rsidRDefault="003169D6" w:rsidP="0031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70B6CF" w14:textId="77777777" w:rsidR="003169D6" w:rsidRPr="000D623A" w:rsidRDefault="003169D6" w:rsidP="0031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4,613</w:t>
            </w:r>
          </w:p>
        </w:tc>
      </w:tr>
      <w:tr w:rsidR="003169D6" w:rsidRPr="000D623A" w14:paraId="1DDBBC92" w14:textId="77777777" w:rsidTr="00C23441">
        <w:tc>
          <w:tcPr>
            <w:tcW w:w="3458" w:type="dxa"/>
          </w:tcPr>
          <w:p w14:paraId="050CA11D" w14:textId="77777777" w:rsidR="003169D6" w:rsidRPr="000D623A" w:rsidRDefault="003169D6" w:rsidP="0031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D623A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รายได้ทางการเงิน - </w:t>
            </w:r>
            <w:r w:rsidRPr="000D623A">
              <w:rPr>
                <w:rFonts w:ascii="Angsana New" w:hAnsi="Angsana New"/>
                <w:b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34" w:type="dxa"/>
          </w:tcPr>
          <w:p w14:paraId="508D7887" w14:textId="268ADD98" w:rsidR="003169D6" w:rsidRPr="000D623A" w:rsidRDefault="003169D6" w:rsidP="0031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E55A636" w14:textId="77777777" w:rsidR="003169D6" w:rsidRPr="000D623A" w:rsidRDefault="003169D6" w:rsidP="0031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6D65749" w14:textId="77777777" w:rsidR="003169D6" w:rsidRPr="000D623A" w:rsidRDefault="003169D6" w:rsidP="0031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7DF540D" w14:textId="77777777" w:rsidR="003169D6" w:rsidRPr="000D623A" w:rsidRDefault="003169D6" w:rsidP="0031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134" w:type="dxa"/>
          </w:tcPr>
          <w:p w14:paraId="0DA849F9" w14:textId="495B28A5" w:rsidR="003169D6" w:rsidRPr="000D623A" w:rsidRDefault="003169D6" w:rsidP="0031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3,132</w:t>
            </w:r>
          </w:p>
        </w:tc>
        <w:tc>
          <w:tcPr>
            <w:tcW w:w="134" w:type="dxa"/>
          </w:tcPr>
          <w:p w14:paraId="0C2A815E" w14:textId="77777777" w:rsidR="003169D6" w:rsidRPr="000D623A" w:rsidRDefault="003169D6" w:rsidP="0031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14:paraId="55B1B78F" w14:textId="77777777" w:rsidR="003169D6" w:rsidRPr="000D623A" w:rsidRDefault="003169D6" w:rsidP="0031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2,428</w:t>
            </w:r>
          </w:p>
        </w:tc>
      </w:tr>
      <w:tr w:rsidR="003169D6" w:rsidRPr="000D623A" w14:paraId="114B660E" w14:textId="77777777" w:rsidTr="00C23441">
        <w:tc>
          <w:tcPr>
            <w:tcW w:w="3458" w:type="dxa"/>
          </w:tcPr>
          <w:p w14:paraId="11DDFBCB" w14:textId="77777777" w:rsidR="003169D6" w:rsidRPr="000D623A" w:rsidRDefault="003169D6" w:rsidP="0031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b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0C114A8E" w14:textId="3863DDD8" w:rsidR="003169D6" w:rsidRPr="000D623A" w:rsidRDefault="003169D6" w:rsidP="0031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E65D8B8" w14:textId="77777777" w:rsidR="003169D6" w:rsidRPr="000D623A" w:rsidRDefault="003169D6" w:rsidP="0031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7437C7FB" w14:textId="77777777" w:rsidR="003169D6" w:rsidRPr="000D623A" w:rsidRDefault="003169D6" w:rsidP="0031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AFFF0C8" w14:textId="77777777" w:rsidR="003169D6" w:rsidRPr="000D623A" w:rsidRDefault="003169D6" w:rsidP="0031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134" w:type="dxa"/>
          </w:tcPr>
          <w:p w14:paraId="67C4E13A" w14:textId="77777777" w:rsidR="003169D6" w:rsidRPr="000D623A" w:rsidRDefault="003169D6" w:rsidP="0031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795</w:t>
            </w:r>
          </w:p>
        </w:tc>
        <w:tc>
          <w:tcPr>
            <w:tcW w:w="134" w:type="dxa"/>
          </w:tcPr>
          <w:p w14:paraId="07014D3C" w14:textId="77777777" w:rsidR="003169D6" w:rsidRPr="000D623A" w:rsidRDefault="003169D6" w:rsidP="0031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7FC9E22" w14:textId="77777777" w:rsidR="003169D6" w:rsidRPr="000D623A" w:rsidRDefault="003169D6" w:rsidP="0031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731</w:t>
            </w:r>
          </w:p>
        </w:tc>
      </w:tr>
      <w:tr w:rsidR="003169D6" w:rsidRPr="000D623A" w14:paraId="69AA5990" w14:textId="77777777" w:rsidTr="00C23441">
        <w:tc>
          <w:tcPr>
            <w:tcW w:w="3458" w:type="dxa"/>
          </w:tcPr>
          <w:p w14:paraId="5E319C85" w14:textId="77777777" w:rsidR="003169D6" w:rsidRPr="000D623A" w:rsidRDefault="003169D6" w:rsidP="0031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20" w:lineRule="exact"/>
              <w:ind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D623A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34" w:type="dxa"/>
          </w:tcPr>
          <w:p w14:paraId="304E955A" w14:textId="6A428833" w:rsidR="003169D6" w:rsidRPr="000D623A" w:rsidRDefault="003169D6" w:rsidP="0031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1C45AE9" w14:textId="77777777" w:rsidR="003169D6" w:rsidRPr="000D623A" w:rsidRDefault="003169D6" w:rsidP="0031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2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74E085D7" w14:textId="77777777" w:rsidR="003169D6" w:rsidRPr="000D623A" w:rsidRDefault="003169D6" w:rsidP="0031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47B8A34" w14:textId="77777777" w:rsidR="003169D6" w:rsidRPr="000D623A" w:rsidRDefault="003169D6" w:rsidP="0031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134" w:type="dxa"/>
          </w:tcPr>
          <w:p w14:paraId="7271EBE4" w14:textId="77777777" w:rsidR="003169D6" w:rsidRPr="000D623A" w:rsidRDefault="003169D6" w:rsidP="0031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1</w:t>
            </w:r>
          </w:p>
        </w:tc>
        <w:tc>
          <w:tcPr>
            <w:tcW w:w="134" w:type="dxa"/>
          </w:tcPr>
          <w:p w14:paraId="17738576" w14:textId="77777777" w:rsidR="003169D6" w:rsidRPr="000D623A" w:rsidRDefault="003169D6" w:rsidP="0031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2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5D3CE9E" w14:textId="77777777" w:rsidR="003169D6" w:rsidRPr="000D623A" w:rsidRDefault="003169D6" w:rsidP="00316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 w:hint="cs"/>
                <w:bCs/>
                <w:sz w:val="26"/>
                <w:szCs w:val="26"/>
              </w:rPr>
              <w:t>25</w:t>
            </w:r>
          </w:p>
        </w:tc>
      </w:tr>
      <w:tr w:rsidR="00710FDF" w:rsidRPr="000D623A" w14:paraId="563A13A7" w14:textId="77777777" w:rsidTr="006A4496">
        <w:trPr>
          <w:trHeight w:val="62"/>
        </w:trPr>
        <w:tc>
          <w:tcPr>
            <w:tcW w:w="3458" w:type="dxa"/>
          </w:tcPr>
          <w:p w14:paraId="3F70C435" w14:textId="77777777" w:rsidR="00710FDF" w:rsidRPr="000D623A" w:rsidRDefault="00710FDF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360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64240E00" w14:textId="77777777" w:rsidR="00710FDF" w:rsidRPr="000D623A" w:rsidRDefault="00710FDF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10FDF" w:rsidRPr="000D623A" w14:paraId="0733D054" w14:textId="77777777" w:rsidTr="006A4496">
        <w:trPr>
          <w:trHeight w:val="62"/>
        </w:trPr>
        <w:tc>
          <w:tcPr>
            <w:tcW w:w="3458" w:type="dxa"/>
          </w:tcPr>
          <w:p w14:paraId="0D10DEF7" w14:textId="77777777" w:rsidR="00710FDF" w:rsidRPr="000D623A" w:rsidRDefault="00710FDF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464F6B" w14:textId="77777777" w:rsidR="00710FDF" w:rsidRPr="000D623A" w:rsidRDefault="00710FDF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361A3B9" w14:textId="77777777" w:rsidR="00710FDF" w:rsidRPr="000D623A" w:rsidRDefault="00710FDF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D2C09B" w14:textId="77777777" w:rsidR="00710FDF" w:rsidRPr="000D623A" w:rsidRDefault="00710FDF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0FDF" w:rsidRPr="000D623A" w14:paraId="03BE9EDC" w14:textId="77777777" w:rsidTr="006A4496">
        <w:tc>
          <w:tcPr>
            <w:tcW w:w="3458" w:type="dxa"/>
          </w:tcPr>
          <w:p w14:paraId="69CBEE12" w14:textId="77777777" w:rsidR="00710FDF" w:rsidRPr="000D623A" w:rsidRDefault="00710FDF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4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F791449" w14:textId="77777777" w:rsidR="00710FDF" w:rsidRPr="000D623A" w:rsidRDefault="00710FDF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30C1600" w14:textId="77777777" w:rsidR="00710FDF" w:rsidRPr="000D623A" w:rsidRDefault="00710FDF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1B4E3E7" w14:textId="77777777" w:rsidR="00710FDF" w:rsidRPr="000D623A" w:rsidRDefault="00710FDF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0D623A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0397EFF6" w14:textId="77777777" w:rsidR="00710FDF" w:rsidRPr="000D623A" w:rsidRDefault="00710FDF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6DD5813" w14:textId="77777777" w:rsidR="00710FDF" w:rsidRPr="000D623A" w:rsidRDefault="00710FDF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488DB72" w14:textId="77777777" w:rsidR="00710FDF" w:rsidRPr="000D623A" w:rsidRDefault="00710FDF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15778B6" w14:textId="77777777" w:rsidR="00710FDF" w:rsidRPr="000D623A" w:rsidRDefault="00710FDF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0D623A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</w:tr>
      <w:tr w:rsidR="00C0634C" w:rsidRPr="000D623A" w14:paraId="14F6F02B" w14:textId="77777777" w:rsidTr="00C23441">
        <w:tc>
          <w:tcPr>
            <w:tcW w:w="3458" w:type="dxa"/>
          </w:tcPr>
          <w:p w14:paraId="473AE52B" w14:textId="77777777" w:rsidR="00C0634C" w:rsidRPr="000D623A" w:rsidRDefault="00C0634C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40" w:lineRule="exact"/>
              <w:ind w:right="-108"/>
              <w:contextualSpacing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134" w:type="dxa"/>
          </w:tcPr>
          <w:p w14:paraId="39768620" w14:textId="77777777" w:rsidR="00C0634C" w:rsidRPr="000D623A" w:rsidRDefault="00C0634C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14:paraId="13045BDC" w14:textId="77777777" w:rsidR="00C0634C" w:rsidRPr="000D623A" w:rsidRDefault="00C0634C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134" w:type="dxa"/>
          </w:tcPr>
          <w:p w14:paraId="2944BF6B" w14:textId="77777777" w:rsidR="00C0634C" w:rsidRPr="000D623A" w:rsidRDefault="00C0634C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14:paraId="4D704410" w14:textId="77777777" w:rsidR="00C0634C" w:rsidRPr="000D623A" w:rsidRDefault="00C0634C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134" w:type="dxa"/>
          </w:tcPr>
          <w:p w14:paraId="66EFEBA2" w14:textId="77777777" w:rsidR="00C0634C" w:rsidRPr="000D623A" w:rsidRDefault="00C0634C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1D2F8D2E" w14:textId="77777777" w:rsidR="00C0634C" w:rsidRPr="000D623A" w:rsidRDefault="00C0634C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447E3B2" w14:textId="77777777" w:rsidR="00C0634C" w:rsidRPr="000D623A" w:rsidRDefault="00C0634C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yellow"/>
              </w:rPr>
            </w:pPr>
          </w:p>
        </w:tc>
      </w:tr>
      <w:tr w:rsidR="00083DD3" w:rsidRPr="000D623A" w14:paraId="12EF8A1C" w14:textId="77777777" w:rsidTr="00C23441">
        <w:tc>
          <w:tcPr>
            <w:tcW w:w="3458" w:type="dxa"/>
          </w:tcPr>
          <w:p w14:paraId="6276EBA8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073B67D2" w14:textId="0A69F8D8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D0AAA53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D34ED1E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34" w:type="dxa"/>
          </w:tcPr>
          <w:p w14:paraId="2279963B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2D851280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52393C3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0E882D3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083DD3" w:rsidRPr="000D623A" w14:paraId="5A921828" w14:textId="77777777" w:rsidTr="00C23441">
        <w:tc>
          <w:tcPr>
            <w:tcW w:w="3458" w:type="dxa"/>
          </w:tcPr>
          <w:p w14:paraId="0A920328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134" w:type="dxa"/>
          </w:tcPr>
          <w:p w14:paraId="1E8FC4BD" w14:textId="70CA789B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  <w:tc>
          <w:tcPr>
            <w:tcW w:w="134" w:type="dxa"/>
          </w:tcPr>
          <w:p w14:paraId="0C7B4AC6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70F045AC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  <w:tc>
          <w:tcPr>
            <w:tcW w:w="134" w:type="dxa"/>
          </w:tcPr>
          <w:p w14:paraId="4CADDD15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4507435F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  <w:tc>
          <w:tcPr>
            <w:tcW w:w="134" w:type="dxa"/>
          </w:tcPr>
          <w:p w14:paraId="42B07E0F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7E0EA88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</w:tr>
      <w:tr w:rsidR="00083DD3" w:rsidRPr="000D623A" w14:paraId="7DD8451B" w14:textId="77777777" w:rsidTr="00C23441">
        <w:tc>
          <w:tcPr>
            <w:tcW w:w="3458" w:type="dxa"/>
          </w:tcPr>
          <w:p w14:paraId="31B58B93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4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14:paraId="1CB86677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93F9176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6BC387A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3DCF8DA4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5E79A6F1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7C0647A2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7F71B1F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3DD3" w:rsidRPr="000D623A" w14:paraId="4092D51F" w14:textId="77777777" w:rsidTr="00C23441">
        <w:tc>
          <w:tcPr>
            <w:tcW w:w="3458" w:type="dxa"/>
          </w:tcPr>
          <w:p w14:paraId="6CE01CA2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6CB76E8E" w14:textId="61EB199C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3,288</w:t>
            </w:r>
          </w:p>
        </w:tc>
        <w:tc>
          <w:tcPr>
            <w:tcW w:w="134" w:type="dxa"/>
          </w:tcPr>
          <w:p w14:paraId="54193997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C3475F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3,412</w:t>
            </w:r>
          </w:p>
        </w:tc>
        <w:tc>
          <w:tcPr>
            <w:tcW w:w="134" w:type="dxa"/>
          </w:tcPr>
          <w:p w14:paraId="6C95E877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4E041F15" w14:textId="17F13469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 w:hint="cs"/>
                <w:bCs/>
                <w:sz w:val="26"/>
                <w:szCs w:val="26"/>
              </w:rPr>
              <w:t>2</w:t>
            </w:r>
            <w:r w:rsidRPr="000D623A">
              <w:rPr>
                <w:rFonts w:ascii="Angsana New" w:hAnsi="Angsana New"/>
                <w:bCs/>
                <w:sz w:val="26"/>
                <w:szCs w:val="26"/>
              </w:rPr>
              <w:t>,</w:t>
            </w:r>
            <w:r w:rsidRPr="000D623A">
              <w:rPr>
                <w:rFonts w:ascii="Angsana New" w:hAnsi="Angsana New" w:hint="cs"/>
                <w:bCs/>
                <w:sz w:val="26"/>
                <w:szCs w:val="26"/>
              </w:rPr>
              <w:t>476</w:t>
            </w:r>
          </w:p>
        </w:tc>
        <w:tc>
          <w:tcPr>
            <w:tcW w:w="134" w:type="dxa"/>
          </w:tcPr>
          <w:p w14:paraId="0F293A3B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BAB957E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 2,503 </w:t>
            </w:r>
          </w:p>
        </w:tc>
      </w:tr>
      <w:tr w:rsidR="00083DD3" w:rsidRPr="000D623A" w14:paraId="5312C5F1" w14:textId="77777777" w:rsidTr="00C23441">
        <w:tc>
          <w:tcPr>
            <w:tcW w:w="3458" w:type="dxa"/>
          </w:tcPr>
          <w:p w14:paraId="5C06D1A3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A55015" w14:textId="58E42864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172</w:t>
            </w:r>
          </w:p>
        </w:tc>
        <w:tc>
          <w:tcPr>
            <w:tcW w:w="134" w:type="dxa"/>
          </w:tcPr>
          <w:p w14:paraId="3CFDDE64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24974F9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153</w:t>
            </w:r>
          </w:p>
        </w:tc>
        <w:tc>
          <w:tcPr>
            <w:tcW w:w="134" w:type="dxa"/>
          </w:tcPr>
          <w:p w14:paraId="07195BB6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2E01447" w14:textId="304B8C02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165</w:t>
            </w:r>
          </w:p>
        </w:tc>
        <w:tc>
          <w:tcPr>
            <w:tcW w:w="134" w:type="dxa"/>
          </w:tcPr>
          <w:p w14:paraId="1976ECB8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2640B51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 148 </w:t>
            </w:r>
          </w:p>
        </w:tc>
      </w:tr>
      <w:tr w:rsidR="00083DD3" w:rsidRPr="000D623A" w14:paraId="286A2C9A" w14:textId="77777777" w:rsidTr="00C23441">
        <w:tc>
          <w:tcPr>
            <w:tcW w:w="3458" w:type="dxa"/>
          </w:tcPr>
          <w:p w14:paraId="12408C24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b/>
                <w:sz w:val="26"/>
                <w:szCs w:val="26"/>
              </w:rPr>
              <w:tab/>
            </w:r>
            <w:r w:rsidRPr="000D623A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14D0689" w14:textId="6D836023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3,460</w:t>
            </w:r>
          </w:p>
        </w:tc>
        <w:tc>
          <w:tcPr>
            <w:tcW w:w="134" w:type="dxa"/>
          </w:tcPr>
          <w:p w14:paraId="13009E39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9C2AC21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3,565</w:t>
            </w:r>
          </w:p>
        </w:tc>
        <w:tc>
          <w:tcPr>
            <w:tcW w:w="134" w:type="dxa"/>
          </w:tcPr>
          <w:p w14:paraId="5C522309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17012F" w14:textId="5CC9EFA0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2,641</w:t>
            </w:r>
          </w:p>
        </w:tc>
        <w:tc>
          <w:tcPr>
            <w:tcW w:w="134" w:type="dxa"/>
          </w:tcPr>
          <w:p w14:paraId="4B955E03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446F2F" w14:textId="77777777" w:rsidR="00083DD3" w:rsidRPr="000D623A" w:rsidRDefault="00083DD3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  2,651</w:t>
            </w:r>
          </w:p>
        </w:tc>
      </w:tr>
    </w:tbl>
    <w:p w14:paraId="0C3DD136" w14:textId="77777777" w:rsidR="000C30B5" w:rsidRPr="000D623A" w:rsidRDefault="000C30B5" w:rsidP="00C23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A8FC01C" w14:textId="77777777" w:rsidR="00123D48" w:rsidRPr="000D623A" w:rsidRDefault="008E737B" w:rsidP="00710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  <w:cs/>
        </w:rPr>
        <w:t xml:space="preserve">ยอดคงเหลือกับบุคคลและกิจการที่เกี่ยวข้องกัน ณ วันที่ </w:t>
      </w:r>
      <w:r w:rsidRPr="000D623A">
        <w:rPr>
          <w:rFonts w:asciiTheme="majorBidi" w:hAnsiTheme="majorBidi" w:cstheme="majorBidi"/>
          <w:sz w:val="32"/>
          <w:szCs w:val="32"/>
        </w:rPr>
        <w:t xml:space="preserve">31 </w:t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0D623A">
        <w:rPr>
          <w:rFonts w:asciiTheme="majorBidi" w:hAnsiTheme="majorBidi" w:cstheme="majorBidi"/>
          <w:sz w:val="32"/>
          <w:szCs w:val="32"/>
        </w:rPr>
        <w:t>256</w:t>
      </w:r>
      <w:r w:rsidR="00097781" w:rsidRPr="000D623A">
        <w:rPr>
          <w:rFonts w:asciiTheme="majorBidi" w:hAnsiTheme="majorBidi" w:cstheme="majorBidi"/>
          <w:sz w:val="32"/>
          <w:szCs w:val="32"/>
        </w:rPr>
        <w:t>4</w:t>
      </w:r>
      <w:r w:rsidRPr="000D623A">
        <w:rPr>
          <w:rFonts w:asciiTheme="majorBidi" w:hAnsiTheme="majorBidi" w:cstheme="majorBidi"/>
          <w:sz w:val="32"/>
          <w:szCs w:val="32"/>
        </w:rPr>
        <w:t xml:space="preserve"> </w:t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0D623A">
        <w:rPr>
          <w:rFonts w:asciiTheme="majorBidi" w:hAnsiTheme="majorBidi" w:cstheme="majorBidi"/>
          <w:sz w:val="32"/>
          <w:szCs w:val="32"/>
        </w:rPr>
        <w:t xml:space="preserve">31 </w:t>
      </w:r>
      <w:r w:rsidRPr="000D623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0D623A">
        <w:rPr>
          <w:rFonts w:asciiTheme="majorBidi" w:hAnsiTheme="majorBidi" w:cstheme="majorBidi"/>
          <w:sz w:val="32"/>
          <w:szCs w:val="32"/>
        </w:rPr>
        <w:t xml:space="preserve"> 25</w:t>
      </w:r>
      <w:r w:rsidR="0081398E" w:rsidRPr="000D623A">
        <w:rPr>
          <w:rFonts w:asciiTheme="majorBidi" w:hAnsiTheme="majorBidi" w:cstheme="majorBidi"/>
          <w:sz w:val="32"/>
          <w:szCs w:val="32"/>
        </w:rPr>
        <w:t>6</w:t>
      </w:r>
      <w:r w:rsidR="00097781" w:rsidRPr="000D623A">
        <w:rPr>
          <w:rFonts w:asciiTheme="majorBidi" w:hAnsiTheme="majorBidi" w:cstheme="majorBidi"/>
          <w:sz w:val="32"/>
          <w:szCs w:val="32"/>
        </w:rPr>
        <w:t>3</w:t>
      </w:r>
      <w:r w:rsidR="00C61095" w:rsidRPr="000D623A">
        <w:rPr>
          <w:rFonts w:asciiTheme="majorBidi" w:hAnsiTheme="majorBidi" w:cstheme="majorBidi"/>
          <w:sz w:val="32"/>
          <w:szCs w:val="32"/>
        </w:rPr>
        <w:t xml:space="preserve"> </w:t>
      </w:r>
      <w:r w:rsidRPr="000D623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C23441" w:rsidRPr="000D623A" w14:paraId="1896EA09" w14:textId="77777777" w:rsidTr="00C23441">
        <w:trPr>
          <w:trHeight w:val="62"/>
        </w:trPr>
        <w:tc>
          <w:tcPr>
            <w:tcW w:w="3458" w:type="dxa"/>
          </w:tcPr>
          <w:p w14:paraId="7D26D66C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360"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597FD839" w14:textId="3808AA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23441" w:rsidRPr="000D623A" w14:paraId="74D75D60" w14:textId="77777777" w:rsidTr="00C23441">
        <w:trPr>
          <w:trHeight w:val="62"/>
        </w:trPr>
        <w:tc>
          <w:tcPr>
            <w:tcW w:w="3458" w:type="dxa"/>
          </w:tcPr>
          <w:p w14:paraId="6DF0AF79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81C06E" w14:textId="32B3991D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C016DA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193372" w14:textId="2F05C26E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23441" w:rsidRPr="000D623A" w14:paraId="48447BA2" w14:textId="77777777" w:rsidTr="00C23441">
        <w:trPr>
          <w:trHeight w:val="62"/>
        </w:trPr>
        <w:tc>
          <w:tcPr>
            <w:tcW w:w="3458" w:type="dxa"/>
          </w:tcPr>
          <w:p w14:paraId="78C19E00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6D74E27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0D623A">
              <w:rPr>
                <w:rFonts w:asciiTheme="majorBidi" w:hAnsiTheme="majorBidi" w:cstheme="majorBidi"/>
                <w:sz w:val="24"/>
                <w:szCs w:val="24"/>
              </w:rPr>
              <w:t xml:space="preserve"> 31 </w:t>
            </w:r>
          </w:p>
          <w:p w14:paraId="7CDDF439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0D623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9EF288A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6F31D76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07BDFDDB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D623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1EC060B3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54A77F6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 w:hint="cs"/>
                <w:sz w:val="24"/>
                <w:szCs w:val="24"/>
                <w:cs/>
              </w:rPr>
              <w:t>ณ วันที่</w:t>
            </w:r>
            <w:r w:rsidRPr="000D623A">
              <w:rPr>
                <w:rFonts w:asciiTheme="majorBidi" w:hAnsiTheme="majorBidi" w:cstheme="majorBidi"/>
                <w:sz w:val="24"/>
                <w:szCs w:val="24"/>
              </w:rPr>
              <w:t xml:space="preserve"> 31 </w:t>
            </w:r>
          </w:p>
          <w:p w14:paraId="24E8F667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0D623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1841A5B0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97E035E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6253E9FD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0D623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C23441" w:rsidRPr="000D623A" w14:paraId="3254C23B" w14:textId="77777777" w:rsidTr="00C23441">
        <w:trPr>
          <w:trHeight w:val="62"/>
        </w:trPr>
        <w:tc>
          <w:tcPr>
            <w:tcW w:w="3458" w:type="dxa"/>
          </w:tcPr>
          <w:p w14:paraId="0647BED6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623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970C813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34" w:type="dxa"/>
          </w:tcPr>
          <w:p w14:paraId="46B83A72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34" w:type="dxa"/>
          </w:tcPr>
          <w:p w14:paraId="24A71470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34" w:type="dxa"/>
          </w:tcPr>
          <w:p w14:paraId="38C7CB2E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3CA69EB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</w:tcPr>
          <w:p w14:paraId="674E3DC7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A4DA3A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C23441" w:rsidRPr="000D623A" w14:paraId="79C7E31A" w14:textId="77777777" w:rsidTr="00C23441">
        <w:trPr>
          <w:trHeight w:val="62"/>
        </w:trPr>
        <w:tc>
          <w:tcPr>
            <w:tcW w:w="3458" w:type="dxa"/>
          </w:tcPr>
          <w:p w14:paraId="78AC1F22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E33430D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0FA0328D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C00333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544762F0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51AB7FDB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3B54D943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1FBDF9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C23441" w:rsidRPr="000D623A" w14:paraId="6F506141" w14:textId="77777777" w:rsidTr="00C23441">
        <w:trPr>
          <w:trHeight w:val="62"/>
        </w:trPr>
        <w:tc>
          <w:tcPr>
            <w:tcW w:w="3458" w:type="dxa"/>
          </w:tcPr>
          <w:p w14:paraId="046060FF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0D623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0075D68E" w14:textId="53AFBEDC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3B4B6BD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D35080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3C3E349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3CF36ED7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10,328</w:t>
            </w:r>
          </w:p>
        </w:tc>
        <w:tc>
          <w:tcPr>
            <w:tcW w:w="134" w:type="dxa"/>
          </w:tcPr>
          <w:p w14:paraId="61F009BE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B29D7B" w14:textId="67CA5B36" w:rsidR="00C23441" w:rsidRPr="000D623A" w:rsidRDefault="00874925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8,711</w:t>
            </w:r>
          </w:p>
        </w:tc>
      </w:tr>
      <w:tr w:rsidR="00C23441" w:rsidRPr="000D623A" w14:paraId="6869495F" w14:textId="77777777" w:rsidTr="00C23441">
        <w:trPr>
          <w:trHeight w:val="62"/>
        </w:trPr>
        <w:tc>
          <w:tcPr>
            <w:tcW w:w="3458" w:type="dxa"/>
          </w:tcPr>
          <w:p w14:paraId="79AFF831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</w:tcPr>
          <w:p w14:paraId="6ED15A1F" w14:textId="1839E926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07B4DDF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675288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7D60240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34" w:type="dxa"/>
            <w:shd w:val="clear" w:color="auto" w:fill="auto"/>
          </w:tcPr>
          <w:p w14:paraId="582118BB" w14:textId="3696EF1D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13,852</w:t>
            </w:r>
          </w:p>
        </w:tc>
        <w:tc>
          <w:tcPr>
            <w:tcW w:w="134" w:type="dxa"/>
          </w:tcPr>
          <w:p w14:paraId="08BEA2B7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7505B9" w14:textId="51AD18E3" w:rsidR="00C23441" w:rsidRPr="000D623A" w:rsidRDefault="00874925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14,050</w:t>
            </w:r>
          </w:p>
        </w:tc>
      </w:tr>
      <w:tr w:rsidR="00C23441" w:rsidRPr="000D623A" w14:paraId="60D6F54A" w14:textId="77777777" w:rsidTr="00C23441">
        <w:trPr>
          <w:trHeight w:val="62"/>
        </w:trPr>
        <w:tc>
          <w:tcPr>
            <w:tcW w:w="3458" w:type="dxa"/>
          </w:tcPr>
          <w:p w14:paraId="2A30A013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D623A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679B539" w14:textId="00B20783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62A07A7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5745122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A59596C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  <w:highlight w:val="lightGray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C8566E" w14:textId="091B779A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24,180</w:t>
            </w:r>
          </w:p>
        </w:tc>
        <w:tc>
          <w:tcPr>
            <w:tcW w:w="134" w:type="dxa"/>
          </w:tcPr>
          <w:p w14:paraId="00A89DC5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FB93FF1" w14:textId="12B1A5EB" w:rsidR="00C23441" w:rsidRPr="000D623A" w:rsidRDefault="00874925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22,761</w:t>
            </w:r>
          </w:p>
        </w:tc>
      </w:tr>
      <w:tr w:rsidR="00C23441" w:rsidRPr="000D623A" w14:paraId="52BF6D3E" w14:textId="77777777" w:rsidTr="00C23441">
        <w:tc>
          <w:tcPr>
            <w:tcW w:w="3458" w:type="dxa"/>
          </w:tcPr>
          <w:p w14:paraId="318CFD0A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34" w:type="dxa"/>
          </w:tcPr>
          <w:p w14:paraId="08D4245B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83619E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44CAD5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E261E74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76B1026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574AA3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D717F9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3441" w:rsidRPr="000D623A" w14:paraId="75702653" w14:textId="77777777" w:rsidTr="00C23441">
        <w:tc>
          <w:tcPr>
            <w:tcW w:w="3458" w:type="dxa"/>
          </w:tcPr>
          <w:p w14:paraId="14CECFCC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5D068AA4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F01A4FF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23A84C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BFC4766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84BDB16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120BC52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E5941F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3441" w:rsidRPr="000D623A" w14:paraId="79D12BA8" w14:textId="77777777" w:rsidTr="00C23441">
        <w:tc>
          <w:tcPr>
            <w:tcW w:w="3458" w:type="dxa"/>
          </w:tcPr>
          <w:p w14:paraId="6A7B3FC7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0D623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154A986D" w14:textId="26514A12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9C64CFC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845302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A717069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CF22936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86,500</w:t>
            </w:r>
          </w:p>
        </w:tc>
        <w:tc>
          <w:tcPr>
            <w:tcW w:w="134" w:type="dxa"/>
          </w:tcPr>
          <w:p w14:paraId="5123D7E1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71DB5B7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86,500</w:t>
            </w:r>
          </w:p>
        </w:tc>
      </w:tr>
      <w:tr w:rsidR="00C23441" w:rsidRPr="000D623A" w14:paraId="1007A737" w14:textId="77777777" w:rsidTr="00C23441">
        <w:tc>
          <w:tcPr>
            <w:tcW w:w="3458" w:type="dxa"/>
          </w:tcPr>
          <w:p w14:paraId="6884C7BC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</w:tcPr>
          <w:p w14:paraId="48EF734E" w14:textId="17935EF2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527426B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2BB67F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E0505BF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1BA4189" w14:textId="3FF10D4E" w:rsidR="00C23441" w:rsidRPr="000D623A" w:rsidRDefault="002B2206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144,273</w:t>
            </w:r>
          </w:p>
        </w:tc>
        <w:tc>
          <w:tcPr>
            <w:tcW w:w="134" w:type="dxa"/>
          </w:tcPr>
          <w:p w14:paraId="2170F3BF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543AB1A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145,000</w:t>
            </w:r>
          </w:p>
        </w:tc>
      </w:tr>
      <w:tr w:rsidR="00C23441" w:rsidRPr="000D623A" w14:paraId="3EC424E5" w14:textId="77777777" w:rsidTr="00C23441">
        <w:tc>
          <w:tcPr>
            <w:tcW w:w="3458" w:type="dxa"/>
          </w:tcPr>
          <w:p w14:paraId="10A6A740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D623A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6AF38D" w14:textId="0BAE2B8E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60E55FD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F05CF16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CE6425A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8C5BD9" w14:textId="1B22E849" w:rsidR="00C23441" w:rsidRPr="000D623A" w:rsidRDefault="002B2206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230,773</w:t>
            </w:r>
          </w:p>
        </w:tc>
        <w:tc>
          <w:tcPr>
            <w:tcW w:w="134" w:type="dxa"/>
          </w:tcPr>
          <w:p w14:paraId="6BAC75E9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3462EE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231,500</w:t>
            </w:r>
          </w:p>
        </w:tc>
      </w:tr>
      <w:tr w:rsidR="00C23441" w:rsidRPr="000D623A" w14:paraId="4C1CF97A" w14:textId="77777777" w:rsidTr="00C23441">
        <w:tc>
          <w:tcPr>
            <w:tcW w:w="3458" w:type="dxa"/>
          </w:tcPr>
          <w:p w14:paraId="05C83645" w14:textId="5DF7FAE2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623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6CD696B5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4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</w:tcPr>
          <w:p w14:paraId="7F608CF2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4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360C0F09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4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7A98E23" w14:textId="77777777" w:rsidR="00C23441" w:rsidRPr="000D623A" w:rsidRDefault="00C23441" w:rsidP="00710FDF">
            <w:pPr>
              <w:pStyle w:val="a0"/>
              <w:tabs>
                <w:tab w:val="left" w:pos="0"/>
                <w:tab w:val="decimal" w:pos="882"/>
              </w:tabs>
              <w:spacing w:line="340" w:lineRule="exact"/>
              <w:ind w:left="-108" w:right="-12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0EBE7B3B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spacing w:line="340" w:lineRule="exact"/>
              <w:ind w:left="-108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C8A47D9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F31944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3441" w:rsidRPr="000D623A" w14:paraId="71208209" w14:textId="77777777" w:rsidTr="00C23441">
        <w:tc>
          <w:tcPr>
            <w:tcW w:w="3458" w:type="dxa"/>
          </w:tcPr>
          <w:p w14:paraId="0E9BAADE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04F6CF8F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</w:tcPr>
          <w:p w14:paraId="0B854A50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13809CBB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8097837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E55BE5B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A7483E0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F3E18B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3441" w:rsidRPr="000D623A" w14:paraId="30AF1F0C" w14:textId="77777777" w:rsidTr="00C23441">
        <w:tc>
          <w:tcPr>
            <w:tcW w:w="3458" w:type="dxa"/>
          </w:tcPr>
          <w:p w14:paraId="07298CBB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0D623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6008A657" w14:textId="1BF557A5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6E25197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7360DC9A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5FBFC79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F11A9F7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3B233CF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7A6630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</w:tr>
      <w:tr w:rsidR="00C23441" w:rsidRPr="000D623A" w14:paraId="117BCD53" w14:textId="77777777" w:rsidTr="00C23441">
        <w:tc>
          <w:tcPr>
            <w:tcW w:w="3458" w:type="dxa"/>
          </w:tcPr>
          <w:p w14:paraId="4946E082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113"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</w:tcPr>
          <w:p w14:paraId="3F1FAA34" w14:textId="2E3018AE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CD1519A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344A13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20A9F89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C96FC12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7512C4F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1DC784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C23441" w:rsidRPr="000D623A" w14:paraId="25CAF69B" w14:textId="77777777" w:rsidTr="00C23441">
        <w:tc>
          <w:tcPr>
            <w:tcW w:w="3458" w:type="dxa"/>
          </w:tcPr>
          <w:p w14:paraId="5580AFBC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0D623A">
              <w:rPr>
                <w:rFonts w:asciiTheme="majorBidi" w:hAnsiTheme="majorBidi" w:cstheme="majorBidi"/>
                <w:sz w:val="24"/>
                <w:szCs w:val="24"/>
              </w:rPr>
              <w:t>Vina Solar Technology Co., Ltd.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4E2AB8D" w14:textId="11F4AF75" w:rsidR="00C23441" w:rsidRPr="000D623A" w:rsidRDefault="00081D58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 w:hint="cs"/>
                <w:sz w:val="24"/>
                <w:szCs w:val="24"/>
                <w:cs/>
              </w:rPr>
              <w:t>485</w:t>
            </w:r>
          </w:p>
        </w:tc>
        <w:tc>
          <w:tcPr>
            <w:tcW w:w="134" w:type="dxa"/>
          </w:tcPr>
          <w:p w14:paraId="46DC0DA0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3037EF5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472</w:t>
            </w:r>
          </w:p>
        </w:tc>
        <w:tc>
          <w:tcPr>
            <w:tcW w:w="134" w:type="dxa"/>
          </w:tcPr>
          <w:p w14:paraId="382A2996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48A3C41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6367584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246EBA4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C23441" w:rsidRPr="000D623A" w14:paraId="7DEEF8C2" w14:textId="77777777" w:rsidTr="00C23441">
        <w:tc>
          <w:tcPr>
            <w:tcW w:w="3458" w:type="dxa"/>
          </w:tcPr>
          <w:p w14:paraId="76634DE1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AFAC12" w14:textId="7331BF99" w:rsidR="00C23441" w:rsidRPr="000D623A" w:rsidRDefault="00081D58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 w:hint="cs"/>
                <w:sz w:val="24"/>
                <w:szCs w:val="24"/>
                <w:cs/>
              </w:rPr>
              <w:t>485</w:t>
            </w:r>
          </w:p>
        </w:tc>
        <w:tc>
          <w:tcPr>
            <w:tcW w:w="134" w:type="dxa"/>
          </w:tcPr>
          <w:p w14:paraId="206907C8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85C43F1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472</w:t>
            </w:r>
          </w:p>
        </w:tc>
        <w:tc>
          <w:tcPr>
            <w:tcW w:w="134" w:type="dxa"/>
          </w:tcPr>
          <w:p w14:paraId="06A76EEA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56ABF2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80F51CE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EC24571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</w:tr>
      <w:tr w:rsidR="00C23441" w:rsidRPr="000D623A" w14:paraId="1FA64BF8" w14:textId="77777777" w:rsidTr="00C23441">
        <w:tc>
          <w:tcPr>
            <w:tcW w:w="3458" w:type="dxa"/>
          </w:tcPr>
          <w:p w14:paraId="02266199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157AE9E6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276BE2B1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70E46B60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5F8423B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0118AC2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C04E63A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013049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3441" w:rsidRPr="000D623A" w14:paraId="4B0E6A3A" w14:textId="77777777" w:rsidTr="00C23441">
        <w:tc>
          <w:tcPr>
            <w:tcW w:w="3458" w:type="dxa"/>
          </w:tcPr>
          <w:p w14:paraId="49BD2EB4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113" w:right="-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 w:hint="cs"/>
                <w:sz w:val="24"/>
                <w:szCs w:val="24"/>
              </w:rPr>
              <w:t xml:space="preserve">- </w:t>
            </w: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134" w:type="dxa"/>
            <w:shd w:val="clear" w:color="auto" w:fill="auto"/>
          </w:tcPr>
          <w:p w14:paraId="79B57F69" w14:textId="7980A073" w:rsidR="00C23441" w:rsidRPr="000D623A" w:rsidRDefault="00081D58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 w:hint="cs"/>
                <w:sz w:val="24"/>
                <w:szCs w:val="24"/>
                <w:cs/>
              </w:rPr>
              <w:t>23</w:t>
            </w:r>
          </w:p>
        </w:tc>
        <w:tc>
          <w:tcPr>
            <w:tcW w:w="134" w:type="dxa"/>
            <w:shd w:val="clear" w:color="auto" w:fill="auto"/>
          </w:tcPr>
          <w:p w14:paraId="42E5DF0C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07AAAB9A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4" w:type="dxa"/>
            <w:shd w:val="clear" w:color="auto" w:fill="auto"/>
          </w:tcPr>
          <w:p w14:paraId="3985D710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E98496B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3456816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8B6E224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C23441" w:rsidRPr="000D623A" w14:paraId="0D755E37" w14:textId="77777777" w:rsidTr="00C23441">
        <w:tc>
          <w:tcPr>
            <w:tcW w:w="3458" w:type="dxa"/>
          </w:tcPr>
          <w:p w14:paraId="623967D7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518E67" w14:textId="2E389C11" w:rsidR="00C23441" w:rsidRPr="000D623A" w:rsidRDefault="00081D58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 w:hint="cs"/>
                <w:sz w:val="24"/>
                <w:szCs w:val="24"/>
                <w:cs/>
              </w:rPr>
              <w:t>23</w:t>
            </w:r>
          </w:p>
        </w:tc>
        <w:tc>
          <w:tcPr>
            <w:tcW w:w="134" w:type="dxa"/>
            <w:shd w:val="clear" w:color="auto" w:fill="auto"/>
          </w:tcPr>
          <w:p w14:paraId="06D0E375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B2B169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4" w:type="dxa"/>
            <w:shd w:val="clear" w:color="auto" w:fill="auto"/>
          </w:tcPr>
          <w:p w14:paraId="604CBB92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C4B33E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71D3E3E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E9BFF1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</w:tr>
      <w:tr w:rsidR="00C23441" w:rsidRPr="000D623A" w14:paraId="042C9F38" w14:textId="77777777" w:rsidTr="00C23441">
        <w:tc>
          <w:tcPr>
            <w:tcW w:w="3458" w:type="dxa"/>
          </w:tcPr>
          <w:p w14:paraId="6AAC1967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D623A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5771D0" w14:textId="0E9EA28F" w:rsidR="00C23441" w:rsidRPr="000D623A" w:rsidRDefault="00081D58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 w:hint="cs"/>
                <w:sz w:val="24"/>
                <w:szCs w:val="24"/>
                <w:cs/>
              </w:rPr>
              <w:t>508</w:t>
            </w:r>
          </w:p>
        </w:tc>
        <w:tc>
          <w:tcPr>
            <w:tcW w:w="134" w:type="dxa"/>
          </w:tcPr>
          <w:p w14:paraId="20B619E6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40" w:lineRule="exact"/>
              <w:ind w:left="-108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50C3E29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503</w:t>
            </w:r>
          </w:p>
        </w:tc>
        <w:tc>
          <w:tcPr>
            <w:tcW w:w="134" w:type="dxa"/>
          </w:tcPr>
          <w:p w14:paraId="41B967D0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D063E5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235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594E6B0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4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C62C501" w14:textId="77777777" w:rsidR="00C23441" w:rsidRPr="000D623A" w:rsidRDefault="00C23441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</w:tr>
    </w:tbl>
    <w:p w14:paraId="70689AD1" w14:textId="7B20581F" w:rsidR="006B5631" w:rsidRPr="000D623A" w:rsidRDefault="00710FDF" w:rsidP="000D6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  <w:cs/>
        </w:rPr>
        <w:br w:type="page"/>
      </w:r>
      <w:r w:rsidR="00B86EBD" w:rsidRPr="000D623A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</w:t>
      </w:r>
      <w:r w:rsidR="005C138A" w:rsidRPr="000D623A">
        <w:rPr>
          <w:rFonts w:asciiTheme="majorBidi" w:hAnsiTheme="majorBidi" w:cstheme="majorBidi" w:hint="cs"/>
          <w:sz w:val="32"/>
          <w:szCs w:val="32"/>
          <w:cs/>
        </w:rPr>
        <w:t>ของบัญชี</w:t>
      </w:r>
      <w:r w:rsidR="00B86EBD" w:rsidRPr="000D623A">
        <w:rPr>
          <w:rFonts w:asciiTheme="majorBidi" w:hAnsiTheme="majorBidi" w:cstheme="majorBidi"/>
          <w:sz w:val="32"/>
          <w:szCs w:val="32"/>
          <w:cs/>
        </w:rPr>
        <w:t>เงินให้กู้ยืมและเงินกู้ยืมจากบุคคลและกิจการที่เกี่ยวข้องกัน</w:t>
      </w:r>
      <w:r w:rsidR="008153ED" w:rsidRPr="000D623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86EBD" w:rsidRPr="000D623A">
        <w:rPr>
          <w:rFonts w:asciiTheme="majorBidi" w:hAnsiTheme="majorBidi" w:cstheme="majorBidi"/>
          <w:sz w:val="32"/>
          <w:szCs w:val="32"/>
          <w:cs/>
        </w:rPr>
        <w:t>มีดังนี</w:t>
      </w:r>
      <w:r w:rsidR="00B86EBD" w:rsidRPr="000D623A">
        <w:rPr>
          <w:rFonts w:asciiTheme="majorBidi" w:hAnsiTheme="majorBidi" w:cstheme="majorBidi" w:hint="cs"/>
          <w:sz w:val="32"/>
          <w:szCs w:val="32"/>
          <w:cs/>
        </w:rPr>
        <w:t>้</w:t>
      </w:r>
    </w:p>
    <w:tbl>
      <w:tblPr>
        <w:tblW w:w="8396" w:type="dxa"/>
        <w:jc w:val="right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0D4E37" w:rsidRPr="000D623A" w14:paraId="00D057C4" w14:textId="77777777" w:rsidTr="001D2E34">
        <w:trPr>
          <w:trHeight w:val="62"/>
          <w:jc w:val="right"/>
        </w:trPr>
        <w:tc>
          <w:tcPr>
            <w:tcW w:w="3458" w:type="dxa"/>
          </w:tcPr>
          <w:p w14:paraId="4B441211" w14:textId="77777777" w:rsidR="000D4E37" w:rsidRPr="000D623A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360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0D75F1F7" w14:textId="77777777" w:rsidR="000D4E37" w:rsidRPr="000D623A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6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0D4E37" w:rsidRPr="000D623A" w14:paraId="199F85ED" w14:textId="77777777" w:rsidTr="001D2E34">
        <w:trPr>
          <w:trHeight w:val="62"/>
          <w:jc w:val="right"/>
        </w:trPr>
        <w:tc>
          <w:tcPr>
            <w:tcW w:w="3458" w:type="dxa"/>
          </w:tcPr>
          <w:p w14:paraId="53C3B52C" w14:textId="77777777" w:rsidR="000D4E37" w:rsidRPr="000D623A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0A30F4" w14:textId="77777777" w:rsidR="000D4E37" w:rsidRPr="000D623A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004C906" w14:textId="77777777" w:rsidR="000D4E37" w:rsidRPr="000D623A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="Angsana New" w:hAnsi="Angsana New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A0B07C" w14:textId="77777777" w:rsidR="000D4E37" w:rsidRPr="000D623A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6999" w:rsidRPr="00416999" w14:paraId="7AEA448B" w14:textId="77777777" w:rsidTr="001D2E34">
        <w:trPr>
          <w:trHeight w:val="62"/>
          <w:jc w:val="right"/>
        </w:trPr>
        <w:tc>
          <w:tcPr>
            <w:tcW w:w="3458" w:type="dxa"/>
          </w:tcPr>
          <w:p w14:paraId="17E198C3" w14:textId="77777777" w:rsidR="00416999" w:rsidRPr="00416999" w:rsidRDefault="00416999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7224F50" w14:textId="77777777" w:rsidR="00416999" w:rsidRPr="00416999" w:rsidRDefault="00416999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6999"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  <w:r w:rsidRPr="00416999">
              <w:rPr>
                <w:rFonts w:asciiTheme="majorBidi" w:hAnsiTheme="majorBidi" w:cstheme="majorBidi"/>
                <w:sz w:val="26"/>
                <w:szCs w:val="26"/>
              </w:rPr>
              <w:t xml:space="preserve"> 31 </w:t>
            </w:r>
          </w:p>
          <w:p w14:paraId="67D3A7AC" w14:textId="0A49820A" w:rsidR="00416999" w:rsidRPr="00416999" w:rsidRDefault="00416999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69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1699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D46A45" w14:textId="77777777" w:rsidR="00416999" w:rsidRPr="00416999" w:rsidRDefault="00416999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FD8EFB9" w14:textId="77777777" w:rsidR="00416999" w:rsidRPr="00416999" w:rsidRDefault="00416999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699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1699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56A5CCE2" w14:textId="20717FD3" w:rsidR="00416999" w:rsidRPr="00416999" w:rsidRDefault="00416999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69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1699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31B1EFF7" w14:textId="77777777" w:rsidR="00416999" w:rsidRPr="00416999" w:rsidRDefault="00416999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4C6D2B0" w14:textId="77777777" w:rsidR="00416999" w:rsidRPr="00416999" w:rsidRDefault="00416999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6999"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  <w:r w:rsidRPr="00416999">
              <w:rPr>
                <w:rFonts w:asciiTheme="majorBidi" w:hAnsiTheme="majorBidi" w:cstheme="majorBidi"/>
                <w:sz w:val="26"/>
                <w:szCs w:val="26"/>
              </w:rPr>
              <w:t xml:space="preserve"> 31 </w:t>
            </w:r>
          </w:p>
          <w:p w14:paraId="149A9535" w14:textId="2A8D5F96" w:rsidR="00416999" w:rsidRPr="00416999" w:rsidRDefault="00416999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69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1699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095AD325" w14:textId="77777777" w:rsidR="00416999" w:rsidRPr="00416999" w:rsidRDefault="00416999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DA25EE" w14:textId="77777777" w:rsidR="00416999" w:rsidRPr="00416999" w:rsidRDefault="00416999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699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1699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AD5E620" w14:textId="71EDF48C" w:rsidR="00416999" w:rsidRPr="00416999" w:rsidRDefault="00416999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169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1699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416999" w:rsidRPr="000D623A" w14:paraId="04C48E7A" w14:textId="77777777" w:rsidTr="001D2E34">
        <w:trPr>
          <w:jc w:val="right"/>
        </w:trPr>
        <w:tc>
          <w:tcPr>
            <w:tcW w:w="3458" w:type="dxa"/>
          </w:tcPr>
          <w:p w14:paraId="7FAB3986" w14:textId="77777777" w:rsidR="00416999" w:rsidRPr="000D623A" w:rsidRDefault="00416999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134" w:type="dxa"/>
          </w:tcPr>
          <w:p w14:paraId="66CAC2FD" w14:textId="77777777" w:rsidR="00416999" w:rsidRPr="000D623A" w:rsidRDefault="00416999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14:paraId="0BA740C0" w14:textId="77777777" w:rsidR="00416999" w:rsidRPr="000D623A" w:rsidRDefault="00416999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134" w:type="dxa"/>
          </w:tcPr>
          <w:p w14:paraId="2A6BBB40" w14:textId="77777777" w:rsidR="00416999" w:rsidRPr="000D623A" w:rsidRDefault="00416999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14:paraId="01FB5441" w14:textId="77777777" w:rsidR="00416999" w:rsidRPr="000D623A" w:rsidRDefault="00416999" w:rsidP="00416999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1DBF877" w14:textId="77777777" w:rsidR="00416999" w:rsidRPr="000D623A" w:rsidRDefault="00416999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14:paraId="0ED79F37" w14:textId="77777777" w:rsidR="00416999" w:rsidRPr="000D623A" w:rsidRDefault="00416999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103AB05" w14:textId="77777777" w:rsidR="00416999" w:rsidRPr="000D623A" w:rsidRDefault="00416999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</w:tr>
      <w:tr w:rsidR="00416999" w:rsidRPr="000D623A" w14:paraId="2C7477CA" w14:textId="77777777" w:rsidTr="001D2E34">
        <w:trPr>
          <w:jc w:val="right"/>
        </w:trPr>
        <w:tc>
          <w:tcPr>
            <w:tcW w:w="3458" w:type="dxa"/>
          </w:tcPr>
          <w:p w14:paraId="039A7F85" w14:textId="5129EA89" w:rsidR="00416999" w:rsidRPr="000D623A" w:rsidRDefault="00416999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b/>
                <w:sz w:val="26"/>
                <w:szCs w:val="26"/>
                <w:cs/>
              </w:rPr>
              <w:t>ยอดคงเหลือ</w:t>
            </w:r>
            <w:r w:rsidR="00874925">
              <w:rPr>
                <w:rFonts w:ascii="Angsana New" w:hAnsi="Angsana New" w:hint="cs"/>
                <w:b/>
                <w:sz w:val="26"/>
                <w:szCs w:val="26"/>
                <w:cs/>
              </w:rPr>
              <w:t>ต้นงวด</w:t>
            </w:r>
          </w:p>
        </w:tc>
        <w:tc>
          <w:tcPr>
            <w:tcW w:w="1134" w:type="dxa"/>
          </w:tcPr>
          <w:p w14:paraId="591ABBD5" w14:textId="170B868F" w:rsidR="00416999" w:rsidRPr="000D623A" w:rsidRDefault="00416999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1A4C2E1" w14:textId="77777777" w:rsidR="00416999" w:rsidRPr="000D623A" w:rsidRDefault="00416999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8D51AB6" w14:textId="2131FA0F" w:rsidR="00416999" w:rsidRPr="000D623A" w:rsidRDefault="00416999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26EA465" w14:textId="77777777" w:rsidR="00416999" w:rsidRPr="000D623A" w:rsidRDefault="00416999" w:rsidP="00416999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9A555DC" w14:textId="77777777" w:rsidR="00416999" w:rsidRPr="000D623A" w:rsidRDefault="00416999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231,500</w:t>
            </w:r>
          </w:p>
        </w:tc>
        <w:tc>
          <w:tcPr>
            <w:tcW w:w="134" w:type="dxa"/>
          </w:tcPr>
          <w:p w14:paraId="06DBC859" w14:textId="77777777" w:rsidR="00416999" w:rsidRPr="000D623A" w:rsidRDefault="00416999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8A1A645" w14:textId="77777777" w:rsidR="00416999" w:rsidRPr="000D623A" w:rsidRDefault="00416999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214,250</w:t>
            </w:r>
          </w:p>
        </w:tc>
      </w:tr>
      <w:tr w:rsidR="00416999" w:rsidRPr="000D623A" w14:paraId="4FC0ADB9" w14:textId="77777777" w:rsidTr="00F730FD">
        <w:trPr>
          <w:jc w:val="right"/>
        </w:trPr>
        <w:tc>
          <w:tcPr>
            <w:tcW w:w="3458" w:type="dxa"/>
          </w:tcPr>
          <w:p w14:paraId="40620DB5" w14:textId="35DB4D5E" w:rsidR="00416999" w:rsidRPr="000D623A" w:rsidRDefault="00874925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 </w:t>
            </w:r>
            <w:r w:rsidR="00D810D3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  </w:t>
            </w:r>
            <w:r w:rsidR="00416999" w:rsidRPr="000D623A">
              <w:rPr>
                <w:rFonts w:ascii="Angsana New" w:hAnsi="Angsana New" w:hint="cs"/>
                <w:b/>
                <w:sz w:val="26"/>
                <w:szCs w:val="26"/>
                <w:cs/>
              </w:rPr>
              <w:t>ดอกเบี้ยรับรอตัดบัญชี</w:t>
            </w:r>
          </w:p>
        </w:tc>
        <w:tc>
          <w:tcPr>
            <w:tcW w:w="1134" w:type="dxa"/>
          </w:tcPr>
          <w:p w14:paraId="0CB4BD76" w14:textId="552DC7CE" w:rsidR="00416999" w:rsidRPr="000D623A" w:rsidRDefault="00416999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CD51024" w14:textId="77777777" w:rsidR="00416999" w:rsidRPr="000D623A" w:rsidRDefault="00416999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D8F85D" w14:textId="778F450D" w:rsidR="00416999" w:rsidRPr="000D623A" w:rsidRDefault="00416999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2BCE5F8" w14:textId="77777777" w:rsidR="00416999" w:rsidRPr="000D623A" w:rsidRDefault="00416999" w:rsidP="00416999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3CF414C" w14:textId="47597204" w:rsidR="00416999" w:rsidRPr="000D623A" w:rsidRDefault="00416999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(1,330)</w:t>
            </w:r>
          </w:p>
        </w:tc>
        <w:tc>
          <w:tcPr>
            <w:tcW w:w="134" w:type="dxa"/>
          </w:tcPr>
          <w:p w14:paraId="5108D128" w14:textId="77777777" w:rsidR="00416999" w:rsidRPr="000D623A" w:rsidRDefault="00416999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A4CCF7C" w14:textId="5DCB5DFC" w:rsidR="00416999" w:rsidRPr="000D623A" w:rsidRDefault="00416999" w:rsidP="00416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874925" w:rsidRPr="000D623A" w14:paraId="6EB3ADEF" w14:textId="77777777" w:rsidTr="00F730FD">
        <w:trPr>
          <w:jc w:val="right"/>
        </w:trPr>
        <w:tc>
          <w:tcPr>
            <w:tcW w:w="3458" w:type="dxa"/>
          </w:tcPr>
          <w:p w14:paraId="21F10EA6" w14:textId="420A55A1" w:rsidR="00874925" w:rsidRPr="00874925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CBB060" w14:textId="5AC1FA8E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C3A23F3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81E948" w14:textId="5EB5EFC0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BDF5E59" w14:textId="77777777" w:rsidR="00874925" w:rsidRPr="000D623A" w:rsidRDefault="00874925" w:rsidP="00874925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3336B73" w14:textId="060E5611" w:rsidR="00874925" w:rsidRPr="00874925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874925">
              <w:rPr>
                <w:rFonts w:ascii="Angsana New" w:hAnsi="Angsana New" w:hint="cs"/>
                <w:bCs/>
                <w:sz w:val="26"/>
                <w:szCs w:val="26"/>
                <w:cs/>
              </w:rPr>
              <w:t>*</w:t>
            </w:r>
            <w:r w:rsidRPr="00874925">
              <w:rPr>
                <w:rFonts w:ascii="Angsana New" w:hAnsi="Angsana New" w:hint="cs"/>
                <w:b/>
                <w:sz w:val="26"/>
                <w:szCs w:val="26"/>
                <w:cs/>
              </w:rPr>
              <w:t>603</w:t>
            </w:r>
          </w:p>
        </w:tc>
        <w:tc>
          <w:tcPr>
            <w:tcW w:w="134" w:type="dxa"/>
          </w:tcPr>
          <w:p w14:paraId="26AE0301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88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CB60A3D" w14:textId="3693CF11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874925" w:rsidRPr="000D623A" w14:paraId="2F0757FB" w14:textId="77777777" w:rsidTr="00F730FD">
        <w:trPr>
          <w:jc w:val="right"/>
        </w:trPr>
        <w:tc>
          <w:tcPr>
            <w:tcW w:w="3458" w:type="dxa"/>
          </w:tcPr>
          <w:p w14:paraId="7E2499B0" w14:textId="1A22E8D0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170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D28FC7B" w14:textId="04BB949C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86AEB28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8CC034C" w14:textId="2B40E1D1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5A74311" w14:textId="77777777" w:rsidR="00874925" w:rsidRPr="000D623A" w:rsidRDefault="00874925" w:rsidP="00874925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CC4AF74" w14:textId="241734C5" w:rsidR="00874925" w:rsidRPr="00874925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874925">
              <w:rPr>
                <w:rFonts w:ascii="Angsana New" w:hAnsi="Angsana New" w:hint="cs"/>
                <w:b/>
                <w:sz w:val="26"/>
                <w:szCs w:val="26"/>
                <w:cs/>
              </w:rPr>
              <w:t>230</w:t>
            </w:r>
            <w:r w:rsidRPr="00874925">
              <w:rPr>
                <w:rFonts w:ascii="Angsana New" w:hAnsi="Angsana New"/>
                <w:bCs/>
                <w:sz w:val="26"/>
                <w:szCs w:val="26"/>
              </w:rPr>
              <w:t>,773</w:t>
            </w:r>
          </w:p>
        </w:tc>
        <w:tc>
          <w:tcPr>
            <w:tcW w:w="134" w:type="dxa"/>
          </w:tcPr>
          <w:p w14:paraId="308BCB89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decimal" w:pos="88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E0C0ACD" w14:textId="18D4FD7A" w:rsidR="00874925" w:rsidRPr="00874925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874925">
              <w:rPr>
                <w:rFonts w:ascii="Angsana New" w:hAnsi="Angsana New"/>
                <w:bCs/>
                <w:sz w:val="26"/>
                <w:szCs w:val="26"/>
              </w:rPr>
              <w:t>214,250</w:t>
            </w:r>
          </w:p>
        </w:tc>
      </w:tr>
      <w:tr w:rsidR="00874925" w:rsidRPr="000D623A" w14:paraId="09C12ACC" w14:textId="77777777" w:rsidTr="001D2E34">
        <w:trPr>
          <w:jc w:val="right"/>
        </w:trPr>
        <w:tc>
          <w:tcPr>
            <w:tcW w:w="3458" w:type="dxa"/>
          </w:tcPr>
          <w:p w14:paraId="0B24483E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b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09F42D6C" w14:textId="1D0147A6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77F32DE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CF560C" w14:textId="23902750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E24FDAC" w14:textId="77777777" w:rsidR="00874925" w:rsidRPr="000D623A" w:rsidRDefault="00874925" w:rsidP="00874925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C249E3A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3D702BE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A910D89" w14:textId="370BAB88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23,500</w:t>
            </w:r>
          </w:p>
        </w:tc>
      </w:tr>
      <w:tr w:rsidR="00874925" w:rsidRPr="000D623A" w14:paraId="31572F55" w14:textId="77777777" w:rsidTr="001D2E34">
        <w:trPr>
          <w:jc w:val="right"/>
        </w:trPr>
        <w:tc>
          <w:tcPr>
            <w:tcW w:w="3458" w:type="dxa"/>
          </w:tcPr>
          <w:p w14:paraId="4C389904" w14:textId="4DBA239B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D623A">
              <w:rPr>
                <w:rFonts w:ascii="Angsana New" w:hAnsi="Angsana New" w:hint="cs"/>
                <w:b/>
                <w:sz w:val="26"/>
                <w:szCs w:val="26"/>
                <w:cs/>
              </w:rPr>
              <w:t>ลดลง</w:t>
            </w:r>
          </w:p>
        </w:tc>
        <w:tc>
          <w:tcPr>
            <w:tcW w:w="1134" w:type="dxa"/>
          </w:tcPr>
          <w:p w14:paraId="3253152E" w14:textId="0E460CBB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86060AD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6993F4" w14:textId="51CAF8B6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15DDFF1" w14:textId="77777777" w:rsidR="00874925" w:rsidRPr="000D623A" w:rsidRDefault="00874925" w:rsidP="00874925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964F465" w14:textId="27C0158B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100AA59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193E223" w14:textId="00E62F11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(6,250)</w:t>
            </w:r>
          </w:p>
        </w:tc>
      </w:tr>
      <w:tr w:rsidR="00874925" w:rsidRPr="000D623A" w14:paraId="030B04C7" w14:textId="77777777" w:rsidTr="001D2E34">
        <w:trPr>
          <w:jc w:val="right"/>
        </w:trPr>
        <w:tc>
          <w:tcPr>
            <w:tcW w:w="3458" w:type="dxa"/>
          </w:tcPr>
          <w:p w14:paraId="52938869" w14:textId="49F449F0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b/>
                <w:sz w:val="26"/>
                <w:szCs w:val="26"/>
                <w:cs/>
              </w:rPr>
              <w:t>ยอดคงเหลือ</w:t>
            </w: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0E4F5BF" w14:textId="179F595C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AB44C71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1E583C3" w14:textId="494A2782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CFCA6AE" w14:textId="77777777" w:rsidR="00874925" w:rsidRPr="000D623A" w:rsidRDefault="00874925" w:rsidP="00874925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934F0F" w14:textId="5C868B65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230,773</w:t>
            </w:r>
          </w:p>
        </w:tc>
        <w:tc>
          <w:tcPr>
            <w:tcW w:w="134" w:type="dxa"/>
          </w:tcPr>
          <w:p w14:paraId="454CB104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2FB3A2" w14:textId="4F199ACC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231,500</w:t>
            </w:r>
          </w:p>
        </w:tc>
      </w:tr>
      <w:tr w:rsidR="00874925" w:rsidRPr="000D623A" w14:paraId="0391582F" w14:textId="77777777" w:rsidTr="001D2E34">
        <w:trPr>
          <w:jc w:val="right"/>
        </w:trPr>
        <w:tc>
          <w:tcPr>
            <w:tcW w:w="8396" w:type="dxa"/>
            <w:gridSpan w:val="8"/>
          </w:tcPr>
          <w:p w14:paraId="2B82EA20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240" w:lineRule="exact"/>
              <w:ind w:left="-57" w:firstLine="569"/>
              <w:contextualSpacing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  <w:p w14:paraId="64E36B1E" w14:textId="5AD4A9CC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40" w:lineRule="exact"/>
              <w:ind w:left="-57" w:firstLine="569"/>
              <w:contextualSpacing/>
              <w:jc w:val="thaiDistribute"/>
              <w:rPr>
                <w:rFonts w:ascii="Angsana New" w:hAnsi="Angsana New"/>
                <w:b/>
                <w:sz w:val="26"/>
                <w:szCs w:val="26"/>
                <w:highlight w:val="lightGray"/>
              </w:rPr>
            </w:pPr>
            <w:r w:rsidRPr="000D623A">
              <w:rPr>
                <w:rFonts w:ascii="Angsana New" w:hAnsi="Angsana New"/>
                <w:b/>
                <w:sz w:val="26"/>
                <w:szCs w:val="26"/>
                <w:cs/>
              </w:rPr>
              <w:t>*บริษัทมีเงินให้กู้ยืมแก่บริษัทย่อย ซึ่งคิดอัตราดอกเบี้ยต่ำกว่าราคาตลาด บริษัทจึงได้รับรู้ผลต่างระหว่างจำนวนเงิน</w:t>
            </w:r>
            <w:r w:rsidRPr="000D623A">
              <w:rPr>
                <w:rFonts w:ascii="Angsana New" w:hAnsi="Angsana New"/>
                <w:b/>
                <w:sz w:val="26"/>
                <w:szCs w:val="26"/>
                <w:cs/>
              </w:rPr>
              <w:br/>
              <w:t>ที่ให้กู้ยืมกับมูลค่ายุติธรรมของเงินให้กู้ยืมดังกล่าว</w:t>
            </w:r>
          </w:p>
        </w:tc>
      </w:tr>
      <w:tr w:rsidR="00874925" w:rsidRPr="000D623A" w14:paraId="22634D48" w14:textId="77777777" w:rsidTr="001D2E34">
        <w:trPr>
          <w:jc w:val="right"/>
        </w:trPr>
        <w:tc>
          <w:tcPr>
            <w:tcW w:w="8396" w:type="dxa"/>
            <w:gridSpan w:val="8"/>
          </w:tcPr>
          <w:p w14:paraId="1DBACD51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 w:firstLine="361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</w:tr>
      <w:tr w:rsidR="00874925" w:rsidRPr="000D623A" w14:paraId="0BA3EA57" w14:textId="77777777" w:rsidTr="001D2E34">
        <w:trPr>
          <w:jc w:val="right"/>
        </w:trPr>
        <w:tc>
          <w:tcPr>
            <w:tcW w:w="3458" w:type="dxa"/>
          </w:tcPr>
          <w:p w14:paraId="79F0C755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134" w:type="dxa"/>
          </w:tcPr>
          <w:p w14:paraId="251BF3ED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14:paraId="3C69A23D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134" w:type="dxa"/>
          </w:tcPr>
          <w:p w14:paraId="3B81E184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14:paraId="00B55940" w14:textId="77777777" w:rsidR="00874925" w:rsidRPr="000D623A" w:rsidRDefault="00874925" w:rsidP="00874925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82DACFD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34" w:type="dxa"/>
          </w:tcPr>
          <w:p w14:paraId="1B523D5B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D088A06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</w:tr>
      <w:tr w:rsidR="00874925" w:rsidRPr="000D623A" w14:paraId="39EFD267" w14:textId="77777777" w:rsidTr="001D2E34">
        <w:trPr>
          <w:jc w:val="right"/>
        </w:trPr>
        <w:tc>
          <w:tcPr>
            <w:tcW w:w="3458" w:type="dxa"/>
          </w:tcPr>
          <w:p w14:paraId="2A61BD22" w14:textId="7794D542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b/>
                <w:sz w:val="26"/>
                <w:szCs w:val="26"/>
                <w:cs/>
              </w:rPr>
              <w:t>ยอดคงเหลือ</w:t>
            </w:r>
            <w:r w:rsidR="009250C3">
              <w:rPr>
                <w:rFonts w:ascii="Angsana New" w:hAnsi="Angsana New" w:hint="cs"/>
                <w:b/>
                <w:sz w:val="26"/>
                <w:szCs w:val="26"/>
                <w:cs/>
              </w:rPr>
              <w:t>ต้นงวด</w:t>
            </w:r>
          </w:p>
        </w:tc>
        <w:tc>
          <w:tcPr>
            <w:tcW w:w="1134" w:type="dxa"/>
          </w:tcPr>
          <w:p w14:paraId="02A19DAB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D2A5435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ED39BE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4,500</w:t>
            </w:r>
          </w:p>
        </w:tc>
        <w:tc>
          <w:tcPr>
            <w:tcW w:w="134" w:type="dxa"/>
          </w:tcPr>
          <w:p w14:paraId="46CCF93E" w14:textId="77777777" w:rsidR="00874925" w:rsidRPr="000D623A" w:rsidRDefault="00874925" w:rsidP="00874925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0829834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D15C86C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7B6C6A6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874925" w:rsidRPr="000D623A" w14:paraId="2BB5E056" w14:textId="77777777" w:rsidTr="001D2E34">
        <w:trPr>
          <w:jc w:val="right"/>
        </w:trPr>
        <w:tc>
          <w:tcPr>
            <w:tcW w:w="3458" w:type="dxa"/>
          </w:tcPr>
          <w:p w14:paraId="667E4506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b/>
                <w:sz w:val="26"/>
                <w:szCs w:val="26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2AEF98" w14:textId="2422598C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B3649BA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CB71E30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(4,500)</w:t>
            </w:r>
          </w:p>
        </w:tc>
        <w:tc>
          <w:tcPr>
            <w:tcW w:w="134" w:type="dxa"/>
          </w:tcPr>
          <w:p w14:paraId="780E0B6C" w14:textId="77777777" w:rsidR="00874925" w:rsidRPr="000D623A" w:rsidRDefault="00874925" w:rsidP="00874925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DD93554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0DFC48A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383A0A0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  <w:tr w:rsidR="00874925" w:rsidRPr="000D623A" w14:paraId="1335DACA" w14:textId="77777777" w:rsidTr="001D2E34">
        <w:trPr>
          <w:jc w:val="right"/>
        </w:trPr>
        <w:tc>
          <w:tcPr>
            <w:tcW w:w="3458" w:type="dxa"/>
          </w:tcPr>
          <w:p w14:paraId="7B6BFE48" w14:textId="55CC212E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b/>
                <w:sz w:val="26"/>
                <w:szCs w:val="26"/>
                <w:cs/>
              </w:rPr>
              <w:t>ยอดคงเหลื</w:t>
            </w:r>
            <w:r w:rsidR="009250C3">
              <w:rPr>
                <w:rFonts w:ascii="Angsana New" w:hAnsi="Angsana New" w:hint="cs"/>
                <w:b/>
                <w:sz w:val="26"/>
                <w:szCs w:val="26"/>
                <w:cs/>
              </w:rPr>
              <w:t>อปลายงวด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9071573" w14:textId="54D215C4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  <w:r w:rsidRPr="000D623A">
              <w:rPr>
                <w:rFonts w:ascii="Angsana New" w:hAnsi="Angsana New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</w:tcPr>
          <w:p w14:paraId="1FCEE260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57"/>
              <w:contextualSpacing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ECF519E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27B04F2" w14:textId="77777777" w:rsidR="00874925" w:rsidRPr="000D623A" w:rsidRDefault="00874925" w:rsidP="00874925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799CFE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8889763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248603" w14:textId="77777777" w:rsidR="00874925" w:rsidRPr="000D623A" w:rsidRDefault="00874925" w:rsidP="00874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00" w:lineRule="exact"/>
              <w:ind w:left="-108" w:right="284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</w:tr>
    </w:tbl>
    <w:p w14:paraId="1417259E" w14:textId="77777777" w:rsidR="00D0679B" w:rsidRPr="000D623A" w:rsidRDefault="00D0679B" w:rsidP="00874925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6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70AD4A5" w14:textId="77777777" w:rsidR="0096024C" w:rsidRPr="000D623A" w:rsidRDefault="0096024C" w:rsidP="00874925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60" w:lineRule="exact"/>
        <w:ind w:left="284"/>
        <w:contextualSpacing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D623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สัญญาสำคัญกับบุคคลที่เกี่ยวข้องกัน</w:t>
      </w:r>
    </w:p>
    <w:p w14:paraId="558CAB43" w14:textId="275D19DC" w:rsidR="00887FDA" w:rsidRPr="000D623A" w:rsidRDefault="00B639F3" w:rsidP="00874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60" w:lineRule="exact"/>
        <w:ind w:left="284" w:right="-14" w:firstLine="567"/>
        <w:contextualSpacing/>
        <w:jc w:val="thaiDistribute"/>
        <w:rPr>
          <w:rFonts w:asciiTheme="majorBidi" w:hAnsiTheme="majorBidi"/>
          <w:sz w:val="32"/>
          <w:szCs w:val="32"/>
        </w:rPr>
      </w:pPr>
      <w:r w:rsidRPr="000D623A">
        <w:rPr>
          <w:rFonts w:asciiTheme="majorBidi" w:hAnsiTheme="majorBidi"/>
          <w:sz w:val="32"/>
          <w:szCs w:val="32"/>
          <w:cs/>
        </w:rPr>
        <w:t xml:space="preserve">บริษัททำสัญญาเช่าอาคารสำนักงานกับนางเตือนใจ พรพิไลลักษณ์ มีกำหนดระยะเวลา </w:t>
      </w:r>
      <w:r w:rsidR="005944AB" w:rsidRPr="000D623A">
        <w:rPr>
          <w:rFonts w:asciiTheme="majorBidi" w:hAnsiTheme="majorBidi"/>
          <w:sz w:val="32"/>
          <w:szCs w:val="32"/>
        </w:rPr>
        <w:t>3</w:t>
      </w:r>
      <w:r w:rsidRPr="000D623A">
        <w:rPr>
          <w:rFonts w:asciiTheme="majorBidi" w:hAnsiTheme="majorBidi"/>
          <w:sz w:val="32"/>
          <w:szCs w:val="32"/>
          <w:cs/>
        </w:rPr>
        <w:t xml:space="preserve"> ปี สิ้นสุดวันที่ </w:t>
      </w:r>
      <w:r w:rsidRPr="000D623A">
        <w:rPr>
          <w:rFonts w:asciiTheme="majorBidi" w:hAnsiTheme="majorBidi"/>
          <w:sz w:val="32"/>
          <w:szCs w:val="32"/>
        </w:rPr>
        <w:t xml:space="preserve">1 </w:t>
      </w:r>
      <w:r w:rsidRPr="000D623A">
        <w:rPr>
          <w:rFonts w:asciiTheme="majorBidi" w:hAnsiTheme="majorBidi"/>
          <w:sz w:val="32"/>
          <w:szCs w:val="32"/>
          <w:cs/>
        </w:rPr>
        <w:t xml:space="preserve">สิงหาคม </w:t>
      </w:r>
      <w:r w:rsidR="005944AB" w:rsidRPr="000D623A">
        <w:rPr>
          <w:rFonts w:asciiTheme="majorBidi" w:hAnsiTheme="majorBidi"/>
          <w:sz w:val="32"/>
          <w:szCs w:val="32"/>
        </w:rPr>
        <w:t>2566</w:t>
      </w:r>
      <w:r w:rsidRPr="000D623A">
        <w:rPr>
          <w:rFonts w:asciiTheme="majorBidi" w:hAnsiTheme="majorBidi"/>
          <w:sz w:val="32"/>
          <w:szCs w:val="32"/>
          <w:cs/>
        </w:rPr>
        <w:t xml:space="preserve"> โดยมีค่าเช่าในอัตราเดือนละ </w:t>
      </w:r>
      <w:r w:rsidR="005944AB" w:rsidRPr="000D623A">
        <w:rPr>
          <w:rFonts w:asciiTheme="majorBidi" w:hAnsiTheme="majorBidi"/>
          <w:sz w:val="32"/>
          <w:szCs w:val="32"/>
        </w:rPr>
        <w:t>95,000.00</w:t>
      </w:r>
      <w:r w:rsidRPr="000D623A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109303B5" w14:textId="20199F8A" w:rsidR="00B639F3" w:rsidRPr="000D623A" w:rsidRDefault="00B639F3" w:rsidP="00874925">
      <w:pPr>
        <w:tabs>
          <w:tab w:val="left" w:pos="567"/>
          <w:tab w:val="left" w:pos="7560"/>
          <w:tab w:val="left" w:pos="8364"/>
        </w:tabs>
        <w:spacing w:line="360" w:lineRule="exact"/>
        <w:ind w:left="284" w:right="-14" w:firstLine="567"/>
        <w:contextualSpacing/>
        <w:jc w:val="thaiDistribute"/>
        <w:rPr>
          <w:rFonts w:asciiTheme="majorBidi" w:hAnsiTheme="majorBidi"/>
          <w:spacing w:val="2"/>
          <w:sz w:val="32"/>
          <w:szCs w:val="32"/>
        </w:rPr>
      </w:pPr>
      <w:r w:rsidRPr="000D623A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0D623A">
        <w:rPr>
          <w:rFonts w:asciiTheme="majorBidi" w:hAnsiTheme="majorBidi"/>
          <w:sz w:val="32"/>
          <w:szCs w:val="32"/>
        </w:rPr>
        <w:t>31</w:t>
      </w:r>
      <w:r w:rsidRPr="000D623A">
        <w:rPr>
          <w:rFonts w:asciiTheme="majorBidi" w:hAnsiTheme="majorBidi"/>
          <w:sz w:val="32"/>
          <w:szCs w:val="32"/>
          <w:cs/>
        </w:rPr>
        <w:t xml:space="preserve"> </w:t>
      </w:r>
      <w:r w:rsidR="00D44797" w:rsidRPr="000D623A">
        <w:rPr>
          <w:rFonts w:asciiTheme="majorBidi" w:hAnsiTheme="majorBidi" w:hint="cs"/>
          <w:sz w:val="32"/>
          <w:szCs w:val="32"/>
          <w:cs/>
        </w:rPr>
        <w:t>มีนาคม</w:t>
      </w:r>
      <w:r w:rsidRPr="000D623A">
        <w:rPr>
          <w:rFonts w:asciiTheme="majorBidi" w:hAnsiTheme="majorBidi"/>
          <w:sz w:val="32"/>
          <w:szCs w:val="32"/>
          <w:cs/>
        </w:rPr>
        <w:t xml:space="preserve"> </w:t>
      </w:r>
      <w:r w:rsidRPr="000D623A">
        <w:rPr>
          <w:rFonts w:asciiTheme="majorBidi" w:hAnsiTheme="majorBidi"/>
          <w:sz w:val="32"/>
          <w:szCs w:val="32"/>
        </w:rPr>
        <w:t>256</w:t>
      </w:r>
      <w:r w:rsidR="00D44797" w:rsidRPr="000D623A">
        <w:rPr>
          <w:rFonts w:asciiTheme="majorBidi" w:hAnsiTheme="majorBidi"/>
          <w:sz w:val="32"/>
          <w:szCs w:val="32"/>
        </w:rPr>
        <w:t>4</w:t>
      </w:r>
      <w:r w:rsidRPr="000D623A">
        <w:rPr>
          <w:rFonts w:asciiTheme="majorBidi" w:hAnsiTheme="majorBidi"/>
          <w:sz w:val="32"/>
          <w:szCs w:val="32"/>
        </w:rPr>
        <w:t xml:space="preserve"> </w:t>
      </w:r>
      <w:r w:rsidRPr="000D623A">
        <w:rPr>
          <w:rFonts w:asciiTheme="majorBidi" w:hAnsiTheme="majorBidi" w:hint="cs"/>
          <w:sz w:val="32"/>
          <w:szCs w:val="32"/>
          <w:cs/>
        </w:rPr>
        <w:t>และ</w:t>
      </w:r>
      <w:r w:rsidR="000D65A3" w:rsidRPr="000D623A">
        <w:rPr>
          <w:rFonts w:asciiTheme="majorBidi" w:hAnsiTheme="majorBidi" w:hint="cs"/>
          <w:sz w:val="32"/>
          <w:szCs w:val="32"/>
          <w:cs/>
        </w:rPr>
        <w:t>วันที่</w:t>
      </w:r>
      <w:r w:rsidRPr="000D623A">
        <w:rPr>
          <w:rFonts w:asciiTheme="majorBidi" w:hAnsiTheme="majorBidi" w:hint="cs"/>
          <w:sz w:val="32"/>
          <w:szCs w:val="32"/>
          <w:cs/>
        </w:rPr>
        <w:t xml:space="preserve"> </w:t>
      </w:r>
      <w:r w:rsidR="00D44797" w:rsidRPr="000D623A">
        <w:rPr>
          <w:rFonts w:asciiTheme="majorBidi" w:hAnsiTheme="majorBidi"/>
          <w:sz w:val="32"/>
          <w:szCs w:val="32"/>
        </w:rPr>
        <w:t>31</w:t>
      </w:r>
      <w:r w:rsidR="00D44797" w:rsidRPr="000D623A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D44797" w:rsidRPr="000D623A">
        <w:rPr>
          <w:rFonts w:asciiTheme="majorBidi" w:hAnsiTheme="majorBidi"/>
          <w:sz w:val="32"/>
          <w:szCs w:val="32"/>
        </w:rPr>
        <w:t xml:space="preserve">2563 </w:t>
      </w:r>
      <w:r w:rsidRPr="000D623A">
        <w:rPr>
          <w:rFonts w:asciiTheme="majorBidi" w:hAnsiTheme="majorBidi" w:hint="cs"/>
          <w:sz w:val="32"/>
          <w:szCs w:val="32"/>
          <w:cs/>
        </w:rPr>
        <w:t xml:space="preserve">บริษัทมีเงินให้กู้ยืมแก่บริษัท โซลาร์ พีพีเอ็ม จำกัด จำนวนเงิน </w:t>
      </w:r>
      <w:r w:rsidRPr="000D623A">
        <w:rPr>
          <w:rFonts w:asciiTheme="majorBidi" w:hAnsiTheme="majorBidi"/>
          <w:spacing w:val="2"/>
          <w:sz w:val="32"/>
          <w:szCs w:val="32"/>
        </w:rPr>
        <w:t xml:space="preserve">145.00 </w:t>
      </w:r>
      <w:r w:rsidRPr="000D623A">
        <w:rPr>
          <w:rFonts w:asciiTheme="majorBidi" w:hAnsiTheme="majorBidi" w:hint="cs"/>
          <w:spacing w:val="2"/>
          <w:sz w:val="32"/>
          <w:szCs w:val="32"/>
          <w:cs/>
        </w:rPr>
        <w:t>ล้านบาท ซึ่ง</w:t>
      </w:r>
      <w:r w:rsidRPr="000D623A">
        <w:rPr>
          <w:rFonts w:asciiTheme="majorBidi" w:hAnsiTheme="majorBidi"/>
          <w:spacing w:val="2"/>
          <w:sz w:val="32"/>
          <w:szCs w:val="32"/>
          <w:cs/>
        </w:rPr>
        <w:t>บริษัทถือหุ้นในบริษัท โซลาร์ พีพีเอ็ม จำกัด คิดเป็น</w:t>
      </w:r>
      <w:r w:rsidRPr="000D623A">
        <w:rPr>
          <w:rFonts w:asciiTheme="majorBidi" w:hAnsiTheme="majorBidi" w:hint="cs"/>
          <w:spacing w:val="2"/>
          <w:sz w:val="32"/>
          <w:szCs w:val="32"/>
          <w:cs/>
        </w:rPr>
        <w:t>สัดส่วน</w:t>
      </w:r>
      <w:r w:rsidRPr="000D623A">
        <w:rPr>
          <w:rFonts w:asciiTheme="majorBidi" w:hAnsiTheme="majorBidi"/>
          <w:spacing w:val="2"/>
          <w:sz w:val="32"/>
          <w:szCs w:val="32"/>
          <w:cs/>
        </w:rPr>
        <w:t xml:space="preserve">ร้อยละ </w:t>
      </w:r>
      <w:r w:rsidRPr="000D623A">
        <w:rPr>
          <w:rFonts w:asciiTheme="majorBidi" w:hAnsiTheme="majorBidi"/>
          <w:spacing w:val="2"/>
          <w:sz w:val="32"/>
          <w:szCs w:val="32"/>
        </w:rPr>
        <w:t>59.96</w:t>
      </w:r>
      <w:r w:rsidRPr="000D623A">
        <w:rPr>
          <w:rFonts w:asciiTheme="majorBidi" w:hAnsiTheme="majorBidi" w:hint="cs"/>
          <w:spacing w:val="2"/>
          <w:sz w:val="32"/>
          <w:szCs w:val="32"/>
        </w:rPr>
        <w:t xml:space="preserve"> </w:t>
      </w:r>
      <w:r w:rsidRPr="000D623A">
        <w:rPr>
          <w:rFonts w:asciiTheme="majorBidi" w:hAnsiTheme="majorBidi" w:hint="cs"/>
          <w:spacing w:val="2"/>
          <w:sz w:val="32"/>
          <w:szCs w:val="32"/>
          <w:cs/>
        </w:rPr>
        <w:t xml:space="preserve">การให้กู้ยืมเงินดังกล่าว </w:t>
      </w:r>
      <w:r w:rsidRPr="000D623A">
        <w:rPr>
          <w:rFonts w:asciiTheme="majorBidi" w:hAnsiTheme="majorBidi"/>
          <w:spacing w:val="2"/>
          <w:sz w:val="32"/>
          <w:szCs w:val="32"/>
          <w:cs/>
        </w:rPr>
        <w:t xml:space="preserve">คิดเป็นร้อยละ </w:t>
      </w:r>
      <w:r w:rsidRPr="000D623A">
        <w:rPr>
          <w:rFonts w:asciiTheme="majorBidi" w:hAnsiTheme="majorBidi"/>
          <w:spacing w:val="2"/>
          <w:sz w:val="32"/>
          <w:szCs w:val="32"/>
        </w:rPr>
        <w:t>100</w:t>
      </w:r>
      <w:r w:rsidRPr="000D623A">
        <w:rPr>
          <w:rFonts w:asciiTheme="majorBidi" w:hAnsiTheme="majorBidi"/>
          <w:spacing w:val="2"/>
          <w:sz w:val="32"/>
          <w:szCs w:val="32"/>
          <w:cs/>
        </w:rPr>
        <w:t xml:space="preserve"> ของ</w:t>
      </w:r>
      <w:r w:rsidRPr="000D623A">
        <w:rPr>
          <w:rFonts w:asciiTheme="majorBidi" w:hAnsiTheme="majorBidi" w:hint="cs"/>
          <w:spacing w:val="2"/>
          <w:sz w:val="32"/>
          <w:szCs w:val="32"/>
          <w:cs/>
        </w:rPr>
        <w:t>เงินให้</w:t>
      </w:r>
      <w:r w:rsidRPr="000D623A">
        <w:rPr>
          <w:rFonts w:asciiTheme="majorBidi" w:hAnsiTheme="majorBidi"/>
          <w:spacing w:val="2"/>
          <w:sz w:val="32"/>
          <w:szCs w:val="32"/>
          <w:cs/>
        </w:rPr>
        <w:t>กู้ยืม</w:t>
      </w:r>
      <w:r w:rsidRPr="000D623A">
        <w:rPr>
          <w:rFonts w:asciiTheme="majorBidi" w:hAnsiTheme="majorBidi"/>
          <w:spacing w:val="2"/>
          <w:sz w:val="32"/>
          <w:szCs w:val="32"/>
        </w:rPr>
        <w:t xml:space="preserve"> </w:t>
      </w:r>
      <w:r w:rsidRPr="000D623A">
        <w:rPr>
          <w:rFonts w:asciiTheme="majorBidi" w:hAnsiTheme="majorBidi"/>
          <w:spacing w:val="2"/>
          <w:sz w:val="32"/>
          <w:szCs w:val="32"/>
          <w:cs/>
        </w:rPr>
        <w:t>ซึ่งไม่เป็นตามสัดส่วนการถือหุ้น</w:t>
      </w:r>
    </w:p>
    <w:p w14:paraId="6C766141" w14:textId="77777777" w:rsidR="0039481B" w:rsidRPr="000D623A" w:rsidRDefault="0039481B" w:rsidP="00874925">
      <w:pPr>
        <w:tabs>
          <w:tab w:val="left" w:pos="567"/>
          <w:tab w:val="left" w:pos="7560"/>
          <w:tab w:val="left" w:pos="8364"/>
        </w:tabs>
        <w:spacing w:line="360" w:lineRule="exact"/>
        <w:ind w:left="284" w:right="-14" w:firstLine="567"/>
        <w:contextualSpacing/>
        <w:jc w:val="thaiDistribute"/>
        <w:rPr>
          <w:rFonts w:asciiTheme="majorBidi" w:hAnsiTheme="majorBidi"/>
          <w:spacing w:val="2"/>
          <w:sz w:val="32"/>
          <w:szCs w:val="32"/>
          <w:cs/>
        </w:rPr>
      </w:pPr>
    </w:p>
    <w:p w14:paraId="61886CEB" w14:textId="77777777" w:rsidR="000358BC" w:rsidRPr="000D623A" w:rsidRDefault="00D44797" w:rsidP="00874925">
      <w:pPr>
        <w:tabs>
          <w:tab w:val="clear" w:pos="227"/>
          <w:tab w:val="left" w:pos="284"/>
        </w:tabs>
        <w:spacing w:line="360" w:lineRule="exact"/>
        <w:ind w:right="108"/>
        <w:contextualSpacing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37A35" w:rsidRPr="000D623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37A35"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7A35" w:rsidRPr="000D623A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9C74CD6" w14:textId="77777777" w:rsidR="00A37A35" w:rsidRPr="000D623A" w:rsidRDefault="00A37A35" w:rsidP="00874925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6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0D623A">
        <w:rPr>
          <w:rFonts w:asciiTheme="majorBidi" w:hAnsiTheme="majorBidi" w:cstheme="majorBidi"/>
          <w:sz w:val="32"/>
          <w:szCs w:val="32"/>
        </w:rPr>
        <w:tab/>
      </w:r>
      <w:r w:rsidRPr="000D623A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97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5"/>
        <w:gridCol w:w="1132"/>
        <w:gridCol w:w="134"/>
        <w:gridCol w:w="1135"/>
        <w:gridCol w:w="134"/>
        <w:gridCol w:w="1134"/>
        <w:gridCol w:w="134"/>
        <w:gridCol w:w="1139"/>
      </w:tblGrid>
      <w:tr w:rsidR="000D4E37" w:rsidRPr="000D623A" w14:paraId="099D70CB" w14:textId="77777777" w:rsidTr="000D4E37">
        <w:trPr>
          <w:trHeight w:val="62"/>
        </w:trPr>
        <w:tc>
          <w:tcPr>
            <w:tcW w:w="3455" w:type="dxa"/>
          </w:tcPr>
          <w:p w14:paraId="4FB72EF7" w14:textId="77777777" w:rsidR="000D4E37" w:rsidRPr="000D623A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360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419198BD" w14:textId="77777777" w:rsidR="000D4E37" w:rsidRPr="000D623A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D4E37" w:rsidRPr="000D623A" w14:paraId="78A9460C" w14:textId="77777777" w:rsidTr="000D4E37">
        <w:trPr>
          <w:trHeight w:val="62"/>
        </w:trPr>
        <w:tc>
          <w:tcPr>
            <w:tcW w:w="3455" w:type="dxa"/>
          </w:tcPr>
          <w:p w14:paraId="77FCBEF6" w14:textId="77777777" w:rsidR="000D4E37" w:rsidRPr="000D623A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36CB72" w14:textId="77777777" w:rsidR="000D4E37" w:rsidRPr="000D623A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27936D" w14:textId="77777777" w:rsidR="000D4E37" w:rsidRPr="000D623A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4FB395" w14:textId="77777777" w:rsidR="000D4E37" w:rsidRPr="000D623A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4797" w:rsidRPr="000D623A" w14:paraId="7D789CC7" w14:textId="77777777" w:rsidTr="000D4E37">
        <w:tc>
          <w:tcPr>
            <w:tcW w:w="3455" w:type="dxa"/>
          </w:tcPr>
          <w:p w14:paraId="16CE19AB" w14:textId="77777777" w:rsidR="00D44797" w:rsidRPr="000D623A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7BBB7AF3" w14:textId="77777777" w:rsidR="00D44797" w:rsidRPr="000D623A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268C791" w14:textId="77777777" w:rsidR="00D44797" w:rsidRPr="000D623A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8BCF94A" w14:textId="77777777" w:rsidR="00D44797" w:rsidRPr="000D623A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4B47023" w14:textId="77777777" w:rsidR="00D44797" w:rsidRPr="000D623A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093EC9E8" w14:textId="77777777" w:rsidR="00D44797" w:rsidRPr="000D623A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14:paraId="48D47EEE" w14:textId="77777777" w:rsidR="00D44797" w:rsidRPr="000D623A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1B164C67" w14:textId="77777777" w:rsidR="00D44797" w:rsidRPr="000D623A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6" w:space="0" w:color="auto"/>
            </w:tcBorders>
          </w:tcPr>
          <w:p w14:paraId="417DBA06" w14:textId="77777777" w:rsidR="00D44797" w:rsidRPr="000D623A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F565146" w14:textId="77777777" w:rsidR="00D44797" w:rsidRPr="000D623A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B55E80" w:rsidRPr="000D623A" w14:paraId="1FEBE0C0" w14:textId="77777777" w:rsidTr="000D4E37">
        <w:tc>
          <w:tcPr>
            <w:tcW w:w="3455" w:type="dxa"/>
          </w:tcPr>
          <w:p w14:paraId="172380E5" w14:textId="77777777" w:rsidR="00B55E80" w:rsidRPr="000D623A" w:rsidRDefault="00B55E80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</w:tcPr>
          <w:p w14:paraId="48149BBF" w14:textId="60BB5786" w:rsidR="00B55E80" w:rsidRPr="000D623A" w:rsidRDefault="00E66D2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375</w:t>
            </w:r>
          </w:p>
        </w:tc>
        <w:tc>
          <w:tcPr>
            <w:tcW w:w="134" w:type="dxa"/>
          </w:tcPr>
          <w:p w14:paraId="59A7BDF6" w14:textId="77777777" w:rsidR="00B55E80" w:rsidRPr="000D623A" w:rsidRDefault="00B55E80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132F5C76" w14:textId="77777777" w:rsidR="00B55E80" w:rsidRPr="000D623A" w:rsidRDefault="00B55E80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402</w:t>
            </w:r>
          </w:p>
        </w:tc>
        <w:tc>
          <w:tcPr>
            <w:tcW w:w="134" w:type="dxa"/>
          </w:tcPr>
          <w:p w14:paraId="1AFAE965" w14:textId="77777777" w:rsidR="00B55E80" w:rsidRPr="000D623A" w:rsidRDefault="00B55E80" w:rsidP="00C2344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6D888F5" w14:textId="4169138D" w:rsidR="00B55E80" w:rsidRPr="000D623A" w:rsidRDefault="00B55E80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 xml:space="preserve"> 29</w:t>
            </w:r>
            <w:r w:rsidR="00600551" w:rsidRPr="000D623A">
              <w:rPr>
                <w:rFonts w:ascii="Angsana New" w:hAnsi="Angsana New" w:hint="cs"/>
                <w:sz w:val="26"/>
                <w:szCs w:val="26"/>
              </w:rPr>
              <w:t>8</w:t>
            </w:r>
            <w:r w:rsidRPr="000D623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5C0ADA7F" w14:textId="77777777" w:rsidR="00B55E80" w:rsidRPr="000D623A" w:rsidRDefault="00B55E80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276D1C85" w14:textId="77777777" w:rsidR="00B55E80" w:rsidRPr="000D623A" w:rsidRDefault="00B55E80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 xml:space="preserve"> 348 </w:t>
            </w:r>
          </w:p>
        </w:tc>
      </w:tr>
      <w:tr w:rsidR="00B55E80" w:rsidRPr="000D623A" w14:paraId="620AAFFB" w14:textId="77777777" w:rsidTr="000D4E37">
        <w:tc>
          <w:tcPr>
            <w:tcW w:w="3455" w:type="dxa"/>
          </w:tcPr>
          <w:p w14:paraId="3719F5B3" w14:textId="77777777" w:rsidR="00B55E80" w:rsidRPr="000D623A" w:rsidRDefault="00B55E80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9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132" w:type="dxa"/>
            <w:shd w:val="clear" w:color="auto" w:fill="auto"/>
          </w:tcPr>
          <w:p w14:paraId="79F3A698" w14:textId="43C6BCC7" w:rsidR="00B55E80" w:rsidRPr="000D623A" w:rsidRDefault="00E66D2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34,733</w:t>
            </w:r>
          </w:p>
        </w:tc>
        <w:tc>
          <w:tcPr>
            <w:tcW w:w="134" w:type="dxa"/>
          </w:tcPr>
          <w:p w14:paraId="134B1BDE" w14:textId="77777777" w:rsidR="00B55E80" w:rsidRPr="000D623A" w:rsidRDefault="00B55E80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5" w:type="dxa"/>
            <w:shd w:val="clear" w:color="auto" w:fill="auto"/>
          </w:tcPr>
          <w:p w14:paraId="4378D6DC" w14:textId="7C57391F" w:rsidR="00B55E80" w:rsidRPr="000D623A" w:rsidRDefault="00B55E80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34,97</w:t>
            </w:r>
            <w:r w:rsidR="001C3EB9" w:rsidRPr="000D623A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34" w:type="dxa"/>
          </w:tcPr>
          <w:p w14:paraId="0DD78D24" w14:textId="77777777" w:rsidR="00B55E80" w:rsidRPr="000D623A" w:rsidRDefault="00B55E80" w:rsidP="00C2344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14E620A" w14:textId="1A0B75B3" w:rsidR="00B55E80" w:rsidRPr="000D623A" w:rsidRDefault="00B55E80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 xml:space="preserve"> 23,80</w:t>
            </w:r>
            <w:r w:rsidR="00600551" w:rsidRPr="000D623A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0D623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5713E9CE" w14:textId="77777777" w:rsidR="00B55E80" w:rsidRPr="000D623A" w:rsidRDefault="00B55E80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31FD6B50" w14:textId="77777777" w:rsidR="00B55E80" w:rsidRPr="000D623A" w:rsidRDefault="00B55E80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 xml:space="preserve"> 26,315 </w:t>
            </w:r>
          </w:p>
        </w:tc>
      </w:tr>
      <w:tr w:rsidR="00B55E80" w:rsidRPr="000D623A" w14:paraId="3C62C1A8" w14:textId="77777777" w:rsidTr="000D4E37">
        <w:tc>
          <w:tcPr>
            <w:tcW w:w="3455" w:type="dxa"/>
          </w:tcPr>
          <w:p w14:paraId="4F0E1ACE" w14:textId="77777777" w:rsidR="00B55E80" w:rsidRPr="000D623A" w:rsidRDefault="00B55E80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9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132" w:type="dxa"/>
            <w:shd w:val="clear" w:color="auto" w:fill="auto"/>
          </w:tcPr>
          <w:p w14:paraId="6B273CE1" w14:textId="53B048CC" w:rsidR="00B55E80" w:rsidRPr="000D623A" w:rsidRDefault="00E66D2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30,089</w:t>
            </w:r>
          </w:p>
        </w:tc>
        <w:tc>
          <w:tcPr>
            <w:tcW w:w="134" w:type="dxa"/>
          </w:tcPr>
          <w:p w14:paraId="5B578118" w14:textId="77777777" w:rsidR="00B55E80" w:rsidRPr="000D623A" w:rsidRDefault="00B55E80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5" w:type="dxa"/>
            <w:shd w:val="clear" w:color="auto" w:fill="auto"/>
          </w:tcPr>
          <w:p w14:paraId="47004B36" w14:textId="77777777" w:rsidR="00B55E80" w:rsidRPr="000D623A" w:rsidRDefault="00B55E80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28,813</w:t>
            </w:r>
          </w:p>
        </w:tc>
        <w:tc>
          <w:tcPr>
            <w:tcW w:w="134" w:type="dxa"/>
          </w:tcPr>
          <w:p w14:paraId="71523A1F" w14:textId="77777777" w:rsidR="00B55E80" w:rsidRPr="000D623A" w:rsidRDefault="00B55E80" w:rsidP="00C2344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A8C997D" w14:textId="77777777" w:rsidR="00B55E80" w:rsidRPr="000D623A" w:rsidRDefault="00B55E80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 xml:space="preserve"> 19,598 </w:t>
            </w:r>
          </w:p>
        </w:tc>
        <w:tc>
          <w:tcPr>
            <w:tcW w:w="134" w:type="dxa"/>
          </w:tcPr>
          <w:p w14:paraId="7EE955B4" w14:textId="77777777" w:rsidR="00B55E80" w:rsidRPr="000D623A" w:rsidRDefault="00B55E80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5889DFFD" w14:textId="77777777" w:rsidR="00B55E80" w:rsidRPr="000D623A" w:rsidRDefault="00B55E80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 xml:space="preserve"> 9,462 </w:t>
            </w:r>
          </w:p>
        </w:tc>
      </w:tr>
      <w:tr w:rsidR="00B55E80" w:rsidRPr="000D623A" w14:paraId="2439102D" w14:textId="77777777" w:rsidTr="000D4E37">
        <w:tc>
          <w:tcPr>
            <w:tcW w:w="3455" w:type="dxa"/>
          </w:tcPr>
          <w:p w14:paraId="33AC0E38" w14:textId="77777777" w:rsidR="00B55E80" w:rsidRPr="000D623A" w:rsidRDefault="00B55E80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9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6AAA390E" w14:textId="1A6C52DF" w:rsidR="00B55E80" w:rsidRPr="000D623A" w:rsidRDefault="00E66D2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34" w:type="dxa"/>
          </w:tcPr>
          <w:p w14:paraId="1F5BCF90" w14:textId="77777777" w:rsidR="00B55E80" w:rsidRPr="000D623A" w:rsidRDefault="00B55E80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0369C5C" w14:textId="77777777" w:rsidR="00B55E80" w:rsidRPr="000D623A" w:rsidRDefault="00B55E80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1,446</w:t>
            </w:r>
          </w:p>
        </w:tc>
        <w:tc>
          <w:tcPr>
            <w:tcW w:w="134" w:type="dxa"/>
          </w:tcPr>
          <w:p w14:paraId="6A192F1D" w14:textId="77777777" w:rsidR="00B55E80" w:rsidRPr="000D623A" w:rsidRDefault="00B55E80" w:rsidP="00C2344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331667E" w14:textId="77777777" w:rsidR="00B55E80" w:rsidRPr="000D623A" w:rsidRDefault="00B55E80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 xml:space="preserve"> 40 </w:t>
            </w:r>
          </w:p>
        </w:tc>
        <w:tc>
          <w:tcPr>
            <w:tcW w:w="134" w:type="dxa"/>
          </w:tcPr>
          <w:p w14:paraId="7935CC62" w14:textId="77777777" w:rsidR="00B55E80" w:rsidRPr="000D623A" w:rsidRDefault="00B55E80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1FEEB8ED" w14:textId="77777777" w:rsidR="00B55E80" w:rsidRPr="000D623A" w:rsidRDefault="00B55E80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 xml:space="preserve"> 958 </w:t>
            </w:r>
          </w:p>
        </w:tc>
      </w:tr>
      <w:tr w:rsidR="00D44797" w:rsidRPr="000D623A" w14:paraId="55D74668" w14:textId="77777777" w:rsidTr="000D4E37">
        <w:tc>
          <w:tcPr>
            <w:tcW w:w="3455" w:type="dxa"/>
          </w:tcPr>
          <w:p w14:paraId="3C2E4B0A" w14:textId="77777777" w:rsidR="00D44797" w:rsidRPr="000D623A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8"/>
              </w:tabs>
              <w:spacing w:line="300" w:lineRule="exact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019D6B" w14:textId="31092E50" w:rsidR="00D44797" w:rsidRPr="000D623A" w:rsidRDefault="00E66D2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65,237</w:t>
            </w:r>
          </w:p>
        </w:tc>
        <w:tc>
          <w:tcPr>
            <w:tcW w:w="134" w:type="dxa"/>
          </w:tcPr>
          <w:p w14:paraId="7400E317" w14:textId="77777777" w:rsidR="00D44797" w:rsidRPr="000D623A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45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14E5A9" w14:textId="77777777" w:rsidR="00D44797" w:rsidRPr="000D623A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0D623A">
              <w:rPr>
                <w:rFonts w:ascii="Angsana New" w:hAnsi="Angsana New"/>
                <w:bCs/>
                <w:sz w:val="26"/>
                <w:szCs w:val="26"/>
              </w:rPr>
              <w:t>65,635</w:t>
            </w:r>
          </w:p>
        </w:tc>
        <w:tc>
          <w:tcPr>
            <w:tcW w:w="134" w:type="dxa"/>
          </w:tcPr>
          <w:p w14:paraId="79BB6B6B" w14:textId="77777777" w:rsidR="00D44797" w:rsidRPr="000D623A" w:rsidRDefault="00D44797" w:rsidP="00C2344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14DEB6" w14:textId="77777777" w:rsidR="00D44797" w:rsidRPr="000D623A" w:rsidRDefault="00B55E80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43,738</w:t>
            </w:r>
          </w:p>
        </w:tc>
        <w:tc>
          <w:tcPr>
            <w:tcW w:w="134" w:type="dxa"/>
          </w:tcPr>
          <w:p w14:paraId="09B0A2E5" w14:textId="77777777" w:rsidR="00D44797" w:rsidRPr="000D623A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65D633" w14:textId="77777777" w:rsidR="00D44797" w:rsidRPr="000D623A" w:rsidRDefault="00D4479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="00D563E6" w:rsidRPr="000D623A">
              <w:rPr>
                <w:rFonts w:ascii="Angsana New" w:hAnsi="Angsana New"/>
                <w:sz w:val="26"/>
                <w:szCs w:val="26"/>
              </w:rPr>
              <w:t>7,083</w:t>
            </w:r>
            <w:r w:rsidRPr="000D623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</w:tbl>
    <w:p w14:paraId="3C61C607" w14:textId="754BAA88" w:rsidR="00B43E5F" w:rsidRPr="000D623A" w:rsidRDefault="0039481B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0D623A">
        <w:rPr>
          <w:rFonts w:ascii="Angsana New" w:hAnsi="Angsana New"/>
          <w:b/>
          <w:bCs/>
          <w:sz w:val="32"/>
          <w:szCs w:val="32"/>
        </w:rPr>
        <w:br w:type="page"/>
      </w:r>
      <w:r w:rsidR="00D563E6" w:rsidRPr="000D623A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B43E5F" w:rsidRPr="000D623A">
        <w:rPr>
          <w:rFonts w:ascii="Angsana New" w:hAnsi="Angsana New"/>
          <w:b/>
          <w:bCs/>
          <w:sz w:val="32"/>
          <w:szCs w:val="32"/>
        </w:rPr>
        <w:t>.</w:t>
      </w:r>
      <w:r w:rsidR="00B43E5F" w:rsidRPr="000D623A">
        <w:rPr>
          <w:rFonts w:ascii="Angsana New" w:hAnsi="Angsana New"/>
          <w:b/>
          <w:bCs/>
          <w:sz w:val="32"/>
          <w:szCs w:val="32"/>
        </w:rPr>
        <w:tab/>
      </w:r>
      <w:r w:rsidR="006B73E2" w:rsidRPr="000D623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0DF6D49C" w14:textId="2C3E1756" w:rsidR="006C6020" w:rsidRPr="000D623A" w:rsidRDefault="006C6020" w:rsidP="00C23441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</w:rPr>
        <w:tab/>
      </w:r>
      <w:r w:rsidRPr="000D623A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00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4"/>
        <w:gridCol w:w="1134"/>
        <w:gridCol w:w="134"/>
        <w:gridCol w:w="1134"/>
        <w:gridCol w:w="134"/>
        <w:gridCol w:w="1139"/>
      </w:tblGrid>
      <w:tr w:rsidR="000D4E37" w:rsidRPr="000D623A" w14:paraId="6761CE39" w14:textId="77777777" w:rsidTr="000D4E37">
        <w:trPr>
          <w:trHeight w:val="62"/>
        </w:trPr>
        <w:tc>
          <w:tcPr>
            <w:tcW w:w="3458" w:type="dxa"/>
          </w:tcPr>
          <w:p w14:paraId="016F3819" w14:textId="77777777" w:rsidR="000D4E37" w:rsidRPr="000D623A" w:rsidRDefault="000D4E37" w:rsidP="00CF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360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22C7D5CD" w14:textId="77777777" w:rsidR="000D4E37" w:rsidRPr="000D623A" w:rsidRDefault="000D4E37" w:rsidP="00CF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D4E37" w:rsidRPr="000D623A" w14:paraId="6F74E29E" w14:textId="77777777" w:rsidTr="000D4E37">
        <w:trPr>
          <w:trHeight w:val="62"/>
        </w:trPr>
        <w:tc>
          <w:tcPr>
            <w:tcW w:w="3458" w:type="dxa"/>
          </w:tcPr>
          <w:p w14:paraId="2E314141" w14:textId="77777777" w:rsidR="000D4E37" w:rsidRPr="000D623A" w:rsidRDefault="000D4E37" w:rsidP="00CF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122FF" w14:textId="77777777" w:rsidR="000D4E37" w:rsidRPr="000D623A" w:rsidRDefault="000D4E37" w:rsidP="00CF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C855F1" w14:textId="77777777" w:rsidR="000D4E37" w:rsidRPr="000D623A" w:rsidRDefault="000D4E37" w:rsidP="00CF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95FF6E" w14:textId="77777777" w:rsidR="000D4E37" w:rsidRPr="000D623A" w:rsidRDefault="000D4E37" w:rsidP="00CF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512A" w:rsidRPr="000D623A" w14:paraId="1A938962" w14:textId="77777777" w:rsidTr="000D4E3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50A7DE6" w14:textId="77777777" w:rsidR="00D563E6" w:rsidRPr="000D623A" w:rsidRDefault="00D563E6" w:rsidP="00CF5F86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E8CC1E2" w14:textId="77777777" w:rsidR="00D563E6" w:rsidRPr="000D623A" w:rsidRDefault="00D563E6" w:rsidP="00CF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F6F96F" w14:textId="77777777" w:rsidR="00D563E6" w:rsidRPr="000D623A" w:rsidRDefault="00D563E6" w:rsidP="00CF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5CBD465" w14:textId="77777777" w:rsidR="00D563E6" w:rsidRPr="000D623A" w:rsidRDefault="00D563E6" w:rsidP="00CF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179FDB98" w14:textId="77777777" w:rsidR="00D563E6" w:rsidRPr="000D623A" w:rsidRDefault="00D563E6" w:rsidP="00CF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6AB812D5" w14:textId="77777777" w:rsidR="00D563E6" w:rsidRPr="000D623A" w:rsidRDefault="00D563E6" w:rsidP="00CF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2B7738F" w14:textId="77777777" w:rsidR="00D563E6" w:rsidRPr="000D623A" w:rsidRDefault="00D563E6" w:rsidP="00CF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D90A4B" w14:textId="77777777" w:rsidR="00D563E6" w:rsidRPr="000D623A" w:rsidRDefault="00D563E6" w:rsidP="00CF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B6CB4D1" w14:textId="77777777" w:rsidR="00D563E6" w:rsidRPr="000D623A" w:rsidRDefault="00D563E6" w:rsidP="00CF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4617A09" w14:textId="77777777" w:rsidR="00D563E6" w:rsidRPr="000D623A" w:rsidRDefault="00D563E6" w:rsidP="00CF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E11D0D" w:rsidRPr="000D623A" w14:paraId="095A76BC" w14:textId="77777777" w:rsidTr="000D4E3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90A2D79" w14:textId="77777777" w:rsidR="00B552CD" w:rsidRPr="000D623A" w:rsidRDefault="00B552CD" w:rsidP="00CF5F8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67F4FA1" w14:textId="77777777" w:rsidR="00B552CD" w:rsidRPr="000D623A" w:rsidRDefault="00B552CD" w:rsidP="00CF5F8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D1E90B4" w14:textId="77777777" w:rsidR="00B552CD" w:rsidRPr="000D623A" w:rsidRDefault="00B552CD" w:rsidP="00CF5F8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8A23296" w14:textId="77777777" w:rsidR="00B552CD" w:rsidRPr="000D623A" w:rsidRDefault="00B552CD" w:rsidP="00CF5F8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17BA599" w14:textId="77777777" w:rsidR="00B552CD" w:rsidRPr="000D623A" w:rsidRDefault="00B552CD" w:rsidP="00CF5F8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F8C90DB" w14:textId="77777777" w:rsidR="00B552CD" w:rsidRPr="000D623A" w:rsidRDefault="00B552CD" w:rsidP="00CF5F8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9E1D31" w14:textId="77777777" w:rsidR="00B552CD" w:rsidRPr="000D623A" w:rsidRDefault="00B552CD" w:rsidP="00CF5F8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2D2BAF1" w14:textId="77777777" w:rsidR="00B552CD" w:rsidRPr="000D623A" w:rsidRDefault="00B552CD" w:rsidP="00CF5F8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63E6" w:rsidRPr="000D623A" w14:paraId="66FCA6CF" w14:textId="77777777" w:rsidTr="000D4E3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6E89D333" w14:textId="77777777" w:rsidR="00D563E6" w:rsidRPr="000D623A" w:rsidRDefault="00D563E6" w:rsidP="00CF5F8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ab/>
            </w:r>
            <w:r w:rsidRPr="000D623A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3" w:type="dxa"/>
            <w:shd w:val="clear" w:color="auto" w:fill="auto"/>
          </w:tcPr>
          <w:p w14:paraId="3878419D" w14:textId="0A966EC6" w:rsidR="00D563E6" w:rsidRPr="000D623A" w:rsidRDefault="007F4BB5" w:rsidP="00CF5F86">
            <w:pPr>
              <w:tabs>
                <w:tab w:val="clear" w:pos="907"/>
              </w:tabs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212,289</w:t>
            </w:r>
          </w:p>
        </w:tc>
        <w:tc>
          <w:tcPr>
            <w:tcW w:w="134" w:type="dxa"/>
          </w:tcPr>
          <w:p w14:paraId="787A0810" w14:textId="77777777" w:rsidR="00D563E6" w:rsidRPr="000D623A" w:rsidRDefault="00D563E6" w:rsidP="00CF5F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C943A75" w14:textId="77777777" w:rsidR="00D563E6" w:rsidRPr="000D623A" w:rsidRDefault="00D563E6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233,552</w:t>
            </w:r>
          </w:p>
        </w:tc>
        <w:tc>
          <w:tcPr>
            <w:tcW w:w="134" w:type="dxa"/>
          </w:tcPr>
          <w:p w14:paraId="5D938307" w14:textId="77777777" w:rsidR="00D563E6" w:rsidRPr="000D623A" w:rsidRDefault="00D563E6" w:rsidP="00CF5F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F168C5D" w14:textId="621D4088" w:rsidR="00D563E6" w:rsidRPr="000D623A" w:rsidRDefault="00B31027" w:rsidP="00CF5F86">
            <w:pPr>
              <w:tabs>
                <w:tab w:val="clear" w:pos="907"/>
              </w:tabs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/>
                <w:sz w:val="26"/>
                <w:szCs w:val="26"/>
              </w:rPr>
              <w:t>205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623A">
              <w:rPr>
                <w:rFonts w:asciiTheme="majorBidi" w:hAnsiTheme="majorBidi"/>
                <w:sz w:val="26"/>
                <w:szCs w:val="26"/>
              </w:rPr>
              <w:t>792</w:t>
            </w:r>
          </w:p>
        </w:tc>
        <w:tc>
          <w:tcPr>
            <w:tcW w:w="134" w:type="dxa"/>
          </w:tcPr>
          <w:p w14:paraId="1F13D069" w14:textId="77777777" w:rsidR="00D563E6" w:rsidRPr="000D623A" w:rsidRDefault="00D563E6" w:rsidP="00CF5F8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562F131A" w14:textId="77777777" w:rsidR="00D563E6" w:rsidRPr="000D623A" w:rsidRDefault="00D563E6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235,663</w:t>
            </w:r>
          </w:p>
        </w:tc>
      </w:tr>
      <w:tr w:rsidR="00D563E6" w:rsidRPr="000D623A" w14:paraId="121F5586" w14:textId="77777777" w:rsidTr="000D4E3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5982F4A" w14:textId="77777777" w:rsidR="00D563E6" w:rsidRPr="000D623A" w:rsidRDefault="00D563E6" w:rsidP="00CF5F8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ab/>
            </w: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33" w:type="dxa"/>
            <w:shd w:val="clear" w:color="auto" w:fill="auto"/>
          </w:tcPr>
          <w:p w14:paraId="3A5AE66D" w14:textId="77777777" w:rsidR="00D563E6" w:rsidRPr="000D623A" w:rsidRDefault="00D563E6" w:rsidP="00CF5F86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C46B472" w14:textId="77777777" w:rsidR="00D563E6" w:rsidRPr="000D623A" w:rsidRDefault="00D563E6" w:rsidP="00CF5F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F8552E1" w14:textId="77777777" w:rsidR="00D563E6" w:rsidRPr="000D623A" w:rsidRDefault="00D563E6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8C956EE" w14:textId="77777777" w:rsidR="00D563E6" w:rsidRPr="000D623A" w:rsidRDefault="00D563E6" w:rsidP="00CF5F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F18D674" w14:textId="77777777" w:rsidR="00D563E6" w:rsidRPr="000D623A" w:rsidRDefault="00D563E6" w:rsidP="00CF5F86">
            <w:pPr>
              <w:tabs>
                <w:tab w:val="clear" w:pos="907"/>
              </w:tabs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E812DC" w14:textId="77777777" w:rsidR="00D563E6" w:rsidRPr="000D623A" w:rsidRDefault="00D563E6" w:rsidP="00CF5F8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302838FF" w14:textId="77777777" w:rsidR="00D563E6" w:rsidRPr="000D623A" w:rsidRDefault="00D563E6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45BE" w:rsidRPr="000D623A" w14:paraId="4001B3F8" w14:textId="77777777" w:rsidTr="000D4E3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720A2B6" w14:textId="77777777" w:rsidR="009545BE" w:rsidRPr="000D623A" w:rsidRDefault="009545BE" w:rsidP="00CF5F86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  <w:cs/>
              </w:rPr>
              <w:t xml:space="preserve">มากกว่า   </w:t>
            </w:r>
            <w:r w:rsidRPr="000D623A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0D623A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0D623A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0D623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1A0F0054" w14:textId="7E44BCE5" w:rsidR="009545BE" w:rsidRPr="000D623A" w:rsidRDefault="007F4BB5" w:rsidP="00CF5F86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67,478</w:t>
            </w:r>
          </w:p>
        </w:tc>
        <w:tc>
          <w:tcPr>
            <w:tcW w:w="134" w:type="dxa"/>
          </w:tcPr>
          <w:p w14:paraId="4C8C52AF" w14:textId="77777777" w:rsidR="009545BE" w:rsidRPr="000D623A" w:rsidRDefault="009545BE" w:rsidP="00CF5F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E4CD7F2" w14:textId="77777777" w:rsidR="009545BE" w:rsidRPr="000D623A" w:rsidRDefault="009545BE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54,642</w:t>
            </w:r>
          </w:p>
        </w:tc>
        <w:tc>
          <w:tcPr>
            <w:tcW w:w="134" w:type="dxa"/>
          </w:tcPr>
          <w:p w14:paraId="2505269F" w14:textId="77777777" w:rsidR="009545BE" w:rsidRPr="000D623A" w:rsidRDefault="009545BE" w:rsidP="00CF5F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77515" w14:textId="5A5484C7" w:rsidR="009545BE" w:rsidRPr="000D623A" w:rsidRDefault="009545BE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 xml:space="preserve">            53,037 </w:t>
            </w:r>
          </w:p>
        </w:tc>
        <w:tc>
          <w:tcPr>
            <w:tcW w:w="134" w:type="dxa"/>
          </w:tcPr>
          <w:p w14:paraId="20437FDF" w14:textId="77777777" w:rsidR="009545BE" w:rsidRPr="000D623A" w:rsidRDefault="009545BE" w:rsidP="00CF5F8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588D4E4D" w14:textId="77777777" w:rsidR="009545BE" w:rsidRPr="000D623A" w:rsidRDefault="009545BE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46,092</w:t>
            </w:r>
          </w:p>
        </w:tc>
      </w:tr>
      <w:tr w:rsidR="009545BE" w:rsidRPr="000D623A" w14:paraId="2F5711BC" w14:textId="77777777" w:rsidTr="000D4E3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1C61FC53" w14:textId="77777777" w:rsidR="009545BE" w:rsidRPr="000D623A" w:rsidRDefault="009545BE" w:rsidP="00CF5F86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  <w:cs/>
              </w:rPr>
              <w:t xml:space="preserve">มากกว่า   </w:t>
            </w:r>
            <w:r w:rsidRPr="000D623A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0D623A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0D623A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0D623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7619BDB6" w14:textId="49CD463B" w:rsidR="009545BE" w:rsidRPr="000D623A" w:rsidRDefault="007F4BB5" w:rsidP="00CF5F86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2,820</w:t>
            </w:r>
          </w:p>
        </w:tc>
        <w:tc>
          <w:tcPr>
            <w:tcW w:w="134" w:type="dxa"/>
          </w:tcPr>
          <w:p w14:paraId="548FECD9" w14:textId="77777777" w:rsidR="009545BE" w:rsidRPr="000D623A" w:rsidRDefault="009545BE" w:rsidP="00CF5F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07E12E1" w14:textId="77777777" w:rsidR="009545BE" w:rsidRPr="000D623A" w:rsidRDefault="009545BE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4,472</w:t>
            </w:r>
          </w:p>
        </w:tc>
        <w:tc>
          <w:tcPr>
            <w:tcW w:w="134" w:type="dxa"/>
          </w:tcPr>
          <w:p w14:paraId="6FA7179B" w14:textId="77777777" w:rsidR="009545BE" w:rsidRPr="000D623A" w:rsidRDefault="009545BE" w:rsidP="00CF5F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1754A" w14:textId="7776B57C" w:rsidR="009545BE" w:rsidRPr="000D623A" w:rsidRDefault="009545BE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 xml:space="preserve">              1,860 </w:t>
            </w:r>
          </w:p>
        </w:tc>
        <w:tc>
          <w:tcPr>
            <w:tcW w:w="134" w:type="dxa"/>
          </w:tcPr>
          <w:p w14:paraId="023D8BF3" w14:textId="77777777" w:rsidR="009545BE" w:rsidRPr="000D623A" w:rsidRDefault="009545BE" w:rsidP="00CF5F8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0E2EAAB1" w14:textId="77777777" w:rsidR="009545BE" w:rsidRPr="000D623A" w:rsidRDefault="009545BE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554</w:t>
            </w:r>
          </w:p>
        </w:tc>
      </w:tr>
      <w:tr w:rsidR="009545BE" w:rsidRPr="000D623A" w14:paraId="28DB0813" w14:textId="77777777" w:rsidTr="000D4E3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A502413" w14:textId="77777777" w:rsidR="009545BE" w:rsidRPr="000D623A" w:rsidRDefault="009545BE" w:rsidP="00CF5F86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0D623A">
              <w:rPr>
                <w:rFonts w:ascii="Angsana New" w:hAnsi="Angsana New"/>
                <w:sz w:val="26"/>
                <w:szCs w:val="26"/>
              </w:rPr>
              <w:t xml:space="preserve">   6 </w:t>
            </w:r>
            <w:r w:rsidRPr="000D623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0D623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D623A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0D623A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0D623A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2F84D162" w14:textId="21C4D877" w:rsidR="009545BE" w:rsidRPr="000D623A" w:rsidRDefault="007F4BB5" w:rsidP="00CF5F86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1,465</w:t>
            </w:r>
          </w:p>
        </w:tc>
        <w:tc>
          <w:tcPr>
            <w:tcW w:w="134" w:type="dxa"/>
          </w:tcPr>
          <w:p w14:paraId="15616655" w14:textId="77777777" w:rsidR="009545BE" w:rsidRPr="000D623A" w:rsidRDefault="009545BE" w:rsidP="00CF5F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49F9A87" w14:textId="77777777" w:rsidR="009545BE" w:rsidRPr="000D623A" w:rsidRDefault="009545BE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1,139</w:t>
            </w:r>
          </w:p>
        </w:tc>
        <w:tc>
          <w:tcPr>
            <w:tcW w:w="134" w:type="dxa"/>
          </w:tcPr>
          <w:p w14:paraId="09F80A1C" w14:textId="77777777" w:rsidR="009545BE" w:rsidRPr="000D623A" w:rsidRDefault="009545BE" w:rsidP="00CF5F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87837" w14:textId="201D452B" w:rsidR="009545BE" w:rsidRPr="000D623A" w:rsidRDefault="009545BE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 xml:space="preserve">                 925 </w:t>
            </w:r>
          </w:p>
        </w:tc>
        <w:tc>
          <w:tcPr>
            <w:tcW w:w="134" w:type="dxa"/>
          </w:tcPr>
          <w:p w14:paraId="5918979E" w14:textId="77777777" w:rsidR="009545BE" w:rsidRPr="000D623A" w:rsidRDefault="009545BE" w:rsidP="00CF5F8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1F7D66BC" w14:textId="77777777" w:rsidR="009545BE" w:rsidRPr="000D623A" w:rsidRDefault="009545BE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1,010</w:t>
            </w:r>
          </w:p>
        </w:tc>
      </w:tr>
      <w:tr w:rsidR="009545BE" w:rsidRPr="000D623A" w14:paraId="64147706" w14:textId="77777777" w:rsidTr="000D4E3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5D18935" w14:textId="77777777" w:rsidR="009545BE" w:rsidRPr="000D623A" w:rsidRDefault="009545BE" w:rsidP="00CF5F86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397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0D623A">
              <w:rPr>
                <w:rFonts w:ascii="Angsana New" w:hAnsi="Angsana New"/>
                <w:sz w:val="26"/>
                <w:szCs w:val="26"/>
              </w:rPr>
              <w:t>12</w:t>
            </w:r>
            <w:r w:rsidRPr="000D623A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02899AF6" w14:textId="66B1D0F0" w:rsidR="009545BE" w:rsidRPr="000D623A" w:rsidRDefault="007F4BB5" w:rsidP="00CF5F86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10,192</w:t>
            </w:r>
          </w:p>
        </w:tc>
        <w:tc>
          <w:tcPr>
            <w:tcW w:w="134" w:type="dxa"/>
          </w:tcPr>
          <w:p w14:paraId="740A87A3" w14:textId="77777777" w:rsidR="009545BE" w:rsidRPr="000D623A" w:rsidRDefault="009545BE" w:rsidP="00CF5F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30261DE" w14:textId="77777777" w:rsidR="009545BE" w:rsidRPr="000D623A" w:rsidRDefault="009545BE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10,765</w:t>
            </w:r>
          </w:p>
        </w:tc>
        <w:tc>
          <w:tcPr>
            <w:tcW w:w="134" w:type="dxa"/>
          </w:tcPr>
          <w:p w14:paraId="1D71508D" w14:textId="77777777" w:rsidR="009545BE" w:rsidRPr="000D623A" w:rsidRDefault="009545BE" w:rsidP="00CF5F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2BEEF7" w14:textId="1DF3447C" w:rsidR="009545BE" w:rsidRPr="000D623A" w:rsidRDefault="009545BE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 xml:space="preserve">              9,174 </w:t>
            </w:r>
          </w:p>
        </w:tc>
        <w:tc>
          <w:tcPr>
            <w:tcW w:w="134" w:type="dxa"/>
          </w:tcPr>
          <w:p w14:paraId="737B46FB" w14:textId="77777777" w:rsidR="009545BE" w:rsidRPr="000D623A" w:rsidRDefault="009545BE" w:rsidP="00CF5F8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5B5EEF70" w14:textId="77777777" w:rsidR="009545BE" w:rsidRPr="000D623A" w:rsidRDefault="009545BE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9,034</w:t>
            </w:r>
          </w:p>
        </w:tc>
      </w:tr>
      <w:tr w:rsidR="00D563E6" w:rsidRPr="000D623A" w14:paraId="0CCF0724" w14:textId="77777777" w:rsidTr="000D4E3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0270B22" w14:textId="496C5419" w:rsidR="00D563E6" w:rsidRPr="000D623A" w:rsidRDefault="00D563E6" w:rsidP="00CF5F86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="007F4BB5" w:rsidRPr="000D623A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4E2C4AE" w14:textId="55042F3F" w:rsidR="00D563E6" w:rsidRPr="000D623A" w:rsidRDefault="007F4BB5" w:rsidP="00CF5F86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294,244</w:t>
            </w:r>
          </w:p>
        </w:tc>
        <w:tc>
          <w:tcPr>
            <w:tcW w:w="134" w:type="dxa"/>
          </w:tcPr>
          <w:p w14:paraId="3AA0434B" w14:textId="77777777" w:rsidR="00D563E6" w:rsidRPr="000D623A" w:rsidRDefault="00D563E6" w:rsidP="00CF5F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4274AE" w14:textId="77777777" w:rsidR="00D563E6" w:rsidRPr="000D623A" w:rsidRDefault="00D563E6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304,570</w:t>
            </w:r>
          </w:p>
        </w:tc>
        <w:tc>
          <w:tcPr>
            <w:tcW w:w="134" w:type="dxa"/>
          </w:tcPr>
          <w:p w14:paraId="5D830848" w14:textId="77777777" w:rsidR="00D563E6" w:rsidRPr="000D623A" w:rsidRDefault="00D563E6" w:rsidP="00CF5F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E1A088" w14:textId="6E866035" w:rsidR="00D563E6" w:rsidRPr="000D623A" w:rsidRDefault="00B31027" w:rsidP="00CF5F86">
            <w:pPr>
              <w:tabs>
                <w:tab w:val="clear" w:pos="907"/>
              </w:tabs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270,788</w:t>
            </w:r>
          </w:p>
        </w:tc>
        <w:tc>
          <w:tcPr>
            <w:tcW w:w="134" w:type="dxa"/>
          </w:tcPr>
          <w:p w14:paraId="18D823E0" w14:textId="77777777" w:rsidR="00D563E6" w:rsidRPr="000D623A" w:rsidRDefault="00D563E6" w:rsidP="00CF5F8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36E51122" w14:textId="77777777" w:rsidR="00D563E6" w:rsidRPr="000D623A" w:rsidRDefault="00D563E6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292,35</w:t>
            </w:r>
            <w:r w:rsidR="006C5753" w:rsidRPr="000D623A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D563E6" w:rsidRPr="000D623A" w14:paraId="1C1F3CAB" w14:textId="77777777" w:rsidTr="000D4E3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49DB4B67" w14:textId="77777777" w:rsidR="00D563E6" w:rsidRPr="000D623A" w:rsidRDefault="00D563E6" w:rsidP="00CF5F8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0D623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0D623A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CE88DBA" w14:textId="04FBE66B" w:rsidR="00D563E6" w:rsidRPr="000D623A" w:rsidRDefault="007F4BB5" w:rsidP="00CF5F86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(12,600)</w:t>
            </w:r>
          </w:p>
        </w:tc>
        <w:tc>
          <w:tcPr>
            <w:tcW w:w="134" w:type="dxa"/>
          </w:tcPr>
          <w:p w14:paraId="00920B37" w14:textId="77777777" w:rsidR="00D563E6" w:rsidRPr="000D623A" w:rsidRDefault="00D563E6" w:rsidP="00CF5F86">
            <w:pPr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C4ED28" w14:textId="77777777" w:rsidR="00D563E6" w:rsidRPr="000D623A" w:rsidRDefault="00D563E6" w:rsidP="00CF5F8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(11,961)</w:t>
            </w:r>
          </w:p>
        </w:tc>
        <w:tc>
          <w:tcPr>
            <w:tcW w:w="134" w:type="dxa"/>
          </w:tcPr>
          <w:p w14:paraId="06CB0FDF" w14:textId="77777777" w:rsidR="00D563E6" w:rsidRPr="000D623A" w:rsidRDefault="00D563E6" w:rsidP="00CF5F86">
            <w:pPr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2C9216" w14:textId="36A04538" w:rsidR="00D563E6" w:rsidRPr="000D623A" w:rsidRDefault="00B31027" w:rsidP="00CF5F8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(9,267)</w:t>
            </w:r>
          </w:p>
        </w:tc>
        <w:tc>
          <w:tcPr>
            <w:tcW w:w="134" w:type="dxa"/>
          </w:tcPr>
          <w:p w14:paraId="43ED390C" w14:textId="77777777" w:rsidR="00D563E6" w:rsidRPr="000D623A" w:rsidRDefault="00D563E6" w:rsidP="00CF5F8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7EB26024" w14:textId="77777777" w:rsidR="00D563E6" w:rsidRPr="000D623A" w:rsidRDefault="00D563E6" w:rsidP="00CF5F8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(10,068)</w:t>
            </w:r>
          </w:p>
        </w:tc>
      </w:tr>
      <w:tr w:rsidR="00D563E6" w:rsidRPr="000D623A" w14:paraId="4D0D6E57" w14:textId="77777777" w:rsidTr="000D4E37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5671BB3" w14:textId="77777777" w:rsidR="00D563E6" w:rsidRPr="000D623A" w:rsidRDefault="00D563E6" w:rsidP="00CF5F86">
            <w:pPr>
              <w:tabs>
                <w:tab w:val="clear" w:pos="907"/>
                <w:tab w:val="left" w:pos="284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0D623A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0D623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F9E88FB" w14:textId="33299E07" w:rsidR="00D563E6" w:rsidRPr="000D623A" w:rsidRDefault="007F4BB5" w:rsidP="00CF5F86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281,644</w:t>
            </w:r>
          </w:p>
        </w:tc>
        <w:tc>
          <w:tcPr>
            <w:tcW w:w="134" w:type="dxa"/>
          </w:tcPr>
          <w:p w14:paraId="4FF9CED6" w14:textId="77777777" w:rsidR="00D563E6" w:rsidRPr="000D623A" w:rsidRDefault="00D563E6" w:rsidP="00CF5F86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D80D6C9" w14:textId="0F5E692F" w:rsidR="00D563E6" w:rsidRPr="000D623A" w:rsidRDefault="00F16541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292,609</w:t>
            </w:r>
          </w:p>
        </w:tc>
        <w:tc>
          <w:tcPr>
            <w:tcW w:w="134" w:type="dxa"/>
          </w:tcPr>
          <w:p w14:paraId="12BCBE34" w14:textId="77777777" w:rsidR="00D563E6" w:rsidRPr="000D623A" w:rsidRDefault="00D563E6" w:rsidP="00CF5F86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DD99AEB" w14:textId="108AEE53" w:rsidR="00D563E6" w:rsidRPr="000D623A" w:rsidRDefault="00B31027" w:rsidP="00CF5F86">
            <w:pPr>
              <w:tabs>
                <w:tab w:val="clear" w:pos="907"/>
              </w:tabs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261,52</w:t>
            </w:r>
            <w:r w:rsidRPr="000D623A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</w:p>
        </w:tc>
        <w:tc>
          <w:tcPr>
            <w:tcW w:w="134" w:type="dxa"/>
          </w:tcPr>
          <w:p w14:paraId="501914E4" w14:textId="77777777" w:rsidR="00D563E6" w:rsidRPr="000D623A" w:rsidRDefault="00D563E6" w:rsidP="00CF5F8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6D4361D7" w14:textId="77777777" w:rsidR="00D563E6" w:rsidRPr="000D623A" w:rsidRDefault="00D563E6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282,28</w:t>
            </w:r>
            <w:r w:rsidR="006C5753" w:rsidRPr="000D623A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563E6" w:rsidRPr="000D623A" w14:paraId="11DD07A3" w14:textId="77777777" w:rsidTr="000D4E3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174ED58D" w14:textId="77777777" w:rsidR="00D563E6" w:rsidRPr="000D623A" w:rsidRDefault="00D563E6" w:rsidP="00CF5F8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0D623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3" w:type="dxa"/>
          </w:tcPr>
          <w:p w14:paraId="466342D0" w14:textId="77777777" w:rsidR="00D563E6" w:rsidRPr="000D623A" w:rsidRDefault="00D563E6" w:rsidP="00CF5F86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906EF11" w14:textId="77777777" w:rsidR="00D563E6" w:rsidRPr="000D623A" w:rsidRDefault="00D563E6" w:rsidP="00CF5F86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0E4048" w14:textId="77777777" w:rsidR="00D563E6" w:rsidRPr="000D623A" w:rsidRDefault="00D563E6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FC4F395" w14:textId="77777777" w:rsidR="00D563E6" w:rsidRPr="000D623A" w:rsidRDefault="00D563E6" w:rsidP="00CF5F86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C16468" w14:textId="77777777" w:rsidR="00D563E6" w:rsidRPr="000D623A" w:rsidRDefault="00D563E6" w:rsidP="00CF5F86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335DC59" w14:textId="77777777" w:rsidR="00D563E6" w:rsidRPr="000D623A" w:rsidRDefault="00D563E6" w:rsidP="00CF5F8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545311C1" w14:textId="77777777" w:rsidR="00D563E6" w:rsidRPr="000D623A" w:rsidRDefault="00D563E6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45BE" w:rsidRPr="000D623A" w14:paraId="424EE983" w14:textId="77777777" w:rsidTr="000D4E3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77AA89E" w14:textId="77777777" w:rsidR="009545BE" w:rsidRPr="000D623A" w:rsidRDefault="009545BE" w:rsidP="00CF5F8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ab/>
            </w:r>
            <w:r w:rsidRPr="000D623A">
              <w:rPr>
                <w:rFonts w:ascii="Angsana New" w:hAnsi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3" w:type="dxa"/>
            <w:shd w:val="clear" w:color="auto" w:fill="auto"/>
          </w:tcPr>
          <w:p w14:paraId="67A39C46" w14:textId="1B65CEEE" w:rsidR="009545BE" w:rsidRPr="000D623A" w:rsidRDefault="007F4BB5" w:rsidP="00CF5F86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3,296</w:t>
            </w:r>
          </w:p>
        </w:tc>
        <w:tc>
          <w:tcPr>
            <w:tcW w:w="134" w:type="dxa"/>
          </w:tcPr>
          <w:p w14:paraId="0AAF1255" w14:textId="77777777" w:rsidR="009545BE" w:rsidRPr="000D623A" w:rsidRDefault="009545BE" w:rsidP="00CF5F86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95F05BE" w14:textId="77777777" w:rsidR="009545BE" w:rsidRPr="000D623A" w:rsidRDefault="009545BE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2,083</w:t>
            </w:r>
          </w:p>
        </w:tc>
        <w:tc>
          <w:tcPr>
            <w:tcW w:w="134" w:type="dxa"/>
          </w:tcPr>
          <w:p w14:paraId="4D6C3313" w14:textId="77777777" w:rsidR="009545BE" w:rsidRPr="000D623A" w:rsidRDefault="009545BE" w:rsidP="00CF5F86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F02CDA" w14:textId="49AE07E5" w:rsidR="009545BE" w:rsidRPr="000D623A" w:rsidRDefault="009545BE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 xml:space="preserve"> 2,156 </w:t>
            </w:r>
          </w:p>
        </w:tc>
        <w:tc>
          <w:tcPr>
            <w:tcW w:w="134" w:type="dxa"/>
          </w:tcPr>
          <w:p w14:paraId="7AF595F0" w14:textId="77777777" w:rsidR="009545BE" w:rsidRPr="000D623A" w:rsidRDefault="009545BE" w:rsidP="00CF5F8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3A8603DC" w14:textId="77777777" w:rsidR="009545BE" w:rsidRPr="000D623A" w:rsidRDefault="009545BE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1,179</w:t>
            </w:r>
          </w:p>
        </w:tc>
      </w:tr>
      <w:tr w:rsidR="009545BE" w:rsidRPr="000D623A" w14:paraId="5DDD4675" w14:textId="77777777" w:rsidTr="000D4E3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8611137" w14:textId="77777777" w:rsidR="009545BE" w:rsidRPr="000D623A" w:rsidRDefault="009545BE" w:rsidP="00CF5F8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ab/>
            </w: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133" w:type="dxa"/>
            <w:shd w:val="clear" w:color="auto" w:fill="auto"/>
          </w:tcPr>
          <w:p w14:paraId="6EDE67E2" w14:textId="425C6B96" w:rsidR="009545BE" w:rsidRPr="000D623A" w:rsidRDefault="007F4BB5" w:rsidP="00CF5F86">
            <w:pPr>
              <w:tabs>
                <w:tab w:val="clear" w:pos="907"/>
              </w:tabs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2,257</w:t>
            </w:r>
          </w:p>
        </w:tc>
        <w:tc>
          <w:tcPr>
            <w:tcW w:w="134" w:type="dxa"/>
          </w:tcPr>
          <w:p w14:paraId="6544416F" w14:textId="77777777" w:rsidR="009545BE" w:rsidRPr="000D623A" w:rsidRDefault="009545BE" w:rsidP="00CF5F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68F34BE" w14:textId="77777777" w:rsidR="009545BE" w:rsidRPr="000D623A" w:rsidRDefault="009545BE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6,813</w:t>
            </w:r>
          </w:p>
        </w:tc>
        <w:tc>
          <w:tcPr>
            <w:tcW w:w="134" w:type="dxa"/>
          </w:tcPr>
          <w:p w14:paraId="3EE70257" w14:textId="77777777" w:rsidR="009545BE" w:rsidRPr="000D623A" w:rsidRDefault="009545BE" w:rsidP="00CF5F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F51889D" w14:textId="3471AA91" w:rsidR="009545BE" w:rsidRPr="000D623A" w:rsidRDefault="009545BE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 xml:space="preserve"> 1,754 </w:t>
            </w:r>
          </w:p>
        </w:tc>
        <w:tc>
          <w:tcPr>
            <w:tcW w:w="134" w:type="dxa"/>
          </w:tcPr>
          <w:p w14:paraId="35F2D40A" w14:textId="77777777" w:rsidR="009545BE" w:rsidRPr="000D623A" w:rsidRDefault="009545BE" w:rsidP="00CF5F8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3FBD57C7" w14:textId="77777777" w:rsidR="009545BE" w:rsidRPr="000D623A" w:rsidRDefault="009545BE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6,733</w:t>
            </w:r>
          </w:p>
        </w:tc>
      </w:tr>
      <w:tr w:rsidR="009545BE" w:rsidRPr="000D623A" w14:paraId="1CA21000" w14:textId="77777777" w:rsidTr="000D4E3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0CE4D631" w14:textId="77777777" w:rsidR="009545BE" w:rsidRPr="000D623A" w:rsidRDefault="009545BE" w:rsidP="00CF5F8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ab/>
            </w:r>
            <w:r w:rsidRPr="000D623A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1F9C78E" w14:textId="24B3D7F9" w:rsidR="009545BE" w:rsidRPr="000D623A" w:rsidRDefault="007F4BB5" w:rsidP="00CF5F86">
            <w:pPr>
              <w:tabs>
                <w:tab w:val="clear" w:pos="907"/>
              </w:tabs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2,373</w:t>
            </w:r>
          </w:p>
        </w:tc>
        <w:tc>
          <w:tcPr>
            <w:tcW w:w="134" w:type="dxa"/>
          </w:tcPr>
          <w:p w14:paraId="26695D71" w14:textId="77777777" w:rsidR="009545BE" w:rsidRPr="000D623A" w:rsidRDefault="009545BE" w:rsidP="00CF5F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3327D23" w14:textId="77777777" w:rsidR="009545BE" w:rsidRPr="000D623A" w:rsidRDefault="009545BE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2,336</w:t>
            </w:r>
          </w:p>
        </w:tc>
        <w:tc>
          <w:tcPr>
            <w:tcW w:w="134" w:type="dxa"/>
          </w:tcPr>
          <w:p w14:paraId="32F76D53" w14:textId="77777777" w:rsidR="009545BE" w:rsidRPr="000D623A" w:rsidRDefault="009545BE" w:rsidP="00CF5F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29D92D" w14:textId="07A9565E" w:rsidR="009545BE" w:rsidRPr="000D623A" w:rsidRDefault="009545BE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 xml:space="preserve"> 461 </w:t>
            </w:r>
          </w:p>
        </w:tc>
        <w:tc>
          <w:tcPr>
            <w:tcW w:w="134" w:type="dxa"/>
          </w:tcPr>
          <w:p w14:paraId="357D6CE3" w14:textId="77777777" w:rsidR="009545BE" w:rsidRPr="000D623A" w:rsidRDefault="009545BE" w:rsidP="00CF5F8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27C71CA1" w14:textId="77777777" w:rsidR="009545BE" w:rsidRPr="000D623A" w:rsidRDefault="009545BE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762</w:t>
            </w:r>
          </w:p>
        </w:tc>
      </w:tr>
      <w:tr w:rsidR="009545BE" w:rsidRPr="000D623A" w14:paraId="4ACCE618" w14:textId="77777777" w:rsidTr="000D4E3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104C9CBB" w14:textId="77777777" w:rsidR="009545BE" w:rsidRPr="000D623A" w:rsidRDefault="009545BE" w:rsidP="00CF5F86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  <w:cs/>
              </w:rPr>
              <w:t>รวมลูกหนี้</w:t>
            </w: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0D623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66256568" w14:textId="56B4144F" w:rsidR="009545BE" w:rsidRPr="000D623A" w:rsidRDefault="007F4BB5" w:rsidP="00CF5F86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7,926</w:t>
            </w:r>
          </w:p>
        </w:tc>
        <w:tc>
          <w:tcPr>
            <w:tcW w:w="134" w:type="dxa"/>
          </w:tcPr>
          <w:p w14:paraId="43B03ED1" w14:textId="77777777" w:rsidR="009545BE" w:rsidRPr="000D623A" w:rsidRDefault="009545BE" w:rsidP="00CF5F86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B66B150" w14:textId="77777777" w:rsidR="009545BE" w:rsidRPr="000D623A" w:rsidRDefault="009545BE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11,232</w:t>
            </w:r>
          </w:p>
        </w:tc>
        <w:tc>
          <w:tcPr>
            <w:tcW w:w="134" w:type="dxa"/>
          </w:tcPr>
          <w:p w14:paraId="0DAD3EA8" w14:textId="77777777" w:rsidR="009545BE" w:rsidRPr="000D623A" w:rsidRDefault="009545BE" w:rsidP="00CF5F86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A49586C" w14:textId="33436C2E" w:rsidR="009545BE" w:rsidRPr="000D623A" w:rsidRDefault="009545BE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4,371</w:t>
            </w:r>
          </w:p>
        </w:tc>
        <w:tc>
          <w:tcPr>
            <w:tcW w:w="134" w:type="dxa"/>
          </w:tcPr>
          <w:p w14:paraId="7AD1F335" w14:textId="77777777" w:rsidR="009545BE" w:rsidRPr="000D623A" w:rsidRDefault="009545BE" w:rsidP="00CF5F8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636C3F7F" w14:textId="77777777" w:rsidR="009545BE" w:rsidRPr="000D623A" w:rsidRDefault="009545BE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8,674</w:t>
            </w:r>
          </w:p>
        </w:tc>
      </w:tr>
      <w:tr w:rsidR="00D563E6" w:rsidRPr="000D623A" w14:paraId="1F9882B1" w14:textId="77777777" w:rsidTr="000D4E3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31A40355" w14:textId="77777777" w:rsidR="00D563E6" w:rsidRPr="000D623A" w:rsidRDefault="00D563E6" w:rsidP="00CF5F8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0D623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0D623A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C209AD5" w14:textId="3D61EFC2" w:rsidR="00D563E6" w:rsidRPr="000D623A" w:rsidRDefault="007F4BB5" w:rsidP="00CF5F86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(365)</w:t>
            </w:r>
          </w:p>
        </w:tc>
        <w:tc>
          <w:tcPr>
            <w:tcW w:w="134" w:type="dxa"/>
          </w:tcPr>
          <w:p w14:paraId="09E0DE1C" w14:textId="77777777" w:rsidR="00D563E6" w:rsidRPr="000D623A" w:rsidRDefault="00D563E6" w:rsidP="00CF5F86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B58E0C" w14:textId="77777777" w:rsidR="00D563E6" w:rsidRPr="000D623A" w:rsidRDefault="00D563E6" w:rsidP="00CF5F86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(365)</w:t>
            </w:r>
          </w:p>
        </w:tc>
        <w:tc>
          <w:tcPr>
            <w:tcW w:w="134" w:type="dxa"/>
          </w:tcPr>
          <w:p w14:paraId="5A172CD6" w14:textId="77777777" w:rsidR="00D563E6" w:rsidRPr="000D623A" w:rsidRDefault="00D563E6" w:rsidP="00CF5F86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61FFCB6" w14:textId="3C99F00F" w:rsidR="00D563E6" w:rsidRPr="000D623A" w:rsidRDefault="009545BE" w:rsidP="00CF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42EAC54" w14:textId="77777777" w:rsidR="00D563E6" w:rsidRPr="000D623A" w:rsidRDefault="00D563E6" w:rsidP="00CF5F8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1D960708" w14:textId="77777777" w:rsidR="00D563E6" w:rsidRPr="000D623A" w:rsidRDefault="00D563E6" w:rsidP="00CF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</w:tr>
      <w:tr w:rsidR="00D563E6" w:rsidRPr="000D623A" w14:paraId="34EB6359" w14:textId="77777777" w:rsidTr="000D4E3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38DA9066" w14:textId="77777777" w:rsidR="00D563E6" w:rsidRPr="000D623A" w:rsidRDefault="00D563E6" w:rsidP="00CF5F8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0D623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E27990" w14:textId="5BBE3BB7" w:rsidR="00D563E6" w:rsidRPr="000D623A" w:rsidRDefault="007F4BB5" w:rsidP="00CF5F86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7,561</w:t>
            </w:r>
          </w:p>
        </w:tc>
        <w:tc>
          <w:tcPr>
            <w:tcW w:w="134" w:type="dxa"/>
          </w:tcPr>
          <w:p w14:paraId="125E615B" w14:textId="77777777" w:rsidR="00D563E6" w:rsidRPr="000D623A" w:rsidRDefault="00D563E6" w:rsidP="00CF5F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C9A3F1" w14:textId="77777777" w:rsidR="00D563E6" w:rsidRPr="000D623A" w:rsidRDefault="00D563E6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10,867</w:t>
            </w:r>
          </w:p>
        </w:tc>
        <w:tc>
          <w:tcPr>
            <w:tcW w:w="134" w:type="dxa"/>
          </w:tcPr>
          <w:p w14:paraId="57A3441E" w14:textId="77777777" w:rsidR="00D563E6" w:rsidRPr="000D623A" w:rsidRDefault="00D563E6" w:rsidP="00CF5F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D791E7F" w14:textId="5A6DFDEB" w:rsidR="00D563E6" w:rsidRPr="000D623A" w:rsidRDefault="009545BE" w:rsidP="00CF5F86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4,371</w:t>
            </w:r>
          </w:p>
        </w:tc>
        <w:tc>
          <w:tcPr>
            <w:tcW w:w="134" w:type="dxa"/>
          </w:tcPr>
          <w:p w14:paraId="1A93C1AF" w14:textId="77777777" w:rsidR="00D563E6" w:rsidRPr="000D623A" w:rsidRDefault="00D563E6" w:rsidP="00CF5F8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317A1E5B" w14:textId="77777777" w:rsidR="00D563E6" w:rsidRPr="000D623A" w:rsidRDefault="00D563E6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8,67</w:t>
            </w:r>
            <w:r w:rsidR="006C5753" w:rsidRPr="000D623A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B6512A" w:rsidRPr="000D623A" w14:paraId="414EF9D5" w14:textId="77777777" w:rsidTr="000D4E3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454F2273" w14:textId="77777777" w:rsidR="00D563E6" w:rsidRPr="000D623A" w:rsidRDefault="00D563E6" w:rsidP="00CF5F86">
            <w:pPr>
              <w:tabs>
                <w:tab w:val="clear" w:pos="907"/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E97CCF" w14:textId="7C37CAD1" w:rsidR="00D563E6" w:rsidRPr="000D623A" w:rsidRDefault="007F4BB5" w:rsidP="00CF5F86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289,205</w:t>
            </w:r>
          </w:p>
        </w:tc>
        <w:tc>
          <w:tcPr>
            <w:tcW w:w="134" w:type="dxa"/>
          </w:tcPr>
          <w:p w14:paraId="2365BB50" w14:textId="77777777" w:rsidR="00D563E6" w:rsidRPr="000D623A" w:rsidRDefault="00D563E6" w:rsidP="00CF5F86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CFA2B0" w14:textId="6285FA5B" w:rsidR="00D563E6" w:rsidRPr="000D623A" w:rsidRDefault="00F16541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303,476</w:t>
            </w:r>
          </w:p>
        </w:tc>
        <w:tc>
          <w:tcPr>
            <w:tcW w:w="134" w:type="dxa"/>
          </w:tcPr>
          <w:p w14:paraId="08A0FD60" w14:textId="77777777" w:rsidR="00D563E6" w:rsidRPr="000D623A" w:rsidRDefault="00D563E6" w:rsidP="00CF5F86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32511A3" w14:textId="77FAC9CC" w:rsidR="00D563E6" w:rsidRPr="000D623A" w:rsidRDefault="009545BE" w:rsidP="00CF5F86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265,892</w:t>
            </w:r>
          </w:p>
        </w:tc>
        <w:tc>
          <w:tcPr>
            <w:tcW w:w="134" w:type="dxa"/>
          </w:tcPr>
          <w:p w14:paraId="602251CF" w14:textId="77777777" w:rsidR="00D563E6" w:rsidRPr="000D623A" w:rsidRDefault="00D563E6" w:rsidP="00CF5F8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A969DD" w14:textId="77777777" w:rsidR="00D563E6" w:rsidRPr="000D623A" w:rsidRDefault="00D563E6" w:rsidP="00CF5F86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290,9</w:t>
            </w:r>
            <w:r w:rsidR="006C5753" w:rsidRPr="000D623A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</w:tbl>
    <w:p w14:paraId="0DD34336" w14:textId="2CD4E2FA" w:rsidR="00E3440C" w:rsidRPr="000D623A" w:rsidRDefault="00E3440C" w:rsidP="00C75C8F">
      <w:pPr>
        <w:tabs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49D4009" w14:textId="3B464CB6" w:rsidR="00336FAC" w:rsidRPr="000D623A" w:rsidRDefault="00336FAC" w:rsidP="00336FAC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firstLine="851"/>
        <w:jc w:val="both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รายการเคลื่อนไหวของบัญชีค่าเผื่อหนี้สงสัยจะสูญของลูกหนี้การค้าและลูกหนี้หมุนเวียนอื่น มีดังนี้</w:t>
      </w:r>
    </w:p>
    <w:tbl>
      <w:tblPr>
        <w:tblW w:w="8400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4"/>
        <w:gridCol w:w="134"/>
        <w:gridCol w:w="1134"/>
        <w:gridCol w:w="134"/>
        <w:gridCol w:w="1134"/>
        <w:gridCol w:w="134"/>
        <w:gridCol w:w="1139"/>
      </w:tblGrid>
      <w:tr w:rsidR="000D4E37" w:rsidRPr="000D623A" w14:paraId="392D9E53" w14:textId="77777777" w:rsidTr="000D4E37">
        <w:trPr>
          <w:trHeight w:val="62"/>
        </w:trPr>
        <w:tc>
          <w:tcPr>
            <w:tcW w:w="3458" w:type="dxa"/>
          </w:tcPr>
          <w:p w14:paraId="7DFA0EDA" w14:textId="77777777" w:rsidR="000D4E37" w:rsidRPr="000D623A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360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7D18BD93" w14:textId="77777777" w:rsidR="000D4E37" w:rsidRPr="000D623A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D4E37" w:rsidRPr="000D623A" w14:paraId="43DD5AB3" w14:textId="77777777" w:rsidTr="000D4E37">
        <w:trPr>
          <w:trHeight w:val="62"/>
        </w:trPr>
        <w:tc>
          <w:tcPr>
            <w:tcW w:w="3458" w:type="dxa"/>
          </w:tcPr>
          <w:p w14:paraId="261F9B9D" w14:textId="77777777" w:rsidR="000D4E37" w:rsidRPr="000D623A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A19820" w14:textId="77777777" w:rsidR="000D4E37" w:rsidRPr="000D623A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55BF0B" w14:textId="77777777" w:rsidR="000D4E37" w:rsidRPr="000D623A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8EE469" w14:textId="77777777" w:rsidR="000D4E37" w:rsidRPr="000D623A" w:rsidRDefault="000D4E37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6FAC" w:rsidRPr="000D623A" w14:paraId="2ED25A83" w14:textId="77777777" w:rsidTr="000D4E3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4C822528" w14:textId="77777777" w:rsidR="00336FAC" w:rsidRPr="000D623A" w:rsidRDefault="00336FAC" w:rsidP="000D4E37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AB94A26" w14:textId="72E93366" w:rsidR="00336FAC" w:rsidRPr="000D623A" w:rsidRDefault="00336FAC" w:rsidP="00C23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FC3BB5" w:rsidRPr="000D623A">
              <w:rPr>
                <w:rFonts w:asciiTheme="majorBidi" w:hAnsiTheme="majorBidi"/>
                <w:sz w:val="26"/>
                <w:szCs w:val="26"/>
              </w:rPr>
              <w:t>31</w:t>
            </w:r>
            <w:r w:rsidRPr="000D623A">
              <w:rPr>
                <w:rFonts w:asciiTheme="majorBidi" w:hAnsiTheme="majorBidi"/>
                <w:sz w:val="26"/>
                <w:szCs w:val="26"/>
              </w:rPr>
              <w:t xml:space="preserve"> </w:t>
            </w:r>
          </w:p>
          <w:p w14:paraId="37D854FC" w14:textId="75B26358" w:rsidR="00336FAC" w:rsidRPr="000D623A" w:rsidRDefault="00336FAC" w:rsidP="00C23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/>
                <w:sz w:val="26"/>
                <w:szCs w:val="26"/>
                <w:cs/>
              </w:rPr>
              <w:t xml:space="preserve">มีนาคม </w:t>
            </w:r>
            <w:r w:rsidR="00FC3BB5" w:rsidRPr="000D623A">
              <w:rPr>
                <w:rFonts w:asciiTheme="majorBidi" w:hAnsi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411F24" w14:textId="77777777" w:rsidR="00336FAC" w:rsidRPr="000D623A" w:rsidRDefault="00336FAC" w:rsidP="00C23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A546884" w14:textId="77777777" w:rsidR="00336FAC" w:rsidRPr="000D623A" w:rsidRDefault="00336FAC" w:rsidP="00C23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533A71E2" w14:textId="4E39E79D" w:rsidR="00336FAC" w:rsidRPr="000D623A" w:rsidRDefault="00336FAC" w:rsidP="00C23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C3BB5" w:rsidRPr="000D623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2FDFEB" w14:textId="77777777" w:rsidR="00336FAC" w:rsidRPr="000D623A" w:rsidRDefault="00336FAC" w:rsidP="00C23441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593FB9E" w14:textId="020279F4" w:rsidR="00336FAC" w:rsidRPr="000D623A" w:rsidRDefault="00336FAC" w:rsidP="00C23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FC3BB5" w:rsidRPr="000D623A">
              <w:rPr>
                <w:rFonts w:asciiTheme="majorBidi" w:hAnsiTheme="majorBidi"/>
                <w:sz w:val="26"/>
                <w:szCs w:val="26"/>
              </w:rPr>
              <w:t>31</w:t>
            </w:r>
          </w:p>
          <w:p w14:paraId="3BADF4AA" w14:textId="3B0299B9" w:rsidR="00336FAC" w:rsidRPr="000D623A" w:rsidRDefault="00336FAC" w:rsidP="00C23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/>
                <w:sz w:val="26"/>
                <w:szCs w:val="26"/>
                <w:cs/>
              </w:rPr>
              <w:t xml:space="preserve">มีนาคม </w:t>
            </w:r>
            <w:r w:rsidR="00FC3BB5" w:rsidRPr="000D623A">
              <w:rPr>
                <w:rFonts w:asciiTheme="majorBidi" w:hAnsi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9003BD" w14:textId="77777777" w:rsidR="00336FAC" w:rsidRPr="000D623A" w:rsidRDefault="00336FAC" w:rsidP="00C23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C254D" w14:textId="77777777" w:rsidR="00336FAC" w:rsidRPr="000D623A" w:rsidRDefault="00336FAC" w:rsidP="00C23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45FEB4A" w14:textId="66271FD2" w:rsidR="00336FAC" w:rsidRPr="000D623A" w:rsidRDefault="00336FAC" w:rsidP="00C23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C3BB5" w:rsidRPr="000D623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A713E8" w:rsidRPr="000D623A" w14:paraId="7E7B1E77" w14:textId="77777777" w:rsidTr="000D4E3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72B41" w14:textId="7FD4471C" w:rsidR="00A713E8" w:rsidRPr="000D623A" w:rsidRDefault="00A713E8" w:rsidP="000D4E3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ยอดยกมาต้นงวด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D734A61" w14:textId="6F122742" w:rsidR="00A713E8" w:rsidRPr="000D623A" w:rsidRDefault="00A713E8" w:rsidP="00C2344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12,326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96F69" w14:textId="77777777" w:rsidR="00A713E8" w:rsidRPr="000D623A" w:rsidRDefault="00A713E8" w:rsidP="00C2344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E33F8DE" w14:textId="61F5102A" w:rsidR="00A713E8" w:rsidRPr="000D623A" w:rsidRDefault="00A713E8" w:rsidP="00C2344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22,824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F41CE" w14:textId="77777777" w:rsidR="00A713E8" w:rsidRPr="000D623A" w:rsidRDefault="00A713E8" w:rsidP="00C2344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1EC378E" w14:textId="67356668" w:rsidR="00A713E8" w:rsidRPr="000D623A" w:rsidRDefault="00A713E8" w:rsidP="00C2344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10,068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C1382" w14:textId="77777777" w:rsidR="00A713E8" w:rsidRPr="000D623A" w:rsidRDefault="00A713E8" w:rsidP="00C2344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62542A9" w14:textId="286D05B2" w:rsidR="00A713E8" w:rsidRPr="000D623A" w:rsidRDefault="00A713E8" w:rsidP="00C2344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11,918</w:t>
            </w:r>
          </w:p>
        </w:tc>
      </w:tr>
      <w:tr w:rsidR="00A713E8" w:rsidRPr="000D623A" w14:paraId="094805E2" w14:textId="77777777" w:rsidTr="000D4E3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DB4DA" w14:textId="77777777" w:rsidR="00A713E8" w:rsidRPr="000D623A" w:rsidRDefault="00A713E8" w:rsidP="000D4E3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  <w:u w:val="single"/>
                <w:cs/>
              </w:rPr>
              <w:t>บวก</w:t>
            </w:r>
            <w:r w:rsidRPr="000D623A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ค่าเผื่อเพิ่มขึ้นระหว่างงวด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FDF72" w14:textId="0D2137DA" w:rsidR="00A713E8" w:rsidRPr="000D623A" w:rsidRDefault="00541C4B" w:rsidP="00C2344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1,496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BE080" w14:textId="77777777" w:rsidR="00A713E8" w:rsidRPr="000D623A" w:rsidRDefault="00A713E8" w:rsidP="00C2344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D037F0" w14:textId="117A17F1" w:rsidR="00A713E8" w:rsidRPr="000D623A" w:rsidRDefault="00A713E8" w:rsidP="00C2344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1,931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EB6D2" w14:textId="77777777" w:rsidR="00A713E8" w:rsidRPr="000D623A" w:rsidRDefault="00A713E8" w:rsidP="00C2344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87ED1" w14:textId="098C4DAB" w:rsidR="00A713E8" w:rsidRPr="000D623A" w:rsidRDefault="00A713E8" w:rsidP="00541C4B">
            <w:pPr>
              <w:spacing w:line="320" w:lineRule="exact"/>
              <w:ind w:left="-57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5DA64" w14:textId="77777777" w:rsidR="00A713E8" w:rsidRPr="000D623A" w:rsidRDefault="00A713E8" w:rsidP="00C2344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7E639" w14:textId="495D7B26" w:rsidR="00A713E8" w:rsidRPr="000D623A" w:rsidRDefault="00A713E8" w:rsidP="00C2344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994</w:t>
            </w:r>
          </w:p>
        </w:tc>
      </w:tr>
      <w:tr w:rsidR="00A713E8" w:rsidRPr="000D623A" w14:paraId="12CAF5B2" w14:textId="77777777" w:rsidTr="000D4E3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6552B" w14:textId="77777777" w:rsidR="00A713E8" w:rsidRPr="000D623A" w:rsidRDefault="00A713E8" w:rsidP="000D4E3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0D623A">
              <w:rPr>
                <w:rFonts w:ascii="Angsana New" w:hAnsi="Angsana New"/>
                <w:sz w:val="26"/>
                <w:szCs w:val="26"/>
                <w:cs/>
              </w:rPr>
              <w:t xml:space="preserve">   ค่าเผื่อโอนกลับระหว่างงวด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E1097" w14:textId="7E412038" w:rsidR="00A713E8" w:rsidRPr="000D623A" w:rsidRDefault="00541C4B" w:rsidP="00C23441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(857)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F2CA7" w14:textId="77777777" w:rsidR="00A713E8" w:rsidRPr="000D623A" w:rsidRDefault="00A713E8" w:rsidP="00C2344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40B433" w14:textId="35FE835B" w:rsidR="00A713E8" w:rsidRPr="000D623A" w:rsidRDefault="00A713E8" w:rsidP="00C23441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(9,58</w:t>
            </w:r>
            <w:r w:rsidR="00874925">
              <w:rPr>
                <w:rFonts w:ascii="Angsana New" w:hAnsi="Angsana New"/>
                <w:sz w:val="26"/>
                <w:szCs w:val="26"/>
              </w:rPr>
              <w:t>5</w:t>
            </w:r>
            <w:r w:rsidRPr="000D623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DBE7A" w14:textId="77777777" w:rsidR="00A713E8" w:rsidRPr="000D623A" w:rsidRDefault="00A713E8" w:rsidP="00C2344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11FC5" w14:textId="54ECDC2F" w:rsidR="00A713E8" w:rsidRPr="000D623A" w:rsidRDefault="00A713E8" w:rsidP="00C2344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(801)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C8D0D" w14:textId="77777777" w:rsidR="00A713E8" w:rsidRPr="000D623A" w:rsidRDefault="00A713E8" w:rsidP="00C2344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C064F" w14:textId="224A2FC8" w:rsidR="00A713E8" w:rsidRPr="000D623A" w:rsidRDefault="00A713E8" w:rsidP="00541C4B">
            <w:pPr>
              <w:spacing w:line="320" w:lineRule="exact"/>
              <w:ind w:left="-57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713E8" w:rsidRPr="000D623A" w14:paraId="259A70B0" w14:textId="77777777" w:rsidTr="000D4E3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05DD9" w14:textId="77777777" w:rsidR="00A713E8" w:rsidRPr="000D623A" w:rsidRDefault="00A713E8" w:rsidP="000D4E3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0D623A">
              <w:rPr>
                <w:rFonts w:ascii="Angsana New" w:hAnsi="Angsana New"/>
                <w:sz w:val="26"/>
                <w:szCs w:val="26"/>
                <w:cs/>
              </w:rPr>
              <w:t xml:space="preserve">   ตัดหนี้สูญระหว่างงวด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35CF971" w14:textId="023F2858" w:rsidR="00A713E8" w:rsidRPr="000D623A" w:rsidRDefault="00541C4B" w:rsidP="00541C4B">
            <w:pPr>
              <w:spacing w:line="320" w:lineRule="exact"/>
              <w:ind w:left="-57"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A32F4" w14:textId="77777777" w:rsidR="00A713E8" w:rsidRPr="000D623A" w:rsidRDefault="00A713E8" w:rsidP="00C2344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E17862" w14:textId="6BF2E284" w:rsidR="00A713E8" w:rsidRPr="000D623A" w:rsidRDefault="00A713E8" w:rsidP="00C23441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(2,84</w:t>
            </w:r>
            <w:r w:rsidR="00874925">
              <w:rPr>
                <w:rFonts w:ascii="Angsana New" w:hAnsi="Angsana New"/>
                <w:sz w:val="26"/>
                <w:szCs w:val="26"/>
              </w:rPr>
              <w:t>4</w:t>
            </w:r>
            <w:r w:rsidRPr="000D623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414DA" w14:textId="77777777" w:rsidR="00A713E8" w:rsidRPr="000D623A" w:rsidRDefault="00A713E8" w:rsidP="00C2344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C30D372" w14:textId="668C4C38" w:rsidR="00A713E8" w:rsidRPr="000D623A" w:rsidRDefault="00A713E8" w:rsidP="00541C4B">
            <w:pPr>
              <w:spacing w:line="320" w:lineRule="exact"/>
              <w:ind w:left="-57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CBE1D" w14:textId="77777777" w:rsidR="00A713E8" w:rsidRPr="000D623A" w:rsidRDefault="00A713E8" w:rsidP="00C2344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786488E" w14:textId="4DBEF617" w:rsidR="00A713E8" w:rsidRPr="000D623A" w:rsidRDefault="00A713E8" w:rsidP="00C2344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(2,844)</w:t>
            </w:r>
          </w:p>
        </w:tc>
      </w:tr>
      <w:tr w:rsidR="00A713E8" w:rsidRPr="000D623A" w14:paraId="11034763" w14:textId="77777777" w:rsidTr="000D4E3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1E881" w14:textId="77777777" w:rsidR="00A713E8" w:rsidRPr="000D623A" w:rsidRDefault="00A713E8" w:rsidP="000D4E3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5A16B29" w14:textId="3DB63FDB" w:rsidR="00A713E8" w:rsidRPr="000D623A" w:rsidRDefault="00541C4B" w:rsidP="00C2344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12,965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8FCFA" w14:textId="77777777" w:rsidR="00A713E8" w:rsidRPr="000D623A" w:rsidRDefault="00A713E8" w:rsidP="00C2344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2DF10B" w14:textId="22433B60" w:rsidR="00A713E8" w:rsidRPr="000D623A" w:rsidRDefault="00A713E8" w:rsidP="00C23441">
            <w:pPr>
              <w:spacing w:line="320" w:lineRule="exact"/>
              <w:ind w:left="-5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12,326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4EDF7" w14:textId="77777777" w:rsidR="00A713E8" w:rsidRPr="000D623A" w:rsidRDefault="00A713E8" w:rsidP="00C2344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3A9F4B3" w14:textId="7F806D5E" w:rsidR="00A713E8" w:rsidRPr="000D623A" w:rsidRDefault="00A713E8" w:rsidP="00C2344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9,267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D33F2" w14:textId="77777777" w:rsidR="00A713E8" w:rsidRPr="000D623A" w:rsidRDefault="00A713E8" w:rsidP="00C2344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D5E983D" w14:textId="213D940A" w:rsidR="00A713E8" w:rsidRPr="000D623A" w:rsidRDefault="00A713E8" w:rsidP="00C2344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10,068</w:t>
            </w:r>
          </w:p>
        </w:tc>
      </w:tr>
    </w:tbl>
    <w:p w14:paraId="7E14524E" w14:textId="6CA67118" w:rsidR="00336FAC" w:rsidRPr="000D623A" w:rsidRDefault="00336FAC" w:rsidP="00C75C8F">
      <w:pPr>
        <w:tabs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B4B3EE8" w14:textId="77777777" w:rsidR="0039481B" w:rsidRPr="000D623A" w:rsidRDefault="0039481B" w:rsidP="00C12F9D">
      <w:pPr>
        <w:tabs>
          <w:tab w:val="left" w:pos="284"/>
          <w:tab w:val="left" w:pos="851"/>
        </w:tabs>
        <w:spacing w:line="40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CC6387E" w14:textId="11B5174A" w:rsidR="00C75C8F" w:rsidRPr="000D623A" w:rsidRDefault="00C75C8F" w:rsidP="00187D91">
      <w:pPr>
        <w:tabs>
          <w:tab w:val="left" w:pos="284"/>
          <w:tab w:val="left" w:pos="851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</w:rPr>
        <w:lastRenderedPageBreak/>
        <w:t>7.</w:t>
      </w:r>
      <w:r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D623A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ลูกหนี้ตามสัญญาเช่าเงินทุน</w:t>
      </w:r>
    </w:p>
    <w:p w14:paraId="5B723DB9" w14:textId="47E080FF" w:rsidR="00C75C8F" w:rsidRPr="000D623A" w:rsidRDefault="00C75C8F" w:rsidP="00187D91">
      <w:pPr>
        <w:tabs>
          <w:tab w:val="left" w:pos="284"/>
          <w:tab w:val="left" w:pos="851"/>
        </w:tabs>
        <w:spacing w:line="360" w:lineRule="exact"/>
        <w:ind w:left="284" w:firstLine="567"/>
        <w:rPr>
          <w:rFonts w:asciiTheme="majorBidi" w:hAnsi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  <w:cs/>
        </w:rPr>
        <w:t>บัญชีนี้ประกอบด้ว</w:t>
      </w:r>
      <w:r w:rsidRPr="000D623A">
        <w:rPr>
          <w:rFonts w:asciiTheme="majorBidi" w:hAnsiTheme="majorBidi"/>
          <w:sz w:val="32"/>
          <w:szCs w:val="32"/>
          <w:cs/>
        </w:rPr>
        <w:t>ย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03"/>
        <w:gridCol w:w="1587"/>
        <w:gridCol w:w="134"/>
        <w:gridCol w:w="1590"/>
      </w:tblGrid>
      <w:tr w:rsidR="00FC3418" w:rsidRPr="000D623A" w14:paraId="38DF9A74" w14:textId="77777777" w:rsidTr="00874925">
        <w:tc>
          <w:tcPr>
            <w:tcW w:w="5103" w:type="dxa"/>
            <w:vAlign w:val="center"/>
          </w:tcPr>
          <w:p w14:paraId="48B6B71A" w14:textId="77777777" w:rsidR="00FC3418" w:rsidRPr="000D623A" w:rsidRDefault="00FC3418" w:rsidP="00187D91">
            <w:pPr>
              <w:tabs>
                <w:tab w:val="left" w:pos="600"/>
              </w:tabs>
              <w:spacing w:line="360" w:lineRule="exact"/>
              <w:ind w:right="-10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vAlign w:val="center"/>
          </w:tcPr>
          <w:p w14:paraId="70EFC182" w14:textId="77777777" w:rsidR="00FC3418" w:rsidRPr="000D623A" w:rsidRDefault="00FC3418" w:rsidP="00187D91">
            <w:pPr>
              <w:tabs>
                <w:tab w:val="left" w:pos="6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623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FC3418" w:rsidRPr="000D623A" w14:paraId="5389199D" w14:textId="77777777" w:rsidTr="00874925">
        <w:tc>
          <w:tcPr>
            <w:tcW w:w="5103" w:type="dxa"/>
          </w:tcPr>
          <w:p w14:paraId="7535224A" w14:textId="77777777" w:rsidR="00FC3418" w:rsidRPr="000D623A" w:rsidRDefault="00FC3418" w:rsidP="00187D91">
            <w:pPr>
              <w:tabs>
                <w:tab w:val="left" w:pos="600"/>
              </w:tabs>
              <w:spacing w:line="360" w:lineRule="exact"/>
              <w:ind w:right="-10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E46F28" w14:textId="77777777" w:rsidR="00FC3418" w:rsidRPr="000D623A" w:rsidRDefault="00FC3418" w:rsidP="00187D91">
            <w:pPr>
              <w:tabs>
                <w:tab w:val="left" w:pos="6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C3418" w:rsidRPr="000D623A" w14:paraId="119A8FEB" w14:textId="77777777" w:rsidTr="000C6523">
        <w:tc>
          <w:tcPr>
            <w:tcW w:w="5103" w:type="dxa"/>
          </w:tcPr>
          <w:p w14:paraId="4DA86BD5" w14:textId="77777777" w:rsidR="00FC3418" w:rsidRPr="000D623A" w:rsidRDefault="00FC3418" w:rsidP="00187D91">
            <w:pPr>
              <w:tabs>
                <w:tab w:val="left" w:pos="600"/>
              </w:tabs>
              <w:spacing w:line="360" w:lineRule="exact"/>
              <w:ind w:right="-10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745E158" w14:textId="77777777" w:rsidR="00FC3418" w:rsidRPr="000D623A" w:rsidRDefault="00FC3418" w:rsidP="0018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47640C66" w14:textId="6EE2BDD0" w:rsidR="00FC3418" w:rsidRPr="000D623A" w:rsidRDefault="00FC3418" w:rsidP="0018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0D623A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3C8DCD" w14:textId="77777777" w:rsidR="00FC3418" w:rsidRPr="000D623A" w:rsidRDefault="00FC3418" w:rsidP="00187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0218EF22" w14:textId="77777777" w:rsidR="00FC3418" w:rsidRPr="000D623A" w:rsidRDefault="00FC3418" w:rsidP="00187D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D62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D623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0C6523" w:rsidRPr="000D623A" w14:paraId="73521E20" w14:textId="77777777" w:rsidTr="000C6523">
        <w:tc>
          <w:tcPr>
            <w:tcW w:w="5103" w:type="dxa"/>
          </w:tcPr>
          <w:p w14:paraId="6681855E" w14:textId="01E84594" w:rsidR="000C6523" w:rsidRPr="000D623A" w:rsidRDefault="000C6523" w:rsidP="00187D91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ลูกหนี้ตามสัญญาเช่าเงินทุน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vAlign w:val="center"/>
          </w:tcPr>
          <w:p w14:paraId="11E66688" w14:textId="77777777" w:rsidR="000C6523" w:rsidRPr="000D623A" w:rsidRDefault="000C6523" w:rsidP="00187D91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vAlign w:val="bottom"/>
          </w:tcPr>
          <w:p w14:paraId="4EF81ACA" w14:textId="77777777" w:rsidR="000C6523" w:rsidRPr="000D623A" w:rsidRDefault="000C6523" w:rsidP="00187D91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F2897BE" w14:textId="77777777" w:rsidR="000C6523" w:rsidRPr="000D623A" w:rsidRDefault="000C6523" w:rsidP="00187D91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C6523" w:rsidRPr="000D623A" w14:paraId="34FCBC70" w14:textId="77777777" w:rsidTr="000C6523">
        <w:tc>
          <w:tcPr>
            <w:tcW w:w="5103" w:type="dxa"/>
          </w:tcPr>
          <w:p w14:paraId="7C6E3CDB" w14:textId="3FFEA8F5" w:rsidR="000C6523" w:rsidRPr="000D623A" w:rsidRDefault="000C6523" w:rsidP="00187D91">
            <w:pPr>
              <w:tabs>
                <w:tab w:val="left" w:pos="600"/>
              </w:tabs>
              <w:spacing w:line="360" w:lineRule="exact"/>
              <w:ind w:left="170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ค่างวดที่ถึงกำหนดชำระ</w:t>
            </w:r>
          </w:p>
        </w:tc>
        <w:tc>
          <w:tcPr>
            <w:tcW w:w="1587" w:type="dxa"/>
            <w:vAlign w:val="center"/>
          </w:tcPr>
          <w:p w14:paraId="2C21A182" w14:textId="77777777" w:rsidR="000C6523" w:rsidRPr="000D623A" w:rsidRDefault="000C6523" w:rsidP="00187D91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vAlign w:val="bottom"/>
          </w:tcPr>
          <w:p w14:paraId="213DCD1F" w14:textId="77777777" w:rsidR="000C6523" w:rsidRPr="000D623A" w:rsidRDefault="000C6523" w:rsidP="00187D91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5AF2F062" w14:textId="77777777" w:rsidR="000C6523" w:rsidRPr="000D623A" w:rsidRDefault="000C6523" w:rsidP="00187D91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C3418" w:rsidRPr="000D623A" w14:paraId="422A02C5" w14:textId="77777777" w:rsidTr="000C6523">
        <w:tc>
          <w:tcPr>
            <w:tcW w:w="5103" w:type="dxa"/>
          </w:tcPr>
          <w:p w14:paraId="718FF66C" w14:textId="77777777" w:rsidR="00FC3418" w:rsidRPr="000D623A" w:rsidRDefault="00FC3418" w:rsidP="00187D91">
            <w:pPr>
              <w:tabs>
                <w:tab w:val="left" w:pos="600"/>
              </w:tabs>
              <w:spacing w:line="360" w:lineRule="exact"/>
              <w:ind w:left="340"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587" w:type="dxa"/>
            <w:vAlign w:val="center"/>
          </w:tcPr>
          <w:p w14:paraId="462415C3" w14:textId="670A6795" w:rsidR="00FC3418" w:rsidRPr="000D623A" w:rsidRDefault="008B7A32" w:rsidP="00187D91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623A">
              <w:rPr>
                <w:rFonts w:ascii="Angsana New" w:hAnsi="Angsana New"/>
                <w:sz w:val="32"/>
                <w:szCs w:val="32"/>
              </w:rPr>
              <w:t>7,961</w:t>
            </w:r>
          </w:p>
        </w:tc>
        <w:tc>
          <w:tcPr>
            <w:tcW w:w="134" w:type="dxa"/>
            <w:vAlign w:val="bottom"/>
          </w:tcPr>
          <w:p w14:paraId="7163B7A6" w14:textId="77777777" w:rsidR="00FC3418" w:rsidRPr="000D623A" w:rsidRDefault="00FC3418" w:rsidP="00187D91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9894508" w14:textId="77777777" w:rsidR="00FC3418" w:rsidRPr="000D623A" w:rsidRDefault="00FC3418" w:rsidP="00187D91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623A">
              <w:rPr>
                <w:rFonts w:ascii="Angsana New" w:hAnsi="Angsana New"/>
                <w:sz w:val="32"/>
                <w:szCs w:val="32"/>
              </w:rPr>
              <w:t>5,656</w:t>
            </w:r>
          </w:p>
        </w:tc>
      </w:tr>
      <w:tr w:rsidR="00FC3418" w:rsidRPr="000D623A" w14:paraId="6D27E84A" w14:textId="77777777" w:rsidTr="00874925">
        <w:tc>
          <w:tcPr>
            <w:tcW w:w="5103" w:type="dxa"/>
          </w:tcPr>
          <w:p w14:paraId="60B9289D" w14:textId="77777777" w:rsidR="00FC3418" w:rsidRPr="000D623A" w:rsidRDefault="00FC3418" w:rsidP="00187D91">
            <w:pPr>
              <w:tabs>
                <w:tab w:val="left" w:pos="600"/>
              </w:tabs>
              <w:spacing w:line="360" w:lineRule="exact"/>
              <w:ind w:left="340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มากกว่าหนึ่งปี แต่ไม่เกินห้าปี</w:t>
            </w:r>
          </w:p>
        </w:tc>
        <w:tc>
          <w:tcPr>
            <w:tcW w:w="1587" w:type="dxa"/>
            <w:vAlign w:val="center"/>
          </w:tcPr>
          <w:p w14:paraId="5D593F55" w14:textId="2FE89B1D" w:rsidR="00FC3418" w:rsidRPr="000D623A" w:rsidRDefault="008B7A32" w:rsidP="00187D91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623A">
              <w:rPr>
                <w:rFonts w:ascii="Angsana New" w:hAnsi="Angsana New"/>
                <w:sz w:val="32"/>
                <w:szCs w:val="32"/>
              </w:rPr>
              <w:t>29,443</w:t>
            </w:r>
          </w:p>
        </w:tc>
        <w:tc>
          <w:tcPr>
            <w:tcW w:w="134" w:type="dxa"/>
            <w:vAlign w:val="bottom"/>
          </w:tcPr>
          <w:p w14:paraId="43DF93CB" w14:textId="77777777" w:rsidR="00FC3418" w:rsidRPr="000D623A" w:rsidRDefault="00FC3418" w:rsidP="00187D91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7335AC82" w14:textId="77777777" w:rsidR="00FC3418" w:rsidRPr="000D623A" w:rsidRDefault="00FC3418" w:rsidP="00187D91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623A">
              <w:rPr>
                <w:rFonts w:ascii="Angsana New" w:hAnsi="Angsana New"/>
                <w:sz w:val="32"/>
                <w:szCs w:val="32"/>
              </w:rPr>
              <w:t>22,216</w:t>
            </w:r>
          </w:p>
        </w:tc>
      </w:tr>
      <w:tr w:rsidR="00FC3418" w:rsidRPr="000D623A" w14:paraId="32910D37" w14:textId="77777777" w:rsidTr="00874925">
        <w:trPr>
          <w:trHeight w:val="140"/>
        </w:trPr>
        <w:tc>
          <w:tcPr>
            <w:tcW w:w="5103" w:type="dxa"/>
          </w:tcPr>
          <w:p w14:paraId="2F0762D5" w14:textId="77777777" w:rsidR="00FC3418" w:rsidRPr="000D623A" w:rsidRDefault="00FC3418" w:rsidP="00187D91">
            <w:pPr>
              <w:tabs>
                <w:tab w:val="left" w:pos="600"/>
              </w:tabs>
              <w:spacing w:line="360" w:lineRule="exact"/>
              <w:ind w:left="340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มากกว่าห้าปี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center"/>
          </w:tcPr>
          <w:p w14:paraId="1CFF018E" w14:textId="4DD68A69" w:rsidR="00FC3418" w:rsidRPr="000D623A" w:rsidRDefault="008B7A32" w:rsidP="00187D91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623A">
              <w:rPr>
                <w:rFonts w:ascii="Angsana New" w:hAnsi="Angsana New"/>
                <w:sz w:val="32"/>
                <w:szCs w:val="32"/>
              </w:rPr>
              <w:t>26,427</w:t>
            </w:r>
          </w:p>
        </w:tc>
        <w:tc>
          <w:tcPr>
            <w:tcW w:w="134" w:type="dxa"/>
            <w:tcBorders>
              <w:bottom w:val="single" w:sz="6" w:space="0" w:color="auto"/>
            </w:tcBorders>
            <w:vAlign w:val="bottom"/>
          </w:tcPr>
          <w:p w14:paraId="7DEB5B0E" w14:textId="77777777" w:rsidR="00FC3418" w:rsidRPr="000D623A" w:rsidRDefault="00FC3418" w:rsidP="00187D91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49112A50" w14:textId="77777777" w:rsidR="00FC3418" w:rsidRPr="000D623A" w:rsidRDefault="00FC3418" w:rsidP="00187D91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623A">
              <w:rPr>
                <w:rFonts w:ascii="Angsana New" w:hAnsi="Angsana New"/>
                <w:sz w:val="32"/>
                <w:szCs w:val="32"/>
              </w:rPr>
              <w:t>8,762</w:t>
            </w:r>
          </w:p>
        </w:tc>
      </w:tr>
      <w:tr w:rsidR="00FC3418" w:rsidRPr="000D623A" w14:paraId="42090B38" w14:textId="77777777" w:rsidTr="00874925">
        <w:tc>
          <w:tcPr>
            <w:tcW w:w="5103" w:type="dxa"/>
          </w:tcPr>
          <w:p w14:paraId="01B4BBC5" w14:textId="77777777" w:rsidR="00FC3418" w:rsidRPr="000D623A" w:rsidRDefault="00FC3418" w:rsidP="00187D91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65B507D" w14:textId="5F6215B2" w:rsidR="00FC3418" w:rsidRPr="000D623A" w:rsidRDefault="008B7A32" w:rsidP="00187D91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623A">
              <w:rPr>
                <w:rFonts w:ascii="Angsana New" w:hAnsi="Angsana New"/>
                <w:sz w:val="32"/>
                <w:szCs w:val="32"/>
              </w:rPr>
              <w:t>63,831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82B6DB9" w14:textId="77777777" w:rsidR="00FC3418" w:rsidRPr="000D623A" w:rsidRDefault="00FC3418" w:rsidP="00187D91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351D59C1" w14:textId="77777777" w:rsidR="00FC3418" w:rsidRPr="000D623A" w:rsidRDefault="00FC3418" w:rsidP="00187D91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623A">
              <w:rPr>
                <w:rFonts w:ascii="Angsana New" w:hAnsi="Angsana New"/>
                <w:sz w:val="32"/>
                <w:szCs w:val="32"/>
              </w:rPr>
              <w:t>36,634</w:t>
            </w:r>
          </w:p>
        </w:tc>
      </w:tr>
      <w:tr w:rsidR="00730F26" w:rsidRPr="000D623A" w14:paraId="037778D1" w14:textId="77777777" w:rsidTr="00874925">
        <w:tc>
          <w:tcPr>
            <w:tcW w:w="5103" w:type="dxa"/>
          </w:tcPr>
          <w:p w14:paraId="57570E1C" w14:textId="29C5C34A" w:rsidR="00730F26" w:rsidRPr="000D623A" w:rsidRDefault="00730F26" w:rsidP="00187D91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หัก</w:t>
            </w:r>
            <w:r w:rsidRPr="000D623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41C52622" w14:textId="749175D9" w:rsidR="00730F26" w:rsidRPr="000D623A" w:rsidRDefault="008B7A32" w:rsidP="00187D91">
            <w:pPr>
              <w:spacing w:line="360" w:lineRule="exact"/>
              <w:ind w:lef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623A">
              <w:rPr>
                <w:rFonts w:ascii="Angsana New" w:hAnsi="Angsana New"/>
                <w:sz w:val="32"/>
                <w:szCs w:val="32"/>
              </w:rPr>
              <w:t>(1,014)</w:t>
            </w:r>
          </w:p>
        </w:tc>
        <w:tc>
          <w:tcPr>
            <w:tcW w:w="134" w:type="dxa"/>
            <w:vAlign w:val="bottom"/>
          </w:tcPr>
          <w:p w14:paraId="4354B7A6" w14:textId="77777777" w:rsidR="00730F26" w:rsidRPr="000D623A" w:rsidRDefault="00730F26" w:rsidP="00187D91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24163838" w14:textId="40639F62" w:rsidR="00730F26" w:rsidRPr="000D623A" w:rsidRDefault="008B7A32" w:rsidP="00187D91">
            <w:pPr>
              <w:spacing w:line="360" w:lineRule="exact"/>
              <w:ind w:left="-57"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623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30F26" w:rsidRPr="000D623A" w14:paraId="06627745" w14:textId="77777777" w:rsidTr="00874925">
        <w:tc>
          <w:tcPr>
            <w:tcW w:w="5103" w:type="dxa"/>
          </w:tcPr>
          <w:p w14:paraId="0BB80F32" w14:textId="5045E444" w:rsidR="00730F26" w:rsidRPr="000D623A" w:rsidRDefault="00730F26" w:rsidP="00187D91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ลูกหนี้ตามสัญญาเช่าเงินทุน-สุทธิ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F2BA64A" w14:textId="44A3E1C2" w:rsidR="00730F26" w:rsidRPr="000D623A" w:rsidRDefault="008B7A32" w:rsidP="00187D91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623A">
              <w:rPr>
                <w:rFonts w:ascii="Angsana New" w:hAnsi="Angsana New"/>
                <w:sz w:val="32"/>
                <w:szCs w:val="32"/>
              </w:rPr>
              <w:t>62,817</w:t>
            </w:r>
          </w:p>
        </w:tc>
        <w:tc>
          <w:tcPr>
            <w:tcW w:w="134" w:type="dxa"/>
            <w:vAlign w:val="bottom"/>
          </w:tcPr>
          <w:p w14:paraId="38973668" w14:textId="77777777" w:rsidR="00730F26" w:rsidRPr="000D623A" w:rsidRDefault="00730F26" w:rsidP="00187D91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1C0EFF3D" w14:textId="79B47E56" w:rsidR="00730F26" w:rsidRPr="000D623A" w:rsidRDefault="008B7A32" w:rsidP="00187D91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623A">
              <w:rPr>
                <w:rFonts w:ascii="Angsana New" w:hAnsi="Angsana New"/>
                <w:sz w:val="32"/>
                <w:szCs w:val="32"/>
              </w:rPr>
              <w:t>36,634</w:t>
            </w:r>
          </w:p>
        </w:tc>
      </w:tr>
    </w:tbl>
    <w:p w14:paraId="7B0C9378" w14:textId="77777777" w:rsidR="008E2433" w:rsidRDefault="008E2433" w:rsidP="008E2433">
      <w:pPr>
        <w:tabs>
          <w:tab w:val="clear" w:pos="227"/>
        </w:tabs>
        <w:spacing w:line="240" w:lineRule="exact"/>
        <w:ind w:left="284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</w:p>
    <w:p w14:paraId="19EE5073" w14:textId="2F0490F1" w:rsidR="00FC3418" w:rsidRPr="000D623A" w:rsidRDefault="008E2433" w:rsidP="008E2433">
      <w:pPr>
        <w:tabs>
          <w:tab w:val="clear" w:pos="227"/>
        </w:tabs>
        <w:spacing w:line="360" w:lineRule="exact"/>
        <w:ind w:left="284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8E2433">
        <w:rPr>
          <w:rFonts w:ascii="Angsana New" w:eastAsia="Arial Unicode MS" w:hAnsi="Angsana New"/>
          <w:spacing w:val="-4"/>
          <w:sz w:val="32"/>
          <w:szCs w:val="32"/>
          <w:cs/>
        </w:rPr>
        <w:t>ลูกหนี้ตามสัญญาเช่าเงินทุน</w:t>
      </w:r>
      <w:r w:rsidR="00D810D3">
        <w:rPr>
          <w:rFonts w:ascii="Angsana New" w:eastAsia="Arial Unicode MS" w:hAnsi="Angsana New" w:hint="cs"/>
          <w:spacing w:val="-4"/>
          <w:sz w:val="32"/>
          <w:szCs w:val="32"/>
          <w:cs/>
        </w:rPr>
        <w:t>ถือ</w:t>
      </w:r>
      <w:r w:rsidRPr="008E2433">
        <w:rPr>
          <w:rFonts w:ascii="Angsana New" w:eastAsia="Arial Unicode MS" w:hAnsi="Angsana New"/>
          <w:spacing w:val="-4"/>
          <w:sz w:val="32"/>
          <w:szCs w:val="32"/>
          <w:cs/>
        </w:rPr>
        <w:t>เป็นสัญญา</w:t>
      </w:r>
      <w:r w:rsidR="00D810D3">
        <w:rPr>
          <w:rFonts w:ascii="Angsana New" w:eastAsia="Arial Unicode MS" w:hAnsi="Angsana New" w:hint="cs"/>
          <w:spacing w:val="-4"/>
          <w:sz w:val="32"/>
          <w:szCs w:val="32"/>
          <w:cs/>
        </w:rPr>
        <w:t>เช่าระยะยาวจากสัญญา</w:t>
      </w:r>
      <w:r w:rsidRPr="008E2433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ซื้อขายไฟฟ้าจากพลังงานแสงอาทิตย์ </w:t>
      </w:r>
      <w:r>
        <w:rPr>
          <w:rFonts w:ascii="Angsana New" w:eastAsia="Arial Unicode MS" w:hAnsi="Angsana New" w:hint="cs"/>
          <w:spacing w:val="-4"/>
          <w:sz w:val="32"/>
          <w:szCs w:val="32"/>
          <w:cs/>
        </w:rPr>
        <w:t>(</w:t>
      </w:r>
      <w:r w:rsidRPr="008E2433">
        <w:rPr>
          <w:rFonts w:ascii="Angsana New" w:eastAsia="Arial Unicode MS" w:hAnsi="Angsana New"/>
          <w:spacing w:val="-4"/>
          <w:sz w:val="32"/>
          <w:szCs w:val="32"/>
          <w:cs/>
        </w:rPr>
        <w:t>โซลา</w:t>
      </w:r>
      <w:r w:rsidR="009250C3">
        <w:rPr>
          <w:rFonts w:ascii="Angsana New" w:eastAsia="Arial Unicode MS" w:hAnsi="Angsana New" w:hint="cs"/>
          <w:spacing w:val="-4"/>
          <w:sz w:val="32"/>
          <w:szCs w:val="32"/>
          <w:cs/>
        </w:rPr>
        <w:t>ร์</w:t>
      </w:r>
      <w:r w:rsidRPr="008E2433">
        <w:rPr>
          <w:rFonts w:ascii="Angsana New" w:eastAsia="Arial Unicode MS" w:hAnsi="Angsana New"/>
          <w:spacing w:val="-4"/>
          <w:sz w:val="32"/>
          <w:szCs w:val="32"/>
          <w:cs/>
        </w:rPr>
        <w:t>เซลล์</w:t>
      </w:r>
      <w:r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) </w:t>
      </w:r>
      <w:r w:rsidR="00D810D3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โดยมีกำหนดการผ่อนชำระรายงวดเดือนตามค่าการใช้ไฟฟ้า </w:t>
      </w:r>
      <w:r w:rsidRPr="008E2433">
        <w:rPr>
          <w:rFonts w:ascii="Angsana New" w:eastAsia="Arial Unicode MS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839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94"/>
        <w:gridCol w:w="141"/>
        <w:gridCol w:w="1644"/>
        <w:gridCol w:w="143"/>
        <w:gridCol w:w="1644"/>
        <w:gridCol w:w="145"/>
        <w:gridCol w:w="1871"/>
        <w:gridCol w:w="142"/>
        <w:gridCol w:w="1868"/>
      </w:tblGrid>
      <w:tr w:rsidR="008867E1" w:rsidRPr="008E2433" w14:paraId="68474F45" w14:textId="77777777" w:rsidTr="00FA1E02">
        <w:tc>
          <w:tcPr>
            <w:tcW w:w="794" w:type="dxa"/>
            <w:vAlign w:val="bottom"/>
          </w:tcPr>
          <w:p w14:paraId="7CBD9E8B" w14:textId="2BE07CC8" w:rsidR="008867E1" w:rsidRPr="008E2433" w:rsidRDefault="008867E1" w:rsidP="008E2433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E25E965" w14:textId="77777777" w:rsidR="008867E1" w:rsidRPr="008E2433" w:rsidRDefault="008867E1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31" w:type="dxa"/>
            <w:gridSpan w:val="3"/>
            <w:tcBorders>
              <w:bottom w:val="single" w:sz="6" w:space="0" w:color="auto"/>
            </w:tcBorders>
            <w:vAlign w:val="bottom"/>
          </w:tcPr>
          <w:p w14:paraId="213078D0" w14:textId="0C17A970" w:rsidR="008867E1" w:rsidRPr="008E2433" w:rsidRDefault="008867E1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243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จำนวนเงินตามสัญญา</w:t>
            </w:r>
            <w:r w:rsidRPr="008E24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E2433">
              <w:rPr>
                <w:rFonts w:asciiTheme="majorBidi" w:hAnsiTheme="majorBidi" w:cstheme="majorBidi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45" w:type="dxa"/>
            <w:vAlign w:val="bottom"/>
          </w:tcPr>
          <w:p w14:paraId="5B97934A" w14:textId="77777777" w:rsidR="008867E1" w:rsidRPr="008E2433" w:rsidRDefault="008867E1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14:paraId="60FA528D" w14:textId="4D8B86F9" w:rsidR="008867E1" w:rsidRPr="008E2433" w:rsidRDefault="008867E1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E3DCECD" w14:textId="77777777" w:rsidR="008867E1" w:rsidRPr="008E2433" w:rsidRDefault="008867E1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8" w:type="dxa"/>
            <w:vAlign w:val="bottom"/>
          </w:tcPr>
          <w:p w14:paraId="6582DC38" w14:textId="272B91F7" w:rsidR="008867E1" w:rsidRPr="008E2433" w:rsidRDefault="008867E1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67E1" w:rsidRPr="008E2433" w14:paraId="1D7B8529" w14:textId="77777777" w:rsidTr="00FA1E02"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12B8FEBC" w14:textId="1425002F" w:rsidR="008867E1" w:rsidRPr="008E2433" w:rsidRDefault="008867E1" w:rsidP="00A475D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2433"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</w:p>
        </w:tc>
        <w:tc>
          <w:tcPr>
            <w:tcW w:w="141" w:type="dxa"/>
            <w:vAlign w:val="bottom"/>
          </w:tcPr>
          <w:p w14:paraId="28BDF6B4" w14:textId="77777777" w:rsidR="008867E1" w:rsidRPr="008E2433" w:rsidRDefault="008867E1" w:rsidP="00A475D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2B1F80F" w14:textId="77777777" w:rsidR="008867E1" w:rsidRPr="008E2433" w:rsidRDefault="008867E1" w:rsidP="00A475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24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E2433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5E111EA7" w14:textId="10863929" w:rsidR="008867E1" w:rsidRPr="008E2433" w:rsidRDefault="008867E1" w:rsidP="00A475D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4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E243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3" w:type="dxa"/>
            <w:tcBorders>
              <w:top w:val="single" w:sz="6" w:space="0" w:color="auto"/>
            </w:tcBorders>
            <w:vAlign w:val="bottom"/>
          </w:tcPr>
          <w:p w14:paraId="51D1DAE3" w14:textId="77777777" w:rsidR="008867E1" w:rsidRPr="008E2433" w:rsidRDefault="008867E1" w:rsidP="00A475D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4BD4F50" w14:textId="77777777" w:rsidR="00D810D3" w:rsidRDefault="008867E1" w:rsidP="00A475D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24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E243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14:paraId="7AC717B8" w14:textId="5D3927EB" w:rsidR="008867E1" w:rsidRPr="008E2433" w:rsidRDefault="008867E1" w:rsidP="00A475D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43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E243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" w:type="dxa"/>
            <w:vAlign w:val="bottom"/>
          </w:tcPr>
          <w:p w14:paraId="42E5E534" w14:textId="77777777" w:rsidR="008867E1" w:rsidRPr="008E2433" w:rsidRDefault="008867E1" w:rsidP="00A475D4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A4548D" w14:textId="77777777" w:rsidR="008867E1" w:rsidRPr="008E2433" w:rsidRDefault="008867E1" w:rsidP="00A47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243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ระยะเวลาผ่อนชำระ</w:t>
            </w:r>
          </w:p>
          <w:p w14:paraId="0896E35F" w14:textId="644C794A" w:rsidR="008867E1" w:rsidRPr="008E2433" w:rsidRDefault="008867E1" w:rsidP="00A475D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433">
              <w:rPr>
                <w:rFonts w:asciiTheme="majorBidi" w:hAnsiTheme="majorBidi" w:cstheme="majorBidi" w:hint="cs"/>
                <w:sz w:val="28"/>
                <w:szCs w:val="28"/>
                <w:cs/>
              </w:rPr>
              <w:t>(เดือน)</w:t>
            </w:r>
          </w:p>
        </w:tc>
        <w:tc>
          <w:tcPr>
            <w:tcW w:w="142" w:type="dxa"/>
            <w:vAlign w:val="bottom"/>
          </w:tcPr>
          <w:p w14:paraId="1F9D6112" w14:textId="77777777" w:rsidR="008867E1" w:rsidRPr="008E2433" w:rsidRDefault="008867E1" w:rsidP="00A475D4">
            <w:pPr>
              <w:tabs>
                <w:tab w:val="clear" w:pos="907"/>
                <w:tab w:val="left" w:pos="0"/>
                <w:tab w:val="decimal" w:pos="88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5FE26F2" w14:textId="77777777" w:rsidR="00A475D4" w:rsidRDefault="008867E1" w:rsidP="00A475D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2433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</w:t>
            </w:r>
          </w:p>
          <w:p w14:paraId="73A1B3CC" w14:textId="05465381" w:rsidR="008867E1" w:rsidRPr="008E2433" w:rsidRDefault="008867E1" w:rsidP="00A475D4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43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ร้อยละต่อปี</w:t>
            </w:r>
          </w:p>
        </w:tc>
      </w:tr>
      <w:tr w:rsidR="008867E1" w:rsidRPr="008E2433" w14:paraId="38407461" w14:textId="77777777" w:rsidTr="008867E1">
        <w:tc>
          <w:tcPr>
            <w:tcW w:w="794" w:type="dxa"/>
            <w:tcBorders>
              <w:top w:val="single" w:sz="6" w:space="0" w:color="auto"/>
            </w:tcBorders>
          </w:tcPr>
          <w:p w14:paraId="26B026AD" w14:textId="29D3F98E" w:rsidR="008867E1" w:rsidRPr="008E2433" w:rsidRDefault="008867E1" w:rsidP="008E2433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43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" w:type="dxa"/>
          </w:tcPr>
          <w:p w14:paraId="24E055EC" w14:textId="77777777" w:rsidR="008867E1" w:rsidRPr="008E2433" w:rsidRDefault="008867E1" w:rsidP="008E2433">
            <w:pPr>
              <w:tabs>
                <w:tab w:val="left" w:pos="328"/>
                <w:tab w:val="left" w:pos="516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  <w:shd w:val="clear" w:color="auto" w:fill="auto"/>
          </w:tcPr>
          <w:p w14:paraId="4EC877D7" w14:textId="28793481" w:rsidR="008867E1" w:rsidRPr="008E2433" w:rsidRDefault="008867E1" w:rsidP="008E2433">
            <w:pPr>
              <w:tabs>
                <w:tab w:val="left" w:pos="328"/>
                <w:tab w:val="left" w:pos="516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2433">
              <w:rPr>
                <w:rFonts w:ascii="Angsana New" w:hAnsi="Angsana New"/>
                <w:sz w:val="28"/>
                <w:szCs w:val="28"/>
              </w:rPr>
              <w:t>38.16</w:t>
            </w:r>
          </w:p>
        </w:tc>
        <w:tc>
          <w:tcPr>
            <w:tcW w:w="143" w:type="dxa"/>
          </w:tcPr>
          <w:p w14:paraId="7BAA4765" w14:textId="77777777" w:rsidR="008867E1" w:rsidRPr="008E2433" w:rsidRDefault="008867E1" w:rsidP="008E2433">
            <w:pPr>
              <w:tabs>
                <w:tab w:val="left" w:pos="328"/>
                <w:tab w:val="left" w:pos="516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  <w:shd w:val="clear" w:color="auto" w:fill="auto"/>
          </w:tcPr>
          <w:p w14:paraId="4E81FB28" w14:textId="547AB01D" w:rsidR="008867E1" w:rsidRPr="008E2433" w:rsidRDefault="008867E1" w:rsidP="008E24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2433">
              <w:rPr>
                <w:rFonts w:ascii="Angsana New" w:hAnsi="Angsana New"/>
                <w:sz w:val="28"/>
                <w:szCs w:val="28"/>
              </w:rPr>
              <w:t>38.16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6B8D04F8" w14:textId="77777777" w:rsidR="008867E1" w:rsidRPr="008E2433" w:rsidRDefault="008867E1" w:rsidP="008E243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</w:tcBorders>
            <w:shd w:val="clear" w:color="auto" w:fill="auto"/>
          </w:tcPr>
          <w:p w14:paraId="1C049D53" w14:textId="34A61E96" w:rsidR="008867E1" w:rsidRPr="008E2433" w:rsidRDefault="008867E1" w:rsidP="00714C4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433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42" w:type="dxa"/>
          </w:tcPr>
          <w:p w14:paraId="78143D1C" w14:textId="77777777" w:rsidR="008867E1" w:rsidRPr="008E2433" w:rsidRDefault="008867E1" w:rsidP="00714C48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6" w:space="0" w:color="auto"/>
            </w:tcBorders>
            <w:shd w:val="clear" w:color="auto" w:fill="auto"/>
          </w:tcPr>
          <w:p w14:paraId="3B7951B6" w14:textId="3669DBEA" w:rsidR="008867E1" w:rsidRPr="008E2433" w:rsidRDefault="008867E1" w:rsidP="00714C4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433">
              <w:rPr>
                <w:rFonts w:ascii="Angsana New" w:hAnsi="Angsana New"/>
                <w:sz w:val="28"/>
                <w:szCs w:val="28"/>
              </w:rPr>
              <w:t>4.50</w:t>
            </w:r>
          </w:p>
        </w:tc>
      </w:tr>
      <w:tr w:rsidR="008867E1" w:rsidRPr="008E2433" w14:paraId="0389CB0F" w14:textId="77777777" w:rsidTr="008867E1">
        <w:tc>
          <w:tcPr>
            <w:tcW w:w="794" w:type="dxa"/>
          </w:tcPr>
          <w:p w14:paraId="3EAF6A51" w14:textId="583FC1BC" w:rsidR="008867E1" w:rsidRPr="008E2433" w:rsidRDefault="008867E1" w:rsidP="008E2433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43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" w:type="dxa"/>
          </w:tcPr>
          <w:p w14:paraId="6A8E79A5" w14:textId="6B0F7FE2" w:rsidR="008867E1" w:rsidRPr="008E2433" w:rsidRDefault="008867E1" w:rsidP="008E2433">
            <w:pPr>
              <w:tabs>
                <w:tab w:val="left" w:pos="328"/>
                <w:tab w:val="left" w:pos="516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</w:tcPr>
          <w:p w14:paraId="76DD8F12" w14:textId="0BC9BFD4" w:rsidR="008867E1" w:rsidRPr="008E2433" w:rsidRDefault="008867E1" w:rsidP="008E2433">
            <w:pPr>
              <w:tabs>
                <w:tab w:val="left" w:pos="328"/>
                <w:tab w:val="left" w:pos="516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2433">
              <w:rPr>
                <w:rFonts w:ascii="Angsana New" w:hAnsi="Angsana New"/>
                <w:sz w:val="28"/>
                <w:szCs w:val="28"/>
              </w:rPr>
              <w:t>32.57</w:t>
            </w:r>
          </w:p>
        </w:tc>
        <w:tc>
          <w:tcPr>
            <w:tcW w:w="143" w:type="dxa"/>
          </w:tcPr>
          <w:p w14:paraId="2CC6A777" w14:textId="77777777" w:rsidR="008867E1" w:rsidRPr="008E2433" w:rsidRDefault="008867E1" w:rsidP="008E2433">
            <w:pPr>
              <w:tabs>
                <w:tab w:val="left" w:pos="328"/>
                <w:tab w:val="left" w:pos="516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</w:tcPr>
          <w:p w14:paraId="5C1358DF" w14:textId="55D0E12F" w:rsidR="008867E1" w:rsidRPr="008E2433" w:rsidRDefault="008867E1" w:rsidP="008E24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4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24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6D453847" w14:textId="77777777" w:rsidR="008867E1" w:rsidRPr="008E2433" w:rsidRDefault="008867E1" w:rsidP="008E2433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138CF0C2" w14:textId="7A3DC478" w:rsidR="008867E1" w:rsidRPr="008E2433" w:rsidRDefault="008867E1" w:rsidP="00714C4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433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142" w:type="dxa"/>
          </w:tcPr>
          <w:p w14:paraId="20FD0AC9" w14:textId="77777777" w:rsidR="008867E1" w:rsidRPr="008E2433" w:rsidRDefault="008867E1" w:rsidP="00714C48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8" w:type="dxa"/>
            <w:shd w:val="clear" w:color="auto" w:fill="auto"/>
          </w:tcPr>
          <w:p w14:paraId="26937F5D" w14:textId="7BBBD0C9" w:rsidR="008867E1" w:rsidRPr="008E2433" w:rsidRDefault="008867E1" w:rsidP="00714C4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433">
              <w:rPr>
                <w:rFonts w:ascii="Angsana New" w:hAnsi="Angsana New"/>
                <w:sz w:val="28"/>
                <w:szCs w:val="28"/>
              </w:rPr>
              <w:t>2.81</w:t>
            </w:r>
          </w:p>
        </w:tc>
      </w:tr>
    </w:tbl>
    <w:p w14:paraId="32ACE628" w14:textId="77777777" w:rsidR="0039481B" w:rsidRPr="000D623A" w:rsidRDefault="0039481B" w:rsidP="008E2433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01A799EB" w14:textId="3C87179B" w:rsidR="005A40FD" w:rsidRPr="000D623A" w:rsidRDefault="002E28A2" w:rsidP="008E2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 w:cstheme="majorBidi" w:hint="cs"/>
          <w:b/>
          <w:bCs/>
          <w:sz w:val="32"/>
          <w:szCs w:val="32"/>
        </w:rPr>
        <w:t>8</w:t>
      </w:r>
      <w:r w:rsidR="005A40FD" w:rsidRPr="000D623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40FD"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40FD" w:rsidRPr="000D623A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  <w:r w:rsidR="005A40FD" w:rsidRPr="000D623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5C88CE3" w14:textId="77777777" w:rsidR="005A40FD" w:rsidRPr="000D623A" w:rsidRDefault="005A40FD" w:rsidP="008E2433">
      <w:pPr>
        <w:tabs>
          <w:tab w:val="clear" w:pos="227"/>
          <w:tab w:val="clear" w:pos="454"/>
          <w:tab w:val="clear" w:pos="680"/>
          <w:tab w:val="left" w:pos="284"/>
        </w:tabs>
        <w:spacing w:line="360" w:lineRule="exact"/>
        <w:ind w:firstLine="851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0D623A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275"/>
        <w:gridCol w:w="143"/>
        <w:gridCol w:w="1275"/>
        <w:gridCol w:w="145"/>
        <w:gridCol w:w="1275"/>
        <w:gridCol w:w="142"/>
        <w:gridCol w:w="1275"/>
      </w:tblGrid>
      <w:tr w:rsidR="00E11D0D" w:rsidRPr="000D623A" w14:paraId="326C024F" w14:textId="77777777" w:rsidTr="00AD61B4">
        <w:tc>
          <w:tcPr>
            <w:tcW w:w="2891" w:type="dxa"/>
          </w:tcPr>
          <w:p w14:paraId="49D1A301" w14:textId="77777777" w:rsidR="005A40FD" w:rsidRPr="000D623A" w:rsidRDefault="005A40FD" w:rsidP="008E2433">
            <w:pPr>
              <w:tabs>
                <w:tab w:val="left" w:pos="540"/>
              </w:tabs>
              <w:spacing w:line="28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0A6727BC" w14:textId="77777777" w:rsidR="005A40FD" w:rsidRPr="000D623A" w:rsidRDefault="005A40FD" w:rsidP="008E2433">
            <w:pPr>
              <w:tabs>
                <w:tab w:val="left" w:pos="1152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E11D0D" w:rsidRPr="000D623A" w14:paraId="06BEADD5" w14:textId="77777777" w:rsidTr="00AD61B4">
        <w:tc>
          <w:tcPr>
            <w:tcW w:w="2891" w:type="dxa"/>
          </w:tcPr>
          <w:p w14:paraId="74A14E36" w14:textId="77777777" w:rsidR="005A40FD" w:rsidRPr="000D623A" w:rsidRDefault="005A40FD" w:rsidP="008E2433">
            <w:pPr>
              <w:tabs>
                <w:tab w:val="left" w:pos="540"/>
              </w:tabs>
              <w:spacing w:line="280" w:lineRule="exact"/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4272B0" w14:textId="77777777" w:rsidR="005A40FD" w:rsidRPr="000D623A" w:rsidRDefault="005A40FD" w:rsidP="008E2433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" w:type="dxa"/>
          </w:tcPr>
          <w:p w14:paraId="6F36BA8D" w14:textId="77777777" w:rsidR="005A40FD" w:rsidRPr="000D623A" w:rsidRDefault="005A40FD" w:rsidP="008E2433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9FB3BA" w14:textId="77777777" w:rsidR="005A40FD" w:rsidRPr="000D623A" w:rsidRDefault="005A40FD" w:rsidP="008E2433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440C" w:rsidRPr="000D623A" w14:paraId="644BEE36" w14:textId="77777777" w:rsidTr="008F14B3">
        <w:tc>
          <w:tcPr>
            <w:tcW w:w="2891" w:type="dxa"/>
          </w:tcPr>
          <w:p w14:paraId="5C1F6DE3" w14:textId="77777777" w:rsidR="006C5753" w:rsidRPr="000D623A" w:rsidRDefault="006C5753" w:rsidP="008E2433">
            <w:pPr>
              <w:tabs>
                <w:tab w:val="left" w:pos="540"/>
              </w:tabs>
              <w:spacing w:line="28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CC78F6E" w14:textId="77777777" w:rsidR="006C5753" w:rsidRPr="000D623A" w:rsidRDefault="006C5753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4ED6535D" w14:textId="77777777" w:rsidR="006C5753" w:rsidRPr="000D623A" w:rsidRDefault="006C5753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F48FFEA" w14:textId="77777777" w:rsidR="006C5753" w:rsidRPr="000D623A" w:rsidRDefault="006C5753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E8E6169" w14:textId="77777777" w:rsidR="006C5753" w:rsidRPr="000D623A" w:rsidRDefault="006C5753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5" w:type="dxa"/>
          </w:tcPr>
          <w:p w14:paraId="373BFC32" w14:textId="77777777" w:rsidR="006C5753" w:rsidRPr="000D623A" w:rsidRDefault="006C5753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346D82B" w14:textId="77777777" w:rsidR="006C5753" w:rsidRPr="000D623A" w:rsidRDefault="006C5753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FDFA079" w14:textId="77777777" w:rsidR="006C5753" w:rsidRPr="000D623A" w:rsidRDefault="006C5753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11BF3EF" w14:textId="77777777" w:rsidR="006C5753" w:rsidRPr="000D623A" w:rsidRDefault="006C5753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869F796" w14:textId="77777777" w:rsidR="006C5753" w:rsidRPr="000D623A" w:rsidRDefault="006C5753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B55E80" w:rsidRPr="000D623A" w14:paraId="0D10C4DD" w14:textId="77777777" w:rsidTr="00AD61B4">
        <w:tc>
          <w:tcPr>
            <w:tcW w:w="2891" w:type="dxa"/>
          </w:tcPr>
          <w:p w14:paraId="4FFE7AB6" w14:textId="77777777" w:rsidR="00B55E80" w:rsidRPr="000D623A" w:rsidRDefault="00B55E80" w:rsidP="008E2433">
            <w:pPr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0B683F0" w14:textId="26E5E83C" w:rsidR="00B55E80" w:rsidRPr="000D623A" w:rsidRDefault="006A12D6" w:rsidP="008E2433">
            <w:pPr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321,867</w:t>
            </w:r>
          </w:p>
        </w:tc>
        <w:tc>
          <w:tcPr>
            <w:tcW w:w="143" w:type="dxa"/>
          </w:tcPr>
          <w:p w14:paraId="24F076A4" w14:textId="77777777" w:rsidR="00B55E80" w:rsidRPr="000D623A" w:rsidRDefault="00B55E80" w:rsidP="008E2433">
            <w:pPr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38042D26" w14:textId="77777777" w:rsidR="00B55E80" w:rsidRPr="000D623A" w:rsidRDefault="00B55E80" w:rsidP="008E24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380,486</w:t>
            </w:r>
          </w:p>
        </w:tc>
        <w:tc>
          <w:tcPr>
            <w:tcW w:w="145" w:type="dxa"/>
          </w:tcPr>
          <w:p w14:paraId="1344CDCB" w14:textId="77777777" w:rsidR="00B55E80" w:rsidRPr="000D623A" w:rsidRDefault="00B55E80" w:rsidP="008E243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197A70F" w14:textId="77777777" w:rsidR="00B55E80" w:rsidRPr="000D623A" w:rsidRDefault="00B55E80" w:rsidP="008E24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 xml:space="preserve"> 314,583 </w:t>
            </w:r>
          </w:p>
        </w:tc>
        <w:tc>
          <w:tcPr>
            <w:tcW w:w="142" w:type="dxa"/>
          </w:tcPr>
          <w:p w14:paraId="41F0BAC6" w14:textId="77777777" w:rsidR="00B55E80" w:rsidRPr="000D623A" w:rsidRDefault="00B55E80" w:rsidP="008E243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B3A0CFB" w14:textId="77777777" w:rsidR="00B55E80" w:rsidRPr="000D623A" w:rsidRDefault="00B55E80" w:rsidP="008E24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 xml:space="preserve"> 369,200 </w:t>
            </w:r>
          </w:p>
        </w:tc>
      </w:tr>
      <w:tr w:rsidR="00B55E80" w:rsidRPr="000D623A" w14:paraId="33A12701" w14:textId="77777777" w:rsidTr="00AD61B4">
        <w:tc>
          <w:tcPr>
            <w:tcW w:w="2891" w:type="dxa"/>
          </w:tcPr>
          <w:p w14:paraId="575D174B" w14:textId="77777777" w:rsidR="00B55E80" w:rsidRPr="000D623A" w:rsidRDefault="00B55E80" w:rsidP="008E2433">
            <w:pPr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75" w:type="dxa"/>
            <w:shd w:val="clear" w:color="auto" w:fill="auto"/>
          </w:tcPr>
          <w:p w14:paraId="29537D40" w14:textId="7CF587A8" w:rsidR="00B55E80" w:rsidRPr="000D623A" w:rsidRDefault="006A12D6" w:rsidP="008E2433">
            <w:pPr>
              <w:tabs>
                <w:tab w:val="left" w:pos="328"/>
                <w:tab w:val="left" w:pos="516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77,300</w:t>
            </w:r>
          </w:p>
        </w:tc>
        <w:tc>
          <w:tcPr>
            <w:tcW w:w="143" w:type="dxa"/>
          </w:tcPr>
          <w:p w14:paraId="02F8D466" w14:textId="77777777" w:rsidR="00B55E80" w:rsidRPr="000D623A" w:rsidRDefault="00B55E80" w:rsidP="008E2433">
            <w:pPr>
              <w:tabs>
                <w:tab w:val="left" w:pos="328"/>
                <w:tab w:val="left" w:pos="516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EF8FFDC" w14:textId="77777777" w:rsidR="00B55E80" w:rsidRPr="000D623A" w:rsidRDefault="00B55E80" w:rsidP="008E24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30,086</w:t>
            </w:r>
          </w:p>
        </w:tc>
        <w:tc>
          <w:tcPr>
            <w:tcW w:w="145" w:type="dxa"/>
          </w:tcPr>
          <w:p w14:paraId="517C543E" w14:textId="77777777" w:rsidR="00B55E80" w:rsidRPr="000D623A" w:rsidRDefault="00B55E80" w:rsidP="008E243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9B8BDA5" w14:textId="77777777" w:rsidR="00B55E80" w:rsidRPr="000D623A" w:rsidRDefault="00B55E80" w:rsidP="008E24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 xml:space="preserve"> 77,300 </w:t>
            </w:r>
          </w:p>
        </w:tc>
        <w:tc>
          <w:tcPr>
            <w:tcW w:w="142" w:type="dxa"/>
          </w:tcPr>
          <w:p w14:paraId="2F5024BB" w14:textId="77777777" w:rsidR="00B55E80" w:rsidRPr="000D623A" w:rsidRDefault="00B55E80" w:rsidP="008E243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09DDFD8" w14:textId="77777777" w:rsidR="00B55E80" w:rsidRPr="000D623A" w:rsidRDefault="00B55E80" w:rsidP="008E24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 xml:space="preserve"> 30,086 </w:t>
            </w:r>
          </w:p>
        </w:tc>
      </w:tr>
      <w:tr w:rsidR="00B55E80" w:rsidRPr="000D623A" w14:paraId="106D0053" w14:textId="77777777" w:rsidTr="00AD61B4">
        <w:tc>
          <w:tcPr>
            <w:tcW w:w="2891" w:type="dxa"/>
          </w:tcPr>
          <w:p w14:paraId="48621A6B" w14:textId="77777777" w:rsidR="00B55E80" w:rsidRPr="000D623A" w:rsidRDefault="00B55E80" w:rsidP="008E2433">
            <w:pPr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75" w:type="dxa"/>
            <w:shd w:val="clear" w:color="auto" w:fill="auto"/>
          </w:tcPr>
          <w:p w14:paraId="769C5887" w14:textId="421EDC36" w:rsidR="00B55E80" w:rsidRPr="000D623A" w:rsidRDefault="006A12D6" w:rsidP="008E2433">
            <w:pPr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25,110</w:t>
            </w:r>
          </w:p>
        </w:tc>
        <w:tc>
          <w:tcPr>
            <w:tcW w:w="143" w:type="dxa"/>
          </w:tcPr>
          <w:p w14:paraId="66FD3531" w14:textId="77777777" w:rsidR="00B55E80" w:rsidRPr="000D623A" w:rsidRDefault="00B55E80" w:rsidP="008E2433">
            <w:pPr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AEE8646" w14:textId="77777777" w:rsidR="00B55E80" w:rsidRPr="000D623A" w:rsidRDefault="00B55E80" w:rsidP="008E24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26,149</w:t>
            </w:r>
          </w:p>
        </w:tc>
        <w:tc>
          <w:tcPr>
            <w:tcW w:w="145" w:type="dxa"/>
          </w:tcPr>
          <w:p w14:paraId="4BA1ED5E" w14:textId="77777777" w:rsidR="00B55E80" w:rsidRPr="000D623A" w:rsidRDefault="00B55E80" w:rsidP="008E243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E1C02FF" w14:textId="77777777" w:rsidR="00B55E80" w:rsidRPr="000D623A" w:rsidRDefault="00B55E80" w:rsidP="008E2433">
            <w:pPr>
              <w:tabs>
                <w:tab w:val="left" w:pos="-10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33ABADEE" w14:textId="77777777" w:rsidR="00B55E80" w:rsidRPr="000D623A" w:rsidRDefault="00B55E80" w:rsidP="008E243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C3C4D44" w14:textId="77777777" w:rsidR="00B55E80" w:rsidRPr="000D623A" w:rsidRDefault="00B55E80" w:rsidP="008E2433">
            <w:pPr>
              <w:tabs>
                <w:tab w:val="left" w:pos="-10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</w:tr>
      <w:tr w:rsidR="00B55E80" w:rsidRPr="000D623A" w14:paraId="29C13F1B" w14:textId="77777777" w:rsidTr="00AD61B4">
        <w:tc>
          <w:tcPr>
            <w:tcW w:w="2891" w:type="dxa"/>
          </w:tcPr>
          <w:p w14:paraId="40B222BB" w14:textId="77777777" w:rsidR="00B55E80" w:rsidRPr="000D623A" w:rsidRDefault="00B55E80" w:rsidP="008E2433">
            <w:pPr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75" w:type="dxa"/>
            <w:shd w:val="clear" w:color="auto" w:fill="auto"/>
          </w:tcPr>
          <w:p w14:paraId="0CEB2AB7" w14:textId="1F9BD937" w:rsidR="00B55E80" w:rsidRPr="000D623A" w:rsidRDefault="006A12D6" w:rsidP="008E2433">
            <w:pPr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5,531</w:t>
            </w:r>
          </w:p>
        </w:tc>
        <w:tc>
          <w:tcPr>
            <w:tcW w:w="143" w:type="dxa"/>
          </w:tcPr>
          <w:p w14:paraId="34D26C99" w14:textId="77777777" w:rsidR="00B55E80" w:rsidRPr="000D623A" w:rsidRDefault="00B55E80" w:rsidP="008E2433">
            <w:pPr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79CF351" w14:textId="77777777" w:rsidR="00B55E80" w:rsidRPr="000D623A" w:rsidRDefault="00B55E80" w:rsidP="008E24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5,489</w:t>
            </w:r>
          </w:p>
        </w:tc>
        <w:tc>
          <w:tcPr>
            <w:tcW w:w="145" w:type="dxa"/>
          </w:tcPr>
          <w:p w14:paraId="2B2F13B6" w14:textId="77777777" w:rsidR="00B55E80" w:rsidRPr="000D623A" w:rsidRDefault="00B55E80" w:rsidP="008E243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8140A2E" w14:textId="77777777" w:rsidR="00B55E80" w:rsidRPr="000D623A" w:rsidRDefault="00B55E80" w:rsidP="008E2433">
            <w:pPr>
              <w:tabs>
                <w:tab w:val="left" w:pos="-10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43D7511D" w14:textId="77777777" w:rsidR="00B55E80" w:rsidRPr="000D623A" w:rsidRDefault="00B55E80" w:rsidP="008E243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64FAD89" w14:textId="77777777" w:rsidR="00B55E80" w:rsidRPr="000D623A" w:rsidRDefault="00B55E80" w:rsidP="008E2433">
            <w:pPr>
              <w:tabs>
                <w:tab w:val="left" w:pos="-10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</w:tr>
      <w:tr w:rsidR="00B55E80" w:rsidRPr="000D623A" w14:paraId="5D2D2E8C" w14:textId="77777777" w:rsidTr="00AD61B4">
        <w:tc>
          <w:tcPr>
            <w:tcW w:w="2891" w:type="dxa"/>
          </w:tcPr>
          <w:p w14:paraId="759EBC95" w14:textId="77777777" w:rsidR="00B55E80" w:rsidRPr="000D623A" w:rsidRDefault="00B55E80" w:rsidP="008E2433">
            <w:pPr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75" w:type="dxa"/>
            <w:shd w:val="clear" w:color="auto" w:fill="auto"/>
          </w:tcPr>
          <w:p w14:paraId="65B58ECC" w14:textId="19C76358" w:rsidR="00B55E80" w:rsidRPr="000D623A" w:rsidRDefault="006A12D6" w:rsidP="008E2433">
            <w:pPr>
              <w:tabs>
                <w:tab w:val="left" w:pos="328"/>
                <w:tab w:val="left" w:pos="516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28,562</w:t>
            </w:r>
          </w:p>
        </w:tc>
        <w:tc>
          <w:tcPr>
            <w:tcW w:w="143" w:type="dxa"/>
          </w:tcPr>
          <w:p w14:paraId="01340CE4" w14:textId="77777777" w:rsidR="00B55E80" w:rsidRPr="000D623A" w:rsidRDefault="00B55E80" w:rsidP="008E2433">
            <w:pPr>
              <w:tabs>
                <w:tab w:val="left" w:pos="328"/>
                <w:tab w:val="left" w:pos="516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4DF4611" w14:textId="77777777" w:rsidR="00B55E80" w:rsidRPr="000D623A" w:rsidRDefault="00B55E80" w:rsidP="008E24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24,300</w:t>
            </w:r>
          </w:p>
        </w:tc>
        <w:tc>
          <w:tcPr>
            <w:tcW w:w="145" w:type="dxa"/>
          </w:tcPr>
          <w:p w14:paraId="448FDFB4" w14:textId="77777777" w:rsidR="00B55E80" w:rsidRPr="000D623A" w:rsidRDefault="00B55E80" w:rsidP="008E243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E85E66A" w14:textId="77777777" w:rsidR="00B55E80" w:rsidRPr="000D623A" w:rsidRDefault="00B55E80" w:rsidP="008E2433">
            <w:pPr>
              <w:tabs>
                <w:tab w:val="left" w:pos="-10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51E54B2C" w14:textId="77777777" w:rsidR="00B55E80" w:rsidRPr="000D623A" w:rsidRDefault="00B55E80" w:rsidP="008E243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481A894" w14:textId="77777777" w:rsidR="00B55E80" w:rsidRPr="000D623A" w:rsidRDefault="00B55E80" w:rsidP="008E2433">
            <w:pPr>
              <w:tabs>
                <w:tab w:val="left" w:pos="-10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</w:tr>
      <w:tr w:rsidR="00B55E80" w:rsidRPr="000D623A" w14:paraId="0771AF7D" w14:textId="77777777" w:rsidTr="00AD61B4">
        <w:tc>
          <w:tcPr>
            <w:tcW w:w="2891" w:type="dxa"/>
          </w:tcPr>
          <w:p w14:paraId="295FA992" w14:textId="77777777" w:rsidR="00B55E80" w:rsidRPr="000D623A" w:rsidRDefault="00B55E80" w:rsidP="008E2433">
            <w:pPr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55F9116A" w14:textId="03839478" w:rsidR="00B55E80" w:rsidRPr="000D623A" w:rsidRDefault="006A12D6" w:rsidP="008E2433">
            <w:pPr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1,888</w:t>
            </w:r>
          </w:p>
        </w:tc>
        <w:tc>
          <w:tcPr>
            <w:tcW w:w="143" w:type="dxa"/>
          </w:tcPr>
          <w:p w14:paraId="4F1E055F" w14:textId="77777777" w:rsidR="00B55E80" w:rsidRPr="000D623A" w:rsidRDefault="00B55E80" w:rsidP="008E2433">
            <w:pPr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4DC0DCA3" w14:textId="77777777" w:rsidR="00B55E80" w:rsidRPr="000D623A" w:rsidRDefault="00B55E80" w:rsidP="008E24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1,750</w:t>
            </w:r>
          </w:p>
        </w:tc>
        <w:tc>
          <w:tcPr>
            <w:tcW w:w="145" w:type="dxa"/>
          </w:tcPr>
          <w:p w14:paraId="7ADD2BDC" w14:textId="77777777" w:rsidR="00B55E80" w:rsidRPr="000D623A" w:rsidRDefault="00B55E80" w:rsidP="008E243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1E87E2D" w14:textId="77777777" w:rsidR="00B55E80" w:rsidRPr="000D623A" w:rsidRDefault="00B55E80" w:rsidP="008E2433">
            <w:pPr>
              <w:tabs>
                <w:tab w:val="left" w:pos="-10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</w:tcPr>
          <w:p w14:paraId="1F3D4384" w14:textId="77777777" w:rsidR="00B55E80" w:rsidRPr="000D623A" w:rsidRDefault="00B55E80" w:rsidP="008E243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C53D727" w14:textId="77777777" w:rsidR="00B55E80" w:rsidRPr="000D623A" w:rsidRDefault="00B55E80" w:rsidP="008E2433">
            <w:pPr>
              <w:tabs>
                <w:tab w:val="left" w:pos="-10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</w:tr>
      <w:tr w:rsidR="00B55E80" w:rsidRPr="000D623A" w14:paraId="45827127" w14:textId="77777777" w:rsidTr="00AD61B4">
        <w:tc>
          <w:tcPr>
            <w:tcW w:w="2891" w:type="dxa"/>
          </w:tcPr>
          <w:p w14:paraId="2F660A5B" w14:textId="77777777" w:rsidR="00B55E80" w:rsidRPr="000D623A" w:rsidRDefault="00B55E80" w:rsidP="008E2433">
            <w:pPr>
              <w:spacing w:line="280" w:lineRule="exact"/>
              <w:ind w:left="569" w:hanging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8A80485" w14:textId="7A9FC09F" w:rsidR="00B55E80" w:rsidRPr="000D623A" w:rsidRDefault="006A12D6" w:rsidP="008E2433">
            <w:pPr>
              <w:tabs>
                <w:tab w:val="left" w:pos="328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460,258</w:t>
            </w:r>
          </w:p>
        </w:tc>
        <w:tc>
          <w:tcPr>
            <w:tcW w:w="143" w:type="dxa"/>
          </w:tcPr>
          <w:p w14:paraId="60C25CBF" w14:textId="77777777" w:rsidR="00B55E80" w:rsidRPr="000D623A" w:rsidRDefault="00B55E80" w:rsidP="008E2433">
            <w:pPr>
              <w:tabs>
                <w:tab w:val="left" w:pos="328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1B6D0419" w14:textId="77777777" w:rsidR="00B55E80" w:rsidRPr="000D623A" w:rsidRDefault="00B55E80" w:rsidP="008E24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468,260</w:t>
            </w:r>
          </w:p>
        </w:tc>
        <w:tc>
          <w:tcPr>
            <w:tcW w:w="145" w:type="dxa"/>
          </w:tcPr>
          <w:p w14:paraId="4042FE76" w14:textId="77777777" w:rsidR="00B55E80" w:rsidRPr="000D623A" w:rsidRDefault="00B55E80" w:rsidP="008E243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528C45D" w14:textId="77777777" w:rsidR="00B55E80" w:rsidRPr="000D623A" w:rsidRDefault="00B55E80" w:rsidP="008E24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 xml:space="preserve"> 391,883 </w:t>
            </w:r>
          </w:p>
        </w:tc>
        <w:tc>
          <w:tcPr>
            <w:tcW w:w="142" w:type="dxa"/>
          </w:tcPr>
          <w:p w14:paraId="68021945" w14:textId="77777777" w:rsidR="00B55E80" w:rsidRPr="000D623A" w:rsidRDefault="00B55E80" w:rsidP="008E243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33906514" w14:textId="77777777" w:rsidR="00B55E80" w:rsidRPr="000D623A" w:rsidRDefault="00B55E80" w:rsidP="008E24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399,286</w:t>
            </w:r>
          </w:p>
        </w:tc>
      </w:tr>
      <w:tr w:rsidR="00B55E80" w:rsidRPr="000D623A" w14:paraId="0F9D804A" w14:textId="77777777" w:rsidTr="00C23441">
        <w:tc>
          <w:tcPr>
            <w:tcW w:w="2891" w:type="dxa"/>
          </w:tcPr>
          <w:p w14:paraId="383BCA8C" w14:textId="77777777" w:rsidR="00B55E80" w:rsidRPr="000D623A" w:rsidRDefault="00B55E80" w:rsidP="008E2433">
            <w:pPr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ค่าเผื่อการลดลงของมูลค่าสินค้า     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8D62D7B" w14:textId="24D3695C" w:rsidR="00B55E80" w:rsidRPr="000D623A" w:rsidRDefault="006A12D6" w:rsidP="008E243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(63,506)</w:t>
            </w:r>
          </w:p>
        </w:tc>
        <w:tc>
          <w:tcPr>
            <w:tcW w:w="143" w:type="dxa"/>
          </w:tcPr>
          <w:p w14:paraId="7B9BB29A" w14:textId="77777777" w:rsidR="00B55E80" w:rsidRPr="000D623A" w:rsidRDefault="00B55E80" w:rsidP="008E243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F1FC5DE" w14:textId="77777777" w:rsidR="00B55E80" w:rsidRPr="000D623A" w:rsidRDefault="00B55E80" w:rsidP="008E243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(58,108)</w:t>
            </w:r>
          </w:p>
        </w:tc>
        <w:tc>
          <w:tcPr>
            <w:tcW w:w="145" w:type="dxa"/>
          </w:tcPr>
          <w:p w14:paraId="20F69C4F" w14:textId="77777777" w:rsidR="00B55E80" w:rsidRPr="000D623A" w:rsidRDefault="00B55E80" w:rsidP="008E243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2FD74131" w14:textId="77777777" w:rsidR="00B55E80" w:rsidRPr="000D623A" w:rsidRDefault="00B55E80" w:rsidP="008E243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 xml:space="preserve"> (44,810)</w:t>
            </w:r>
          </w:p>
        </w:tc>
        <w:tc>
          <w:tcPr>
            <w:tcW w:w="142" w:type="dxa"/>
          </w:tcPr>
          <w:p w14:paraId="6FECBB02" w14:textId="77777777" w:rsidR="00B55E80" w:rsidRPr="000D623A" w:rsidRDefault="00B55E80" w:rsidP="008E243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CF1D22" w14:textId="6A2208ED" w:rsidR="00B55E80" w:rsidRPr="000D623A" w:rsidRDefault="00B55E80" w:rsidP="008E2433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(40,71</w:t>
            </w:r>
            <w:r w:rsidR="00893992" w:rsidRPr="000D623A">
              <w:rPr>
                <w:rFonts w:ascii="Angsana New" w:hAnsi="Angsana New"/>
                <w:sz w:val="26"/>
                <w:szCs w:val="26"/>
              </w:rPr>
              <w:t>1</w:t>
            </w:r>
            <w:r w:rsidRPr="000D623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55E80" w:rsidRPr="000D623A" w14:paraId="6E65E3ED" w14:textId="77777777" w:rsidTr="006A12D6">
        <w:tc>
          <w:tcPr>
            <w:tcW w:w="2891" w:type="dxa"/>
          </w:tcPr>
          <w:p w14:paraId="284F4FAE" w14:textId="08C967E9" w:rsidR="00B55E80" w:rsidRPr="000D623A" w:rsidRDefault="00B55E80" w:rsidP="008E2433">
            <w:pPr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5B093EA" w14:textId="457085CA" w:rsidR="00B55E80" w:rsidRPr="000D623A" w:rsidRDefault="006A12D6" w:rsidP="008E24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396,752</w:t>
            </w:r>
          </w:p>
        </w:tc>
        <w:tc>
          <w:tcPr>
            <w:tcW w:w="143" w:type="dxa"/>
          </w:tcPr>
          <w:p w14:paraId="62273958" w14:textId="77777777" w:rsidR="00B55E80" w:rsidRPr="000D623A" w:rsidRDefault="00B55E80" w:rsidP="008E24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CFCDCC" w14:textId="77777777" w:rsidR="00B55E80" w:rsidRPr="000D623A" w:rsidRDefault="00B55E80" w:rsidP="008E24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410,152</w:t>
            </w:r>
          </w:p>
        </w:tc>
        <w:tc>
          <w:tcPr>
            <w:tcW w:w="145" w:type="dxa"/>
          </w:tcPr>
          <w:p w14:paraId="6016C301" w14:textId="77777777" w:rsidR="00B55E80" w:rsidRPr="000D623A" w:rsidRDefault="00B55E80" w:rsidP="008E243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6443EA88" w14:textId="77777777" w:rsidR="00B55E80" w:rsidRPr="000D623A" w:rsidRDefault="00B55E80" w:rsidP="008E24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 xml:space="preserve"> 347,073 </w:t>
            </w:r>
          </w:p>
        </w:tc>
        <w:tc>
          <w:tcPr>
            <w:tcW w:w="142" w:type="dxa"/>
          </w:tcPr>
          <w:p w14:paraId="1C895633" w14:textId="77777777" w:rsidR="00B55E80" w:rsidRPr="000D623A" w:rsidRDefault="00B55E80" w:rsidP="008E243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BCA07E" w14:textId="1AA326A6" w:rsidR="00B55E80" w:rsidRPr="000D623A" w:rsidRDefault="00B55E80" w:rsidP="008E24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358,57</w:t>
            </w:r>
            <w:r w:rsidR="00893992" w:rsidRPr="000D623A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A12D6" w:rsidRPr="000D623A" w14:paraId="4793E22D" w14:textId="77777777" w:rsidTr="00BA37A7">
        <w:tc>
          <w:tcPr>
            <w:tcW w:w="2891" w:type="dxa"/>
          </w:tcPr>
          <w:p w14:paraId="7D6D5275" w14:textId="7BD74F91" w:rsidR="006A12D6" w:rsidRPr="000D623A" w:rsidRDefault="006A12D6" w:rsidP="008E2433">
            <w:pPr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>ต้นทุนงานติดตั้งหลังคาโซลาร์เซลล์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6014957" w14:textId="3D60CC4E" w:rsidR="006A12D6" w:rsidRPr="000D623A" w:rsidRDefault="006A12D6" w:rsidP="008E24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19,097</w:t>
            </w:r>
          </w:p>
        </w:tc>
        <w:tc>
          <w:tcPr>
            <w:tcW w:w="143" w:type="dxa"/>
          </w:tcPr>
          <w:p w14:paraId="5A676BBD" w14:textId="77777777" w:rsidR="006A12D6" w:rsidRPr="000D623A" w:rsidRDefault="006A12D6" w:rsidP="008E24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C9D2965" w14:textId="53AADB39" w:rsidR="006A12D6" w:rsidRPr="000D623A" w:rsidRDefault="006A12D6" w:rsidP="008E24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26,804</w:t>
            </w:r>
          </w:p>
        </w:tc>
        <w:tc>
          <w:tcPr>
            <w:tcW w:w="145" w:type="dxa"/>
          </w:tcPr>
          <w:p w14:paraId="4449EB92" w14:textId="77777777" w:rsidR="006A12D6" w:rsidRPr="000D623A" w:rsidRDefault="006A12D6" w:rsidP="008E243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2DF1EBF" w14:textId="5CA90E12" w:rsidR="006A12D6" w:rsidRPr="000D623A" w:rsidRDefault="006A12D6" w:rsidP="008E2433">
            <w:pPr>
              <w:tabs>
                <w:tab w:val="left" w:pos="-10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4AB7602" w14:textId="7FAA451C" w:rsidR="006A12D6" w:rsidRPr="000D623A" w:rsidRDefault="006A12D6" w:rsidP="008E243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0DADE6D" w14:textId="411C8F17" w:rsidR="006A12D6" w:rsidRPr="000D623A" w:rsidRDefault="006A12D6" w:rsidP="008E2433">
            <w:pPr>
              <w:tabs>
                <w:tab w:val="left" w:pos="-108"/>
              </w:tabs>
              <w:spacing w:line="280" w:lineRule="exact"/>
              <w:ind w:left="-108" w:right="284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12D6" w:rsidRPr="000D623A" w14:paraId="363730D5" w14:textId="77777777" w:rsidTr="00BA37A7">
        <w:tc>
          <w:tcPr>
            <w:tcW w:w="2891" w:type="dxa"/>
          </w:tcPr>
          <w:p w14:paraId="67CDD52E" w14:textId="24389C00" w:rsidR="006A12D6" w:rsidRPr="000D623A" w:rsidRDefault="006A12D6" w:rsidP="008E2433">
            <w:pPr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  <w:r w:rsidR="002D6738" w:rsidRPr="000D623A">
              <w:rPr>
                <w:rFonts w:ascii="Angsana New" w:hAnsi="Angsana New"/>
                <w:sz w:val="26"/>
                <w:szCs w:val="26"/>
              </w:rPr>
              <w:t>-</w:t>
            </w:r>
            <w:r w:rsidR="002D6738" w:rsidRPr="000D623A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E7840D1" w14:textId="00E0158C" w:rsidR="006A12D6" w:rsidRPr="000D623A" w:rsidRDefault="006A12D6" w:rsidP="008E24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415,849</w:t>
            </w:r>
          </w:p>
        </w:tc>
        <w:tc>
          <w:tcPr>
            <w:tcW w:w="143" w:type="dxa"/>
          </w:tcPr>
          <w:p w14:paraId="465B7C79" w14:textId="77777777" w:rsidR="006A12D6" w:rsidRPr="000D623A" w:rsidRDefault="006A12D6" w:rsidP="008E24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EC31309" w14:textId="69A48157" w:rsidR="006A12D6" w:rsidRPr="000D623A" w:rsidRDefault="006A12D6" w:rsidP="008E24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436,956</w:t>
            </w:r>
          </w:p>
        </w:tc>
        <w:tc>
          <w:tcPr>
            <w:tcW w:w="145" w:type="dxa"/>
          </w:tcPr>
          <w:p w14:paraId="5CBE1B62" w14:textId="77777777" w:rsidR="006A12D6" w:rsidRPr="000D623A" w:rsidRDefault="006A12D6" w:rsidP="008E243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2D53A6" w14:textId="6E4BDE78" w:rsidR="006A12D6" w:rsidRPr="000D623A" w:rsidRDefault="006A12D6" w:rsidP="008E24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347,073</w:t>
            </w:r>
          </w:p>
        </w:tc>
        <w:tc>
          <w:tcPr>
            <w:tcW w:w="142" w:type="dxa"/>
          </w:tcPr>
          <w:p w14:paraId="59EEC100" w14:textId="77777777" w:rsidR="006A12D6" w:rsidRPr="000D623A" w:rsidRDefault="006A12D6" w:rsidP="008E243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76EF198" w14:textId="1012A000" w:rsidR="006A12D6" w:rsidRPr="000D623A" w:rsidRDefault="006A12D6" w:rsidP="008E243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358,575</w:t>
            </w:r>
          </w:p>
        </w:tc>
      </w:tr>
    </w:tbl>
    <w:p w14:paraId="0938C78C" w14:textId="5D2C3D0B" w:rsidR="00B32000" w:rsidRPr="000D623A" w:rsidRDefault="008412A7" w:rsidP="008E2433">
      <w:p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623A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สำหรับงวดสามเดือนสิ้นสุดวันที่ </w:t>
      </w:r>
      <w:r w:rsidRPr="000D623A">
        <w:rPr>
          <w:rFonts w:asciiTheme="majorBidi" w:hAnsiTheme="majorBidi" w:cstheme="majorBidi"/>
          <w:sz w:val="32"/>
          <w:szCs w:val="32"/>
        </w:rPr>
        <w:t>31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37964" w:rsidRPr="000D623A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/>
          <w:sz w:val="32"/>
          <w:szCs w:val="32"/>
        </w:rPr>
        <w:t>2564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บริษัทย่อยได้รวมต้นทุนการกู้ยืมเงินต้นทุนงานระหว่างติดตั้งหลังคาโซลาร์เซลล์ เป็นจำนวนเงิน </w:t>
      </w:r>
      <w:r w:rsidRPr="000D623A">
        <w:rPr>
          <w:rFonts w:asciiTheme="majorBidi" w:hAnsiTheme="majorBidi" w:cstheme="majorBidi"/>
          <w:sz w:val="32"/>
          <w:szCs w:val="32"/>
        </w:rPr>
        <w:t>0.20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โดยมีอัตร</w:t>
      </w:r>
      <w:r w:rsidR="00337964" w:rsidRPr="000D623A">
        <w:rPr>
          <w:rFonts w:asciiTheme="majorBidi" w:hAnsiTheme="majorBidi" w:cstheme="majorBidi" w:hint="cs"/>
          <w:sz w:val="32"/>
          <w:szCs w:val="32"/>
          <w:cs/>
        </w:rPr>
        <w:t>า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 xml:space="preserve">การตั้งขึ้นเป็นราคาทุนของสินค้าในอัตราร้อยละ </w:t>
      </w:r>
      <w:r w:rsidRPr="000D623A">
        <w:rPr>
          <w:rFonts w:asciiTheme="majorBidi" w:hAnsiTheme="majorBidi" w:cstheme="majorBidi"/>
          <w:sz w:val="32"/>
          <w:szCs w:val="32"/>
        </w:rPr>
        <w:t>4.60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 xml:space="preserve"> ต่อปี</w:t>
      </w:r>
    </w:p>
    <w:p w14:paraId="4D1D2B89" w14:textId="77777777" w:rsidR="00B32000" w:rsidRPr="000D623A" w:rsidRDefault="00B32000" w:rsidP="00710FDF">
      <w:pPr>
        <w:tabs>
          <w:tab w:val="clear" w:pos="227"/>
          <w:tab w:val="clear" w:pos="454"/>
          <w:tab w:val="clear" w:pos="680"/>
          <w:tab w:val="left" w:pos="567"/>
        </w:tabs>
        <w:spacing w:line="200" w:lineRule="exact"/>
        <w:contextualSpacing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29BCE14" w14:textId="77777777" w:rsidR="005A40FD" w:rsidRPr="000D623A" w:rsidRDefault="005A40FD" w:rsidP="005A40FD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70" w:lineRule="exact"/>
        <w:ind w:firstLine="851"/>
        <w:jc w:val="both"/>
        <w:rPr>
          <w:rFonts w:ascii="Angsana New" w:hAnsi="Angsana New"/>
          <w:sz w:val="32"/>
          <w:szCs w:val="32"/>
        </w:rPr>
      </w:pPr>
      <w:r w:rsidRPr="000D623A">
        <w:rPr>
          <w:rFonts w:ascii="Angsana New" w:hAnsi="Angsana New"/>
          <w:sz w:val="32"/>
          <w:szCs w:val="32"/>
          <w:cs/>
        </w:rPr>
        <w:t>รายการเคลื่อนไหวของบัญชีค่าเผื่อการลดลงของมูลค่าสินค้า</w:t>
      </w:r>
      <w:r w:rsidRPr="000D623A">
        <w:rPr>
          <w:rFonts w:ascii="Angsana New" w:hAnsi="Angsana New" w:hint="cs"/>
          <w:sz w:val="32"/>
          <w:szCs w:val="32"/>
          <w:cs/>
        </w:rPr>
        <w:t xml:space="preserve"> </w:t>
      </w:r>
      <w:r w:rsidRPr="000D623A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432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BA0F43" w:rsidRPr="00BA0F43" w14:paraId="6848E42B" w14:textId="77777777" w:rsidTr="00BA0F43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14:paraId="5E3DD40B" w14:textId="77777777" w:rsidR="004052CA" w:rsidRPr="00BA0F43" w:rsidRDefault="004052CA" w:rsidP="00710FDF">
            <w:pPr>
              <w:tabs>
                <w:tab w:val="left" w:pos="284"/>
                <w:tab w:val="left" w:pos="567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0F43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FC90BA" w14:textId="77777777" w:rsidR="004052CA" w:rsidRPr="00BA0F43" w:rsidRDefault="004052CA" w:rsidP="00710FD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0F43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BA0F4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BA0F43" w:rsidRPr="00BA0F43" w14:paraId="0BB8E2B7" w14:textId="77777777" w:rsidTr="00BA0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4F663317" w14:textId="77777777" w:rsidR="004052CA" w:rsidRPr="00BA0F43" w:rsidRDefault="004052CA" w:rsidP="00710FDF">
            <w:pPr>
              <w:tabs>
                <w:tab w:val="left" w:pos="284"/>
                <w:tab w:val="left" w:pos="56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C2E1A8" w14:textId="77777777" w:rsidR="004052CA" w:rsidRPr="00BA0F43" w:rsidRDefault="004052CA" w:rsidP="00710FD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0F4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3557BDE1" w14:textId="77777777" w:rsidR="004052CA" w:rsidRPr="00BA0F43" w:rsidRDefault="004052CA" w:rsidP="00710FDF">
            <w:pPr>
              <w:tabs>
                <w:tab w:val="left" w:pos="284"/>
                <w:tab w:val="left" w:pos="567"/>
              </w:tabs>
              <w:spacing w:line="28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1C1E09" w14:textId="77777777" w:rsidR="004052CA" w:rsidRPr="00BA0F43" w:rsidRDefault="004052CA" w:rsidP="00710FD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A0F4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0F43" w:rsidRPr="00BA0F43" w14:paraId="4DDE4104" w14:textId="77777777" w:rsidTr="00BA0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4EDE36BC" w14:textId="77777777" w:rsidR="00E3440C" w:rsidRPr="00BA0F43" w:rsidRDefault="00E3440C" w:rsidP="00710FDF">
            <w:pPr>
              <w:tabs>
                <w:tab w:val="left" w:pos="284"/>
                <w:tab w:val="left" w:pos="567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3DE6BA3B" w14:textId="77777777" w:rsidR="00E3440C" w:rsidRPr="00BA0F43" w:rsidRDefault="00E3440C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F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A0F4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A0F4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A0F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BA0F4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57834239" w14:textId="77777777" w:rsidR="00E3440C" w:rsidRPr="00BA0F43" w:rsidRDefault="00E3440C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619067E9" w14:textId="77777777" w:rsidR="00E3440C" w:rsidRPr="00BA0F43" w:rsidRDefault="00E3440C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F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A0F4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BEF425D" w14:textId="77777777" w:rsidR="00E3440C" w:rsidRPr="00BA0F43" w:rsidRDefault="00E3440C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F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0F4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8" w:type="dxa"/>
          </w:tcPr>
          <w:p w14:paraId="24D1D921" w14:textId="77777777" w:rsidR="00E3440C" w:rsidRPr="00BA0F43" w:rsidRDefault="00E3440C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1839DD5" w14:textId="77777777" w:rsidR="00E3440C" w:rsidRPr="00BA0F43" w:rsidRDefault="00E3440C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F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A0F4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A0F4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A0F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BA0F4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4ABBDC" w14:textId="77777777" w:rsidR="00E3440C" w:rsidRPr="00BA0F43" w:rsidRDefault="00E3440C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</w:tcPr>
          <w:p w14:paraId="3B15CBB3" w14:textId="77777777" w:rsidR="00E3440C" w:rsidRPr="00BA0F43" w:rsidRDefault="00E3440C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F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A0F4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E3477A1" w14:textId="77777777" w:rsidR="00E3440C" w:rsidRPr="00BA0F43" w:rsidRDefault="00E3440C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F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0F4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BA0F43" w:rsidRPr="00BA0F43" w14:paraId="7AD4D8DA" w14:textId="77777777" w:rsidTr="00BA0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62711503" w14:textId="77777777" w:rsidR="00E3440C" w:rsidRPr="00BA0F43" w:rsidRDefault="00E3440C" w:rsidP="00710FDF">
            <w:pPr>
              <w:spacing w:line="28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BA0F43">
              <w:rPr>
                <w:rFonts w:ascii="Angsana New" w:hAnsi="Angsana New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273FF6C6" w14:textId="054E141C" w:rsidR="00E3440C" w:rsidRPr="00BA0F43" w:rsidRDefault="00B346F6" w:rsidP="00710FD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F43">
              <w:rPr>
                <w:rFonts w:ascii="Angsana New" w:hAnsi="Angsana New"/>
                <w:sz w:val="26"/>
                <w:szCs w:val="26"/>
              </w:rPr>
              <w:t>58,108</w:t>
            </w:r>
          </w:p>
        </w:tc>
        <w:tc>
          <w:tcPr>
            <w:tcW w:w="165" w:type="dxa"/>
          </w:tcPr>
          <w:p w14:paraId="5BEAC5DF" w14:textId="77777777" w:rsidR="00E3440C" w:rsidRPr="00BA0F43" w:rsidRDefault="00E3440C" w:rsidP="00710FD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58B5E1D7" w14:textId="77777777" w:rsidR="00E3440C" w:rsidRPr="00BA0F43" w:rsidRDefault="00E3440C" w:rsidP="00710FD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F43">
              <w:rPr>
                <w:rFonts w:ascii="Angsana New" w:hAnsi="Angsana New"/>
                <w:sz w:val="26"/>
                <w:szCs w:val="26"/>
              </w:rPr>
              <w:t>48,747</w:t>
            </w:r>
          </w:p>
        </w:tc>
        <w:tc>
          <w:tcPr>
            <w:tcW w:w="138" w:type="dxa"/>
          </w:tcPr>
          <w:p w14:paraId="54A5C92D" w14:textId="77777777" w:rsidR="00E3440C" w:rsidRPr="00BA0F43" w:rsidRDefault="00E3440C" w:rsidP="00710FD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723958A" w14:textId="77777777" w:rsidR="00E3440C" w:rsidRPr="00BA0F43" w:rsidRDefault="00833414" w:rsidP="00710FD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A0F43">
              <w:rPr>
                <w:rFonts w:ascii="Angsana New" w:hAnsi="Angsana New"/>
                <w:sz w:val="26"/>
                <w:szCs w:val="26"/>
              </w:rPr>
              <w:t>40,711</w:t>
            </w:r>
          </w:p>
        </w:tc>
        <w:tc>
          <w:tcPr>
            <w:tcW w:w="134" w:type="dxa"/>
          </w:tcPr>
          <w:p w14:paraId="2B2CD94D" w14:textId="77777777" w:rsidR="00E3440C" w:rsidRPr="00BA0F43" w:rsidRDefault="00E3440C" w:rsidP="00710FD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729936B6" w14:textId="5E207DA4" w:rsidR="00E3440C" w:rsidRPr="00BA0F43" w:rsidRDefault="00DB2E8C" w:rsidP="00710FD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F43">
              <w:rPr>
                <w:rFonts w:ascii="Angsana New" w:hAnsi="Angsana New"/>
                <w:sz w:val="26"/>
                <w:szCs w:val="26"/>
              </w:rPr>
              <w:t>33,834</w:t>
            </w:r>
          </w:p>
        </w:tc>
      </w:tr>
      <w:tr w:rsidR="00BA0F43" w:rsidRPr="00BA0F43" w14:paraId="06D431A0" w14:textId="77777777" w:rsidTr="00BA0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52902366" w14:textId="77777777" w:rsidR="00E3440C" w:rsidRPr="00BA0F43" w:rsidRDefault="00E3440C" w:rsidP="00710FDF">
            <w:pPr>
              <w:spacing w:line="28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BA0F4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BA0F43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ค่าเผื่อเพิ่มในระหว่างงวด</w:t>
            </w:r>
          </w:p>
        </w:tc>
        <w:tc>
          <w:tcPr>
            <w:tcW w:w="1250" w:type="dxa"/>
          </w:tcPr>
          <w:p w14:paraId="7EAAD1CC" w14:textId="63FD0DC3" w:rsidR="00E3440C" w:rsidRPr="00BA0F43" w:rsidRDefault="00B346F6" w:rsidP="00710FD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F43">
              <w:rPr>
                <w:rFonts w:ascii="Angsana New" w:hAnsi="Angsana New"/>
                <w:sz w:val="26"/>
                <w:szCs w:val="26"/>
              </w:rPr>
              <w:t>5,398</w:t>
            </w:r>
          </w:p>
        </w:tc>
        <w:tc>
          <w:tcPr>
            <w:tcW w:w="165" w:type="dxa"/>
          </w:tcPr>
          <w:p w14:paraId="7A3F85D4" w14:textId="77777777" w:rsidR="00E3440C" w:rsidRPr="00BA0F43" w:rsidRDefault="00E3440C" w:rsidP="00710FD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71FE06A1" w14:textId="77777777" w:rsidR="00E3440C" w:rsidRPr="00BA0F43" w:rsidRDefault="00E3440C" w:rsidP="00710FD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F43">
              <w:rPr>
                <w:rFonts w:ascii="Angsana New" w:hAnsi="Angsana New"/>
                <w:sz w:val="26"/>
                <w:szCs w:val="26"/>
              </w:rPr>
              <w:t>13,814</w:t>
            </w:r>
          </w:p>
        </w:tc>
        <w:tc>
          <w:tcPr>
            <w:tcW w:w="138" w:type="dxa"/>
          </w:tcPr>
          <w:p w14:paraId="39514EFE" w14:textId="77777777" w:rsidR="00E3440C" w:rsidRPr="00BA0F43" w:rsidRDefault="00E3440C" w:rsidP="00710FD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F502D87" w14:textId="77777777" w:rsidR="00E3440C" w:rsidRPr="00BA0F43" w:rsidRDefault="00833414" w:rsidP="00710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8"/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F43">
              <w:rPr>
                <w:rFonts w:ascii="Angsana New" w:hAnsi="Angsana New"/>
                <w:sz w:val="26"/>
                <w:szCs w:val="26"/>
              </w:rPr>
              <w:t>4,099</w:t>
            </w:r>
          </w:p>
        </w:tc>
        <w:tc>
          <w:tcPr>
            <w:tcW w:w="134" w:type="dxa"/>
          </w:tcPr>
          <w:p w14:paraId="41EF8A48" w14:textId="77777777" w:rsidR="00E3440C" w:rsidRPr="00BA0F43" w:rsidRDefault="00E3440C" w:rsidP="00710FD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1D98B7E9" w14:textId="77777777" w:rsidR="00E3440C" w:rsidRPr="00BA0F43" w:rsidRDefault="00E3440C" w:rsidP="00710FD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F43">
              <w:rPr>
                <w:rFonts w:ascii="Angsana New" w:hAnsi="Angsana New"/>
                <w:sz w:val="26"/>
                <w:szCs w:val="26"/>
              </w:rPr>
              <w:t>6,877</w:t>
            </w:r>
          </w:p>
        </w:tc>
      </w:tr>
      <w:tr w:rsidR="00BA0F43" w:rsidRPr="00BA0F43" w14:paraId="5B56732D" w14:textId="77777777" w:rsidTr="00BA0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158081A6" w14:textId="77777777" w:rsidR="00833414" w:rsidRPr="00BA0F43" w:rsidRDefault="00833414" w:rsidP="00710FDF">
            <w:pPr>
              <w:spacing w:line="28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BA0F4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BA0F43">
              <w:rPr>
                <w:rFonts w:ascii="Angsana New" w:hAnsi="Angsana New" w:hint="cs"/>
                <w:sz w:val="26"/>
                <w:szCs w:val="26"/>
                <w:cs/>
              </w:rPr>
              <w:t xml:space="preserve">    ค่าเผื่อโอนกลับในระหว่างงวด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DFA6B75" w14:textId="7E05EB25" w:rsidR="00833414" w:rsidRPr="00BA0F43" w:rsidRDefault="00B346F6" w:rsidP="00710FD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F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5" w:type="dxa"/>
          </w:tcPr>
          <w:p w14:paraId="0AF96384" w14:textId="77777777" w:rsidR="00833414" w:rsidRPr="00BA0F43" w:rsidRDefault="00833414" w:rsidP="00710FDF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1C6B63BF" w14:textId="77777777" w:rsidR="00833414" w:rsidRPr="00BA0F43" w:rsidRDefault="00833414" w:rsidP="00710FD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F43">
              <w:rPr>
                <w:rFonts w:ascii="Angsana New" w:hAnsi="Angsana New"/>
                <w:sz w:val="26"/>
                <w:szCs w:val="26"/>
              </w:rPr>
              <w:t>(4,453)</w:t>
            </w:r>
          </w:p>
        </w:tc>
        <w:tc>
          <w:tcPr>
            <w:tcW w:w="138" w:type="dxa"/>
          </w:tcPr>
          <w:p w14:paraId="5EDE50FB" w14:textId="77777777" w:rsidR="00833414" w:rsidRPr="00BA0F43" w:rsidRDefault="00833414" w:rsidP="00710FDF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1D588AD" w14:textId="77777777" w:rsidR="00833414" w:rsidRPr="00BA0F43" w:rsidRDefault="00833414" w:rsidP="00710FD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F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7E90002" w14:textId="77777777" w:rsidR="00833414" w:rsidRPr="00BA0F43" w:rsidRDefault="00833414" w:rsidP="00710FDF">
            <w:pPr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50B2182E" w14:textId="77777777" w:rsidR="00833414" w:rsidRPr="00BA0F43" w:rsidRDefault="00833414" w:rsidP="00710FD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F4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A0F43" w:rsidRPr="00BA0F43" w14:paraId="36E5FE22" w14:textId="77777777" w:rsidTr="00BA0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1E8D76B7" w14:textId="77777777" w:rsidR="00833414" w:rsidRPr="00BA0F43" w:rsidRDefault="00833414" w:rsidP="00710FDF">
            <w:pPr>
              <w:spacing w:line="28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BA0F43">
              <w:rPr>
                <w:rFonts w:ascii="Angsana New" w:hAnsi="Angsan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34101D81" w14:textId="24943BDA" w:rsidR="00833414" w:rsidRPr="00BA0F43" w:rsidRDefault="00B346F6" w:rsidP="00710FD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F43">
              <w:rPr>
                <w:rFonts w:ascii="Angsana New" w:hAnsi="Angsana New"/>
                <w:sz w:val="26"/>
                <w:szCs w:val="26"/>
              </w:rPr>
              <w:t>63,506</w:t>
            </w:r>
          </w:p>
        </w:tc>
        <w:tc>
          <w:tcPr>
            <w:tcW w:w="165" w:type="dxa"/>
          </w:tcPr>
          <w:p w14:paraId="69489B3A" w14:textId="77777777" w:rsidR="00833414" w:rsidRPr="00BA0F43" w:rsidRDefault="00833414" w:rsidP="00710FD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14:paraId="2177F735" w14:textId="77777777" w:rsidR="00833414" w:rsidRPr="00BA0F43" w:rsidRDefault="00833414" w:rsidP="00710FD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F43">
              <w:rPr>
                <w:rFonts w:ascii="Angsana New" w:hAnsi="Angsana New"/>
                <w:sz w:val="26"/>
                <w:szCs w:val="26"/>
              </w:rPr>
              <w:t>58,108</w:t>
            </w:r>
          </w:p>
        </w:tc>
        <w:tc>
          <w:tcPr>
            <w:tcW w:w="138" w:type="dxa"/>
          </w:tcPr>
          <w:p w14:paraId="12537EC1" w14:textId="77777777" w:rsidR="00833414" w:rsidRPr="00BA0F43" w:rsidRDefault="00833414" w:rsidP="00710FD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8326511" w14:textId="77777777" w:rsidR="00833414" w:rsidRPr="00BA0F43" w:rsidRDefault="00833414" w:rsidP="00710FD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F43">
              <w:rPr>
                <w:rFonts w:ascii="Angsana New" w:hAnsi="Angsana New"/>
                <w:sz w:val="26"/>
                <w:szCs w:val="26"/>
              </w:rPr>
              <w:t>44,810</w:t>
            </w:r>
          </w:p>
        </w:tc>
        <w:tc>
          <w:tcPr>
            <w:tcW w:w="134" w:type="dxa"/>
          </w:tcPr>
          <w:p w14:paraId="305C046F" w14:textId="77777777" w:rsidR="00833414" w:rsidRPr="00BA0F43" w:rsidRDefault="00833414" w:rsidP="00710FD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5522E632" w14:textId="014180C9" w:rsidR="00833414" w:rsidRPr="00BA0F43" w:rsidRDefault="00833414" w:rsidP="00710FDF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0F43">
              <w:rPr>
                <w:rFonts w:ascii="Angsana New" w:hAnsi="Angsana New"/>
                <w:sz w:val="26"/>
                <w:szCs w:val="26"/>
              </w:rPr>
              <w:t>40,71</w:t>
            </w:r>
            <w:r w:rsidR="00893992" w:rsidRPr="00BA0F4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14:paraId="14BA8D90" w14:textId="77777777" w:rsidR="00B32000" w:rsidRPr="000D623A" w:rsidRDefault="00B32000" w:rsidP="00710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0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30531C65" w14:textId="731C0361" w:rsidR="005A40FD" w:rsidRPr="000D623A" w:rsidRDefault="00653006" w:rsidP="00B32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4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A40FD" w:rsidRPr="000D623A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2E2D96" w:rsidRPr="000D623A">
        <w:rPr>
          <w:rFonts w:asciiTheme="majorBidi" w:hAnsiTheme="majorBidi" w:cstheme="majorBidi" w:hint="cs"/>
          <w:b/>
          <w:bCs/>
          <w:sz w:val="32"/>
          <w:szCs w:val="32"/>
        </w:rPr>
        <w:t xml:space="preserve"> </w:t>
      </w:r>
      <w:r w:rsidR="00702CB5"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4D44" w:rsidRPr="000D623A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7F751173" w14:textId="7ED8FBEE" w:rsidR="00E644B9" w:rsidRPr="000D623A" w:rsidRDefault="00E644B9" w:rsidP="00E644B9">
      <w:pPr>
        <w:tabs>
          <w:tab w:val="left" w:pos="127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623A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0D623A">
        <w:rPr>
          <w:rFonts w:asciiTheme="majorBidi" w:hAnsiTheme="majorBidi" w:cstheme="majorBidi"/>
          <w:sz w:val="32"/>
          <w:szCs w:val="32"/>
        </w:rPr>
        <w:t>31</w:t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0D623A">
        <w:rPr>
          <w:rFonts w:asciiTheme="majorBidi" w:hAnsiTheme="majorBidi" w:cstheme="majorBidi"/>
          <w:sz w:val="32"/>
          <w:szCs w:val="32"/>
        </w:rPr>
        <w:t xml:space="preserve">2564 </w:t>
      </w:r>
      <w:r w:rsidRPr="000D623A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Pr="000D62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วันที่ </w:t>
      </w:r>
      <w:r w:rsidRPr="000D623A">
        <w:rPr>
          <w:rFonts w:asciiTheme="majorBidi" w:hAnsiTheme="majorBidi"/>
          <w:spacing w:val="-2"/>
          <w:sz w:val="32"/>
          <w:szCs w:val="32"/>
          <w:lang w:val="en-GB"/>
        </w:rPr>
        <w:t>31</w:t>
      </w:r>
      <w:r w:rsidRPr="000D623A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0D623A">
        <w:rPr>
          <w:rFonts w:asciiTheme="majorBidi" w:hAnsiTheme="majorBidi" w:hint="cs"/>
          <w:spacing w:val="-2"/>
          <w:sz w:val="32"/>
          <w:szCs w:val="32"/>
          <w:cs/>
        </w:rPr>
        <w:t>ธันวาคม</w:t>
      </w:r>
      <w:r w:rsidRPr="000D623A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/>
          <w:spacing w:val="-2"/>
          <w:sz w:val="32"/>
          <w:szCs w:val="32"/>
          <w:lang w:val="en-GB"/>
        </w:rPr>
        <w:t>256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0D623A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Pr="000D623A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บริษัทมีเงินฝากประจำกับธนาคารในประเทศหลายแห่งจำนวน</w:t>
      </w:r>
      <w:r w:rsidRPr="000D623A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/>
          <w:sz w:val="32"/>
          <w:szCs w:val="32"/>
        </w:rPr>
        <w:t xml:space="preserve">76.17 </w:t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ล้านบาท อัตราดอกเบี้ยร้อยละ </w:t>
      </w:r>
      <w:r w:rsidRPr="000D623A">
        <w:rPr>
          <w:rFonts w:asciiTheme="majorBidi" w:hAnsiTheme="majorBidi" w:cstheme="majorBidi"/>
          <w:sz w:val="32"/>
          <w:szCs w:val="32"/>
          <w:lang w:val="en-GB"/>
        </w:rPr>
        <w:t>0.15</w:t>
      </w:r>
      <w:r w:rsidRPr="000D623A">
        <w:rPr>
          <w:rFonts w:asciiTheme="majorBidi" w:hAnsiTheme="majorBidi" w:cstheme="majorBidi"/>
          <w:sz w:val="32"/>
          <w:szCs w:val="32"/>
        </w:rPr>
        <w:t xml:space="preserve"> - </w:t>
      </w:r>
      <w:r w:rsidRPr="000D623A">
        <w:rPr>
          <w:rFonts w:asciiTheme="majorBidi" w:hAnsiTheme="majorBidi" w:cstheme="majorBidi"/>
          <w:sz w:val="32"/>
          <w:szCs w:val="32"/>
          <w:lang w:val="en-GB"/>
        </w:rPr>
        <w:t>0.75</w:t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/>
          <w:sz w:val="32"/>
          <w:szCs w:val="32"/>
          <w:cs/>
        </w:rPr>
        <w:t>ซึ่งใช้เป็นหลักประกันวงเงินสินเชื่อ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ธนาคารในประเทศดังกล่าว (ดูหมายเหตุ </w:t>
      </w:r>
      <w:r w:rsidR="000A00BF" w:rsidRPr="000D623A">
        <w:rPr>
          <w:rFonts w:asciiTheme="majorBidi" w:hAnsiTheme="majorBidi" w:cstheme="majorBidi"/>
          <w:sz w:val="32"/>
          <w:szCs w:val="32"/>
          <w:lang w:val="en-GB"/>
        </w:rPr>
        <w:t>16</w:t>
      </w:r>
      <w:r w:rsidRPr="000D623A">
        <w:rPr>
          <w:rFonts w:asciiTheme="majorBidi" w:hAnsiTheme="majorBidi" w:cstheme="majorBidi"/>
          <w:sz w:val="32"/>
          <w:szCs w:val="32"/>
          <w:lang w:val="en-GB"/>
        </w:rPr>
        <w:t>)</w:t>
      </w:r>
    </w:p>
    <w:p w14:paraId="492B62E9" w14:textId="77777777" w:rsidR="00653006" w:rsidRPr="000D623A" w:rsidRDefault="00653006" w:rsidP="00710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00" w:lineRule="exact"/>
        <w:ind w:hanging="142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207E617C" w14:textId="23528B6A" w:rsidR="00D82471" w:rsidRPr="000D623A" w:rsidRDefault="00345782" w:rsidP="00394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53006" w:rsidRPr="000D623A">
        <w:rPr>
          <w:rFonts w:asciiTheme="majorBidi" w:hAnsiTheme="majorBidi" w:cstheme="majorBidi"/>
          <w:b/>
          <w:bCs/>
          <w:sz w:val="32"/>
          <w:szCs w:val="32"/>
        </w:rPr>
        <w:t>0.</w:t>
      </w:r>
      <w:r w:rsidR="00D82471"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471" w:rsidRPr="000D623A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B6E878C" w14:textId="77777777" w:rsidR="00D82471" w:rsidRPr="000D623A" w:rsidRDefault="00D82471" w:rsidP="00E90100">
      <w:pPr>
        <w:tabs>
          <w:tab w:val="clear" w:pos="454"/>
          <w:tab w:val="left" w:pos="567"/>
        </w:tabs>
        <w:spacing w:line="40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9942D3" w:rsidRPr="000D623A">
        <w:rPr>
          <w:rFonts w:asciiTheme="majorBidi" w:hAnsiTheme="majorBidi" w:cstheme="majorBidi" w:hint="cs"/>
          <w:sz w:val="32"/>
          <w:szCs w:val="32"/>
          <w:cs/>
        </w:rPr>
        <w:t>ตามที่แสดง</w:t>
      </w:r>
      <w:r w:rsidRPr="000D623A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tbl>
      <w:tblPr>
        <w:tblW w:w="92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76"/>
        <w:gridCol w:w="794"/>
        <w:gridCol w:w="76"/>
        <w:gridCol w:w="794"/>
        <w:gridCol w:w="78"/>
        <w:gridCol w:w="881"/>
        <w:gridCol w:w="76"/>
        <w:gridCol w:w="841"/>
        <w:gridCol w:w="76"/>
        <w:gridCol w:w="853"/>
        <w:gridCol w:w="76"/>
        <w:gridCol w:w="852"/>
        <w:gridCol w:w="76"/>
        <w:gridCol w:w="602"/>
        <w:gridCol w:w="110"/>
        <w:gridCol w:w="567"/>
      </w:tblGrid>
      <w:tr w:rsidR="00E11D0D" w:rsidRPr="000D623A" w14:paraId="36980A3D" w14:textId="77777777" w:rsidTr="00A35172">
        <w:trPr>
          <w:cantSplit/>
        </w:trPr>
        <w:tc>
          <w:tcPr>
            <w:tcW w:w="2438" w:type="dxa"/>
          </w:tcPr>
          <w:p w14:paraId="4A52D3DC" w14:textId="77777777" w:rsidR="0071653F" w:rsidRPr="000D623A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bookmarkStart w:id="1" w:name="_Hlk513644543"/>
          </w:p>
        </w:tc>
        <w:tc>
          <w:tcPr>
            <w:tcW w:w="76" w:type="dxa"/>
          </w:tcPr>
          <w:p w14:paraId="66967C21" w14:textId="77777777" w:rsidR="0071653F" w:rsidRPr="000D623A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</w:tcPr>
          <w:p w14:paraId="3624FCB1" w14:textId="77777777" w:rsidR="0071653F" w:rsidRPr="000D623A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43FEF20F" w14:textId="77777777" w:rsidR="0071653F" w:rsidRPr="000D623A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98" w:type="dxa"/>
            <w:gridSpan w:val="3"/>
          </w:tcPr>
          <w:p w14:paraId="26990889" w14:textId="77777777" w:rsidR="0071653F" w:rsidRPr="000D623A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57E93680" w14:textId="77777777" w:rsidR="0071653F" w:rsidRPr="000D623A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36" w:type="dxa"/>
            <w:gridSpan w:val="7"/>
            <w:tcBorders>
              <w:bottom w:val="single" w:sz="6" w:space="0" w:color="auto"/>
            </w:tcBorders>
          </w:tcPr>
          <w:p w14:paraId="28DCB853" w14:textId="77777777" w:rsidR="0071653F" w:rsidRPr="000D623A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</w:tr>
      <w:tr w:rsidR="00E11D0D" w:rsidRPr="000D623A" w14:paraId="7CDD06DB" w14:textId="77777777" w:rsidTr="00EC1B63">
        <w:trPr>
          <w:cantSplit/>
        </w:trPr>
        <w:tc>
          <w:tcPr>
            <w:tcW w:w="2438" w:type="dxa"/>
          </w:tcPr>
          <w:p w14:paraId="01CDA7F2" w14:textId="77777777" w:rsidR="0071653F" w:rsidRPr="000D623A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49B0A3F7" w14:textId="77777777" w:rsidR="0071653F" w:rsidRPr="000D623A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  <w:tcBorders>
              <w:bottom w:val="single" w:sz="6" w:space="0" w:color="auto"/>
            </w:tcBorders>
          </w:tcPr>
          <w:p w14:paraId="188F054A" w14:textId="77777777" w:rsidR="0071653F" w:rsidRPr="000D623A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78" w:type="dxa"/>
          </w:tcPr>
          <w:p w14:paraId="41CAA819" w14:textId="77777777" w:rsidR="0071653F" w:rsidRPr="000D623A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98" w:type="dxa"/>
            <w:gridSpan w:val="3"/>
            <w:tcBorders>
              <w:bottom w:val="single" w:sz="6" w:space="0" w:color="auto"/>
            </w:tcBorders>
          </w:tcPr>
          <w:p w14:paraId="169F941C" w14:textId="77777777" w:rsidR="0071653F" w:rsidRPr="000D623A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623A">
              <w:rPr>
                <w:rFonts w:asciiTheme="majorBidi" w:hAnsiTheme="majorBidi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76" w:type="dxa"/>
          </w:tcPr>
          <w:p w14:paraId="0301C586" w14:textId="77777777" w:rsidR="0071653F" w:rsidRPr="000D623A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0366DD" w14:textId="77777777" w:rsidR="0071653F" w:rsidRPr="000D623A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8E2D89" w14:textId="77777777" w:rsidR="0071653F" w:rsidRPr="000D623A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75DE47" w14:textId="77777777" w:rsidR="0071653F" w:rsidRPr="000D623A" w:rsidRDefault="0071653F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</w:t>
            </w:r>
            <w:r w:rsidRPr="000D623A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</w:t>
            </w:r>
          </w:p>
        </w:tc>
      </w:tr>
      <w:tr w:rsidR="00653006" w:rsidRPr="000D623A" w14:paraId="5EC1F00C" w14:textId="77777777" w:rsidTr="00EC1B63">
        <w:trPr>
          <w:cantSplit/>
        </w:trPr>
        <w:tc>
          <w:tcPr>
            <w:tcW w:w="2438" w:type="dxa"/>
            <w:tcBorders>
              <w:bottom w:val="single" w:sz="6" w:space="0" w:color="auto"/>
            </w:tcBorders>
          </w:tcPr>
          <w:p w14:paraId="465D012F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9034B34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623A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0E68EFA6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6ABE5A31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0D623A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0D623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Pr="000D623A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96EE0F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70376A45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18F4DB72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0D623A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78" w:type="dxa"/>
          </w:tcPr>
          <w:p w14:paraId="049359FE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6" w:space="0" w:color="auto"/>
              <w:bottom w:val="single" w:sz="6" w:space="0" w:color="auto"/>
            </w:tcBorders>
          </w:tcPr>
          <w:p w14:paraId="23F013E2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0D623A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0D623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Pr="000D623A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3777D4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6" w:space="0" w:color="auto"/>
              <w:bottom w:val="single" w:sz="6" w:space="0" w:color="auto"/>
            </w:tcBorders>
          </w:tcPr>
          <w:p w14:paraId="06FCD8BC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2D135A2C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0D623A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76" w:type="dxa"/>
          </w:tcPr>
          <w:p w14:paraId="5A771476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2558E1D7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0D623A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0D623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Pr="000D623A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DCA8F4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14:paraId="754A8D27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4815FC51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0D623A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76" w:type="dxa"/>
          </w:tcPr>
          <w:p w14:paraId="0E7D7FAD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97D7ED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0D623A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สำหรับงวดสามเดือน</w:t>
            </w:r>
          </w:p>
          <w:p w14:paraId="7F439542" w14:textId="77777777" w:rsidR="00653006" w:rsidRPr="000D623A" w:rsidRDefault="00653006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 xml:space="preserve">สิ้นสุดวันที่ </w:t>
            </w:r>
            <w:r w:rsidRPr="000D623A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31 </w:t>
            </w:r>
            <w:r w:rsidRPr="000D623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</w:p>
        </w:tc>
      </w:tr>
      <w:tr w:rsidR="00E11D0D" w:rsidRPr="000D623A" w14:paraId="43AD1105" w14:textId="77777777" w:rsidTr="00EC1B63">
        <w:trPr>
          <w:cantSplit/>
        </w:trPr>
        <w:tc>
          <w:tcPr>
            <w:tcW w:w="2438" w:type="dxa"/>
            <w:tcBorders>
              <w:top w:val="single" w:sz="6" w:space="0" w:color="auto"/>
            </w:tcBorders>
          </w:tcPr>
          <w:p w14:paraId="5122EBED" w14:textId="77777777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43C1CEB2" w14:textId="77777777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7D235635" w14:textId="77777777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14:paraId="4FAF1D66" w14:textId="77777777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C07AC7F" w14:textId="77777777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8" w:type="dxa"/>
          </w:tcPr>
          <w:p w14:paraId="1D7140D5" w14:textId="77777777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6" w:space="0" w:color="auto"/>
            </w:tcBorders>
          </w:tcPr>
          <w:p w14:paraId="1CD0E3CD" w14:textId="77777777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623A">
              <w:rPr>
                <w:rFonts w:asciiTheme="majorBidi" w:hAnsiTheme="majorBidi" w:cstheme="majorBidi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14C000B3" w14:textId="77777777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6" w:space="0" w:color="auto"/>
            </w:tcBorders>
          </w:tcPr>
          <w:p w14:paraId="24E7829C" w14:textId="77777777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608A5B42" w14:textId="77777777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36DBE2D8" w14:textId="77777777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2C9A5994" w14:textId="77777777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386B45D4" w14:textId="77777777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06629F4D" w14:textId="77777777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14:paraId="1085F2D1" w14:textId="77777777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653006" w:rsidRPr="000D623A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DC0E4FC" w14:textId="77777777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C1D8610" w14:textId="77777777" w:rsidR="005B1365" w:rsidRPr="000D623A" w:rsidRDefault="005B1365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653006" w:rsidRPr="000D623A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</w:tr>
      <w:tr w:rsidR="00106141" w:rsidRPr="000D623A" w14:paraId="5C3E2136" w14:textId="77777777" w:rsidTr="0071653F">
        <w:trPr>
          <w:cantSplit/>
        </w:trPr>
        <w:tc>
          <w:tcPr>
            <w:tcW w:w="2438" w:type="dxa"/>
            <w:vAlign w:val="center"/>
          </w:tcPr>
          <w:p w14:paraId="6172B45F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พรีเมี่ยม เฟล็กซิเบิ้ล </w:t>
            </w:r>
            <w:r w:rsidRPr="000D623A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แพคเกจจิ้ง จำกัด</w:t>
            </w:r>
          </w:p>
        </w:tc>
        <w:tc>
          <w:tcPr>
            <w:tcW w:w="76" w:type="dxa"/>
          </w:tcPr>
          <w:p w14:paraId="087E8C43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79D7A174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6059EB68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74A8CFD1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14:paraId="0B39795E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1" w:type="dxa"/>
            <w:shd w:val="clear" w:color="auto" w:fill="auto"/>
          </w:tcPr>
          <w:p w14:paraId="36F1C91D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14:paraId="74BD3FB0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</w:tcPr>
          <w:p w14:paraId="1B414132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14:paraId="316ED130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14:paraId="035BF6DB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7A19EFEB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</w:tcPr>
          <w:p w14:paraId="50160BB2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78CB9948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14:paraId="35C45565" w14:textId="77777777" w:rsidR="00106141" w:rsidRPr="000D623A" w:rsidRDefault="00106141" w:rsidP="00A835E7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480CCF72" w14:textId="77777777" w:rsidR="00106141" w:rsidRPr="000D623A" w:rsidRDefault="00106141" w:rsidP="00A835E7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2E7F1465" w14:textId="77777777" w:rsidR="00106141" w:rsidRPr="000D623A" w:rsidRDefault="00106141" w:rsidP="00A835E7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106141" w:rsidRPr="000D623A" w14:paraId="10B383E4" w14:textId="77777777" w:rsidTr="00887FDA">
        <w:trPr>
          <w:cantSplit/>
          <w:trHeight w:val="63"/>
        </w:trPr>
        <w:tc>
          <w:tcPr>
            <w:tcW w:w="2438" w:type="dxa"/>
          </w:tcPr>
          <w:p w14:paraId="568CE923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โซลาร์ พีพีเอ็ม จำกัด </w:t>
            </w:r>
          </w:p>
        </w:tc>
        <w:tc>
          <w:tcPr>
            <w:tcW w:w="76" w:type="dxa"/>
          </w:tcPr>
          <w:p w14:paraId="76D8B95B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734BC97F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3D7E0DA4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27DE13D6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14:paraId="0DABC89F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1" w:type="dxa"/>
            <w:shd w:val="clear" w:color="auto" w:fill="auto"/>
          </w:tcPr>
          <w:p w14:paraId="123C2101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59.96</w:t>
            </w:r>
          </w:p>
        </w:tc>
        <w:tc>
          <w:tcPr>
            <w:tcW w:w="76" w:type="dxa"/>
          </w:tcPr>
          <w:p w14:paraId="27CAE168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shd w:val="clear" w:color="auto" w:fill="auto"/>
          </w:tcPr>
          <w:p w14:paraId="2D36158B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59.96</w:t>
            </w:r>
          </w:p>
        </w:tc>
        <w:tc>
          <w:tcPr>
            <w:tcW w:w="76" w:type="dxa"/>
          </w:tcPr>
          <w:p w14:paraId="0EE54945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shd w:val="clear" w:color="auto" w:fill="auto"/>
          </w:tcPr>
          <w:p w14:paraId="0D389265" w14:textId="09258749" w:rsidR="00106141" w:rsidRPr="000D623A" w:rsidRDefault="00337964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 w:hint="cs"/>
                <w:sz w:val="20"/>
                <w:szCs w:val="20"/>
                <w:cs/>
              </w:rPr>
              <w:t>*</w:t>
            </w:r>
            <w:r w:rsidR="00EB02D0" w:rsidRPr="000D623A">
              <w:rPr>
                <w:rFonts w:asciiTheme="majorBidi" w:hAnsiTheme="majorBidi" w:cstheme="majorBidi" w:hint="cs"/>
                <w:sz w:val="20"/>
                <w:szCs w:val="20"/>
                <w:cs/>
              </w:rPr>
              <w:t>37</w:t>
            </w:r>
            <w:r w:rsidR="00EB02D0" w:rsidRPr="000D623A">
              <w:rPr>
                <w:rFonts w:asciiTheme="majorBidi" w:hAnsiTheme="majorBidi" w:cstheme="majorBidi"/>
                <w:sz w:val="20"/>
                <w:szCs w:val="20"/>
              </w:rPr>
              <w:t>,307</w:t>
            </w:r>
          </w:p>
        </w:tc>
        <w:tc>
          <w:tcPr>
            <w:tcW w:w="76" w:type="dxa"/>
          </w:tcPr>
          <w:p w14:paraId="4E54D441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275F97DC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35,976</w:t>
            </w:r>
          </w:p>
        </w:tc>
        <w:tc>
          <w:tcPr>
            <w:tcW w:w="76" w:type="dxa"/>
          </w:tcPr>
          <w:p w14:paraId="19518906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</w:tcPr>
          <w:p w14:paraId="68026433" w14:textId="77777777" w:rsidR="00106141" w:rsidRPr="000D623A" w:rsidRDefault="00106141" w:rsidP="00A835E7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3ECADB22" w14:textId="77777777" w:rsidR="00106141" w:rsidRPr="000D623A" w:rsidRDefault="00106141" w:rsidP="00A835E7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74582B1" w14:textId="77777777" w:rsidR="00106141" w:rsidRPr="000D623A" w:rsidRDefault="00106141" w:rsidP="00A835E7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106141" w:rsidRPr="000D623A" w14:paraId="4E334EF7" w14:textId="77777777" w:rsidTr="0071653F">
        <w:trPr>
          <w:cantSplit/>
        </w:trPr>
        <w:tc>
          <w:tcPr>
            <w:tcW w:w="2438" w:type="dxa"/>
            <w:vAlign w:val="center"/>
          </w:tcPr>
          <w:p w14:paraId="51D76F29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567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14:paraId="50D04D9D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623E5214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0BDFC580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22A8791F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343B67E3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1" w:type="dxa"/>
          </w:tcPr>
          <w:p w14:paraId="660D5032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27CA7B1D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</w:tcPr>
          <w:p w14:paraId="1DE1BF0F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786B6CC6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38EF53" w14:textId="131D206C" w:rsidR="00106141" w:rsidRPr="000D623A" w:rsidRDefault="00EB02D0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97,007</w:t>
            </w:r>
          </w:p>
        </w:tc>
        <w:tc>
          <w:tcPr>
            <w:tcW w:w="76" w:type="dxa"/>
          </w:tcPr>
          <w:p w14:paraId="3F4225AF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</w:tcPr>
          <w:p w14:paraId="67AC7EF1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95,676</w:t>
            </w:r>
          </w:p>
        </w:tc>
        <w:tc>
          <w:tcPr>
            <w:tcW w:w="76" w:type="dxa"/>
          </w:tcPr>
          <w:p w14:paraId="5F8ED19E" w14:textId="77777777" w:rsidR="00106141" w:rsidRPr="000D623A" w:rsidRDefault="00106141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6" w:space="0" w:color="auto"/>
            </w:tcBorders>
          </w:tcPr>
          <w:p w14:paraId="050C9416" w14:textId="77777777" w:rsidR="00106141" w:rsidRPr="000D623A" w:rsidRDefault="00106141" w:rsidP="00A835E7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4E99C2DE" w14:textId="77777777" w:rsidR="00106141" w:rsidRPr="000D623A" w:rsidRDefault="00106141" w:rsidP="00A835E7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7BD5A54C" w14:textId="77777777" w:rsidR="00106141" w:rsidRPr="000D623A" w:rsidRDefault="00106141" w:rsidP="00A835E7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D623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bookmarkEnd w:id="1"/>
    </w:tbl>
    <w:p w14:paraId="48B8890E" w14:textId="77777777" w:rsidR="00B32000" w:rsidRPr="000D623A" w:rsidRDefault="00B32000" w:rsidP="00710FDF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20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21694B66" w14:textId="27AD91A1" w:rsidR="0014719F" w:rsidRPr="000D623A" w:rsidRDefault="00B32000" w:rsidP="00710FDF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  <w:cs/>
        </w:rPr>
        <w:t>*บริษัทมีเงินให้กู้ยืมแก่บริษัทย่อย ซึ่งคิดอัตราดอกเบี้ยต่ำกว่าราคาตลาด บริษัทจึงได้รับรู้ผลต่าง</w:t>
      </w:r>
      <w:r w:rsidRPr="000D623A">
        <w:rPr>
          <w:rFonts w:asciiTheme="majorBidi" w:hAnsiTheme="majorBidi" w:cstheme="majorBidi"/>
          <w:spacing w:val="-6"/>
          <w:sz w:val="32"/>
          <w:szCs w:val="32"/>
          <w:cs/>
        </w:rPr>
        <w:t>ระหว่างจำนวนเงินที่ให้กู้ยืมกับมูลค่ายุติธรรมของเงินให้กู้ยืมดังกล่าว ณ วันเริ่มต้น เป็นเงินลงทุนในบริษัทย่อย</w:t>
      </w:r>
      <w:r w:rsidRPr="000D623A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</w:p>
    <w:p w14:paraId="6F5E66B9" w14:textId="77777777" w:rsidR="00710FDF" w:rsidRPr="000D623A" w:rsidRDefault="00710FDF" w:rsidP="00710FDF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20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5F7E5095" w14:textId="7FC2CDCE" w:rsidR="00653006" w:rsidRPr="000D623A" w:rsidRDefault="00653006" w:rsidP="00710FDF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B75FE" w:rsidRPr="000D623A">
        <w:rPr>
          <w:rFonts w:asciiTheme="majorBidi" w:hAnsiTheme="majorBidi"/>
          <w:b/>
          <w:bCs/>
          <w:sz w:val="32"/>
          <w:szCs w:val="32"/>
        </w:rPr>
        <w:t>1</w:t>
      </w:r>
      <w:r w:rsidRPr="000D623A">
        <w:rPr>
          <w:rFonts w:asciiTheme="majorBidi" w:hAnsiTheme="majorBidi"/>
          <w:b/>
          <w:bCs/>
          <w:sz w:val="32"/>
          <w:szCs w:val="32"/>
        </w:rPr>
        <w:t>.</w:t>
      </w:r>
      <w:r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D62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14:paraId="0BE65DBE" w14:textId="77777777" w:rsidR="00653006" w:rsidRPr="000D623A" w:rsidRDefault="00653006" w:rsidP="00710FDF">
      <w:pPr>
        <w:tabs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/>
        <w:contextualSpacing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</w:rPr>
        <w:tab/>
      </w:r>
      <w:r w:rsidRPr="000D623A">
        <w:rPr>
          <w:rFonts w:asciiTheme="majorBidi" w:hAnsiTheme="majorBidi" w:cstheme="majorBidi"/>
          <w:sz w:val="32"/>
          <w:szCs w:val="32"/>
        </w:rPr>
        <w:tab/>
      </w:r>
      <w:r w:rsidRPr="000D623A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D623A">
        <w:rPr>
          <w:rFonts w:asciiTheme="majorBidi" w:hAnsiTheme="majorBidi" w:cstheme="majorBidi"/>
          <w:sz w:val="32"/>
          <w:szCs w:val="32"/>
        </w:rPr>
        <w:t>31</w:t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0D623A">
        <w:rPr>
          <w:rFonts w:asciiTheme="majorBidi" w:hAnsiTheme="majorBidi" w:cstheme="majorBidi"/>
          <w:sz w:val="32"/>
          <w:szCs w:val="32"/>
        </w:rPr>
        <w:t xml:space="preserve">2564 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0D623A">
        <w:rPr>
          <w:rFonts w:asciiTheme="majorBidi" w:hAnsiTheme="majorBidi"/>
          <w:sz w:val="32"/>
          <w:szCs w:val="32"/>
        </w:rPr>
        <w:t xml:space="preserve">31 </w:t>
      </w:r>
      <w:r w:rsidRPr="000D623A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Pr="000D623A">
        <w:rPr>
          <w:rFonts w:asciiTheme="majorBidi" w:hAnsiTheme="majorBidi"/>
          <w:sz w:val="32"/>
          <w:szCs w:val="32"/>
        </w:rPr>
        <w:t>2563</w:t>
      </w:r>
      <w:r w:rsidRPr="000D623A">
        <w:rPr>
          <w:rFonts w:asciiTheme="majorBidi" w:hAnsiTheme="majorBidi" w:hint="cs"/>
          <w:sz w:val="32"/>
          <w:szCs w:val="32"/>
          <w:cs/>
        </w:rPr>
        <w:t xml:space="preserve"> </w:t>
      </w:r>
      <w:r w:rsidRPr="000D623A">
        <w:rPr>
          <w:rFonts w:asciiTheme="majorBidi" w:hAnsiTheme="majorBidi"/>
          <w:sz w:val="32"/>
          <w:szCs w:val="32"/>
          <w:cs/>
        </w:rPr>
        <w:t>อสังหาริมทรัพย์เพื่อการลงทุนเป็นที่ดิน</w:t>
      </w:r>
      <w:r w:rsidRPr="000D623A">
        <w:rPr>
          <w:rFonts w:asciiTheme="majorBidi" w:hAnsiTheme="majorBidi" w:hint="cs"/>
          <w:sz w:val="32"/>
          <w:szCs w:val="32"/>
          <w:cs/>
        </w:rPr>
        <w:t>ที่ยังไม่ใช้ดำเนินงาน</w:t>
      </w:r>
      <w:r w:rsidRPr="000D623A">
        <w:rPr>
          <w:rFonts w:asciiTheme="majorBidi" w:hAnsiTheme="majorBidi"/>
          <w:sz w:val="32"/>
          <w:szCs w:val="32"/>
          <w:cs/>
        </w:rPr>
        <w:t>ของบริษัท</w:t>
      </w:r>
      <w:r w:rsidRPr="000D623A">
        <w:rPr>
          <w:rFonts w:asciiTheme="majorBidi" w:hAnsiTheme="majorBidi" w:hint="cs"/>
          <w:sz w:val="32"/>
          <w:szCs w:val="32"/>
          <w:cs/>
        </w:rPr>
        <w:t>จำนวน</w:t>
      </w:r>
      <w:r w:rsidRPr="000D623A">
        <w:rPr>
          <w:rFonts w:asciiTheme="majorBidi" w:hAnsiTheme="majorBidi"/>
          <w:sz w:val="32"/>
          <w:szCs w:val="32"/>
          <w:cs/>
        </w:rPr>
        <w:t xml:space="preserve"> </w:t>
      </w:r>
      <w:r w:rsidRPr="000D623A">
        <w:rPr>
          <w:rFonts w:asciiTheme="majorBidi" w:hAnsiTheme="majorBidi"/>
          <w:sz w:val="32"/>
          <w:szCs w:val="32"/>
        </w:rPr>
        <w:t xml:space="preserve">2 </w:t>
      </w:r>
      <w:r w:rsidRPr="000D623A">
        <w:rPr>
          <w:rFonts w:asciiTheme="majorBidi" w:hAnsiTheme="majorBidi" w:hint="cs"/>
          <w:sz w:val="32"/>
          <w:szCs w:val="32"/>
          <w:cs/>
        </w:rPr>
        <w:t xml:space="preserve">แปลง มูลค่าราคาทุน </w:t>
      </w:r>
      <w:r w:rsidRPr="000D623A">
        <w:rPr>
          <w:rFonts w:asciiTheme="majorBidi" w:hAnsiTheme="majorBidi"/>
          <w:sz w:val="32"/>
          <w:szCs w:val="32"/>
        </w:rPr>
        <w:t xml:space="preserve">11.15 </w:t>
      </w:r>
      <w:r w:rsidRPr="000D623A">
        <w:rPr>
          <w:rFonts w:asciiTheme="majorBidi" w:hAnsiTheme="majorBidi" w:hint="cs"/>
          <w:sz w:val="32"/>
          <w:szCs w:val="32"/>
          <w:cs/>
        </w:rPr>
        <w:t>ล้านบาท โดย</w:t>
      </w:r>
      <w:r w:rsidRPr="000D623A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0D623A">
        <w:rPr>
          <w:rFonts w:asciiTheme="majorBidi" w:hAnsiTheme="majorBidi"/>
          <w:sz w:val="32"/>
          <w:szCs w:val="32"/>
        </w:rPr>
        <w:t>21</w:t>
      </w:r>
      <w:r w:rsidRPr="000D623A">
        <w:rPr>
          <w:rFonts w:asciiTheme="majorBidi" w:hAnsiTheme="majorBidi" w:hint="cs"/>
          <w:sz w:val="32"/>
          <w:szCs w:val="32"/>
          <w:cs/>
        </w:rPr>
        <w:t xml:space="preserve"> </w:t>
      </w:r>
      <w:r w:rsidRPr="000D623A">
        <w:rPr>
          <w:rFonts w:asciiTheme="majorBidi" w:hAnsiTheme="majorBidi"/>
          <w:sz w:val="32"/>
          <w:szCs w:val="32"/>
          <w:cs/>
        </w:rPr>
        <w:t xml:space="preserve">กุมภาพันธ์ </w:t>
      </w:r>
      <w:r w:rsidRPr="000D623A">
        <w:rPr>
          <w:rFonts w:asciiTheme="majorBidi" w:hAnsiTheme="majorBidi"/>
          <w:sz w:val="32"/>
          <w:szCs w:val="32"/>
        </w:rPr>
        <w:t>2560</w:t>
      </w:r>
      <w:r w:rsidRPr="000D623A">
        <w:rPr>
          <w:rFonts w:asciiTheme="majorBidi" w:hAnsiTheme="majorBidi"/>
          <w:sz w:val="32"/>
          <w:szCs w:val="32"/>
          <w:cs/>
        </w:rPr>
        <w:t xml:space="preserve"> บริษัทได้ประเมินราคา</w:t>
      </w:r>
      <w:r w:rsidRPr="000D623A">
        <w:rPr>
          <w:rFonts w:asciiTheme="majorBidi" w:hAnsiTheme="majorBidi" w:hint="cs"/>
          <w:sz w:val="32"/>
          <w:szCs w:val="32"/>
          <w:cs/>
        </w:rPr>
        <w:t xml:space="preserve">ที่ดินแปลงที่ </w:t>
      </w:r>
      <w:r w:rsidRPr="000D623A">
        <w:rPr>
          <w:rFonts w:asciiTheme="majorBidi" w:hAnsiTheme="majorBidi"/>
          <w:sz w:val="32"/>
          <w:szCs w:val="32"/>
        </w:rPr>
        <w:t xml:space="preserve">1 </w:t>
      </w:r>
      <w:r w:rsidRPr="000D623A">
        <w:rPr>
          <w:rFonts w:asciiTheme="majorBidi" w:hAnsiTheme="majorBidi"/>
          <w:sz w:val="32"/>
          <w:szCs w:val="32"/>
          <w:cs/>
        </w:rPr>
        <w:t>โดยผู้ประเมินราคาอิสระใช้วิธีเปรียบเทียบกับ</w:t>
      </w:r>
      <w:r w:rsidRPr="000D623A">
        <w:rPr>
          <w:rFonts w:asciiTheme="majorBidi" w:hAnsiTheme="majorBidi" w:hint="cs"/>
          <w:sz w:val="32"/>
          <w:szCs w:val="32"/>
          <w:cs/>
        </w:rPr>
        <w:t>ราคา</w:t>
      </w:r>
      <w:r w:rsidRPr="000D623A">
        <w:rPr>
          <w:rFonts w:asciiTheme="majorBidi" w:hAnsiTheme="majorBidi"/>
          <w:sz w:val="32"/>
          <w:szCs w:val="32"/>
          <w:cs/>
        </w:rPr>
        <w:t>ตลาด</w:t>
      </w:r>
      <w:r w:rsidRPr="000D623A">
        <w:rPr>
          <w:rFonts w:asciiTheme="majorBidi" w:hAnsiTheme="majorBidi" w:hint="cs"/>
          <w:sz w:val="32"/>
          <w:szCs w:val="32"/>
          <w:cs/>
        </w:rPr>
        <w:t xml:space="preserve"> มี</w:t>
      </w:r>
      <w:r w:rsidRPr="000D623A">
        <w:rPr>
          <w:rFonts w:asciiTheme="majorBidi" w:hAnsiTheme="majorBidi"/>
          <w:sz w:val="32"/>
          <w:szCs w:val="32"/>
          <w:cs/>
        </w:rPr>
        <w:t>มูลค่าประเมิน</w:t>
      </w:r>
      <w:r w:rsidRPr="000D623A">
        <w:rPr>
          <w:rFonts w:asciiTheme="majorBidi" w:hAnsiTheme="majorBidi" w:hint="cs"/>
          <w:sz w:val="32"/>
          <w:szCs w:val="32"/>
          <w:cs/>
        </w:rPr>
        <w:t>เป็น</w:t>
      </w:r>
      <w:r w:rsidRPr="000D623A">
        <w:rPr>
          <w:rFonts w:asciiTheme="majorBidi" w:hAnsiTheme="majorBidi"/>
          <w:sz w:val="32"/>
          <w:szCs w:val="32"/>
          <w:cs/>
        </w:rPr>
        <w:t>จำนวนเงิน</w:t>
      </w:r>
      <w:r w:rsidRPr="000D623A">
        <w:rPr>
          <w:rFonts w:asciiTheme="majorBidi" w:hAnsiTheme="majorBidi"/>
          <w:sz w:val="32"/>
          <w:szCs w:val="32"/>
        </w:rPr>
        <w:t xml:space="preserve"> 4.80</w:t>
      </w:r>
      <w:r w:rsidRPr="000D623A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0D623A">
        <w:rPr>
          <w:rFonts w:asciiTheme="majorBidi" w:hAnsiTheme="majorBidi" w:hint="cs"/>
          <w:sz w:val="32"/>
          <w:szCs w:val="32"/>
          <w:cs/>
        </w:rPr>
        <w:t xml:space="preserve"> และ</w:t>
      </w:r>
      <w:r w:rsidRPr="000D623A">
        <w:rPr>
          <w:rFonts w:asciiTheme="majorBidi" w:hAnsiTheme="majorBidi"/>
          <w:sz w:val="32"/>
          <w:szCs w:val="32"/>
          <w:cs/>
        </w:rPr>
        <w:t xml:space="preserve">วันที่ </w:t>
      </w:r>
      <w:r w:rsidRPr="000D623A">
        <w:rPr>
          <w:rFonts w:asciiTheme="majorBidi" w:hAnsiTheme="majorBidi"/>
          <w:sz w:val="32"/>
          <w:szCs w:val="32"/>
        </w:rPr>
        <w:t>2</w:t>
      </w:r>
      <w:r w:rsidRPr="000D623A">
        <w:rPr>
          <w:rFonts w:asciiTheme="majorBidi" w:hAnsiTheme="majorBidi"/>
          <w:sz w:val="32"/>
          <w:szCs w:val="32"/>
          <w:cs/>
        </w:rPr>
        <w:t xml:space="preserve"> มีนาคม </w:t>
      </w:r>
      <w:r w:rsidRPr="000D623A">
        <w:rPr>
          <w:rFonts w:asciiTheme="majorBidi" w:hAnsiTheme="majorBidi"/>
          <w:sz w:val="32"/>
          <w:szCs w:val="32"/>
        </w:rPr>
        <w:t>2561</w:t>
      </w:r>
      <w:r w:rsidRPr="000D623A">
        <w:rPr>
          <w:rFonts w:asciiTheme="majorBidi" w:hAnsiTheme="majorBidi"/>
          <w:sz w:val="32"/>
          <w:szCs w:val="32"/>
          <w:cs/>
        </w:rPr>
        <w:t xml:space="preserve"> บริษัทได้มีการประเมินราคา</w:t>
      </w:r>
      <w:r w:rsidRPr="000D623A">
        <w:rPr>
          <w:rFonts w:asciiTheme="majorBidi" w:hAnsiTheme="majorBidi" w:hint="cs"/>
          <w:sz w:val="32"/>
          <w:szCs w:val="32"/>
          <w:cs/>
        </w:rPr>
        <w:t xml:space="preserve">ที่ดินแปลงที่ </w:t>
      </w:r>
      <w:r w:rsidRPr="000D623A">
        <w:rPr>
          <w:rFonts w:asciiTheme="majorBidi" w:hAnsiTheme="majorBidi"/>
          <w:sz w:val="32"/>
          <w:szCs w:val="32"/>
        </w:rPr>
        <w:t xml:space="preserve">2 </w:t>
      </w:r>
      <w:r w:rsidRPr="000D623A">
        <w:rPr>
          <w:rFonts w:asciiTheme="majorBidi" w:hAnsiTheme="majorBidi"/>
          <w:sz w:val="32"/>
          <w:szCs w:val="32"/>
          <w:cs/>
        </w:rPr>
        <w:t>โดยใช้วิธีเปรียบเทียบกับ</w:t>
      </w:r>
      <w:r w:rsidRPr="000D623A">
        <w:rPr>
          <w:rFonts w:asciiTheme="majorBidi" w:hAnsiTheme="majorBidi" w:hint="cs"/>
          <w:sz w:val="32"/>
          <w:szCs w:val="32"/>
          <w:cs/>
        </w:rPr>
        <w:t>ราคา</w:t>
      </w:r>
      <w:r w:rsidRPr="000D623A">
        <w:rPr>
          <w:rFonts w:asciiTheme="majorBidi" w:hAnsiTheme="majorBidi"/>
          <w:sz w:val="32"/>
          <w:szCs w:val="32"/>
          <w:cs/>
        </w:rPr>
        <w:t>ตลาด</w:t>
      </w:r>
      <w:r w:rsidRPr="000D623A">
        <w:rPr>
          <w:rFonts w:asciiTheme="majorBidi" w:hAnsiTheme="majorBidi" w:hint="cs"/>
          <w:sz w:val="32"/>
          <w:szCs w:val="32"/>
          <w:cs/>
        </w:rPr>
        <w:t xml:space="preserve"> มี</w:t>
      </w:r>
      <w:r w:rsidRPr="000D623A">
        <w:rPr>
          <w:rFonts w:asciiTheme="majorBidi" w:hAnsiTheme="majorBidi"/>
          <w:sz w:val="32"/>
          <w:szCs w:val="32"/>
          <w:cs/>
        </w:rPr>
        <w:t>มูลค่าประเมิน</w:t>
      </w:r>
      <w:r w:rsidRPr="000D623A">
        <w:rPr>
          <w:rFonts w:asciiTheme="majorBidi" w:hAnsiTheme="majorBidi" w:hint="cs"/>
          <w:sz w:val="32"/>
          <w:szCs w:val="32"/>
          <w:cs/>
        </w:rPr>
        <w:t>เป็น</w:t>
      </w:r>
      <w:r w:rsidRPr="000D623A">
        <w:rPr>
          <w:rFonts w:asciiTheme="majorBidi" w:hAnsiTheme="majorBidi"/>
          <w:sz w:val="32"/>
          <w:szCs w:val="32"/>
          <w:cs/>
        </w:rPr>
        <w:t xml:space="preserve">จำนวนเงิน </w:t>
      </w:r>
      <w:r w:rsidRPr="000D623A">
        <w:rPr>
          <w:rFonts w:asciiTheme="majorBidi" w:hAnsiTheme="majorBidi"/>
          <w:sz w:val="32"/>
          <w:szCs w:val="32"/>
        </w:rPr>
        <w:t>48.20</w:t>
      </w:r>
      <w:r w:rsidRPr="000D623A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0D623A">
        <w:rPr>
          <w:rFonts w:asciiTheme="majorBidi" w:hAnsiTheme="majorBidi"/>
          <w:sz w:val="32"/>
          <w:szCs w:val="32"/>
        </w:rPr>
        <w:t xml:space="preserve"> </w:t>
      </w:r>
      <w:r w:rsidRPr="000D623A">
        <w:rPr>
          <w:rFonts w:asciiTheme="majorBidi" w:hAnsiTheme="majorBidi"/>
          <w:sz w:val="32"/>
          <w:szCs w:val="32"/>
          <w:cs/>
        </w:rPr>
        <w:t>รวมอสังหาริมทรัพย์เพื่อการลงทุนมีมูลค่าประเมินทั้งสิ้น</w:t>
      </w:r>
      <w:r w:rsidRPr="000D623A">
        <w:rPr>
          <w:rFonts w:asciiTheme="majorBidi" w:hAnsiTheme="majorBidi" w:hint="cs"/>
          <w:sz w:val="32"/>
          <w:szCs w:val="32"/>
          <w:cs/>
        </w:rPr>
        <w:t>เป็น</w:t>
      </w:r>
      <w:r w:rsidRPr="000D623A">
        <w:rPr>
          <w:rFonts w:asciiTheme="majorBidi" w:hAnsiTheme="majorBidi"/>
          <w:sz w:val="32"/>
          <w:szCs w:val="32"/>
          <w:cs/>
        </w:rPr>
        <w:t xml:space="preserve">จำนวนเงิน </w:t>
      </w:r>
      <w:r w:rsidRPr="000D623A">
        <w:rPr>
          <w:rFonts w:asciiTheme="majorBidi" w:hAnsiTheme="majorBidi"/>
          <w:sz w:val="32"/>
          <w:szCs w:val="32"/>
        </w:rPr>
        <w:t>53</w:t>
      </w:r>
      <w:r w:rsidRPr="000D623A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p w14:paraId="6202AE3B" w14:textId="77777777" w:rsidR="00CE21F0" w:rsidRPr="000D623A" w:rsidRDefault="00AC588C" w:rsidP="00B32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653006" w:rsidRPr="000D623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E21F0" w:rsidRPr="000D623A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CE21F0" w:rsidRPr="000D623A">
        <w:rPr>
          <w:rFonts w:asciiTheme="majorBidi" w:hAnsiTheme="majorBidi" w:cstheme="majorBidi"/>
          <w:b/>
          <w:bCs/>
          <w:sz w:val="30"/>
          <w:szCs w:val="30"/>
        </w:rPr>
        <w:tab/>
      </w:r>
      <w:r w:rsidR="00C640A3" w:rsidRPr="000D623A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CE21F0" w:rsidRPr="000D62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และอุปกรณ์ </w:t>
      </w:r>
    </w:p>
    <w:p w14:paraId="1BE3076B" w14:textId="77777777" w:rsidR="00CE21F0" w:rsidRPr="000D623A" w:rsidRDefault="00CE21F0" w:rsidP="00BA0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0D623A">
        <w:rPr>
          <w:rFonts w:asciiTheme="majorBidi" w:hAnsiTheme="majorBidi" w:cstheme="majorBidi"/>
          <w:sz w:val="32"/>
          <w:szCs w:val="32"/>
        </w:rPr>
        <w:tab/>
      </w:r>
      <w:r w:rsidRPr="000D623A">
        <w:rPr>
          <w:rFonts w:asciiTheme="majorBidi" w:hAnsiTheme="majorBidi" w:cstheme="majorBidi"/>
          <w:sz w:val="32"/>
          <w:szCs w:val="32"/>
        </w:rPr>
        <w:tab/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Pr="000D623A">
        <w:rPr>
          <w:rFonts w:asciiTheme="majorBidi" w:hAnsiTheme="majorBidi" w:cstheme="majorBidi"/>
          <w:sz w:val="32"/>
          <w:szCs w:val="32"/>
        </w:rPr>
        <w:t>31</w:t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0D623A">
        <w:rPr>
          <w:rFonts w:asciiTheme="majorBidi" w:hAnsiTheme="majorBidi" w:cstheme="majorBidi"/>
          <w:sz w:val="32"/>
          <w:szCs w:val="32"/>
          <w:cs/>
        </w:rPr>
        <w:tab/>
      </w:r>
      <w:r w:rsidR="00550E4F" w:rsidRPr="000D623A">
        <w:rPr>
          <w:rFonts w:asciiTheme="majorBidi" w:hAnsiTheme="majorBidi" w:cstheme="majorBidi"/>
          <w:sz w:val="32"/>
          <w:szCs w:val="32"/>
        </w:rPr>
        <w:t>256</w:t>
      </w:r>
      <w:r w:rsidR="00653006" w:rsidRPr="000D623A">
        <w:rPr>
          <w:rFonts w:asciiTheme="majorBidi" w:hAnsiTheme="majorBidi" w:cstheme="majorBidi"/>
          <w:sz w:val="32"/>
          <w:szCs w:val="32"/>
        </w:rPr>
        <w:t>4</w:t>
      </w:r>
      <w:r w:rsidRPr="000D623A">
        <w:rPr>
          <w:rFonts w:asciiTheme="majorBidi" w:hAnsiTheme="majorBidi" w:cstheme="majorBidi"/>
          <w:sz w:val="32"/>
          <w:szCs w:val="32"/>
        </w:rPr>
        <w:t xml:space="preserve"> </w:t>
      </w:r>
      <w:r w:rsidRPr="000D623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79"/>
        <w:gridCol w:w="1871"/>
        <w:gridCol w:w="142"/>
        <w:gridCol w:w="1928"/>
      </w:tblGrid>
      <w:tr w:rsidR="00E11D0D" w:rsidRPr="000D623A" w14:paraId="13DED71B" w14:textId="77777777" w:rsidTr="00F968F6">
        <w:tc>
          <w:tcPr>
            <w:tcW w:w="4479" w:type="dxa"/>
          </w:tcPr>
          <w:p w14:paraId="6FA0629E" w14:textId="77777777" w:rsidR="00CE21F0" w:rsidRPr="000D623A" w:rsidRDefault="00CE21F0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3941" w:type="dxa"/>
            <w:gridSpan w:val="3"/>
            <w:tcBorders>
              <w:bottom w:val="single" w:sz="6" w:space="0" w:color="auto"/>
            </w:tcBorders>
          </w:tcPr>
          <w:p w14:paraId="76F443ED" w14:textId="77777777" w:rsidR="00CE21F0" w:rsidRPr="000D623A" w:rsidRDefault="00CE21F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พันบาท</w:t>
            </w:r>
          </w:p>
        </w:tc>
      </w:tr>
      <w:tr w:rsidR="00E11D0D" w:rsidRPr="000D623A" w14:paraId="37549BC5" w14:textId="77777777" w:rsidTr="002B5093">
        <w:tc>
          <w:tcPr>
            <w:tcW w:w="4479" w:type="dxa"/>
          </w:tcPr>
          <w:p w14:paraId="66EEF1F6" w14:textId="77777777" w:rsidR="00CE21F0" w:rsidRPr="000D623A" w:rsidRDefault="00CE21F0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77C54B52" w14:textId="77777777" w:rsidR="00CE21F0" w:rsidRPr="000D623A" w:rsidRDefault="00CE21F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6E78AA3" w14:textId="77777777" w:rsidR="00CE21F0" w:rsidRPr="000D623A" w:rsidRDefault="00CE21F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5BBE872C" w14:textId="77777777" w:rsidR="00CE21F0" w:rsidRPr="000D623A" w:rsidRDefault="00CE21F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1D0D" w:rsidRPr="000D623A" w14:paraId="59A268B4" w14:textId="77777777" w:rsidTr="002B5093">
        <w:tc>
          <w:tcPr>
            <w:tcW w:w="4479" w:type="dxa"/>
          </w:tcPr>
          <w:p w14:paraId="43E8A6EA" w14:textId="77777777" w:rsidR="00CE21F0" w:rsidRPr="000D623A" w:rsidRDefault="00CE21F0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14:paraId="4F582A63" w14:textId="77777777" w:rsidR="00CE21F0" w:rsidRPr="000D623A" w:rsidRDefault="00CE21F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  <w:tc>
          <w:tcPr>
            <w:tcW w:w="142" w:type="dxa"/>
          </w:tcPr>
          <w:p w14:paraId="045EE778" w14:textId="77777777" w:rsidR="00CE21F0" w:rsidRPr="000D623A" w:rsidRDefault="00CE21F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47E28F5B" w14:textId="77777777" w:rsidR="00CE21F0" w:rsidRPr="000D623A" w:rsidRDefault="00CE21F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</w:p>
        </w:tc>
      </w:tr>
      <w:tr w:rsidR="00E11D0D" w:rsidRPr="000D623A" w14:paraId="70E55DEA" w14:textId="77777777" w:rsidTr="002B5093">
        <w:tc>
          <w:tcPr>
            <w:tcW w:w="4479" w:type="dxa"/>
          </w:tcPr>
          <w:p w14:paraId="4697A8A4" w14:textId="77777777" w:rsidR="00CE21F0" w:rsidRPr="000D623A" w:rsidRDefault="00CE21F0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="00AC588C"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9B75FE"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</w:t>
            </w:r>
          </w:p>
        </w:tc>
        <w:tc>
          <w:tcPr>
            <w:tcW w:w="1871" w:type="dxa"/>
          </w:tcPr>
          <w:p w14:paraId="432D80F5" w14:textId="22050990" w:rsidR="00CE21F0" w:rsidRPr="000D623A" w:rsidRDefault="00F07E22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777,070</w:t>
            </w:r>
          </w:p>
        </w:tc>
        <w:tc>
          <w:tcPr>
            <w:tcW w:w="142" w:type="dxa"/>
          </w:tcPr>
          <w:p w14:paraId="43B907A0" w14:textId="77777777" w:rsidR="00CE21F0" w:rsidRPr="000D623A" w:rsidRDefault="00CE21F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2C66700D" w14:textId="77777777" w:rsidR="00CE21F0" w:rsidRPr="000D623A" w:rsidRDefault="009B75FE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480,994</w:t>
            </w:r>
          </w:p>
        </w:tc>
      </w:tr>
      <w:tr w:rsidR="00E11D0D" w:rsidRPr="000D623A" w14:paraId="7B1571DB" w14:textId="77777777" w:rsidTr="002B5093">
        <w:tc>
          <w:tcPr>
            <w:tcW w:w="4479" w:type="dxa"/>
          </w:tcPr>
          <w:p w14:paraId="2A50C6E1" w14:textId="77777777" w:rsidR="00CE21F0" w:rsidRPr="000D623A" w:rsidRDefault="00CE21F0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871" w:type="dxa"/>
          </w:tcPr>
          <w:p w14:paraId="77EA7CBA" w14:textId="2CEF7078" w:rsidR="00CE21F0" w:rsidRPr="000D623A" w:rsidRDefault="00F07E22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5,</w:t>
            </w:r>
            <w:r w:rsidR="00A835E7"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900</w:t>
            </w:r>
          </w:p>
        </w:tc>
        <w:tc>
          <w:tcPr>
            <w:tcW w:w="142" w:type="dxa"/>
          </w:tcPr>
          <w:p w14:paraId="79BFE759" w14:textId="77777777" w:rsidR="00CE21F0" w:rsidRPr="000D623A" w:rsidRDefault="00CE21F0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521B443B" w14:textId="2336CC2F" w:rsidR="00CE21F0" w:rsidRPr="000D623A" w:rsidRDefault="00CA0F4E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4,13</w:t>
            </w:r>
            <w:r w:rsidR="00A835E7"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8</w:t>
            </w:r>
          </w:p>
        </w:tc>
      </w:tr>
      <w:tr w:rsidR="00A835E7" w:rsidRPr="000D623A" w14:paraId="334AEF4D" w14:textId="77777777" w:rsidTr="002B5093">
        <w:tc>
          <w:tcPr>
            <w:tcW w:w="4479" w:type="dxa"/>
          </w:tcPr>
          <w:p w14:paraId="2230A8A8" w14:textId="30C8C51E" w:rsidR="00A835E7" w:rsidRPr="000D623A" w:rsidRDefault="00A835E7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 w:hint="cs"/>
                <w:position w:val="2"/>
                <w:sz w:val="32"/>
                <w:szCs w:val="32"/>
                <w:cs/>
              </w:rPr>
              <w:t>โอนเป็นค่าใช้จ่าย</w:t>
            </w:r>
          </w:p>
        </w:tc>
        <w:tc>
          <w:tcPr>
            <w:tcW w:w="1871" w:type="dxa"/>
          </w:tcPr>
          <w:p w14:paraId="3FC2F7B8" w14:textId="1088C3F0" w:rsidR="00A835E7" w:rsidRPr="000D623A" w:rsidRDefault="00A835E7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(20)</w:t>
            </w:r>
          </w:p>
        </w:tc>
        <w:tc>
          <w:tcPr>
            <w:tcW w:w="142" w:type="dxa"/>
          </w:tcPr>
          <w:p w14:paraId="35A61AA5" w14:textId="77777777" w:rsidR="00A835E7" w:rsidRPr="000D623A" w:rsidRDefault="00A835E7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40590CC0" w14:textId="5961F4A8" w:rsidR="00A835E7" w:rsidRPr="000D623A" w:rsidRDefault="00A835E7" w:rsidP="00A83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(7)</w:t>
            </w:r>
          </w:p>
        </w:tc>
      </w:tr>
      <w:tr w:rsidR="00E11D0D" w:rsidRPr="000D623A" w14:paraId="2D8BE3AF" w14:textId="77777777" w:rsidTr="002B5093">
        <w:tc>
          <w:tcPr>
            <w:tcW w:w="4479" w:type="dxa"/>
          </w:tcPr>
          <w:p w14:paraId="00BDEA61" w14:textId="77777777" w:rsidR="00343D59" w:rsidRPr="000D623A" w:rsidRDefault="00343D59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10D53C9F" w14:textId="468F9D0E" w:rsidR="00343D59" w:rsidRPr="000D623A" w:rsidRDefault="00F07E22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(1,245)</w:t>
            </w:r>
          </w:p>
        </w:tc>
        <w:tc>
          <w:tcPr>
            <w:tcW w:w="142" w:type="dxa"/>
          </w:tcPr>
          <w:p w14:paraId="5F8347C6" w14:textId="77777777" w:rsidR="00343D59" w:rsidRPr="000D623A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14:paraId="4A655C1F" w14:textId="77777777" w:rsidR="00343D59" w:rsidRPr="000D623A" w:rsidRDefault="00CA0F4E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(63)</w:t>
            </w:r>
          </w:p>
        </w:tc>
      </w:tr>
      <w:tr w:rsidR="00E11D0D" w:rsidRPr="000D623A" w14:paraId="2EABD457" w14:textId="77777777" w:rsidTr="002B5093">
        <w:tc>
          <w:tcPr>
            <w:tcW w:w="4479" w:type="dxa"/>
          </w:tcPr>
          <w:p w14:paraId="6AAA82EB" w14:textId="77777777" w:rsidR="00343D59" w:rsidRPr="000D623A" w:rsidRDefault="00343D59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มีนาคม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9B75FE"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2A6D631D" w14:textId="66ABA832" w:rsidR="00343D59" w:rsidRPr="000D623A" w:rsidRDefault="00F07E22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781,705</w:t>
            </w:r>
          </w:p>
        </w:tc>
        <w:tc>
          <w:tcPr>
            <w:tcW w:w="142" w:type="dxa"/>
          </w:tcPr>
          <w:p w14:paraId="41801F09" w14:textId="77777777" w:rsidR="00343D59" w:rsidRPr="000D623A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B336B64" w14:textId="77777777" w:rsidR="00343D59" w:rsidRPr="000D623A" w:rsidRDefault="00CA0F4E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485,062</w:t>
            </w:r>
          </w:p>
        </w:tc>
      </w:tr>
      <w:tr w:rsidR="00B73467" w:rsidRPr="000D623A" w14:paraId="1412FB56" w14:textId="77777777" w:rsidTr="00C23441">
        <w:tc>
          <w:tcPr>
            <w:tcW w:w="4479" w:type="dxa"/>
          </w:tcPr>
          <w:p w14:paraId="3CDF1983" w14:textId="77777777" w:rsidR="00B73467" w:rsidRPr="000D623A" w:rsidRDefault="00B73467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14:paraId="55E29573" w14:textId="77777777" w:rsidR="00B73467" w:rsidRPr="000D623A" w:rsidRDefault="00B7346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142" w:type="dxa"/>
          </w:tcPr>
          <w:p w14:paraId="708C34F7" w14:textId="77777777" w:rsidR="00B73467" w:rsidRPr="000D623A" w:rsidRDefault="00B7346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32"/>
                <w:szCs w:val="32"/>
                <w:highlight w:val="yellow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4DD8DFEA" w14:textId="77777777" w:rsidR="00B73467" w:rsidRPr="000D623A" w:rsidRDefault="00B7346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</w:tr>
      <w:tr w:rsidR="00B73467" w:rsidRPr="000D623A" w14:paraId="03F28E10" w14:textId="77777777" w:rsidTr="00C23441">
        <w:tc>
          <w:tcPr>
            <w:tcW w:w="4479" w:type="dxa"/>
          </w:tcPr>
          <w:p w14:paraId="3740D83A" w14:textId="77777777" w:rsidR="00B73467" w:rsidRPr="000D623A" w:rsidRDefault="00B73467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2563</w:t>
            </w:r>
          </w:p>
        </w:tc>
        <w:tc>
          <w:tcPr>
            <w:tcW w:w="1871" w:type="dxa"/>
          </w:tcPr>
          <w:p w14:paraId="4DB3F592" w14:textId="5ACCE6DF" w:rsidR="00B73467" w:rsidRPr="000D623A" w:rsidRDefault="00B7346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354,49</w:t>
            </w:r>
            <w:r w:rsidR="00297CCD"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0BE0CD57" w14:textId="77777777" w:rsidR="00B73467" w:rsidRPr="000D623A" w:rsidRDefault="00B7346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4A323A47" w14:textId="77777777" w:rsidR="00B73467" w:rsidRPr="000D623A" w:rsidRDefault="00B7346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213,551</w:t>
            </w:r>
          </w:p>
        </w:tc>
      </w:tr>
      <w:tr w:rsidR="00B73467" w:rsidRPr="000D623A" w14:paraId="781E68F1" w14:textId="77777777" w:rsidTr="00C23441">
        <w:tc>
          <w:tcPr>
            <w:tcW w:w="4479" w:type="dxa"/>
          </w:tcPr>
          <w:p w14:paraId="0B40AE3E" w14:textId="77777777" w:rsidR="00B73467" w:rsidRPr="000D623A" w:rsidRDefault="00B73467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71" w:type="dxa"/>
          </w:tcPr>
          <w:p w14:paraId="4B693D5D" w14:textId="1578418A" w:rsidR="00B73467" w:rsidRPr="000D623A" w:rsidRDefault="00297CCD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14,415</w:t>
            </w:r>
          </w:p>
        </w:tc>
        <w:tc>
          <w:tcPr>
            <w:tcW w:w="142" w:type="dxa"/>
          </w:tcPr>
          <w:p w14:paraId="1F640582" w14:textId="77777777" w:rsidR="00B73467" w:rsidRPr="000D623A" w:rsidRDefault="00B7346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5B341535" w14:textId="77777777" w:rsidR="00B73467" w:rsidRPr="000D623A" w:rsidRDefault="00B7346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6,674</w:t>
            </w:r>
          </w:p>
        </w:tc>
      </w:tr>
      <w:tr w:rsidR="00B73467" w:rsidRPr="000D623A" w14:paraId="1870AD28" w14:textId="77777777" w:rsidTr="00C23441">
        <w:tc>
          <w:tcPr>
            <w:tcW w:w="4479" w:type="dxa"/>
          </w:tcPr>
          <w:p w14:paraId="41ACEBD3" w14:textId="77777777" w:rsidR="00B73467" w:rsidRPr="000D623A" w:rsidRDefault="00B73467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21DFC450" w14:textId="0629017F" w:rsidR="00B73467" w:rsidRPr="000D623A" w:rsidRDefault="00297CCD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(671)</w:t>
            </w:r>
          </w:p>
        </w:tc>
        <w:tc>
          <w:tcPr>
            <w:tcW w:w="142" w:type="dxa"/>
          </w:tcPr>
          <w:p w14:paraId="207AEF8E" w14:textId="77777777" w:rsidR="00B73467" w:rsidRPr="000D623A" w:rsidRDefault="00B7346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14:paraId="2744E0CC" w14:textId="77777777" w:rsidR="00B73467" w:rsidRPr="000D623A" w:rsidRDefault="00B7346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(8)</w:t>
            </w:r>
          </w:p>
        </w:tc>
      </w:tr>
      <w:tr w:rsidR="00B73467" w:rsidRPr="000D623A" w14:paraId="698BCE6C" w14:textId="77777777" w:rsidTr="00C23441">
        <w:tc>
          <w:tcPr>
            <w:tcW w:w="4479" w:type="dxa"/>
          </w:tcPr>
          <w:p w14:paraId="35AF901A" w14:textId="77777777" w:rsidR="00B73467" w:rsidRPr="000D623A" w:rsidRDefault="00B73467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มีนาคม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2564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2B38149B" w14:textId="1F23B915" w:rsidR="00B73467" w:rsidRPr="000D623A" w:rsidRDefault="00297CCD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368,235</w:t>
            </w:r>
          </w:p>
        </w:tc>
        <w:tc>
          <w:tcPr>
            <w:tcW w:w="142" w:type="dxa"/>
          </w:tcPr>
          <w:p w14:paraId="217B4C03" w14:textId="77777777" w:rsidR="00B73467" w:rsidRPr="000D623A" w:rsidRDefault="00B7346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21FD06E" w14:textId="77777777" w:rsidR="00B73467" w:rsidRPr="000D623A" w:rsidRDefault="00B73467" w:rsidP="00C23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220,217</w:t>
            </w:r>
          </w:p>
        </w:tc>
      </w:tr>
      <w:tr w:rsidR="00E11D0D" w:rsidRPr="000D623A" w14:paraId="07A2C7BB" w14:textId="77777777" w:rsidTr="00AC588C">
        <w:tc>
          <w:tcPr>
            <w:tcW w:w="4479" w:type="dxa"/>
          </w:tcPr>
          <w:p w14:paraId="30DDC876" w14:textId="77777777" w:rsidR="00343D59" w:rsidRPr="000D623A" w:rsidRDefault="00343D59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 w:hint="cs"/>
                <w:b/>
                <w:bCs/>
                <w:position w:val="2"/>
                <w:sz w:val="32"/>
                <w:szCs w:val="32"/>
                <w:cs/>
              </w:rPr>
              <w:t>ค่าเผื่อการด้อยค่าสินทรัพย์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14:paraId="47602B03" w14:textId="77777777" w:rsidR="00343D59" w:rsidRPr="000D623A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F5EEB41" w14:textId="77777777" w:rsidR="00343D59" w:rsidRPr="000D623A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0773FC4D" w14:textId="77777777" w:rsidR="00343D59" w:rsidRPr="000D623A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</w:tr>
      <w:tr w:rsidR="00E11D0D" w:rsidRPr="000D623A" w14:paraId="18FAE5A0" w14:textId="77777777" w:rsidTr="00AC588C">
        <w:tc>
          <w:tcPr>
            <w:tcW w:w="4479" w:type="dxa"/>
          </w:tcPr>
          <w:p w14:paraId="0AD4F56D" w14:textId="77777777" w:rsidR="00343D59" w:rsidRPr="000D623A" w:rsidRDefault="00343D59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9B75FE"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</w:t>
            </w:r>
          </w:p>
        </w:tc>
        <w:tc>
          <w:tcPr>
            <w:tcW w:w="1871" w:type="dxa"/>
          </w:tcPr>
          <w:p w14:paraId="26D81BAF" w14:textId="77777777" w:rsidR="00343D59" w:rsidRPr="000D623A" w:rsidRDefault="009B75FE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1,866</w:t>
            </w:r>
          </w:p>
        </w:tc>
        <w:tc>
          <w:tcPr>
            <w:tcW w:w="142" w:type="dxa"/>
          </w:tcPr>
          <w:p w14:paraId="4BAACE2F" w14:textId="77777777" w:rsidR="00343D59" w:rsidRPr="000D623A" w:rsidRDefault="00343D59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72B4B118" w14:textId="77777777" w:rsidR="00343D59" w:rsidRPr="000D623A" w:rsidRDefault="00CA0F4E" w:rsidP="00F27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1,592</w:t>
            </w:r>
          </w:p>
        </w:tc>
      </w:tr>
      <w:tr w:rsidR="00CA0F4E" w:rsidRPr="000D623A" w14:paraId="191E1EAD" w14:textId="77777777" w:rsidTr="002B5093">
        <w:tc>
          <w:tcPr>
            <w:tcW w:w="4479" w:type="dxa"/>
          </w:tcPr>
          <w:p w14:paraId="5D6B1EFC" w14:textId="77777777" w:rsidR="00CA0F4E" w:rsidRPr="000D623A" w:rsidRDefault="00CA0F4E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มีนาคม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2564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719098F6" w14:textId="7A212BA6" w:rsidR="00CA0F4E" w:rsidRPr="000D623A" w:rsidRDefault="00297CCD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1,866</w:t>
            </w:r>
          </w:p>
        </w:tc>
        <w:tc>
          <w:tcPr>
            <w:tcW w:w="142" w:type="dxa"/>
          </w:tcPr>
          <w:p w14:paraId="53491964" w14:textId="77777777" w:rsidR="00CA0F4E" w:rsidRPr="000D623A" w:rsidRDefault="00CA0F4E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5FED44" w14:textId="77777777" w:rsidR="00CA0F4E" w:rsidRPr="000D623A" w:rsidRDefault="00CA0F4E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1,592</w:t>
            </w:r>
          </w:p>
        </w:tc>
      </w:tr>
      <w:tr w:rsidR="00CA0F4E" w:rsidRPr="000D623A" w14:paraId="51DFF3C5" w14:textId="77777777" w:rsidTr="00C25F01">
        <w:tc>
          <w:tcPr>
            <w:tcW w:w="4479" w:type="dxa"/>
          </w:tcPr>
          <w:p w14:paraId="338B8593" w14:textId="77777777" w:rsidR="00CA0F4E" w:rsidRPr="000D623A" w:rsidRDefault="00CA0F4E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71" w:type="dxa"/>
          </w:tcPr>
          <w:p w14:paraId="0A90311F" w14:textId="77777777" w:rsidR="00CA0F4E" w:rsidRPr="000D623A" w:rsidRDefault="00CA0F4E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142" w:type="dxa"/>
          </w:tcPr>
          <w:p w14:paraId="58B92822" w14:textId="77777777" w:rsidR="00CA0F4E" w:rsidRPr="000D623A" w:rsidRDefault="00CA0F4E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32"/>
                <w:szCs w:val="32"/>
                <w:highlight w:val="yellow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52459131" w14:textId="77777777" w:rsidR="00CA0F4E" w:rsidRPr="000D623A" w:rsidRDefault="00CA0F4E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</w:tr>
      <w:tr w:rsidR="00CA0F4E" w:rsidRPr="000D623A" w14:paraId="493B3673" w14:textId="77777777" w:rsidTr="002B5093">
        <w:tc>
          <w:tcPr>
            <w:tcW w:w="4479" w:type="dxa"/>
          </w:tcPr>
          <w:p w14:paraId="1797A6C8" w14:textId="77777777" w:rsidR="00CA0F4E" w:rsidRPr="000D623A" w:rsidRDefault="00CA0F4E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ธันวาคม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2563</w:t>
            </w:r>
          </w:p>
        </w:tc>
        <w:tc>
          <w:tcPr>
            <w:tcW w:w="1871" w:type="dxa"/>
            <w:tcBorders>
              <w:bottom w:val="double" w:sz="6" w:space="0" w:color="auto"/>
            </w:tcBorders>
          </w:tcPr>
          <w:p w14:paraId="2FE614CF" w14:textId="36916212" w:rsidR="00CA0F4E" w:rsidRPr="000D623A" w:rsidRDefault="002C29CD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420,713</w:t>
            </w:r>
          </w:p>
        </w:tc>
        <w:tc>
          <w:tcPr>
            <w:tcW w:w="142" w:type="dxa"/>
          </w:tcPr>
          <w:p w14:paraId="28B90DFC" w14:textId="77777777" w:rsidR="00CA0F4E" w:rsidRPr="000D623A" w:rsidRDefault="00CA0F4E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double" w:sz="6" w:space="0" w:color="auto"/>
            </w:tcBorders>
          </w:tcPr>
          <w:p w14:paraId="5E5A4CA5" w14:textId="77777777" w:rsidR="00CA0F4E" w:rsidRPr="000D623A" w:rsidRDefault="00CA0F4E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/>
                <w:position w:val="2"/>
                <w:sz w:val="32"/>
                <w:szCs w:val="32"/>
              </w:rPr>
              <w:t>265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,</w:t>
            </w:r>
            <w:r w:rsidRPr="000D623A">
              <w:rPr>
                <w:rFonts w:asciiTheme="majorBidi" w:hAnsiTheme="majorBidi"/>
                <w:position w:val="2"/>
                <w:sz w:val="32"/>
                <w:szCs w:val="32"/>
              </w:rPr>
              <w:t>851</w:t>
            </w:r>
          </w:p>
        </w:tc>
      </w:tr>
      <w:tr w:rsidR="00CA0F4E" w:rsidRPr="000D623A" w14:paraId="6A4B077C" w14:textId="77777777" w:rsidTr="002B5093">
        <w:tc>
          <w:tcPr>
            <w:tcW w:w="4479" w:type="dxa"/>
          </w:tcPr>
          <w:p w14:paraId="7FA4B1D1" w14:textId="77777777" w:rsidR="00CA0F4E" w:rsidRPr="000D623A" w:rsidRDefault="00CA0F4E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ยอดคงเหลือ ณ วันที่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มีนาคม </w:t>
            </w: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2564</w:t>
            </w:r>
          </w:p>
        </w:tc>
        <w:tc>
          <w:tcPr>
            <w:tcW w:w="1871" w:type="dxa"/>
            <w:tcBorders>
              <w:top w:val="double" w:sz="6" w:space="0" w:color="auto"/>
              <w:bottom w:val="double" w:sz="6" w:space="0" w:color="auto"/>
            </w:tcBorders>
          </w:tcPr>
          <w:p w14:paraId="6C46892C" w14:textId="7A3231BE" w:rsidR="00CA0F4E" w:rsidRPr="000D623A" w:rsidRDefault="00297CCD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411,604</w:t>
            </w:r>
          </w:p>
        </w:tc>
        <w:tc>
          <w:tcPr>
            <w:tcW w:w="142" w:type="dxa"/>
          </w:tcPr>
          <w:p w14:paraId="69094CB3" w14:textId="77777777" w:rsidR="00CA0F4E" w:rsidRPr="000D623A" w:rsidRDefault="00CA0F4E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4D068A3" w14:textId="79101FD7" w:rsidR="00CA0F4E" w:rsidRPr="000D623A" w:rsidRDefault="00655919" w:rsidP="00CA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263,253</w:t>
            </w:r>
          </w:p>
        </w:tc>
      </w:tr>
    </w:tbl>
    <w:p w14:paraId="5B6B0AD1" w14:textId="77777777" w:rsidR="00466F80" w:rsidRPr="000D623A" w:rsidRDefault="00466F80" w:rsidP="00F27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-142" w:right="-3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348AEDE9" w14:textId="0BE0199A" w:rsidR="00B16F00" w:rsidRPr="000D623A" w:rsidRDefault="00B16F00" w:rsidP="00F27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0D623A">
        <w:rPr>
          <w:rFonts w:asciiTheme="majorBidi" w:hAnsiTheme="majorBidi"/>
          <w:spacing w:val="-2"/>
          <w:sz w:val="32"/>
          <w:szCs w:val="32"/>
          <w:cs/>
        </w:rPr>
        <w:t>ณ</w:t>
      </w:r>
      <w:r w:rsidR="00891454" w:rsidRPr="000D623A">
        <w:rPr>
          <w:rFonts w:asciiTheme="majorBidi" w:hAnsiTheme="majorBidi"/>
          <w:spacing w:val="-2"/>
          <w:sz w:val="32"/>
          <w:szCs w:val="32"/>
        </w:rPr>
        <w:t xml:space="preserve"> </w:t>
      </w:r>
      <w:r w:rsidR="002E2D96" w:rsidRPr="000D623A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2E2D96" w:rsidRPr="000D623A">
        <w:rPr>
          <w:rFonts w:asciiTheme="majorBidi" w:hAnsiTheme="majorBidi" w:cstheme="majorBidi"/>
          <w:sz w:val="32"/>
          <w:szCs w:val="32"/>
        </w:rPr>
        <w:t xml:space="preserve"> 31 </w:t>
      </w:r>
      <w:r w:rsidR="002E2D96" w:rsidRPr="000D623A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2E2D96" w:rsidRPr="000D623A">
        <w:rPr>
          <w:rFonts w:asciiTheme="majorBidi" w:hAnsiTheme="majorBidi" w:cstheme="majorBidi"/>
          <w:sz w:val="32"/>
          <w:szCs w:val="32"/>
        </w:rPr>
        <w:t>256</w:t>
      </w:r>
      <w:r w:rsidR="00C604F2" w:rsidRPr="000D623A">
        <w:rPr>
          <w:rFonts w:asciiTheme="majorBidi" w:hAnsiTheme="majorBidi" w:cstheme="majorBidi"/>
          <w:sz w:val="32"/>
          <w:szCs w:val="32"/>
        </w:rPr>
        <w:t>4</w:t>
      </w:r>
      <w:r w:rsidR="002E2D96" w:rsidRPr="000D623A">
        <w:rPr>
          <w:rFonts w:asciiTheme="majorBidi" w:hAnsiTheme="majorBidi" w:cstheme="majorBidi"/>
          <w:sz w:val="32"/>
          <w:szCs w:val="32"/>
        </w:rPr>
        <w:t xml:space="preserve"> </w:t>
      </w:r>
      <w:r w:rsidR="002E2D96" w:rsidRPr="000D623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0D623A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0D623A">
        <w:rPr>
          <w:rFonts w:asciiTheme="majorBidi" w:hAnsiTheme="majorBidi"/>
          <w:spacing w:val="-2"/>
          <w:sz w:val="32"/>
          <w:szCs w:val="32"/>
        </w:rPr>
        <w:t xml:space="preserve">31 </w:t>
      </w:r>
      <w:r w:rsidRPr="000D623A">
        <w:rPr>
          <w:rFonts w:asciiTheme="majorBidi" w:hAnsiTheme="majorBidi"/>
          <w:spacing w:val="-2"/>
          <w:sz w:val="32"/>
          <w:szCs w:val="32"/>
          <w:cs/>
        </w:rPr>
        <w:t xml:space="preserve">ธันวาคม </w:t>
      </w:r>
      <w:r w:rsidRPr="000D623A">
        <w:rPr>
          <w:rFonts w:asciiTheme="majorBidi" w:hAnsiTheme="majorBidi"/>
          <w:spacing w:val="-2"/>
          <w:sz w:val="32"/>
          <w:szCs w:val="32"/>
        </w:rPr>
        <w:t>256</w:t>
      </w:r>
      <w:r w:rsidR="00C604F2" w:rsidRPr="000D623A">
        <w:rPr>
          <w:rFonts w:asciiTheme="majorBidi" w:hAnsiTheme="majorBidi"/>
          <w:spacing w:val="-2"/>
          <w:sz w:val="32"/>
          <w:szCs w:val="32"/>
        </w:rPr>
        <w:t>3</w:t>
      </w:r>
      <w:r w:rsidRPr="000D623A">
        <w:rPr>
          <w:rFonts w:asciiTheme="majorBidi" w:hAnsiTheme="majorBidi"/>
          <w:spacing w:val="-2"/>
          <w:sz w:val="32"/>
          <w:szCs w:val="32"/>
          <w:cs/>
        </w:rPr>
        <w:t xml:space="preserve"> ที่ดินบางส่วนของบริษัท ที่ดินพร้อมสิ่งปลูกสร้างของบริษัทย่อย</w:t>
      </w:r>
      <w:r w:rsidRPr="000D623A">
        <w:rPr>
          <w:rFonts w:asciiTheme="majorBidi" w:hAnsiTheme="majorBidi"/>
          <w:sz w:val="32"/>
          <w:szCs w:val="32"/>
          <w:cs/>
        </w:rPr>
        <w:t>แห่งหนึ่ง ติดภาระค้ำประกันวงเงินเบิกเกินบัญชีและวงเงินสินเชื่อกับธนาคารพาณิชย์ในประเทศ (ดูหมายเหตุ</w:t>
      </w:r>
      <w:r w:rsidRPr="000D623A">
        <w:rPr>
          <w:rFonts w:asciiTheme="majorBidi" w:hAnsiTheme="majorBidi"/>
          <w:sz w:val="32"/>
          <w:szCs w:val="32"/>
        </w:rPr>
        <w:t xml:space="preserve"> 1</w:t>
      </w:r>
      <w:r w:rsidR="009B75FE" w:rsidRPr="000D623A">
        <w:rPr>
          <w:rFonts w:asciiTheme="majorBidi" w:hAnsiTheme="majorBidi"/>
          <w:sz w:val="32"/>
          <w:szCs w:val="32"/>
        </w:rPr>
        <w:t>6</w:t>
      </w:r>
      <w:r w:rsidRPr="000D623A">
        <w:rPr>
          <w:rFonts w:asciiTheme="majorBidi" w:hAnsiTheme="majorBidi"/>
          <w:sz w:val="32"/>
          <w:szCs w:val="32"/>
          <w:cs/>
        </w:rPr>
        <w:t xml:space="preserve"> และ </w:t>
      </w:r>
      <w:r w:rsidR="009B75FE" w:rsidRPr="000D623A">
        <w:rPr>
          <w:rFonts w:asciiTheme="majorBidi" w:hAnsiTheme="majorBidi"/>
          <w:sz w:val="32"/>
          <w:szCs w:val="32"/>
        </w:rPr>
        <w:t>19</w:t>
      </w:r>
      <w:r w:rsidRPr="000D623A">
        <w:rPr>
          <w:rFonts w:asciiTheme="majorBidi" w:hAnsiTheme="majorBidi"/>
          <w:sz w:val="32"/>
          <w:szCs w:val="32"/>
        </w:rPr>
        <w:t xml:space="preserve">) </w:t>
      </w:r>
    </w:p>
    <w:p w14:paraId="5130BB68" w14:textId="723DA436" w:rsidR="00B32000" w:rsidRPr="000D623A" w:rsidRDefault="00157A56" w:rsidP="00394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40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0D623A">
        <w:rPr>
          <w:rFonts w:ascii="Angsana New" w:eastAsia="Calibri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0D623A">
        <w:rPr>
          <w:rFonts w:ascii="Angsana New" w:eastAsia="Calibri" w:hAnsi="Angsana New"/>
          <w:sz w:val="32"/>
          <w:szCs w:val="32"/>
        </w:rPr>
        <w:t xml:space="preserve">31 </w:t>
      </w:r>
      <w:r w:rsidRPr="000D623A">
        <w:rPr>
          <w:rFonts w:ascii="Angsana New" w:eastAsia="Calibri" w:hAnsi="Angsana New" w:hint="cs"/>
          <w:sz w:val="32"/>
          <w:szCs w:val="32"/>
          <w:cs/>
        </w:rPr>
        <w:t xml:space="preserve">มีนาคม </w:t>
      </w:r>
      <w:r w:rsidRPr="000D623A">
        <w:rPr>
          <w:rFonts w:ascii="Angsana New" w:eastAsia="Calibri" w:hAnsi="Angsana New"/>
          <w:sz w:val="32"/>
          <w:szCs w:val="32"/>
        </w:rPr>
        <w:t>2564</w:t>
      </w:r>
      <w:r w:rsidRPr="000D623A">
        <w:rPr>
          <w:rFonts w:ascii="Angsana New" w:eastAsia="Calibri" w:hAnsi="Angsana New" w:hint="cs"/>
          <w:sz w:val="32"/>
          <w:szCs w:val="32"/>
          <w:cs/>
        </w:rPr>
        <w:t xml:space="preserve"> บริษัทย่อยได้รวมต้นทุนการกู้ยืมเป็นต้นทุนของสินทรัพย์ระหว่างก่อสร้าง จำนวนเงิน </w:t>
      </w:r>
      <w:r w:rsidRPr="000D623A">
        <w:rPr>
          <w:rFonts w:ascii="Angsana New" w:eastAsia="Calibri" w:hAnsi="Angsana New"/>
          <w:sz w:val="32"/>
          <w:szCs w:val="32"/>
        </w:rPr>
        <w:t>0.01</w:t>
      </w:r>
      <w:r w:rsidRPr="000D623A">
        <w:rPr>
          <w:rFonts w:ascii="Angsana New" w:eastAsia="Calibri" w:hAnsi="Angsana New" w:hint="cs"/>
          <w:sz w:val="32"/>
          <w:szCs w:val="32"/>
          <w:cs/>
        </w:rPr>
        <w:t xml:space="preserve"> ล้านบาท โดยมีอัตราการตั้งขึ้นเป็นราคาทุนของสินทรัพย์</w:t>
      </w:r>
      <w:r w:rsidRPr="000D623A">
        <w:rPr>
          <w:rFonts w:ascii="Angsana New" w:eastAsia="Calibri" w:hAnsi="Angsana New"/>
          <w:sz w:val="32"/>
          <w:szCs w:val="32"/>
          <w:cs/>
        </w:rPr>
        <w:br/>
      </w:r>
      <w:r w:rsidRPr="000D623A">
        <w:rPr>
          <w:rFonts w:ascii="Angsana New" w:eastAsia="Calibri" w:hAnsi="Angsana New" w:hint="cs"/>
          <w:sz w:val="32"/>
          <w:szCs w:val="32"/>
          <w:cs/>
        </w:rPr>
        <w:t xml:space="preserve">ในอัตราร้อยละ </w:t>
      </w:r>
      <w:r w:rsidRPr="000D623A">
        <w:rPr>
          <w:rFonts w:ascii="Angsana New" w:eastAsia="Calibri" w:hAnsi="Angsana New"/>
          <w:sz w:val="32"/>
          <w:szCs w:val="32"/>
        </w:rPr>
        <w:t>4.60</w:t>
      </w:r>
      <w:r w:rsidRPr="000D623A">
        <w:rPr>
          <w:rFonts w:ascii="Angsana New" w:eastAsia="Calibri" w:hAnsi="Angsana New" w:hint="cs"/>
          <w:sz w:val="32"/>
          <w:szCs w:val="32"/>
          <w:cs/>
        </w:rPr>
        <w:t xml:space="preserve"> ต่อปี</w:t>
      </w:r>
    </w:p>
    <w:p w14:paraId="320678CE" w14:textId="77777777" w:rsidR="00157A56" w:rsidRPr="000D623A" w:rsidRDefault="00157A56" w:rsidP="00394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40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</w:p>
    <w:p w14:paraId="48D2502C" w14:textId="77777777" w:rsidR="0014022E" w:rsidRPr="000D623A" w:rsidRDefault="0014022E" w:rsidP="00394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40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  <w:r w:rsidRPr="000D623A">
        <w:rPr>
          <w:rFonts w:ascii="Angsana New" w:eastAsia="Calibri" w:hAnsi="Angsana New"/>
          <w:b/>
          <w:bCs/>
          <w:sz w:val="32"/>
          <w:szCs w:val="32"/>
        </w:rPr>
        <w:br w:type="page"/>
      </w:r>
    </w:p>
    <w:p w14:paraId="35F542DC" w14:textId="31ACAF6A" w:rsidR="00AB2305" w:rsidRPr="000D623A" w:rsidRDefault="00AB2305" w:rsidP="00394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40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  <w:r w:rsidRPr="000D623A">
        <w:rPr>
          <w:rFonts w:ascii="Angsana New" w:eastAsia="Calibri" w:hAnsi="Angsana New"/>
          <w:b/>
          <w:bCs/>
          <w:sz w:val="32"/>
          <w:szCs w:val="32"/>
        </w:rPr>
        <w:lastRenderedPageBreak/>
        <w:t>1</w:t>
      </w:r>
      <w:r w:rsidR="006F53B7" w:rsidRPr="000D623A">
        <w:rPr>
          <w:rFonts w:ascii="Angsana New" w:eastAsia="Calibri" w:hAnsi="Angsana New"/>
          <w:b/>
          <w:bCs/>
          <w:sz w:val="32"/>
          <w:szCs w:val="32"/>
        </w:rPr>
        <w:t>3</w:t>
      </w:r>
      <w:r w:rsidRPr="000D623A">
        <w:rPr>
          <w:rFonts w:ascii="Angsana New" w:eastAsia="Calibri" w:hAnsi="Angsana New"/>
          <w:b/>
          <w:bCs/>
          <w:sz w:val="32"/>
          <w:szCs w:val="32"/>
        </w:rPr>
        <w:t>.</w:t>
      </w:r>
      <w:r w:rsidRPr="000D623A">
        <w:rPr>
          <w:rFonts w:ascii="Angsana New" w:eastAsia="Calibri" w:hAnsi="Angsana New"/>
          <w:b/>
          <w:bCs/>
          <w:sz w:val="32"/>
          <w:szCs w:val="32"/>
        </w:rPr>
        <w:tab/>
      </w:r>
      <w:r w:rsidRPr="000D623A">
        <w:rPr>
          <w:rFonts w:ascii="Angsana New" w:eastAsia="Calibri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1D12C76B" w14:textId="77777777" w:rsidR="00AB2305" w:rsidRPr="000D623A" w:rsidRDefault="00AB2305" w:rsidP="0039481B">
      <w:pPr>
        <w:tabs>
          <w:tab w:val="clear" w:pos="227"/>
          <w:tab w:val="clear" w:pos="454"/>
          <w:tab w:val="clear" w:pos="680"/>
          <w:tab w:val="clear" w:pos="907"/>
        </w:tabs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D623A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รายการเปลี่ยนแปลงของบัญชีสินทรัพย์สิทธิการใช้สำหรับงวดสามเดือนสิ้นสุดวันที่ </w:t>
      </w:r>
      <w:r w:rsidRPr="000D623A">
        <w:rPr>
          <w:rFonts w:ascii="Angsana New" w:hAnsi="Angsana New"/>
          <w:sz w:val="32"/>
          <w:szCs w:val="32"/>
        </w:rPr>
        <w:t>31</w:t>
      </w:r>
      <w:r w:rsidRPr="000D623A">
        <w:rPr>
          <w:rFonts w:ascii="Angsana New" w:hAnsi="Angsana New"/>
          <w:sz w:val="32"/>
          <w:szCs w:val="32"/>
          <w:cs/>
        </w:rPr>
        <w:t xml:space="preserve"> มีนาคม </w:t>
      </w:r>
      <w:r w:rsidRPr="000D623A">
        <w:rPr>
          <w:rFonts w:ascii="Angsana New" w:hAnsi="Angsana New"/>
          <w:sz w:val="32"/>
          <w:szCs w:val="32"/>
        </w:rPr>
        <w:t>256</w:t>
      </w:r>
      <w:r w:rsidR="006F53B7" w:rsidRPr="000D623A">
        <w:rPr>
          <w:rFonts w:ascii="Angsana New" w:hAnsi="Angsana New"/>
          <w:sz w:val="32"/>
          <w:szCs w:val="32"/>
        </w:rPr>
        <w:t>4</w:t>
      </w:r>
      <w:r w:rsidRPr="000D623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1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91"/>
        <w:gridCol w:w="1928"/>
      </w:tblGrid>
      <w:tr w:rsidR="00E11D0D" w:rsidRPr="000D623A" w14:paraId="6D2A62B9" w14:textId="77777777" w:rsidTr="00B32000">
        <w:tc>
          <w:tcPr>
            <w:tcW w:w="6491" w:type="dxa"/>
          </w:tcPr>
          <w:p w14:paraId="74791102" w14:textId="77777777" w:rsidR="00BC58CA" w:rsidRPr="000D623A" w:rsidRDefault="00BC58CA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57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14:paraId="638E8252" w14:textId="77777777" w:rsidR="00BC58CA" w:rsidRPr="000D623A" w:rsidRDefault="00BC58CA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22" w:right="-108"/>
              <w:jc w:val="center"/>
              <w:textAlignment w:val="baseline"/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  <w:t>พันบาท</w:t>
            </w:r>
          </w:p>
        </w:tc>
      </w:tr>
      <w:tr w:rsidR="00E11D0D" w:rsidRPr="000D623A" w14:paraId="077C8F04" w14:textId="77777777" w:rsidTr="00B32000">
        <w:tc>
          <w:tcPr>
            <w:tcW w:w="6491" w:type="dxa"/>
          </w:tcPr>
          <w:p w14:paraId="0E1A325F" w14:textId="77777777" w:rsidR="00BC58CA" w:rsidRPr="000D623A" w:rsidRDefault="00BC58CA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57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0B0E00" w14:textId="77777777" w:rsidR="00BC58CA" w:rsidRPr="000D623A" w:rsidRDefault="00BC58CA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22" w:right="-108"/>
              <w:jc w:val="center"/>
              <w:textAlignment w:val="baseline"/>
              <w:rPr>
                <w:rFonts w:asciiTheme="majorBidi" w:hAnsiTheme="majorBidi"/>
                <w:b/>
                <w:spacing w:val="-4"/>
                <w:sz w:val="32"/>
                <w:szCs w:val="32"/>
              </w:rPr>
            </w:pPr>
            <w:r w:rsidRPr="000D623A">
              <w:rPr>
                <w:rFonts w:asciiTheme="majorBidi" w:hAnsiTheme="majorBidi"/>
                <w:b/>
                <w:spacing w:val="-4"/>
                <w:sz w:val="32"/>
                <w:szCs w:val="32"/>
                <w:cs/>
              </w:rPr>
              <w:t>งบการเงินรวม</w:t>
            </w:r>
            <w:r w:rsidRPr="000D623A">
              <w:rPr>
                <w:rFonts w:asciiTheme="majorBidi" w:hAnsiTheme="majorBidi" w:hint="cs"/>
                <w:b/>
                <w:spacing w:val="-4"/>
                <w:sz w:val="32"/>
                <w:szCs w:val="32"/>
                <w:cs/>
              </w:rPr>
              <w:t>/</w:t>
            </w:r>
          </w:p>
          <w:p w14:paraId="2924E547" w14:textId="77777777" w:rsidR="00BC58CA" w:rsidRPr="000D623A" w:rsidRDefault="00BC58CA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1D0D" w:rsidRPr="000D623A" w14:paraId="7BC4FF32" w14:textId="77777777" w:rsidTr="00B32000">
        <w:tc>
          <w:tcPr>
            <w:tcW w:w="6491" w:type="dxa"/>
          </w:tcPr>
          <w:p w14:paraId="50874519" w14:textId="77777777" w:rsidR="00BC58CA" w:rsidRPr="000D623A" w:rsidRDefault="00BC58CA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40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0D623A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D623A">
              <w:rPr>
                <w:rFonts w:asciiTheme="majorBidi" w:eastAsia="Calibri" w:hAnsiTheme="majorBidi"/>
                <w:b/>
                <w:sz w:val="32"/>
                <w:szCs w:val="32"/>
              </w:rPr>
              <w:t>1</w:t>
            </w:r>
            <w:r w:rsidRPr="000D623A">
              <w:rPr>
                <w:rFonts w:asciiTheme="majorBidi" w:eastAsia="Calibri" w:hAnsiTheme="majorBidi"/>
                <w:bCs/>
                <w:sz w:val="32"/>
                <w:szCs w:val="32"/>
                <w:cs/>
              </w:rPr>
              <w:t xml:space="preserve"> มกราคม </w:t>
            </w:r>
            <w:r w:rsidRPr="000D623A">
              <w:rPr>
                <w:rFonts w:asciiTheme="majorBidi" w:eastAsia="Calibri" w:hAnsiTheme="majorBidi"/>
                <w:b/>
                <w:sz w:val="32"/>
                <w:szCs w:val="32"/>
              </w:rPr>
              <w:t>256</w:t>
            </w:r>
            <w:r w:rsidR="006F53B7" w:rsidRPr="000D623A">
              <w:rPr>
                <w:rFonts w:asciiTheme="majorBidi" w:eastAsia="Calibri" w:hAnsiTheme="majorBidi"/>
                <w:b/>
                <w:sz w:val="32"/>
                <w:szCs w:val="32"/>
              </w:rPr>
              <w:t>4</w:t>
            </w:r>
          </w:p>
        </w:tc>
        <w:tc>
          <w:tcPr>
            <w:tcW w:w="1928" w:type="dxa"/>
            <w:tcBorders>
              <w:left w:val="nil"/>
            </w:tcBorders>
          </w:tcPr>
          <w:p w14:paraId="7072B635" w14:textId="77777777" w:rsidR="00BC58CA" w:rsidRPr="000D623A" w:rsidRDefault="006F53B7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</w:rPr>
              <w:t>61,113</w:t>
            </w:r>
          </w:p>
        </w:tc>
      </w:tr>
      <w:tr w:rsidR="00E11D0D" w:rsidRPr="000D623A" w14:paraId="7F68A889" w14:textId="77777777" w:rsidTr="00B32000">
        <w:tc>
          <w:tcPr>
            <w:tcW w:w="6491" w:type="dxa"/>
          </w:tcPr>
          <w:p w14:paraId="4F7F0964" w14:textId="77777777" w:rsidR="00F22BA7" w:rsidRPr="000D623A" w:rsidRDefault="00F22BA7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40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28" w:type="dxa"/>
            <w:tcBorders>
              <w:left w:val="nil"/>
            </w:tcBorders>
          </w:tcPr>
          <w:p w14:paraId="57980E47" w14:textId="77777777" w:rsidR="00F22BA7" w:rsidRPr="000D623A" w:rsidRDefault="00224A28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40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>(1,127)</w:t>
            </w:r>
          </w:p>
        </w:tc>
      </w:tr>
      <w:tr w:rsidR="00E11D0D" w:rsidRPr="000D623A" w14:paraId="6542F648" w14:textId="77777777" w:rsidTr="00B32000">
        <w:tc>
          <w:tcPr>
            <w:tcW w:w="6491" w:type="dxa"/>
          </w:tcPr>
          <w:p w14:paraId="6D167B70" w14:textId="77777777" w:rsidR="00F22BA7" w:rsidRPr="000D623A" w:rsidRDefault="00F22BA7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60" w:line="40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0D623A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D623A">
              <w:rPr>
                <w:rFonts w:asciiTheme="majorBidi" w:eastAsia="Calibri" w:hAnsiTheme="majorBidi" w:cstheme="majorBidi"/>
                <w:b/>
                <w:sz w:val="32"/>
                <w:szCs w:val="32"/>
              </w:rPr>
              <w:t>31</w:t>
            </w:r>
            <w:r w:rsidRPr="000D623A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 xml:space="preserve"> มีนาคม </w:t>
            </w:r>
            <w:r w:rsidRPr="000D623A">
              <w:rPr>
                <w:rFonts w:asciiTheme="majorBidi" w:eastAsia="Calibri" w:hAnsiTheme="majorBidi" w:cstheme="majorBidi"/>
                <w:b/>
                <w:sz w:val="32"/>
                <w:szCs w:val="32"/>
              </w:rPr>
              <w:t>256</w:t>
            </w:r>
            <w:r w:rsidR="006F53B7" w:rsidRPr="000D623A">
              <w:rPr>
                <w:rFonts w:asciiTheme="majorBidi" w:eastAsia="Calibri" w:hAnsiTheme="majorBidi" w:cstheme="majorBidi"/>
                <w:b/>
                <w:sz w:val="32"/>
                <w:szCs w:val="32"/>
              </w:rPr>
              <w:t>4</w:t>
            </w: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28A78A4" w14:textId="77777777" w:rsidR="00F22BA7" w:rsidRPr="000D623A" w:rsidRDefault="00224A28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</w:rPr>
              <w:t>59,986</w:t>
            </w:r>
          </w:p>
        </w:tc>
      </w:tr>
    </w:tbl>
    <w:p w14:paraId="54EF05AA" w14:textId="77777777" w:rsidR="00891454" w:rsidRPr="000D623A" w:rsidRDefault="00891454" w:rsidP="00140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3ECBACBE" w14:textId="700842DF" w:rsidR="00655919" w:rsidRPr="000D623A" w:rsidRDefault="00655919" w:rsidP="0014022E">
      <w:pPr>
        <w:tabs>
          <w:tab w:val="clear" w:pos="227"/>
        </w:tabs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0D623A">
        <w:rPr>
          <w:rFonts w:asciiTheme="majorBidi" w:hAnsiTheme="majorBidi"/>
          <w:sz w:val="32"/>
          <w:szCs w:val="32"/>
          <w:cs/>
        </w:rPr>
        <w:t>บริษัทสัญญาเช่าที่ดินกับสำนักงานทรัพย์สิน</w:t>
      </w:r>
      <w:r w:rsidRPr="000D623A">
        <w:rPr>
          <w:rFonts w:asciiTheme="majorBidi" w:hAnsiTheme="majorBidi"/>
          <w:spacing w:val="-2"/>
          <w:sz w:val="32"/>
          <w:szCs w:val="32"/>
          <w:cs/>
        </w:rPr>
        <w:t xml:space="preserve">พระมหากษัตริย์จำนวนหนึ่งฉบับเพื่อปลูกสร้างอาคารโครงการเดอะศาลายา (คอมมูนิตี้ มอลล์) มีกำหนดเวลา </w:t>
      </w:r>
      <w:r w:rsidRPr="000D623A">
        <w:rPr>
          <w:rFonts w:asciiTheme="majorBidi" w:hAnsiTheme="majorBidi"/>
          <w:spacing w:val="-2"/>
          <w:sz w:val="32"/>
          <w:szCs w:val="32"/>
        </w:rPr>
        <w:t>25</w:t>
      </w:r>
      <w:r w:rsidRPr="000D623A">
        <w:rPr>
          <w:rFonts w:asciiTheme="majorBidi" w:hAnsiTheme="majorBidi" w:hint="cs"/>
          <w:spacing w:val="-2"/>
          <w:sz w:val="32"/>
          <w:szCs w:val="32"/>
          <w:cs/>
        </w:rPr>
        <w:t xml:space="preserve"> ปี สิ้นสุดวันที่ </w:t>
      </w:r>
      <w:r w:rsidRPr="000D623A">
        <w:rPr>
          <w:rFonts w:asciiTheme="majorBidi" w:hAnsiTheme="majorBidi"/>
          <w:spacing w:val="-2"/>
          <w:sz w:val="32"/>
          <w:szCs w:val="32"/>
        </w:rPr>
        <w:t>28</w:t>
      </w:r>
      <w:r w:rsidRPr="000D623A">
        <w:rPr>
          <w:rFonts w:asciiTheme="majorBidi" w:hAnsiTheme="majorBidi" w:hint="cs"/>
          <w:spacing w:val="-2"/>
          <w:sz w:val="32"/>
          <w:szCs w:val="32"/>
          <w:cs/>
        </w:rPr>
        <w:t xml:space="preserve"> กุมภาพันธ์ </w:t>
      </w:r>
      <w:r w:rsidRPr="000D623A">
        <w:rPr>
          <w:rFonts w:asciiTheme="majorBidi" w:hAnsiTheme="majorBidi"/>
          <w:spacing w:val="-2"/>
          <w:sz w:val="32"/>
          <w:szCs w:val="32"/>
        </w:rPr>
        <w:t xml:space="preserve">2582 </w:t>
      </w:r>
      <w:r w:rsidRPr="000D623A">
        <w:rPr>
          <w:rFonts w:asciiTheme="majorBidi" w:hAnsiTheme="majorBidi" w:hint="cs"/>
          <w:spacing w:val="-2"/>
          <w:sz w:val="32"/>
          <w:szCs w:val="32"/>
          <w:cs/>
        </w:rPr>
        <w:t>ตามสัญญา บริษัทไม่ยกกรรมสิทธิ์อาคารและส่วนปรับปรุงอาคารที่บริษัทสร้างบนที่ดินเช่าดังกล่าวให้แก่ผู้ให้เช่าและบริษัทต้องทำการปรับปรุงพื้นที่ให้</w:t>
      </w:r>
      <w:r w:rsidRPr="000D623A">
        <w:rPr>
          <w:rFonts w:asciiTheme="majorBidi" w:hAnsiTheme="majorBidi"/>
          <w:sz w:val="32"/>
          <w:szCs w:val="32"/>
          <w:cs/>
        </w:rPr>
        <w:t>คงสภาพดีดังเดิมเมื่อครบกำหนดส่งคืน</w:t>
      </w:r>
    </w:p>
    <w:p w14:paraId="26AEC473" w14:textId="77777777" w:rsidR="00655919" w:rsidRPr="000D623A" w:rsidRDefault="00655919" w:rsidP="0014022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0D623A">
        <w:rPr>
          <w:rFonts w:ascii="Angsana New" w:hAnsi="Angsana New" w:cstheme="majorBidi"/>
          <w:sz w:val="32"/>
          <w:szCs w:val="32"/>
          <w:cs/>
        </w:rPr>
        <w:t xml:space="preserve">และบริษัทมีสัญญาเช่าที่ดินกับสำนักงานทรัพย์สินพระมหากษัตริย์จำนวนสองฉบับเพื่อปลูกสร้างอาคารพักอาศัยพร้อมที่จอดรถสำหรับเจ้าหน้าที่ของบริษัท มีกำหนดเวลา </w:t>
      </w:r>
      <w:r w:rsidRPr="000D623A">
        <w:rPr>
          <w:rFonts w:ascii="Angsana New" w:hAnsi="Angsana New"/>
          <w:sz w:val="32"/>
          <w:szCs w:val="32"/>
        </w:rPr>
        <w:t xml:space="preserve">3 </w:t>
      </w:r>
      <w:r w:rsidRPr="000D623A">
        <w:rPr>
          <w:rFonts w:ascii="Angsana New" w:hAnsi="Angsana New" w:hint="cs"/>
          <w:sz w:val="32"/>
          <w:szCs w:val="32"/>
          <w:cs/>
        </w:rPr>
        <w:t xml:space="preserve">ปี สิ้นสุดเดือนตุลาคม </w:t>
      </w:r>
      <w:r w:rsidRPr="000D623A">
        <w:rPr>
          <w:rFonts w:ascii="Angsana New" w:hAnsi="Angsana New"/>
          <w:spacing w:val="-6"/>
          <w:sz w:val="32"/>
          <w:szCs w:val="32"/>
        </w:rPr>
        <w:t xml:space="preserve">2565 </w:t>
      </w:r>
      <w:r w:rsidRPr="000D623A">
        <w:rPr>
          <w:rFonts w:ascii="Angsana New" w:hAnsi="Angsana New"/>
          <w:spacing w:val="-6"/>
          <w:sz w:val="32"/>
          <w:szCs w:val="32"/>
        </w:rPr>
        <w:br/>
      </w:r>
      <w:r w:rsidRPr="000D623A">
        <w:rPr>
          <w:rFonts w:ascii="Angsana New" w:hAnsi="Angsana New" w:hint="cs"/>
          <w:spacing w:val="-6"/>
          <w:sz w:val="32"/>
          <w:szCs w:val="32"/>
          <w:cs/>
        </w:rPr>
        <w:t>ซึ่งบริษัทโอนกรรมสิทธิ์อาคารและส่วนปรับปรุงอาคารที่บริษัทสร้างบนที่ดินเช่า</w:t>
      </w:r>
      <w:r w:rsidRPr="000D623A"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  <w:r w:rsidRPr="000D623A">
        <w:rPr>
          <w:rFonts w:ascii="Angsana New" w:hAnsi="Angsana New" w:hint="cs"/>
          <w:sz w:val="32"/>
          <w:szCs w:val="32"/>
          <w:cs/>
        </w:rPr>
        <w:t>ให้แก่ผู้ให้เช่าตามเงื่อนไขที่ระบุในสัญญาเช่า โดยบริษัทได้รับสิทธิให้ใช้ประโยชน์ในอาคารดังกล่าว</w:t>
      </w:r>
    </w:p>
    <w:p w14:paraId="5689B46D" w14:textId="77777777" w:rsidR="00C604F2" w:rsidRPr="000D623A" w:rsidRDefault="00C604F2" w:rsidP="00140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BDB91DC" w14:textId="475A7995" w:rsidR="002D1A53" w:rsidRPr="000D623A" w:rsidRDefault="00AC588C" w:rsidP="00412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40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  <w:r w:rsidRPr="000D623A">
        <w:rPr>
          <w:rFonts w:ascii="Angsana New" w:eastAsia="Calibri" w:hAnsi="Angsana New"/>
          <w:b/>
          <w:bCs/>
          <w:sz w:val="32"/>
          <w:szCs w:val="32"/>
        </w:rPr>
        <w:t>1</w:t>
      </w:r>
      <w:r w:rsidR="006F53B7" w:rsidRPr="000D623A">
        <w:rPr>
          <w:rFonts w:ascii="Angsana New" w:eastAsia="Calibri" w:hAnsi="Angsana New"/>
          <w:b/>
          <w:bCs/>
          <w:sz w:val="32"/>
          <w:szCs w:val="32"/>
        </w:rPr>
        <w:t>4</w:t>
      </w:r>
      <w:r w:rsidR="002D1A53" w:rsidRPr="000D623A">
        <w:rPr>
          <w:rFonts w:ascii="Angsana New" w:eastAsia="Calibri" w:hAnsi="Angsana New"/>
          <w:b/>
          <w:bCs/>
          <w:sz w:val="32"/>
          <w:szCs w:val="32"/>
        </w:rPr>
        <w:t>.</w:t>
      </w:r>
      <w:r w:rsidR="002D1A53" w:rsidRPr="000D623A">
        <w:rPr>
          <w:rFonts w:ascii="Angsana New" w:eastAsia="Calibri" w:hAnsi="Angsana New"/>
          <w:b/>
          <w:bCs/>
          <w:sz w:val="32"/>
          <w:szCs w:val="32"/>
        </w:rPr>
        <w:tab/>
      </w:r>
      <w:r w:rsidR="002D1A53" w:rsidRPr="000D623A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</w:t>
      </w:r>
      <w:r w:rsidR="002D1A53" w:rsidRPr="000D623A">
        <w:rPr>
          <w:rFonts w:ascii="Angsana New" w:eastAsia="Calibri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177A414" w14:textId="77777777" w:rsidR="002D1A53" w:rsidRPr="000D623A" w:rsidRDefault="002D1A53" w:rsidP="00412F5C">
      <w:pPr>
        <w:tabs>
          <w:tab w:val="clear" w:pos="227"/>
          <w:tab w:val="clear" w:pos="454"/>
          <w:tab w:val="clear" w:pos="680"/>
          <w:tab w:val="clear" w:pos="907"/>
        </w:tabs>
        <w:spacing w:line="4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D623A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รายการเปลี่ยนแปลงของบัญชีสินทรัพย์ไม่มีตัวตนสำหรับงวดสามเดือนสิ้นสุดวันที่</w:t>
      </w:r>
      <w:r w:rsidRPr="000D623A">
        <w:rPr>
          <w:rFonts w:ascii="Angsana New" w:hAnsi="Angsana New"/>
          <w:sz w:val="32"/>
          <w:szCs w:val="32"/>
        </w:rPr>
        <w:t xml:space="preserve"> 31</w:t>
      </w:r>
      <w:r w:rsidRPr="000D623A">
        <w:rPr>
          <w:rFonts w:ascii="Angsana New" w:hAnsi="Angsana New"/>
          <w:sz w:val="32"/>
          <w:szCs w:val="32"/>
          <w:cs/>
        </w:rPr>
        <w:t xml:space="preserve"> มีนาคม</w:t>
      </w:r>
      <w:r w:rsidRPr="000D623A">
        <w:rPr>
          <w:rFonts w:ascii="Angsana New" w:hAnsi="Angsana New"/>
          <w:sz w:val="32"/>
          <w:szCs w:val="32"/>
        </w:rPr>
        <w:t xml:space="preserve"> 256</w:t>
      </w:r>
      <w:r w:rsidR="006F53B7" w:rsidRPr="000D623A">
        <w:rPr>
          <w:rFonts w:ascii="Angsana New" w:hAnsi="Angsana New"/>
          <w:sz w:val="32"/>
          <w:szCs w:val="32"/>
        </w:rPr>
        <w:t>4</w:t>
      </w:r>
      <w:r w:rsidRPr="000D623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22"/>
        <w:gridCol w:w="1928"/>
        <w:gridCol w:w="142"/>
        <w:gridCol w:w="1928"/>
      </w:tblGrid>
      <w:tr w:rsidR="00E11D0D" w:rsidRPr="000D623A" w14:paraId="1FFE7C48" w14:textId="77777777" w:rsidTr="0039481B">
        <w:trPr>
          <w:trHeight w:val="20"/>
        </w:trPr>
        <w:tc>
          <w:tcPr>
            <w:tcW w:w="4422" w:type="dxa"/>
          </w:tcPr>
          <w:p w14:paraId="55DE502E" w14:textId="77777777" w:rsidR="002D1A53" w:rsidRPr="000D623A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98" w:type="dxa"/>
            <w:gridSpan w:val="3"/>
            <w:tcBorders>
              <w:bottom w:val="single" w:sz="6" w:space="0" w:color="auto"/>
            </w:tcBorders>
          </w:tcPr>
          <w:p w14:paraId="4CB6E866" w14:textId="77777777" w:rsidR="002D1A53" w:rsidRPr="000D623A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11D0D" w:rsidRPr="000D623A" w14:paraId="3D726563" w14:textId="77777777" w:rsidTr="0039481B">
        <w:trPr>
          <w:trHeight w:val="20"/>
        </w:trPr>
        <w:tc>
          <w:tcPr>
            <w:tcW w:w="4422" w:type="dxa"/>
          </w:tcPr>
          <w:p w14:paraId="00F286DD" w14:textId="77777777" w:rsidR="002D1A53" w:rsidRPr="000D623A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57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bottom w:val="single" w:sz="6" w:space="0" w:color="auto"/>
            </w:tcBorders>
          </w:tcPr>
          <w:p w14:paraId="732C824E" w14:textId="77777777" w:rsidR="002D1A53" w:rsidRPr="000D623A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8FE91F" w14:textId="77777777" w:rsidR="002D1A53" w:rsidRPr="000D623A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64EEEFCD" w14:textId="77777777" w:rsidR="002D1A53" w:rsidRPr="000D623A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1D0D" w:rsidRPr="000D623A" w14:paraId="3770C2F9" w14:textId="77777777" w:rsidTr="0039481B">
        <w:trPr>
          <w:trHeight w:val="20"/>
        </w:trPr>
        <w:tc>
          <w:tcPr>
            <w:tcW w:w="4422" w:type="dxa"/>
          </w:tcPr>
          <w:p w14:paraId="68A85F9A" w14:textId="77777777" w:rsidR="002D1A53" w:rsidRPr="000D623A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0D623A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28" w:type="dxa"/>
            <w:tcBorders>
              <w:top w:val="single" w:sz="6" w:space="0" w:color="auto"/>
            </w:tcBorders>
          </w:tcPr>
          <w:p w14:paraId="1E689294" w14:textId="77777777" w:rsidR="002D1A53" w:rsidRPr="000D623A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2" w:type="dxa"/>
          </w:tcPr>
          <w:p w14:paraId="2CCC065E" w14:textId="77777777" w:rsidR="002D1A53" w:rsidRPr="000D623A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2A1D0C62" w14:textId="77777777" w:rsidR="002D1A53" w:rsidRPr="000D623A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</w:p>
        </w:tc>
      </w:tr>
      <w:tr w:rsidR="00E11D0D" w:rsidRPr="000D623A" w14:paraId="13B66B6B" w14:textId="77777777" w:rsidTr="0039481B">
        <w:trPr>
          <w:trHeight w:val="20"/>
        </w:trPr>
        <w:tc>
          <w:tcPr>
            <w:tcW w:w="4422" w:type="dxa"/>
          </w:tcPr>
          <w:p w14:paraId="7BF4AD36" w14:textId="77777777" w:rsidR="002D1A53" w:rsidRPr="000D623A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0D623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63895" w:rsidRPr="000D623A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6F53B7" w:rsidRPr="000D623A">
              <w:rPr>
                <w:rFonts w:asciiTheme="majorBidi" w:eastAsia="Calibr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928" w:type="dxa"/>
          </w:tcPr>
          <w:p w14:paraId="74A5D9E3" w14:textId="77777777" w:rsidR="002D1A53" w:rsidRPr="000D623A" w:rsidRDefault="00AA0FD9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>4,206</w:t>
            </w:r>
          </w:p>
        </w:tc>
        <w:tc>
          <w:tcPr>
            <w:tcW w:w="142" w:type="dxa"/>
          </w:tcPr>
          <w:p w14:paraId="19A4E19D" w14:textId="77777777" w:rsidR="002D1A53" w:rsidRPr="000D623A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656FF928" w14:textId="6C717E6E" w:rsidR="002D1A53" w:rsidRPr="000D623A" w:rsidRDefault="00AA0FD9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>1,52</w:t>
            </w:r>
            <w:r w:rsidR="00D153FF" w:rsidRPr="000D623A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</w:p>
        </w:tc>
      </w:tr>
      <w:tr w:rsidR="00E11D0D" w:rsidRPr="000D623A" w14:paraId="1BB42770" w14:textId="77777777" w:rsidTr="0039481B">
        <w:trPr>
          <w:trHeight w:val="20"/>
        </w:trPr>
        <w:tc>
          <w:tcPr>
            <w:tcW w:w="4422" w:type="dxa"/>
          </w:tcPr>
          <w:p w14:paraId="5843B353" w14:textId="77777777" w:rsidR="002D1A53" w:rsidRPr="000D623A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0D623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6F53B7" w:rsidRPr="000D623A">
              <w:rPr>
                <w:rFonts w:asciiTheme="majorBidi" w:eastAsia="Calibr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928" w:type="dxa"/>
            <w:tcBorders>
              <w:top w:val="single" w:sz="6" w:space="0" w:color="auto"/>
              <w:bottom w:val="single" w:sz="6" w:space="0" w:color="auto"/>
            </w:tcBorders>
          </w:tcPr>
          <w:p w14:paraId="38434D9F" w14:textId="25B60AB8" w:rsidR="002D1A53" w:rsidRPr="000D623A" w:rsidRDefault="005739D9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>4,206</w:t>
            </w:r>
          </w:p>
        </w:tc>
        <w:tc>
          <w:tcPr>
            <w:tcW w:w="142" w:type="dxa"/>
          </w:tcPr>
          <w:p w14:paraId="090597C5" w14:textId="77777777" w:rsidR="002D1A53" w:rsidRPr="000D623A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9C0D39" w14:textId="41C12B91" w:rsidR="002D1A53" w:rsidRPr="000D623A" w:rsidRDefault="00224A28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>1,52</w:t>
            </w:r>
            <w:r w:rsidR="00D153FF" w:rsidRPr="000D623A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</w:p>
        </w:tc>
      </w:tr>
      <w:tr w:rsidR="00E11D0D" w:rsidRPr="000D623A" w14:paraId="3EB09F44" w14:textId="77777777" w:rsidTr="0039481B">
        <w:trPr>
          <w:trHeight w:val="20"/>
        </w:trPr>
        <w:tc>
          <w:tcPr>
            <w:tcW w:w="4422" w:type="dxa"/>
          </w:tcPr>
          <w:p w14:paraId="6959C475" w14:textId="77777777" w:rsidR="002D1A53" w:rsidRPr="000D623A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0D623A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928" w:type="dxa"/>
            <w:tcBorders>
              <w:top w:val="single" w:sz="6" w:space="0" w:color="auto"/>
            </w:tcBorders>
          </w:tcPr>
          <w:p w14:paraId="33D2B55D" w14:textId="77777777" w:rsidR="002D1A53" w:rsidRPr="000D623A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35848A1A" w14:textId="77777777" w:rsidR="002D1A53" w:rsidRPr="000D623A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38B2CEB4" w14:textId="77777777" w:rsidR="002D1A53" w:rsidRPr="000D623A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6F53B7" w:rsidRPr="000D623A" w14:paraId="07293213" w14:textId="77777777" w:rsidTr="0039481B">
        <w:trPr>
          <w:trHeight w:val="20"/>
        </w:trPr>
        <w:tc>
          <w:tcPr>
            <w:tcW w:w="4422" w:type="dxa"/>
          </w:tcPr>
          <w:p w14:paraId="18DABF4F" w14:textId="77777777" w:rsidR="006F53B7" w:rsidRPr="000D623A" w:rsidRDefault="006F53B7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0D623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928" w:type="dxa"/>
          </w:tcPr>
          <w:p w14:paraId="1AE9F7BE" w14:textId="77777777" w:rsidR="006F53B7" w:rsidRPr="000D623A" w:rsidRDefault="00AA0FD9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>2,714</w:t>
            </w:r>
          </w:p>
        </w:tc>
        <w:tc>
          <w:tcPr>
            <w:tcW w:w="142" w:type="dxa"/>
          </w:tcPr>
          <w:p w14:paraId="1CD1F6C9" w14:textId="77777777" w:rsidR="006F53B7" w:rsidRPr="000D623A" w:rsidRDefault="006F53B7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</w:tcBorders>
          </w:tcPr>
          <w:p w14:paraId="3DF550CA" w14:textId="5D4F29E8" w:rsidR="006F53B7" w:rsidRPr="000D623A" w:rsidRDefault="00AA0FD9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>1,39</w:t>
            </w:r>
            <w:r w:rsidR="003A635B" w:rsidRPr="000D623A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6</w:t>
            </w:r>
          </w:p>
        </w:tc>
      </w:tr>
      <w:tr w:rsidR="00E11D0D" w:rsidRPr="000D623A" w14:paraId="0E167739" w14:textId="77777777" w:rsidTr="0039481B">
        <w:trPr>
          <w:trHeight w:val="20"/>
        </w:trPr>
        <w:tc>
          <w:tcPr>
            <w:tcW w:w="4422" w:type="dxa"/>
          </w:tcPr>
          <w:p w14:paraId="5272AA77" w14:textId="77777777" w:rsidR="002D1A53" w:rsidRPr="000D623A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0D623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14:paraId="14026D7A" w14:textId="6ABBFFF8" w:rsidR="002D1A53" w:rsidRPr="000D623A" w:rsidRDefault="005739D9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>83</w:t>
            </w:r>
          </w:p>
        </w:tc>
        <w:tc>
          <w:tcPr>
            <w:tcW w:w="142" w:type="dxa"/>
          </w:tcPr>
          <w:p w14:paraId="3C2E976B" w14:textId="77777777" w:rsidR="002D1A53" w:rsidRPr="000D623A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  <w:bottom w:val="single" w:sz="6" w:space="0" w:color="auto"/>
            </w:tcBorders>
          </w:tcPr>
          <w:p w14:paraId="6273C341" w14:textId="437359D1" w:rsidR="002D1A53" w:rsidRPr="000D623A" w:rsidRDefault="007E564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0D623A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6</w:t>
            </w:r>
          </w:p>
        </w:tc>
      </w:tr>
      <w:tr w:rsidR="00E11D0D" w:rsidRPr="000D623A" w14:paraId="7ED1FA72" w14:textId="77777777" w:rsidTr="0039481B">
        <w:trPr>
          <w:trHeight w:val="20"/>
        </w:trPr>
        <w:tc>
          <w:tcPr>
            <w:tcW w:w="4422" w:type="dxa"/>
          </w:tcPr>
          <w:p w14:paraId="0EE87AAF" w14:textId="77777777" w:rsidR="002D1A53" w:rsidRPr="000D623A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0D623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263895" w:rsidRPr="000D623A"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6F53B7" w:rsidRPr="000D623A">
              <w:rPr>
                <w:rFonts w:asciiTheme="majorBidi" w:eastAsia="Calibr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928" w:type="dxa"/>
            <w:tcBorders>
              <w:top w:val="single" w:sz="6" w:space="0" w:color="auto"/>
              <w:bottom w:val="single" w:sz="6" w:space="0" w:color="auto"/>
            </w:tcBorders>
          </w:tcPr>
          <w:p w14:paraId="07B74F2A" w14:textId="2CB39C6D" w:rsidR="002D1A53" w:rsidRPr="000D623A" w:rsidRDefault="005739D9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>2,797</w:t>
            </w:r>
          </w:p>
        </w:tc>
        <w:tc>
          <w:tcPr>
            <w:tcW w:w="142" w:type="dxa"/>
          </w:tcPr>
          <w:p w14:paraId="1E64AB98" w14:textId="77777777" w:rsidR="002D1A53" w:rsidRPr="000D623A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7179594" w14:textId="59B3BD1F" w:rsidR="002D1A53" w:rsidRPr="000D623A" w:rsidRDefault="007E564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>1,40</w:t>
            </w:r>
            <w:r w:rsidR="003A635B" w:rsidRPr="000D623A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2</w:t>
            </w:r>
          </w:p>
        </w:tc>
      </w:tr>
      <w:tr w:rsidR="00E11D0D" w:rsidRPr="000D623A" w14:paraId="609F0289" w14:textId="77777777" w:rsidTr="0039481B">
        <w:trPr>
          <w:trHeight w:val="20"/>
        </w:trPr>
        <w:tc>
          <w:tcPr>
            <w:tcW w:w="4422" w:type="dxa"/>
          </w:tcPr>
          <w:p w14:paraId="5881E3A5" w14:textId="77777777" w:rsidR="002D1A53" w:rsidRPr="000D623A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Cs/>
                <w:sz w:val="32"/>
                <w:szCs w:val="32"/>
              </w:rPr>
            </w:pPr>
            <w:r w:rsidRPr="000D623A">
              <w:rPr>
                <w:rFonts w:asciiTheme="majorBidi" w:eastAsia="Calibr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28" w:type="dxa"/>
            <w:tcBorders>
              <w:top w:val="single" w:sz="6" w:space="0" w:color="auto"/>
            </w:tcBorders>
          </w:tcPr>
          <w:p w14:paraId="0A071114" w14:textId="77777777" w:rsidR="002D1A53" w:rsidRPr="000D623A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4C26E177" w14:textId="77777777" w:rsidR="002D1A53" w:rsidRPr="000D623A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single" w:sz="6" w:space="0" w:color="auto"/>
              <w:left w:val="nil"/>
            </w:tcBorders>
          </w:tcPr>
          <w:p w14:paraId="0AA46AB9" w14:textId="77777777" w:rsidR="002D1A53" w:rsidRPr="000D623A" w:rsidRDefault="002D1A53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6F53B7" w:rsidRPr="000D623A" w14:paraId="2394B33A" w14:textId="77777777" w:rsidTr="0039481B">
        <w:trPr>
          <w:trHeight w:val="20"/>
        </w:trPr>
        <w:tc>
          <w:tcPr>
            <w:tcW w:w="4422" w:type="dxa"/>
          </w:tcPr>
          <w:p w14:paraId="4F313EF9" w14:textId="77777777" w:rsidR="006F53B7" w:rsidRPr="000D623A" w:rsidRDefault="006F53B7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0D623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928" w:type="dxa"/>
            <w:tcBorders>
              <w:bottom w:val="double" w:sz="6" w:space="0" w:color="auto"/>
            </w:tcBorders>
          </w:tcPr>
          <w:p w14:paraId="2F49C44E" w14:textId="77777777" w:rsidR="006F53B7" w:rsidRPr="000D623A" w:rsidRDefault="00AA0FD9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>1,492</w:t>
            </w:r>
          </w:p>
        </w:tc>
        <w:tc>
          <w:tcPr>
            <w:tcW w:w="142" w:type="dxa"/>
          </w:tcPr>
          <w:p w14:paraId="3BFCA2C0" w14:textId="77777777" w:rsidR="006F53B7" w:rsidRPr="000D623A" w:rsidRDefault="006F53B7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left w:val="nil"/>
              <w:bottom w:val="double" w:sz="6" w:space="0" w:color="auto"/>
            </w:tcBorders>
          </w:tcPr>
          <w:p w14:paraId="65FC855A" w14:textId="77777777" w:rsidR="006F53B7" w:rsidRPr="000D623A" w:rsidRDefault="00AA0FD9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0D623A">
              <w:rPr>
                <w:rFonts w:asciiTheme="majorBidi" w:eastAsia="Calibri" w:hAnsiTheme="majorBidi"/>
                <w:sz w:val="32"/>
                <w:szCs w:val="32"/>
              </w:rPr>
              <w:t>1</w:t>
            </w:r>
            <w:r w:rsidRPr="000D623A">
              <w:rPr>
                <w:rFonts w:asciiTheme="majorBidi" w:eastAsia="Calibri" w:hAnsiTheme="majorBidi" w:hint="cs"/>
                <w:sz w:val="32"/>
                <w:szCs w:val="32"/>
              </w:rPr>
              <w:t>25</w:t>
            </w:r>
          </w:p>
        </w:tc>
      </w:tr>
      <w:tr w:rsidR="006F53B7" w:rsidRPr="000D623A" w14:paraId="3F72703E" w14:textId="77777777" w:rsidTr="0039481B">
        <w:trPr>
          <w:trHeight w:val="20"/>
        </w:trPr>
        <w:tc>
          <w:tcPr>
            <w:tcW w:w="4422" w:type="dxa"/>
          </w:tcPr>
          <w:p w14:paraId="1AAC7045" w14:textId="77777777" w:rsidR="006F53B7" w:rsidRPr="000D623A" w:rsidRDefault="006F53B7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0D623A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928" w:type="dxa"/>
            <w:tcBorders>
              <w:top w:val="double" w:sz="6" w:space="0" w:color="auto"/>
              <w:bottom w:val="double" w:sz="6" w:space="0" w:color="auto"/>
            </w:tcBorders>
          </w:tcPr>
          <w:p w14:paraId="645BC362" w14:textId="6EE87CFB" w:rsidR="006F53B7" w:rsidRPr="000D623A" w:rsidRDefault="005739D9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>1,409</w:t>
            </w:r>
          </w:p>
        </w:tc>
        <w:tc>
          <w:tcPr>
            <w:tcW w:w="142" w:type="dxa"/>
          </w:tcPr>
          <w:p w14:paraId="2F6368E9" w14:textId="77777777" w:rsidR="006F53B7" w:rsidRPr="000D623A" w:rsidRDefault="006F53B7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28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3BC721D" w14:textId="77777777" w:rsidR="006F53B7" w:rsidRPr="000D623A" w:rsidRDefault="00224A28" w:rsidP="003948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eastAsia="Calibri" w:hAnsiTheme="majorBidi" w:cstheme="majorBidi"/>
                <w:sz w:val="32"/>
                <w:szCs w:val="32"/>
              </w:rPr>
              <w:t>119</w:t>
            </w:r>
          </w:p>
        </w:tc>
      </w:tr>
    </w:tbl>
    <w:p w14:paraId="17E292A7" w14:textId="4732163B" w:rsidR="004161F4" w:rsidRPr="000D623A" w:rsidRDefault="00AC588C" w:rsidP="00B02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  <w:r w:rsidRPr="000D623A">
        <w:rPr>
          <w:rFonts w:ascii="Angsana New" w:eastAsia="Calibri" w:hAnsi="Angsana New"/>
          <w:b/>
          <w:bCs/>
          <w:sz w:val="32"/>
          <w:szCs w:val="32"/>
        </w:rPr>
        <w:lastRenderedPageBreak/>
        <w:t>1</w:t>
      </w:r>
      <w:r w:rsidR="00C604F2" w:rsidRPr="000D623A">
        <w:rPr>
          <w:rFonts w:ascii="Angsana New" w:eastAsia="Calibri" w:hAnsi="Angsana New"/>
          <w:b/>
          <w:bCs/>
          <w:sz w:val="32"/>
          <w:szCs w:val="32"/>
        </w:rPr>
        <w:t>5</w:t>
      </w:r>
      <w:r w:rsidR="004161F4" w:rsidRPr="000D623A">
        <w:rPr>
          <w:rFonts w:ascii="Angsana New" w:eastAsia="Calibri" w:hAnsi="Angsana New"/>
          <w:b/>
          <w:bCs/>
          <w:sz w:val="32"/>
          <w:szCs w:val="32"/>
        </w:rPr>
        <w:t>.</w:t>
      </w:r>
      <w:r w:rsidR="004161F4" w:rsidRPr="000D623A">
        <w:rPr>
          <w:rFonts w:ascii="Angsana New" w:eastAsia="Calibri" w:hAnsi="Angsana New"/>
          <w:b/>
          <w:bCs/>
          <w:sz w:val="32"/>
          <w:szCs w:val="32"/>
        </w:rPr>
        <w:tab/>
      </w:r>
      <w:r w:rsidR="004161F4" w:rsidRPr="000D623A">
        <w:rPr>
          <w:rFonts w:ascii="Angsana New" w:eastAsia="Calibri" w:hAnsi="Angsana New"/>
          <w:b/>
          <w:bCs/>
          <w:sz w:val="32"/>
          <w:szCs w:val="32"/>
          <w:cs/>
        </w:rPr>
        <w:t>สินทรัพย์</w:t>
      </w:r>
      <w:r w:rsidR="008E2433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(</w:t>
      </w:r>
      <w:r w:rsidR="00901780" w:rsidRPr="000D623A">
        <w:rPr>
          <w:rFonts w:ascii="Angsana New" w:eastAsia="Calibri" w:hAnsi="Angsana New" w:hint="cs"/>
          <w:b/>
          <w:bCs/>
          <w:sz w:val="32"/>
          <w:szCs w:val="32"/>
          <w:cs/>
        </w:rPr>
        <w:t>หนี้สิน</w:t>
      </w:r>
      <w:r w:rsidR="008E2433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) </w:t>
      </w:r>
      <w:r w:rsidR="004161F4" w:rsidRPr="000D623A">
        <w:rPr>
          <w:rFonts w:ascii="Angsana New" w:eastAsia="Calibri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A20C20B" w14:textId="434FFF83" w:rsidR="00E0028F" w:rsidRPr="000D623A" w:rsidRDefault="004161F4" w:rsidP="00B02B96">
      <w:pPr>
        <w:spacing w:line="36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0D623A">
        <w:rPr>
          <w:rFonts w:ascii="Angsana New" w:hAnsi="Angsana New"/>
          <w:sz w:val="32"/>
          <w:szCs w:val="32"/>
          <w:cs/>
        </w:rPr>
        <w:t>การเปลี่ยนแปลงของสินทรัพย์</w:t>
      </w:r>
      <w:r w:rsidR="008E2433">
        <w:rPr>
          <w:rFonts w:ascii="Angsana New" w:eastAsia="Calibri" w:hAnsi="Angsana New" w:hint="cs"/>
          <w:sz w:val="32"/>
          <w:szCs w:val="32"/>
          <w:cs/>
        </w:rPr>
        <w:t xml:space="preserve"> (</w:t>
      </w:r>
      <w:r w:rsidR="00901780" w:rsidRPr="000D623A">
        <w:rPr>
          <w:rFonts w:ascii="Angsana New" w:eastAsia="Calibri" w:hAnsi="Angsana New" w:hint="cs"/>
          <w:sz w:val="32"/>
          <w:szCs w:val="32"/>
          <w:cs/>
        </w:rPr>
        <w:t>หนี้สิน</w:t>
      </w:r>
      <w:r w:rsidR="008E2433">
        <w:rPr>
          <w:rFonts w:ascii="Angsana New" w:eastAsia="Calibri" w:hAnsi="Angsana New" w:hint="cs"/>
          <w:sz w:val="32"/>
          <w:szCs w:val="32"/>
          <w:cs/>
        </w:rPr>
        <w:t xml:space="preserve">) </w:t>
      </w:r>
      <w:r w:rsidRPr="000D623A">
        <w:rPr>
          <w:rFonts w:ascii="Angsana New" w:hAnsi="Angsana New"/>
          <w:sz w:val="32"/>
          <w:szCs w:val="32"/>
          <w:cs/>
        </w:rPr>
        <w:t>ภาษีเงินได้รอการตัดบัญชีสำหรับงวด</w:t>
      </w:r>
      <w:r w:rsidRPr="000D623A">
        <w:rPr>
          <w:rFonts w:ascii="Angsana New" w:hAnsi="Angsana New" w:hint="cs"/>
          <w:sz w:val="32"/>
          <w:szCs w:val="32"/>
          <w:cs/>
        </w:rPr>
        <w:t>สาม</w:t>
      </w:r>
      <w:r w:rsidRPr="000D623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0D623A">
        <w:rPr>
          <w:rFonts w:ascii="Angsana New" w:hAnsi="Angsana New"/>
          <w:sz w:val="32"/>
          <w:szCs w:val="32"/>
        </w:rPr>
        <w:t xml:space="preserve"> 31 </w:t>
      </w:r>
      <w:r w:rsidRPr="000D623A">
        <w:rPr>
          <w:rFonts w:ascii="Angsana New" w:hAnsi="Angsana New" w:hint="cs"/>
          <w:sz w:val="32"/>
          <w:szCs w:val="32"/>
          <w:cs/>
        </w:rPr>
        <w:t>มีนาคม</w:t>
      </w:r>
      <w:r w:rsidRPr="000D623A">
        <w:rPr>
          <w:rFonts w:ascii="Angsana New" w:hAnsi="Angsana New"/>
          <w:sz w:val="32"/>
          <w:szCs w:val="32"/>
        </w:rPr>
        <w:t xml:space="preserve"> 256</w:t>
      </w:r>
      <w:r w:rsidR="00BE2BBD" w:rsidRPr="000D623A">
        <w:rPr>
          <w:rFonts w:ascii="Angsana New" w:hAnsi="Angsana New"/>
          <w:sz w:val="32"/>
          <w:szCs w:val="32"/>
        </w:rPr>
        <w:t>4</w:t>
      </w:r>
      <w:r w:rsidRPr="000D623A">
        <w:rPr>
          <w:rFonts w:ascii="Angsana New" w:hAnsi="Angsana New"/>
          <w:sz w:val="32"/>
          <w:szCs w:val="32"/>
        </w:rPr>
        <w:t xml:space="preserve"> </w:t>
      </w:r>
      <w:r w:rsidRPr="000D623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5"/>
        <w:gridCol w:w="141"/>
        <w:gridCol w:w="1135"/>
        <w:gridCol w:w="141"/>
        <w:gridCol w:w="1277"/>
        <w:gridCol w:w="142"/>
        <w:gridCol w:w="1275"/>
      </w:tblGrid>
      <w:tr w:rsidR="00BE2BBD" w:rsidRPr="000D623A" w14:paraId="0C3432A6" w14:textId="77777777" w:rsidTr="00BE2BBD">
        <w:tc>
          <w:tcPr>
            <w:tcW w:w="3544" w:type="dxa"/>
          </w:tcPr>
          <w:p w14:paraId="05C114BD" w14:textId="77777777" w:rsidR="00BE2BBD" w:rsidRPr="000D623A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6" w:type="dxa"/>
            <w:gridSpan w:val="7"/>
          </w:tcPr>
          <w:p w14:paraId="5B4549FC" w14:textId="77777777" w:rsidR="00BE2BBD" w:rsidRPr="000D623A" w:rsidRDefault="00BE2BBD" w:rsidP="000727B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BE2BBD" w:rsidRPr="000D623A" w14:paraId="15583B89" w14:textId="77777777" w:rsidTr="00BE2BBD">
        <w:tc>
          <w:tcPr>
            <w:tcW w:w="3544" w:type="dxa"/>
          </w:tcPr>
          <w:p w14:paraId="4987C593" w14:textId="77777777" w:rsidR="00BE2BBD" w:rsidRPr="000D623A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top w:val="single" w:sz="6" w:space="0" w:color="auto"/>
            </w:tcBorders>
          </w:tcPr>
          <w:p w14:paraId="78B365E0" w14:textId="77777777" w:rsidR="00BE2BBD" w:rsidRPr="000D623A" w:rsidRDefault="00BE2BBD" w:rsidP="000727B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E2BBD" w:rsidRPr="000D623A" w14:paraId="400C90EE" w14:textId="77777777" w:rsidTr="00BE2BBD">
        <w:tc>
          <w:tcPr>
            <w:tcW w:w="3544" w:type="dxa"/>
          </w:tcPr>
          <w:p w14:paraId="74F0C5AB" w14:textId="77777777" w:rsidR="00BE2BBD" w:rsidRPr="000D623A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3DC1539" w14:textId="77777777" w:rsidR="00BE2BBD" w:rsidRPr="000D623A" w:rsidRDefault="00BE2BBD" w:rsidP="000727B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D62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D271F52" w14:textId="77777777" w:rsidR="00BE2BBD" w:rsidRPr="000D623A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E9710C" w14:textId="77777777" w:rsidR="00BE2BBD" w:rsidRPr="000D623A" w:rsidRDefault="00BE2BBD" w:rsidP="000727B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D62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6A28E2F" w14:textId="77777777" w:rsidR="00BE2BBD" w:rsidRPr="000D623A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5357D17" w14:textId="77777777" w:rsidR="00BE2BBD" w:rsidRPr="000D623A" w:rsidRDefault="00BE2BBD" w:rsidP="000727B5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D62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ยอดตามบัญชี</w:t>
            </w:r>
          </w:p>
        </w:tc>
      </w:tr>
      <w:tr w:rsidR="00BE2BBD" w:rsidRPr="000D623A" w14:paraId="3AC735DA" w14:textId="77777777" w:rsidTr="00BE2BBD">
        <w:tc>
          <w:tcPr>
            <w:tcW w:w="3544" w:type="dxa"/>
          </w:tcPr>
          <w:p w14:paraId="3D20CF6E" w14:textId="77777777" w:rsidR="00BE2BBD" w:rsidRPr="000D623A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EC2880D" w14:textId="77777777" w:rsidR="00BE2BBD" w:rsidRPr="000D623A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0D62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62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0D623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14:paraId="77EA336F" w14:textId="77777777" w:rsidR="00BE2BBD" w:rsidRPr="000D623A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D623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" w:type="dxa"/>
          </w:tcPr>
          <w:p w14:paraId="6EC42BEC" w14:textId="77777777" w:rsidR="00BE2BBD" w:rsidRPr="000D623A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76D5EDA6" w14:textId="77777777" w:rsidR="00BE2BBD" w:rsidRPr="000D623A" w:rsidRDefault="00BE2BBD" w:rsidP="000727B5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080AEF52" w14:textId="77777777" w:rsidR="00BE2BBD" w:rsidRPr="000D623A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268BD390" w14:textId="77777777" w:rsidR="00BE2BBD" w:rsidRPr="000D623A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5D400CAF" w14:textId="77777777" w:rsidR="00BE2BBD" w:rsidRPr="000D623A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7D337973" w14:textId="77777777" w:rsidR="00BE2BBD" w:rsidRPr="000D623A" w:rsidRDefault="00BE2BBD" w:rsidP="000727B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623A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D62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0D623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BE2BBD" w:rsidRPr="000D623A" w14:paraId="31FADEEF" w14:textId="77777777" w:rsidTr="00BE2BBD">
        <w:tc>
          <w:tcPr>
            <w:tcW w:w="3544" w:type="dxa"/>
            <w:shd w:val="clear" w:color="auto" w:fill="auto"/>
          </w:tcPr>
          <w:p w14:paraId="0769B674" w14:textId="77777777" w:rsidR="00BE2BBD" w:rsidRPr="000D623A" w:rsidRDefault="00BE2BBD" w:rsidP="0007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0D623A">
              <w:rPr>
                <w:rFonts w:asciiTheme="majorBidi" w:hAnsiTheme="majorBidi" w:cstheme="majorBidi"/>
                <w:sz w:val="28"/>
                <w:szCs w:val="28"/>
              </w:rPr>
              <w:t xml:space="preserve"> :</w:t>
            </w:r>
          </w:p>
        </w:tc>
        <w:tc>
          <w:tcPr>
            <w:tcW w:w="1275" w:type="dxa"/>
          </w:tcPr>
          <w:p w14:paraId="7D8933D6" w14:textId="77777777" w:rsidR="00BE2BBD" w:rsidRPr="000D623A" w:rsidRDefault="00BE2BBD" w:rsidP="000727B5">
            <w:pPr>
              <w:spacing w:line="340" w:lineRule="exact"/>
              <w:ind w:left="-369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1396A5AF" w14:textId="77777777" w:rsidR="00BE2BBD" w:rsidRPr="000D623A" w:rsidRDefault="00BE2BBD" w:rsidP="000727B5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55EF7AE" w14:textId="77777777" w:rsidR="00BE2BBD" w:rsidRPr="000D623A" w:rsidRDefault="00BE2BBD" w:rsidP="000727B5">
            <w:pPr>
              <w:spacing w:line="340" w:lineRule="exact"/>
              <w:ind w:left="-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77507E29" w14:textId="77777777" w:rsidR="00BE2BBD" w:rsidRPr="000D623A" w:rsidRDefault="00BE2BBD" w:rsidP="000727B5">
            <w:pPr>
              <w:spacing w:line="340" w:lineRule="exact"/>
              <w:ind w:left="-34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604F4B0" w14:textId="77777777" w:rsidR="00BE2BBD" w:rsidRPr="000D623A" w:rsidRDefault="00BE2BBD" w:rsidP="000727B5">
            <w:pPr>
              <w:spacing w:line="340" w:lineRule="exact"/>
              <w:ind w:left="-34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72BDF46" w14:textId="77777777" w:rsidR="00BE2BBD" w:rsidRPr="000D623A" w:rsidRDefault="00BE2BBD" w:rsidP="000727B5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9216A62" w14:textId="77777777" w:rsidR="00BE2BBD" w:rsidRPr="000D623A" w:rsidRDefault="00BE2BBD" w:rsidP="000727B5">
            <w:pPr>
              <w:spacing w:line="340" w:lineRule="exact"/>
              <w:ind w:left="-369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6BB9" w:rsidRPr="000D623A" w14:paraId="67112862" w14:textId="77777777" w:rsidTr="00BE2BBD">
        <w:tc>
          <w:tcPr>
            <w:tcW w:w="3544" w:type="dxa"/>
            <w:shd w:val="clear" w:color="auto" w:fill="auto"/>
          </w:tcPr>
          <w:p w14:paraId="00474C8C" w14:textId="77777777" w:rsidR="00036BB9" w:rsidRPr="000D623A" w:rsidRDefault="00036BB9" w:rsidP="0090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75" w:type="dxa"/>
          </w:tcPr>
          <w:p w14:paraId="4A50428B" w14:textId="77777777" w:rsidR="00036BB9" w:rsidRPr="000D623A" w:rsidRDefault="00036BB9" w:rsidP="00036BB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</w:rPr>
              <w:t>2,465</w:t>
            </w:r>
          </w:p>
        </w:tc>
        <w:tc>
          <w:tcPr>
            <w:tcW w:w="141" w:type="dxa"/>
          </w:tcPr>
          <w:p w14:paraId="0415A45F" w14:textId="77777777" w:rsidR="00036BB9" w:rsidRPr="000D623A" w:rsidRDefault="00036BB9" w:rsidP="00036BB9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D4F7227" w14:textId="6D53D9AD" w:rsidR="00036BB9" w:rsidRPr="000D623A" w:rsidRDefault="00036BB9" w:rsidP="00036BB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41" w:type="dxa"/>
          </w:tcPr>
          <w:p w14:paraId="7BDB315C" w14:textId="77777777" w:rsidR="00036BB9" w:rsidRPr="000D623A" w:rsidRDefault="00036BB9" w:rsidP="00036BB9">
            <w:pPr>
              <w:spacing w:line="340" w:lineRule="exact"/>
              <w:ind w:left="-34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301858B" w14:textId="4CDC12A9" w:rsidR="00036BB9" w:rsidRPr="000D623A" w:rsidRDefault="00036BB9" w:rsidP="00036BB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C6CE75D" w14:textId="77777777" w:rsidR="00036BB9" w:rsidRPr="000D623A" w:rsidRDefault="00036BB9" w:rsidP="00036BB9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8F4814C" w14:textId="1D506C4D" w:rsidR="00036BB9" w:rsidRPr="000D623A" w:rsidRDefault="00036BB9" w:rsidP="00036BB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</w:rPr>
              <w:t>2,796</w:t>
            </w:r>
          </w:p>
        </w:tc>
      </w:tr>
      <w:tr w:rsidR="00036BB9" w:rsidRPr="000D623A" w14:paraId="5BDC9D11" w14:textId="77777777" w:rsidTr="006A4496">
        <w:trPr>
          <w:trHeight w:val="270"/>
        </w:trPr>
        <w:tc>
          <w:tcPr>
            <w:tcW w:w="3544" w:type="dxa"/>
            <w:shd w:val="clear" w:color="auto" w:fill="auto"/>
          </w:tcPr>
          <w:p w14:paraId="18472766" w14:textId="77777777" w:rsidR="00036BB9" w:rsidRPr="000D623A" w:rsidRDefault="00036BB9" w:rsidP="0090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ค่าเผื่อการลดลงของมูลค่าสินค้า</w:t>
            </w:r>
          </w:p>
        </w:tc>
        <w:tc>
          <w:tcPr>
            <w:tcW w:w="1275" w:type="dxa"/>
            <w:vAlign w:val="bottom"/>
          </w:tcPr>
          <w:p w14:paraId="7CBF27D4" w14:textId="77777777" w:rsidR="00036BB9" w:rsidRPr="000D623A" w:rsidRDefault="00036BB9" w:rsidP="00036BB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</w:rPr>
              <w:t>11,622</w:t>
            </w:r>
          </w:p>
        </w:tc>
        <w:tc>
          <w:tcPr>
            <w:tcW w:w="141" w:type="dxa"/>
          </w:tcPr>
          <w:p w14:paraId="4C67DD8F" w14:textId="77777777" w:rsidR="00036BB9" w:rsidRPr="000D623A" w:rsidRDefault="00036BB9" w:rsidP="00036BB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47ABA65E" w14:textId="12E18F22" w:rsidR="00036BB9" w:rsidRPr="000D623A" w:rsidRDefault="00036BB9" w:rsidP="00036BB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</w:rPr>
              <w:t>1,079</w:t>
            </w:r>
          </w:p>
        </w:tc>
        <w:tc>
          <w:tcPr>
            <w:tcW w:w="141" w:type="dxa"/>
            <w:vAlign w:val="bottom"/>
          </w:tcPr>
          <w:p w14:paraId="1F1A41D0" w14:textId="77777777" w:rsidR="00036BB9" w:rsidRPr="000D623A" w:rsidRDefault="00036BB9" w:rsidP="00036BB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D5B7DFC" w14:textId="31C4AFF7" w:rsidR="00036BB9" w:rsidRPr="000D623A" w:rsidRDefault="00036BB9" w:rsidP="00036BB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9FD19F1" w14:textId="77777777" w:rsidR="00036BB9" w:rsidRPr="000D623A" w:rsidRDefault="00036BB9" w:rsidP="00036BB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DD913E3" w14:textId="00656985" w:rsidR="00036BB9" w:rsidRPr="000D623A" w:rsidRDefault="00036BB9" w:rsidP="00036BB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</w:rPr>
              <w:t>12,701</w:t>
            </w:r>
          </w:p>
        </w:tc>
      </w:tr>
      <w:tr w:rsidR="00036BB9" w:rsidRPr="000D623A" w14:paraId="461F9F13" w14:textId="77777777" w:rsidTr="00BE2BBD">
        <w:trPr>
          <w:trHeight w:val="270"/>
        </w:trPr>
        <w:tc>
          <w:tcPr>
            <w:tcW w:w="3544" w:type="dxa"/>
            <w:shd w:val="clear" w:color="auto" w:fill="auto"/>
          </w:tcPr>
          <w:p w14:paraId="39827875" w14:textId="77777777" w:rsidR="00036BB9" w:rsidRPr="000D623A" w:rsidRDefault="00036BB9" w:rsidP="0090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75" w:type="dxa"/>
            <w:vAlign w:val="bottom"/>
          </w:tcPr>
          <w:p w14:paraId="5D53EDD4" w14:textId="77777777" w:rsidR="00036BB9" w:rsidRPr="000D623A" w:rsidRDefault="00036BB9" w:rsidP="00036BB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  <w:tc>
          <w:tcPr>
            <w:tcW w:w="141" w:type="dxa"/>
          </w:tcPr>
          <w:p w14:paraId="77D7C93C" w14:textId="77777777" w:rsidR="00036BB9" w:rsidRPr="000D623A" w:rsidRDefault="00036BB9" w:rsidP="00036BB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2C50003A" w14:textId="723CC81E" w:rsidR="00036BB9" w:rsidRPr="000D623A" w:rsidRDefault="00036BB9" w:rsidP="00036BB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14258D9C" w14:textId="77777777" w:rsidR="00036BB9" w:rsidRPr="000D623A" w:rsidRDefault="00036BB9" w:rsidP="00036BB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FB659A8" w14:textId="619F7703" w:rsidR="00036BB9" w:rsidRPr="000D623A" w:rsidRDefault="00036BB9" w:rsidP="00036BB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19A86E2" w14:textId="77777777" w:rsidR="00036BB9" w:rsidRPr="000D623A" w:rsidRDefault="00036BB9" w:rsidP="00036BB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0354186" w14:textId="41930530" w:rsidR="00036BB9" w:rsidRPr="000D623A" w:rsidRDefault="00036BB9" w:rsidP="00036BB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</w:tr>
      <w:tr w:rsidR="00036BB9" w:rsidRPr="000D623A" w14:paraId="783734F9" w14:textId="77777777" w:rsidTr="00F4246F">
        <w:trPr>
          <w:trHeight w:val="270"/>
        </w:trPr>
        <w:tc>
          <w:tcPr>
            <w:tcW w:w="3544" w:type="dxa"/>
            <w:shd w:val="clear" w:color="auto" w:fill="auto"/>
          </w:tcPr>
          <w:p w14:paraId="46267D3C" w14:textId="77777777" w:rsidR="00036BB9" w:rsidRPr="000D623A" w:rsidRDefault="00036BB9" w:rsidP="0090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</w:tcPr>
          <w:p w14:paraId="4D9F3EC3" w14:textId="02D024B8" w:rsidR="00036BB9" w:rsidRPr="000D623A" w:rsidRDefault="00036BB9" w:rsidP="00036BB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</w:rPr>
              <w:t>2,551</w:t>
            </w:r>
          </w:p>
        </w:tc>
        <w:tc>
          <w:tcPr>
            <w:tcW w:w="141" w:type="dxa"/>
          </w:tcPr>
          <w:p w14:paraId="7137A21E" w14:textId="77777777" w:rsidR="00036BB9" w:rsidRPr="000D623A" w:rsidRDefault="00036BB9" w:rsidP="00036BB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7E534C96" w14:textId="582B2EA0" w:rsidR="00036BB9" w:rsidRPr="000D623A" w:rsidRDefault="00036BB9" w:rsidP="00036BB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" w:type="dxa"/>
            <w:vAlign w:val="bottom"/>
          </w:tcPr>
          <w:p w14:paraId="5CAE01B7" w14:textId="77777777" w:rsidR="00036BB9" w:rsidRPr="000D623A" w:rsidRDefault="00036BB9" w:rsidP="00036BB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A84A0A0" w14:textId="3DA59797" w:rsidR="00036BB9" w:rsidRPr="000D623A" w:rsidRDefault="00036BB9" w:rsidP="00036BB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D12D71D" w14:textId="77777777" w:rsidR="00036BB9" w:rsidRPr="000D623A" w:rsidRDefault="00036BB9" w:rsidP="00036BB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6D36E32" w14:textId="43DEE33D" w:rsidR="00036BB9" w:rsidRPr="000D623A" w:rsidRDefault="00036BB9" w:rsidP="00036BB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</w:rPr>
              <w:t>2,556</w:t>
            </w:r>
          </w:p>
        </w:tc>
      </w:tr>
      <w:tr w:rsidR="00036BB9" w:rsidRPr="000D623A" w14:paraId="0ACCAB46" w14:textId="77777777" w:rsidTr="006A4496">
        <w:tc>
          <w:tcPr>
            <w:tcW w:w="3544" w:type="dxa"/>
            <w:shd w:val="clear" w:color="auto" w:fill="auto"/>
          </w:tcPr>
          <w:p w14:paraId="78F8393A" w14:textId="77777777" w:rsidR="00036BB9" w:rsidRPr="000D623A" w:rsidRDefault="00036BB9" w:rsidP="0090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vAlign w:val="bottom"/>
          </w:tcPr>
          <w:p w14:paraId="65B8612D" w14:textId="3248D4C8" w:rsidR="00036BB9" w:rsidRPr="000D623A" w:rsidRDefault="00036BB9" w:rsidP="00036BB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141" w:type="dxa"/>
          </w:tcPr>
          <w:p w14:paraId="6D74E5F8" w14:textId="77777777" w:rsidR="00036BB9" w:rsidRPr="000D623A" w:rsidRDefault="00036BB9" w:rsidP="00036BB9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38A74724" w14:textId="5BF55813" w:rsidR="00036BB9" w:rsidRPr="000D623A" w:rsidRDefault="00036BB9" w:rsidP="00036BB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41" w:type="dxa"/>
          </w:tcPr>
          <w:p w14:paraId="04610739" w14:textId="77777777" w:rsidR="00036BB9" w:rsidRPr="000D623A" w:rsidRDefault="00036BB9" w:rsidP="00036BB9">
            <w:pPr>
              <w:spacing w:line="340" w:lineRule="exact"/>
              <w:ind w:left="-34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95ED2B4" w14:textId="14B54C1B" w:rsidR="00036BB9" w:rsidRPr="000D623A" w:rsidRDefault="00036BB9" w:rsidP="00036BB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5C5F152" w14:textId="77777777" w:rsidR="00036BB9" w:rsidRPr="000D623A" w:rsidRDefault="00036BB9" w:rsidP="00036BB9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5C7BDE3" w14:textId="1F6B1170" w:rsidR="00036BB9" w:rsidRPr="000D623A" w:rsidRDefault="00036BB9" w:rsidP="00036BB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</w:tr>
      <w:tr w:rsidR="00036BB9" w:rsidRPr="000D623A" w14:paraId="61A8FFC1" w14:textId="77777777" w:rsidTr="00BE2BBD">
        <w:tc>
          <w:tcPr>
            <w:tcW w:w="3544" w:type="dxa"/>
            <w:shd w:val="clear" w:color="auto" w:fill="auto"/>
          </w:tcPr>
          <w:p w14:paraId="68D34F01" w14:textId="2D1BF02F" w:rsidR="00036BB9" w:rsidRPr="000D623A" w:rsidRDefault="00901780" w:rsidP="0090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623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D8ACA82" w14:textId="77777777" w:rsidR="00036BB9" w:rsidRPr="000D623A" w:rsidRDefault="00036BB9" w:rsidP="00036BB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</w:rPr>
              <w:t>1,104</w:t>
            </w:r>
          </w:p>
        </w:tc>
        <w:tc>
          <w:tcPr>
            <w:tcW w:w="141" w:type="dxa"/>
          </w:tcPr>
          <w:p w14:paraId="20879B58" w14:textId="77777777" w:rsidR="00036BB9" w:rsidRPr="000D623A" w:rsidRDefault="00036BB9" w:rsidP="00036BB9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D5F48B4" w14:textId="1B1ADEDE" w:rsidR="00036BB9" w:rsidRPr="000D623A" w:rsidRDefault="00036BB9" w:rsidP="00036BB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</w:rPr>
              <w:t>(1,914)</w:t>
            </w:r>
          </w:p>
        </w:tc>
        <w:tc>
          <w:tcPr>
            <w:tcW w:w="141" w:type="dxa"/>
          </w:tcPr>
          <w:p w14:paraId="1B74CAAE" w14:textId="77777777" w:rsidR="00036BB9" w:rsidRPr="000D623A" w:rsidRDefault="00036BB9" w:rsidP="00036BB9">
            <w:pPr>
              <w:spacing w:line="340" w:lineRule="exact"/>
              <w:ind w:left="-34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6A902BE8" w14:textId="0A356FE5" w:rsidR="00036BB9" w:rsidRPr="000D623A" w:rsidRDefault="00036BB9" w:rsidP="00036BB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7F1540D" w14:textId="77777777" w:rsidR="00036BB9" w:rsidRPr="000D623A" w:rsidRDefault="00036BB9" w:rsidP="00036BB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032385C" w14:textId="32137A19" w:rsidR="00036BB9" w:rsidRPr="000D623A" w:rsidRDefault="00036BB9" w:rsidP="00036BB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</w:rPr>
              <w:t>(810)</w:t>
            </w:r>
          </w:p>
        </w:tc>
      </w:tr>
      <w:tr w:rsidR="00036BB9" w:rsidRPr="000D623A" w14:paraId="4375B8FE" w14:textId="77777777" w:rsidTr="00BE2BBD">
        <w:tc>
          <w:tcPr>
            <w:tcW w:w="3544" w:type="dxa"/>
          </w:tcPr>
          <w:p w14:paraId="2B688341" w14:textId="15F5BA29" w:rsidR="00036BB9" w:rsidRPr="000D623A" w:rsidRDefault="00036BB9" w:rsidP="008B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3801CEB" w14:textId="77777777" w:rsidR="00036BB9" w:rsidRPr="000D623A" w:rsidRDefault="00036BB9" w:rsidP="00036BB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</w:rPr>
              <w:t>18,389</w:t>
            </w:r>
          </w:p>
        </w:tc>
        <w:tc>
          <w:tcPr>
            <w:tcW w:w="141" w:type="dxa"/>
          </w:tcPr>
          <w:p w14:paraId="44E24813" w14:textId="77777777" w:rsidR="00036BB9" w:rsidRPr="000D623A" w:rsidRDefault="00036BB9" w:rsidP="00036BB9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37F3DF8A" w14:textId="5F8574EC" w:rsidR="00036BB9" w:rsidRPr="000D623A" w:rsidRDefault="00036BB9" w:rsidP="00036BB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</w:rPr>
              <w:t>(430)</w:t>
            </w:r>
          </w:p>
        </w:tc>
        <w:tc>
          <w:tcPr>
            <w:tcW w:w="141" w:type="dxa"/>
          </w:tcPr>
          <w:p w14:paraId="21D3746C" w14:textId="77777777" w:rsidR="00036BB9" w:rsidRPr="000D623A" w:rsidRDefault="00036BB9" w:rsidP="00036BB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48260B0E" w14:textId="3F124DA1" w:rsidR="00036BB9" w:rsidRPr="000D623A" w:rsidRDefault="00036BB9" w:rsidP="00036BB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682FE49" w14:textId="77777777" w:rsidR="00036BB9" w:rsidRPr="000D623A" w:rsidRDefault="00036BB9" w:rsidP="00036BB9">
            <w:pPr>
              <w:spacing w:line="340" w:lineRule="exact"/>
              <w:ind w:left="-369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A622D6F" w14:textId="0FD19E62" w:rsidR="00036BB9" w:rsidRPr="000D623A" w:rsidRDefault="00036BB9" w:rsidP="00036BB9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0D623A">
              <w:rPr>
                <w:rFonts w:asciiTheme="majorBidi" w:hAnsiTheme="majorBidi" w:cstheme="majorBidi"/>
                <w:sz w:val="28"/>
                <w:szCs w:val="28"/>
              </w:rPr>
              <w:t>17,959</w:t>
            </w:r>
          </w:p>
        </w:tc>
      </w:tr>
    </w:tbl>
    <w:p w14:paraId="14CE0765" w14:textId="7F18FA12" w:rsidR="00B32000" w:rsidRPr="000D623A" w:rsidRDefault="00B32000"/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5"/>
        <w:gridCol w:w="141"/>
        <w:gridCol w:w="1135"/>
        <w:gridCol w:w="141"/>
        <w:gridCol w:w="1277"/>
        <w:gridCol w:w="142"/>
        <w:gridCol w:w="1275"/>
      </w:tblGrid>
      <w:tr w:rsidR="00C604F2" w:rsidRPr="00BA0F43" w14:paraId="3029BFDB" w14:textId="77777777" w:rsidTr="00F4246F">
        <w:tc>
          <w:tcPr>
            <w:tcW w:w="3544" w:type="dxa"/>
          </w:tcPr>
          <w:p w14:paraId="6FDEBF45" w14:textId="77777777" w:rsidR="00C604F2" w:rsidRPr="00BA0F43" w:rsidRDefault="00C604F2" w:rsidP="0039481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6" w:type="dxa"/>
            <w:gridSpan w:val="7"/>
          </w:tcPr>
          <w:p w14:paraId="4F5CA4C4" w14:textId="77777777" w:rsidR="00C604F2" w:rsidRPr="00BA0F43" w:rsidRDefault="00C604F2" w:rsidP="0039481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604F2" w:rsidRPr="00BA0F43" w14:paraId="2EC8B121" w14:textId="77777777" w:rsidTr="00F4246F">
        <w:tc>
          <w:tcPr>
            <w:tcW w:w="3544" w:type="dxa"/>
          </w:tcPr>
          <w:p w14:paraId="4CB2076E" w14:textId="77777777" w:rsidR="00C604F2" w:rsidRPr="00BA0F43" w:rsidRDefault="00C604F2" w:rsidP="0039481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top w:val="single" w:sz="6" w:space="0" w:color="auto"/>
            </w:tcBorders>
          </w:tcPr>
          <w:p w14:paraId="64D3DCC0" w14:textId="77777777" w:rsidR="00C604F2" w:rsidRPr="00BA0F43" w:rsidRDefault="00C604F2" w:rsidP="0039481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04F2" w:rsidRPr="00BA0F43" w14:paraId="77171C90" w14:textId="77777777" w:rsidTr="00F4246F">
        <w:tc>
          <w:tcPr>
            <w:tcW w:w="3544" w:type="dxa"/>
          </w:tcPr>
          <w:p w14:paraId="644010BC" w14:textId="77777777" w:rsidR="00C604F2" w:rsidRPr="00BA0F43" w:rsidRDefault="00C604F2" w:rsidP="0039481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8CEDCA9" w14:textId="77777777" w:rsidR="00C604F2" w:rsidRPr="00BA0F43" w:rsidRDefault="00C604F2" w:rsidP="0039481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A0F4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2F3E324" w14:textId="77777777" w:rsidR="00C604F2" w:rsidRPr="00BA0F43" w:rsidRDefault="00C604F2" w:rsidP="0039481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5D81D7" w14:textId="77777777" w:rsidR="00C604F2" w:rsidRPr="00BA0F43" w:rsidRDefault="00C604F2" w:rsidP="0039481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A0F4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4B03ED" w14:textId="77777777" w:rsidR="00C604F2" w:rsidRPr="00BA0F43" w:rsidRDefault="00C604F2" w:rsidP="0039481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7E27E60" w14:textId="77777777" w:rsidR="00C604F2" w:rsidRPr="00BA0F43" w:rsidRDefault="00C604F2" w:rsidP="0039481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A0F4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ยอดตามบัญชี</w:t>
            </w:r>
          </w:p>
        </w:tc>
      </w:tr>
      <w:tr w:rsidR="00C604F2" w:rsidRPr="00BA0F43" w14:paraId="66DEF5CF" w14:textId="77777777" w:rsidTr="00F4246F">
        <w:tc>
          <w:tcPr>
            <w:tcW w:w="3544" w:type="dxa"/>
          </w:tcPr>
          <w:p w14:paraId="4CAFAB89" w14:textId="77777777" w:rsidR="00C604F2" w:rsidRPr="00BA0F43" w:rsidRDefault="00C604F2" w:rsidP="0039481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A547DEA" w14:textId="77777777" w:rsidR="00C604F2" w:rsidRPr="00BA0F43" w:rsidRDefault="00C604F2" w:rsidP="0039481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BA0F4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A0F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BA0F4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14:paraId="666F36FF" w14:textId="77777777" w:rsidR="00C604F2" w:rsidRPr="00BA0F43" w:rsidRDefault="00C604F2" w:rsidP="0039481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A0F4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" w:type="dxa"/>
          </w:tcPr>
          <w:p w14:paraId="539DCF4B" w14:textId="77777777" w:rsidR="00C604F2" w:rsidRPr="00BA0F43" w:rsidRDefault="00C604F2" w:rsidP="0039481B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68265758" w14:textId="77777777" w:rsidR="00C604F2" w:rsidRPr="00BA0F43" w:rsidRDefault="00C604F2" w:rsidP="0039481B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1F1C8C7" w14:textId="77777777" w:rsidR="00C604F2" w:rsidRPr="00BA0F43" w:rsidRDefault="00C604F2" w:rsidP="0039481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53B02CCB" w14:textId="77777777" w:rsidR="00C604F2" w:rsidRPr="00BA0F43" w:rsidRDefault="00C604F2" w:rsidP="0039481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28B351EC" w14:textId="77777777" w:rsidR="00C604F2" w:rsidRPr="00BA0F43" w:rsidRDefault="00C604F2" w:rsidP="0039481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025A8CFA" w14:textId="77777777" w:rsidR="00C604F2" w:rsidRPr="00BA0F43" w:rsidRDefault="00C604F2" w:rsidP="0039481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A0F4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A0F4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A0F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A0F4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604F2" w:rsidRPr="00BA0F43" w14:paraId="753A7ECA" w14:textId="77777777" w:rsidTr="00F4246F">
        <w:tc>
          <w:tcPr>
            <w:tcW w:w="3544" w:type="dxa"/>
            <w:shd w:val="clear" w:color="auto" w:fill="auto"/>
          </w:tcPr>
          <w:p w14:paraId="1288FFBD" w14:textId="77777777" w:rsidR="00C604F2" w:rsidRPr="00BA0F43" w:rsidRDefault="00C604F2" w:rsidP="0007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BA0F43">
              <w:rPr>
                <w:rFonts w:asciiTheme="majorBidi" w:hAnsiTheme="majorBidi" w:cstheme="majorBidi"/>
                <w:sz w:val="28"/>
                <w:szCs w:val="28"/>
              </w:rPr>
              <w:t xml:space="preserve"> :</w:t>
            </w:r>
          </w:p>
        </w:tc>
        <w:tc>
          <w:tcPr>
            <w:tcW w:w="1275" w:type="dxa"/>
          </w:tcPr>
          <w:p w14:paraId="2CC7B19B" w14:textId="77777777" w:rsidR="00C604F2" w:rsidRPr="00BA0F43" w:rsidRDefault="00C604F2" w:rsidP="000727B5">
            <w:pPr>
              <w:spacing w:line="340" w:lineRule="exact"/>
              <w:ind w:left="-369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03F546C7" w14:textId="77777777" w:rsidR="00C604F2" w:rsidRPr="00BA0F43" w:rsidRDefault="00C604F2" w:rsidP="000727B5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73A8EDFF" w14:textId="77777777" w:rsidR="00C604F2" w:rsidRPr="00BA0F43" w:rsidRDefault="00C604F2" w:rsidP="000727B5">
            <w:pPr>
              <w:spacing w:line="340" w:lineRule="exact"/>
              <w:ind w:left="-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32BF4833" w14:textId="77777777" w:rsidR="00C604F2" w:rsidRPr="00BA0F43" w:rsidRDefault="00C604F2" w:rsidP="000727B5">
            <w:pPr>
              <w:spacing w:line="340" w:lineRule="exact"/>
              <w:ind w:left="-34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F418A0A" w14:textId="77777777" w:rsidR="00C604F2" w:rsidRPr="00BA0F43" w:rsidRDefault="00C604F2" w:rsidP="000727B5">
            <w:pPr>
              <w:spacing w:line="340" w:lineRule="exact"/>
              <w:ind w:left="-34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059A6B5" w14:textId="77777777" w:rsidR="00C604F2" w:rsidRPr="00BA0F43" w:rsidRDefault="00C604F2" w:rsidP="000727B5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A5D3802" w14:textId="77777777" w:rsidR="00C604F2" w:rsidRPr="00BA0F43" w:rsidRDefault="00C604F2" w:rsidP="000727B5">
            <w:pPr>
              <w:spacing w:line="340" w:lineRule="exact"/>
              <w:ind w:left="-369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27B5" w:rsidRPr="00BA0F43" w14:paraId="0A132333" w14:textId="77777777" w:rsidTr="00F4246F">
        <w:tc>
          <w:tcPr>
            <w:tcW w:w="3544" w:type="dxa"/>
            <w:shd w:val="clear" w:color="auto" w:fill="auto"/>
          </w:tcPr>
          <w:p w14:paraId="601EF1F5" w14:textId="77777777" w:rsidR="000727B5" w:rsidRPr="00BA0F43" w:rsidRDefault="000727B5" w:rsidP="0090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75" w:type="dxa"/>
          </w:tcPr>
          <w:p w14:paraId="1E353779" w14:textId="77777777" w:rsidR="000727B5" w:rsidRPr="00BA0F43" w:rsidRDefault="000727B5" w:rsidP="000727B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>2,014</w:t>
            </w:r>
          </w:p>
        </w:tc>
        <w:tc>
          <w:tcPr>
            <w:tcW w:w="141" w:type="dxa"/>
          </w:tcPr>
          <w:p w14:paraId="7A9DCCE8" w14:textId="77777777" w:rsidR="000727B5" w:rsidRPr="00BA0F43" w:rsidRDefault="000727B5" w:rsidP="000727B5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2CAEA14" w14:textId="12B2D09F" w:rsidR="000727B5" w:rsidRPr="00BA0F43" w:rsidRDefault="000727B5" w:rsidP="000727B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 xml:space="preserve"> (161)</w:t>
            </w:r>
          </w:p>
        </w:tc>
        <w:tc>
          <w:tcPr>
            <w:tcW w:w="141" w:type="dxa"/>
          </w:tcPr>
          <w:p w14:paraId="0D82B63E" w14:textId="77777777" w:rsidR="000727B5" w:rsidRPr="00BA0F43" w:rsidRDefault="000727B5" w:rsidP="000727B5">
            <w:pPr>
              <w:spacing w:line="340" w:lineRule="exact"/>
              <w:ind w:left="-34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A962C1B" w14:textId="67447A53" w:rsidR="000727B5" w:rsidRPr="00BA0F43" w:rsidRDefault="000727B5" w:rsidP="000727B5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</w:tcPr>
          <w:p w14:paraId="1E2701DF" w14:textId="77777777" w:rsidR="000727B5" w:rsidRPr="00BA0F43" w:rsidRDefault="000727B5" w:rsidP="000727B5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97F775D" w14:textId="37DB61D1" w:rsidR="000727B5" w:rsidRPr="00BA0F43" w:rsidRDefault="000727B5" w:rsidP="000727B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>1,853</w:t>
            </w:r>
          </w:p>
        </w:tc>
      </w:tr>
      <w:tr w:rsidR="000727B5" w:rsidRPr="00BA0F43" w14:paraId="5F41A057" w14:textId="77777777" w:rsidTr="00C23441">
        <w:trPr>
          <w:trHeight w:val="270"/>
        </w:trPr>
        <w:tc>
          <w:tcPr>
            <w:tcW w:w="3544" w:type="dxa"/>
            <w:shd w:val="clear" w:color="auto" w:fill="auto"/>
          </w:tcPr>
          <w:p w14:paraId="1B3A0B09" w14:textId="77777777" w:rsidR="000727B5" w:rsidRPr="00BA0F43" w:rsidRDefault="000727B5" w:rsidP="0090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ค่าเผื่อการลดลงของมูลค่าสินค้า</w:t>
            </w:r>
          </w:p>
        </w:tc>
        <w:tc>
          <w:tcPr>
            <w:tcW w:w="1275" w:type="dxa"/>
            <w:vAlign w:val="bottom"/>
          </w:tcPr>
          <w:p w14:paraId="1CC611E4" w14:textId="77777777" w:rsidR="000727B5" w:rsidRPr="00BA0F43" w:rsidRDefault="000727B5" w:rsidP="000727B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>8,142</w:t>
            </w:r>
          </w:p>
        </w:tc>
        <w:tc>
          <w:tcPr>
            <w:tcW w:w="141" w:type="dxa"/>
          </w:tcPr>
          <w:p w14:paraId="75A92573" w14:textId="77777777" w:rsidR="000727B5" w:rsidRPr="00BA0F43" w:rsidRDefault="000727B5" w:rsidP="000727B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750EB3DF" w14:textId="70FA2253" w:rsidR="000727B5" w:rsidRPr="00BA0F43" w:rsidRDefault="000727B5" w:rsidP="000727B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 xml:space="preserve"> 820 </w:t>
            </w:r>
          </w:p>
        </w:tc>
        <w:tc>
          <w:tcPr>
            <w:tcW w:w="141" w:type="dxa"/>
            <w:vAlign w:val="bottom"/>
          </w:tcPr>
          <w:p w14:paraId="50175F08" w14:textId="77777777" w:rsidR="000727B5" w:rsidRPr="00BA0F43" w:rsidRDefault="000727B5" w:rsidP="000727B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BA59AD6" w14:textId="4915A0DD" w:rsidR="000727B5" w:rsidRPr="00BA0F43" w:rsidRDefault="000727B5" w:rsidP="000727B5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0B31D0EC" w14:textId="77777777" w:rsidR="000727B5" w:rsidRPr="00BA0F43" w:rsidRDefault="000727B5" w:rsidP="000727B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128A4A9" w14:textId="764456DB" w:rsidR="000727B5" w:rsidRPr="00BA0F43" w:rsidRDefault="000727B5" w:rsidP="000727B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>8,962</w:t>
            </w:r>
          </w:p>
        </w:tc>
      </w:tr>
      <w:tr w:rsidR="000727B5" w:rsidRPr="00BA0F43" w14:paraId="5808D950" w14:textId="77777777" w:rsidTr="00C23441">
        <w:trPr>
          <w:trHeight w:val="270"/>
        </w:trPr>
        <w:tc>
          <w:tcPr>
            <w:tcW w:w="3544" w:type="dxa"/>
            <w:shd w:val="clear" w:color="auto" w:fill="auto"/>
          </w:tcPr>
          <w:p w14:paraId="73B1053D" w14:textId="77777777" w:rsidR="000727B5" w:rsidRPr="00BA0F43" w:rsidRDefault="000727B5" w:rsidP="0090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75" w:type="dxa"/>
            <w:vAlign w:val="bottom"/>
          </w:tcPr>
          <w:p w14:paraId="6922FAFB" w14:textId="77777777" w:rsidR="000727B5" w:rsidRPr="00BA0F43" w:rsidRDefault="000727B5" w:rsidP="000727B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141" w:type="dxa"/>
          </w:tcPr>
          <w:p w14:paraId="7E0358E7" w14:textId="77777777" w:rsidR="000727B5" w:rsidRPr="00BA0F43" w:rsidRDefault="000727B5" w:rsidP="000727B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176A16F" w14:textId="4703BDB1" w:rsidR="000727B5" w:rsidRPr="00BA0F43" w:rsidRDefault="000727B5" w:rsidP="000727B5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1" w:type="dxa"/>
            <w:vAlign w:val="bottom"/>
          </w:tcPr>
          <w:p w14:paraId="1F1C018F" w14:textId="77777777" w:rsidR="000727B5" w:rsidRPr="00BA0F43" w:rsidRDefault="000727B5" w:rsidP="000727B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0748373" w14:textId="5DC9088A" w:rsidR="000727B5" w:rsidRPr="00BA0F43" w:rsidRDefault="000727B5" w:rsidP="000727B5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60E3849A" w14:textId="77777777" w:rsidR="000727B5" w:rsidRPr="00BA0F43" w:rsidRDefault="000727B5" w:rsidP="000727B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3630022" w14:textId="36C4F7C9" w:rsidR="000727B5" w:rsidRPr="00BA0F43" w:rsidRDefault="000727B5" w:rsidP="000727B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</w:tr>
      <w:tr w:rsidR="00362A57" w:rsidRPr="00BA0F43" w14:paraId="75B0213E" w14:textId="77777777" w:rsidTr="006A4496">
        <w:trPr>
          <w:trHeight w:val="270"/>
        </w:trPr>
        <w:tc>
          <w:tcPr>
            <w:tcW w:w="3544" w:type="dxa"/>
            <w:shd w:val="clear" w:color="auto" w:fill="auto"/>
          </w:tcPr>
          <w:p w14:paraId="6685BE68" w14:textId="77777777" w:rsidR="00362A57" w:rsidRPr="00BA0F43" w:rsidRDefault="00362A57" w:rsidP="0090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  <w:vAlign w:val="bottom"/>
          </w:tcPr>
          <w:p w14:paraId="33E68EA6" w14:textId="7F640AA9" w:rsidR="00362A57" w:rsidRPr="00BA0F43" w:rsidRDefault="00362A57" w:rsidP="00362A57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>2,358</w:t>
            </w:r>
          </w:p>
        </w:tc>
        <w:tc>
          <w:tcPr>
            <w:tcW w:w="141" w:type="dxa"/>
          </w:tcPr>
          <w:p w14:paraId="2EFB3B3D" w14:textId="77777777" w:rsidR="00362A57" w:rsidRPr="00BA0F43" w:rsidRDefault="00362A57" w:rsidP="00362A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771C7131" w14:textId="5E772533" w:rsidR="00362A57" w:rsidRPr="00BA0F43" w:rsidRDefault="00FE7232" w:rsidP="00FE723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41" w:type="dxa"/>
            <w:vAlign w:val="bottom"/>
          </w:tcPr>
          <w:p w14:paraId="192F636F" w14:textId="77777777" w:rsidR="00362A57" w:rsidRPr="00BA0F43" w:rsidRDefault="00362A57" w:rsidP="00362A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A064BE7" w14:textId="04597033" w:rsidR="00362A57" w:rsidRPr="00BA0F43" w:rsidRDefault="00362A57" w:rsidP="00362A57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6E9AA7B2" w14:textId="77777777" w:rsidR="00362A57" w:rsidRPr="00BA0F43" w:rsidRDefault="00362A57" w:rsidP="00362A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E203C25" w14:textId="5B6D40DA" w:rsidR="00362A57" w:rsidRPr="00BA0F43" w:rsidRDefault="00362A57" w:rsidP="00362A57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>2,350</w:t>
            </w:r>
          </w:p>
        </w:tc>
      </w:tr>
      <w:tr w:rsidR="000727B5" w:rsidRPr="00BA0F43" w14:paraId="29E233C8" w14:textId="77777777" w:rsidTr="000727B5">
        <w:tc>
          <w:tcPr>
            <w:tcW w:w="3544" w:type="dxa"/>
            <w:shd w:val="clear" w:color="auto" w:fill="auto"/>
          </w:tcPr>
          <w:p w14:paraId="00F84482" w14:textId="77777777" w:rsidR="000727B5" w:rsidRPr="00BA0F43" w:rsidRDefault="000727B5" w:rsidP="00901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vAlign w:val="bottom"/>
          </w:tcPr>
          <w:p w14:paraId="4F68E1CD" w14:textId="34D35BB8" w:rsidR="000727B5" w:rsidRPr="00BA0F43" w:rsidRDefault="000727B5" w:rsidP="000727B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62A57" w:rsidRPr="00BA0F43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41" w:type="dxa"/>
          </w:tcPr>
          <w:p w14:paraId="05AB669F" w14:textId="77777777" w:rsidR="000727B5" w:rsidRPr="00BA0F43" w:rsidRDefault="000727B5" w:rsidP="000727B5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B8C84FB" w14:textId="3D7908A4" w:rsidR="000727B5" w:rsidRPr="00BA0F43" w:rsidRDefault="00FE7232" w:rsidP="00FE7232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41" w:type="dxa"/>
          </w:tcPr>
          <w:p w14:paraId="78D652E4" w14:textId="77777777" w:rsidR="000727B5" w:rsidRPr="00BA0F43" w:rsidRDefault="000727B5" w:rsidP="000727B5">
            <w:pPr>
              <w:spacing w:line="340" w:lineRule="exact"/>
              <w:ind w:left="-34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137007E" w14:textId="763214BD" w:rsidR="000727B5" w:rsidRPr="00BA0F43" w:rsidRDefault="000727B5" w:rsidP="000727B5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</w:tcPr>
          <w:p w14:paraId="461AD1CB" w14:textId="77777777" w:rsidR="000727B5" w:rsidRPr="00BA0F43" w:rsidRDefault="000727B5" w:rsidP="000727B5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DEF216E" w14:textId="0CAC66D7" w:rsidR="000727B5" w:rsidRPr="00BA0F43" w:rsidRDefault="000727B5" w:rsidP="000727B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</w:tr>
      <w:tr w:rsidR="000D623A" w:rsidRPr="00BA0F43" w14:paraId="59888531" w14:textId="77777777" w:rsidTr="003229EA">
        <w:tc>
          <w:tcPr>
            <w:tcW w:w="3544" w:type="dxa"/>
            <w:shd w:val="clear" w:color="auto" w:fill="auto"/>
          </w:tcPr>
          <w:p w14:paraId="65E949AF" w14:textId="5F8881A1" w:rsidR="008B4675" w:rsidRPr="00BA0F43" w:rsidRDefault="008B4675" w:rsidP="008B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0F4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1BCAA19" w14:textId="77777777" w:rsidR="008B4675" w:rsidRPr="00BA0F43" w:rsidRDefault="008B4675" w:rsidP="008B467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>1,104</w:t>
            </w:r>
          </w:p>
        </w:tc>
        <w:tc>
          <w:tcPr>
            <w:tcW w:w="141" w:type="dxa"/>
          </w:tcPr>
          <w:p w14:paraId="7DD64DA8" w14:textId="77777777" w:rsidR="008B4675" w:rsidRPr="00BA0F43" w:rsidRDefault="008B4675" w:rsidP="008B4675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16E184D" w14:textId="0FB9BBE2" w:rsidR="008B4675" w:rsidRPr="00BA0F43" w:rsidRDefault="008B4675" w:rsidP="008B467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>(1,914)</w:t>
            </w:r>
          </w:p>
        </w:tc>
        <w:tc>
          <w:tcPr>
            <w:tcW w:w="141" w:type="dxa"/>
          </w:tcPr>
          <w:p w14:paraId="17A6F59A" w14:textId="77777777" w:rsidR="008B4675" w:rsidRPr="00BA0F43" w:rsidRDefault="008B4675" w:rsidP="008B4675">
            <w:pPr>
              <w:spacing w:line="340" w:lineRule="exact"/>
              <w:ind w:left="-340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7B28CE30" w14:textId="7A528A0C" w:rsidR="008B4675" w:rsidRPr="00BA0F43" w:rsidRDefault="008B4675" w:rsidP="008B4675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</w:tcPr>
          <w:p w14:paraId="677AFEF2" w14:textId="77777777" w:rsidR="008B4675" w:rsidRPr="00BA0F43" w:rsidRDefault="008B4675" w:rsidP="008B467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4937F53" w14:textId="79398012" w:rsidR="008B4675" w:rsidRPr="00BA0F43" w:rsidRDefault="008B4675" w:rsidP="008B467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 xml:space="preserve"> (810)</w:t>
            </w:r>
          </w:p>
        </w:tc>
      </w:tr>
      <w:tr w:rsidR="000D623A" w:rsidRPr="00BA0F43" w14:paraId="5435760E" w14:textId="77777777" w:rsidTr="003229EA">
        <w:tc>
          <w:tcPr>
            <w:tcW w:w="3544" w:type="dxa"/>
          </w:tcPr>
          <w:p w14:paraId="656A9452" w14:textId="410A8998" w:rsidR="008B4675" w:rsidRPr="00BA0F43" w:rsidRDefault="008B4675" w:rsidP="008B4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4C900BB" w14:textId="77777777" w:rsidR="008B4675" w:rsidRPr="00BA0F43" w:rsidRDefault="008B4675" w:rsidP="008B467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>14,180</w:t>
            </w:r>
          </w:p>
        </w:tc>
        <w:tc>
          <w:tcPr>
            <w:tcW w:w="141" w:type="dxa"/>
          </w:tcPr>
          <w:p w14:paraId="6E2DD1D5" w14:textId="77777777" w:rsidR="008B4675" w:rsidRPr="00BA0F43" w:rsidRDefault="008B4675" w:rsidP="008B4675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ED7D8A7" w14:textId="14D9403A" w:rsidR="008B4675" w:rsidRPr="00BA0F43" w:rsidRDefault="008B4675" w:rsidP="008B467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>(1,201)</w:t>
            </w:r>
          </w:p>
        </w:tc>
        <w:tc>
          <w:tcPr>
            <w:tcW w:w="141" w:type="dxa"/>
          </w:tcPr>
          <w:p w14:paraId="699F7DAB" w14:textId="77777777" w:rsidR="008B4675" w:rsidRPr="00BA0F43" w:rsidRDefault="008B4675" w:rsidP="008B467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6A504D4" w14:textId="4B86E412" w:rsidR="008B4675" w:rsidRPr="00BA0F43" w:rsidRDefault="008B4675" w:rsidP="008B4675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</w:tcPr>
          <w:p w14:paraId="23B70E96" w14:textId="77777777" w:rsidR="008B4675" w:rsidRPr="00BA0F43" w:rsidRDefault="008B4675" w:rsidP="008B4675">
            <w:pPr>
              <w:spacing w:line="340" w:lineRule="exact"/>
              <w:ind w:left="-369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0B7549A" w14:textId="4BCB5ED5" w:rsidR="008B4675" w:rsidRPr="00BA0F43" w:rsidRDefault="008B4675" w:rsidP="008B467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>12,979</w:t>
            </w:r>
          </w:p>
        </w:tc>
      </w:tr>
      <w:tr w:rsidR="000D623A" w:rsidRPr="00BA0F43" w14:paraId="2E68445A" w14:textId="77777777" w:rsidTr="003229EA">
        <w:tc>
          <w:tcPr>
            <w:tcW w:w="3544" w:type="dxa"/>
          </w:tcPr>
          <w:p w14:paraId="4204EA93" w14:textId="03F93E3D" w:rsidR="008B4675" w:rsidRPr="00BA0F43" w:rsidRDefault="008B4675" w:rsidP="008B4675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40" w:lineRule="exact"/>
              <w:ind w:left="-24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0F4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51A7ED0E" w14:textId="77777777" w:rsidR="008B4675" w:rsidRPr="00BA0F43" w:rsidRDefault="008B4675" w:rsidP="008B467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323E2241" w14:textId="77777777" w:rsidR="008B4675" w:rsidRPr="00BA0F43" w:rsidRDefault="008B4675" w:rsidP="008B4675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double" w:sz="6" w:space="0" w:color="auto"/>
            </w:tcBorders>
          </w:tcPr>
          <w:p w14:paraId="14B4EE3C" w14:textId="77777777" w:rsidR="008B4675" w:rsidRPr="00BA0F43" w:rsidRDefault="008B4675" w:rsidP="008B467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7C24265F" w14:textId="77777777" w:rsidR="008B4675" w:rsidRPr="00BA0F43" w:rsidRDefault="008B4675" w:rsidP="008B467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double" w:sz="6" w:space="0" w:color="auto"/>
            </w:tcBorders>
          </w:tcPr>
          <w:p w14:paraId="11E0FBA8" w14:textId="77777777" w:rsidR="008B4675" w:rsidRPr="00BA0F43" w:rsidRDefault="008B4675" w:rsidP="008B4675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F231A4B" w14:textId="77777777" w:rsidR="008B4675" w:rsidRPr="00BA0F43" w:rsidRDefault="008B4675" w:rsidP="008B4675">
            <w:pPr>
              <w:spacing w:line="340" w:lineRule="exact"/>
              <w:ind w:left="-369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</w:tcPr>
          <w:p w14:paraId="00B4AD48" w14:textId="77777777" w:rsidR="008B4675" w:rsidRPr="00BA0F43" w:rsidRDefault="008B4675" w:rsidP="008B467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623A" w:rsidRPr="00BA0F43" w14:paraId="6D3697ED" w14:textId="77777777" w:rsidTr="003229EA">
        <w:tc>
          <w:tcPr>
            <w:tcW w:w="3544" w:type="dxa"/>
            <w:shd w:val="clear" w:color="auto" w:fill="auto"/>
          </w:tcPr>
          <w:p w14:paraId="21A52572" w14:textId="77777777" w:rsidR="006A4496" w:rsidRPr="00BA0F43" w:rsidRDefault="006A4496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312" w:right="-145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0F43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79A50BE" w14:textId="227C8BA6" w:rsidR="006A4496" w:rsidRPr="00BA0F43" w:rsidRDefault="006A4496" w:rsidP="006A4496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6186A0E" w14:textId="77777777" w:rsidR="006A4496" w:rsidRPr="00BA0F43" w:rsidRDefault="006A4496" w:rsidP="006A4496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1A97D8C" w14:textId="77777777" w:rsidR="006A4496" w:rsidRPr="00BA0F43" w:rsidRDefault="006A4496" w:rsidP="006A449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>(121)</w:t>
            </w:r>
          </w:p>
        </w:tc>
        <w:tc>
          <w:tcPr>
            <w:tcW w:w="141" w:type="dxa"/>
          </w:tcPr>
          <w:p w14:paraId="5E420AE5" w14:textId="77777777" w:rsidR="006A4496" w:rsidRPr="00BA0F43" w:rsidRDefault="006A4496" w:rsidP="006A449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6A8E563" w14:textId="77777777" w:rsidR="006A4496" w:rsidRPr="00BA0F43" w:rsidRDefault="006A4496" w:rsidP="006A4496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874BF03" w14:textId="77777777" w:rsidR="006A4496" w:rsidRPr="00BA0F43" w:rsidRDefault="006A4496" w:rsidP="006A4496">
            <w:pPr>
              <w:spacing w:line="340" w:lineRule="exact"/>
              <w:ind w:left="-369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1D0AAD5" w14:textId="77777777" w:rsidR="006A4496" w:rsidRPr="00BA0F43" w:rsidRDefault="006A4496" w:rsidP="003229E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>(121)</w:t>
            </w:r>
          </w:p>
        </w:tc>
      </w:tr>
      <w:tr w:rsidR="000D623A" w:rsidRPr="00BA0F43" w14:paraId="6EED3836" w14:textId="77777777" w:rsidTr="003229EA">
        <w:tc>
          <w:tcPr>
            <w:tcW w:w="3544" w:type="dxa"/>
            <w:shd w:val="clear" w:color="auto" w:fill="auto"/>
          </w:tcPr>
          <w:p w14:paraId="70EDE1CF" w14:textId="6FD5071B" w:rsidR="006A4496" w:rsidRPr="00BA0F43" w:rsidRDefault="006A4496" w:rsidP="006A4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8" w:hanging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0FCA2EE" w14:textId="46C209B7" w:rsidR="006A4496" w:rsidRPr="00BA0F43" w:rsidRDefault="006A4496" w:rsidP="006A4496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2703717C" w14:textId="77777777" w:rsidR="006A4496" w:rsidRPr="00BA0F43" w:rsidRDefault="006A4496" w:rsidP="006A4496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4A25609D" w14:textId="389D077D" w:rsidR="006A4496" w:rsidRPr="00BA0F43" w:rsidRDefault="006A4496" w:rsidP="006A449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>(121)</w:t>
            </w:r>
          </w:p>
        </w:tc>
        <w:tc>
          <w:tcPr>
            <w:tcW w:w="141" w:type="dxa"/>
          </w:tcPr>
          <w:p w14:paraId="16F83437" w14:textId="77777777" w:rsidR="006A4496" w:rsidRPr="00BA0F43" w:rsidRDefault="006A4496" w:rsidP="006A449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4AF7D8E7" w14:textId="7B352843" w:rsidR="006A4496" w:rsidRPr="00BA0F43" w:rsidRDefault="006A4496" w:rsidP="006A4496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148F53B" w14:textId="77777777" w:rsidR="006A4496" w:rsidRPr="00BA0F43" w:rsidRDefault="006A4496" w:rsidP="006A4496">
            <w:pPr>
              <w:spacing w:line="340" w:lineRule="exact"/>
              <w:ind w:left="-369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6F48DB6" w14:textId="41569B16" w:rsidR="006A4496" w:rsidRPr="00BA0F43" w:rsidRDefault="006A4496" w:rsidP="003229E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>(121)</w:t>
            </w:r>
          </w:p>
        </w:tc>
      </w:tr>
      <w:tr w:rsidR="008E2433" w:rsidRPr="00BA0F43" w14:paraId="3FC22023" w14:textId="77777777" w:rsidTr="003229EA">
        <w:tc>
          <w:tcPr>
            <w:tcW w:w="3544" w:type="dxa"/>
            <w:shd w:val="clear" w:color="auto" w:fill="auto"/>
          </w:tcPr>
          <w:p w14:paraId="411F0D48" w14:textId="6DF54551" w:rsidR="008E2433" w:rsidRPr="00BA0F43" w:rsidRDefault="008E2433" w:rsidP="008E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double" w:sz="6" w:space="0" w:color="auto"/>
              <w:bottom w:val="double" w:sz="6" w:space="0" w:color="auto"/>
            </w:tcBorders>
          </w:tcPr>
          <w:p w14:paraId="5F4D4BD6" w14:textId="73ADE88E" w:rsidR="008E2433" w:rsidRPr="00BA0F43" w:rsidRDefault="008E2433" w:rsidP="008E243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>14,180</w:t>
            </w:r>
          </w:p>
        </w:tc>
        <w:tc>
          <w:tcPr>
            <w:tcW w:w="141" w:type="dxa"/>
          </w:tcPr>
          <w:p w14:paraId="336331ED" w14:textId="77777777" w:rsidR="008E2433" w:rsidRPr="00BA0F43" w:rsidRDefault="008E2433" w:rsidP="008E2433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double" w:sz="6" w:space="0" w:color="auto"/>
              <w:bottom w:val="double" w:sz="6" w:space="0" w:color="auto"/>
            </w:tcBorders>
          </w:tcPr>
          <w:p w14:paraId="7F7F1B20" w14:textId="378A0EF5" w:rsidR="008E2433" w:rsidRPr="00BA0F43" w:rsidRDefault="008E2433" w:rsidP="008E243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>(1,322)</w:t>
            </w:r>
          </w:p>
        </w:tc>
        <w:tc>
          <w:tcPr>
            <w:tcW w:w="141" w:type="dxa"/>
          </w:tcPr>
          <w:p w14:paraId="4A408626" w14:textId="77777777" w:rsidR="008E2433" w:rsidRPr="00BA0F43" w:rsidRDefault="008E2433" w:rsidP="008E2433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double" w:sz="6" w:space="0" w:color="auto"/>
              <w:bottom w:val="double" w:sz="6" w:space="0" w:color="auto"/>
            </w:tcBorders>
          </w:tcPr>
          <w:p w14:paraId="28672C75" w14:textId="466CAC8A" w:rsidR="008E2433" w:rsidRPr="00BA0F43" w:rsidRDefault="008E2433" w:rsidP="008E2433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9215761" w14:textId="77777777" w:rsidR="008E2433" w:rsidRPr="00BA0F43" w:rsidRDefault="008E2433" w:rsidP="008E2433">
            <w:pPr>
              <w:spacing w:line="340" w:lineRule="exact"/>
              <w:ind w:left="-369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6" w:space="0" w:color="auto"/>
              <w:bottom w:val="double" w:sz="6" w:space="0" w:color="auto"/>
            </w:tcBorders>
          </w:tcPr>
          <w:p w14:paraId="2F21D3AB" w14:textId="2C5FDF14" w:rsidR="008E2433" w:rsidRPr="00BA0F43" w:rsidRDefault="008E2433" w:rsidP="008E2433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BA0F43">
              <w:rPr>
                <w:rFonts w:asciiTheme="majorBidi" w:hAnsiTheme="majorBidi" w:cstheme="majorBidi"/>
                <w:sz w:val="28"/>
                <w:szCs w:val="28"/>
              </w:rPr>
              <w:t>12,858</w:t>
            </w:r>
          </w:p>
        </w:tc>
      </w:tr>
    </w:tbl>
    <w:p w14:paraId="1B2B7C83" w14:textId="6E546483" w:rsidR="00B32000" w:rsidRPr="000D623A" w:rsidRDefault="00B32000" w:rsidP="0039481B">
      <w:pPr>
        <w:tabs>
          <w:tab w:val="clear" w:pos="227"/>
          <w:tab w:val="left" w:pos="851"/>
          <w:tab w:val="left" w:pos="1260"/>
          <w:tab w:val="left" w:pos="3600"/>
          <w:tab w:val="left" w:pos="4500"/>
        </w:tabs>
        <w:spacing w:line="24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6F384BE" w14:textId="77777777" w:rsidR="0014022E" w:rsidRPr="000D623A" w:rsidRDefault="0014022E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0D623A">
        <w:rPr>
          <w:rFonts w:ascii="Angsana New" w:hAnsi="Angsana New"/>
          <w:b/>
          <w:bCs/>
          <w:sz w:val="32"/>
          <w:szCs w:val="32"/>
        </w:rPr>
        <w:br w:type="page"/>
      </w:r>
    </w:p>
    <w:p w14:paraId="4870DC75" w14:textId="53435256" w:rsidR="00FD3B83" w:rsidRPr="000D623A" w:rsidRDefault="00FD3B83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0D623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604F2" w:rsidRPr="000D623A">
        <w:rPr>
          <w:rFonts w:ascii="Angsana New" w:hAnsi="Angsana New"/>
          <w:b/>
          <w:bCs/>
          <w:sz w:val="32"/>
          <w:szCs w:val="32"/>
        </w:rPr>
        <w:t>6</w:t>
      </w:r>
      <w:r w:rsidRPr="000D623A">
        <w:rPr>
          <w:rFonts w:ascii="Angsana New" w:hAnsi="Angsana New"/>
          <w:b/>
          <w:bCs/>
          <w:sz w:val="32"/>
          <w:szCs w:val="32"/>
        </w:rPr>
        <w:t>.</w:t>
      </w:r>
      <w:r w:rsidRPr="000D623A">
        <w:rPr>
          <w:rFonts w:ascii="Angsana New" w:hAnsi="Angsana New"/>
          <w:b/>
          <w:bCs/>
          <w:sz w:val="32"/>
          <w:szCs w:val="32"/>
        </w:rPr>
        <w:tab/>
      </w:r>
      <w:r w:rsidRPr="000D623A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2CC65816" w14:textId="77777777" w:rsidR="00FD3B83" w:rsidRPr="000D623A" w:rsidRDefault="00FD3B83" w:rsidP="0029731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4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E11D0D" w:rsidRPr="000D623A" w14:paraId="028A3DAF" w14:textId="77777777" w:rsidTr="00B32000">
        <w:tc>
          <w:tcPr>
            <w:tcW w:w="3402" w:type="dxa"/>
          </w:tcPr>
          <w:p w14:paraId="502E06D4" w14:textId="77777777" w:rsidR="00FD3B83" w:rsidRPr="000D623A" w:rsidRDefault="00FD3B83" w:rsidP="00B3200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4" w:type="dxa"/>
            <w:gridSpan w:val="8"/>
            <w:tcBorders>
              <w:bottom w:val="single" w:sz="6" w:space="0" w:color="auto"/>
            </w:tcBorders>
          </w:tcPr>
          <w:p w14:paraId="10C8CDC2" w14:textId="77777777" w:rsidR="00FD3B83" w:rsidRPr="000D623A" w:rsidRDefault="00FD3B83" w:rsidP="00B32000">
            <w:pPr>
              <w:tabs>
                <w:tab w:val="clear" w:pos="2580"/>
              </w:tabs>
              <w:spacing w:line="300" w:lineRule="exact"/>
              <w:ind w:left="-56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E11D0D" w:rsidRPr="000D623A" w14:paraId="5D4816CE" w14:textId="77777777" w:rsidTr="00B32000">
        <w:tc>
          <w:tcPr>
            <w:tcW w:w="3402" w:type="dxa"/>
          </w:tcPr>
          <w:p w14:paraId="0C6D0A84" w14:textId="77777777" w:rsidR="00FD3B83" w:rsidRPr="000D623A" w:rsidRDefault="00FD3B83" w:rsidP="00B3200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4E391650" w14:textId="77777777" w:rsidR="00FD3B83" w:rsidRPr="000D623A" w:rsidRDefault="00FD3B83" w:rsidP="00B32000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F19D9E9" w14:textId="77777777" w:rsidR="00FD3B83" w:rsidRPr="000D623A" w:rsidRDefault="00FD3B83" w:rsidP="00B3200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000000"/>
              <w:bottom w:val="single" w:sz="6" w:space="0" w:color="auto"/>
            </w:tcBorders>
          </w:tcPr>
          <w:p w14:paraId="1DC9AEEA" w14:textId="77777777" w:rsidR="00FD3B83" w:rsidRPr="000D623A" w:rsidRDefault="00FD3B83" w:rsidP="00B3200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04F2" w:rsidRPr="000D623A" w14:paraId="0ACAAD9C" w14:textId="77777777" w:rsidTr="00B32000">
        <w:trPr>
          <w:gridAfter w:val="1"/>
          <w:wAfter w:w="6" w:type="dxa"/>
        </w:trPr>
        <w:tc>
          <w:tcPr>
            <w:tcW w:w="3402" w:type="dxa"/>
          </w:tcPr>
          <w:p w14:paraId="319FC7D6" w14:textId="77777777" w:rsidR="00C604F2" w:rsidRPr="000D623A" w:rsidRDefault="00C604F2" w:rsidP="00B3200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C21EE7" w14:textId="77777777" w:rsidR="00C604F2" w:rsidRPr="000D623A" w:rsidRDefault="00C604F2" w:rsidP="00B3200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07286CAC" w14:textId="77777777" w:rsidR="00C604F2" w:rsidRPr="000D623A" w:rsidRDefault="00C604F2" w:rsidP="00B3200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auto"/>
            </w:tcBorders>
          </w:tcPr>
          <w:p w14:paraId="34DDB36A" w14:textId="77777777" w:rsidR="00C604F2" w:rsidRPr="000D623A" w:rsidRDefault="00C604F2" w:rsidP="00B3200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838B470" w14:textId="77777777" w:rsidR="00C604F2" w:rsidRPr="000D623A" w:rsidRDefault="00C604F2" w:rsidP="00B3200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726EF8BD" w14:textId="77777777" w:rsidR="00C604F2" w:rsidRPr="000D623A" w:rsidRDefault="00C604F2" w:rsidP="00B3200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6495283" w14:textId="77777777" w:rsidR="00C604F2" w:rsidRPr="000D623A" w:rsidRDefault="00C604F2" w:rsidP="00B3200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65EF3C23" w14:textId="77777777" w:rsidR="00C604F2" w:rsidRPr="000D623A" w:rsidRDefault="00C604F2" w:rsidP="00B3200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auto"/>
            </w:tcBorders>
          </w:tcPr>
          <w:p w14:paraId="25E2EEAC" w14:textId="77777777" w:rsidR="00C604F2" w:rsidRPr="000D623A" w:rsidRDefault="00C604F2" w:rsidP="00B3200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DEAFBCD" w14:textId="77777777" w:rsidR="00C604F2" w:rsidRPr="000D623A" w:rsidRDefault="00C604F2" w:rsidP="00B3200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C604F2" w:rsidRPr="000D623A" w14:paraId="4FE044DD" w14:textId="77777777" w:rsidTr="00B32000">
        <w:trPr>
          <w:gridAfter w:val="1"/>
          <w:wAfter w:w="6" w:type="dxa"/>
        </w:trPr>
        <w:tc>
          <w:tcPr>
            <w:tcW w:w="3402" w:type="dxa"/>
            <w:shd w:val="clear" w:color="auto" w:fill="auto"/>
          </w:tcPr>
          <w:p w14:paraId="1C72EDC0" w14:textId="77777777" w:rsidR="00C604F2" w:rsidRPr="000D623A" w:rsidRDefault="00C604F2" w:rsidP="00B32000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134" w:type="dxa"/>
          </w:tcPr>
          <w:p w14:paraId="00179B72" w14:textId="55B085C8" w:rsidR="00C604F2" w:rsidRPr="000D623A" w:rsidRDefault="00472D7C" w:rsidP="00B32000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75,000</w:t>
            </w:r>
          </w:p>
        </w:tc>
        <w:tc>
          <w:tcPr>
            <w:tcW w:w="134" w:type="dxa"/>
          </w:tcPr>
          <w:p w14:paraId="24B31CD6" w14:textId="77777777" w:rsidR="00C604F2" w:rsidRPr="000D623A" w:rsidRDefault="00C604F2" w:rsidP="00B32000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6660EF8" w14:textId="77777777" w:rsidR="00C604F2" w:rsidRPr="000D623A" w:rsidRDefault="00C604F2" w:rsidP="00B32000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134" w:type="dxa"/>
          </w:tcPr>
          <w:p w14:paraId="1458FD50" w14:textId="77777777" w:rsidR="00C604F2" w:rsidRPr="000D623A" w:rsidRDefault="00C604F2" w:rsidP="00B3200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FAA8E6" w14:textId="77777777" w:rsidR="00C604F2" w:rsidRPr="000D623A" w:rsidRDefault="007B636E" w:rsidP="00B32000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  <w:tc>
          <w:tcPr>
            <w:tcW w:w="134" w:type="dxa"/>
          </w:tcPr>
          <w:p w14:paraId="0F2E5A4C" w14:textId="77777777" w:rsidR="00C604F2" w:rsidRPr="000D623A" w:rsidRDefault="00C604F2" w:rsidP="00B32000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04AC7D1" w14:textId="77777777" w:rsidR="00C604F2" w:rsidRPr="000D623A" w:rsidRDefault="00C604F2" w:rsidP="00B32000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/>
                <w:sz w:val="26"/>
                <w:szCs w:val="26"/>
              </w:rPr>
              <w:t>75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623A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</w:tr>
      <w:tr w:rsidR="00C604F2" w:rsidRPr="000D623A" w14:paraId="489885FF" w14:textId="77777777" w:rsidTr="00B32000">
        <w:trPr>
          <w:gridAfter w:val="1"/>
          <w:wAfter w:w="6" w:type="dxa"/>
        </w:trPr>
        <w:tc>
          <w:tcPr>
            <w:tcW w:w="3402" w:type="dxa"/>
            <w:shd w:val="clear" w:color="auto" w:fill="auto"/>
          </w:tcPr>
          <w:p w14:paraId="69BEA501" w14:textId="331D5B7C" w:rsidR="00C604F2" w:rsidRPr="000D623A" w:rsidRDefault="00C604F2" w:rsidP="00B32000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r w:rsidR="00780E79" w:rsidRPr="000D623A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</w:t>
            </w:r>
            <w:r w:rsidR="00780E79"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ส</w:t>
            </w: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ต์รีซีท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1CD13F8" w14:textId="6DCA0C63" w:rsidR="00C604F2" w:rsidRPr="000D623A" w:rsidRDefault="00472D7C" w:rsidP="00B32000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306,087</w:t>
            </w:r>
          </w:p>
        </w:tc>
        <w:tc>
          <w:tcPr>
            <w:tcW w:w="134" w:type="dxa"/>
          </w:tcPr>
          <w:p w14:paraId="4383ED8E" w14:textId="77777777" w:rsidR="00C604F2" w:rsidRPr="000D623A" w:rsidRDefault="00C604F2" w:rsidP="00B3200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3D3FF8" w14:textId="77777777" w:rsidR="00C604F2" w:rsidRPr="000D623A" w:rsidRDefault="00C604F2" w:rsidP="00B32000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368,17</w:t>
            </w:r>
            <w:r w:rsidR="00650B5F" w:rsidRPr="000D623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43CBEFB3" w14:textId="77777777" w:rsidR="00C604F2" w:rsidRPr="000D623A" w:rsidRDefault="00C604F2" w:rsidP="00B3200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B7815E" w14:textId="77777777" w:rsidR="00C604F2" w:rsidRPr="000D623A" w:rsidRDefault="007B636E" w:rsidP="00B32000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284,567</w:t>
            </w:r>
          </w:p>
        </w:tc>
        <w:tc>
          <w:tcPr>
            <w:tcW w:w="134" w:type="dxa"/>
          </w:tcPr>
          <w:p w14:paraId="77EAB6BB" w14:textId="77777777" w:rsidR="00C604F2" w:rsidRPr="000D623A" w:rsidRDefault="00C604F2" w:rsidP="00B3200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2711E00" w14:textId="77777777" w:rsidR="00C604F2" w:rsidRPr="000D623A" w:rsidRDefault="00C604F2" w:rsidP="00B32000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/>
                <w:sz w:val="26"/>
                <w:szCs w:val="26"/>
              </w:rPr>
              <w:t>353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623A">
              <w:rPr>
                <w:rFonts w:asciiTheme="majorBidi" w:hAnsiTheme="majorBidi"/>
                <w:sz w:val="26"/>
                <w:szCs w:val="26"/>
              </w:rPr>
              <w:t>191</w:t>
            </w:r>
          </w:p>
        </w:tc>
      </w:tr>
      <w:tr w:rsidR="00C604F2" w:rsidRPr="000D623A" w14:paraId="32106909" w14:textId="77777777" w:rsidTr="00B32000">
        <w:trPr>
          <w:gridAfter w:val="1"/>
          <w:wAfter w:w="6" w:type="dxa"/>
          <w:trHeight w:val="51"/>
        </w:trPr>
        <w:tc>
          <w:tcPr>
            <w:tcW w:w="3402" w:type="dxa"/>
          </w:tcPr>
          <w:p w14:paraId="1E59509F" w14:textId="77777777" w:rsidR="00C604F2" w:rsidRPr="000D623A" w:rsidRDefault="00C604F2" w:rsidP="00B32000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376AB17" w14:textId="7EA10F0D" w:rsidR="00C604F2" w:rsidRPr="000D623A" w:rsidRDefault="00472D7C" w:rsidP="00B32000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381,087</w:t>
            </w:r>
          </w:p>
        </w:tc>
        <w:tc>
          <w:tcPr>
            <w:tcW w:w="134" w:type="dxa"/>
          </w:tcPr>
          <w:p w14:paraId="5A8E8E8F" w14:textId="77777777" w:rsidR="00C604F2" w:rsidRPr="000D623A" w:rsidRDefault="00C604F2" w:rsidP="00B32000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9FFF1CC" w14:textId="77777777" w:rsidR="00C604F2" w:rsidRPr="000D623A" w:rsidRDefault="00C604F2" w:rsidP="00B32000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468,17</w:t>
            </w:r>
            <w:r w:rsidR="00650B5F" w:rsidRPr="000D623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5AEBDD86" w14:textId="77777777" w:rsidR="00C604F2" w:rsidRPr="000D623A" w:rsidRDefault="00C604F2" w:rsidP="00B3200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59E4349" w14:textId="77777777" w:rsidR="00C604F2" w:rsidRPr="000D623A" w:rsidRDefault="007B636E" w:rsidP="00B32000">
            <w:pPr>
              <w:tabs>
                <w:tab w:val="clear" w:pos="3515"/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344,567</w:t>
            </w:r>
          </w:p>
        </w:tc>
        <w:tc>
          <w:tcPr>
            <w:tcW w:w="134" w:type="dxa"/>
          </w:tcPr>
          <w:p w14:paraId="438806AF" w14:textId="77777777" w:rsidR="00C604F2" w:rsidRPr="000D623A" w:rsidRDefault="00C604F2" w:rsidP="00B32000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754622" w14:textId="77777777" w:rsidR="00C604F2" w:rsidRPr="000D623A" w:rsidRDefault="00C604F2" w:rsidP="00B32000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/>
                <w:sz w:val="26"/>
                <w:szCs w:val="26"/>
              </w:rPr>
              <w:t>428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623A">
              <w:rPr>
                <w:rFonts w:asciiTheme="majorBidi" w:hAnsiTheme="majorBidi"/>
                <w:sz w:val="26"/>
                <w:szCs w:val="26"/>
              </w:rPr>
              <w:t>191</w:t>
            </w:r>
          </w:p>
        </w:tc>
      </w:tr>
    </w:tbl>
    <w:p w14:paraId="4E61D242" w14:textId="77777777" w:rsidR="00B32000" w:rsidRPr="000D623A" w:rsidRDefault="00B32000" w:rsidP="00394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A9A3A36" w14:textId="08866F2A" w:rsidR="00EC2B32" w:rsidRPr="000D623A" w:rsidRDefault="00EC2B32" w:rsidP="00AD6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D623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D623A">
        <w:rPr>
          <w:rFonts w:ascii="Angsana New" w:hAnsi="Angsana New"/>
          <w:sz w:val="32"/>
          <w:szCs w:val="32"/>
        </w:rPr>
        <w:t>31</w:t>
      </w:r>
      <w:r w:rsidRPr="000D623A">
        <w:rPr>
          <w:rFonts w:ascii="Angsana New" w:hAnsi="Angsana New"/>
          <w:sz w:val="32"/>
          <w:szCs w:val="32"/>
          <w:cs/>
        </w:rPr>
        <w:t xml:space="preserve"> มีนาคม </w:t>
      </w:r>
      <w:r w:rsidRPr="000D623A">
        <w:rPr>
          <w:rFonts w:ascii="Angsana New" w:hAnsi="Angsana New"/>
          <w:sz w:val="32"/>
          <w:szCs w:val="32"/>
        </w:rPr>
        <w:t xml:space="preserve">2564 </w:t>
      </w:r>
      <w:r w:rsidRPr="000D623A">
        <w:rPr>
          <w:rFonts w:ascii="Angsana New" w:hAnsi="Angsana New" w:hint="cs"/>
          <w:sz w:val="32"/>
          <w:szCs w:val="32"/>
          <w:cs/>
        </w:rPr>
        <w:t>และ</w:t>
      </w:r>
      <w:r w:rsidRPr="000D623A">
        <w:rPr>
          <w:rFonts w:ascii="Angsana New" w:hAnsi="Angsana New"/>
          <w:sz w:val="32"/>
          <w:szCs w:val="32"/>
          <w:cs/>
        </w:rPr>
        <w:t xml:space="preserve">วันที่ </w:t>
      </w:r>
      <w:r w:rsidRPr="000D623A">
        <w:rPr>
          <w:rFonts w:ascii="Angsana New" w:hAnsi="Angsana New"/>
          <w:sz w:val="32"/>
          <w:szCs w:val="32"/>
        </w:rPr>
        <w:t>31</w:t>
      </w:r>
      <w:r w:rsidRPr="000D623A">
        <w:rPr>
          <w:rFonts w:ascii="Angsana New" w:hAnsi="Angsana New"/>
          <w:sz w:val="32"/>
          <w:szCs w:val="32"/>
          <w:cs/>
        </w:rPr>
        <w:t xml:space="preserve"> </w:t>
      </w:r>
      <w:r w:rsidRPr="000D623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D623A">
        <w:rPr>
          <w:rFonts w:ascii="Angsana New" w:hAnsi="Angsana New"/>
          <w:sz w:val="32"/>
          <w:szCs w:val="32"/>
        </w:rPr>
        <w:t>2563</w:t>
      </w:r>
      <w:r w:rsidRPr="000D623A">
        <w:rPr>
          <w:rFonts w:ascii="Angsana New" w:hAnsi="Angsana New"/>
          <w:sz w:val="32"/>
          <w:szCs w:val="32"/>
          <w:cs/>
        </w:rPr>
        <w:t xml:space="preserve"> บริษัทมีวงเงินสินเชื่อรวม </w:t>
      </w:r>
      <w:r w:rsidRPr="000D623A">
        <w:rPr>
          <w:rFonts w:ascii="Angsana New" w:hAnsi="Angsana New"/>
          <w:sz w:val="32"/>
          <w:szCs w:val="32"/>
        </w:rPr>
        <w:t xml:space="preserve">2,045 </w:t>
      </w:r>
      <w:r w:rsidRPr="000D623A">
        <w:rPr>
          <w:rFonts w:ascii="Angsana New" w:hAnsi="Angsana New"/>
          <w:sz w:val="32"/>
          <w:szCs w:val="32"/>
          <w:cs/>
        </w:rPr>
        <w:t xml:space="preserve">ล้านบาท กับธนาคารพาณิชย์ในประเทศแปดแห่ง ซึ่งประกอบด้วยวงเงินเบิกเกินบัญชี </w:t>
      </w:r>
      <w:r w:rsidRPr="000D623A">
        <w:rPr>
          <w:rFonts w:ascii="Angsana New" w:hAnsi="Angsana New"/>
          <w:sz w:val="32"/>
          <w:szCs w:val="32"/>
        </w:rPr>
        <w:t>57</w:t>
      </w:r>
      <w:r w:rsidRPr="000D623A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 </w:t>
      </w:r>
      <w:r w:rsidRPr="000D623A">
        <w:rPr>
          <w:rFonts w:ascii="Angsana New" w:hAnsi="Angsana New"/>
          <w:sz w:val="32"/>
          <w:szCs w:val="32"/>
        </w:rPr>
        <w:t xml:space="preserve">MOR </w:t>
      </w:r>
      <w:r w:rsidRPr="000D623A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Pr="000D623A">
        <w:rPr>
          <w:rFonts w:ascii="Angsana New" w:hAnsi="Angsana New"/>
          <w:sz w:val="32"/>
          <w:szCs w:val="32"/>
        </w:rPr>
        <w:t xml:space="preserve">FIX+2 </w:t>
      </w:r>
      <w:r w:rsidRPr="000D623A">
        <w:rPr>
          <w:rFonts w:ascii="Angsana New" w:hAnsi="Angsana New"/>
          <w:sz w:val="32"/>
          <w:szCs w:val="32"/>
          <w:cs/>
        </w:rPr>
        <w:t xml:space="preserve">ต่อปี วงเงินกู้ในรูปของตั๋วสัญญาใช้เงิน </w:t>
      </w:r>
      <w:r w:rsidRPr="000D623A">
        <w:rPr>
          <w:rFonts w:ascii="Angsana New" w:hAnsi="Angsana New"/>
          <w:sz w:val="32"/>
          <w:szCs w:val="32"/>
        </w:rPr>
        <w:t>420</w:t>
      </w:r>
      <w:r w:rsidRPr="000D623A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คิดดอกเบี้ยในอัตราร้อยละ </w:t>
      </w:r>
      <w:r w:rsidRPr="000D623A">
        <w:rPr>
          <w:rFonts w:ascii="Angsana New" w:hAnsi="Angsana New"/>
          <w:sz w:val="32"/>
          <w:szCs w:val="32"/>
        </w:rPr>
        <w:t>2</w:t>
      </w:r>
      <w:r w:rsidRPr="000D623A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Pr="000D623A">
        <w:rPr>
          <w:rFonts w:ascii="Angsana New" w:hAnsi="Angsana New"/>
          <w:sz w:val="32"/>
          <w:szCs w:val="32"/>
        </w:rPr>
        <w:t>2.32</w:t>
      </w:r>
      <w:r w:rsidRPr="000D623A">
        <w:rPr>
          <w:rFonts w:ascii="Angsana New" w:hAnsi="Angsana New"/>
          <w:sz w:val="32"/>
          <w:szCs w:val="32"/>
          <w:cs/>
        </w:rPr>
        <w:t xml:space="preserve"> </w:t>
      </w:r>
      <w:r w:rsidRPr="000D623A">
        <w:rPr>
          <w:rFonts w:ascii="Angsana New" w:hAnsi="Angsana New"/>
          <w:spacing w:val="-2"/>
          <w:sz w:val="32"/>
          <w:szCs w:val="32"/>
          <w:cs/>
        </w:rPr>
        <w:t xml:space="preserve">ต่อปี วงเงิน </w:t>
      </w:r>
      <w:r w:rsidRPr="000D623A">
        <w:rPr>
          <w:rFonts w:ascii="Angsana New" w:hAnsi="Angsana New"/>
          <w:spacing w:val="-2"/>
          <w:sz w:val="32"/>
          <w:szCs w:val="32"/>
        </w:rPr>
        <w:t xml:space="preserve">L/C, T/R,  L/G </w:t>
      </w:r>
      <w:r w:rsidRPr="000D623A">
        <w:rPr>
          <w:rFonts w:ascii="Angsana New" w:hAnsi="Angsana New"/>
          <w:spacing w:val="-2"/>
          <w:sz w:val="32"/>
          <w:szCs w:val="32"/>
          <w:cs/>
        </w:rPr>
        <w:t xml:space="preserve">เท่ากับ </w:t>
      </w:r>
      <w:r w:rsidRPr="000D623A">
        <w:rPr>
          <w:rFonts w:ascii="Angsana New" w:hAnsi="Angsana New"/>
          <w:spacing w:val="-2"/>
          <w:sz w:val="32"/>
          <w:szCs w:val="32"/>
        </w:rPr>
        <w:t>994</w:t>
      </w:r>
      <w:r w:rsidRPr="000D623A">
        <w:rPr>
          <w:rFonts w:ascii="Angsana New" w:hAnsi="Angsana New"/>
          <w:spacing w:val="-2"/>
          <w:sz w:val="32"/>
          <w:szCs w:val="32"/>
          <w:cs/>
        </w:rPr>
        <w:t xml:space="preserve"> ล้านบาท โดย </w:t>
      </w:r>
      <w:r w:rsidRPr="000D623A">
        <w:rPr>
          <w:rFonts w:ascii="Angsana New" w:hAnsi="Angsana New"/>
          <w:spacing w:val="-2"/>
          <w:sz w:val="32"/>
          <w:szCs w:val="32"/>
        </w:rPr>
        <w:t xml:space="preserve">T/R </w:t>
      </w:r>
      <w:r w:rsidRPr="000D623A">
        <w:rPr>
          <w:rFonts w:ascii="Angsana New" w:hAnsi="Angsana New"/>
          <w:spacing w:val="-2"/>
          <w:sz w:val="32"/>
          <w:szCs w:val="32"/>
          <w:cs/>
        </w:rPr>
        <w:t xml:space="preserve">คิดดอกเบี้ยในอัตราร้อยละ </w:t>
      </w:r>
      <w:r w:rsidRPr="000D623A">
        <w:rPr>
          <w:rFonts w:ascii="Angsana New" w:hAnsi="Angsana New"/>
          <w:spacing w:val="-2"/>
          <w:sz w:val="32"/>
          <w:szCs w:val="32"/>
        </w:rPr>
        <w:t>1.40</w:t>
      </w:r>
      <w:r w:rsidRPr="000D623A">
        <w:rPr>
          <w:rFonts w:ascii="Angsana New" w:hAnsi="Angsana New"/>
          <w:spacing w:val="-2"/>
          <w:sz w:val="32"/>
          <w:szCs w:val="32"/>
          <w:cs/>
        </w:rPr>
        <w:t xml:space="preserve"> ถึงร้อยละ </w:t>
      </w:r>
      <w:r w:rsidRPr="000D623A">
        <w:rPr>
          <w:rFonts w:ascii="Angsana New" w:hAnsi="Angsana New"/>
          <w:spacing w:val="-2"/>
          <w:sz w:val="32"/>
          <w:szCs w:val="32"/>
        </w:rPr>
        <w:t>2</w:t>
      </w:r>
      <w:r w:rsidRPr="000D623A">
        <w:rPr>
          <w:rFonts w:ascii="Angsana New" w:hAnsi="Angsana New"/>
          <w:spacing w:val="-2"/>
          <w:sz w:val="32"/>
          <w:szCs w:val="32"/>
          <w:cs/>
        </w:rPr>
        <w:t xml:space="preserve"> ต่อปี</w:t>
      </w:r>
      <w:r w:rsidRPr="000D623A">
        <w:rPr>
          <w:rFonts w:ascii="Angsana New" w:hAnsi="Angsana New"/>
          <w:spacing w:val="-2"/>
          <w:sz w:val="32"/>
          <w:szCs w:val="32"/>
        </w:rPr>
        <w:t xml:space="preserve"> </w:t>
      </w:r>
      <w:r w:rsidRPr="000D623A">
        <w:rPr>
          <w:rFonts w:ascii="Angsana New" w:hAnsi="Angsana New"/>
          <w:spacing w:val="-4"/>
          <w:sz w:val="32"/>
          <w:szCs w:val="32"/>
          <w:cs/>
        </w:rPr>
        <w:t xml:space="preserve">และวงเงิน </w:t>
      </w:r>
      <w:r w:rsidRPr="000D623A">
        <w:rPr>
          <w:rFonts w:ascii="Angsana New" w:hAnsi="Angsana New"/>
          <w:spacing w:val="-4"/>
          <w:sz w:val="32"/>
          <w:szCs w:val="32"/>
        </w:rPr>
        <w:t>Forward Contracts 574</w:t>
      </w:r>
      <w:r w:rsidRPr="000D623A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 </w:t>
      </w:r>
      <w:r w:rsidRPr="000D623A">
        <w:rPr>
          <w:rFonts w:ascii="Angsana New" w:hAnsi="Angsana New"/>
          <w:spacing w:val="-4"/>
          <w:sz w:val="32"/>
          <w:szCs w:val="32"/>
        </w:rPr>
        <w:t>8.45</w:t>
      </w:r>
      <w:r w:rsidRPr="000D623A">
        <w:rPr>
          <w:rFonts w:ascii="Angsana New" w:hAnsi="Angsana New"/>
          <w:spacing w:val="-4"/>
          <w:sz w:val="32"/>
          <w:szCs w:val="32"/>
          <w:cs/>
        </w:rPr>
        <w:t xml:space="preserve"> ล้านดอลลาร์สหรัฐอเมริกา ซึ่งวงเงินดังกล่าวค้ำประกัน</w:t>
      </w:r>
      <w:r w:rsidRPr="000D623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D623A">
        <w:rPr>
          <w:rFonts w:ascii="Angsana New" w:hAnsi="Angsana New"/>
          <w:spacing w:val="-4"/>
          <w:sz w:val="32"/>
          <w:szCs w:val="32"/>
          <w:cs/>
        </w:rPr>
        <w:t xml:space="preserve">โดยบัญชีเงินฝากประจำของบริษัทจำนวนเงิน </w:t>
      </w:r>
      <w:r w:rsidRPr="000D623A">
        <w:rPr>
          <w:rFonts w:ascii="Angsana New" w:hAnsi="Angsana New"/>
          <w:spacing w:val="-4"/>
          <w:sz w:val="32"/>
          <w:szCs w:val="32"/>
        </w:rPr>
        <w:t>76.12</w:t>
      </w:r>
      <w:r w:rsidRPr="000D623A">
        <w:rPr>
          <w:rFonts w:ascii="Angsana New" w:hAnsi="Angsana New"/>
          <w:spacing w:val="-4"/>
          <w:sz w:val="32"/>
          <w:szCs w:val="32"/>
          <w:cs/>
        </w:rPr>
        <w:t xml:space="preserve"> ล้านบาท (ดูหมายเหตุ </w:t>
      </w:r>
      <w:r w:rsidR="002E5C6C" w:rsidRPr="000D623A">
        <w:rPr>
          <w:rFonts w:ascii="Angsana New" w:hAnsi="Angsana New"/>
          <w:spacing w:val="-4"/>
          <w:sz w:val="32"/>
          <w:szCs w:val="32"/>
        </w:rPr>
        <w:t>9</w:t>
      </w:r>
      <w:r w:rsidRPr="000D623A">
        <w:rPr>
          <w:rFonts w:ascii="Angsana New" w:hAnsi="Angsana New"/>
          <w:spacing w:val="-4"/>
          <w:sz w:val="32"/>
          <w:szCs w:val="32"/>
        </w:rPr>
        <w:t xml:space="preserve">) </w:t>
      </w:r>
      <w:r w:rsidRPr="000D623A">
        <w:rPr>
          <w:rFonts w:ascii="Angsana New" w:hAnsi="Angsana New"/>
          <w:spacing w:val="-4"/>
          <w:sz w:val="32"/>
          <w:szCs w:val="32"/>
          <w:cs/>
        </w:rPr>
        <w:t>และจด</w:t>
      </w:r>
      <w:r w:rsidRPr="000D623A">
        <w:rPr>
          <w:rFonts w:ascii="Angsana New" w:hAnsi="Angsana New"/>
          <w:sz w:val="32"/>
          <w:szCs w:val="32"/>
          <w:cs/>
        </w:rPr>
        <w:t xml:space="preserve">จำนองที่ดินของบริษัท บริษัทยินยอมให้บริษัทย่อยสองแห่งใช้วงเงินสินเชื่อและยินยอมค้ำประกันการใช้วงเงินกับธนาคารพาณิชย์ในประเทศ จำนวนวงเงินรวม </w:t>
      </w:r>
      <w:r w:rsidRPr="000D623A">
        <w:rPr>
          <w:rFonts w:ascii="Angsana New" w:hAnsi="Angsana New"/>
          <w:sz w:val="32"/>
          <w:szCs w:val="32"/>
        </w:rPr>
        <w:t>123</w:t>
      </w:r>
      <w:r w:rsidRPr="000D623A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49B80F72" w14:textId="77777777" w:rsidR="00EC2B32" w:rsidRPr="000D623A" w:rsidRDefault="00EC2B32" w:rsidP="00AD6CED">
      <w:pPr>
        <w:tabs>
          <w:tab w:val="left" w:pos="851"/>
          <w:tab w:val="left" w:pos="1260"/>
          <w:tab w:val="left" w:pos="3600"/>
          <w:tab w:val="left" w:pos="4500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D623A">
        <w:rPr>
          <w:rFonts w:ascii="Angsana New" w:hAnsi="Angsana New"/>
          <w:sz w:val="32"/>
          <w:szCs w:val="32"/>
          <w:cs/>
        </w:rPr>
        <w:t>และบริษัทย่อยมีวงเงิน</w:t>
      </w:r>
      <w:r w:rsidRPr="000D623A">
        <w:rPr>
          <w:rFonts w:ascii="Angsana New" w:hAnsi="Angsana New" w:hint="cs"/>
          <w:sz w:val="32"/>
          <w:szCs w:val="32"/>
          <w:cs/>
        </w:rPr>
        <w:t>เบิกเกินบัญชี</w:t>
      </w:r>
      <w:r w:rsidRPr="000D623A">
        <w:rPr>
          <w:rFonts w:ascii="Angsana New" w:hAnsi="Angsana New"/>
          <w:sz w:val="32"/>
          <w:szCs w:val="32"/>
          <w:cs/>
        </w:rPr>
        <w:t>กับธนาคารพาณิชย์ในประเทศแห่ง</w:t>
      </w:r>
      <w:r w:rsidRPr="000D623A">
        <w:rPr>
          <w:rFonts w:ascii="Angsana New" w:hAnsi="Angsana New" w:hint="cs"/>
          <w:sz w:val="32"/>
          <w:szCs w:val="32"/>
          <w:cs/>
        </w:rPr>
        <w:t xml:space="preserve">หนึ่ง </w:t>
      </w:r>
      <w:r w:rsidRPr="000D623A">
        <w:rPr>
          <w:rFonts w:ascii="Angsana New" w:hAnsi="Angsana New"/>
          <w:sz w:val="32"/>
          <w:szCs w:val="32"/>
        </w:rPr>
        <w:t>10</w:t>
      </w:r>
      <w:r w:rsidRPr="000D623A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 </w:t>
      </w:r>
      <w:r w:rsidRPr="000D623A">
        <w:rPr>
          <w:rFonts w:ascii="Angsana New" w:hAnsi="Angsana New"/>
          <w:sz w:val="32"/>
          <w:szCs w:val="32"/>
        </w:rPr>
        <w:t xml:space="preserve">MOR - </w:t>
      </w:r>
      <w:r w:rsidRPr="000D623A">
        <w:rPr>
          <w:rFonts w:ascii="Angsana New" w:hAnsi="Angsana New"/>
          <w:sz w:val="32"/>
          <w:szCs w:val="32"/>
          <w:cs/>
        </w:rPr>
        <w:t xml:space="preserve">ร้อยละ </w:t>
      </w:r>
      <w:r w:rsidRPr="000D623A">
        <w:rPr>
          <w:rFonts w:ascii="Angsana New" w:hAnsi="Angsana New"/>
          <w:sz w:val="32"/>
          <w:szCs w:val="32"/>
        </w:rPr>
        <w:t>1.50</w:t>
      </w:r>
      <w:r w:rsidRPr="000D623A">
        <w:rPr>
          <w:rFonts w:ascii="Angsana New" w:hAnsi="Angsana New"/>
          <w:sz w:val="32"/>
          <w:szCs w:val="32"/>
          <w:cs/>
        </w:rPr>
        <w:t xml:space="preserve"> ต่อปี </w:t>
      </w:r>
    </w:p>
    <w:p w14:paraId="35355C7C" w14:textId="77777777" w:rsidR="00EC2B32" w:rsidRPr="000D623A" w:rsidRDefault="00EC2B32" w:rsidP="00AD6CED">
      <w:pPr>
        <w:tabs>
          <w:tab w:val="left" w:pos="851"/>
          <w:tab w:val="left" w:pos="1260"/>
          <w:tab w:val="left" w:pos="3600"/>
          <w:tab w:val="left" w:pos="4500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D623A">
        <w:rPr>
          <w:rFonts w:ascii="Angsana New" w:hAnsi="Angsana New"/>
          <w:sz w:val="32"/>
          <w:szCs w:val="32"/>
          <w:cs/>
        </w:rPr>
        <w:t>เงินกู้ยืมและวงเงินสินเชื่อกับธนาคารดังกล่าวค้ำประกันโดย</w:t>
      </w:r>
    </w:p>
    <w:p w14:paraId="5B29D33E" w14:textId="77777777" w:rsidR="00EC2B32" w:rsidRPr="000D623A" w:rsidRDefault="00EC2B32" w:rsidP="00AD6CED">
      <w:pPr>
        <w:tabs>
          <w:tab w:val="left" w:pos="851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D623A">
        <w:rPr>
          <w:rFonts w:ascii="Angsana New" w:hAnsi="Angsana New"/>
          <w:sz w:val="32"/>
          <w:szCs w:val="32"/>
          <w:cs/>
        </w:rPr>
        <w:t>ก)  บริษัท พรพรหมเม็ททอล จำกัด (มหาชน) และ</w:t>
      </w:r>
    </w:p>
    <w:p w14:paraId="6E99D553" w14:textId="319C72D1" w:rsidR="00EC2B32" w:rsidRPr="000D623A" w:rsidRDefault="00EC2B32" w:rsidP="00AD6CED">
      <w:pPr>
        <w:tabs>
          <w:tab w:val="left" w:pos="851"/>
        </w:tabs>
        <w:spacing w:line="34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0D623A">
        <w:rPr>
          <w:rFonts w:ascii="Angsana New" w:hAnsi="Angsana New"/>
          <w:sz w:val="32"/>
          <w:szCs w:val="32"/>
          <w:cs/>
        </w:rPr>
        <w:t>ข)</w:t>
      </w:r>
      <w:r w:rsidRPr="000D623A">
        <w:rPr>
          <w:rFonts w:ascii="Angsana New" w:hAnsi="Angsana New" w:hint="cs"/>
          <w:sz w:val="32"/>
          <w:szCs w:val="32"/>
          <w:cs/>
        </w:rPr>
        <w:t xml:space="preserve"> </w:t>
      </w:r>
      <w:r w:rsidRPr="000D623A">
        <w:rPr>
          <w:rFonts w:ascii="Angsana New" w:hAnsi="Angsana New"/>
          <w:sz w:val="32"/>
          <w:szCs w:val="32"/>
          <w:cs/>
        </w:rPr>
        <w:t>จำนองที่ดินพร้อมสิ่งปลูกสร้างของบริษัทย่อยแห่งหนึ่งที่มีอยู่แล้วในขณะนี้และที่จะมีขึ้นในภายหลัง</w:t>
      </w:r>
    </w:p>
    <w:p w14:paraId="3944CCF1" w14:textId="77777777" w:rsidR="0014022E" w:rsidRPr="000D623A" w:rsidRDefault="0014022E" w:rsidP="00625642">
      <w:pPr>
        <w:pStyle w:val="PlainText"/>
        <w:tabs>
          <w:tab w:val="left" w:pos="284"/>
          <w:tab w:val="left" w:pos="851"/>
        </w:tabs>
        <w:spacing w:line="36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565E6741" w14:textId="27386343" w:rsidR="001E27E2" w:rsidRPr="000D623A" w:rsidRDefault="001E27E2" w:rsidP="00625642">
      <w:pPr>
        <w:pStyle w:val="PlainText"/>
        <w:tabs>
          <w:tab w:val="left" w:pos="284"/>
          <w:tab w:val="left" w:pos="851"/>
        </w:tabs>
        <w:spacing w:line="36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EC2B32" w:rsidRPr="000D623A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Pr="000D623A">
        <w:rPr>
          <w:rFonts w:asciiTheme="majorBidi" w:hAnsiTheme="majorBidi"/>
          <w:b/>
          <w:bCs/>
          <w:sz w:val="32"/>
          <w:szCs w:val="32"/>
          <w:lang w:val="en-US"/>
        </w:rPr>
        <w:t>.</w:t>
      </w:r>
      <w:r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721D" w:rsidRPr="000D623A">
        <w:rPr>
          <w:rFonts w:asciiTheme="majorBidi" w:hAnsiTheme="majorBidi"/>
          <w:b/>
          <w:bCs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14:paraId="7EAC0E96" w14:textId="77777777" w:rsidR="001E27E2" w:rsidRPr="000D623A" w:rsidRDefault="001E27E2" w:rsidP="0062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851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 w:hint="cs"/>
          <w:sz w:val="32"/>
          <w:szCs w:val="32"/>
          <w:cs/>
        </w:rPr>
        <w:t>บัญชีนี้</w:t>
      </w:r>
      <w:r w:rsidRPr="000D623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26"/>
        <w:gridCol w:w="10"/>
      </w:tblGrid>
      <w:tr w:rsidR="00E11D0D" w:rsidRPr="000D623A" w14:paraId="3D5AA8B7" w14:textId="77777777" w:rsidTr="00B32000">
        <w:trPr>
          <w:gridAfter w:val="1"/>
          <w:wAfter w:w="10" w:type="dxa"/>
        </w:trPr>
        <w:tc>
          <w:tcPr>
            <w:tcW w:w="3458" w:type="dxa"/>
          </w:tcPr>
          <w:p w14:paraId="29B898DD" w14:textId="77777777" w:rsidR="001E27E2" w:rsidRPr="000D623A" w:rsidRDefault="001E27E2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29CD203E" w14:textId="77777777" w:rsidR="001E27E2" w:rsidRPr="000D623A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E11D0D" w:rsidRPr="000D623A" w14:paraId="0B679AA1" w14:textId="77777777" w:rsidTr="00B32000">
        <w:tc>
          <w:tcPr>
            <w:tcW w:w="3458" w:type="dxa"/>
          </w:tcPr>
          <w:p w14:paraId="5A07452D" w14:textId="77777777" w:rsidR="001E27E2" w:rsidRPr="000D623A" w:rsidRDefault="001E27E2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F5C13D" w14:textId="77777777" w:rsidR="001E27E2" w:rsidRPr="000D623A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6031E98" w14:textId="77777777" w:rsidR="001E27E2" w:rsidRPr="000D623A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0B99A77" w14:textId="77777777" w:rsidR="001E27E2" w:rsidRPr="000D623A" w:rsidRDefault="001E27E2" w:rsidP="0050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7EAA" w:rsidRPr="000D623A" w14:paraId="270FBC19" w14:textId="77777777" w:rsidTr="00B32000">
        <w:tc>
          <w:tcPr>
            <w:tcW w:w="3458" w:type="dxa"/>
          </w:tcPr>
          <w:p w14:paraId="20A3CC56" w14:textId="77777777" w:rsidR="00EC2B32" w:rsidRPr="000D623A" w:rsidRDefault="00EC2B32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6E2BB69" w14:textId="77777777" w:rsidR="00EC2B32" w:rsidRPr="000D623A" w:rsidRDefault="00EC2B32" w:rsidP="00EC2B3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3C7F85" w14:textId="77777777" w:rsidR="00EC2B32" w:rsidRPr="000D623A" w:rsidRDefault="00EC2B32" w:rsidP="00EC2B3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2F4B2A9" w14:textId="77777777" w:rsidR="00EC2B32" w:rsidRPr="000D623A" w:rsidRDefault="00EC2B32" w:rsidP="00EC2B3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076D0B8" w14:textId="77777777" w:rsidR="00EC2B32" w:rsidRPr="000D623A" w:rsidRDefault="00EC2B32" w:rsidP="00EC2B3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left w:val="nil"/>
            </w:tcBorders>
          </w:tcPr>
          <w:p w14:paraId="2931ECBA" w14:textId="77777777" w:rsidR="00EC2B32" w:rsidRPr="000D623A" w:rsidRDefault="00EC2B32" w:rsidP="00EC2B3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14:paraId="7B5352CA" w14:textId="77777777" w:rsidR="00EC2B32" w:rsidRPr="000D623A" w:rsidRDefault="00EC2B32" w:rsidP="00EC2B3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69C0A91" w14:textId="77777777" w:rsidR="00EC2B32" w:rsidRPr="000D623A" w:rsidRDefault="00EC2B32" w:rsidP="00EC2B3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6B4E27D4" w14:textId="77777777" w:rsidR="00EC2B32" w:rsidRPr="000D623A" w:rsidRDefault="00EC2B32" w:rsidP="00EC2B3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05AD0F9" w14:textId="77777777" w:rsidR="00EC2B32" w:rsidRPr="000D623A" w:rsidRDefault="00EC2B32" w:rsidP="00EC2B3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777EAA" w:rsidRPr="000D623A" w14:paraId="1A489733" w14:textId="77777777" w:rsidTr="00B32000">
        <w:tc>
          <w:tcPr>
            <w:tcW w:w="3458" w:type="dxa"/>
          </w:tcPr>
          <w:p w14:paraId="21AFC42E" w14:textId="77777777" w:rsidR="00EC2B32" w:rsidRPr="000D623A" w:rsidRDefault="00EC2B32" w:rsidP="00B32000">
            <w:pPr>
              <w:tabs>
                <w:tab w:val="left" w:pos="284"/>
              </w:tabs>
              <w:spacing w:line="34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34" w:type="dxa"/>
            <w:shd w:val="clear" w:color="auto" w:fill="auto"/>
          </w:tcPr>
          <w:p w14:paraId="6F05DBEB" w14:textId="6425698E" w:rsidR="00EC2B32" w:rsidRPr="000D623A" w:rsidRDefault="00AF67B9" w:rsidP="00B32000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120,858</w:t>
            </w:r>
          </w:p>
        </w:tc>
        <w:tc>
          <w:tcPr>
            <w:tcW w:w="134" w:type="dxa"/>
          </w:tcPr>
          <w:p w14:paraId="4ED2C3F3" w14:textId="77777777" w:rsidR="00EC2B32" w:rsidRPr="000D623A" w:rsidRDefault="00EC2B32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6B42B9B" w14:textId="77777777" w:rsidR="00EC2B32" w:rsidRPr="000D623A" w:rsidRDefault="00EC2B32" w:rsidP="00B320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63,197</w:t>
            </w:r>
          </w:p>
        </w:tc>
        <w:tc>
          <w:tcPr>
            <w:tcW w:w="134" w:type="dxa"/>
          </w:tcPr>
          <w:p w14:paraId="48F9831E" w14:textId="77777777" w:rsidR="00EC2B32" w:rsidRPr="000D623A" w:rsidRDefault="00EC2B32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727FD60" w14:textId="2646455B" w:rsidR="00EC2B32" w:rsidRPr="000D623A" w:rsidRDefault="00A87958" w:rsidP="00B32000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82,627</w:t>
            </w:r>
          </w:p>
        </w:tc>
        <w:tc>
          <w:tcPr>
            <w:tcW w:w="134" w:type="dxa"/>
          </w:tcPr>
          <w:p w14:paraId="44301FCB" w14:textId="77777777" w:rsidR="00EC2B32" w:rsidRPr="000D623A" w:rsidRDefault="00EC2B32" w:rsidP="00B32000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0540995F" w14:textId="77777777" w:rsidR="00EC2B32" w:rsidRPr="000D623A" w:rsidRDefault="00EC2B32" w:rsidP="00B320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/>
                <w:sz w:val="26"/>
                <w:szCs w:val="26"/>
              </w:rPr>
              <w:t>32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623A">
              <w:rPr>
                <w:rFonts w:asciiTheme="majorBidi" w:hAnsiTheme="majorBidi"/>
                <w:sz w:val="26"/>
                <w:szCs w:val="26"/>
              </w:rPr>
              <w:t>829</w:t>
            </w:r>
          </w:p>
        </w:tc>
      </w:tr>
      <w:tr w:rsidR="00777EAA" w:rsidRPr="000D623A" w14:paraId="65BF93BC" w14:textId="77777777" w:rsidTr="00B32000">
        <w:tc>
          <w:tcPr>
            <w:tcW w:w="3458" w:type="dxa"/>
          </w:tcPr>
          <w:p w14:paraId="6DDD3027" w14:textId="77777777" w:rsidR="00EC2B32" w:rsidRPr="000D623A" w:rsidRDefault="00EC2B32" w:rsidP="00B32000">
            <w:pPr>
              <w:tabs>
                <w:tab w:val="left" w:pos="284"/>
              </w:tabs>
              <w:spacing w:line="34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598D43F3" w14:textId="77777777" w:rsidR="00EC2B32" w:rsidRPr="000D623A" w:rsidRDefault="00EC2B32" w:rsidP="00B32000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B749DD1" w14:textId="77777777" w:rsidR="00EC2B32" w:rsidRPr="000D623A" w:rsidRDefault="00EC2B32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3D71AEA" w14:textId="77777777" w:rsidR="00EC2B32" w:rsidRPr="000D623A" w:rsidRDefault="00EC2B32" w:rsidP="00B320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30617E" w14:textId="77777777" w:rsidR="00EC2B32" w:rsidRPr="000D623A" w:rsidRDefault="00EC2B32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118FA7D" w14:textId="77777777" w:rsidR="00EC2B32" w:rsidRPr="000D623A" w:rsidRDefault="00EC2B32" w:rsidP="00B32000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4E4D7A" w14:textId="77777777" w:rsidR="00EC2B32" w:rsidRPr="000D623A" w:rsidRDefault="00EC2B32" w:rsidP="00B32000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24FF0069" w14:textId="77777777" w:rsidR="00EC2B32" w:rsidRPr="000D623A" w:rsidRDefault="00EC2B32" w:rsidP="00B320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7EAA" w:rsidRPr="000D623A" w14:paraId="1C753080" w14:textId="77777777" w:rsidTr="00B32000">
        <w:tc>
          <w:tcPr>
            <w:tcW w:w="3458" w:type="dxa"/>
          </w:tcPr>
          <w:p w14:paraId="01937A1A" w14:textId="77777777" w:rsidR="00EC2B32" w:rsidRPr="000D623A" w:rsidRDefault="00EC2B32" w:rsidP="002E5C6C">
            <w:pPr>
              <w:tabs>
                <w:tab w:val="left" w:pos="284"/>
              </w:tabs>
              <w:spacing w:line="34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11BFF304" w14:textId="7B88A82B" w:rsidR="00EC2B32" w:rsidRPr="000D623A" w:rsidRDefault="00AF67B9" w:rsidP="00B32000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14,462</w:t>
            </w:r>
          </w:p>
        </w:tc>
        <w:tc>
          <w:tcPr>
            <w:tcW w:w="134" w:type="dxa"/>
          </w:tcPr>
          <w:p w14:paraId="0BDAA372" w14:textId="77777777" w:rsidR="00EC2B32" w:rsidRPr="000D623A" w:rsidRDefault="00EC2B32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DBCF3DD" w14:textId="77777777" w:rsidR="00EC2B32" w:rsidRPr="000D623A" w:rsidRDefault="00EC2B32" w:rsidP="00B320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11,623</w:t>
            </w:r>
          </w:p>
        </w:tc>
        <w:tc>
          <w:tcPr>
            <w:tcW w:w="134" w:type="dxa"/>
          </w:tcPr>
          <w:p w14:paraId="34E44442" w14:textId="77777777" w:rsidR="00EC2B32" w:rsidRPr="000D623A" w:rsidRDefault="00EC2B32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41B6767" w14:textId="344B167B" w:rsidR="00EC2B32" w:rsidRPr="000D623A" w:rsidRDefault="00A87958" w:rsidP="00B32000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9,341</w:t>
            </w:r>
          </w:p>
        </w:tc>
        <w:tc>
          <w:tcPr>
            <w:tcW w:w="134" w:type="dxa"/>
          </w:tcPr>
          <w:p w14:paraId="1A5AA294" w14:textId="77777777" w:rsidR="00EC2B32" w:rsidRPr="000D623A" w:rsidRDefault="00EC2B32" w:rsidP="00B32000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221BB82C" w14:textId="77777777" w:rsidR="00EC2B32" w:rsidRPr="000D623A" w:rsidRDefault="00EC2B32" w:rsidP="00B320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/>
                <w:sz w:val="26"/>
                <w:szCs w:val="26"/>
              </w:rPr>
              <w:t>8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623A">
              <w:rPr>
                <w:rFonts w:asciiTheme="majorBidi" w:hAnsiTheme="majorBidi"/>
                <w:sz w:val="26"/>
                <w:szCs w:val="26"/>
              </w:rPr>
              <w:t>931</w:t>
            </w:r>
          </w:p>
        </w:tc>
      </w:tr>
      <w:tr w:rsidR="00777EAA" w:rsidRPr="000D623A" w14:paraId="235F9F40" w14:textId="77777777" w:rsidTr="00B32000">
        <w:tc>
          <w:tcPr>
            <w:tcW w:w="3458" w:type="dxa"/>
          </w:tcPr>
          <w:p w14:paraId="624517C9" w14:textId="77777777" w:rsidR="00EC2B32" w:rsidRPr="000D623A" w:rsidRDefault="00EC2B32" w:rsidP="002E5C6C">
            <w:pPr>
              <w:tabs>
                <w:tab w:val="clear" w:pos="907"/>
                <w:tab w:val="left" w:pos="284"/>
                <w:tab w:val="left" w:pos="885"/>
              </w:tabs>
              <w:spacing w:line="340" w:lineRule="exact"/>
              <w:ind w:left="17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D623A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14:paraId="0FAE57D5" w14:textId="360ADCFE" w:rsidR="00EC2B32" w:rsidRPr="000D623A" w:rsidRDefault="00AF67B9" w:rsidP="00B32000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943</w:t>
            </w:r>
          </w:p>
        </w:tc>
        <w:tc>
          <w:tcPr>
            <w:tcW w:w="134" w:type="dxa"/>
          </w:tcPr>
          <w:p w14:paraId="2E6C49BE" w14:textId="77777777" w:rsidR="00EC2B32" w:rsidRPr="000D623A" w:rsidRDefault="00EC2B32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B55BCD1" w14:textId="77777777" w:rsidR="00EC2B32" w:rsidRPr="000D623A" w:rsidRDefault="00EC2B32" w:rsidP="00B320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962</w:t>
            </w:r>
          </w:p>
        </w:tc>
        <w:tc>
          <w:tcPr>
            <w:tcW w:w="134" w:type="dxa"/>
          </w:tcPr>
          <w:p w14:paraId="733959A4" w14:textId="77777777" w:rsidR="00EC2B32" w:rsidRPr="000D623A" w:rsidRDefault="00EC2B32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A30DFDC" w14:textId="7B9E1817" w:rsidR="00EC2B32" w:rsidRPr="000D623A" w:rsidRDefault="00A87958" w:rsidP="00B32000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935</w:t>
            </w:r>
          </w:p>
        </w:tc>
        <w:tc>
          <w:tcPr>
            <w:tcW w:w="134" w:type="dxa"/>
          </w:tcPr>
          <w:p w14:paraId="400901B8" w14:textId="77777777" w:rsidR="00EC2B32" w:rsidRPr="000D623A" w:rsidRDefault="00EC2B32" w:rsidP="00B32000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3493C0FE" w14:textId="77777777" w:rsidR="00EC2B32" w:rsidRPr="000D623A" w:rsidRDefault="00EC2B32" w:rsidP="00B32000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0D623A">
              <w:rPr>
                <w:rFonts w:asciiTheme="majorBidi" w:hAnsiTheme="majorBidi"/>
                <w:sz w:val="26"/>
                <w:szCs w:val="26"/>
              </w:rPr>
              <w:t>797</w:t>
            </w:r>
          </w:p>
        </w:tc>
      </w:tr>
      <w:tr w:rsidR="00AF67B9" w:rsidRPr="000D623A" w14:paraId="1F9DC0F1" w14:textId="77777777" w:rsidTr="00B32000">
        <w:tc>
          <w:tcPr>
            <w:tcW w:w="3458" w:type="dxa"/>
          </w:tcPr>
          <w:p w14:paraId="5A1710C5" w14:textId="2D0DC39A" w:rsidR="00AF67B9" w:rsidRPr="000D623A" w:rsidRDefault="00AF67B9" w:rsidP="002E5C6C">
            <w:pPr>
              <w:tabs>
                <w:tab w:val="clear" w:pos="907"/>
                <w:tab w:val="left" w:pos="284"/>
                <w:tab w:val="left" w:pos="885"/>
              </w:tabs>
              <w:spacing w:line="340" w:lineRule="exact"/>
              <w:ind w:left="17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134" w:type="dxa"/>
            <w:shd w:val="clear" w:color="auto" w:fill="auto"/>
          </w:tcPr>
          <w:p w14:paraId="41EB3A1F" w14:textId="2B872822" w:rsidR="00AF67B9" w:rsidRPr="000D623A" w:rsidRDefault="00AF67B9" w:rsidP="00B32000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 w:hint="cs"/>
                <w:sz w:val="26"/>
                <w:szCs w:val="26"/>
                <w:cs/>
              </w:rPr>
              <w:t>599</w:t>
            </w:r>
          </w:p>
        </w:tc>
        <w:tc>
          <w:tcPr>
            <w:tcW w:w="134" w:type="dxa"/>
          </w:tcPr>
          <w:p w14:paraId="782187F5" w14:textId="77777777" w:rsidR="00AF67B9" w:rsidRPr="000D623A" w:rsidRDefault="00AF67B9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969B3E5" w14:textId="55D06B8F" w:rsidR="00AF67B9" w:rsidRPr="000D623A" w:rsidRDefault="00AF67B9" w:rsidP="00B320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 w:hint="cs"/>
                <w:sz w:val="26"/>
                <w:szCs w:val="26"/>
                <w:cs/>
              </w:rPr>
              <w:t>247</w:t>
            </w:r>
          </w:p>
        </w:tc>
        <w:tc>
          <w:tcPr>
            <w:tcW w:w="134" w:type="dxa"/>
          </w:tcPr>
          <w:p w14:paraId="272735A1" w14:textId="77777777" w:rsidR="00AF67B9" w:rsidRPr="000D623A" w:rsidRDefault="00AF67B9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641285F" w14:textId="37BB1F39" w:rsidR="00AF67B9" w:rsidRPr="000D623A" w:rsidRDefault="00AF67B9" w:rsidP="00AF67B9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</w:tcPr>
          <w:p w14:paraId="2CB697E9" w14:textId="77777777" w:rsidR="00AF67B9" w:rsidRPr="000D623A" w:rsidRDefault="00AF67B9" w:rsidP="00B32000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73EE7F7D" w14:textId="20A9921E" w:rsidR="00AF67B9" w:rsidRPr="000D623A" w:rsidRDefault="00AF67B9" w:rsidP="00AF67B9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777EAA" w:rsidRPr="000D623A" w14:paraId="58977AA3" w14:textId="77777777" w:rsidTr="00B32000">
        <w:tc>
          <w:tcPr>
            <w:tcW w:w="3458" w:type="dxa"/>
          </w:tcPr>
          <w:p w14:paraId="266D1EF6" w14:textId="77777777" w:rsidR="00EC2B32" w:rsidRPr="000D623A" w:rsidRDefault="00EC2B32" w:rsidP="002E5C6C">
            <w:pPr>
              <w:tabs>
                <w:tab w:val="left" w:pos="284"/>
              </w:tabs>
              <w:spacing w:line="34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3498C7F" w14:textId="2DEA7D5F" w:rsidR="00EC2B32" w:rsidRPr="000D623A" w:rsidRDefault="00AF67B9" w:rsidP="00B32000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6,091</w:t>
            </w:r>
          </w:p>
        </w:tc>
        <w:tc>
          <w:tcPr>
            <w:tcW w:w="134" w:type="dxa"/>
          </w:tcPr>
          <w:p w14:paraId="779FC8C3" w14:textId="77777777" w:rsidR="00EC2B32" w:rsidRPr="000D623A" w:rsidRDefault="00EC2B32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7E5DEDE" w14:textId="34A0AAAD" w:rsidR="00EC2B32" w:rsidRPr="000D623A" w:rsidRDefault="003905D1" w:rsidP="00B320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5,796</w:t>
            </w:r>
          </w:p>
        </w:tc>
        <w:tc>
          <w:tcPr>
            <w:tcW w:w="134" w:type="dxa"/>
          </w:tcPr>
          <w:p w14:paraId="58A3D891" w14:textId="77777777" w:rsidR="00EC2B32" w:rsidRPr="000D623A" w:rsidRDefault="00EC2B32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0B81E6D" w14:textId="4B44D7C5" w:rsidR="00EC2B32" w:rsidRPr="000D623A" w:rsidRDefault="00A87958" w:rsidP="00B32000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1,084</w:t>
            </w:r>
          </w:p>
        </w:tc>
        <w:tc>
          <w:tcPr>
            <w:tcW w:w="134" w:type="dxa"/>
          </w:tcPr>
          <w:p w14:paraId="5273F6B7" w14:textId="77777777" w:rsidR="00EC2B32" w:rsidRPr="000D623A" w:rsidRDefault="00EC2B32" w:rsidP="00B32000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5CCB062" w14:textId="77777777" w:rsidR="00EC2B32" w:rsidRPr="000D623A" w:rsidRDefault="00EC2B32" w:rsidP="00B320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1,358</w:t>
            </w:r>
          </w:p>
        </w:tc>
      </w:tr>
      <w:tr w:rsidR="00777EAA" w:rsidRPr="000D623A" w14:paraId="0C236F7C" w14:textId="77777777" w:rsidTr="00B32000">
        <w:tc>
          <w:tcPr>
            <w:tcW w:w="3458" w:type="dxa"/>
          </w:tcPr>
          <w:p w14:paraId="4648B3A7" w14:textId="77777777" w:rsidR="00EC2B32" w:rsidRPr="000D623A" w:rsidRDefault="00EC2B32" w:rsidP="00B32000">
            <w:pPr>
              <w:tabs>
                <w:tab w:val="left" w:pos="284"/>
              </w:tabs>
              <w:spacing w:line="34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20F1D8" w14:textId="7F174E4D" w:rsidR="00EC2B32" w:rsidRPr="000D623A" w:rsidRDefault="00AF67B9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142,953</w:t>
            </w:r>
          </w:p>
        </w:tc>
        <w:tc>
          <w:tcPr>
            <w:tcW w:w="134" w:type="dxa"/>
          </w:tcPr>
          <w:p w14:paraId="00EAE60E" w14:textId="77777777" w:rsidR="00EC2B32" w:rsidRPr="000D623A" w:rsidRDefault="00EC2B32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E8860DB" w14:textId="77777777" w:rsidR="00EC2B32" w:rsidRPr="000D623A" w:rsidRDefault="00EC2B32" w:rsidP="00B320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81,825</w:t>
            </w:r>
          </w:p>
        </w:tc>
        <w:tc>
          <w:tcPr>
            <w:tcW w:w="134" w:type="dxa"/>
          </w:tcPr>
          <w:p w14:paraId="60F88D1F" w14:textId="77777777" w:rsidR="00EC2B32" w:rsidRPr="000D623A" w:rsidRDefault="00EC2B32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4AC237" w14:textId="5B6AA3AB" w:rsidR="00EC2B32" w:rsidRPr="000D623A" w:rsidRDefault="00A87958" w:rsidP="00B32000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93,987</w:t>
            </w:r>
          </w:p>
        </w:tc>
        <w:tc>
          <w:tcPr>
            <w:tcW w:w="134" w:type="dxa"/>
          </w:tcPr>
          <w:p w14:paraId="61099DA8" w14:textId="77777777" w:rsidR="00EC2B32" w:rsidRPr="000D623A" w:rsidRDefault="00EC2B32" w:rsidP="00B32000">
            <w:pPr>
              <w:tabs>
                <w:tab w:val="clear" w:pos="907"/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8F22287" w14:textId="77777777" w:rsidR="00EC2B32" w:rsidRPr="000D623A" w:rsidRDefault="00EC2B32" w:rsidP="00B3200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43,915</w:t>
            </w:r>
          </w:p>
        </w:tc>
      </w:tr>
    </w:tbl>
    <w:p w14:paraId="1D54C572" w14:textId="7149E892" w:rsidR="005F652E" w:rsidRPr="000D623A" w:rsidRDefault="00777EAA" w:rsidP="00B32000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0D623A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5F652E" w:rsidRPr="000D623A">
        <w:rPr>
          <w:rFonts w:ascii="Angsana New" w:hAnsi="Angsana New"/>
          <w:b/>
          <w:bCs/>
          <w:sz w:val="32"/>
          <w:szCs w:val="32"/>
        </w:rPr>
        <w:t>.</w:t>
      </w:r>
      <w:r w:rsidR="005F652E" w:rsidRPr="000D623A">
        <w:rPr>
          <w:rFonts w:ascii="Angsana New" w:hAnsi="Angsana New"/>
          <w:b/>
          <w:bCs/>
          <w:sz w:val="32"/>
          <w:szCs w:val="32"/>
        </w:rPr>
        <w:tab/>
      </w:r>
      <w:r w:rsidR="00B87D86" w:rsidRPr="000D623A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582777A3" w14:textId="77777777" w:rsidR="00D42704" w:rsidRPr="000D623A" w:rsidRDefault="00D42704" w:rsidP="004000C1">
      <w:pPr>
        <w:tabs>
          <w:tab w:val="clear" w:pos="907"/>
          <w:tab w:val="left" w:pos="284"/>
          <w:tab w:val="left" w:pos="851"/>
          <w:tab w:val="left" w:pos="1384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0D623A">
        <w:rPr>
          <w:rFonts w:asciiTheme="majorBidi" w:hAnsiTheme="majorBidi"/>
          <w:sz w:val="32"/>
          <w:szCs w:val="32"/>
          <w:cs/>
        </w:rPr>
        <w:t>สำหรับงวดสามเดือนสิ้นสุดวันที่</w:t>
      </w:r>
      <w:r w:rsidRPr="000D623A">
        <w:rPr>
          <w:rFonts w:asciiTheme="majorBidi" w:hAnsiTheme="majorBidi" w:cstheme="majorBidi"/>
          <w:sz w:val="32"/>
          <w:szCs w:val="32"/>
        </w:rPr>
        <w:t xml:space="preserve"> 31 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0D623A">
        <w:rPr>
          <w:rFonts w:asciiTheme="majorBidi" w:hAnsiTheme="majorBidi" w:cstheme="majorBidi"/>
          <w:sz w:val="32"/>
          <w:szCs w:val="32"/>
        </w:rPr>
        <w:t xml:space="preserve"> 256</w:t>
      </w:r>
      <w:r w:rsidR="00777EAA" w:rsidRPr="000D623A">
        <w:rPr>
          <w:rFonts w:asciiTheme="majorBidi" w:hAnsiTheme="majorBidi" w:cstheme="majorBidi"/>
          <w:sz w:val="32"/>
          <w:szCs w:val="32"/>
        </w:rPr>
        <w:t>4</w:t>
      </w:r>
      <w:r w:rsidRPr="000D623A">
        <w:rPr>
          <w:rFonts w:asciiTheme="majorBidi" w:hAnsiTheme="majorBidi"/>
          <w:sz w:val="32"/>
          <w:szCs w:val="32"/>
          <w:cs/>
        </w:rPr>
        <w:t xml:space="preserve"> </w:t>
      </w:r>
      <w:r w:rsidRPr="000D623A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E11D0D" w:rsidRPr="000D623A" w14:paraId="31707DB4" w14:textId="77777777" w:rsidTr="00B32000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7D257E27" w14:textId="77777777" w:rsidR="00D42704" w:rsidRPr="000D623A" w:rsidRDefault="00D42704" w:rsidP="004000C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265AB7C" w14:textId="77777777" w:rsidR="00D42704" w:rsidRPr="000D623A" w:rsidRDefault="00D42704" w:rsidP="004000C1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D623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E11D0D" w:rsidRPr="000D623A" w14:paraId="3486320D" w14:textId="77777777" w:rsidTr="00B32000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3932B12" w14:textId="77777777" w:rsidR="00D42704" w:rsidRPr="000D623A" w:rsidRDefault="00D42704" w:rsidP="004000C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FE832B8" w14:textId="77777777" w:rsidR="00D42704" w:rsidRPr="000D623A" w:rsidRDefault="00D42704" w:rsidP="004000C1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EEAD3D" w14:textId="77777777" w:rsidR="00D42704" w:rsidRPr="000D623A" w:rsidRDefault="00D42704" w:rsidP="004000C1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2478C252" w14:textId="77777777" w:rsidR="004000C1" w:rsidRPr="000D623A" w:rsidRDefault="00D42704" w:rsidP="004000C1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47C3905E" w14:textId="77777777" w:rsidR="00D42704" w:rsidRPr="000D623A" w:rsidRDefault="00D42704" w:rsidP="004000C1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11D0D" w:rsidRPr="000D623A" w14:paraId="354C61B5" w14:textId="77777777" w:rsidTr="00B32000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B3AF6A4" w14:textId="77777777" w:rsidR="00814964" w:rsidRPr="000D623A" w:rsidRDefault="00814964" w:rsidP="004000C1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D623A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0D623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7E6E6E" w:rsidRPr="000D623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1 </w:t>
            </w:r>
            <w:r w:rsidR="007E6E6E" w:rsidRPr="000D623A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มกราคม </w:t>
            </w:r>
            <w:r w:rsidR="007E6E6E" w:rsidRPr="000D623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777EAA" w:rsidRPr="000D623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14A3DB" w14:textId="77777777" w:rsidR="00814964" w:rsidRPr="000D623A" w:rsidRDefault="00777EAA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</w:rPr>
              <w:t>34,216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DEDDD3" w14:textId="77777777" w:rsidR="00814964" w:rsidRPr="000D623A" w:rsidRDefault="00814964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AF0DC9D" w14:textId="241C83DC" w:rsidR="00814964" w:rsidRPr="000D623A" w:rsidRDefault="00777EAA" w:rsidP="004018D6">
            <w:pPr>
              <w:spacing w:line="36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/>
                <w:sz w:val="32"/>
                <w:szCs w:val="32"/>
              </w:rPr>
              <w:t>29,99</w:t>
            </w:r>
            <w:r w:rsidR="00C21413" w:rsidRPr="000D623A">
              <w:rPr>
                <w:rFonts w:asciiTheme="majorBidi" w:hAnsiTheme="majorBidi"/>
                <w:sz w:val="32"/>
                <w:szCs w:val="32"/>
              </w:rPr>
              <w:t>9</w:t>
            </w:r>
          </w:p>
        </w:tc>
      </w:tr>
      <w:tr w:rsidR="00E11D0D" w:rsidRPr="000D623A" w14:paraId="0363FF9D" w14:textId="77777777" w:rsidTr="00B32000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E4D1B2B" w14:textId="77777777" w:rsidR="00814964" w:rsidRPr="000D623A" w:rsidRDefault="00814964" w:rsidP="004000C1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623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</w:t>
            </w:r>
            <w:r w:rsidRPr="000D623A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ะระหว่างงวด</w:t>
            </w:r>
          </w:p>
        </w:tc>
        <w:tc>
          <w:tcPr>
            <w:tcW w:w="1587" w:type="dxa"/>
            <w:shd w:val="clear" w:color="auto" w:fill="auto"/>
          </w:tcPr>
          <w:p w14:paraId="7F182638" w14:textId="5FFDF62A" w:rsidR="00814964" w:rsidRPr="000D623A" w:rsidRDefault="00DD43D0" w:rsidP="004000C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</w:rPr>
              <w:t>(1,324)</w:t>
            </w:r>
          </w:p>
        </w:tc>
        <w:tc>
          <w:tcPr>
            <w:tcW w:w="134" w:type="dxa"/>
            <w:shd w:val="clear" w:color="auto" w:fill="auto"/>
          </w:tcPr>
          <w:p w14:paraId="5C7F3E3C" w14:textId="77777777" w:rsidR="00814964" w:rsidRPr="000D623A" w:rsidRDefault="00814964" w:rsidP="004000C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shd w:val="clear" w:color="auto" w:fill="auto"/>
          </w:tcPr>
          <w:p w14:paraId="1883626F" w14:textId="69CF8AF4" w:rsidR="00814964" w:rsidRPr="000D623A" w:rsidRDefault="004018D6" w:rsidP="004018D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</w:rPr>
              <w:t>(68</w:t>
            </w:r>
            <w:r w:rsidR="00C21413" w:rsidRPr="000D623A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0D623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11D0D" w:rsidRPr="000D623A" w14:paraId="1B9AA734" w14:textId="77777777" w:rsidTr="00B32000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2E51E1DC" w14:textId="77777777" w:rsidR="00814964" w:rsidRPr="000D623A" w:rsidRDefault="00814964" w:rsidP="004000C1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623A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0D623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D623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0D623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มีนาคม</w:t>
            </w:r>
            <w:r w:rsidRPr="000D623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777EAA" w:rsidRPr="000D623A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165274C3" w14:textId="3A87C904" w:rsidR="00814964" w:rsidRPr="000D623A" w:rsidRDefault="00DD43D0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</w:rPr>
              <w:t>32,892</w:t>
            </w:r>
          </w:p>
        </w:tc>
        <w:tc>
          <w:tcPr>
            <w:tcW w:w="134" w:type="dxa"/>
            <w:shd w:val="clear" w:color="auto" w:fill="auto"/>
          </w:tcPr>
          <w:p w14:paraId="74562D63" w14:textId="77777777" w:rsidR="00814964" w:rsidRPr="000D623A" w:rsidRDefault="00814964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291812EC" w14:textId="1AA10ABD" w:rsidR="00814964" w:rsidRPr="000D623A" w:rsidRDefault="004018D6" w:rsidP="004018D6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</w:rPr>
              <w:t>29,310</w:t>
            </w:r>
          </w:p>
        </w:tc>
      </w:tr>
      <w:tr w:rsidR="00E11D0D" w:rsidRPr="000D623A" w14:paraId="6A171F06" w14:textId="77777777" w:rsidTr="00B32000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70D239A" w14:textId="10ADDE19" w:rsidR="00814964" w:rsidRPr="000D623A" w:rsidRDefault="00814964" w:rsidP="004000C1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623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0D623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</w:t>
            </w:r>
            <w:r w:rsidR="00CA6AFB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ภาย</w:t>
            </w:r>
            <w:r w:rsidRPr="000D623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ในหนึ่งปี</w:t>
            </w:r>
          </w:p>
        </w:tc>
        <w:tc>
          <w:tcPr>
            <w:tcW w:w="1587" w:type="dxa"/>
            <w:shd w:val="clear" w:color="auto" w:fill="auto"/>
          </w:tcPr>
          <w:p w14:paraId="6E1B76C7" w14:textId="2AB3771C" w:rsidR="00814964" w:rsidRPr="000D623A" w:rsidRDefault="00DD43D0" w:rsidP="004000C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</w:rPr>
              <w:t>(5,136)</w:t>
            </w:r>
          </w:p>
        </w:tc>
        <w:tc>
          <w:tcPr>
            <w:tcW w:w="134" w:type="dxa"/>
            <w:shd w:val="clear" w:color="auto" w:fill="auto"/>
          </w:tcPr>
          <w:p w14:paraId="2EA89419" w14:textId="77777777" w:rsidR="00814964" w:rsidRPr="000D623A" w:rsidRDefault="00814964" w:rsidP="004000C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shd w:val="clear" w:color="auto" w:fill="auto"/>
          </w:tcPr>
          <w:p w14:paraId="14465AD3" w14:textId="0B60E432" w:rsidR="00814964" w:rsidRPr="000D623A" w:rsidRDefault="004018D6" w:rsidP="004018D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</w:rPr>
              <w:t>(2,777)</w:t>
            </w:r>
          </w:p>
        </w:tc>
      </w:tr>
      <w:tr w:rsidR="00E11D0D" w:rsidRPr="000D623A" w14:paraId="328BB6EA" w14:textId="77777777" w:rsidTr="00B32000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40E293C" w14:textId="77777777" w:rsidR="00814964" w:rsidRPr="000D623A" w:rsidRDefault="00814964" w:rsidP="004000C1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D623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50A687" w14:textId="616CF945" w:rsidR="00814964" w:rsidRPr="000D623A" w:rsidRDefault="00DD43D0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</w:rPr>
              <w:t>27,756</w:t>
            </w:r>
          </w:p>
        </w:tc>
        <w:tc>
          <w:tcPr>
            <w:tcW w:w="134" w:type="dxa"/>
            <w:shd w:val="clear" w:color="auto" w:fill="auto"/>
          </w:tcPr>
          <w:p w14:paraId="77119109" w14:textId="77777777" w:rsidR="00814964" w:rsidRPr="000D623A" w:rsidRDefault="00814964" w:rsidP="004000C1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F5FA2E" w14:textId="5095E36C" w:rsidR="00814964" w:rsidRPr="000D623A" w:rsidRDefault="004018D6" w:rsidP="004018D6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</w:rPr>
              <w:t>26,533</w:t>
            </w:r>
          </w:p>
        </w:tc>
      </w:tr>
    </w:tbl>
    <w:p w14:paraId="4526850A" w14:textId="77777777" w:rsidR="00B32000" w:rsidRPr="000D623A" w:rsidRDefault="00B32000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362ACC79" w14:textId="145CBF60" w:rsidR="002D6346" w:rsidRPr="000D623A" w:rsidRDefault="00F25BD9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2D6346" w:rsidRPr="000D623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D6346"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D6346" w:rsidRPr="000D623A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22F30810" w14:textId="647E7A4E" w:rsidR="00600EF0" w:rsidRPr="000D623A" w:rsidRDefault="00600EF0" w:rsidP="00B32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left="284" w:firstLine="567"/>
        <w:rPr>
          <w:rFonts w:asciiTheme="majorBidi" w:hAnsiTheme="majorBidi" w:cstheme="majorBidi"/>
          <w:sz w:val="32"/>
          <w:szCs w:val="32"/>
          <w:cs/>
        </w:rPr>
      </w:pPr>
      <w:r w:rsidRPr="000D623A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046"/>
        <w:gridCol w:w="1587"/>
        <w:gridCol w:w="134"/>
        <w:gridCol w:w="1590"/>
      </w:tblGrid>
      <w:tr w:rsidR="00B32000" w:rsidRPr="000D623A" w14:paraId="06ED24C2" w14:textId="77777777" w:rsidTr="00B32000">
        <w:trPr>
          <w:trHeight w:val="130"/>
        </w:trPr>
        <w:tc>
          <w:tcPr>
            <w:tcW w:w="5046" w:type="dxa"/>
          </w:tcPr>
          <w:p w14:paraId="608919F0" w14:textId="77777777" w:rsidR="00B32000" w:rsidRPr="000D623A" w:rsidRDefault="00B32000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680E4800" w14:textId="77777777" w:rsidR="00B32000" w:rsidRPr="000D623A" w:rsidRDefault="00B32000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D623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32000" w:rsidRPr="000D623A" w14:paraId="02B85A2E" w14:textId="77777777" w:rsidTr="00B32000">
        <w:tc>
          <w:tcPr>
            <w:tcW w:w="5046" w:type="dxa"/>
          </w:tcPr>
          <w:p w14:paraId="52A7EA83" w14:textId="77777777" w:rsidR="00B32000" w:rsidRPr="000D623A" w:rsidRDefault="00B32000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5D3B4A" w14:textId="77777777" w:rsidR="00B32000" w:rsidRPr="000D623A" w:rsidRDefault="00B32000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32000" w:rsidRPr="000D623A" w14:paraId="2ADBDF03" w14:textId="77777777" w:rsidTr="00B32000">
        <w:tc>
          <w:tcPr>
            <w:tcW w:w="5046" w:type="dxa"/>
          </w:tcPr>
          <w:p w14:paraId="75685772" w14:textId="77777777" w:rsidR="00B32000" w:rsidRPr="000D623A" w:rsidRDefault="00B32000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auto"/>
            </w:tcBorders>
          </w:tcPr>
          <w:p w14:paraId="0BFB8A37" w14:textId="77777777" w:rsidR="00B32000" w:rsidRPr="000D623A" w:rsidRDefault="00B32000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4BF21AB9" w14:textId="77777777" w:rsidR="00B32000" w:rsidRPr="000D623A" w:rsidRDefault="00B32000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0D623A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21F814A2" w14:textId="77777777" w:rsidR="00B32000" w:rsidRPr="000D623A" w:rsidRDefault="00B32000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auto"/>
            </w:tcBorders>
          </w:tcPr>
          <w:p w14:paraId="453C5422" w14:textId="77777777" w:rsidR="00B32000" w:rsidRPr="000D623A" w:rsidRDefault="00B32000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3674688E" w14:textId="77777777" w:rsidR="00B32000" w:rsidRPr="000D623A" w:rsidRDefault="00B32000" w:rsidP="0040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D623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B32000" w:rsidRPr="000D623A" w14:paraId="56520E6B" w14:textId="77777777" w:rsidTr="00B32000">
        <w:tc>
          <w:tcPr>
            <w:tcW w:w="5046" w:type="dxa"/>
          </w:tcPr>
          <w:p w14:paraId="50073E3F" w14:textId="77777777" w:rsidR="00B32000" w:rsidRPr="000D623A" w:rsidRDefault="00B32000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7" w:type="dxa"/>
          </w:tcPr>
          <w:p w14:paraId="313D668C" w14:textId="7151992F" w:rsidR="00B32000" w:rsidRPr="000D623A" w:rsidRDefault="00B31AAB" w:rsidP="0077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</w:rPr>
              <w:t>16,566</w:t>
            </w:r>
          </w:p>
        </w:tc>
        <w:tc>
          <w:tcPr>
            <w:tcW w:w="134" w:type="dxa"/>
          </w:tcPr>
          <w:p w14:paraId="1B93CB66" w14:textId="77777777" w:rsidR="00B32000" w:rsidRPr="000D623A" w:rsidRDefault="00B32000" w:rsidP="0077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0FEEC6EC" w14:textId="77777777" w:rsidR="00B32000" w:rsidRPr="000D623A" w:rsidRDefault="00B32000" w:rsidP="0077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</w:rPr>
              <w:t>16,655</w:t>
            </w:r>
          </w:p>
        </w:tc>
      </w:tr>
      <w:tr w:rsidR="00B32000" w:rsidRPr="000D623A" w14:paraId="71B333DF" w14:textId="77777777" w:rsidTr="00B32000">
        <w:tc>
          <w:tcPr>
            <w:tcW w:w="5046" w:type="dxa"/>
          </w:tcPr>
          <w:p w14:paraId="2500120A" w14:textId="77777777" w:rsidR="00B32000" w:rsidRPr="000D623A" w:rsidRDefault="00B32000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142F00D2" w14:textId="48AAC466" w:rsidR="00B32000" w:rsidRPr="000D623A" w:rsidRDefault="00B31AAB" w:rsidP="0077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</w:rPr>
              <w:t>6,714</w:t>
            </w:r>
          </w:p>
        </w:tc>
        <w:tc>
          <w:tcPr>
            <w:tcW w:w="134" w:type="dxa"/>
          </w:tcPr>
          <w:p w14:paraId="6A3F2BB0" w14:textId="77777777" w:rsidR="00B32000" w:rsidRPr="000D623A" w:rsidRDefault="00B32000" w:rsidP="0077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147BF002" w14:textId="77777777" w:rsidR="00B32000" w:rsidRPr="000D623A" w:rsidRDefault="00B32000" w:rsidP="0077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</w:rPr>
              <w:t>12,321</w:t>
            </w:r>
          </w:p>
        </w:tc>
      </w:tr>
      <w:tr w:rsidR="00B32000" w:rsidRPr="000D623A" w14:paraId="1AD20297" w14:textId="77777777" w:rsidTr="00B32000">
        <w:tc>
          <w:tcPr>
            <w:tcW w:w="5046" w:type="dxa"/>
          </w:tcPr>
          <w:p w14:paraId="02D9E63B" w14:textId="77777777" w:rsidR="00B32000" w:rsidRPr="000D623A" w:rsidRDefault="00B32000" w:rsidP="00B32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623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58D0066C" w14:textId="3696D2BC" w:rsidR="00B32000" w:rsidRPr="000D623A" w:rsidRDefault="00B31AAB" w:rsidP="0077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</w:rPr>
              <w:t>23,280</w:t>
            </w:r>
          </w:p>
        </w:tc>
        <w:tc>
          <w:tcPr>
            <w:tcW w:w="134" w:type="dxa"/>
          </w:tcPr>
          <w:p w14:paraId="3F934F33" w14:textId="77777777" w:rsidR="00B32000" w:rsidRPr="000D623A" w:rsidRDefault="00B32000" w:rsidP="00777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  <w:u w:val="double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11523BEF" w14:textId="77777777" w:rsidR="00B32000" w:rsidRPr="000D623A" w:rsidRDefault="00B32000" w:rsidP="003B49B2">
            <w:pPr>
              <w:spacing w:line="36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</w:rPr>
              <w:t>28,976</w:t>
            </w:r>
          </w:p>
        </w:tc>
      </w:tr>
    </w:tbl>
    <w:p w14:paraId="05BA0844" w14:textId="77777777" w:rsidR="001B7572" w:rsidRPr="000D623A" w:rsidRDefault="001B7572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</w:p>
    <w:p w14:paraId="4CDBCF07" w14:textId="372A0CFE" w:rsidR="000E3A61" w:rsidRPr="000D623A" w:rsidRDefault="000E3A61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0D623A">
        <w:rPr>
          <w:rFonts w:asciiTheme="majorBidi" w:hAnsiTheme="majorBidi" w:cstheme="majorBidi"/>
          <w:sz w:val="32"/>
          <w:szCs w:val="32"/>
          <w:u w:val="single"/>
          <w:cs/>
        </w:rPr>
        <w:t xml:space="preserve">บริษัท พรีเมี่ยม เฟล็กซิเบิ้ล แพจเกจจิ้ง จำกัด </w:t>
      </w:r>
    </w:p>
    <w:p w14:paraId="27A20D78" w14:textId="77777777" w:rsidR="000E3A61" w:rsidRPr="000D623A" w:rsidRDefault="000E3A61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283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623A">
        <w:rPr>
          <w:rFonts w:asciiTheme="majorBidi" w:hAnsiTheme="majorBidi" w:cstheme="majorBidi"/>
          <w:spacing w:val="-2"/>
          <w:sz w:val="32"/>
          <w:szCs w:val="32"/>
        </w:rPr>
        <w:tab/>
        <w:t>1</w:t>
      </w:r>
      <w:r w:rsidRPr="000D623A">
        <w:rPr>
          <w:rFonts w:asciiTheme="majorBidi" w:hAnsiTheme="majorBidi"/>
          <w:spacing w:val="-2"/>
          <w:sz w:val="32"/>
          <w:szCs w:val="32"/>
        </w:rPr>
        <w:t xml:space="preserve">.  </w:t>
      </w:r>
      <w:r w:rsidRPr="000D623A">
        <w:rPr>
          <w:rFonts w:asciiTheme="majorBidi" w:hAnsiTheme="majorBidi"/>
          <w:spacing w:val="-2"/>
          <w:sz w:val="32"/>
          <w:szCs w:val="32"/>
          <w:cs/>
        </w:rPr>
        <w:t xml:space="preserve">เมื่อวันที่ 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 xml:space="preserve">8 </w:t>
      </w:r>
      <w:r w:rsidRPr="000D623A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 xml:space="preserve">2558 </w:t>
      </w:r>
      <w:r w:rsidRPr="000D623A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</w:t>
      </w:r>
      <w:r w:rsidRPr="000D623A">
        <w:rPr>
          <w:rFonts w:asciiTheme="majorBidi" w:hAnsiTheme="majorBidi" w:cstheme="majorBidi" w:hint="cs"/>
          <w:spacing w:val="-2"/>
          <w:sz w:val="32"/>
          <w:szCs w:val="32"/>
          <w:cs/>
        </w:rPr>
        <w:t>ได้</w:t>
      </w:r>
      <w:r w:rsidRPr="000D623A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ทำสัญญากู้ยืมเงินจำนวน 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0D623A">
        <w:rPr>
          <w:rFonts w:asciiTheme="majorBidi" w:hAnsiTheme="majorBidi" w:cstheme="majorBidi"/>
          <w:spacing w:val="-2"/>
          <w:sz w:val="32"/>
          <w:szCs w:val="32"/>
          <w:cs/>
        </w:rPr>
        <w:t xml:space="preserve">ฉบับกับธนาคารในประเทศแห่งหนึ่งจำนวนเงินรวม 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 xml:space="preserve">100 </w:t>
      </w:r>
      <w:r w:rsidRPr="000D623A">
        <w:rPr>
          <w:rFonts w:asciiTheme="majorBidi" w:hAnsiTheme="majorBidi" w:cstheme="majorBidi"/>
          <w:spacing w:val="-2"/>
          <w:sz w:val="32"/>
          <w:szCs w:val="32"/>
          <w:cs/>
        </w:rPr>
        <w:t>ล้านบาท เพื่อจ่ายชำระหนี้เงินกู้ให้แก่ บริษัท พรพรหมเม็ททอล จำกัด (มหาชน) จำนวน</w:t>
      </w:r>
      <w:r w:rsidRPr="000D623A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0D623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 xml:space="preserve">40 </w:t>
      </w:r>
      <w:r w:rsidRPr="000D623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(เบิกเงินกู้ในเดือนพฤษภาคม 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0D623A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0D623A">
        <w:rPr>
          <w:rFonts w:asciiTheme="majorBidi" w:hAnsiTheme="majorBidi"/>
          <w:spacing w:val="-2"/>
          <w:sz w:val="32"/>
          <w:szCs w:val="32"/>
          <w:cs/>
        </w:rPr>
        <w:t>และใช้เป็นเงินลงทุนในเครื่องจักรและอุปกรณ์จำนวน</w:t>
      </w:r>
      <w:r w:rsidRPr="000D623A">
        <w:rPr>
          <w:rFonts w:asciiTheme="majorBidi" w:hAnsiTheme="majorBidi" w:hint="cs"/>
          <w:spacing w:val="-2"/>
          <w:sz w:val="32"/>
          <w:szCs w:val="32"/>
          <w:cs/>
        </w:rPr>
        <w:t>เงิน</w:t>
      </w:r>
      <w:r w:rsidRPr="000D623A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0D623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(เบิกเงินกู้ในเดือนตุลาคม 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>2558</w:t>
      </w:r>
      <w:r w:rsidRPr="000D623A">
        <w:rPr>
          <w:rFonts w:asciiTheme="majorBidi" w:hAnsiTheme="majorBidi"/>
          <w:spacing w:val="-2"/>
          <w:sz w:val="32"/>
          <w:szCs w:val="32"/>
        </w:rPr>
        <w:t xml:space="preserve">) </w:t>
      </w:r>
      <w:r w:rsidRPr="000D623A">
        <w:rPr>
          <w:rFonts w:asciiTheme="majorBidi" w:hAnsiTheme="majorBidi"/>
          <w:spacing w:val="-2"/>
          <w:sz w:val="32"/>
          <w:szCs w:val="32"/>
          <w:cs/>
        </w:rPr>
        <w:t>เงินกู้ยืมนี้มีอัตราดอกเบี้ย</w:t>
      </w:r>
      <w:r w:rsidRPr="000D623A">
        <w:rPr>
          <w:rFonts w:asciiTheme="majorBidi" w:hAnsiTheme="majorBidi" w:hint="cs"/>
          <w:spacing w:val="-2"/>
          <w:sz w:val="32"/>
          <w:szCs w:val="32"/>
          <w:cs/>
        </w:rPr>
        <w:t>ในอัตรา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 xml:space="preserve"> MLR </w:t>
      </w:r>
      <w:r w:rsidRPr="000D623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ลบร้อยละ 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0D623A">
        <w:rPr>
          <w:rFonts w:asciiTheme="majorBidi" w:hAnsiTheme="majorBidi" w:cstheme="majorBidi"/>
          <w:spacing w:val="-6"/>
          <w:sz w:val="32"/>
          <w:szCs w:val="32"/>
          <w:cs/>
        </w:rPr>
        <w:t>ต่อปี กำหนดชำระคืนเงิน</w:t>
      </w:r>
      <w:r w:rsidRPr="000D623A">
        <w:rPr>
          <w:rFonts w:asciiTheme="majorBidi" w:hAnsiTheme="majorBidi" w:cstheme="majorBidi" w:hint="cs"/>
          <w:spacing w:val="-6"/>
          <w:sz w:val="32"/>
          <w:szCs w:val="32"/>
          <w:cs/>
        </w:rPr>
        <w:t>ต้น</w:t>
      </w:r>
      <w:r w:rsidRPr="000D623A">
        <w:rPr>
          <w:rFonts w:asciiTheme="majorBidi" w:hAnsiTheme="majorBidi" w:cstheme="majorBidi"/>
          <w:spacing w:val="-6"/>
          <w:sz w:val="32"/>
          <w:szCs w:val="32"/>
          <w:cs/>
        </w:rPr>
        <w:t>พร้อมดอกเบี้ยงวดเดือน</w:t>
      </w:r>
      <w:r w:rsidRPr="000D623A">
        <w:rPr>
          <w:rFonts w:asciiTheme="majorBidi" w:hAnsiTheme="majorBidi" w:cstheme="majorBidi" w:hint="cs"/>
          <w:spacing w:val="-6"/>
          <w:sz w:val="32"/>
          <w:szCs w:val="32"/>
          <w:cs/>
        </w:rPr>
        <w:t>ละ</w:t>
      </w:r>
      <w:r w:rsidRPr="000D623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0D623A">
        <w:rPr>
          <w:rFonts w:asciiTheme="majorBidi" w:hAnsiTheme="majorBidi"/>
          <w:spacing w:val="-6"/>
          <w:sz w:val="32"/>
          <w:szCs w:val="32"/>
        </w:rPr>
        <w:t>.</w:t>
      </w:r>
      <w:r w:rsidRPr="000D623A">
        <w:rPr>
          <w:rFonts w:asciiTheme="majorBidi" w:hAnsiTheme="majorBidi" w:cstheme="majorBidi"/>
          <w:spacing w:val="-6"/>
          <w:sz w:val="32"/>
          <w:szCs w:val="32"/>
        </w:rPr>
        <w:t>575</w:t>
      </w:r>
      <w:r w:rsidRPr="000D623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รวม </w:t>
      </w:r>
      <w:r w:rsidRPr="000D623A">
        <w:rPr>
          <w:rFonts w:asciiTheme="majorBidi" w:hAnsiTheme="majorBidi" w:cstheme="majorBidi"/>
          <w:spacing w:val="-6"/>
          <w:sz w:val="32"/>
          <w:szCs w:val="32"/>
        </w:rPr>
        <w:t xml:space="preserve">84 </w:t>
      </w:r>
      <w:r w:rsidRPr="000D623A">
        <w:rPr>
          <w:rFonts w:asciiTheme="majorBidi" w:hAnsiTheme="majorBidi" w:cstheme="majorBidi"/>
          <w:spacing w:val="-6"/>
          <w:sz w:val="32"/>
          <w:szCs w:val="32"/>
          <w:cs/>
        </w:rPr>
        <w:t>งวด และจำนวน</w:t>
      </w:r>
      <w:r w:rsidRPr="000D623A">
        <w:rPr>
          <w:rFonts w:asciiTheme="majorBidi" w:hAnsiTheme="majorBidi" w:cstheme="majorBidi" w:hint="cs"/>
          <w:spacing w:val="-6"/>
          <w:sz w:val="32"/>
          <w:szCs w:val="32"/>
          <w:cs/>
        </w:rPr>
        <w:t>เงิน</w:t>
      </w:r>
      <w:r w:rsidRPr="000D623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0D623A">
        <w:rPr>
          <w:rFonts w:asciiTheme="majorBidi" w:hAnsiTheme="majorBidi"/>
          <w:spacing w:val="-6"/>
          <w:sz w:val="32"/>
          <w:szCs w:val="32"/>
        </w:rPr>
        <w:t>.</w:t>
      </w:r>
      <w:r w:rsidRPr="000D623A">
        <w:rPr>
          <w:rFonts w:asciiTheme="majorBidi" w:hAnsiTheme="majorBidi" w:cstheme="majorBidi"/>
          <w:spacing w:val="-6"/>
          <w:sz w:val="32"/>
          <w:szCs w:val="32"/>
        </w:rPr>
        <w:t xml:space="preserve">865 </w:t>
      </w:r>
      <w:r w:rsidRPr="000D623A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รวม </w:t>
      </w:r>
      <w:r w:rsidRPr="000D623A">
        <w:rPr>
          <w:rFonts w:asciiTheme="majorBidi" w:hAnsiTheme="majorBidi" w:cstheme="majorBidi"/>
          <w:spacing w:val="-6"/>
          <w:sz w:val="32"/>
          <w:szCs w:val="32"/>
        </w:rPr>
        <w:t xml:space="preserve">87 </w:t>
      </w:r>
      <w:r w:rsidRPr="000D623A">
        <w:rPr>
          <w:rFonts w:asciiTheme="majorBidi" w:hAnsiTheme="majorBidi" w:cstheme="majorBidi"/>
          <w:spacing w:val="-6"/>
          <w:sz w:val="32"/>
          <w:szCs w:val="32"/>
          <w:cs/>
        </w:rPr>
        <w:t>งวด ตามลำดับ  เริ่มชำระงวดแรกภายในวันสุดท้ายของเดือนถัดจากเดือนที่มีการเบิกรับเงินกู้</w:t>
      </w:r>
      <w:r w:rsidRPr="000D623A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งวดแรก โดยงวดที่ 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0D623A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ถึงงวดที่ 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Pr="000D623A">
        <w:rPr>
          <w:rFonts w:asciiTheme="majorBidi" w:hAnsiTheme="majorBidi" w:cstheme="majorBidi"/>
          <w:spacing w:val="-2"/>
          <w:sz w:val="32"/>
          <w:szCs w:val="32"/>
          <w:cs/>
        </w:rPr>
        <w:t>ของเงินกู้จำนวน</w:t>
      </w:r>
      <w:r w:rsidRPr="000D623A">
        <w:rPr>
          <w:rFonts w:asciiTheme="majorBidi" w:hAnsiTheme="majorBidi" w:cstheme="majorBidi" w:hint="cs"/>
          <w:spacing w:val="-2"/>
          <w:sz w:val="32"/>
          <w:szCs w:val="32"/>
          <w:cs/>
        </w:rPr>
        <w:t>เงิน</w:t>
      </w:r>
      <w:r w:rsidRPr="000D623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0D623A">
        <w:rPr>
          <w:rFonts w:asciiTheme="majorBidi" w:hAnsiTheme="majorBidi" w:cstheme="majorBidi"/>
          <w:spacing w:val="-2"/>
          <w:sz w:val="32"/>
          <w:szCs w:val="32"/>
          <w:cs/>
        </w:rPr>
        <w:t>ล้านบาทจ่ายชำระเฉพาะดอกเบี้ย</w:t>
      </w:r>
    </w:p>
    <w:p w14:paraId="0EEB8AD7" w14:textId="77777777" w:rsidR="000E3A61" w:rsidRPr="000D623A" w:rsidRDefault="000E3A61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6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  <w:cs/>
        </w:rPr>
        <w:t>เงินกู้ยืมและวงเงิน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>สินเชื่อ</w:t>
      </w:r>
      <w:r w:rsidRPr="000D623A">
        <w:rPr>
          <w:rFonts w:asciiTheme="majorBidi" w:hAnsiTheme="majorBidi" w:cstheme="majorBidi"/>
          <w:sz w:val="32"/>
          <w:szCs w:val="32"/>
          <w:cs/>
        </w:rPr>
        <w:t>กับธนาคารดังกล่าวค้ำประกันโดย</w:t>
      </w:r>
    </w:p>
    <w:p w14:paraId="7D3A1033" w14:textId="77777777" w:rsidR="000E3A61" w:rsidRPr="000D623A" w:rsidRDefault="000E3A61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</w:rPr>
        <w:tab/>
      </w:r>
      <w:r w:rsidRPr="000D623A">
        <w:rPr>
          <w:rFonts w:asciiTheme="majorBidi" w:hAnsiTheme="majorBidi" w:cstheme="majorBidi"/>
          <w:sz w:val="32"/>
          <w:szCs w:val="32"/>
        </w:rPr>
        <w:tab/>
      </w:r>
      <w:r w:rsidRPr="000D623A">
        <w:rPr>
          <w:rFonts w:asciiTheme="majorBidi" w:hAnsiTheme="majorBidi" w:cstheme="majorBidi"/>
          <w:sz w:val="32"/>
          <w:szCs w:val="32"/>
          <w:cs/>
        </w:rPr>
        <w:t>ก)</w:t>
      </w:r>
      <w:r w:rsidRPr="000D623A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 </w:t>
      </w:r>
    </w:p>
    <w:p w14:paraId="378C7A46" w14:textId="77777777" w:rsidR="000E3A61" w:rsidRPr="000D623A" w:rsidRDefault="000E3A61" w:rsidP="00400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</w:rPr>
        <w:tab/>
      </w:r>
      <w:r w:rsidRPr="000D623A">
        <w:rPr>
          <w:rFonts w:asciiTheme="majorBidi" w:hAnsiTheme="majorBidi" w:cstheme="majorBidi"/>
          <w:sz w:val="32"/>
          <w:szCs w:val="32"/>
        </w:rPr>
        <w:tab/>
      </w:r>
      <w:r w:rsidRPr="000D623A">
        <w:rPr>
          <w:rFonts w:asciiTheme="majorBidi" w:hAnsiTheme="majorBidi" w:cstheme="majorBidi"/>
          <w:sz w:val="32"/>
          <w:szCs w:val="32"/>
          <w:cs/>
        </w:rPr>
        <w:t>ข)</w:t>
      </w:r>
      <w:r w:rsidRPr="000D623A">
        <w:rPr>
          <w:rFonts w:asciiTheme="majorBidi" w:hAnsiTheme="majorBidi" w:cstheme="majorBidi"/>
          <w:sz w:val="32"/>
          <w:szCs w:val="32"/>
          <w:cs/>
        </w:rPr>
        <w:tab/>
        <w:t xml:space="preserve">จำนองที่ดินพร้อมสิ่งปลูกสร้างของบริษัทย่อยที่มีอยู่แล้วในขณะนี้และที่จะมีขึ้นในภายหลัง </w:t>
      </w:r>
    </w:p>
    <w:p w14:paraId="233BB21D" w14:textId="77777777" w:rsidR="000E3A61" w:rsidRPr="000D623A" w:rsidRDefault="000E3A61" w:rsidP="00B43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6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</w:rPr>
        <w:lastRenderedPageBreak/>
        <w:t>2</w:t>
      </w:r>
      <w:r w:rsidRPr="000D623A">
        <w:rPr>
          <w:rFonts w:asciiTheme="majorBidi" w:hAnsiTheme="majorBidi"/>
          <w:sz w:val="32"/>
          <w:szCs w:val="32"/>
        </w:rPr>
        <w:t xml:space="preserve">. </w:t>
      </w:r>
      <w:r w:rsidRPr="000D623A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0D623A">
        <w:rPr>
          <w:rFonts w:asciiTheme="majorBidi" w:hAnsiTheme="majorBidi"/>
          <w:spacing w:val="-6"/>
          <w:sz w:val="32"/>
          <w:szCs w:val="32"/>
          <w:cs/>
        </w:rPr>
        <w:t xml:space="preserve">เมื่อวันที่ </w:t>
      </w:r>
      <w:r w:rsidRPr="000D623A">
        <w:rPr>
          <w:rFonts w:asciiTheme="majorBidi" w:hAnsiTheme="majorBidi" w:cstheme="majorBidi"/>
          <w:spacing w:val="-6"/>
          <w:sz w:val="32"/>
          <w:szCs w:val="32"/>
        </w:rPr>
        <w:t xml:space="preserve">2 </w:t>
      </w:r>
      <w:r w:rsidRPr="000D623A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พฤษภาคม </w:t>
      </w:r>
      <w:r w:rsidRPr="000D623A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Pr="000D623A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Pr="000D623A">
        <w:rPr>
          <w:rFonts w:asciiTheme="majorBidi" w:hAnsiTheme="majorBidi" w:cstheme="majorBidi" w:hint="cs"/>
          <w:spacing w:val="-6"/>
          <w:sz w:val="32"/>
          <w:szCs w:val="32"/>
          <w:cs/>
        </w:rPr>
        <w:t>ได้</w:t>
      </w:r>
      <w:r w:rsidRPr="000D623A">
        <w:rPr>
          <w:rFonts w:asciiTheme="majorBidi" w:hAnsiTheme="majorBidi" w:cstheme="majorBidi"/>
          <w:spacing w:val="-6"/>
          <w:sz w:val="32"/>
          <w:szCs w:val="32"/>
          <w:cs/>
        </w:rPr>
        <w:t>ทำสัญญาจำนวน</w:t>
      </w:r>
      <w:r w:rsidRPr="000D623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0D623A">
        <w:rPr>
          <w:rFonts w:asciiTheme="majorBidi" w:hAnsiTheme="majorBidi" w:cstheme="majorBidi"/>
          <w:spacing w:val="-6"/>
          <w:sz w:val="32"/>
          <w:szCs w:val="32"/>
          <w:cs/>
        </w:rPr>
        <w:t>ฉบับกับธนาคารในประเทศแห่งหนึ่ง</w:t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Pr="000D623A">
        <w:rPr>
          <w:rFonts w:asciiTheme="majorBidi" w:hAnsiTheme="majorBidi" w:cstheme="majorBidi" w:hint="cs"/>
          <w:sz w:val="32"/>
          <w:szCs w:val="32"/>
        </w:rPr>
        <w:t>4</w:t>
      </w:r>
      <w:r w:rsidRPr="000D623A">
        <w:rPr>
          <w:rFonts w:asciiTheme="majorBidi" w:hAnsiTheme="majorBidi" w:hint="cs"/>
          <w:sz w:val="32"/>
          <w:szCs w:val="32"/>
        </w:rPr>
        <w:t>.</w:t>
      </w:r>
      <w:r w:rsidRPr="000D623A">
        <w:rPr>
          <w:rFonts w:asciiTheme="majorBidi" w:hAnsiTheme="majorBidi" w:cstheme="majorBidi" w:hint="cs"/>
          <w:sz w:val="32"/>
          <w:szCs w:val="32"/>
        </w:rPr>
        <w:t>10</w:t>
      </w:r>
      <w:r w:rsidRPr="000D623A">
        <w:rPr>
          <w:rFonts w:asciiTheme="majorBidi" w:hAnsiTheme="majorBidi"/>
          <w:sz w:val="32"/>
          <w:szCs w:val="32"/>
          <w:cs/>
        </w:rPr>
        <w:t xml:space="preserve"> ล้านบาท เพื่อใช้</w:t>
      </w:r>
      <w:r w:rsidRPr="000D623A">
        <w:rPr>
          <w:rFonts w:asciiTheme="majorBidi" w:hAnsiTheme="majorBidi" w:hint="cs"/>
          <w:sz w:val="32"/>
          <w:szCs w:val="32"/>
          <w:cs/>
        </w:rPr>
        <w:t xml:space="preserve">ในโครงการติดตั้งหลังคาโซลาร์เซลล์ </w:t>
      </w:r>
      <w:r w:rsidRPr="000D623A">
        <w:rPr>
          <w:rFonts w:asciiTheme="majorBidi" w:hAnsiTheme="majorBidi"/>
          <w:sz w:val="32"/>
          <w:szCs w:val="32"/>
          <w:cs/>
        </w:rPr>
        <w:t>เงินกู้ยืมนี้มีดอกเบี้ย</w:t>
      </w:r>
      <w:r w:rsidRPr="000D623A">
        <w:rPr>
          <w:rFonts w:asciiTheme="majorBidi" w:hAnsiTheme="majorBidi" w:hint="cs"/>
          <w:sz w:val="32"/>
          <w:szCs w:val="32"/>
          <w:cs/>
        </w:rPr>
        <w:t>ในอัตราร้อยละ</w:t>
      </w:r>
      <w:r w:rsidRPr="000D623A">
        <w:rPr>
          <w:rFonts w:asciiTheme="majorBidi" w:hAnsiTheme="majorBidi" w:cstheme="majorBidi"/>
          <w:sz w:val="32"/>
          <w:szCs w:val="32"/>
        </w:rPr>
        <w:t xml:space="preserve"> 3</w:t>
      </w:r>
      <w:r w:rsidRPr="000D623A">
        <w:rPr>
          <w:rFonts w:asciiTheme="majorBidi" w:hAnsiTheme="majorBidi"/>
          <w:sz w:val="32"/>
          <w:szCs w:val="32"/>
        </w:rPr>
        <w:t>.</w:t>
      </w:r>
      <w:r w:rsidRPr="000D623A">
        <w:rPr>
          <w:rFonts w:asciiTheme="majorBidi" w:hAnsiTheme="majorBidi" w:cstheme="majorBidi"/>
          <w:sz w:val="32"/>
          <w:szCs w:val="32"/>
        </w:rPr>
        <w:t>50</w:t>
      </w:r>
      <w:r w:rsidRPr="000D623A">
        <w:rPr>
          <w:rFonts w:asciiTheme="majorBidi" w:hAnsiTheme="majorBidi"/>
          <w:sz w:val="32"/>
          <w:szCs w:val="32"/>
          <w:cs/>
        </w:rPr>
        <w:t xml:space="preserve"> ต่อปี กำหนดชำระคืนเงิน</w:t>
      </w:r>
      <w:r w:rsidRPr="000D623A">
        <w:rPr>
          <w:rFonts w:asciiTheme="majorBidi" w:hAnsiTheme="majorBidi" w:hint="cs"/>
          <w:sz w:val="32"/>
          <w:szCs w:val="32"/>
          <w:cs/>
        </w:rPr>
        <w:t>ต้น</w:t>
      </w:r>
      <w:r w:rsidRPr="000D623A">
        <w:rPr>
          <w:rFonts w:asciiTheme="majorBidi" w:hAnsiTheme="majorBidi"/>
          <w:sz w:val="32"/>
          <w:szCs w:val="32"/>
          <w:cs/>
        </w:rPr>
        <w:t>เดือน</w:t>
      </w:r>
      <w:r w:rsidRPr="000D623A">
        <w:rPr>
          <w:rFonts w:asciiTheme="majorBidi" w:hAnsiTheme="majorBidi" w:hint="cs"/>
          <w:sz w:val="32"/>
          <w:szCs w:val="32"/>
          <w:cs/>
        </w:rPr>
        <w:t xml:space="preserve">ละ </w:t>
      </w:r>
      <w:r w:rsidRPr="000D623A">
        <w:rPr>
          <w:rFonts w:asciiTheme="majorBidi" w:hAnsiTheme="majorBidi" w:cstheme="majorBidi"/>
          <w:sz w:val="32"/>
          <w:szCs w:val="32"/>
        </w:rPr>
        <w:t>0</w:t>
      </w:r>
      <w:r w:rsidRPr="000D623A">
        <w:rPr>
          <w:rFonts w:asciiTheme="majorBidi" w:hAnsiTheme="majorBidi"/>
          <w:sz w:val="32"/>
          <w:szCs w:val="32"/>
        </w:rPr>
        <w:t>.</w:t>
      </w:r>
      <w:r w:rsidRPr="000D623A">
        <w:rPr>
          <w:rFonts w:asciiTheme="majorBidi" w:hAnsiTheme="majorBidi" w:cstheme="majorBidi"/>
          <w:sz w:val="32"/>
          <w:szCs w:val="32"/>
        </w:rPr>
        <w:t>114</w:t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 ล้านบาท รวม </w:t>
      </w:r>
      <w:r w:rsidRPr="000D623A">
        <w:rPr>
          <w:rFonts w:asciiTheme="majorBidi" w:hAnsiTheme="majorBidi" w:cstheme="majorBidi"/>
          <w:sz w:val="32"/>
          <w:szCs w:val="32"/>
        </w:rPr>
        <w:t>36</w:t>
      </w:r>
      <w:r w:rsidRPr="000D623A">
        <w:rPr>
          <w:rFonts w:asciiTheme="majorBidi" w:hAnsiTheme="majorBidi"/>
          <w:sz w:val="32"/>
          <w:szCs w:val="32"/>
          <w:cs/>
        </w:rPr>
        <w:t xml:space="preserve"> งวด </w:t>
      </w:r>
      <w:r w:rsidRPr="000D623A">
        <w:rPr>
          <w:rFonts w:asciiTheme="majorBidi" w:hAnsiTheme="majorBidi" w:hint="cs"/>
          <w:sz w:val="32"/>
          <w:szCs w:val="32"/>
          <w:cs/>
        </w:rPr>
        <w:t>และชำระคืนดอกเบี้ยเป็นรายเดือน</w:t>
      </w:r>
    </w:p>
    <w:p w14:paraId="442CBE7A" w14:textId="77777777" w:rsidR="000E3A61" w:rsidRPr="000D623A" w:rsidRDefault="000E3A61" w:rsidP="00B43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60" w:lineRule="exact"/>
        <w:ind w:firstLine="11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 xml:space="preserve">กับธนาคารดังกล่าว </w:t>
      </w:r>
      <w:r w:rsidRPr="000D623A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</w:p>
    <w:p w14:paraId="03943427" w14:textId="77777777" w:rsidR="000E3A61" w:rsidRPr="000D623A" w:rsidRDefault="000E3A61" w:rsidP="00B43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</w:rPr>
        <w:tab/>
      </w:r>
      <w:r w:rsidRPr="000D623A">
        <w:rPr>
          <w:rFonts w:asciiTheme="majorBidi" w:hAnsiTheme="majorBidi" w:cstheme="majorBidi"/>
          <w:sz w:val="32"/>
          <w:szCs w:val="32"/>
        </w:rPr>
        <w:tab/>
      </w:r>
      <w:r w:rsidRPr="000D623A">
        <w:rPr>
          <w:rFonts w:asciiTheme="majorBidi" w:hAnsiTheme="majorBidi" w:cstheme="majorBidi"/>
          <w:sz w:val="32"/>
          <w:szCs w:val="32"/>
          <w:cs/>
        </w:rPr>
        <w:t>ก)</w:t>
      </w:r>
      <w:r w:rsidRPr="000D623A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พรพรหมเม็ททอล จำกัด (มหาชน) และ     </w:t>
      </w:r>
    </w:p>
    <w:p w14:paraId="67A169DF" w14:textId="77777777" w:rsidR="000E3A61" w:rsidRPr="000D623A" w:rsidRDefault="000E3A61" w:rsidP="00B43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</w:rPr>
        <w:tab/>
      </w:r>
      <w:r w:rsidRPr="000D623A">
        <w:rPr>
          <w:rFonts w:asciiTheme="majorBidi" w:hAnsiTheme="majorBidi" w:cstheme="majorBidi"/>
          <w:sz w:val="32"/>
          <w:szCs w:val="32"/>
        </w:rPr>
        <w:tab/>
      </w:r>
      <w:r w:rsidRPr="000D623A">
        <w:rPr>
          <w:rFonts w:asciiTheme="majorBidi" w:hAnsiTheme="majorBidi" w:cstheme="majorBidi"/>
          <w:sz w:val="32"/>
          <w:szCs w:val="32"/>
          <w:cs/>
        </w:rPr>
        <w:t>ข)</w:t>
      </w:r>
      <w:r w:rsidRPr="000D623A">
        <w:rPr>
          <w:rFonts w:asciiTheme="majorBidi" w:hAnsiTheme="majorBidi" w:cstheme="majorBidi"/>
          <w:sz w:val="32"/>
          <w:szCs w:val="32"/>
          <w:cs/>
        </w:rPr>
        <w:tab/>
      </w:r>
      <w:r w:rsidRPr="000D623A">
        <w:rPr>
          <w:rFonts w:asciiTheme="majorBidi" w:hAnsiTheme="majorBidi" w:cstheme="majorBidi" w:hint="cs"/>
          <w:sz w:val="32"/>
          <w:szCs w:val="32"/>
          <w:cs/>
        </w:rPr>
        <w:t>บรรษัทประกันสินเชื่ออุตสาหกรรมขนาดย่อม</w:t>
      </w:r>
      <w:r w:rsidRPr="000D623A">
        <w:rPr>
          <w:rFonts w:asciiTheme="majorBidi" w:hAnsiTheme="majorBidi" w:cstheme="majorBidi"/>
          <w:sz w:val="32"/>
          <w:szCs w:val="32"/>
        </w:rPr>
        <w:t xml:space="preserve"> </w:t>
      </w:r>
      <w:r w:rsidRPr="000D623A">
        <w:rPr>
          <w:rFonts w:asciiTheme="majorBidi" w:hAnsiTheme="majorBidi" w:cstheme="majorBidi" w:hint="cs"/>
          <w:sz w:val="32"/>
          <w:szCs w:val="32"/>
        </w:rPr>
        <w:t>(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>บยส.)</w:t>
      </w:r>
    </w:p>
    <w:p w14:paraId="36678892" w14:textId="77777777" w:rsidR="000E3A61" w:rsidRPr="000D623A" w:rsidRDefault="000E3A61" w:rsidP="00B43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134"/>
        </w:tabs>
        <w:spacing w:line="3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13FAC669" w14:textId="77777777" w:rsidR="00AF4798" w:rsidRPr="000D623A" w:rsidRDefault="00677A3D" w:rsidP="00B439E4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23A">
        <w:rPr>
          <w:rFonts w:ascii="Angsana New" w:hAnsi="Angsana New"/>
          <w:b/>
          <w:bCs/>
          <w:sz w:val="32"/>
          <w:szCs w:val="32"/>
        </w:rPr>
        <w:t>2</w:t>
      </w:r>
      <w:r w:rsidR="00F25BD9" w:rsidRPr="000D623A">
        <w:rPr>
          <w:rFonts w:ascii="Angsana New" w:hAnsi="Angsana New"/>
          <w:b/>
          <w:bCs/>
          <w:sz w:val="32"/>
          <w:szCs w:val="32"/>
        </w:rPr>
        <w:t>0</w:t>
      </w:r>
      <w:r w:rsidR="00AF4798" w:rsidRPr="000D623A">
        <w:rPr>
          <w:rFonts w:ascii="Angsana New" w:hAnsi="Angsana New"/>
          <w:b/>
          <w:bCs/>
          <w:sz w:val="32"/>
          <w:szCs w:val="32"/>
        </w:rPr>
        <w:t>.</w:t>
      </w:r>
      <w:r w:rsidR="00AF4798" w:rsidRPr="000D623A">
        <w:rPr>
          <w:rFonts w:ascii="Angsana New" w:hAnsi="Angsana New"/>
          <w:b/>
          <w:bCs/>
          <w:sz w:val="32"/>
          <w:szCs w:val="32"/>
        </w:rPr>
        <w:tab/>
      </w:r>
      <w:r w:rsidR="00AF4798" w:rsidRPr="000D623A">
        <w:rPr>
          <w:rFonts w:ascii="Angsana New" w:hAnsi="Angsana New"/>
          <w:b/>
          <w:bCs/>
          <w:sz w:val="32"/>
          <w:szCs w:val="32"/>
        </w:rPr>
        <w:tab/>
      </w:r>
      <w:r w:rsidRPr="000D623A">
        <w:rPr>
          <w:rFonts w:ascii="Angsana New" w:hAnsi="Angsana New"/>
          <w:b/>
          <w:bCs/>
          <w:sz w:val="32"/>
          <w:szCs w:val="32"/>
          <w:cs/>
        </w:rPr>
        <w:t>ประมาณการหนี้สินผลประโยชน์พนักงาน</w:t>
      </w:r>
    </w:p>
    <w:p w14:paraId="169A72AE" w14:textId="77777777" w:rsidR="00AF4798" w:rsidRPr="000D623A" w:rsidRDefault="00AF4798" w:rsidP="004000C1">
      <w:pPr>
        <w:tabs>
          <w:tab w:val="left" w:pos="284"/>
          <w:tab w:val="left" w:pos="851"/>
          <w:tab w:val="left" w:pos="1418"/>
        </w:tabs>
        <w:spacing w:line="38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0D623A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435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5"/>
        <w:gridCol w:w="992"/>
        <w:gridCol w:w="137"/>
        <w:gridCol w:w="1003"/>
        <w:gridCol w:w="138"/>
        <w:gridCol w:w="972"/>
        <w:gridCol w:w="138"/>
        <w:gridCol w:w="1030"/>
      </w:tblGrid>
      <w:tr w:rsidR="00E11D0D" w:rsidRPr="000D623A" w14:paraId="1D2650AF" w14:textId="77777777" w:rsidTr="00D40028">
        <w:trPr>
          <w:cantSplit/>
          <w:jc w:val="right"/>
        </w:trPr>
        <w:tc>
          <w:tcPr>
            <w:tcW w:w="4025" w:type="dxa"/>
          </w:tcPr>
          <w:p w14:paraId="3E2E2A18" w14:textId="77777777" w:rsidR="00AF4798" w:rsidRPr="000D623A" w:rsidRDefault="00AF4798" w:rsidP="008E3B7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0" w:type="dxa"/>
            <w:gridSpan w:val="7"/>
            <w:tcBorders>
              <w:bottom w:val="single" w:sz="6" w:space="0" w:color="auto"/>
            </w:tcBorders>
          </w:tcPr>
          <w:p w14:paraId="0C11ACFE" w14:textId="77777777" w:rsidR="00AF4798" w:rsidRPr="000D623A" w:rsidRDefault="00AF4798" w:rsidP="008E3B7C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623A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0D623A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E11D0D" w:rsidRPr="000D623A" w14:paraId="6F5D0A9C" w14:textId="77777777" w:rsidTr="004124F9">
        <w:trPr>
          <w:cantSplit/>
          <w:jc w:val="right"/>
        </w:trPr>
        <w:tc>
          <w:tcPr>
            <w:tcW w:w="4025" w:type="dxa"/>
          </w:tcPr>
          <w:p w14:paraId="61F21D31" w14:textId="77777777" w:rsidR="00AF4798" w:rsidRPr="000D623A" w:rsidRDefault="00AF4798" w:rsidP="008E3B7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56D5EA" w14:textId="77777777" w:rsidR="00AF4798" w:rsidRPr="000D623A" w:rsidRDefault="00AF4798" w:rsidP="008E3B7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623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E59482D" w14:textId="77777777" w:rsidR="00AF4798" w:rsidRPr="000D623A" w:rsidRDefault="00AF4798" w:rsidP="008E3B7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32BBD8" w14:textId="77777777" w:rsidR="00AF4798" w:rsidRPr="000D623A" w:rsidRDefault="00AF4798" w:rsidP="008E3B7C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623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25BD9" w:rsidRPr="000D623A" w14:paraId="0A86DC3C" w14:textId="77777777" w:rsidTr="004124F9">
        <w:trPr>
          <w:cantSplit/>
          <w:jc w:val="right"/>
        </w:trPr>
        <w:tc>
          <w:tcPr>
            <w:tcW w:w="4025" w:type="dxa"/>
          </w:tcPr>
          <w:p w14:paraId="5F6CE4E7" w14:textId="77777777" w:rsidR="00F25BD9" w:rsidRPr="000D623A" w:rsidRDefault="00F25BD9" w:rsidP="008E3B7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F9667C7" w14:textId="77777777" w:rsidR="00F25BD9" w:rsidRPr="000D623A" w:rsidRDefault="00F25BD9" w:rsidP="008E3B7C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623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D623A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781832C7" w14:textId="77777777" w:rsidR="00F25BD9" w:rsidRPr="000D623A" w:rsidRDefault="00F25BD9" w:rsidP="008E3B7C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623A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0D623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5360F54D" w14:textId="77777777" w:rsidR="00F25BD9" w:rsidRPr="000D623A" w:rsidRDefault="00F25BD9" w:rsidP="008E3B7C">
            <w:pPr>
              <w:spacing w:line="280" w:lineRule="exact"/>
              <w:ind w:left="-42" w:right="-70" w:firstLine="3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49AF724C" w14:textId="77777777" w:rsidR="00F25BD9" w:rsidRPr="000D623A" w:rsidRDefault="00F25BD9" w:rsidP="008E3B7C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623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D623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D623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D623A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8" w:type="dxa"/>
          </w:tcPr>
          <w:p w14:paraId="6AC0B9F4" w14:textId="77777777" w:rsidR="00F25BD9" w:rsidRPr="000D623A" w:rsidRDefault="00F25BD9" w:rsidP="008E3B7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6" w:space="0" w:color="auto"/>
            </w:tcBorders>
          </w:tcPr>
          <w:p w14:paraId="7EAAB881" w14:textId="77777777" w:rsidR="00F25BD9" w:rsidRPr="000D623A" w:rsidRDefault="00F25BD9" w:rsidP="008E3B7C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623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D623A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76751828" w14:textId="77777777" w:rsidR="00F25BD9" w:rsidRPr="000D623A" w:rsidRDefault="00F25BD9" w:rsidP="008E3B7C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623A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0D623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8" w:type="dxa"/>
          </w:tcPr>
          <w:p w14:paraId="052CBAEF" w14:textId="77777777" w:rsidR="00F25BD9" w:rsidRPr="000D623A" w:rsidRDefault="00F25BD9" w:rsidP="008E3B7C">
            <w:pPr>
              <w:spacing w:line="280" w:lineRule="exact"/>
              <w:ind w:left="-42" w:right="-70" w:firstLine="3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200C14CE" w14:textId="77777777" w:rsidR="00F25BD9" w:rsidRPr="000D623A" w:rsidRDefault="00F25BD9" w:rsidP="008E3B7C">
            <w:pPr>
              <w:spacing w:line="28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623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D623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D623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D623A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F25BD9" w:rsidRPr="000D623A" w14:paraId="250B4D64" w14:textId="77777777" w:rsidTr="004124F9">
        <w:trPr>
          <w:cantSplit/>
          <w:jc w:val="right"/>
        </w:trPr>
        <w:tc>
          <w:tcPr>
            <w:tcW w:w="4025" w:type="dxa"/>
          </w:tcPr>
          <w:p w14:paraId="72BBA284" w14:textId="77777777" w:rsidR="00F25BD9" w:rsidRPr="000D623A" w:rsidRDefault="00F25BD9" w:rsidP="008E3B7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70" w:hanging="170"/>
              <w:rPr>
                <w:rFonts w:ascii="Angsana New" w:hAnsi="Angsana New"/>
                <w:sz w:val="24"/>
                <w:szCs w:val="24"/>
                <w:cs/>
              </w:rPr>
            </w:pPr>
            <w:r w:rsidRPr="000D623A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  <w:r w:rsidRPr="000D623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0D623A">
              <w:rPr>
                <w:rFonts w:ascii="Angsana New" w:hAnsi="Angsana New"/>
                <w:sz w:val="24"/>
                <w:szCs w:val="24"/>
                <w:cs/>
              </w:rPr>
              <w:t>ณ วันต</w:t>
            </w:r>
            <w:r w:rsidRPr="000D623A">
              <w:rPr>
                <w:rFonts w:ascii="Angsana New" w:hAnsi="Angsana New" w:hint="cs"/>
                <w:sz w:val="24"/>
                <w:szCs w:val="24"/>
                <w:cs/>
              </w:rPr>
              <w:t>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3568F0D" w14:textId="180C4736" w:rsidR="00F25BD9" w:rsidRPr="000D623A" w:rsidRDefault="00F47048" w:rsidP="008E3B7C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623A">
              <w:rPr>
                <w:rFonts w:ascii="Angsana New" w:hAnsi="Angsana New"/>
                <w:sz w:val="24"/>
                <w:szCs w:val="24"/>
              </w:rPr>
              <w:t>12,753</w:t>
            </w:r>
          </w:p>
        </w:tc>
        <w:tc>
          <w:tcPr>
            <w:tcW w:w="137" w:type="dxa"/>
          </w:tcPr>
          <w:p w14:paraId="4ABAAB2E" w14:textId="77777777" w:rsidR="00F25BD9" w:rsidRPr="000D623A" w:rsidRDefault="00F25BD9" w:rsidP="008E3B7C">
            <w:pPr>
              <w:tabs>
                <w:tab w:val="clear" w:pos="907"/>
                <w:tab w:val="left" w:pos="71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7645EC28" w14:textId="77777777" w:rsidR="00F25BD9" w:rsidRPr="000D623A" w:rsidRDefault="00F25BD9" w:rsidP="008E3B7C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623A">
              <w:rPr>
                <w:rFonts w:ascii="Angsana New" w:hAnsi="Angsana New"/>
                <w:sz w:val="24"/>
                <w:szCs w:val="24"/>
              </w:rPr>
              <w:t>11,952</w:t>
            </w:r>
          </w:p>
        </w:tc>
        <w:tc>
          <w:tcPr>
            <w:tcW w:w="138" w:type="dxa"/>
            <w:vAlign w:val="bottom"/>
          </w:tcPr>
          <w:p w14:paraId="7381C2AC" w14:textId="77777777" w:rsidR="00F25BD9" w:rsidRPr="000D623A" w:rsidRDefault="00F25BD9" w:rsidP="008E3B7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6" w:space="0" w:color="auto"/>
            </w:tcBorders>
            <w:vAlign w:val="bottom"/>
          </w:tcPr>
          <w:p w14:paraId="54164256" w14:textId="75984AE5" w:rsidR="00F25BD9" w:rsidRPr="000D623A" w:rsidRDefault="003B49B2" w:rsidP="008E3B7C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623A">
              <w:rPr>
                <w:rFonts w:ascii="Angsana New" w:hAnsi="Angsana New"/>
                <w:sz w:val="24"/>
                <w:szCs w:val="24"/>
              </w:rPr>
              <w:t>11,792</w:t>
            </w:r>
          </w:p>
        </w:tc>
        <w:tc>
          <w:tcPr>
            <w:tcW w:w="138" w:type="dxa"/>
            <w:vAlign w:val="bottom"/>
          </w:tcPr>
          <w:p w14:paraId="74FBAED6" w14:textId="77777777" w:rsidR="00F25BD9" w:rsidRPr="000D623A" w:rsidRDefault="00F25BD9" w:rsidP="008E3B7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766F4086" w14:textId="77777777" w:rsidR="00F25BD9" w:rsidRPr="000D623A" w:rsidRDefault="00F25BD9" w:rsidP="008E3B7C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623A">
              <w:rPr>
                <w:rFonts w:ascii="Angsana New" w:hAnsi="Angsana New"/>
                <w:sz w:val="24"/>
                <w:szCs w:val="24"/>
              </w:rPr>
              <w:t>10,354</w:t>
            </w:r>
          </w:p>
        </w:tc>
      </w:tr>
      <w:tr w:rsidR="008E3B7C" w:rsidRPr="000D623A" w14:paraId="7F2A4030" w14:textId="77777777" w:rsidTr="004124F9">
        <w:trPr>
          <w:cantSplit/>
          <w:jc w:val="right"/>
        </w:trPr>
        <w:tc>
          <w:tcPr>
            <w:tcW w:w="4025" w:type="dxa"/>
          </w:tcPr>
          <w:p w14:paraId="3DA4C0C8" w14:textId="77777777" w:rsidR="008E3B7C" w:rsidRPr="000D623A" w:rsidRDefault="008E3B7C" w:rsidP="008E3B7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57" w:right="-340" w:hanging="57"/>
              <w:rPr>
                <w:rFonts w:ascii="Angsana New" w:hAnsi="Angsana New"/>
                <w:sz w:val="24"/>
                <w:szCs w:val="24"/>
                <w:cs/>
              </w:rPr>
            </w:pPr>
            <w:r w:rsidRPr="000D623A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992" w:type="dxa"/>
            <w:vAlign w:val="bottom"/>
          </w:tcPr>
          <w:p w14:paraId="74848F1F" w14:textId="7B972368" w:rsidR="008E3B7C" w:rsidRPr="000D623A" w:rsidRDefault="008E3B7C" w:rsidP="008E3B7C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483</w:t>
            </w:r>
          </w:p>
        </w:tc>
        <w:tc>
          <w:tcPr>
            <w:tcW w:w="137" w:type="dxa"/>
          </w:tcPr>
          <w:p w14:paraId="1C7389A1" w14:textId="77777777" w:rsidR="008E3B7C" w:rsidRPr="000D623A" w:rsidRDefault="008E3B7C" w:rsidP="008E3B7C">
            <w:pPr>
              <w:tabs>
                <w:tab w:val="clear" w:pos="907"/>
                <w:tab w:val="left" w:pos="715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1773B896" w14:textId="77777777" w:rsidR="008E3B7C" w:rsidRPr="000D623A" w:rsidRDefault="008E3B7C" w:rsidP="008E3B7C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623A">
              <w:rPr>
                <w:rFonts w:ascii="Angsana New" w:hAnsi="Angsana New"/>
                <w:sz w:val="24"/>
                <w:szCs w:val="24"/>
              </w:rPr>
              <w:t>1,724</w:t>
            </w:r>
          </w:p>
        </w:tc>
        <w:tc>
          <w:tcPr>
            <w:tcW w:w="138" w:type="dxa"/>
          </w:tcPr>
          <w:p w14:paraId="4D7D16D4" w14:textId="77777777" w:rsidR="008E3B7C" w:rsidRPr="000D623A" w:rsidRDefault="008E3B7C" w:rsidP="008E3B7C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52E18FAB" w14:textId="6BF4B277" w:rsidR="008E3B7C" w:rsidRPr="000D623A" w:rsidRDefault="008E3B7C" w:rsidP="008E3B7C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413</w:t>
            </w:r>
          </w:p>
        </w:tc>
        <w:tc>
          <w:tcPr>
            <w:tcW w:w="138" w:type="dxa"/>
          </w:tcPr>
          <w:p w14:paraId="325165FE" w14:textId="77777777" w:rsidR="008E3B7C" w:rsidRPr="000D623A" w:rsidRDefault="008E3B7C" w:rsidP="008E3B7C">
            <w:pPr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77C29710" w14:textId="77777777" w:rsidR="008E3B7C" w:rsidRPr="000D623A" w:rsidRDefault="008E3B7C" w:rsidP="008E3B7C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623A">
              <w:rPr>
                <w:rFonts w:ascii="Angsana New" w:hAnsi="Angsana New"/>
                <w:sz w:val="24"/>
                <w:szCs w:val="24"/>
              </w:rPr>
              <w:t>1,448</w:t>
            </w:r>
          </w:p>
        </w:tc>
      </w:tr>
      <w:tr w:rsidR="00042B0B" w:rsidRPr="000D623A" w14:paraId="0354457F" w14:textId="77777777" w:rsidTr="004124F9">
        <w:trPr>
          <w:cantSplit/>
          <w:jc w:val="right"/>
        </w:trPr>
        <w:tc>
          <w:tcPr>
            <w:tcW w:w="4025" w:type="dxa"/>
          </w:tcPr>
          <w:p w14:paraId="132C6689" w14:textId="77777777" w:rsidR="00042B0B" w:rsidRPr="000D623A" w:rsidRDefault="00042B0B" w:rsidP="00E4442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57" w:right="-340" w:hanging="5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ปรับปรุงอื่น </w:t>
            </w:r>
          </w:p>
        </w:tc>
        <w:tc>
          <w:tcPr>
            <w:tcW w:w="992" w:type="dxa"/>
            <w:vAlign w:val="bottom"/>
          </w:tcPr>
          <w:p w14:paraId="2966408E" w14:textId="77777777" w:rsidR="00042B0B" w:rsidRDefault="00042B0B" w:rsidP="00E44425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(458)</w:t>
            </w:r>
          </w:p>
        </w:tc>
        <w:tc>
          <w:tcPr>
            <w:tcW w:w="137" w:type="dxa"/>
          </w:tcPr>
          <w:p w14:paraId="52C7568F" w14:textId="77777777" w:rsidR="00042B0B" w:rsidRPr="000D623A" w:rsidRDefault="00042B0B" w:rsidP="00E44425">
            <w:pPr>
              <w:tabs>
                <w:tab w:val="clear" w:pos="907"/>
                <w:tab w:val="left" w:pos="715"/>
              </w:tabs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44509706" w14:textId="77777777" w:rsidR="00042B0B" w:rsidRPr="000D623A" w:rsidRDefault="00042B0B" w:rsidP="00E44425">
            <w:pPr>
              <w:tabs>
                <w:tab w:val="clear" w:pos="680"/>
                <w:tab w:val="clear" w:pos="907"/>
              </w:tabs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62BE8A4F" w14:textId="77777777" w:rsidR="00042B0B" w:rsidRPr="000D623A" w:rsidRDefault="00042B0B" w:rsidP="00E44425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42CCDD54" w14:textId="77777777" w:rsidR="00042B0B" w:rsidRDefault="00042B0B" w:rsidP="004124F9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(458)</w:t>
            </w:r>
          </w:p>
        </w:tc>
        <w:tc>
          <w:tcPr>
            <w:tcW w:w="138" w:type="dxa"/>
          </w:tcPr>
          <w:p w14:paraId="4853B72E" w14:textId="77777777" w:rsidR="00042B0B" w:rsidRPr="000D623A" w:rsidRDefault="00042B0B" w:rsidP="00E44425">
            <w:pPr>
              <w:spacing w:line="2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4EA74D7B" w14:textId="77777777" w:rsidR="00042B0B" w:rsidRPr="000D623A" w:rsidRDefault="00042B0B" w:rsidP="00E44425">
            <w:pPr>
              <w:tabs>
                <w:tab w:val="clear" w:pos="680"/>
                <w:tab w:val="clear" w:pos="907"/>
              </w:tabs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124F9" w:rsidRPr="000D623A" w14:paraId="15C52ED8" w14:textId="77777777" w:rsidTr="004124F9">
        <w:trPr>
          <w:cantSplit/>
          <w:jc w:val="right"/>
        </w:trPr>
        <w:tc>
          <w:tcPr>
            <w:tcW w:w="4025" w:type="dxa"/>
          </w:tcPr>
          <w:p w14:paraId="2F2D4CAA" w14:textId="77777777" w:rsidR="004124F9" w:rsidRDefault="004124F9" w:rsidP="004124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70" w:hanging="170"/>
              <w:rPr>
                <w:rFonts w:ascii="Angsana New" w:hAnsi="Angsana New"/>
                <w:sz w:val="24"/>
                <w:szCs w:val="24"/>
              </w:rPr>
            </w:pPr>
            <w:r w:rsidRPr="000D623A">
              <w:rPr>
                <w:rFonts w:ascii="Angsana New" w:hAnsi="Angsana New"/>
                <w:sz w:val="24"/>
                <w:szCs w:val="24"/>
                <w:cs/>
              </w:rPr>
              <w:t>ผล</w:t>
            </w:r>
            <w:r w:rsidRPr="000D623A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0D623A">
              <w:rPr>
                <w:rFonts w:ascii="Angsana New" w:hAnsi="Angsana New"/>
                <w:sz w:val="24"/>
                <w:szCs w:val="24"/>
                <w:cs/>
              </w:rPr>
              <w:t>จากการ</w:t>
            </w:r>
            <w:r w:rsidRPr="000D623A">
              <w:rPr>
                <w:rFonts w:ascii="Angsana New" w:hAnsi="Angsana New" w:hint="cs"/>
                <w:sz w:val="24"/>
                <w:szCs w:val="24"/>
                <w:cs/>
              </w:rPr>
              <w:t>วัดมูลค่าใหม่ของผลประโยชน์พนักงาน</w:t>
            </w:r>
          </w:p>
          <w:p w14:paraId="12ED698D" w14:textId="77E2F297" w:rsidR="004124F9" w:rsidRPr="000D623A" w:rsidRDefault="004124F9" w:rsidP="004124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70" w:hanging="17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0D623A">
              <w:rPr>
                <w:rFonts w:ascii="Angsana New" w:hAnsi="Angsana New" w:hint="cs"/>
                <w:sz w:val="24"/>
                <w:szCs w:val="24"/>
                <w:cs/>
              </w:rPr>
              <w:t>ที่กำหนดไว้</w:t>
            </w:r>
          </w:p>
        </w:tc>
        <w:tc>
          <w:tcPr>
            <w:tcW w:w="992" w:type="dxa"/>
            <w:vAlign w:val="bottom"/>
          </w:tcPr>
          <w:p w14:paraId="38F7004B" w14:textId="2C4B37BD" w:rsidR="004124F9" w:rsidRPr="000D623A" w:rsidRDefault="004124F9" w:rsidP="004124F9">
            <w:pPr>
              <w:tabs>
                <w:tab w:val="clear" w:pos="680"/>
                <w:tab w:val="clear" w:pos="907"/>
              </w:tabs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76D30E51" w14:textId="77777777" w:rsidR="004124F9" w:rsidRPr="000D623A" w:rsidRDefault="004124F9" w:rsidP="004124F9">
            <w:pPr>
              <w:spacing w:line="280" w:lineRule="exact"/>
              <w:ind w:left="-113"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19D927CC" w14:textId="77777777" w:rsidR="004124F9" w:rsidRPr="000D623A" w:rsidRDefault="004124F9" w:rsidP="004124F9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623A">
              <w:rPr>
                <w:rFonts w:ascii="Angsana New" w:hAnsi="Angsana New"/>
                <w:sz w:val="24"/>
                <w:szCs w:val="24"/>
              </w:rPr>
              <w:t>(923)</w:t>
            </w:r>
          </w:p>
        </w:tc>
        <w:tc>
          <w:tcPr>
            <w:tcW w:w="138" w:type="dxa"/>
          </w:tcPr>
          <w:p w14:paraId="3AD88604" w14:textId="77777777" w:rsidR="004124F9" w:rsidRPr="000D623A" w:rsidRDefault="004124F9" w:rsidP="004124F9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vAlign w:val="bottom"/>
          </w:tcPr>
          <w:p w14:paraId="1F9A172E" w14:textId="01C00AAC" w:rsidR="004124F9" w:rsidRPr="000D623A" w:rsidRDefault="004124F9" w:rsidP="004124F9">
            <w:pPr>
              <w:tabs>
                <w:tab w:val="clear" w:pos="680"/>
                <w:tab w:val="clear" w:pos="907"/>
              </w:tabs>
              <w:spacing w:line="28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7577FD60" w14:textId="77777777" w:rsidR="004124F9" w:rsidRPr="000D623A" w:rsidRDefault="004124F9" w:rsidP="004124F9">
            <w:pPr>
              <w:spacing w:line="280" w:lineRule="exact"/>
              <w:ind w:left="-113"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vAlign w:val="bottom"/>
          </w:tcPr>
          <w:p w14:paraId="17403886" w14:textId="77777777" w:rsidR="004124F9" w:rsidRPr="000D623A" w:rsidRDefault="004124F9" w:rsidP="004124F9">
            <w:pPr>
              <w:spacing w:line="28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623A">
              <w:rPr>
                <w:rFonts w:ascii="Angsana New" w:hAnsi="Angsana New"/>
                <w:sz w:val="24"/>
                <w:szCs w:val="24"/>
              </w:rPr>
              <w:t>(10)</w:t>
            </w:r>
          </w:p>
        </w:tc>
      </w:tr>
      <w:tr w:rsidR="004124F9" w:rsidRPr="000D623A" w14:paraId="20A6F2B1" w14:textId="77777777" w:rsidTr="004124F9">
        <w:trPr>
          <w:cantSplit/>
          <w:jc w:val="right"/>
        </w:trPr>
        <w:tc>
          <w:tcPr>
            <w:tcW w:w="4025" w:type="dxa"/>
          </w:tcPr>
          <w:p w14:paraId="340BB95F" w14:textId="77777777" w:rsidR="004124F9" w:rsidRPr="000D623A" w:rsidRDefault="004124F9" w:rsidP="004124F9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70" w:hanging="170"/>
              <w:rPr>
                <w:rFonts w:ascii="Angsana New" w:hAnsi="Angsana New"/>
                <w:sz w:val="24"/>
                <w:szCs w:val="24"/>
                <w:cs/>
              </w:rPr>
            </w:pPr>
            <w:r w:rsidRPr="000D623A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  <w:r w:rsidRPr="000D623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0D623A">
              <w:rPr>
                <w:rFonts w:ascii="Angsana New" w:hAnsi="Angsana New"/>
                <w:sz w:val="24"/>
                <w:szCs w:val="24"/>
                <w:cs/>
              </w:rPr>
              <w:t>ณ วันส</w:t>
            </w:r>
            <w:r w:rsidRPr="000D623A">
              <w:rPr>
                <w:rFonts w:ascii="Angsana New" w:hAnsi="Angsana New" w:hint="cs"/>
                <w:sz w:val="24"/>
                <w:szCs w:val="24"/>
                <w:cs/>
              </w:rPr>
              <w:t>ิ้นงวด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D330FA" w14:textId="15A04897" w:rsidR="004124F9" w:rsidRPr="000D623A" w:rsidRDefault="004124F9" w:rsidP="004124F9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623A">
              <w:rPr>
                <w:rFonts w:ascii="Angsana New" w:hAnsi="Angsana New"/>
                <w:sz w:val="24"/>
                <w:szCs w:val="24"/>
              </w:rPr>
              <w:t>12,778</w:t>
            </w:r>
          </w:p>
        </w:tc>
        <w:tc>
          <w:tcPr>
            <w:tcW w:w="137" w:type="dxa"/>
          </w:tcPr>
          <w:p w14:paraId="010ABAE5" w14:textId="77777777" w:rsidR="004124F9" w:rsidRPr="000D623A" w:rsidRDefault="004124F9" w:rsidP="004124F9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13B08F07" w14:textId="77777777" w:rsidR="004124F9" w:rsidRPr="000D623A" w:rsidRDefault="004124F9" w:rsidP="004124F9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623A">
              <w:rPr>
                <w:rFonts w:ascii="Angsana New" w:hAnsi="Angsana New"/>
                <w:sz w:val="24"/>
                <w:szCs w:val="24"/>
              </w:rPr>
              <w:t>12,753</w:t>
            </w:r>
          </w:p>
        </w:tc>
        <w:tc>
          <w:tcPr>
            <w:tcW w:w="138" w:type="dxa"/>
            <w:vAlign w:val="bottom"/>
          </w:tcPr>
          <w:p w14:paraId="776BBCFB" w14:textId="77777777" w:rsidR="004124F9" w:rsidRPr="000D623A" w:rsidRDefault="004124F9" w:rsidP="004124F9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3DF2C9" w14:textId="236D55C1" w:rsidR="004124F9" w:rsidRPr="000D623A" w:rsidRDefault="004124F9" w:rsidP="004124F9">
            <w:pPr>
              <w:tabs>
                <w:tab w:val="clear" w:pos="907"/>
                <w:tab w:val="left" w:pos="715"/>
              </w:tabs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623A">
              <w:rPr>
                <w:rFonts w:ascii="Angsana New" w:hAnsi="Angsana New"/>
                <w:sz w:val="24"/>
                <w:szCs w:val="24"/>
              </w:rPr>
              <w:t>11,747</w:t>
            </w:r>
          </w:p>
        </w:tc>
        <w:tc>
          <w:tcPr>
            <w:tcW w:w="138" w:type="dxa"/>
            <w:vAlign w:val="bottom"/>
          </w:tcPr>
          <w:p w14:paraId="12980C86" w14:textId="77777777" w:rsidR="004124F9" w:rsidRPr="000D623A" w:rsidRDefault="004124F9" w:rsidP="004124F9">
            <w:pPr>
              <w:spacing w:line="28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6E251BC3" w14:textId="77777777" w:rsidR="004124F9" w:rsidRPr="000D623A" w:rsidRDefault="004124F9" w:rsidP="004124F9">
            <w:pPr>
              <w:spacing w:line="280" w:lineRule="exact"/>
              <w:ind w:right="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623A">
              <w:rPr>
                <w:rFonts w:ascii="Angsana New" w:hAnsi="Angsana New"/>
                <w:sz w:val="24"/>
                <w:szCs w:val="24"/>
              </w:rPr>
              <w:t>11,792</w:t>
            </w:r>
          </w:p>
        </w:tc>
      </w:tr>
    </w:tbl>
    <w:p w14:paraId="3FB924AD" w14:textId="77777777" w:rsidR="004000C1" w:rsidRPr="000D623A" w:rsidRDefault="004000C1" w:rsidP="003027D4">
      <w:pPr>
        <w:tabs>
          <w:tab w:val="left" w:pos="284"/>
          <w:tab w:val="left" w:pos="851"/>
          <w:tab w:val="left" w:pos="1418"/>
        </w:tabs>
        <w:spacing w:line="240" w:lineRule="exact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4D6185CF" w14:textId="77777777" w:rsidR="00AF4798" w:rsidRPr="000D623A" w:rsidRDefault="00AF4798" w:rsidP="00B02B96">
      <w:pPr>
        <w:tabs>
          <w:tab w:val="left" w:pos="284"/>
          <w:tab w:val="left" w:pos="851"/>
          <w:tab w:val="left" w:pos="1418"/>
        </w:tabs>
        <w:spacing w:line="36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23A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p w14:paraId="315728EC" w14:textId="77777777" w:rsidR="004A3A68" w:rsidRPr="000D623A" w:rsidRDefault="004A3A68" w:rsidP="00B02B96">
      <w:pPr>
        <w:tabs>
          <w:tab w:val="clear" w:pos="227"/>
          <w:tab w:val="clear" w:pos="454"/>
          <w:tab w:val="clear" w:pos="680"/>
          <w:tab w:val="clear" w:pos="907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Pr="000D623A">
        <w:rPr>
          <w:rFonts w:ascii="Angsana New" w:hAnsi="Angsana New" w:hint="cs"/>
          <w:sz w:val="32"/>
          <w:szCs w:val="32"/>
        </w:rPr>
        <w:t xml:space="preserve"> </w:t>
      </w:r>
      <w:r w:rsidRPr="000D623A">
        <w:rPr>
          <w:rFonts w:ascii="Angsana New" w:hAnsi="Angsana New"/>
          <w:sz w:val="32"/>
          <w:szCs w:val="32"/>
        </w:rPr>
        <w:t xml:space="preserve">31 </w:t>
      </w:r>
      <w:r w:rsidRPr="000D623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D623A">
        <w:rPr>
          <w:rFonts w:ascii="Angsana New" w:hAnsi="Angsana New"/>
          <w:sz w:val="32"/>
          <w:szCs w:val="32"/>
        </w:rPr>
        <w:t>256</w:t>
      </w:r>
      <w:r w:rsidR="00F25BD9" w:rsidRPr="000D623A">
        <w:rPr>
          <w:rFonts w:ascii="Angsana New" w:hAnsi="Angsana New"/>
          <w:sz w:val="32"/>
          <w:szCs w:val="32"/>
        </w:rPr>
        <w:t>4</w:t>
      </w:r>
      <w:r w:rsidRPr="000D623A">
        <w:rPr>
          <w:rFonts w:ascii="Angsana New" w:hAnsi="Angsana New"/>
          <w:sz w:val="32"/>
          <w:szCs w:val="32"/>
        </w:rPr>
        <w:t xml:space="preserve"> </w:t>
      </w:r>
      <w:r w:rsidRPr="000D623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D623A">
        <w:rPr>
          <w:rFonts w:ascii="Angsana New" w:hAnsi="Angsana New"/>
          <w:sz w:val="32"/>
          <w:szCs w:val="32"/>
        </w:rPr>
        <w:t>256</w:t>
      </w:r>
      <w:r w:rsidR="00F25BD9" w:rsidRPr="000D623A">
        <w:rPr>
          <w:rFonts w:ascii="Angsana New" w:hAnsi="Angsana New"/>
          <w:sz w:val="32"/>
          <w:szCs w:val="32"/>
        </w:rPr>
        <w:t>3</w:t>
      </w:r>
    </w:p>
    <w:tbl>
      <w:tblPr>
        <w:tblW w:w="8435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5"/>
        <w:gridCol w:w="992"/>
        <w:gridCol w:w="137"/>
        <w:gridCol w:w="1003"/>
        <w:gridCol w:w="134"/>
        <w:gridCol w:w="976"/>
        <w:gridCol w:w="138"/>
        <w:gridCol w:w="1030"/>
      </w:tblGrid>
      <w:tr w:rsidR="00E11D0D" w:rsidRPr="000D623A" w14:paraId="415538AF" w14:textId="77777777" w:rsidTr="00D40028">
        <w:trPr>
          <w:cantSplit/>
          <w:jc w:val="right"/>
        </w:trPr>
        <w:tc>
          <w:tcPr>
            <w:tcW w:w="4025" w:type="dxa"/>
          </w:tcPr>
          <w:p w14:paraId="77C9AD96" w14:textId="77777777" w:rsidR="002E2763" w:rsidRPr="000D623A" w:rsidRDefault="002E2763" w:rsidP="0005190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0" w:type="dxa"/>
            <w:gridSpan w:val="7"/>
            <w:tcBorders>
              <w:bottom w:val="single" w:sz="6" w:space="0" w:color="auto"/>
            </w:tcBorders>
          </w:tcPr>
          <w:p w14:paraId="0F155B1E" w14:textId="77777777" w:rsidR="002E2763" w:rsidRPr="000D623A" w:rsidRDefault="002E2763" w:rsidP="0005190D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0D623A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E11D0D" w:rsidRPr="000D623A" w14:paraId="647C139F" w14:textId="77777777" w:rsidTr="00D40028">
        <w:trPr>
          <w:cantSplit/>
          <w:jc w:val="right"/>
        </w:trPr>
        <w:tc>
          <w:tcPr>
            <w:tcW w:w="4025" w:type="dxa"/>
          </w:tcPr>
          <w:p w14:paraId="7D6C608C" w14:textId="77777777" w:rsidR="002E2763" w:rsidRPr="000D623A" w:rsidRDefault="002E2763" w:rsidP="0005190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C0C5EF" w14:textId="77777777" w:rsidR="002E2763" w:rsidRPr="000D623A" w:rsidRDefault="002E2763" w:rsidP="0005190D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762B08" w14:textId="77777777" w:rsidR="002E2763" w:rsidRPr="000D623A" w:rsidRDefault="002E2763" w:rsidP="0005190D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5D9724" w14:textId="77777777" w:rsidR="002E2763" w:rsidRPr="000D623A" w:rsidRDefault="002E2763" w:rsidP="0005190D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5BD9" w:rsidRPr="000D623A" w14:paraId="0A546C7E" w14:textId="77777777" w:rsidTr="00D40028">
        <w:trPr>
          <w:cantSplit/>
          <w:jc w:val="right"/>
        </w:trPr>
        <w:tc>
          <w:tcPr>
            <w:tcW w:w="4025" w:type="dxa"/>
          </w:tcPr>
          <w:p w14:paraId="0709A8E9" w14:textId="77777777" w:rsidR="00F25BD9" w:rsidRPr="000D623A" w:rsidRDefault="00F25BD9" w:rsidP="00F25BD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8A1A693" w14:textId="77777777" w:rsidR="00F25BD9" w:rsidRPr="000D623A" w:rsidRDefault="00F25BD9" w:rsidP="00F25BD9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D623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0C800429" w14:textId="77777777" w:rsidR="00F25BD9" w:rsidRPr="000D623A" w:rsidRDefault="00F25BD9" w:rsidP="00F25BD9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262C598F" w14:textId="77777777" w:rsidR="00F25BD9" w:rsidRPr="000D623A" w:rsidRDefault="00F25BD9" w:rsidP="00F25BD9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0E74936D" w14:textId="77777777" w:rsidR="00F25BD9" w:rsidRPr="000D623A" w:rsidRDefault="00F25BD9" w:rsidP="00F25BD9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14:paraId="29487339" w14:textId="77777777" w:rsidR="00F25BD9" w:rsidRPr="000D623A" w:rsidRDefault="00F25BD9" w:rsidP="00F25BD9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D623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8" w:type="dxa"/>
          </w:tcPr>
          <w:p w14:paraId="5B791524" w14:textId="77777777" w:rsidR="00F25BD9" w:rsidRPr="000D623A" w:rsidRDefault="00F25BD9" w:rsidP="00F25BD9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4F2CF233" w14:textId="77777777" w:rsidR="00F25BD9" w:rsidRPr="000D623A" w:rsidRDefault="00F25BD9" w:rsidP="00F25BD9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D623A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25BD9" w:rsidRPr="000D623A" w14:paraId="3F5C58ED" w14:textId="77777777" w:rsidTr="00D40028">
        <w:trPr>
          <w:cantSplit/>
          <w:jc w:val="right"/>
        </w:trPr>
        <w:tc>
          <w:tcPr>
            <w:tcW w:w="4025" w:type="dxa"/>
          </w:tcPr>
          <w:p w14:paraId="63D2C8B5" w14:textId="77777777" w:rsidR="00F25BD9" w:rsidRPr="000D623A" w:rsidRDefault="00F25BD9" w:rsidP="00F25BD9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left="57" w:hanging="5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86AA4AB" w14:textId="65D34EF7" w:rsidR="00F25BD9" w:rsidRPr="000D623A" w:rsidRDefault="00CA6AFB" w:rsidP="00CA6AFB">
            <w:pPr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37" w:type="dxa"/>
          </w:tcPr>
          <w:p w14:paraId="1E3BF097" w14:textId="77777777" w:rsidR="00F25BD9" w:rsidRPr="000D623A" w:rsidRDefault="00F25BD9" w:rsidP="00B3200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7C899ABB" w14:textId="77777777" w:rsidR="00F25BD9" w:rsidRPr="000D623A" w:rsidRDefault="00F25BD9" w:rsidP="00B32000">
            <w:pPr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 w:hint="cs"/>
                <w:sz w:val="26"/>
                <w:szCs w:val="26"/>
              </w:rPr>
              <w:t>393</w:t>
            </w:r>
          </w:p>
        </w:tc>
        <w:tc>
          <w:tcPr>
            <w:tcW w:w="134" w:type="dxa"/>
          </w:tcPr>
          <w:p w14:paraId="4601FBE2" w14:textId="77777777" w:rsidR="00F25BD9" w:rsidRPr="000D623A" w:rsidRDefault="00F25BD9" w:rsidP="00B3200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</w:tcBorders>
          </w:tcPr>
          <w:p w14:paraId="5528E1FF" w14:textId="2917F684" w:rsidR="00F25BD9" w:rsidRPr="000D623A" w:rsidRDefault="00CA6AFB" w:rsidP="00573568">
            <w:pPr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374</w:t>
            </w:r>
          </w:p>
        </w:tc>
        <w:tc>
          <w:tcPr>
            <w:tcW w:w="138" w:type="dxa"/>
          </w:tcPr>
          <w:p w14:paraId="1C72C5C3" w14:textId="77777777" w:rsidR="00F25BD9" w:rsidRPr="000D623A" w:rsidRDefault="00F25BD9" w:rsidP="00B3200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7A19804F" w14:textId="77777777" w:rsidR="00F25BD9" w:rsidRPr="000D623A" w:rsidRDefault="00F25BD9" w:rsidP="00B32000">
            <w:pPr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328</w:t>
            </w:r>
          </w:p>
        </w:tc>
      </w:tr>
      <w:tr w:rsidR="00F25BD9" w:rsidRPr="000D623A" w14:paraId="42E347E7" w14:textId="77777777" w:rsidTr="00D40028">
        <w:trPr>
          <w:cantSplit/>
          <w:jc w:val="right"/>
        </w:trPr>
        <w:tc>
          <w:tcPr>
            <w:tcW w:w="4025" w:type="dxa"/>
          </w:tcPr>
          <w:p w14:paraId="54CC4A3F" w14:textId="77777777" w:rsidR="00F25BD9" w:rsidRPr="000D623A" w:rsidRDefault="00F25BD9" w:rsidP="00F25BD9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00" w:lineRule="exact"/>
              <w:ind w:left="57" w:hanging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C493E09" w14:textId="1F2AD03E" w:rsidR="00F25BD9" w:rsidRPr="000D623A" w:rsidRDefault="00F37672" w:rsidP="00B32000">
            <w:pPr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37" w:type="dxa"/>
          </w:tcPr>
          <w:p w14:paraId="60DDAF5E" w14:textId="77777777" w:rsidR="00F25BD9" w:rsidRPr="000D623A" w:rsidRDefault="00F25BD9" w:rsidP="00B3200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bottom w:val="single" w:sz="6" w:space="0" w:color="auto"/>
            </w:tcBorders>
          </w:tcPr>
          <w:p w14:paraId="339D89A8" w14:textId="77777777" w:rsidR="00F25BD9" w:rsidRPr="000D623A" w:rsidRDefault="00F25BD9" w:rsidP="00B32000">
            <w:pPr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 w:hint="cs"/>
                <w:sz w:val="26"/>
                <w:szCs w:val="26"/>
              </w:rPr>
              <w:t>37</w:t>
            </w:r>
          </w:p>
        </w:tc>
        <w:tc>
          <w:tcPr>
            <w:tcW w:w="134" w:type="dxa"/>
          </w:tcPr>
          <w:p w14:paraId="3DB6CA13" w14:textId="77777777" w:rsidR="00F25BD9" w:rsidRPr="000D623A" w:rsidRDefault="00F25BD9" w:rsidP="00B3200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tcBorders>
              <w:bottom w:val="single" w:sz="6" w:space="0" w:color="auto"/>
            </w:tcBorders>
          </w:tcPr>
          <w:p w14:paraId="2872FECA" w14:textId="727EAABC" w:rsidR="00F25BD9" w:rsidRPr="000D623A" w:rsidRDefault="004968B6" w:rsidP="00B32000">
            <w:pPr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38" w:type="dxa"/>
          </w:tcPr>
          <w:p w14:paraId="5EA55496" w14:textId="77777777" w:rsidR="00F25BD9" w:rsidRPr="000D623A" w:rsidRDefault="00F25BD9" w:rsidP="00B3200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14:paraId="07AAEA18" w14:textId="77777777" w:rsidR="00F25BD9" w:rsidRPr="000D623A" w:rsidRDefault="00F25BD9" w:rsidP="00B32000">
            <w:pPr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34</w:t>
            </w:r>
          </w:p>
        </w:tc>
      </w:tr>
      <w:tr w:rsidR="00F25BD9" w:rsidRPr="000D623A" w14:paraId="33B3D265" w14:textId="77777777" w:rsidTr="00D40028">
        <w:trPr>
          <w:cantSplit/>
          <w:jc w:val="right"/>
        </w:trPr>
        <w:tc>
          <w:tcPr>
            <w:tcW w:w="4025" w:type="dxa"/>
          </w:tcPr>
          <w:p w14:paraId="244A30B4" w14:textId="77777777" w:rsidR="00F25BD9" w:rsidRPr="000D623A" w:rsidRDefault="00F25BD9" w:rsidP="00F25BD9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00" w:lineRule="exact"/>
              <w:ind w:left="57" w:hanging="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4D3B1D51" w14:textId="724658D7" w:rsidR="00F25BD9" w:rsidRPr="000D623A" w:rsidRDefault="00CA6AFB" w:rsidP="00B32000">
            <w:pPr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483</w:t>
            </w:r>
          </w:p>
        </w:tc>
        <w:tc>
          <w:tcPr>
            <w:tcW w:w="137" w:type="dxa"/>
          </w:tcPr>
          <w:p w14:paraId="6FE0818B" w14:textId="77777777" w:rsidR="00F25BD9" w:rsidRPr="000D623A" w:rsidRDefault="00F25BD9" w:rsidP="00B3200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12D69887" w14:textId="77777777" w:rsidR="00F25BD9" w:rsidRPr="000D623A" w:rsidRDefault="00F25BD9" w:rsidP="00B32000">
            <w:pPr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 w:hint="cs"/>
                <w:sz w:val="26"/>
                <w:szCs w:val="26"/>
              </w:rPr>
              <w:t>430</w:t>
            </w:r>
          </w:p>
        </w:tc>
        <w:tc>
          <w:tcPr>
            <w:tcW w:w="134" w:type="dxa"/>
          </w:tcPr>
          <w:p w14:paraId="4DA61D3A" w14:textId="77777777" w:rsidR="00F25BD9" w:rsidRPr="000D623A" w:rsidRDefault="00F25BD9" w:rsidP="00B3200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76" w:type="dxa"/>
            <w:tcBorders>
              <w:top w:val="single" w:sz="6" w:space="0" w:color="auto"/>
              <w:bottom w:val="double" w:sz="6" w:space="0" w:color="auto"/>
            </w:tcBorders>
          </w:tcPr>
          <w:p w14:paraId="78BC1E06" w14:textId="448A55B3" w:rsidR="00F25BD9" w:rsidRPr="000D623A" w:rsidRDefault="00CA6AFB" w:rsidP="00573568">
            <w:pPr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413</w:t>
            </w:r>
          </w:p>
        </w:tc>
        <w:tc>
          <w:tcPr>
            <w:tcW w:w="138" w:type="dxa"/>
          </w:tcPr>
          <w:p w14:paraId="63D8B1DB" w14:textId="77777777" w:rsidR="00F25BD9" w:rsidRPr="000D623A" w:rsidRDefault="00F25BD9" w:rsidP="00B3200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0B2C0B22" w14:textId="77777777" w:rsidR="00F25BD9" w:rsidRPr="000D623A" w:rsidRDefault="00F25BD9" w:rsidP="00B32000">
            <w:pPr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>362</w:t>
            </w:r>
          </w:p>
        </w:tc>
      </w:tr>
    </w:tbl>
    <w:p w14:paraId="4F3246E2" w14:textId="77777777" w:rsidR="00D84C4E" w:rsidRDefault="00A4226C" w:rsidP="007923E5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2" w:name="_Hlk6493688"/>
      <w:r w:rsidRPr="000D623A">
        <w:rPr>
          <w:rFonts w:ascii="Angsana New" w:hAnsi="Angsana New"/>
          <w:spacing w:val="-2"/>
          <w:sz w:val="32"/>
          <w:szCs w:val="32"/>
        </w:rPr>
        <w:tab/>
      </w:r>
      <w:r w:rsidRPr="000D623A">
        <w:rPr>
          <w:rFonts w:ascii="Angsana New" w:hAnsi="Angsana New"/>
          <w:spacing w:val="-2"/>
          <w:sz w:val="32"/>
          <w:szCs w:val="32"/>
        </w:rPr>
        <w:tab/>
      </w:r>
      <w:r w:rsidRPr="000D623A">
        <w:rPr>
          <w:rFonts w:ascii="Angsana New" w:hAnsi="Angsana New"/>
          <w:spacing w:val="-2"/>
          <w:sz w:val="32"/>
          <w:szCs w:val="32"/>
        </w:rPr>
        <w:tab/>
      </w:r>
      <w:r w:rsidRPr="000D623A">
        <w:rPr>
          <w:rFonts w:ascii="Angsana New" w:hAnsi="Angsana New"/>
          <w:spacing w:val="-2"/>
          <w:sz w:val="32"/>
          <w:szCs w:val="32"/>
        </w:rPr>
        <w:tab/>
      </w:r>
      <w:r w:rsidRPr="000D623A">
        <w:rPr>
          <w:rFonts w:ascii="Angsana New" w:hAnsi="Angsana New"/>
          <w:spacing w:val="-2"/>
          <w:sz w:val="32"/>
          <w:szCs w:val="32"/>
        </w:rPr>
        <w:tab/>
      </w:r>
    </w:p>
    <w:p w14:paraId="24B11849" w14:textId="0BFEF60F" w:rsidR="00A4226C" w:rsidRPr="000D623A" w:rsidRDefault="00A4226C" w:rsidP="00D84C4E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u w:val="single"/>
          <w:cs/>
        </w:rPr>
      </w:pPr>
      <w:r w:rsidRPr="000D623A">
        <w:rPr>
          <w:rFonts w:ascii="Angsana New" w:hAnsi="Angsana New"/>
          <w:spacing w:val="-2"/>
          <w:sz w:val="32"/>
          <w:szCs w:val="32"/>
          <w:u w:val="single"/>
          <w:cs/>
        </w:rPr>
        <w:t>ข้อสมมติหลักในการประมาณการตามหลักการคณิตศาสตร์ประกันภัย</w:t>
      </w:r>
    </w:p>
    <w:p w14:paraId="38FD7639" w14:textId="77777777" w:rsidR="00A4226C" w:rsidRPr="000D623A" w:rsidRDefault="00A4226C" w:rsidP="007923E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0D623A">
        <w:rPr>
          <w:rFonts w:ascii="Angsana New" w:hAnsi="Angsana New"/>
          <w:sz w:val="32"/>
          <w:szCs w:val="32"/>
        </w:rPr>
        <w:t xml:space="preserve"> </w:t>
      </w:r>
      <w:r w:rsidR="00F157E3" w:rsidRPr="000D623A">
        <w:rPr>
          <w:rFonts w:ascii="Angsana New" w:hAnsi="Angsana New"/>
          <w:sz w:val="32"/>
          <w:szCs w:val="32"/>
        </w:rPr>
        <w:t>31</w:t>
      </w:r>
      <w:r w:rsidRPr="000D623A">
        <w:rPr>
          <w:rFonts w:ascii="Angsana New" w:hAnsi="Angsana New"/>
          <w:sz w:val="32"/>
          <w:szCs w:val="32"/>
          <w:cs/>
        </w:rPr>
        <w:t xml:space="preserve"> มีนาคม </w:t>
      </w:r>
      <w:r w:rsidRPr="000D623A">
        <w:rPr>
          <w:rFonts w:ascii="Angsana New" w:hAnsi="Angsana New"/>
          <w:sz w:val="32"/>
          <w:szCs w:val="32"/>
        </w:rPr>
        <w:t>256</w:t>
      </w:r>
      <w:r w:rsidR="00F25BD9" w:rsidRPr="000D623A">
        <w:rPr>
          <w:rFonts w:ascii="Angsana New" w:hAnsi="Angsana New"/>
          <w:sz w:val="32"/>
          <w:szCs w:val="32"/>
        </w:rPr>
        <w:t>4</w:t>
      </w:r>
      <w:r w:rsidR="00F157E3" w:rsidRPr="000D623A">
        <w:rPr>
          <w:rFonts w:ascii="Angsana New" w:hAnsi="Angsana New"/>
          <w:sz w:val="32"/>
          <w:szCs w:val="32"/>
        </w:rPr>
        <w:t xml:space="preserve"> </w:t>
      </w:r>
      <w:r w:rsidRPr="000D623A">
        <w:rPr>
          <w:rFonts w:ascii="Angsana New" w:hAnsi="Angsana New"/>
          <w:sz w:val="32"/>
          <w:szCs w:val="32"/>
          <w:cs/>
        </w:rPr>
        <w:t xml:space="preserve">และ </w:t>
      </w:r>
      <w:r w:rsidRPr="000D623A">
        <w:rPr>
          <w:rFonts w:ascii="Angsana New" w:hAnsi="Angsana New"/>
          <w:sz w:val="32"/>
          <w:szCs w:val="32"/>
        </w:rPr>
        <w:t>256</w:t>
      </w:r>
      <w:r w:rsidR="00F25BD9" w:rsidRPr="000D623A">
        <w:rPr>
          <w:rFonts w:ascii="Angsana New" w:hAnsi="Angsana New"/>
          <w:sz w:val="32"/>
          <w:szCs w:val="32"/>
        </w:rPr>
        <w:t>3</w:t>
      </w:r>
    </w:p>
    <w:tbl>
      <w:tblPr>
        <w:tblW w:w="8461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8"/>
        <w:gridCol w:w="141"/>
        <w:gridCol w:w="1418"/>
        <w:gridCol w:w="137"/>
        <w:gridCol w:w="1441"/>
        <w:gridCol w:w="134"/>
        <w:gridCol w:w="1495"/>
        <w:gridCol w:w="9"/>
      </w:tblGrid>
      <w:tr w:rsidR="00E11D0D" w:rsidRPr="000D623A" w14:paraId="2C81E6A0" w14:textId="77777777" w:rsidTr="00D40028">
        <w:trPr>
          <w:gridAfter w:val="1"/>
          <w:wAfter w:w="9" w:type="dxa"/>
          <w:trHeight w:val="60"/>
          <w:jc w:val="right"/>
        </w:trPr>
        <w:tc>
          <w:tcPr>
            <w:tcW w:w="2268" w:type="dxa"/>
          </w:tcPr>
          <w:p w14:paraId="6EAD2A0B" w14:textId="77777777" w:rsidR="00CC354A" w:rsidRPr="000D623A" w:rsidRDefault="00CC354A" w:rsidP="007923E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</w:rPr>
              <w:tab/>
            </w:r>
            <w:r w:rsidRPr="000D623A">
              <w:rPr>
                <w:rFonts w:ascii="Angsana New" w:hAnsi="Angsana New"/>
                <w:sz w:val="26"/>
                <w:szCs w:val="26"/>
              </w:rPr>
              <w:tab/>
            </w:r>
            <w:r w:rsidRPr="000D623A">
              <w:rPr>
                <w:rFonts w:ascii="Angsana New" w:hAnsi="Angsana New"/>
                <w:sz w:val="26"/>
                <w:szCs w:val="26"/>
              </w:rPr>
              <w:tab/>
            </w:r>
            <w:r w:rsidRPr="000D623A">
              <w:rPr>
                <w:rFonts w:ascii="Angsana New" w:hAnsi="Angsana New"/>
                <w:sz w:val="26"/>
                <w:szCs w:val="26"/>
              </w:rPr>
              <w:tab/>
            </w:r>
            <w:r w:rsidRPr="000D623A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6184" w:type="dxa"/>
            <w:gridSpan w:val="7"/>
            <w:tcBorders>
              <w:bottom w:val="single" w:sz="6" w:space="0" w:color="auto"/>
            </w:tcBorders>
          </w:tcPr>
          <w:p w14:paraId="0432D0D3" w14:textId="77777777" w:rsidR="00CC354A" w:rsidRPr="000D623A" w:rsidRDefault="00CC354A" w:rsidP="007923E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D623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ร้อยละ </w:t>
            </w:r>
          </w:p>
        </w:tc>
      </w:tr>
      <w:tr w:rsidR="00E11D0D" w:rsidRPr="000D623A" w14:paraId="7F1037F0" w14:textId="77777777" w:rsidTr="00D40028">
        <w:trPr>
          <w:trHeight w:val="45"/>
          <w:jc w:val="right"/>
        </w:trPr>
        <w:tc>
          <w:tcPr>
            <w:tcW w:w="2268" w:type="dxa"/>
          </w:tcPr>
          <w:p w14:paraId="0E7955E7" w14:textId="77777777" w:rsidR="00CC354A" w:rsidRPr="000D623A" w:rsidRDefault="00CC354A" w:rsidP="007923E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5FE14739" w14:textId="77777777" w:rsidR="00CC354A" w:rsidRPr="000D623A" w:rsidRDefault="00CC354A" w:rsidP="007923E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7" w:type="dxa"/>
          </w:tcPr>
          <w:p w14:paraId="60763A69" w14:textId="77777777" w:rsidR="00CC354A" w:rsidRPr="000D623A" w:rsidRDefault="00CC354A" w:rsidP="007923E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79" w:type="dxa"/>
            <w:gridSpan w:val="4"/>
            <w:tcBorders>
              <w:bottom w:val="single" w:sz="6" w:space="0" w:color="auto"/>
            </w:tcBorders>
          </w:tcPr>
          <w:p w14:paraId="32ABACC8" w14:textId="77777777" w:rsidR="00CC354A" w:rsidRPr="000D623A" w:rsidRDefault="00CC354A" w:rsidP="007923E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D623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25BD9" w:rsidRPr="000D623A" w14:paraId="7D4BBC66" w14:textId="77777777" w:rsidTr="00D40028">
        <w:trPr>
          <w:jc w:val="right"/>
        </w:trPr>
        <w:tc>
          <w:tcPr>
            <w:tcW w:w="2268" w:type="dxa"/>
          </w:tcPr>
          <w:p w14:paraId="2C3EF6BD" w14:textId="77777777" w:rsidR="00F25BD9" w:rsidRPr="000D623A" w:rsidRDefault="00F25BD9" w:rsidP="00F25BD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0" w:right="-91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8C7094" w14:textId="77777777" w:rsidR="00F25BD9" w:rsidRPr="000D623A" w:rsidRDefault="00F25BD9" w:rsidP="00F25BD9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D623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54C78EEB" w14:textId="77777777" w:rsidR="00F25BD9" w:rsidRPr="000D623A" w:rsidRDefault="00F25BD9" w:rsidP="00F25BD9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C2AD35" w14:textId="77777777" w:rsidR="00F25BD9" w:rsidRPr="000D623A" w:rsidRDefault="00F25BD9" w:rsidP="00F25BD9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37" w:type="dxa"/>
          </w:tcPr>
          <w:p w14:paraId="757B89F1" w14:textId="77777777" w:rsidR="00F25BD9" w:rsidRPr="000D623A" w:rsidRDefault="00F25BD9" w:rsidP="00F25BD9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67CB87" w14:textId="77777777" w:rsidR="00F25BD9" w:rsidRPr="000D623A" w:rsidRDefault="00F25BD9" w:rsidP="00F25BD9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D623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6BF7BFF3" w14:textId="77777777" w:rsidR="00F25BD9" w:rsidRPr="000D623A" w:rsidRDefault="00F25BD9" w:rsidP="00F25BD9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8BB92D" w14:textId="77777777" w:rsidR="00F25BD9" w:rsidRPr="000D623A" w:rsidRDefault="00F25BD9" w:rsidP="00F25BD9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6151C6" w:rsidRPr="000D623A" w14:paraId="7F734BD5" w14:textId="77777777" w:rsidTr="00D40028">
        <w:trPr>
          <w:jc w:val="right"/>
        </w:trPr>
        <w:tc>
          <w:tcPr>
            <w:tcW w:w="2268" w:type="dxa"/>
          </w:tcPr>
          <w:p w14:paraId="5D879914" w14:textId="77777777" w:rsidR="006151C6" w:rsidRPr="000D623A" w:rsidRDefault="006151C6" w:rsidP="006151C6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D623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6087034" w14:textId="1DDEB955" w:rsidR="006151C6" w:rsidRPr="000D623A" w:rsidRDefault="006151C6" w:rsidP="006151C6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1.33 - 1.55</w:t>
            </w:r>
          </w:p>
        </w:tc>
        <w:tc>
          <w:tcPr>
            <w:tcW w:w="141" w:type="dxa"/>
          </w:tcPr>
          <w:p w14:paraId="7CC54FDB" w14:textId="77777777" w:rsidR="006151C6" w:rsidRPr="000D623A" w:rsidRDefault="006151C6" w:rsidP="006151C6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8958403" w14:textId="77777777" w:rsidR="006151C6" w:rsidRPr="000D623A" w:rsidRDefault="006151C6" w:rsidP="006151C6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1.33 - 1.55</w:t>
            </w:r>
          </w:p>
        </w:tc>
        <w:tc>
          <w:tcPr>
            <w:tcW w:w="137" w:type="dxa"/>
          </w:tcPr>
          <w:p w14:paraId="5AF63FE1" w14:textId="77777777" w:rsidR="006151C6" w:rsidRPr="000D623A" w:rsidRDefault="006151C6" w:rsidP="006151C6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14:paraId="33FD7DF2" w14:textId="1AAD475B" w:rsidR="006151C6" w:rsidRPr="000D623A" w:rsidRDefault="006151C6" w:rsidP="006151C6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D623A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1.33</w:t>
            </w:r>
          </w:p>
        </w:tc>
        <w:tc>
          <w:tcPr>
            <w:tcW w:w="134" w:type="dxa"/>
          </w:tcPr>
          <w:p w14:paraId="1ED57346" w14:textId="77777777" w:rsidR="006151C6" w:rsidRPr="000D623A" w:rsidRDefault="006151C6" w:rsidP="006151C6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</w:tcBorders>
          </w:tcPr>
          <w:p w14:paraId="7DB40D68" w14:textId="77777777" w:rsidR="006151C6" w:rsidRPr="000D623A" w:rsidRDefault="006151C6" w:rsidP="006151C6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D623A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1.33</w:t>
            </w:r>
          </w:p>
        </w:tc>
      </w:tr>
      <w:tr w:rsidR="006151C6" w:rsidRPr="000D623A" w14:paraId="261B2CE2" w14:textId="77777777" w:rsidTr="00D40028">
        <w:trPr>
          <w:jc w:val="right"/>
        </w:trPr>
        <w:tc>
          <w:tcPr>
            <w:tcW w:w="2268" w:type="dxa"/>
          </w:tcPr>
          <w:p w14:paraId="053130BB" w14:textId="77777777" w:rsidR="006151C6" w:rsidRPr="000D623A" w:rsidRDefault="006151C6" w:rsidP="006151C6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D623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18" w:type="dxa"/>
            <w:shd w:val="clear" w:color="auto" w:fill="auto"/>
          </w:tcPr>
          <w:p w14:paraId="4B271D45" w14:textId="0478C068" w:rsidR="006151C6" w:rsidRPr="000D623A" w:rsidRDefault="006151C6" w:rsidP="006151C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141" w:type="dxa"/>
          </w:tcPr>
          <w:p w14:paraId="369AC7C5" w14:textId="77777777" w:rsidR="006151C6" w:rsidRPr="000D623A" w:rsidRDefault="006151C6" w:rsidP="006151C6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AEE9307" w14:textId="77777777" w:rsidR="006151C6" w:rsidRPr="000D623A" w:rsidRDefault="006151C6" w:rsidP="006151C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137" w:type="dxa"/>
          </w:tcPr>
          <w:p w14:paraId="5D8B51CD" w14:textId="77777777" w:rsidR="006151C6" w:rsidRPr="000D623A" w:rsidRDefault="006151C6" w:rsidP="006151C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44CE12CB" w14:textId="0497310C" w:rsidR="006151C6" w:rsidRPr="000D623A" w:rsidRDefault="006151C6" w:rsidP="006151C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 w:hint="cs"/>
                <w:sz w:val="26"/>
                <w:szCs w:val="26"/>
              </w:rPr>
              <w:t>2.00</w:t>
            </w:r>
          </w:p>
        </w:tc>
        <w:tc>
          <w:tcPr>
            <w:tcW w:w="134" w:type="dxa"/>
          </w:tcPr>
          <w:p w14:paraId="30B3D01C" w14:textId="77777777" w:rsidR="006151C6" w:rsidRPr="000D623A" w:rsidRDefault="006151C6" w:rsidP="006151C6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7D439E41" w14:textId="77777777" w:rsidR="006151C6" w:rsidRPr="000D623A" w:rsidRDefault="006151C6" w:rsidP="006151C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 w:hint="cs"/>
                <w:sz w:val="26"/>
                <w:szCs w:val="26"/>
              </w:rPr>
              <w:t>2.00</w:t>
            </w:r>
          </w:p>
        </w:tc>
      </w:tr>
      <w:tr w:rsidR="006151C6" w:rsidRPr="000D623A" w14:paraId="3F6B0F8F" w14:textId="77777777" w:rsidTr="00D40028">
        <w:trPr>
          <w:jc w:val="right"/>
        </w:trPr>
        <w:tc>
          <w:tcPr>
            <w:tcW w:w="2268" w:type="dxa"/>
          </w:tcPr>
          <w:p w14:paraId="7B95AAF2" w14:textId="77777777" w:rsidR="006151C6" w:rsidRPr="000D623A" w:rsidRDefault="006151C6" w:rsidP="006151C6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D623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  <w:shd w:val="clear" w:color="auto" w:fill="auto"/>
          </w:tcPr>
          <w:p w14:paraId="37CC05BE" w14:textId="277A170C" w:rsidR="006151C6" w:rsidRPr="000D623A" w:rsidRDefault="006151C6" w:rsidP="006151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0.00 - 40.00</w:t>
            </w:r>
          </w:p>
        </w:tc>
        <w:tc>
          <w:tcPr>
            <w:tcW w:w="141" w:type="dxa"/>
          </w:tcPr>
          <w:p w14:paraId="29051F5E" w14:textId="77777777" w:rsidR="006151C6" w:rsidRPr="000D623A" w:rsidRDefault="006151C6" w:rsidP="006151C6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4912EB7" w14:textId="77777777" w:rsidR="006151C6" w:rsidRPr="000D623A" w:rsidRDefault="006151C6" w:rsidP="006151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0.00 - 40.00</w:t>
            </w:r>
          </w:p>
        </w:tc>
        <w:tc>
          <w:tcPr>
            <w:tcW w:w="137" w:type="dxa"/>
          </w:tcPr>
          <w:p w14:paraId="10BA0CF5" w14:textId="77777777" w:rsidR="006151C6" w:rsidRPr="000D623A" w:rsidRDefault="006151C6" w:rsidP="006151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4C8FCAC0" w14:textId="37415BAC" w:rsidR="006151C6" w:rsidRPr="000D623A" w:rsidRDefault="006151C6" w:rsidP="006151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D623A">
              <w:rPr>
                <w:rFonts w:asciiTheme="majorBidi" w:hAnsiTheme="majorBidi"/>
                <w:sz w:val="26"/>
                <w:szCs w:val="26"/>
              </w:rPr>
              <w:t>.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0D623A">
              <w:rPr>
                <w:rFonts w:asciiTheme="majorBidi" w:hAnsiTheme="majorBidi"/>
                <w:sz w:val="26"/>
                <w:szCs w:val="26"/>
              </w:rPr>
              <w:t>-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0D623A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0D623A">
              <w:rPr>
                <w:rFonts w:asciiTheme="majorBidi" w:hAnsiTheme="majorBidi"/>
                <w:sz w:val="26"/>
                <w:szCs w:val="26"/>
              </w:rPr>
              <w:t>.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34" w:type="dxa"/>
          </w:tcPr>
          <w:p w14:paraId="436206FC" w14:textId="77777777" w:rsidR="006151C6" w:rsidRPr="000D623A" w:rsidRDefault="006151C6" w:rsidP="006151C6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22B2C638" w14:textId="77777777" w:rsidR="006151C6" w:rsidRPr="000D623A" w:rsidRDefault="006151C6" w:rsidP="006151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0D623A">
              <w:rPr>
                <w:rFonts w:asciiTheme="majorBidi" w:hAnsiTheme="majorBidi"/>
                <w:sz w:val="26"/>
                <w:szCs w:val="26"/>
              </w:rPr>
              <w:t>.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00 </w:t>
            </w:r>
            <w:r w:rsidRPr="000D623A">
              <w:rPr>
                <w:rFonts w:asciiTheme="majorBidi" w:hAnsiTheme="majorBidi"/>
                <w:sz w:val="26"/>
                <w:szCs w:val="26"/>
              </w:rPr>
              <w:t>-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0D623A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0D623A">
              <w:rPr>
                <w:rFonts w:asciiTheme="majorBidi" w:hAnsiTheme="majorBidi"/>
                <w:sz w:val="26"/>
                <w:szCs w:val="26"/>
              </w:rPr>
              <w:t>.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6151C6" w:rsidRPr="000D623A" w14:paraId="375DFE17" w14:textId="77777777" w:rsidTr="00D40028">
        <w:trPr>
          <w:jc w:val="right"/>
        </w:trPr>
        <w:tc>
          <w:tcPr>
            <w:tcW w:w="2268" w:type="dxa"/>
          </w:tcPr>
          <w:p w14:paraId="0940CA27" w14:textId="77777777" w:rsidR="006151C6" w:rsidRPr="000D623A" w:rsidRDefault="006151C6" w:rsidP="006151C6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0D623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418" w:type="dxa"/>
            <w:vAlign w:val="bottom"/>
          </w:tcPr>
          <w:p w14:paraId="1597EE8C" w14:textId="11D2E2DB" w:rsidR="006151C6" w:rsidRPr="000D623A" w:rsidRDefault="006151C6" w:rsidP="006151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41" w:type="dxa"/>
          </w:tcPr>
          <w:p w14:paraId="00A72311" w14:textId="77777777" w:rsidR="006151C6" w:rsidRPr="000D623A" w:rsidRDefault="006151C6" w:rsidP="006151C6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6F8EB1D" w14:textId="77777777" w:rsidR="006151C6" w:rsidRPr="000D623A" w:rsidRDefault="006151C6" w:rsidP="006151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7" w:type="dxa"/>
          </w:tcPr>
          <w:p w14:paraId="36608A42" w14:textId="77777777" w:rsidR="006151C6" w:rsidRPr="000D623A" w:rsidRDefault="006151C6" w:rsidP="006151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30A4D956" w14:textId="6166A5CE" w:rsidR="006151C6" w:rsidRPr="000D623A" w:rsidRDefault="006151C6" w:rsidP="006151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4" w:type="dxa"/>
          </w:tcPr>
          <w:p w14:paraId="3F3281D2" w14:textId="77777777" w:rsidR="006151C6" w:rsidRPr="000D623A" w:rsidRDefault="006151C6" w:rsidP="006151C6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0FAB3D5E" w14:textId="77777777" w:rsidR="006151C6" w:rsidRPr="000D623A" w:rsidRDefault="006151C6" w:rsidP="006151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</w:tr>
      <w:tr w:rsidR="006151C6" w:rsidRPr="000D623A" w14:paraId="4ED6D552" w14:textId="77777777" w:rsidTr="00D40028">
        <w:trPr>
          <w:jc w:val="right"/>
        </w:trPr>
        <w:tc>
          <w:tcPr>
            <w:tcW w:w="2268" w:type="dxa"/>
          </w:tcPr>
          <w:p w14:paraId="2BE98203" w14:textId="77777777" w:rsidR="006151C6" w:rsidRPr="000D623A" w:rsidRDefault="006151C6" w:rsidP="006151C6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00" w:lineRule="exact"/>
              <w:ind w:right="-108" w:hanging="19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D623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18" w:type="dxa"/>
            <w:vAlign w:val="bottom"/>
          </w:tcPr>
          <w:p w14:paraId="382D75C5" w14:textId="6255A793" w:rsidR="006151C6" w:rsidRPr="000D623A" w:rsidRDefault="006151C6" w:rsidP="006151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41" w:type="dxa"/>
          </w:tcPr>
          <w:p w14:paraId="430BE7C0" w14:textId="77777777" w:rsidR="006151C6" w:rsidRPr="000D623A" w:rsidRDefault="006151C6" w:rsidP="006151C6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AC67AC8" w14:textId="77777777" w:rsidR="006151C6" w:rsidRPr="000D623A" w:rsidRDefault="006151C6" w:rsidP="006151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7" w:type="dxa"/>
          </w:tcPr>
          <w:p w14:paraId="6B610FD0" w14:textId="77777777" w:rsidR="006151C6" w:rsidRPr="000D623A" w:rsidRDefault="006151C6" w:rsidP="006151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05A89182" w14:textId="39F3C540" w:rsidR="006151C6" w:rsidRPr="000D623A" w:rsidRDefault="006151C6" w:rsidP="006151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14:paraId="2EE2CDEB" w14:textId="77777777" w:rsidR="006151C6" w:rsidRPr="000D623A" w:rsidRDefault="006151C6" w:rsidP="006151C6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4E0271DC" w14:textId="77777777" w:rsidR="006151C6" w:rsidRPr="000D623A" w:rsidRDefault="006151C6" w:rsidP="006151C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</w:tbl>
    <w:bookmarkEnd w:id="2"/>
    <w:p w14:paraId="7EE5A5D3" w14:textId="3CBC809F" w:rsidR="00DB121F" w:rsidRPr="000D623A" w:rsidRDefault="00034980" w:rsidP="007923E5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0D623A">
        <w:rPr>
          <w:rFonts w:ascii="Angsana New" w:hAnsi="Angsana New" w:hint="cs"/>
          <w:b/>
          <w:bCs/>
          <w:sz w:val="32"/>
          <w:szCs w:val="32"/>
          <w:lang w:val="en-US"/>
        </w:rPr>
        <w:lastRenderedPageBreak/>
        <w:t>2</w:t>
      </w:r>
      <w:r w:rsidR="00F25BD9" w:rsidRPr="000D623A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DB121F" w:rsidRPr="000D623A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DB121F" w:rsidRPr="000D623A">
        <w:rPr>
          <w:rFonts w:ascii="Angsana New" w:hAnsi="Angsana New"/>
          <w:b/>
          <w:bCs/>
          <w:sz w:val="32"/>
          <w:szCs w:val="32"/>
        </w:rPr>
        <w:tab/>
      </w:r>
      <w:r w:rsidR="00DB121F" w:rsidRPr="000D623A">
        <w:rPr>
          <w:rFonts w:ascii="Angsana New" w:hAnsi="Angsana New"/>
          <w:b/>
          <w:bCs/>
          <w:sz w:val="32"/>
          <w:szCs w:val="32"/>
          <w:cs/>
          <w:lang w:val="en-US"/>
        </w:rPr>
        <w:t>ค่าใช้จ่าย</w:t>
      </w:r>
      <w:r w:rsidR="00305F27" w:rsidRPr="000D623A">
        <w:rPr>
          <w:rFonts w:ascii="Angsana New" w:hAnsi="Angsana New"/>
          <w:b/>
          <w:bCs/>
          <w:sz w:val="32"/>
          <w:szCs w:val="32"/>
          <w:lang w:val="en-US"/>
        </w:rPr>
        <w:t xml:space="preserve"> (</w:t>
      </w:r>
      <w:r w:rsidR="00305F27" w:rsidRPr="000D623A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รายได้) </w:t>
      </w:r>
      <w:r w:rsidR="00DB121F" w:rsidRPr="000D623A">
        <w:rPr>
          <w:rFonts w:ascii="Angsana New" w:hAnsi="Angsana New"/>
          <w:b/>
          <w:bCs/>
          <w:sz w:val="32"/>
          <w:szCs w:val="32"/>
          <w:cs/>
          <w:lang w:val="en-US"/>
        </w:rPr>
        <w:t>ภาษีเงินได้</w:t>
      </w:r>
    </w:p>
    <w:p w14:paraId="4B17842A" w14:textId="77777777" w:rsidR="00DB121F" w:rsidRPr="000D623A" w:rsidRDefault="00DB121F" w:rsidP="007923E5">
      <w:pPr>
        <w:pStyle w:val="BodyTextIndent"/>
        <w:tabs>
          <w:tab w:val="clear" w:pos="907"/>
          <w:tab w:val="left" w:pos="284"/>
          <w:tab w:val="left" w:pos="851"/>
        </w:tabs>
        <w:spacing w:after="0"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</w:rPr>
        <w:tab/>
      </w:r>
      <w:r w:rsidRPr="000D623A">
        <w:rPr>
          <w:rFonts w:ascii="Angsana New" w:hAnsi="Angsana New"/>
          <w:sz w:val="32"/>
          <w:szCs w:val="32"/>
          <w:cs/>
        </w:rPr>
        <w:t>ส่วนประกอบหลักของค่าใช้จ่า</w:t>
      </w:r>
      <w:r w:rsidRPr="000D623A">
        <w:rPr>
          <w:rFonts w:ascii="Angsana New" w:hAnsi="Angsana New" w:hint="cs"/>
          <w:sz w:val="32"/>
          <w:szCs w:val="32"/>
          <w:cs/>
        </w:rPr>
        <w:t>ย</w:t>
      </w:r>
      <w:r w:rsidR="00305F27" w:rsidRPr="000D623A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0D623A">
        <w:rPr>
          <w:rFonts w:ascii="Angsana New" w:hAnsi="Angsana New"/>
          <w:sz w:val="32"/>
          <w:szCs w:val="32"/>
          <w:cs/>
        </w:rPr>
        <w:t>ภาษีเงินได้สำหรับงวดสามเดือนสิ้นสุดวันที่</w:t>
      </w:r>
      <w:r w:rsidRPr="000D623A">
        <w:rPr>
          <w:rFonts w:ascii="Angsana New" w:hAnsi="Angsana New"/>
          <w:sz w:val="32"/>
          <w:szCs w:val="32"/>
        </w:rPr>
        <w:t xml:space="preserve"> 31</w:t>
      </w:r>
      <w:r w:rsidRPr="000D623A">
        <w:rPr>
          <w:rFonts w:ascii="Angsana New" w:hAnsi="Angsana New"/>
          <w:sz w:val="32"/>
          <w:szCs w:val="32"/>
          <w:cs/>
        </w:rPr>
        <w:t xml:space="preserve"> มีนาคม</w:t>
      </w:r>
      <w:r w:rsidRPr="000D623A">
        <w:rPr>
          <w:rFonts w:ascii="Angsana New" w:hAnsi="Angsana New"/>
          <w:sz w:val="32"/>
          <w:szCs w:val="32"/>
        </w:rPr>
        <w:t xml:space="preserve"> 256</w:t>
      </w:r>
      <w:r w:rsidR="00F25BD9" w:rsidRPr="000D623A">
        <w:rPr>
          <w:rFonts w:ascii="Angsana New" w:hAnsi="Angsana New"/>
          <w:sz w:val="32"/>
          <w:szCs w:val="32"/>
        </w:rPr>
        <w:t>4</w:t>
      </w:r>
      <w:r w:rsidRPr="000D623A">
        <w:rPr>
          <w:rFonts w:ascii="Angsana New" w:hAnsi="Angsana New"/>
          <w:sz w:val="32"/>
          <w:szCs w:val="32"/>
          <w:cs/>
        </w:rPr>
        <w:t xml:space="preserve"> และ</w:t>
      </w:r>
      <w:r w:rsidRPr="000D623A">
        <w:rPr>
          <w:rFonts w:ascii="Angsana New" w:hAnsi="Angsana New"/>
          <w:sz w:val="32"/>
          <w:szCs w:val="32"/>
        </w:rPr>
        <w:t xml:space="preserve"> 256</w:t>
      </w:r>
      <w:r w:rsidR="00F25BD9" w:rsidRPr="000D623A">
        <w:rPr>
          <w:rFonts w:ascii="Angsana New" w:hAnsi="Angsana New"/>
          <w:sz w:val="32"/>
          <w:szCs w:val="32"/>
        </w:rPr>
        <w:t>3</w:t>
      </w:r>
      <w:r w:rsidRPr="000D623A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04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493"/>
        <w:gridCol w:w="641"/>
        <w:gridCol w:w="134"/>
        <w:gridCol w:w="1136"/>
        <w:gridCol w:w="134"/>
        <w:gridCol w:w="1134"/>
        <w:gridCol w:w="134"/>
        <w:gridCol w:w="1083"/>
      </w:tblGrid>
      <w:tr w:rsidR="00E11D0D" w:rsidRPr="000D623A" w14:paraId="774CAD22" w14:textId="77777777" w:rsidTr="00DB121F">
        <w:trPr>
          <w:cantSplit/>
          <w:trHeight w:val="20"/>
        </w:trPr>
        <w:tc>
          <w:tcPr>
            <w:tcW w:w="3515" w:type="dxa"/>
          </w:tcPr>
          <w:p w14:paraId="60362A7B" w14:textId="77777777" w:rsidR="00DB121F" w:rsidRPr="000D623A" w:rsidRDefault="00DB121F" w:rsidP="0039160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89" w:type="dxa"/>
            <w:gridSpan w:val="8"/>
            <w:tcBorders>
              <w:bottom w:val="single" w:sz="6" w:space="0" w:color="auto"/>
            </w:tcBorders>
          </w:tcPr>
          <w:p w14:paraId="190887C1" w14:textId="77777777" w:rsidR="00DB121F" w:rsidRPr="000D623A" w:rsidRDefault="00DB121F" w:rsidP="0039160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พัน</w:t>
            </w:r>
            <w:r w:rsidRPr="000D623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11D0D" w:rsidRPr="000D623A" w14:paraId="03D9695D" w14:textId="77777777" w:rsidTr="00DB121F">
        <w:trPr>
          <w:cantSplit/>
          <w:trHeight w:val="20"/>
        </w:trPr>
        <w:tc>
          <w:tcPr>
            <w:tcW w:w="3515" w:type="dxa"/>
          </w:tcPr>
          <w:p w14:paraId="539AF021" w14:textId="77777777" w:rsidR="00DB121F" w:rsidRPr="000D623A" w:rsidRDefault="00DB121F" w:rsidP="0039160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9FB08B6" w14:textId="77777777" w:rsidR="00DB121F" w:rsidRPr="000D623A" w:rsidRDefault="00DB121F" w:rsidP="0039160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2E8A2F72" w14:textId="77777777" w:rsidR="00DB121F" w:rsidRPr="000D623A" w:rsidRDefault="00DB121F" w:rsidP="0039160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4AEFAD" w14:textId="77777777" w:rsidR="00DB121F" w:rsidRPr="000D623A" w:rsidRDefault="00DB121F" w:rsidP="0039160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0" w:right="0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25BD9" w:rsidRPr="000D623A" w14:paraId="7864B0F8" w14:textId="77777777" w:rsidTr="00DB121F">
        <w:trPr>
          <w:cantSplit/>
          <w:trHeight w:val="20"/>
        </w:trPr>
        <w:tc>
          <w:tcPr>
            <w:tcW w:w="3515" w:type="dxa"/>
          </w:tcPr>
          <w:p w14:paraId="46ABBA06" w14:textId="77777777" w:rsidR="00F25BD9" w:rsidRPr="000D623A" w:rsidRDefault="00F25BD9" w:rsidP="00F25BD9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50C5C95" w14:textId="77777777" w:rsidR="00F25BD9" w:rsidRPr="000D623A" w:rsidRDefault="00F25BD9" w:rsidP="00F25BD9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48A942" w14:textId="77777777" w:rsidR="00F25BD9" w:rsidRPr="000D623A" w:rsidRDefault="00F25BD9" w:rsidP="00F25BD9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2C91F662" w14:textId="77777777" w:rsidR="00F25BD9" w:rsidRPr="000D623A" w:rsidRDefault="00F25BD9" w:rsidP="00F25BD9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34" w:type="dxa"/>
          </w:tcPr>
          <w:p w14:paraId="76A5EA49" w14:textId="77777777" w:rsidR="00F25BD9" w:rsidRPr="000D623A" w:rsidRDefault="00F25BD9" w:rsidP="00F25BD9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0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619E6CF" w14:textId="77777777" w:rsidR="00F25BD9" w:rsidRPr="000D623A" w:rsidRDefault="00F25BD9" w:rsidP="00F25BD9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AB86971" w14:textId="77777777" w:rsidR="00F25BD9" w:rsidRPr="000D623A" w:rsidRDefault="00F25BD9" w:rsidP="00F25BD9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14:paraId="4FB1F083" w14:textId="77777777" w:rsidR="00F25BD9" w:rsidRPr="000D623A" w:rsidRDefault="00F25BD9" w:rsidP="00F25BD9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539" w:right="-108" w:hanging="5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F25BD9" w:rsidRPr="000D623A" w14:paraId="08D27492" w14:textId="77777777" w:rsidTr="00305F27">
        <w:trPr>
          <w:cantSplit/>
          <w:trHeight w:val="20"/>
        </w:trPr>
        <w:tc>
          <w:tcPr>
            <w:tcW w:w="4008" w:type="dxa"/>
            <w:gridSpan w:val="2"/>
          </w:tcPr>
          <w:p w14:paraId="49E62310" w14:textId="77777777" w:rsidR="00F25BD9" w:rsidRPr="000D623A" w:rsidRDefault="00F25BD9" w:rsidP="00654DFA">
            <w:pPr>
              <w:tabs>
                <w:tab w:val="left" w:pos="123"/>
                <w:tab w:val="left" w:pos="567"/>
              </w:tabs>
              <w:spacing w:line="300" w:lineRule="exact"/>
              <w:ind w:left="17" w:hanging="74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 xml:space="preserve">ค่าใช้จ่าย (รายได้) </w:t>
            </w:r>
            <w:r w:rsidRPr="000D623A">
              <w:rPr>
                <w:rFonts w:ascii="Angsana New" w:hAnsi="Angsana New"/>
                <w:sz w:val="26"/>
                <w:szCs w:val="26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641" w:type="dxa"/>
          </w:tcPr>
          <w:p w14:paraId="1CDBF827" w14:textId="77777777" w:rsidR="00F25BD9" w:rsidRPr="000D623A" w:rsidRDefault="00F25BD9" w:rsidP="00F25BD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3DCBB3C1" w14:textId="77777777" w:rsidR="00F25BD9" w:rsidRPr="000D623A" w:rsidRDefault="00F25BD9" w:rsidP="00F25BD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ABBC6CF" w14:textId="77777777" w:rsidR="00F25BD9" w:rsidRPr="000D623A" w:rsidRDefault="00F25BD9" w:rsidP="00F25BD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0C6C8EB" w14:textId="77777777" w:rsidR="00F25BD9" w:rsidRPr="000D623A" w:rsidRDefault="00F25BD9" w:rsidP="00F25BD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516B16C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2A12BBD" w14:textId="77777777" w:rsidR="00F25BD9" w:rsidRPr="000D623A" w:rsidRDefault="00F25BD9" w:rsidP="00F25BD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0C17D1A6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5BD9" w:rsidRPr="000D623A" w14:paraId="136907C0" w14:textId="77777777" w:rsidTr="00DB121F">
        <w:trPr>
          <w:cantSplit/>
          <w:trHeight w:val="20"/>
        </w:trPr>
        <w:tc>
          <w:tcPr>
            <w:tcW w:w="3515" w:type="dxa"/>
          </w:tcPr>
          <w:p w14:paraId="0CCEBF69" w14:textId="77777777" w:rsidR="00F25BD9" w:rsidRPr="000D623A" w:rsidRDefault="00F25BD9" w:rsidP="00F25BD9">
            <w:pPr>
              <w:tabs>
                <w:tab w:val="left" w:pos="284"/>
                <w:tab w:val="left" w:pos="567"/>
              </w:tabs>
              <w:spacing w:line="30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gridSpan w:val="2"/>
            <w:vAlign w:val="bottom"/>
          </w:tcPr>
          <w:p w14:paraId="7291E5B9" w14:textId="77777777" w:rsidR="00F25BD9" w:rsidRPr="000D623A" w:rsidRDefault="00F25BD9" w:rsidP="00F25BD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6226EE74" w14:textId="77777777" w:rsidR="00F25BD9" w:rsidRPr="000D623A" w:rsidRDefault="00F25BD9" w:rsidP="00F25BD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A96C8E9" w14:textId="77777777" w:rsidR="00F25BD9" w:rsidRPr="000D623A" w:rsidRDefault="00F25BD9" w:rsidP="00F25BD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55A65448" w14:textId="77777777" w:rsidR="00F25BD9" w:rsidRPr="000D623A" w:rsidRDefault="00F25BD9" w:rsidP="00F25BD9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8FC2C7D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2D43AB8D" w14:textId="77777777" w:rsidR="00F25BD9" w:rsidRPr="000D623A" w:rsidRDefault="00F25BD9" w:rsidP="00F25BD9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18190888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5BD9" w:rsidRPr="000D623A" w14:paraId="273CCFF7" w14:textId="77777777" w:rsidTr="00DB121F">
        <w:trPr>
          <w:cantSplit/>
          <w:trHeight w:val="20"/>
        </w:trPr>
        <w:tc>
          <w:tcPr>
            <w:tcW w:w="3515" w:type="dxa"/>
          </w:tcPr>
          <w:p w14:paraId="3F5B0906" w14:textId="77777777" w:rsidR="00F25BD9" w:rsidRPr="000D623A" w:rsidRDefault="00F25BD9" w:rsidP="00F25BD9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28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  <w:cs/>
              </w:rPr>
              <w:t>ภาษีเงินได้สำหรับ</w:t>
            </w: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gridSpan w:val="2"/>
            <w:vAlign w:val="bottom"/>
          </w:tcPr>
          <w:p w14:paraId="2275EE78" w14:textId="0BBCC3E8" w:rsidR="00F25BD9" w:rsidRPr="000D623A" w:rsidRDefault="007972A8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 w:hint="cs"/>
                <w:sz w:val="26"/>
                <w:szCs w:val="26"/>
                <w:cs/>
              </w:rPr>
              <w:t>501</w:t>
            </w:r>
          </w:p>
        </w:tc>
        <w:tc>
          <w:tcPr>
            <w:tcW w:w="134" w:type="dxa"/>
            <w:vAlign w:val="bottom"/>
          </w:tcPr>
          <w:p w14:paraId="214A296B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3523ADB6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838</w:t>
            </w:r>
          </w:p>
        </w:tc>
        <w:tc>
          <w:tcPr>
            <w:tcW w:w="134" w:type="dxa"/>
            <w:vAlign w:val="bottom"/>
          </w:tcPr>
          <w:p w14:paraId="34CBEFAB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EB630B7" w14:textId="260B102F" w:rsidR="00F25BD9" w:rsidRPr="000D623A" w:rsidRDefault="00407E21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EC1AB3" w:rsidRPr="000D623A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4" w:type="dxa"/>
            <w:vAlign w:val="bottom"/>
          </w:tcPr>
          <w:p w14:paraId="7E779BCB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4DA0A73E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 w:hint="cs"/>
                <w:sz w:val="26"/>
                <w:szCs w:val="26"/>
              </w:rPr>
              <w:t>83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F25BD9" w:rsidRPr="000D623A" w14:paraId="276E772D" w14:textId="77777777" w:rsidTr="00DB121F">
        <w:trPr>
          <w:cantSplit/>
          <w:trHeight w:val="20"/>
        </w:trPr>
        <w:tc>
          <w:tcPr>
            <w:tcW w:w="3515" w:type="dxa"/>
          </w:tcPr>
          <w:p w14:paraId="6302F36C" w14:textId="77777777" w:rsidR="00F25BD9" w:rsidRPr="000D623A" w:rsidRDefault="00F25BD9" w:rsidP="00F25BD9">
            <w:pPr>
              <w:tabs>
                <w:tab w:val="left" w:pos="563"/>
              </w:tabs>
              <w:spacing w:line="30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gridSpan w:val="2"/>
            <w:vAlign w:val="bottom"/>
          </w:tcPr>
          <w:p w14:paraId="03415506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C677209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278EBF94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2A58685C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CA851DD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005946DB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7C00028B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5BD9" w:rsidRPr="000D623A" w14:paraId="7935BBED" w14:textId="77777777" w:rsidTr="00DB121F">
        <w:trPr>
          <w:cantSplit/>
          <w:trHeight w:val="20"/>
        </w:trPr>
        <w:tc>
          <w:tcPr>
            <w:tcW w:w="3515" w:type="dxa"/>
          </w:tcPr>
          <w:p w14:paraId="53DEB1C5" w14:textId="77777777" w:rsidR="00F25BD9" w:rsidRPr="000D623A" w:rsidRDefault="00F25BD9" w:rsidP="00F25BD9">
            <w:pPr>
              <w:tabs>
                <w:tab w:val="clear" w:pos="454"/>
                <w:tab w:val="left" w:pos="440"/>
                <w:tab w:val="left" w:pos="839"/>
              </w:tabs>
              <w:spacing w:line="300" w:lineRule="exact"/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การเปลี่ยนแปลงของผลต่างชั่วคราวที่</w:t>
            </w:r>
            <w:r w:rsidRPr="000D623A">
              <w:rPr>
                <w:rFonts w:ascii="Angsana New" w:hAnsi="Angsana New"/>
                <w:sz w:val="26"/>
                <w:szCs w:val="26"/>
                <w:cs/>
              </w:rPr>
              <w:tab/>
              <w:t>รับรู้เมื่อเริ่มแรกและที่กลับรายการ</w:t>
            </w:r>
          </w:p>
        </w:tc>
        <w:tc>
          <w:tcPr>
            <w:tcW w:w="1134" w:type="dxa"/>
            <w:gridSpan w:val="2"/>
            <w:vAlign w:val="bottom"/>
          </w:tcPr>
          <w:p w14:paraId="2156A3CA" w14:textId="07D9B6BD" w:rsidR="00F25BD9" w:rsidRPr="000D623A" w:rsidRDefault="007972A8" w:rsidP="007972A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 w:hint="cs"/>
                <w:sz w:val="26"/>
                <w:szCs w:val="26"/>
                <w:cs/>
              </w:rPr>
              <w:t>430</w:t>
            </w:r>
          </w:p>
        </w:tc>
        <w:tc>
          <w:tcPr>
            <w:tcW w:w="134" w:type="dxa"/>
            <w:vAlign w:val="bottom"/>
          </w:tcPr>
          <w:p w14:paraId="13D65254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2021211B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(1,914)</w:t>
            </w:r>
          </w:p>
        </w:tc>
        <w:tc>
          <w:tcPr>
            <w:tcW w:w="134" w:type="dxa"/>
            <w:vAlign w:val="bottom"/>
          </w:tcPr>
          <w:p w14:paraId="31FFD250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E34282C" w14:textId="58781E4D" w:rsidR="00F25BD9" w:rsidRPr="000D623A" w:rsidRDefault="00360F2F" w:rsidP="00360F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1,322</w:t>
            </w:r>
          </w:p>
        </w:tc>
        <w:tc>
          <w:tcPr>
            <w:tcW w:w="134" w:type="dxa"/>
            <w:vAlign w:val="bottom"/>
          </w:tcPr>
          <w:p w14:paraId="71F5E30B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01140CA5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Pr="000D623A">
              <w:rPr>
                <w:rFonts w:asciiTheme="majorBidi" w:hAnsiTheme="majorBidi" w:cstheme="majorBidi" w:hint="cs"/>
                <w:sz w:val="26"/>
                <w:szCs w:val="26"/>
              </w:rPr>
              <w:t>45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6)</w:t>
            </w:r>
          </w:p>
        </w:tc>
      </w:tr>
      <w:tr w:rsidR="00F25BD9" w:rsidRPr="000D623A" w14:paraId="4F554E06" w14:textId="77777777" w:rsidTr="00DB121F">
        <w:trPr>
          <w:cantSplit/>
          <w:trHeight w:val="20"/>
        </w:trPr>
        <w:tc>
          <w:tcPr>
            <w:tcW w:w="3515" w:type="dxa"/>
          </w:tcPr>
          <w:p w14:paraId="1D7776D3" w14:textId="77777777" w:rsidR="00F25BD9" w:rsidRPr="000D623A" w:rsidRDefault="00F25BD9" w:rsidP="00F25BD9">
            <w:pPr>
              <w:tabs>
                <w:tab w:val="left" w:pos="1130"/>
              </w:tabs>
              <w:spacing w:line="300" w:lineRule="exact"/>
              <w:ind w:firstLine="5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16481C" w14:textId="4FA695F7" w:rsidR="00F25BD9" w:rsidRPr="000D623A" w:rsidRDefault="007972A8" w:rsidP="007972A8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 w:hint="cs"/>
                <w:sz w:val="26"/>
                <w:szCs w:val="26"/>
                <w:cs/>
              </w:rPr>
              <w:t>931</w:t>
            </w:r>
          </w:p>
        </w:tc>
        <w:tc>
          <w:tcPr>
            <w:tcW w:w="134" w:type="dxa"/>
            <w:vAlign w:val="bottom"/>
          </w:tcPr>
          <w:p w14:paraId="70D90A46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6C10CC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(1,076)</w:t>
            </w:r>
          </w:p>
        </w:tc>
        <w:tc>
          <w:tcPr>
            <w:tcW w:w="134" w:type="dxa"/>
            <w:vAlign w:val="bottom"/>
          </w:tcPr>
          <w:p w14:paraId="39CD3535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7EF697" w14:textId="6082E902" w:rsidR="00F25BD9" w:rsidRPr="000D623A" w:rsidRDefault="00360F2F" w:rsidP="00360F2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1,823</w:t>
            </w:r>
          </w:p>
        </w:tc>
        <w:tc>
          <w:tcPr>
            <w:tcW w:w="134" w:type="dxa"/>
            <w:vAlign w:val="bottom"/>
          </w:tcPr>
          <w:p w14:paraId="71C6CB81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7A0D18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D623A">
              <w:rPr>
                <w:rFonts w:asciiTheme="majorBidi" w:hAnsiTheme="majorBidi" w:cstheme="majorBidi" w:hint="cs"/>
                <w:sz w:val="26"/>
                <w:szCs w:val="26"/>
              </w:rPr>
              <w:t>618</w:t>
            </w:r>
            <w:r w:rsidRPr="000D623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11D0D" w:rsidRPr="000D623A" w14:paraId="721678B9" w14:textId="77777777" w:rsidTr="00305F27">
        <w:trPr>
          <w:cantSplit/>
          <w:trHeight w:val="20"/>
        </w:trPr>
        <w:tc>
          <w:tcPr>
            <w:tcW w:w="8404" w:type="dxa"/>
            <w:gridSpan w:val="9"/>
            <w:vAlign w:val="bottom"/>
          </w:tcPr>
          <w:p w14:paraId="169F2335" w14:textId="77777777" w:rsidR="00620739" w:rsidRPr="000D623A" w:rsidRDefault="00620739" w:rsidP="00620739">
            <w:pPr>
              <w:tabs>
                <w:tab w:val="left" w:pos="123"/>
                <w:tab w:val="left" w:pos="567"/>
              </w:tabs>
              <w:spacing w:line="300" w:lineRule="exact"/>
              <w:ind w:left="17" w:hanging="74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  <w:cs/>
              </w:rPr>
              <w:t>ภาษีเงินได้ที่เกี่ยวข้องกับส่วนประกอบของกำไรขาดทุนเบ็ดเสร็จ :</w:t>
            </w:r>
          </w:p>
        </w:tc>
      </w:tr>
      <w:tr w:rsidR="00F25BD9" w:rsidRPr="000D623A" w14:paraId="0A1EEFE5" w14:textId="77777777" w:rsidTr="00A46452">
        <w:trPr>
          <w:cantSplit/>
          <w:trHeight w:val="20"/>
        </w:trPr>
        <w:tc>
          <w:tcPr>
            <w:tcW w:w="3515" w:type="dxa"/>
          </w:tcPr>
          <w:p w14:paraId="6322548E" w14:textId="77777777" w:rsidR="00F25BD9" w:rsidRPr="000D623A" w:rsidRDefault="00F25BD9" w:rsidP="00F25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"/>
              </w:tabs>
              <w:spacing w:line="300" w:lineRule="exact"/>
              <w:ind w:left="14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23A">
              <w:rPr>
                <w:rFonts w:ascii="Angsana New" w:hAnsi="Angsana New"/>
                <w:sz w:val="26"/>
                <w:szCs w:val="26"/>
                <w:cs/>
              </w:rPr>
              <w:t>ผล</w:t>
            </w: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0D623A">
              <w:rPr>
                <w:rFonts w:ascii="Angsana New" w:hAnsi="Angsana New"/>
                <w:sz w:val="26"/>
                <w:szCs w:val="26"/>
                <w:cs/>
              </w:rPr>
              <w:t>จากการ</w:t>
            </w: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>วัดมูลค่าใหม่ของผลประโยชน์</w:t>
            </w:r>
            <w:r w:rsidRPr="000D623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D623A">
              <w:rPr>
                <w:rFonts w:ascii="Angsana New" w:hAnsi="Angsana New" w:hint="cs"/>
                <w:sz w:val="26"/>
                <w:szCs w:val="26"/>
                <w:cs/>
              </w:rPr>
              <w:t>พนักงานที่กำหนดไว้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3712B576" w14:textId="44D3FE92" w:rsidR="00F25BD9" w:rsidRPr="000D623A" w:rsidRDefault="007972A8" w:rsidP="00797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63C83C98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13C96D10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 w:hint="cs"/>
                <w:sz w:val="26"/>
                <w:szCs w:val="26"/>
              </w:rPr>
              <w:t>185</w:t>
            </w:r>
          </w:p>
        </w:tc>
        <w:tc>
          <w:tcPr>
            <w:tcW w:w="134" w:type="dxa"/>
            <w:vAlign w:val="bottom"/>
          </w:tcPr>
          <w:p w14:paraId="3169AA1F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DB040A7" w14:textId="141D0263" w:rsidR="00F25BD9" w:rsidRPr="000D623A" w:rsidRDefault="00EC1AB3" w:rsidP="00EC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2DAD14E5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vAlign w:val="bottom"/>
          </w:tcPr>
          <w:p w14:paraId="640760F1" w14:textId="77777777" w:rsidR="00F25BD9" w:rsidRPr="000D623A" w:rsidRDefault="00F25BD9" w:rsidP="00F4246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F25BD9" w:rsidRPr="000D623A" w14:paraId="4D1F0FF6" w14:textId="77777777" w:rsidTr="00A46452">
        <w:trPr>
          <w:cantSplit/>
          <w:trHeight w:val="20"/>
        </w:trPr>
        <w:tc>
          <w:tcPr>
            <w:tcW w:w="3515" w:type="dxa"/>
          </w:tcPr>
          <w:p w14:paraId="5FE5DEB5" w14:textId="77777777" w:rsidR="00F25BD9" w:rsidRPr="000D623A" w:rsidRDefault="00F25BD9" w:rsidP="00F25BD9">
            <w:pPr>
              <w:tabs>
                <w:tab w:val="left" w:pos="1130"/>
              </w:tabs>
              <w:spacing w:line="300" w:lineRule="exact"/>
              <w:ind w:firstLine="5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23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9DC0A4" w14:textId="13D9F8B7" w:rsidR="00F25BD9" w:rsidRPr="000D623A" w:rsidRDefault="007972A8" w:rsidP="00797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0EF402DC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1E7D00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 w:hint="cs"/>
                <w:sz w:val="26"/>
                <w:szCs w:val="26"/>
              </w:rPr>
              <w:t>185</w:t>
            </w:r>
          </w:p>
        </w:tc>
        <w:tc>
          <w:tcPr>
            <w:tcW w:w="134" w:type="dxa"/>
            <w:vAlign w:val="bottom"/>
          </w:tcPr>
          <w:p w14:paraId="26AE42FE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4CC386" w14:textId="37F15546" w:rsidR="00F25BD9" w:rsidRPr="000D623A" w:rsidRDefault="00EC1AB3" w:rsidP="00EC1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3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49F59677" w14:textId="77777777" w:rsidR="00F25BD9" w:rsidRPr="000D623A" w:rsidRDefault="00F25BD9" w:rsidP="00F25BD9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9A2234" w14:textId="77777777" w:rsidR="00F25BD9" w:rsidRPr="000D623A" w:rsidRDefault="00F25BD9" w:rsidP="00F4246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623A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</w:tbl>
    <w:p w14:paraId="567B2227" w14:textId="77777777" w:rsidR="0031105E" w:rsidRPr="000D623A" w:rsidRDefault="0031105E" w:rsidP="00B32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D059F6D" w14:textId="6D224342" w:rsidR="004A3A68" w:rsidRPr="000D623A" w:rsidRDefault="00DB121F" w:rsidP="00784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0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25BD9" w:rsidRPr="000D623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A3A68" w:rsidRPr="000D623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A3A68"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4A3A68" w:rsidRPr="000D623A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2E699F" w:rsidRPr="000D623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(ขาดทุน) </w:t>
      </w:r>
      <w:r w:rsidR="004A3A68" w:rsidRPr="000D623A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14:paraId="2BC1C5C8" w14:textId="4CDA10A7" w:rsidR="001064A6" w:rsidRPr="000D623A" w:rsidRDefault="004A3A68" w:rsidP="00784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  <w:cs/>
        </w:rPr>
        <w:t>กำไร</w:t>
      </w:r>
      <w:r w:rsidR="002E699F" w:rsidRPr="000D623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2E699F" w:rsidRPr="000D623A">
        <w:rPr>
          <w:rFonts w:asciiTheme="majorBidi" w:hAnsiTheme="majorBidi" w:cstheme="majorBidi" w:hint="cs"/>
          <w:sz w:val="32"/>
          <w:szCs w:val="32"/>
          <w:cs/>
        </w:rPr>
        <w:t>(ขาดทุน)</w:t>
      </w:r>
      <w:r w:rsidR="002E699F" w:rsidRPr="000D623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ต่อหุ้นขั้นพื้นฐานคำนวณโดยการหารกำไร</w:t>
      </w:r>
      <w:r w:rsidR="00997939" w:rsidRPr="000D623A">
        <w:rPr>
          <w:rFonts w:asciiTheme="majorBidi" w:hAnsiTheme="majorBidi" w:cstheme="majorBidi"/>
          <w:sz w:val="32"/>
          <w:szCs w:val="32"/>
        </w:rPr>
        <w:t xml:space="preserve"> </w:t>
      </w:r>
      <w:r w:rsidR="00997939" w:rsidRPr="000D623A">
        <w:rPr>
          <w:rFonts w:asciiTheme="majorBidi" w:hAnsiTheme="majorBidi" w:cstheme="majorBidi" w:hint="cs"/>
          <w:sz w:val="32"/>
          <w:szCs w:val="32"/>
        </w:rPr>
        <w:t>(</w:t>
      </w:r>
      <w:r w:rsidR="00997939" w:rsidRPr="000D623A">
        <w:rPr>
          <w:rFonts w:asciiTheme="majorBidi" w:hAnsiTheme="majorBidi" w:cstheme="majorBidi" w:hint="cs"/>
          <w:sz w:val="32"/>
          <w:szCs w:val="32"/>
          <w:cs/>
        </w:rPr>
        <w:t xml:space="preserve">ขาดทุน) </w:t>
      </w:r>
      <w:r w:rsidRPr="000D623A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E0698D" w:rsidRPr="000D623A">
        <w:rPr>
          <w:rFonts w:asciiTheme="majorBidi" w:hAnsiTheme="majorBidi" w:cstheme="majorBidi" w:hint="cs"/>
          <w:sz w:val="32"/>
          <w:szCs w:val="32"/>
          <w:cs/>
        </w:rPr>
        <w:t xml:space="preserve"> (ไม่รวมกำไรขาดทุนเบ็ดเสร็จอื่น) </w:t>
      </w:r>
      <w:r w:rsidRPr="000D623A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ด้วยจำนวนถัวเฉลี่ยถ่วงน้ำหนักของหุ้นสามัญที่ออกจำหน่ายแล้วระหว่างงวด</w:t>
      </w:r>
    </w:p>
    <w:p w14:paraId="0494D7F8" w14:textId="5C2C1465" w:rsidR="0031105E" w:rsidRPr="000D623A" w:rsidRDefault="001064A6" w:rsidP="00784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0D623A">
        <w:rPr>
          <w:rFonts w:asciiTheme="majorBidi" w:hAnsiTheme="majorBidi"/>
          <w:sz w:val="32"/>
          <w:szCs w:val="32"/>
        </w:rPr>
        <w:t>31</w:t>
      </w:r>
      <w:r w:rsidRPr="000D623A">
        <w:rPr>
          <w:rFonts w:asciiTheme="majorBidi" w:hAnsiTheme="majorBidi"/>
          <w:sz w:val="32"/>
          <w:szCs w:val="32"/>
          <w:cs/>
        </w:rPr>
        <w:t xml:space="preserve"> มีนาคม </w:t>
      </w:r>
      <w:r w:rsidRPr="000D623A">
        <w:rPr>
          <w:rFonts w:asciiTheme="majorBidi" w:hAnsiTheme="majorBidi"/>
          <w:sz w:val="32"/>
          <w:szCs w:val="32"/>
        </w:rPr>
        <w:t>256</w:t>
      </w:r>
      <w:r w:rsidR="00F25BD9" w:rsidRPr="000D623A">
        <w:rPr>
          <w:rFonts w:asciiTheme="majorBidi" w:hAnsiTheme="majorBidi"/>
          <w:sz w:val="32"/>
          <w:szCs w:val="32"/>
        </w:rPr>
        <w:t>4</w:t>
      </w:r>
      <w:r w:rsidRPr="000D623A">
        <w:rPr>
          <w:rFonts w:asciiTheme="majorBidi" w:hAnsiTheme="majorBidi"/>
          <w:sz w:val="32"/>
          <w:szCs w:val="32"/>
          <w:cs/>
        </w:rPr>
        <w:t xml:space="preserve"> และ</w:t>
      </w:r>
      <w:r w:rsidRPr="000D623A">
        <w:rPr>
          <w:rFonts w:asciiTheme="majorBidi" w:hAnsiTheme="majorBidi"/>
          <w:sz w:val="32"/>
          <w:szCs w:val="32"/>
        </w:rPr>
        <w:t xml:space="preserve"> 256</w:t>
      </w:r>
      <w:r w:rsidR="00F25BD9" w:rsidRPr="000D623A">
        <w:rPr>
          <w:rFonts w:asciiTheme="majorBidi" w:hAnsiTheme="majorBidi"/>
          <w:sz w:val="32"/>
          <w:szCs w:val="32"/>
        </w:rPr>
        <w:t>3</w:t>
      </w:r>
    </w:p>
    <w:tbl>
      <w:tblPr>
        <w:tblW w:w="900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12"/>
        <w:gridCol w:w="1110"/>
        <w:gridCol w:w="136"/>
        <w:gridCol w:w="1191"/>
        <w:gridCol w:w="136"/>
        <w:gridCol w:w="1191"/>
        <w:gridCol w:w="136"/>
        <w:gridCol w:w="1197"/>
      </w:tblGrid>
      <w:tr w:rsidR="00E11D0D" w:rsidRPr="000D623A" w14:paraId="2E9F5947" w14:textId="77777777" w:rsidTr="00DD2B8D">
        <w:trPr>
          <w:cantSplit/>
        </w:trPr>
        <w:tc>
          <w:tcPr>
            <w:tcW w:w="3912" w:type="dxa"/>
          </w:tcPr>
          <w:p w14:paraId="36BA0FFA" w14:textId="77777777" w:rsidR="004A3A68" w:rsidRPr="000D623A" w:rsidRDefault="004A3A68" w:rsidP="0031105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7" w:type="dxa"/>
            <w:gridSpan w:val="3"/>
            <w:tcBorders>
              <w:bottom w:val="single" w:sz="6" w:space="0" w:color="auto"/>
            </w:tcBorders>
          </w:tcPr>
          <w:p w14:paraId="1B03BEF1" w14:textId="77777777" w:rsidR="004A3A68" w:rsidRPr="000D623A" w:rsidRDefault="004A3A68" w:rsidP="0031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 w:rsidRPr="000D623A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136" w:type="dxa"/>
          </w:tcPr>
          <w:p w14:paraId="79C0E436" w14:textId="77777777" w:rsidR="004A3A68" w:rsidRPr="000D623A" w:rsidRDefault="004A3A68" w:rsidP="0031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4" w:type="dxa"/>
            <w:gridSpan w:val="3"/>
            <w:tcBorders>
              <w:bottom w:val="single" w:sz="6" w:space="0" w:color="auto"/>
            </w:tcBorders>
          </w:tcPr>
          <w:p w14:paraId="77FFE273" w14:textId="77777777" w:rsidR="004A3A68" w:rsidRPr="000D623A" w:rsidRDefault="004A3A68" w:rsidP="0031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  <w:r w:rsidRPr="000D623A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</w:tr>
      <w:tr w:rsidR="00F25BD9" w:rsidRPr="000D623A" w14:paraId="602562F3" w14:textId="77777777" w:rsidTr="00DD2B8D">
        <w:trPr>
          <w:cantSplit/>
        </w:trPr>
        <w:tc>
          <w:tcPr>
            <w:tcW w:w="3912" w:type="dxa"/>
          </w:tcPr>
          <w:p w14:paraId="3230CA3E" w14:textId="77777777" w:rsidR="00F25BD9" w:rsidRPr="000D623A" w:rsidRDefault="00F25BD9" w:rsidP="0031105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right="-93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0" w:type="dxa"/>
            <w:tcBorders>
              <w:top w:val="single" w:sz="6" w:space="0" w:color="auto"/>
              <w:bottom w:val="single" w:sz="6" w:space="0" w:color="auto"/>
            </w:tcBorders>
          </w:tcPr>
          <w:p w14:paraId="14CB7103" w14:textId="77777777" w:rsidR="00F25BD9" w:rsidRPr="000D623A" w:rsidRDefault="00F25BD9" w:rsidP="0031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0D623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BBB3450" w14:textId="77777777" w:rsidR="00F25BD9" w:rsidRPr="000D623A" w:rsidRDefault="00F25BD9" w:rsidP="0031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7D2D20E" w14:textId="77777777" w:rsidR="00F25BD9" w:rsidRPr="000D623A" w:rsidRDefault="00F25BD9" w:rsidP="0031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 w:hint="cs"/>
                <w:sz w:val="24"/>
                <w:szCs w:val="24"/>
              </w:rPr>
              <w:t>2563</w:t>
            </w:r>
          </w:p>
        </w:tc>
        <w:tc>
          <w:tcPr>
            <w:tcW w:w="136" w:type="dxa"/>
          </w:tcPr>
          <w:p w14:paraId="2DD139A1" w14:textId="77777777" w:rsidR="00F25BD9" w:rsidRPr="000D623A" w:rsidRDefault="00F25BD9" w:rsidP="0031105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4E9CA776" w14:textId="77777777" w:rsidR="00F25BD9" w:rsidRPr="000D623A" w:rsidRDefault="00F25BD9" w:rsidP="0031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0D623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6" w:type="dxa"/>
          </w:tcPr>
          <w:p w14:paraId="6AD128C4" w14:textId="77777777" w:rsidR="00F25BD9" w:rsidRPr="000D623A" w:rsidRDefault="00F25BD9" w:rsidP="0031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7515CB4E" w14:textId="77777777" w:rsidR="00F25BD9" w:rsidRPr="000D623A" w:rsidRDefault="00F25BD9" w:rsidP="00311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 w:hint="cs"/>
                <w:sz w:val="24"/>
                <w:szCs w:val="24"/>
              </w:rPr>
              <w:t>2563</w:t>
            </w:r>
          </w:p>
        </w:tc>
      </w:tr>
      <w:tr w:rsidR="00F25BD9" w:rsidRPr="000D623A" w14:paraId="5B682AAD" w14:textId="77777777" w:rsidTr="00275196">
        <w:trPr>
          <w:cantSplit/>
        </w:trPr>
        <w:tc>
          <w:tcPr>
            <w:tcW w:w="3912" w:type="dxa"/>
          </w:tcPr>
          <w:p w14:paraId="1551E89C" w14:textId="77777777" w:rsidR="00F25BD9" w:rsidRPr="000D623A" w:rsidRDefault="00F25BD9" w:rsidP="00D84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(ขาดทุน) สำหรับงวดที่เป็นของผู้ถือหุ้นสามัญ</w:t>
            </w:r>
          </w:p>
          <w:p w14:paraId="02556478" w14:textId="77777777" w:rsidR="00F25BD9" w:rsidRPr="000D623A" w:rsidRDefault="00F25BD9" w:rsidP="00D84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D623A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บริษัทใหญ่ (พันบาท)</w:t>
            </w: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single" w:sz="6" w:space="0" w:color="auto"/>
            </w:tcBorders>
            <w:vAlign w:val="bottom"/>
          </w:tcPr>
          <w:p w14:paraId="20FC0120" w14:textId="740A8C42" w:rsidR="00F25BD9" w:rsidRPr="000D623A" w:rsidRDefault="00963287" w:rsidP="0031105E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28,542</w:t>
            </w:r>
          </w:p>
        </w:tc>
        <w:tc>
          <w:tcPr>
            <w:tcW w:w="136" w:type="dxa"/>
            <w:vAlign w:val="bottom"/>
          </w:tcPr>
          <w:p w14:paraId="7EC3DE92" w14:textId="77777777" w:rsidR="00F25BD9" w:rsidRPr="000D623A" w:rsidRDefault="00F25BD9" w:rsidP="0031105E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vAlign w:val="bottom"/>
          </w:tcPr>
          <w:p w14:paraId="3B3E95DA" w14:textId="77777777" w:rsidR="00F25BD9" w:rsidRPr="000D623A" w:rsidRDefault="00F25BD9" w:rsidP="0031105E">
            <w:pPr>
              <w:pStyle w:val="acctfourfigures"/>
              <w:tabs>
                <w:tab w:val="clear" w:pos="765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514</w:t>
            </w:r>
          </w:p>
        </w:tc>
        <w:tc>
          <w:tcPr>
            <w:tcW w:w="136" w:type="dxa"/>
            <w:vAlign w:val="bottom"/>
          </w:tcPr>
          <w:p w14:paraId="6B07AE20" w14:textId="77777777" w:rsidR="00F25BD9" w:rsidRPr="000D623A" w:rsidRDefault="00F25BD9" w:rsidP="0031105E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20AFEAFA" w14:textId="76CFBEC1" w:rsidR="00F25BD9" w:rsidRPr="000D623A" w:rsidRDefault="00963287" w:rsidP="0031105E">
            <w:pPr>
              <w:pStyle w:val="acctfourfigures"/>
              <w:tabs>
                <w:tab w:val="clear" w:pos="765"/>
                <w:tab w:val="left" w:pos="817"/>
              </w:tabs>
              <w:spacing w:line="320" w:lineRule="exact"/>
              <w:ind w:left="-96" w:right="108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0D623A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7,113</w:t>
            </w:r>
          </w:p>
        </w:tc>
        <w:tc>
          <w:tcPr>
            <w:tcW w:w="136" w:type="dxa"/>
            <w:vAlign w:val="bottom"/>
          </w:tcPr>
          <w:p w14:paraId="17D63B49" w14:textId="77777777" w:rsidR="00F25BD9" w:rsidRPr="000D623A" w:rsidRDefault="00F25BD9" w:rsidP="0031105E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10AD176B" w14:textId="77777777" w:rsidR="00F25BD9" w:rsidRPr="000D623A" w:rsidRDefault="00F25BD9" w:rsidP="0031105E">
            <w:pPr>
              <w:pStyle w:val="acctfourfigures"/>
              <w:tabs>
                <w:tab w:val="clear" w:pos="765"/>
                <w:tab w:val="left" w:pos="817"/>
              </w:tabs>
              <w:spacing w:line="320" w:lineRule="exact"/>
              <w:ind w:left="-96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0D623A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(3,</w:t>
            </w:r>
            <w:r w:rsidRPr="000D623A">
              <w:rPr>
                <w:rFonts w:asciiTheme="majorBidi" w:hAnsiTheme="majorBidi" w:cs="Angsana New" w:hint="cs"/>
                <w:sz w:val="24"/>
                <w:szCs w:val="24"/>
                <w:lang w:val="en-US" w:bidi="th-TH"/>
              </w:rPr>
              <w:t>281</w:t>
            </w:r>
            <w:r w:rsidRPr="000D623A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F25BD9" w:rsidRPr="000D623A" w14:paraId="15E5A5CB" w14:textId="77777777" w:rsidTr="00DD2B8D">
        <w:trPr>
          <w:cantSplit/>
        </w:trPr>
        <w:tc>
          <w:tcPr>
            <w:tcW w:w="3912" w:type="dxa"/>
          </w:tcPr>
          <w:p w14:paraId="463A21A3" w14:textId="77777777" w:rsidR="00F25BD9" w:rsidRPr="000D623A" w:rsidRDefault="00F25BD9" w:rsidP="00D84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0D623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(พันหุ้น)</w:t>
            </w:r>
          </w:p>
        </w:tc>
        <w:tc>
          <w:tcPr>
            <w:tcW w:w="1110" w:type="dxa"/>
          </w:tcPr>
          <w:p w14:paraId="3F294E8B" w14:textId="77777777" w:rsidR="00F25BD9" w:rsidRPr="000D623A" w:rsidRDefault="00F25BD9" w:rsidP="0031105E">
            <w:pPr>
              <w:pStyle w:val="acctfourfigures"/>
              <w:tabs>
                <w:tab w:val="clear" w:pos="765"/>
              </w:tabs>
              <w:spacing w:line="320" w:lineRule="exact"/>
              <w:ind w:left="-97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2EB70CA7" w14:textId="77777777" w:rsidR="00F25BD9" w:rsidRPr="000D623A" w:rsidRDefault="00F25BD9" w:rsidP="0031105E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5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3F6D3A8F" w14:textId="77777777" w:rsidR="00F25BD9" w:rsidRPr="000D623A" w:rsidRDefault="00F25BD9" w:rsidP="0031105E">
            <w:pPr>
              <w:pStyle w:val="acctfourfigures"/>
              <w:tabs>
                <w:tab w:val="clear" w:pos="765"/>
              </w:tabs>
              <w:spacing w:line="320" w:lineRule="exact"/>
              <w:ind w:left="-97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5C6C5C42" w14:textId="77777777" w:rsidR="00F25BD9" w:rsidRPr="000D623A" w:rsidRDefault="00F25BD9" w:rsidP="0031105E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5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441C47C9" w14:textId="77777777" w:rsidR="00F25BD9" w:rsidRPr="000D623A" w:rsidRDefault="00F25BD9" w:rsidP="0031105E">
            <w:pPr>
              <w:pStyle w:val="acctfourfigures"/>
              <w:tabs>
                <w:tab w:val="clear" w:pos="765"/>
                <w:tab w:val="left" w:pos="763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0BFAD4DF" w14:textId="77777777" w:rsidR="00F25BD9" w:rsidRPr="000D623A" w:rsidRDefault="00F25BD9" w:rsidP="0031105E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5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7" w:type="dxa"/>
          </w:tcPr>
          <w:p w14:paraId="30C5233D" w14:textId="77777777" w:rsidR="00F25BD9" w:rsidRPr="000D623A" w:rsidRDefault="00F25BD9" w:rsidP="0031105E">
            <w:pPr>
              <w:pStyle w:val="acctfourfigures"/>
              <w:tabs>
                <w:tab w:val="clear" w:pos="765"/>
                <w:tab w:val="left" w:pos="763"/>
              </w:tabs>
              <w:spacing w:line="320" w:lineRule="exact"/>
              <w:ind w:left="-96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422,000</w:t>
            </w:r>
          </w:p>
        </w:tc>
      </w:tr>
      <w:tr w:rsidR="00F25BD9" w:rsidRPr="000D623A" w14:paraId="370164F4" w14:textId="77777777" w:rsidTr="00DD2B8D">
        <w:trPr>
          <w:cantSplit/>
          <w:trHeight w:val="63"/>
        </w:trPr>
        <w:tc>
          <w:tcPr>
            <w:tcW w:w="3912" w:type="dxa"/>
          </w:tcPr>
          <w:p w14:paraId="26160CED" w14:textId="77777777" w:rsidR="00F25BD9" w:rsidRPr="000D623A" w:rsidRDefault="00F25BD9" w:rsidP="00D84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0D623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0D623A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(ขาดทุน) </w:t>
            </w: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 (</w:t>
            </w:r>
            <w:r w:rsidRPr="000D623A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>าท</w:t>
            </w:r>
            <w:r w:rsidRPr="000D623A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ต่อหุ้น</w:t>
            </w: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10" w:type="dxa"/>
            <w:shd w:val="clear" w:color="auto" w:fill="auto"/>
          </w:tcPr>
          <w:p w14:paraId="36FAB212" w14:textId="3D705857" w:rsidR="00F25BD9" w:rsidRPr="000D623A" w:rsidRDefault="00963287" w:rsidP="0031105E">
            <w:pPr>
              <w:pStyle w:val="acctfourfigures"/>
              <w:tabs>
                <w:tab w:val="clear" w:pos="765"/>
              </w:tabs>
              <w:spacing w:line="320" w:lineRule="exact"/>
              <w:ind w:left="4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0.0676</w:t>
            </w:r>
          </w:p>
        </w:tc>
        <w:tc>
          <w:tcPr>
            <w:tcW w:w="136" w:type="dxa"/>
          </w:tcPr>
          <w:p w14:paraId="4A8E2B70" w14:textId="77777777" w:rsidR="00F25BD9" w:rsidRPr="000D623A" w:rsidRDefault="00F25BD9" w:rsidP="0031105E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5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  <w:shd w:val="clear" w:color="auto" w:fill="auto"/>
          </w:tcPr>
          <w:p w14:paraId="4B254BCB" w14:textId="77777777" w:rsidR="00F25BD9" w:rsidRPr="000D623A" w:rsidRDefault="00F25BD9" w:rsidP="0031105E">
            <w:pPr>
              <w:pStyle w:val="acctfourfigures"/>
              <w:tabs>
                <w:tab w:val="clear" w:pos="765"/>
              </w:tabs>
              <w:spacing w:line="320" w:lineRule="exact"/>
              <w:ind w:left="4"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0.0012</w:t>
            </w:r>
          </w:p>
        </w:tc>
        <w:tc>
          <w:tcPr>
            <w:tcW w:w="136" w:type="dxa"/>
          </w:tcPr>
          <w:p w14:paraId="70D977FF" w14:textId="77777777" w:rsidR="00F25BD9" w:rsidRPr="000D623A" w:rsidRDefault="00F25BD9" w:rsidP="0031105E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5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91" w:type="dxa"/>
          </w:tcPr>
          <w:p w14:paraId="61DD55E4" w14:textId="5882D520" w:rsidR="00F25BD9" w:rsidRPr="000D623A" w:rsidRDefault="00963287" w:rsidP="0031105E">
            <w:pPr>
              <w:pStyle w:val="acctfourfigures"/>
              <w:tabs>
                <w:tab w:val="clear" w:pos="765"/>
                <w:tab w:val="left" w:pos="817"/>
              </w:tabs>
              <w:spacing w:line="320" w:lineRule="exact"/>
              <w:ind w:left="-96" w:right="57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0D623A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0.0169</w:t>
            </w:r>
          </w:p>
        </w:tc>
        <w:tc>
          <w:tcPr>
            <w:tcW w:w="136" w:type="dxa"/>
          </w:tcPr>
          <w:p w14:paraId="0334E72B" w14:textId="77777777" w:rsidR="00F25BD9" w:rsidRPr="000D623A" w:rsidRDefault="00F25BD9" w:rsidP="0031105E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left="-108" w:right="5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97" w:type="dxa"/>
          </w:tcPr>
          <w:p w14:paraId="1F952035" w14:textId="77777777" w:rsidR="00F25BD9" w:rsidRPr="000D623A" w:rsidRDefault="00F25BD9" w:rsidP="0031105E">
            <w:pPr>
              <w:pStyle w:val="acctfourfigures"/>
              <w:tabs>
                <w:tab w:val="clear" w:pos="765"/>
                <w:tab w:val="left" w:pos="817"/>
              </w:tabs>
              <w:spacing w:line="320" w:lineRule="exact"/>
              <w:ind w:left="-96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0D623A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(0.0078)</w:t>
            </w:r>
          </w:p>
        </w:tc>
      </w:tr>
    </w:tbl>
    <w:p w14:paraId="37C502C4" w14:textId="77777777" w:rsidR="0014022E" w:rsidRPr="000D623A" w:rsidRDefault="0014022E" w:rsidP="00EB4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40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21CEE7FB" w14:textId="1F771DF5" w:rsidR="002E7912" w:rsidRPr="000D623A" w:rsidRDefault="006478AF" w:rsidP="00EB4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40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75A57" w:rsidRPr="000D623A">
        <w:rPr>
          <w:rFonts w:asciiTheme="majorBidi" w:hAnsiTheme="majorBidi"/>
          <w:b/>
          <w:bCs/>
          <w:sz w:val="32"/>
          <w:szCs w:val="32"/>
        </w:rPr>
        <w:t>3</w:t>
      </w:r>
      <w:r w:rsidR="002E7912" w:rsidRPr="000D623A">
        <w:rPr>
          <w:rFonts w:asciiTheme="majorBidi" w:hAnsiTheme="majorBidi"/>
          <w:b/>
          <w:bCs/>
          <w:sz w:val="32"/>
          <w:szCs w:val="32"/>
        </w:rPr>
        <w:t>.</w:t>
      </w:r>
      <w:r w:rsidR="002E7912"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E7912" w:rsidRPr="000D623A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9A65EE1" w14:textId="77777777" w:rsidR="002E7912" w:rsidRPr="000D623A" w:rsidRDefault="002E7912" w:rsidP="00EB4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623A">
        <w:rPr>
          <w:rFonts w:asciiTheme="majorBidi" w:hAnsiTheme="majorBidi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E929749" w14:textId="77777777" w:rsidR="002E7912" w:rsidRPr="000D623A" w:rsidRDefault="002E7912" w:rsidP="00EB4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623A">
        <w:rPr>
          <w:rFonts w:asciiTheme="majorBidi" w:hAnsiTheme="majorBidi"/>
          <w:spacing w:val="-2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0D623A">
        <w:rPr>
          <w:rFonts w:asciiTheme="majorBidi" w:hAnsiTheme="majorBidi"/>
          <w:spacing w:val="-2"/>
          <w:sz w:val="32"/>
          <w:szCs w:val="32"/>
          <w:cs/>
        </w:rPr>
        <w:t xml:space="preserve"> ส่วนงานหลัก คือ</w:t>
      </w:r>
    </w:p>
    <w:p w14:paraId="78C2922C" w14:textId="77777777" w:rsidR="002E7912" w:rsidRPr="000D623A" w:rsidRDefault="002E7912" w:rsidP="00EB4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400" w:lineRule="exact"/>
        <w:ind w:left="1985" w:hanging="1134"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/>
          <w:spacing w:val="-2"/>
          <w:sz w:val="32"/>
          <w:szCs w:val="32"/>
          <w:cs/>
        </w:rPr>
        <w:lastRenderedPageBreak/>
        <w:t xml:space="preserve">ส่วนงาน 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0D623A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0D623A">
        <w:rPr>
          <w:rFonts w:asciiTheme="majorBidi" w:hAnsiTheme="majorBidi"/>
          <w:spacing w:val="-2"/>
          <w:sz w:val="32"/>
          <w:szCs w:val="32"/>
        </w:rPr>
        <w:tab/>
      </w:r>
      <w:r w:rsidRPr="000D623A">
        <w:rPr>
          <w:rFonts w:asciiTheme="majorBidi" w:hAnsiTheme="majorBidi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ผลิตและจำหน่ายบรรจุภัณฑ์ชนิดอ่อนตัวและให้บริการออกแบบจัดหาและติดตั้งอุปกรณ์ผลิตกระแสไฟฟ้าโดย</w:t>
      </w:r>
      <w:r w:rsidRPr="000D623A">
        <w:rPr>
          <w:rFonts w:asciiTheme="majorBidi" w:hAnsiTheme="majorBidi"/>
          <w:sz w:val="32"/>
          <w:szCs w:val="32"/>
          <w:cs/>
        </w:rPr>
        <w:t>ใช้พลังงานทางเลือก และประกอบแผงโซลาร์เซลล์เพื่อการส่งออก</w:t>
      </w:r>
    </w:p>
    <w:p w14:paraId="5B6EAD33" w14:textId="77777777" w:rsidR="002E7912" w:rsidRPr="000D623A" w:rsidRDefault="002E7912" w:rsidP="00EB4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400" w:lineRule="exact"/>
        <w:ind w:left="1985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0D623A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0D623A">
        <w:rPr>
          <w:rFonts w:asciiTheme="majorBidi" w:hAnsiTheme="majorBidi"/>
          <w:spacing w:val="-2"/>
          <w:sz w:val="32"/>
          <w:szCs w:val="32"/>
        </w:rPr>
        <w:t xml:space="preserve">2 </w:t>
      </w:r>
      <w:r w:rsidRPr="000D623A">
        <w:rPr>
          <w:rFonts w:asciiTheme="majorBidi" w:hAnsiTheme="majorBidi"/>
          <w:spacing w:val="-2"/>
          <w:sz w:val="32"/>
          <w:szCs w:val="32"/>
        </w:rPr>
        <w:tab/>
      </w:r>
      <w:r w:rsidRPr="000D623A">
        <w:rPr>
          <w:rFonts w:asciiTheme="majorBidi" w:hAnsiTheme="majorBidi"/>
          <w:spacing w:val="-2"/>
          <w:sz w:val="32"/>
          <w:szCs w:val="32"/>
          <w:cs/>
        </w:rPr>
        <w:t>ส่วนงานธุรกิจผลิต</w:t>
      </w:r>
      <w:r w:rsidRPr="000D623A">
        <w:rPr>
          <w:rFonts w:asciiTheme="majorBidi" w:hAnsiTheme="majorBidi" w:hint="cs"/>
          <w:spacing w:val="-2"/>
          <w:sz w:val="32"/>
          <w:szCs w:val="32"/>
          <w:cs/>
        </w:rPr>
        <w:t>ภัณฑ์</w:t>
      </w:r>
      <w:r w:rsidRPr="000D623A">
        <w:rPr>
          <w:rFonts w:asciiTheme="majorBidi" w:hAnsiTheme="majorBidi"/>
          <w:spacing w:val="-2"/>
          <w:sz w:val="32"/>
          <w:szCs w:val="32"/>
          <w:cs/>
        </w:rPr>
        <w:t>วัสดุก่อสร้าง</w:t>
      </w:r>
    </w:p>
    <w:p w14:paraId="3FF76A40" w14:textId="77777777" w:rsidR="002E7912" w:rsidRPr="000D623A" w:rsidRDefault="002E7912" w:rsidP="00EB4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623A">
        <w:rPr>
          <w:rFonts w:asciiTheme="majorBidi" w:hAnsiTheme="majorBidi"/>
          <w:spacing w:val="-2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14:paraId="11B3E23C" w14:textId="77777777" w:rsidR="004000C1" w:rsidRPr="000D623A" w:rsidRDefault="002E7912" w:rsidP="00EB4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40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0D623A">
        <w:rPr>
          <w:rFonts w:asciiTheme="majorBidi" w:hAnsiTheme="majorBidi"/>
          <w:spacing w:val="-2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14:paraId="3CFAC820" w14:textId="77777777" w:rsidR="002E7912" w:rsidRPr="000D623A" w:rsidRDefault="002E7912" w:rsidP="00EB4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D623A">
        <w:rPr>
          <w:rFonts w:asciiTheme="majorBidi" w:hAnsiTheme="majorBidi"/>
          <w:spacing w:val="-2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</w:t>
      </w:r>
      <w:r w:rsidRPr="000D623A">
        <w:rPr>
          <w:rFonts w:asciiTheme="majorBidi" w:hAnsiTheme="majorBidi" w:hint="cs"/>
          <w:spacing w:val="-2"/>
          <w:sz w:val="32"/>
          <w:szCs w:val="32"/>
          <w:cs/>
        </w:rPr>
        <w:t>งวดสามเดือน</w:t>
      </w:r>
      <w:r w:rsidRPr="000D623A">
        <w:rPr>
          <w:rFonts w:asciiTheme="majorBidi" w:hAnsiTheme="majorBidi"/>
          <w:spacing w:val="-2"/>
          <w:sz w:val="32"/>
          <w:szCs w:val="32"/>
          <w:cs/>
        </w:rPr>
        <w:t>สิ้นสุดวันที่</w:t>
      </w:r>
      <w:r w:rsidRPr="000D623A">
        <w:rPr>
          <w:rFonts w:asciiTheme="majorBidi" w:hAnsiTheme="majorBidi"/>
          <w:spacing w:val="-2"/>
          <w:sz w:val="32"/>
          <w:szCs w:val="32"/>
        </w:rPr>
        <w:t xml:space="preserve"> </w:t>
      </w:r>
      <w:r w:rsidR="006478AF" w:rsidRPr="000D623A">
        <w:rPr>
          <w:rFonts w:asciiTheme="majorBidi" w:hAnsiTheme="majorBidi" w:cstheme="majorBidi"/>
          <w:spacing w:val="-2"/>
          <w:sz w:val="32"/>
          <w:szCs w:val="32"/>
        </w:rPr>
        <w:br/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0D623A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0D623A">
        <w:rPr>
          <w:rFonts w:asciiTheme="majorBidi" w:hAnsiTheme="majorBidi" w:hint="cs"/>
          <w:spacing w:val="-2"/>
          <w:sz w:val="32"/>
          <w:szCs w:val="32"/>
          <w:cs/>
        </w:rPr>
        <w:t>มีนาคม</w:t>
      </w:r>
      <w:r w:rsidRPr="000D623A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675A57" w:rsidRPr="000D623A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D623A">
        <w:rPr>
          <w:rFonts w:asciiTheme="majorBidi" w:hAnsiTheme="majorBidi"/>
          <w:spacing w:val="-2"/>
          <w:sz w:val="32"/>
          <w:szCs w:val="32"/>
          <w:cs/>
        </w:rPr>
        <w:t xml:space="preserve">และ 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675A57" w:rsidRPr="000D623A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0D623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D623A">
        <w:rPr>
          <w:rFonts w:asciiTheme="majorBidi" w:hAnsiTheme="majorBidi"/>
          <w:spacing w:val="-2"/>
          <w:sz w:val="32"/>
          <w:szCs w:val="32"/>
          <w:cs/>
        </w:rPr>
        <w:t>มีดังนี้</w:t>
      </w:r>
    </w:p>
    <w:tbl>
      <w:tblPr>
        <w:tblW w:w="897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256"/>
        <w:gridCol w:w="538"/>
        <w:gridCol w:w="134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39"/>
        <w:gridCol w:w="794"/>
      </w:tblGrid>
      <w:tr w:rsidR="00E11D0D" w:rsidRPr="000D623A" w14:paraId="3E0EBB87" w14:textId="77777777" w:rsidTr="00997A4D">
        <w:tc>
          <w:tcPr>
            <w:tcW w:w="1644" w:type="dxa"/>
          </w:tcPr>
          <w:p w14:paraId="7BDC5388" w14:textId="77777777" w:rsidR="006478AF" w:rsidRPr="000D623A" w:rsidRDefault="006478AF" w:rsidP="005C38EC">
            <w:pPr>
              <w:tabs>
                <w:tab w:val="left" w:pos="1800"/>
                <w:tab w:val="left" w:pos="1980"/>
              </w:tabs>
              <w:spacing w:line="280" w:lineRule="exact"/>
              <w:ind w:left="-57" w:right="-24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5" w:type="dxa"/>
            <w:gridSpan w:val="16"/>
            <w:tcBorders>
              <w:bottom w:val="single" w:sz="6" w:space="0" w:color="auto"/>
            </w:tcBorders>
          </w:tcPr>
          <w:p w14:paraId="4E7D756D" w14:textId="77777777" w:rsidR="006478AF" w:rsidRPr="000D623A" w:rsidRDefault="006478AF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E11D0D" w:rsidRPr="000D623A" w14:paraId="1ABC8BCD" w14:textId="77777777" w:rsidTr="00997A4D">
        <w:tc>
          <w:tcPr>
            <w:tcW w:w="1644" w:type="dxa"/>
          </w:tcPr>
          <w:p w14:paraId="563CF738" w14:textId="77777777" w:rsidR="006478AF" w:rsidRPr="000D623A" w:rsidRDefault="006478AF" w:rsidP="005C38EC">
            <w:pPr>
              <w:tabs>
                <w:tab w:val="left" w:pos="1800"/>
                <w:tab w:val="left" w:pos="1980"/>
              </w:tabs>
              <w:spacing w:line="280" w:lineRule="exact"/>
              <w:ind w:left="-57" w:right="-24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5" w:type="dxa"/>
            <w:gridSpan w:val="16"/>
            <w:tcBorders>
              <w:top w:val="single" w:sz="6" w:space="0" w:color="auto"/>
              <w:bottom w:val="single" w:sz="6" w:space="0" w:color="auto"/>
            </w:tcBorders>
          </w:tcPr>
          <w:p w14:paraId="7BE4FCA0" w14:textId="77777777" w:rsidR="006478AF" w:rsidRPr="000D623A" w:rsidRDefault="006478AF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E11D0D" w:rsidRPr="000D623A" w14:paraId="6BE3A9A6" w14:textId="77777777" w:rsidTr="00997A4D">
        <w:tc>
          <w:tcPr>
            <w:tcW w:w="1644" w:type="dxa"/>
          </w:tcPr>
          <w:p w14:paraId="4E4BECBF" w14:textId="77777777" w:rsidR="006478AF" w:rsidRPr="000D623A" w:rsidRDefault="006478AF" w:rsidP="005C38EC">
            <w:pPr>
              <w:tabs>
                <w:tab w:val="left" w:pos="1800"/>
                <w:tab w:val="left" w:pos="1980"/>
              </w:tabs>
              <w:spacing w:line="280" w:lineRule="exact"/>
              <w:ind w:left="-57" w:right="-24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2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1C63AD8" w14:textId="77777777" w:rsidR="006478AF" w:rsidRPr="000D623A" w:rsidRDefault="006478AF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กลุ่มผลิตภัณฑ์</w:t>
            </w:r>
          </w:p>
          <w:p w14:paraId="3CCC5A0B" w14:textId="77777777" w:rsidR="006478AF" w:rsidRPr="000D623A" w:rsidRDefault="006478AF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6A72F37" w14:textId="77777777" w:rsidR="006478AF" w:rsidRPr="000D623A" w:rsidRDefault="006478AF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CB14F0" w14:textId="77777777" w:rsidR="006478AF" w:rsidRPr="000D623A" w:rsidRDefault="006478AF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กลุ่มผลิตภัณฑ์</w:t>
            </w:r>
          </w:p>
          <w:p w14:paraId="47EF31B9" w14:textId="77777777" w:rsidR="006478AF" w:rsidRPr="000D623A" w:rsidRDefault="006478AF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E536DAF" w14:textId="77777777" w:rsidR="006478AF" w:rsidRPr="000D623A" w:rsidRDefault="006478AF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A3A67F" w14:textId="77777777" w:rsidR="006478AF" w:rsidRPr="000D623A" w:rsidRDefault="006478AF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623A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E371A66" w14:textId="77777777" w:rsidR="006478AF" w:rsidRPr="000D623A" w:rsidRDefault="006478AF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FC80BD" w14:textId="77777777" w:rsidR="006478AF" w:rsidRPr="000D623A" w:rsidRDefault="006478AF" w:rsidP="004000C1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675A57" w:rsidRPr="000D623A" w14:paraId="79B0A412" w14:textId="77777777" w:rsidTr="00997A4D">
        <w:tc>
          <w:tcPr>
            <w:tcW w:w="1644" w:type="dxa"/>
          </w:tcPr>
          <w:p w14:paraId="17F04117" w14:textId="77777777" w:rsidR="00675A57" w:rsidRPr="000D623A" w:rsidRDefault="00675A57" w:rsidP="005C38EC">
            <w:pPr>
              <w:tabs>
                <w:tab w:val="left" w:pos="1800"/>
                <w:tab w:val="left" w:pos="1980"/>
              </w:tabs>
              <w:spacing w:line="280" w:lineRule="exact"/>
              <w:ind w:left="-57" w:right="-24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FDC587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D623A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</w:t>
            </w:r>
            <w:r w:rsidRPr="000D623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8FB266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3BBAB54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D623A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14:paraId="71A878CD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72F3A28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D623A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</w:t>
            </w:r>
            <w:r w:rsidRPr="000D623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</w:p>
        </w:tc>
        <w:tc>
          <w:tcPr>
            <w:tcW w:w="142" w:type="dxa"/>
          </w:tcPr>
          <w:p w14:paraId="19D7057F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8FAA15E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D623A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14:paraId="720D70E2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08B070DC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D623A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</w:t>
            </w:r>
            <w:r w:rsidRPr="000D623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</w:p>
        </w:tc>
        <w:tc>
          <w:tcPr>
            <w:tcW w:w="142" w:type="dxa"/>
          </w:tcPr>
          <w:p w14:paraId="73E66AFB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9A30ED3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D623A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14:paraId="2F7CA75E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5C2D9E82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D623A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</w:t>
            </w:r>
            <w:r w:rsidRPr="000D623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</w:p>
        </w:tc>
        <w:tc>
          <w:tcPr>
            <w:tcW w:w="139" w:type="dxa"/>
          </w:tcPr>
          <w:p w14:paraId="5D26C781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33C07761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D623A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2563</w:t>
            </w:r>
          </w:p>
        </w:tc>
      </w:tr>
      <w:tr w:rsidR="00675A57" w:rsidRPr="000D623A" w14:paraId="61075EC8" w14:textId="77777777" w:rsidTr="00275196">
        <w:tc>
          <w:tcPr>
            <w:tcW w:w="1644" w:type="dxa"/>
            <w:vAlign w:val="bottom"/>
          </w:tcPr>
          <w:p w14:paraId="08932C98" w14:textId="77777777" w:rsidR="00675A57" w:rsidRPr="000D623A" w:rsidRDefault="00675A57" w:rsidP="005C38EC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623A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รายได้แยกตามส่วนงาน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2285FC" w14:textId="653732B1" w:rsidR="00675A57" w:rsidRPr="000D623A" w:rsidRDefault="008642B5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227,379</w:t>
            </w:r>
          </w:p>
        </w:tc>
        <w:tc>
          <w:tcPr>
            <w:tcW w:w="134" w:type="dxa"/>
          </w:tcPr>
          <w:p w14:paraId="747AC1F3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6F8A54" w14:textId="77777777" w:rsidR="00675A57" w:rsidRPr="000D623A" w:rsidRDefault="00675A57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 w:hint="cs"/>
                <w:sz w:val="22"/>
                <w:szCs w:val="22"/>
              </w:rPr>
              <w:t>299</w:t>
            </w:r>
            <w:r w:rsidRPr="000D623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D623A">
              <w:rPr>
                <w:rFonts w:asciiTheme="majorBidi" w:hAnsiTheme="majorBidi" w:cstheme="majorBidi" w:hint="cs"/>
                <w:sz w:val="22"/>
                <w:szCs w:val="22"/>
              </w:rPr>
              <w:t>610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61A8684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A7532B" w14:textId="3767F8B9" w:rsidR="00675A57" w:rsidRPr="000D623A" w:rsidRDefault="008642B5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118,142</w:t>
            </w:r>
          </w:p>
        </w:tc>
        <w:tc>
          <w:tcPr>
            <w:tcW w:w="142" w:type="dxa"/>
          </w:tcPr>
          <w:p w14:paraId="082E4A9A" w14:textId="77777777" w:rsidR="00675A57" w:rsidRPr="000D623A" w:rsidRDefault="00675A57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F0AF56" w14:textId="77777777" w:rsidR="00675A57" w:rsidRPr="000D623A" w:rsidRDefault="00675A57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107,681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837BB1" w14:textId="77777777" w:rsidR="00675A57" w:rsidRPr="000D623A" w:rsidRDefault="00675A57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4D2CFC1C" w14:textId="56B7CD24" w:rsidR="00675A57" w:rsidRPr="000D623A" w:rsidRDefault="008642B5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73,511</w:t>
            </w:r>
          </w:p>
        </w:tc>
        <w:tc>
          <w:tcPr>
            <w:tcW w:w="142" w:type="dxa"/>
          </w:tcPr>
          <w:p w14:paraId="51D08A99" w14:textId="77777777" w:rsidR="00675A57" w:rsidRPr="000D623A" w:rsidRDefault="00675A57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4861F3E9" w14:textId="77777777" w:rsidR="00675A57" w:rsidRPr="000D623A" w:rsidRDefault="00675A57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2,981</w:t>
            </w:r>
          </w:p>
        </w:tc>
        <w:tc>
          <w:tcPr>
            <w:tcW w:w="142" w:type="dxa"/>
            <w:vAlign w:val="bottom"/>
          </w:tcPr>
          <w:p w14:paraId="70D713CC" w14:textId="77777777" w:rsidR="00675A57" w:rsidRPr="000D623A" w:rsidRDefault="00675A57" w:rsidP="00675A57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061F775E" w14:textId="1CB5149A" w:rsidR="00675A57" w:rsidRPr="000D623A" w:rsidRDefault="00646DD3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419,032</w:t>
            </w:r>
          </w:p>
        </w:tc>
        <w:tc>
          <w:tcPr>
            <w:tcW w:w="139" w:type="dxa"/>
          </w:tcPr>
          <w:p w14:paraId="0033072D" w14:textId="77777777" w:rsidR="00675A57" w:rsidRPr="000D623A" w:rsidRDefault="00675A57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40A6FB66" w14:textId="77777777" w:rsidR="00675A57" w:rsidRPr="000D623A" w:rsidRDefault="00675A57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410,272</w:t>
            </w:r>
          </w:p>
        </w:tc>
      </w:tr>
      <w:tr w:rsidR="00675A57" w:rsidRPr="000D623A" w14:paraId="5B9EAD7B" w14:textId="77777777" w:rsidTr="00275196">
        <w:tc>
          <w:tcPr>
            <w:tcW w:w="1644" w:type="dxa"/>
            <w:vAlign w:val="bottom"/>
          </w:tcPr>
          <w:p w14:paraId="72CC0801" w14:textId="77777777" w:rsidR="00675A57" w:rsidRPr="000D623A" w:rsidRDefault="00675A57" w:rsidP="005C38EC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ต้นทุนแยกตามส่วนงาน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185BF70A" w14:textId="6662A655" w:rsidR="00675A57" w:rsidRPr="000D623A" w:rsidRDefault="008642B5" w:rsidP="00675A57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(201,097)</w:t>
            </w:r>
          </w:p>
        </w:tc>
        <w:tc>
          <w:tcPr>
            <w:tcW w:w="134" w:type="dxa"/>
          </w:tcPr>
          <w:p w14:paraId="1B210B09" w14:textId="77777777" w:rsidR="00675A57" w:rsidRPr="000D623A" w:rsidRDefault="00675A57" w:rsidP="00675A57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DB107EC" w14:textId="77777777" w:rsidR="00675A57" w:rsidRPr="000D623A" w:rsidRDefault="00675A57" w:rsidP="00675A57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(278,055)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89D6A7" w14:textId="77777777" w:rsidR="00675A57" w:rsidRPr="000D623A" w:rsidRDefault="00675A57" w:rsidP="00675A57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1FCB06B" w14:textId="57C4D29D" w:rsidR="00675A57" w:rsidRPr="000D623A" w:rsidRDefault="008642B5" w:rsidP="00675A57">
            <w:pPr>
              <w:tabs>
                <w:tab w:val="clear" w:pos="907"/>
                <w:tab w:val="left" w:pos="174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(85,523)</w:t>
            </w:r>
          </w:p>
        </w:tc>
        <w:tc>
          <w:tcPr>
            <w:tcW w:w="142" w:type="dxa"/>
          </w:tcPr>
          <w:p w14:paraId="7608B423" w14:textId="77777777" w:rsidR="00675A57" w:rsidRPr="000D623A" w:rsidRDefault="00675A57" w:rsidP="00675A57">
            <w:pPr>
              <w:tabs>
                <w:tab w:val="clear" w:pos="90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6F3968E" w14:textId="77777777" w:rsidR="00675A57" w:rsidRPr="000D623A" w:rsidRDefault="00675A57" w:rsidP="00675A57">
            <w:pPr>
              <w:tabs>
                <w:tab w:val="clear" w:pos="907"/>
                <w:tab w:val="left" w:pos="174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(78,967)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E39889" w14:textId="77777777" w:rsidR="00675A57" w:rsidRPr="000D623A" w:rsidRDefault="00675A57" w:rsidP="00675A57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7B5F762A" w14:textId="2E0643CE" w:rsidR="00675A57" w:rsidRPr="000D623A" w:rsidRDefault="008642B5" w:rsidP="00675A57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(44,686)</w:t>
            </w:r>
          </w:p>
        </w:tc>
        <w:tc>
          <w:tcPr>
            <w:tcW w:w="142" w:type="dxa"/>
          </w:tcPr>
          <w:p w14:paraId="18452485" w14:textId="77777777" w:rsidR="00675A57" w:rsidRPr="000D623A" w:rsidRDefault="00675A57" w:rsidP="00675A57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2F96AE27" w14:textId="77777777" w:rsidR="00675A57" w:rsidRPr="000D623A" w:rsidRDefault="00675A57" w:rsidP="00675A57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(3,808)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2A3CB9C" w14:textId="77777777" w:rsidR="00675A57" w:rsidRPr="000D623A" w:rsidRDefault="00675A57" w:rsidP="00675A57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0C6F76A" w14:textId="141DB19C" w:rsidR="00675A57" w:rsidRPr="000D623A" w:rsidRDefault="00646DD3" w:rsidP="00675A57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(331,306)</w:t>
            </w:r>
          </w:p>
        </w:tc>
        <w:tc>
          <w:tcPr>
            <w:tcW w:w="139" w:type="dxa"/>
          </w:tcPr>
          <w:p w14:paraId="0C0E6BE3" w14:textId="77777777" w:rsidR="00675A57" w:rsidRPr="000D623A" w:rsidRDefault="00675A57" w:rsidP="00675A57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4" w:type="dxa"/>
            <w:vAlign w:val="bottom"/>
          </w:tcPr>
          <w:p w14:paraId="204D96CB" w14:textId="77777777" w:rsidR="00675A57" w:rsidRPr="000D623A" w:rsidRDefault="00675A57" w:rsidP="00675A57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(360,830)</w:t>
            </w:r>
          </w:p>
        </w:tc>
      </w:tr>
      <w:tr w:rsidR="00675A57" w:rsidRPr="000D623A" w14:paraId="16D8A62A" w14:textId="77777777" w:rsidTr="00275196">
        <w:tc>
          <w:tcPr>
            <w:tcW w:w="1644" w:type="dxa"/>
            <w:vAlign w:val="bottom"/>
          </w:tcPr>
          <w:p w14:paraId="71722950" w14:textId="77777777" w:rsidR="00675A57" w:rsidRPr="000D623A" w:rsidRDefault="00675A57" w:rsidP="005C38EC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Pr="000D623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(ขาดทุน) </w:t>
            </w:r>
            <w:r w:rsidRPr="000D623A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ขั้นต้น</w:t>
            </w:r>
          </w:p>
        </w:tc>
        <w:tc>
          <w:tcPr>
            <w:tcW w:w="79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A7D5E7" w14:textId="27A0F37B" w:rsidR="00675A57" w:rsidRPr="000D623A" w:rsidRDefault="008642B5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26,282</w:t>
            </w:r>
          </w:p>
        </w:tc>
        <w:tc>
          <w:tcPr>
            <w:tcW w:w="134" w:type="dxa"/>
          </w:tcPr>
          <w:p w14:paraId="18C5D1DE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810E80B" w14:textId="77777777" w:rsidR="00675A57" w:rsidRPr="000D623A" w:rsidRDefault="00675A57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21,555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A2E941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3DB34CF" w14:textId="281359D7" w:rsidR="00675A57" w:rsidRPr="000D623A" w:rsidRDefault="008642B5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32,619</w:t>
            </w:r>
          </w:p>
        </w:tc>
        <w:tc>
          <w:tcPr>
            <w:tcW w:w="142" w:type="dxa"/>
          </w:tcPr>
          <w:p w14:paraId="3B85CD01" w14:textId="77777777" w:rsidR="00675A57" w:rsidRPr="000D623A" w:rsidRDefault="00675A57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716771B" w14:textId="77777777" w:rsidR="00675A57" w:rsidRPr="000D623A" w:rsidRDefault="00675A57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28,714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E4152F" w14:textId="77777777" w:rsidR="00675A57" w:rsidRPr="000D623A" w:rsidRDefault="00675A57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0D85C3" w14:textId="1C6CF647" w:rsidR="00675A57" w:rsidRPr="000D623A" w:rsidRDefault="008642B5" w:rsidP="008642B5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28,825</w:t>
            </w:r>
          </w:p>
        </w:tc>
        <w:tc>
          <w:tcPr>
            <w:tcW w:w="142" w:type="dxa"/>
          </w:tcPr>
          <w:p w14:paraId="51D173F0" w14:textId="77777777" w:rsidR="00675A57" w:rsidRPr="000D623A" w:rsidRDefault="00675A57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599FD1" w14:textId="77777777" w:rsidR="00675A57" w:rsidRPr="000D623A" w:rsidRDefault="00675A57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(827)</w:t>
            </w:r>
          </w:p>
        </w:tc>
        <w:tc>
          <w:tcPr>
            <w:tcW w:w="142" w:type="dxa"/>
            <w:vAlign w:val="bottom"/>
          </w:tcPr>
          <w:p w14:paraId="685508C3" w14:textId="77777777" w:rsidR="00675A57" w:rsidRPr="000D623A" w:rsidRDefault="00675A57" w:rsidP="00675A57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3E1A27" w14:textId="58849BD5" w:rsidR="00675A57" w:rsidRPr="000D623A" w:rsidRDefault="00646DD3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87,726</w:t>
            </w:r>
          </w:p>
        </w:tc>
        <w:tc>
          <w:tcPr>
            <w:tcW w:w="139" w:type="dxa"/>
          </w:tcPr>
          <w:p w14:paraId="667E0090" w14:textId="77777777" w:rsidR="00675A57" w:rsidRPr="000D623A" w:rsidRDefault="00675A57" w:rsidP="00675A57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E88F93" w14:textId="77777777" w:rsidR="00675A57" w:rsidRPr="000D623A" w:rsidRDefault="00675A57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49,442</w:t>
            </w:r>
          </w:p>
        </w:tc>
      </w:tr>
      <w:tr w:rsidR="00675A57" w:rsidRPr="000D623A" w14:paraId="505E46CD" w14:textId="77777777" w:rsidTr="00275196">
        <w:tc>
          <w:tcPr>
            <w:tcW w:w="1644" w:type="dxa"/>
          </w:tcPr>
          <w:p w14:paraId="106B4FBC" w14:textId="77777777" w:rsidR="00675A57" w:rsidRPr="000D623A" w:rsidRDefault="00675A57" w:rsidP="005C38EC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623A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7FDE94CB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8FF241D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F192376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2721ED0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F14ED32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0DC9CFC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A7F5946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2909138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F1FF36E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7CA6D85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BD867C1" w14:textId="77777777" w:rsidR="00675A57" w:rsidRPr="000D623A" w:rsidRDefault="00675A57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81101D3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0F7FC3A9" w14:textId="26F11013" w:rsidR="00675A57" w:rsidRPr="000D623A" w:rsidRDefault="00646DD3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2,527</w:t>
            </w:r>
          </w:p>
        </w:tc>
        <w:tc>
          <w:tcPr>
            <w:tcW w:w="139" w:type="dxa"/>
          </w:tcPr>
          <w:p w14:paraId="3381F33A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1B5CC0D4" w14:textId="77777777" w:rsidR="00675A57" w:rsidRPr="000D623A" w:rsidRDefault="00675A57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2,512</w:t>
            </w:r>
          </w:p>
        </w:tc>
      </w:tr>
      <w:tr w:rsidR="00675A57" w:rsidRPr="000D623A" w14:paraId="6E8F0A4C" w14:textId="77777777" w:rsidTr="00997A4D">
        <w:tc>
          <w:tcPr>
            <w:tcW w:w="1644" w:type="dxa"/>
          </w:tcPr>
          <w:p w14:paraId="4BCF12BE" w14:textId="77777777" w:rsidR="00675A57" w:rsidRPr="000D623A" w:rsidRDefault="00675A57" w:rsidP="005C38EC">
            <w:pPr>
              <w:tabs>
                <w:tab w:val="left" w:pos="1800"/>
                <w:tab w:val="left" w:pos="1980"/>
              </w:tabs>
              <w:spacing w:line="280" w:lineRule="exact"/>
              <w:ind w:left="-57" w:right="-24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623A">
              <w:rPr>
                <w:rFonts w:asciiTheme="majorBidi" w:hAnsiTheme="majorBidi" w:cstheme="majorBidi" w:hint="cs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620EEEEB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1F09CC9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36BBCF0B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E02B4EE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8E409CB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F5889D6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2ACAF76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5D3F7BF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FD3FE81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2D76377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C0FCCCF" w14:textId="77777777" w:rsidR="00675A57" w:rsidRPr="000D623A" w:rsidRDefault="00675A57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530EF5A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15B147C" w14:textId="3F7B5B7B" w:rsidR="00675A57" w:rsidRPr="000D623A" w:rsidRDefault="00646DD3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10,880</w:t>
            </w:r>
          </w:p>
        </w:tc>
        <w:tc>
          <w:tcPr>
            <w:tcW w:w="139" w:type="dxa"/>
          </w:tcPr>
          <w:p w14:paraId="6E2D82C8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2FF1329" w14:textId="2410D329" w:rsidR="00675A57" w:rsidRPr="000D623A" w:rsidRDefault="00CA6AFB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10,682</w:t>
            </w:r>
          </w:p>
        </w:tc>
      </w:tr>
      <w:tr w:rsidR="00675A57" w:rsidRPr="000D623A" w14:paraId="275A0681" w14:textId="77777777" w:rsidTr="00997A4D">
        <w:tc>
          <w:tcPr>
            <w:tcW w:w="1644" w:type="dxa"/>
          </w:tcPr>
          <w:p w14:paraId="008AEFDD" w14:textId="77777777" w:rsidR="00675A57" w:rsidRPr="000D623A" w:rsidRDefault="00675A57" w:rsidP="005C38EC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623A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6D209446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5E53AF8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1613EC93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5678AE3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047E4E1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21247158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0E1CFC23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90182EA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A080754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10DDD75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BF5B755" w14:textId="77777777" w:rsidR="00675A57" w:rsidRPr="000D623A" w:rsidRDefault="00675A57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C870BF3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3E23B79" w14:textId="56C73B05" w:rsidR="00675A57" w:rsidRPr="000D623A" w:rsidRDefault="00646DD3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33,528</w:t>
            </w:r>
          </w:p>
        </w:tc>
        <w:tc>
          <w:tcPr>
            <w:tcW w:w="139" w:type="dxa"/>
          </w:tcPr>
          <w:p w14:paraId="291074C3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75C3494" w14:textId="6EFFA61A" w:rsidR="00675A57" w:rsidRPr="000D623A" w:rsidRDefault="00CA6AFB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35,284</w:t>
            </w:r>
          </w:p>
        </w:tc>
      </w:tr>
      <w:tr w:rsidR="00675A57" w:rsidRPr="000D623A" w14:paraId="2EEFCE5F" w14:textId="77777777" w:rsidTr="00997A4D">
        <w:tc>
          <w:tcPr>
            <w:tcW w:w="1644" w:type="dxa"/>
          </w:tcPr>
          <w:p w14:paraId="43B85CB4" w14:textId="77777777" w:rsidR="00675A57" w:rsidRPr="000D623A" w:rsidRDefault="00675A57" w:rsidP="005C38EC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623A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12C93711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34" w:type="dxa"/>
          </w:tcPr>
          <w:p w14:paraId="4C523A34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098FAB1F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7A469A6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975F7A6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</w:tcPr>
          <w:p w14:paraId="2DAA55D3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7AAB542B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9C8F1A1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4CEA78A4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</w:tcPr>
          <w:p w14:paraId="5A230C89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DA4BF43" w14:textId="77777777" w:rsidR="00675A57" w:rsidRPr="000D623A" w:rsidRDefault="00675A57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044A1881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vAlign w:val="bottom"/>
          </w:tcPr>
          <w:p w14:paraId="299AB1F4" w14:textId="72F397D8" w:rsidR="00675A57" w:rsidRPr="000D623A" w:rsidRDefault="00646DD3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3,802</w:t>
            </w:r>
          </w:p>
        </w:tc>
        <w:tc>
          <w:tcPr>
            <w:tcW w:w="139" w:type="dxa"/>
          </w:tcPr>
          <w:p w14:paraId="2EA9B41C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vAlign w:val="bottom"/>
          </w:tcPr>
          <w:p w14:paraId="3F6F612D" w14:textId="77777777" w:rsidR="00675A57" w:rsidRPr="000D623A" w:rsidRDefault="00675A57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4,188</w:t>
            </w:r>
          </w:p>
        </w:tc>
      </w:tr>
      <w:tr w:rsidR="00675A57" w:rsidRPr="000D623A" w14:paraId="7589B36B" w14:textId="77777777" w:rsidTr="00997A4D">
        <w:tc>
          <w:tcPr>
            <w:tcW w:w="1644" w:type="dxa"/>
          </w:tcPr>
          <w:p w14:paraId="40CCCFE1" w14:textId="77777777" w:rsidR="00675A57" w:rsidRPr="000D623A" w:rsidRDefault="00675A57" w:rsidP="005C38EC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94" w:type="dxa"/>
            <w:gridSpan w:val="2"/>
            <w:shd w:val="clear" w:color="auto" w:fill="auto"/>
            <w:vAlign w:val="bottom"/>
          </w:tcPr>
          <w:p w14:paraId="0C4FBB84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9D96315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53BB1C4E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C39C9F5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0058BE0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4FD40257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136AA803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DBC3DD9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99DA7F7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0418B90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D94158A" w14:textId="77777777" w:rsidR="00675A57" w:rsidRPr="000D623A" w:rsidRDefault="00675A57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50B1D48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66F3E4E" w14:textId="0E502863" w:rsidR="00675A57" w:rsidRPr="000D623A" w:rsidRDefault="00646DD3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2,213</w:t>
            </w:r>
          </w:p>
        </w:tc>
        <w:tc>
          <w:tcPr>
            <w:tcW w:w="139" w:type="dxa"/>
          </w:tcPr>
          <w:p w14:paraId="14B60670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621B0D5" w14:textId="77777777" w:rsidR="00675A57" w:rsidRPr="000D623A" w:rsidRDefault="00675A57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4,219</w:t>
            </w:r>
          </w:p>
        </w:tc>
      </w:tr>
      <w:tr w:rsidR="00675A57" w:rsidRPr="000D623A" w14:paraId="2F460228" w14:textId="77777777" w:rsidTr="00B769B3">
        <w:tc>
          <w:tcPr>
            <w:tcW w:w="1900" w:type="dxa"/>
            <w:gridSpan w:val="2"/>
          </w:tcPr>
          <w:p w14:paraId="3EB4FA1F" w14:textId="77777777" w:rsidR="00675A57" w:rsidRPr="000D623A" w:rsidRDefault="00675A57" w:rsidP="005C38EC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623A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</w:t>
            </w:r>
            <w:r w:rsidRPr="000D623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623A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0D623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รายได้) </w:t>
            </w:r>
            <w:r w:rsidRPr="000D623A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538" w:type="dxa"/>
            <w:shd w:val="clear" w:color="auto" w:fill="auto"/>
            <w:vAlign w:val="bottom"/>
          </w:tcPr>
          <w:p w14:paraId="3FEC409E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577C091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3E236C58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000347F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2EAE5BF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87CA2BC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007BD1AE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927A959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71988A74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40488A8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CFB3E51" w14:textId="77777777" w:rsidR="00675A57" w:rsidRPr="000D623A" w:rsidRDefault="00675A57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D92867D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493E33D0" w14:textId="6ACAB73F" w:rsidR="00675A57" w:rsidRPr="000D623A" w:rsidRDefault="00646DD3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931</w:t>
            </w:r>
          </w:p>
        </w:tc>
        <w:tc>
          <w:tcPr>
            <w:tcW w:w="139" w:type="dxa"/>
          </w:tcPr>
          <w:p w14:paraId="72569A8F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7F7464A5" w14:textId="77777777" w:rsidR="00675A57" w:rsidRPr="000D623A" w:rsidRDefault="00675A57" w:rsidP="005C38EC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(1,076)</w:t>
            </w:r>
          </w:p>
        </w:tc>
      </w:tr>
      <w:tr w:rsidR="00675A57" w:rsidRPr="000D623A" w14:paraId="4D30D92C" w14:textId="77777777" w:rsidTr="00B769B3">
        <w:tc>
          <w:tcPr>
            <w:tcW w:w="1900" w:type="dxa"/>
            <w:gridSpan w:val="2"/>
          </w:tcPr>
          <w:p w14:paraId="2BCD87E2" w14:textId="77777777" w:rsidR="00675A57" w:rsidRPr="000D623A" w:rsidRDefault="00675A57" w:rsidP="005C38EC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Pr="000D623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(ขาดทุน) </w:t>
            </w:r>
            <w:r w:rsidRPr="000D623A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</w:t>
            </w:r>
            <w:r w:rsidRPr="000D623A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538" w:type="dxa"/>
            <w:shd w:val="clear" w:color="auto" w:fill="auto"/>
            <w:vAlign w:val="bottom"/>
          </w:tcPr>
          <w:p w14:paraId="06E2AA4B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0ABB3C5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</w:tcPr>
          <w:p w14:paraId="161C7312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C773F98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5CFA40D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69D56DE6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BE5EEF7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F0D4E79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3C886281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5737D417" w14:textId="77777777" w:rsidR="00675A57" w:rsidRPr="000D623A" w:rsidRDefault="00675A57" w:rsidP="00675A5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3D05F68" w14:textId="77777777" w:rsidR="00675A57" w:rsidRPr="000D623A" w:rsidRDefault="00675A57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BE8E595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BC65EF" w14:textId="61A73D95" w:rsidR="00675A57" w:rsidRPr="000D623A" w:rsidRDefault="00646DD3" w:rsidP="00675A5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38,899</w:t>
            </w:r>
          </w:p>
        </w:tc>
        <w:tc>
          <w:tcPr>
            <w:tcW w:w="139" w:type="dxa"/>
          </w:tcPr>
          <w:p w14:paraId="069F75BE" w14:textId="77777777" w:rsidR="00675A57" w:rsidRPr="000D623A" w:rsidRDefault="00675A57" w:rsidP="00675A57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74AD80" w14:textId="77777777" w:rsidR="00675A57" w:rsidRPr="000D623A" w:rsidRDefault="00675A57" w:rsidP="005C38EC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D623A">
              <w:rPr>
                <w:rFonts w:asciiTheme="majorBidi" w:hAnsiTheme="majorBidi" w:cstheme="majorBidi"/>
                <w:sz w:val="22"/>
                <w:szCs w:val="22"/>
              </w:rPr>
              <w:t>(1,343)</w:t>
            </w:r>
          </w:p>
        </w:tc>
      </w:tr>
    </w:tbl>
    <w:p w14:paraId="532B0795" w14:textId="77777777" w:rsidR="00B32000" w:rsidRPr="000D623A" w:rsidRDefault="00B32000" w:rsidP="00056722">
      <w:pPr>
        <w:tabs>
          <w:tab w:val="left" w:pos="284"/>
        </w:tabs>
        <w:spacing w:line="380" w:lineRule="exact"/>
        <w:ind w:left="-142"/>
        <w:rPr>
          <w:rFonts w:asciiTheme="majorBidi" w:hAnsiTheme="majorBidi"/>
          <w:b/>
          <w:bCs/>
          <w:sz w:val="32"/>
          <w:szCs w:val="32"/>
        </w:rPr>
      </w:pPr>
    </w:p>
    <w:p w14:paraId="66809F19" w14:textId="771AE924" w:rsidR="00056722" w:rsidRPr="000D623A" w:rsidRDefault="00056722" w:rsidP="0014022E">
      <w:pPr>
        <w:tabs>
          <w:tab w:val="left" w:pos="284"/>
        </w:tabs>
        <w:spacing w:line="400" w:lineRule="exact"/>
        <w:ind w:left="-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623A">
        <w:rPr>
          <w:rFonts w:asciiTheme="majorBidi" w:hAnsiTheme="majorBidi" w:hint="cs"/>
          <w:b/>
          <w:bCs/>
          <w:sz w:val="32"/>
          <w:szCs w:val="32"/>
        </w:rPr>
        <w:t>24</w:t>
      </w:r>
      <w:r w:rsidRPr="000D623A">
        <w:rPr>
          <w:rFonts w:asciiTheme="majorBidi" w:hAnsiTheme="majorBidi"/>
          <w:b/>
          <w:bCs/>
          <w:sz w:val="32"/>
          <w:szCs w:val="32"/>
        </w:rPr>
        <w:t>.</w:t>
      </w:r>
      <w:r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D623A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6F647432" w14:textId="77777777" w:rsidR="00056722" w:rsidRPr="000D623A" w:rsidRDefault="00056722" w:rsidP="00EB448E">
      <w:pPr>
        <w:spacing w:line="370" w:lineRule="exact"/>
        <w:ind w:left="851"/>
        <w:jc w:val="both"/>
        <w:rPr>
          <w:rFonts w:asciiTheme="majorBidi" w:hAnsiTheme="majorBidi" w:cstheme="majorBidi"/>
          <w:sz w:val="32"/>
          <w:szCs w:val="32"/>
          <w:cs/>
        </w:rPr>
      </w:pPr>
      <w:r w:rsidRPr="000D623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D623A">
        <w:rPr>
          <w:rFonts w:asciiTheme="majorBidi" w:hAnsiTheme="majorBidi" w:cstheme="majorBidi"/>
          <w:sz w:val="32"/>
          <w:szCs w:val="32"/>
        </w:rPr>
        <w:t xml:space="preserve">31 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/>
          <w:sz w:val="32"/>
          <w:szCs w:val="32"/>
        </w:rPr>
        <w:t>2564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 xml:space="preserve"> บริษัทและบริษัทย่อยมีภาระผูกพัน ดังนี้</w:t>
      </w:r>
    </w:p>
    <w:p w14:paraId="7BCA9480" w14:textId="161A71F2" w:rsidR="00056722" w:rsidRPr="000D623A" w:rsidRDefault="00056722" w:rsidP="00EB448E">
      <w:pPr>
        <w:spacing w:line="37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</w:rPr>
        <w:t>24</w:t>
      </w:r>
      <w:r w:rsidRPr="000D623A">
        <w:rPr>
          <w:rFonts w:asciiTheme="majorBidi" w:hAnsiTheme="majorBidi"/>
          <w:sz w:val="32"/>
          <w:szCs w:val="32"/>
        </w:rPr>
        <w:t>.</w:t>
      </w:r>
      <w:r w:rsidRPr="000D623A">
        <w:rPr>
          <w:rFonts w:asciiTheme="majorBidi" w:hAnsiTheme="majorBidi" w:cstheme="majorBidi"/>
          <w:sz w:val="32"/>
          <w:szCs w:val="32"/>
        </w:rPr>
        <w:t>1</w:t>
      </w:r>
      <w:r w:rsidRPr="000D623A">
        <w:rPr>
          <w:rFonts w:asciiTheme="majorBidi" w:hAnsiTheme="majorBidi" w:cstheme="majorBidi"/>
          <w:sz w:val="32"/>
          <w:szCs w:val="32"/>
        </w:rPr>
        <w:tab/>
      </w:r>
      <w:r w:rsidR="0034100E" w:rsidRPr="000D623A">
        <w:rPr>
          <w:rFonts w:asciiTheme="majorBidi" w:hAnsiTheme="majorBidi" w:cstheme="majorBidi"/>
          <w:sz w:val="32"/>
          <w:szCs w:val="32"/>
        </w:rPr>
        <w:tab/>
      </w:r>
      <w:r w:rsidRPr="000D623A">
        <w:rPr>
          <w:rFonts w:asciiTheme="majorBidi" w:hAnsiTheme="majorBidi" w:cstheme="majorBidi"/>
          <w:sz w:val="32"/>
          <w:szCs w:val="32"/>
          <w:cs/>
        </w:rPr>
        <w:t>บริษัทมี</w:t>
      </w:r>
      <w:r w:rsidRPr="000D623A">
        <w:rPr>
          <w:rFonts w:asciiTheme="majorBidi" w:hAnsiTheme="majorBidi" w:hint="cs"/>
          <w:sz w:val="32"/>
          <w:szCs w:val="32"/>
          <w:cs/>
        </w:rPr>
        <w:t>ภาระ</w:t>
      </w:r>
      <w:r w:rsidRPr="000D623A">
        <w:rPr>
          <w:rFonts w:asciiTheme="majorBidi" w:hAnsiTheme="majorBidi"/>
          <w:sz w:val="32"/>
          <w:szCs w:val="32"/>
          <w:cs/>
        </w:rPr>
        <w:t>ผูกพัน</w:t>
      </w:r>
      <w:r w:rsidRPr="000D623A">
        <w:rPr>
          <w:rFonts w:asciiTheme="majorBidi" w:hAnsiTheme="majorBidi" w:hint="cs"/>
          <w:sz w:val="32"/>
          <w:szCs w:val="32"/>
          <w:cs/>
        </w:rPr>
        <w:t>ตามสัญญาบริการต่างๆ</w:t>
      </w:r>
      <w:r w:rsidRPr="000D623A">
        <w:rPr>
          <w:rFonts w:asciiTheme="majorBidi" w:hAnsiTheme="majorBidi"/>
          <w:sz w:val="32"/>
          <w:szCs w:val="32"/>
          <w:cs/>
        </w:rPr>
        <w:t>ที่จะต้องจ่ายค่า</w:t>
      </w:r>
      <w:r w:rsidRPr="000D623A">
        <w:rPr>
          <w:rFonts w:asciiTheme="majorBidi" w:hAnsiTheme="majorBidi" w:hint="cs"/>
          <w:sz w:val="32"/>
          <w:szCs w:val="32"/>
          <w:cs/>
        </w:rPr>
        <w:t>บริการ</w:t>
      </w:r>
      <w:r w:rsidRPr="000D623A">
        <w:rPr>
          <w:rFonts w:asciiTheme="majorBidi" w:hAnsiTheme="majorBidi"/>
          <w:sz w:val="32"/>
          <w:szCs w:val="32"/>
          <w:cs/>
        </w:rPr>
        <w:t>ดังกล่าว ดังนี้</w:t>
      </w:r>
    </w:p>
    <w:tbl>
      <w:tblPr>
        <w:tblW w:w="8463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06"/>
        <w:gridCol w:w="166"/>
        <w:gridCol w:w="1891"/>
      </w:tblGrid>
      <w:tr w:rsidR="00F560FD" w:rsidRPr="000D623A" w14:paraId="2B16B0A1" w14:textId="77777777" w:rsidTr="0034100E">
        <w:trPr>
          <w:cantSplit/>
          <w:jc w:val="right"/>
        </w:trPr>
        <w:tc>
          <w:tcPr>
            <w:tcW w:w="6406" w:type="dxa"/>
          </w:tcPr>
          <w:p w14:paraId="6C37FC95" w14:textId="77777777" w:rsidR="00F560FD" w:rsidRPr="000D623A" w:rsidRDefault="00F560FD" w:rsidP="00EB448E">
            <w:pPr>
              <w:tabs>
                <w:tab w:val="left" w:pos="342"/>
              </w:tabs>
              <w:spacing w:line="34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3AE1DC36" w14:textId="77777777" w:rsidR="00F560FD" w:rsidRPr="000D623A" w:rsidRDefault="00F560FD" w:rsidP="00EB448E">
            <w:pPr>
              <w:pStyle w:val="a0"/>
              <w:tabs>
                <w:tab w:val="left" w:pos="0"/>
                <w:tab w:val="decimal" w:pos="792"/>
              </w:tabs>
              <w:spacing w:line="34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</w:tcPr>
          <w:p w14:paraId="05C9D5AB" w14:textId="09F60BE3" w:rsidR="00F560FD" w:rsidRPr="000D623A" w:rsidRDefault="00F560FD" w:rsidP="00EB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 w:hint="cs"/>
                <w:b/>
                <w:sz w:val="32"/>
                <w:szCs w:val="32"/>
                <w:cs/>
              </w:rPr>
              <w:t>พัน</w:t>
            </w:r>
            <w:r w:rsidRPr="000D623A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บาท</w:t>
            </w:r>
          </w:p>
        </w:tc>
      </w:tr>
      <w:tr w:rsidR="00F560FD" w:rsidRPr="000D623A" w14:paraId="197BE9AF" w14:textId="77777777" w:rsidTr="0034100E">
        <w:trPr>
          <w:cantSplit/>
          <w:jc w:val="right"/>
        </w:trPr>
        <w:tc>
          <w:tcPr>
            <w:tcW w:w="6406" w:type="dxa"/>
          </w:tcPr>
          <w:p w14:paraId="2D7A16A0" w14:textId="77777777" w:rsidR="00F560FD" w:rsidRPr="000D623A" w:rsidRDefault="00F560FD" w:rsidP="00EB448E">
            <w:pPr>
              <w:tabs>
                <w:tab w:val="left" w:pos="342"/>
              </w:tabs>
              <w:spacing w:line="34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2B5A97D1" w14:textId="77777777" w:rsidR="00F560FD" w:rsidRPr="000D623A" w:rsidRDefault="00F560FD" w:rsidP="00EB448E">
            <w:pPr>
              <w:pStyle w:val="a0"/>
              <w:tabs>
                <w:tab w:val="left" w:pos="0"/>
                <w:tab w:val="decimal" w:pos="792"/>
              </w:tabs>
              <w:spacing w:line="34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single" w:sz="6" w:space="0" w:color="auto"/>
            </w:tcBorders>
          </w:tcPr>
          <w:p w14:paraId="4D7EEDF7" w14:textId="67830776" w:rsidR="00F560FD" w:rsidRPr="000D623A" w:rsidRDefault="00F560FD" w:rsidP="00EB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  <w:r w:rsidRPr="000D623A">
              <w:rPr>
                <w:rFonts w:asciiTheme="majorBidi" w:hAnsiTheme="majorBidi" w:cstheme="majorBidi" w:hint="cs"/>
                <w:b/>
                <w:spacing w:val="-10"/>
                <w:sz w:val="32"/>
                <w:szCs w:val="32"/>
                <w:cs/>
              </w:rPr>
              <w:t>/</w:t>
            </w:r>
            <w:r w:rsidRPr="000D623A"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F560FD" w:rsidRPr="000D623A" w14:paraId="02B97E44" w14:textId="77777777" w:rsidTr="0034100E">
        <w:trPr>
          <w:cantSplit/>
          <w:jc w:val="right"/>
        </w:trPr>
        <w:tc>
          <w:tcPr>
            <w:tcW w:w="6406" w:type="dxa"/>
          </w:tcPr>
          <w:p w14:paraId="41C0A6F5" w14:textId="77777777" w:rsidR="00F560FD" w:rsidRPr="000D623A" w:rsidRDefault="00F560FD" w:rsidP="00EB448E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66" w:type="dxa"/>
          </w:tcPr>
          <w:p w14:paraId="094B3994" w14:textId="77777777" w:rsidR="00F560FD" w:rsidRPr="000D623A" w:rsidRDefault="00F560FD" w:rsidP="00EB448E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</w:tcPr>
          <w:p w14:paraId="25ECA66E" w14:textId="6228782E" w:rsidR="00F560FD" w:rsidRPr="000D623A" w:rsidRDefault="00BB59A2" w:rsidP="00EB448E">
            <w:pPr>
              <w:tabs>
                <w:tab w:val="clear" w:pos="1644"/>
                <w:tab w:val="clear" w:pos="187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</w:rPr>
              <w:t>10,133</w:t>
            </w:r>
          </w:p>
        </w:tc>
      </w:tr>
      <w:tr w:rsidR="00F560FD" w:rsidRPr="000D623A" w14:paraId="282EF1D7" w14:textId="77777777" w:rsidTr="0034100E">
        <w:trPr>
          <w:cantSplit/>
          <w:jc w:val="right"/>
        </w:trPr>
        <w:tc>
          <w:tcPr>
            <w:tcW w:w="6406" w:type="dxa"/>
          </w:tcPr>
          <w:p w14:paraId="212DA1F0" w14:textId="77777777" w:rsidR="00F560FD" w:rsidRPr="000D623A" w:rsidRDefault="00F560FD" w:rsidP="00EB448E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  <w:cs/>
              </w:rPr>
              <w:t>หลังจากหนึ่งปีแต่ไม่เกินห้าปี</w:t>
            </w:r>
          </w:p>
        </w:tc>
        <w:tc>
          <w:tcPr>
            <w:tcW w:w="166" w:type="dxa"/>
          </w:tcPr>
          <w:p w14:paraId="1563B806" w14:textId="77777777" w:rsidR="00F560FD" w:rsidRPr="000D623A" w:rsidRDefault="00F560FD" w:rsidP="00EB448E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14:paraId="2D9780A4" w14:textId="511162A7" w:rsidR="00F560FD" w:rsidRPr="000D623A" w:rsidRDefault="00BB59A2" w:rsidP="00EB448E">
            <w:pPr>
              <w:tabs>
                <w:tab w:val="clear" w:pos="1644"/>
                <w:tab w:val="clear" w:pos="187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</w:rPr>
              <w:t>646</w:t>
            </w:r>
          </w:p>
        </w:tc>
      </w:tr>
      <w:tr w:rsidR="00F560FD" w:rsidRPr="000D623A" w14:paraId="4073C08B" w14:textId="77777777" w:rsidTr="0034100E">
        <w:trPr>
          <w:cantSplit/>
          <w:jc w:val="right"/>
        </w:trPr>
        <w:tc>
          <w:tcPr>
            <w:tcW w:w="6406" w:type="dxa"/>
          </w:tcPr>
          <w:p w14:paraId="2C008BEA" w14:textId="77777777" w:rsidR="00F560FD" w:rsidRPr="000D623A" w:rsidRDefault="00F560FD" w:rsidP="00EB4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D623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6" w:type="dxa"/>
          </w:tcPr>
          <w:p w14:paraId="3E5AF2A7" w14:textId="77777777" w:rsidR="00F560FD" w:rsidRPr="000D623A" w:rsidRDefault="00F560FD" w:rsidP="00EB448E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1BD2D3" w14:textId="74272776" w:rsidR="00F560FD" w:rsidRPr="000D623A" w:rsidRDefault="00BB59A2" w:rsidP="00EB448E">
            <w:pPr>
              <w:tabs>
                <w:tab w:val="clear" w:pos="1644"/>
                <w:tab w:val="clear" w:pos="187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623A">
              <w:rPr>
                <w:rFonts w:asciiTheme="majorBidi" w:hAnsiTheme="majorBidi" w:cstheme="majorBidi"/>
                <w:sz w:val="32"/>
                <w:szCs w:val="32"/>
              </w:rPr>
              <w:t>10,779</w:t>
            </w:r>
          </w:p>
        </w:tc>
      </w:tr>
    </w:tbl>
    <w:p w14:paraId="687C52C9" w14:textId="77777777" w:rsidR="00056722" w:rsidRPr="000D623A" w:rsidRDefault="00056722" w:rsidP="00EB448E">
      <w:pPr>
        <w:tabs>
          <w:tab w:val="left" w:pos="284"/>
        </w:tabs>
        <w:spacing w:line="240" w:lineRule="exact"/>
        <w:ind w:hanging="142"/>
        <w:rPr>
          <w:rFonts w:asciiTheme="majorBidi" w:hAnsiTheme="majorBidi" w:cstheme="majorBidi"/>
          <w:sz w:val="28"/>
          <w:szCs w:val="28"/>
        </w:rPr>
      </w:pPr>
    </w:p>
    <w:p w14:paraId="0480E9FA" w14:textId="2B374EAB" w:rsidR="00056722" w:rsidRPr="000D623A" w:rsidRDefault="00056722" w:rsidP="0014022E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D623A">
        <w:rPr>
          <w:rFonts w:asciiTheme="majorBidi" w:hAnsiTheme="majorBidi" w:cstheme="majorBidi"/>
          <w:sz w:val="32"/>
          <w:szCs w:val="32"/>
        </w:rPr>
        <w:lastRenderedPageBreak/>
        <w:t>24</w:t>
      </w:r>
      <w:r w:rsidRPr="000D623A">
        <w:rPr>
          <w:rFonts w:asciiTheme="majorBidi" w:hAnsiTheme="majorBidi"/>
          <w:spacing w:val="-4"/>
          <w:sz w:val="32"/>
          <w:szCs w:val="32"/>
        </w:rPr>
        <w:t>.</w:t>
      </w:r>
      <w:r w:rsidRPr="000D623A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0D623A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623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</w:t>
      </w:r>
      <w:r w:rsidRPr="000D623A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บริษัทมีภาระผูกพันคงเหลือจากสัญญาก่อสร้างทรัพย์สิน</w:t>
      </w:r>
      <w:r w:rsidRPr="000D623A">
        <w:rPr>
          <w:rFonts w:asciiTheme="majorBidi" w:hAnsiTheme="majorBidi" w:cstheme="majorBidi" w:hint="cs"/>
          <w:spacing w:val="-6"/>
          <w:sz w:val="32"/>
          <w:szCs w:val="32"/>
          <w:cs/>
        </w:rPr>
        <w:t>จำนวนเงิน</w:t>
      </w:r>
      <w:r w:rsidRPr="000D623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F7372" w:rsidRPr="000D623A">
        <w:rPr>
          <w:rFonts w:asciiTheme="majorBidi" w:hAnsiTheme="majorBidi" w:cstheme="majorBidi"/>
          <w:spacing w:val="-6"/>
          <w:sz w:val="32"/>
          <w:szCs w:val="32"/>
        </w:rPr>
        <w:t>2.13</w:t>
      </w:r>
      <w:r w:rsidRPr="000D623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D623A">
        <w:rPr>
          <w:rFonts w:asciiTheme="majorBidi" w:hAnsiTheme="majorBidi" w:cstheme="majorBidi" w:hint="cs"/>
          <w:spacing w:val="-6"/>
          <w:sz w:val="32"/>
          <w:szCs w:val="32"/>
          <w:cs/>
        </w:rPr>
        <w:t>ล้าน</w:t>
      </w:r>
      <w:r w:rsidRPr="000D623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บาท (รวมภาษีมูลค่าเพิ่ม) </w:t>
      </w:r>
      <w:r w:rsidRPr="000D623A">
        <w:rPr>
          <w:rFonts w:asciiTheme="majorBidi" w:hAnsiTheme="majorBidi" w:cstheme="majorBidi"/>
          <w:sz w:val="32"/>
          <w:szCs w:val="32"/>
          <w:cs/>
        </w:rPr>
        <w:t>และ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บริษัทย่อยมีภาระผูกพันคงเหลือจากสัญญาก่อสร้าง จำนวนเงิน </w:t>
      </w:r>
      <w:r w:rsidR="000821F7" w:rsidRPr="000D623A">
        <w:rPr>
          <w:rFonts w:asciiTheme="majorBidi" w:hAnsiTheme="majorBidi" w:cstheme="majorBidi"/>
          <w:sz w:val="32"/>
          <w:szCs w:val="32"/>
        </w:rPr>
        <w:t>2.00</w:t>
      </w:r>
      <w:r w:rsidRPr="000D623A">
        <w:rPr>
          <w:rFonts w:asciiTheme="majorBidi" w:hAnsiTheme="majorBidi" w:cstheme="majorBidi"/>
          <w:sz w:val="32"/>
          <w:szCs w:val="32"/>
        </w:rPr>
        <w:t xml:space="preserve"> 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และสัญญาติดตั้งโปรแกรมคอมพิวเตอร์ใหม่ </w:t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0821F7" w:rsidRPr="000D623A">
        <w:rPr>
          <w:rFonts w:asciiTheme="majorBidi" w:hAnsiTheme="majorBidi" w:cstheme="majorBidi"/>
          <w:sz w:val="32"/>
          <w:szCs w:val="32"/>
        </w:rPr>
        <w:t>0.11</w:t>
      </w:r>
      <w:r w:rsidRPr="000D623A">
        <w:rPr>
          <w:rFonts w:asciiTheme="majorBidi" w:hAnsiTheme="majorBidi"/>
          <w:sz w:val="32"/>
          <w:szCs w:val="32"/>
          <w:cs/>
        </w:rPr>
        <w:t xml:space="preserve"> ล้าน</w:t>
      </w:r>
      <w:r w:rsidRPr="000D623A">
        <w:rPr>
          <w:rFonts w:asciiTheme="majorBidi" w:hAnsiTheme="majorBidi" w:hint="cs"/>
          <w:sz w:val="32"/>
          <w:szCs w:val="32"/>
          <w:cs/>
        </w:rPr>
        <w:t>บาท (รวมภาษีมูลค่าเพิ่ม)</w:t>
      </w:r>
      <w:r w:rsidRPr="000D623A">
        <w:rPr>
          <w:rFonts w:asciiTheme="majorBidi" w:hAnsiTheme="majorBidi"/>
          <w:sz w:val="32"/>
          <w:szCs w:val="32"/>
          <w:cs/>
        </w:rPr>
        <w:t xml:space="preserve"> </w:t>
      </w:r>
      <w:r w:rsidRPr="000D623A">
        <w:rPr>
          <w:rFonts w:asciiTheme="majorBidi" w:hAnsiTheme="majorBidi" w:hint="cs"/>
          <w:sz w:val="32"/>
          <w:szCs w:val="32"/>
          <w:cs/>
        </w:rPr>
        <w:t xml:space="preserve">บริษัทและบริษัทย่อยมีภาระผูกพันคงเหลือทั้งสิ้นรวม </w:t>
      </w:r>
      <w:r w:rsidR="000821F7" w:rsidRPr="000D623A">
        <w:rPr>
          <w:rFonts w:asciiTheme="majorBidi" w:hAnsiTheme="majorBidi"/>
          <w:sz w:val="32"/>
          <w:szCs w:val="32"/>
        </w:rPr>
        <w:t>4.24</w:t>
      </w:r>
      <w:r w:rsidRPr="000D623A">
        <w:rPr>
          <w:rFonts w:asciiTheme="majorBidi" w:hAnsiTheme="majorBidi"/>
          <w:sz w:val="32"/>
          <w:szCs w:val="32"/>
          <w:cs/>
        </w:rPr>
        <w:t xml:space="preserve"> </w:t>
      </w:r>
      <w:r w:rsidRPr="000D623A">
        <w:rPr>
          <w:rFonts w:asciiTheme="majorBidi" w:hAnsiTheme="majorBidi" w:hint="cs"/>
          <w:sz w:val="32"/>
          <w:szCs w:val="32"/>
          <w:cs/>
        </w:rPr>
        <w:t>ล้านบาท (รวมภาษีมูลค่าเพิ่ม)</w:t>
      </w:r>
      <w:r w:rsidRPr="000D623A">
        <w:rPr>
          <w:rFonts w:asciiTheme="majorBidi" w:hAnsiTheme="majorBidi" w:cstheme="majorBidi"/>
          <w:sz w:val="32"/>
          <w:szCs w:val="32"/>
        </w:rPr>
        <w:t xml:space="preserve"> </w:t>
      </w:r>
    </w:p>
    <w:p w14:paraId="609CC015" w14:textId="77777777" w:rsidR="00056722" w:rsidRPr="000D623A" w:rsidRDefault="00056722" w:rsidP="0014022E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881E288" w14:textId="49092256" w:rsidR="00056722" w:rsidRPr="000D623A" w:rsidRDefault="00056722" w:rsidP="0014022E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/>
          <w:sz w:val="32"/>
          <w:szCs w:val="32"/>
        </w:rPr>
        <w:t>24.</w:t>
      </w:r>
      <w:r w:rsidRPr="000D623A">
        <w:rPr>
          <w:rFonts w:asciiTheme="majorBidi" w:hAnsiTheme="majorBidi" w:cstheme="majorBidi"/>
          <w:sz w:val="32"/>
          <w:szCs w:val="32"/>
        </w:rPr>
        <w:t xml:space="preserve">3 </w:t>
      </w:r>
      <w:r w:rsidRPr="000D623A">
        <w:rPr>
          <w:rFonts w:asciiTheme="majorBidi" w:hAnsiTheme="majorBidi" w:cstheme="majorBidi"/>
          <w:sz w:val="32"/>
          <w:szCs w:val="32"/>
        </w:rPr>
        <w:tab/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บริษัทมีเลตเตอร์ออฟเครดิตสำหรับซื้อสินค้าที่ยังไม่ได้ใช้จำนวนเงินรวม </w:t>
      </w:r>
      <w:r w:rsidR="004F7372" w:rsidRPr="000D623A">
        <w:rPr>
          <w:rFonts w:asciiTheme="majorBidi" w:hAnsiTheme="majorBidi" w:cstheme="majorBidi"/>
          <w:sz w:val="32"/>
          <w:szCs w:val="32"/>
        </w:rPr>
        <w:t>4.37</w:t>
      </w:r>
      <w:r w:rsidRPr="000D623A">
        <w:rPr>
          <w:rFonts w:asciiTheme="majorBidi" w:hAnsiTheme="majorBidi" w:cstheme="majorBidi"/>
          <w:sz w:val="32"/>
          <w:szCs w:val="32"/>
        </w:rPr>
        <w:t xml:space="preserve"> </w:t>
      </w:r>
      <w:r w:rsidRPr="000D623A">
        <w:rPr>
          <w:rFonts w:asciiTheme="majorBidi" w:hAnsiTheme="majorBidi" w:cstheme="majorBidi"/>
          <w:sz w:val="32"/>
          <w:szCs w:val="32"/>
          <w:cs/>
        </w:rPr>
        <w:t>ล้าน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</w:t>
      </w:r>
      <w:r w:rsidR="00D84C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4F7372" w:rsidRPr="000D623A">
        <w:rPr>
          <w:rFonts w:asciiTheme="majorBidi" w:hAnsiTheme="majorBidi" w:cstheme="majorBidi"/>
          <w:sz w:val="32"/>
          <w:szCs w:val="32"/>
        </w:rPr>
        <w:t>0.04</w:t>
      </w:r>
      <w:r w:rsidRPr="000D623A">
        <w:rPr>
          <w:rFonts w:asciiTheme="majorBidi" w:hAnsiTheme="majorBidi" w:cstheme="majorBidi"/>
          <w:sz w:val="32"/>
          <w:szCs w:val="32"/>
        </w:rPr>
        <w:t xml:space="preserve"> 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 xml:space="preserve">ล้านยูโร </w:t>
      </w:r>
    </w:p>
    <w:p w14:paraId="29DC73BE" w14:textId="77777777" w:rsidR="00056722" w:rsidRPr="000D623A" w:rsidRDefault="00056722" w:rsidP="0014022E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9510F14" w14:textId="77777777" w:rsidR="00056722" w:rsidRPr="000D623A" w:rsidRDefault="00056722" w:rsidP="0014022E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/>
          <w:b/>
          <w:bCs/>
          <w:sz w:val="32"/>
          <w:szCs w:val="32"/>
        </w:rPr>
        <w:t xml:space="preserve">25.   </w:t>
      </w:r>
      <w:r w:rsidRPr="000D623A">
        <w:rPr>
          <w:rFonts w:asciiTheme="majorBidi" w:hAnsiTheme="majorBidi"/>
          <w:b/>
          <w:bCs/>
          <w:sz w:val="32"/>
          <w:szCs w:val="32"/>
          <w:cs/>
        </w:rPr>
        <w:t>หนี้สินที่อาจเกิดขึ้น</w:t>
      </w:r>
    </w:p>
    <w:p w14:paraId="05BC1795" w14:textId="77777777" w:rsidR="00056722" w:rsidRPr="000D623A" w:rsidRDefault="00056722" w:rsidP="0014022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D623A">
        <w:rPr>
          <w:rFonts w:asciiTheme="majorBidi" w:hAnsiTheme="majorBidi" w:cstheme="majorBidi"/>
          <w:sz w:val="32"/>
          <w:szCs w:val="32"/>
        </w:rPr>
        <w:t xml:space="preserve">31 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/>
          <w:sz w:val="32"/>
          <w:szCs w:val="32"/>
        </w:rPr>
        <w:t xml:space="preserve">2564 </w:t>
      </w:r>
      <w:r w:rsidRPr="000D623A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 </w:t>
      </w:r>
      <w:r w:rsidRPr="000D623A">
        <w:rPr>
          <w:rFonts w:asciiTheme="majorBidi" w:hAnsiTheme="majorBidi" w:cstheme="majorBidi"/>
          <w:sz w:val="32"/>
          <w:szCs w:val="32"/>
          <w:cs/>
        </w:rPr>
        <w:t>มี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 ดังนี้</w:t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BE17424" w14:textId="77777777" w:rsidR="00056722" w:rsidRPr="000D623A" w:rsidRDefault="00056722" w:rsidP="0014022E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</w:rPr>
        <w:t>25.1</w:t>
      </w:r>
      <w:r w:rsidRPr="000D623A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Pr="000D623A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บริษัทมีหนี้สินที่อาจจะเกิดขึ้น</w:t>
      </w:r>
      <w:r w:rsidRPr="000D623A">
        <w:rPr>
          <w:rFonts w:asciiTheme="majorBidi" w:hAnsiTheme="majorBidi" w:cstheme="majorBidi"/>
          <w:spacing w:val="-6"/>
          <w:sz w:val="32"/>
          <w:szCs w:val="32"/>
          <w:cs/>
        </w:rPr>
        <w:t>จากการที่ธนาคารในประเทศหลายแห่งออกหนังสือค้ำประกันบริษัทและบริษัทย่อยให้กับหน่วยงานรัฐบาลหลายแห่ง</w:t>
      </w:r>
      <w:r w:rsidRPr="000D623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D623A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เพื่อประโยชน์ทางการค้าเป็นจำนวนเงินรวม </w:t>
      </w:r>
      <w:r w:rsidRPr="000D623A">
        <w:rPr>
          <w:rFonts w:asciiTheme="majorBidi" w:hAnsiTheme="majorBidi" w:cstheme="majorBidi"/>
          <w:spacing w:val="-6"/>
          <w:sz w:val="32"/>
          <w:szCs w:val="32"/>
        </w:rPr>
        <w:t>4.01</w:t>
      </w:r>
      <w:r w:rsidRPr="000D623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</w:p>
    <w:p w14:paraId="333147B8" w14:textId="77777777" w:rsidR="00056722" w:rsidRPr="000D623A" w:rsidRDefault="00056722" w:rsidP="0014022E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28"/>
          <w:szCs w:val="28"/>
        </w:rPr>
      </w:pPr>
    </w:p>
    <w:p w14:paraId="049931FE" w14:textId="77777777" w:rsidR="00056722" w:rsidRPr="000D623A" w:rsidRDefault="00056722" w:rsidP="0014022E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</w:rPr>
        <w:t>25.2</w:t>
      </w:r>
      <w:r w:rsidRPr="000D623A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Pr="000D623A">
        <w:rPr>
          <w:rFonts w:asciiTheme="majorBidi" w:hAnsiTheme="majorBidi" w:cstheme="majorBidi" w:hint="cs"/>
          <w:spacing w:val="-8"/>
          <w:sz w:val="32"/>
          <w:szCs w:val="32"/>
          <w:cs/>
        </w:rPr>
        <w:t>บริษัทย่อยแห่งหนึ่ง</w:t>
      </w:r>
      <w:r w:rsidRPr="000D623A">
        <w:rPr>
          <w:rFonts w:asciiTheme="majorBidi" w:hAnsiTheme="majorBidi" w:cstheme="majorBidi"/>
          <w:spacing w:val="-8"/>
          <w:sz w:val="32"/>
          <w:szCs w:val="32"/>
          <w:cs/>
        </w:rPr>
        <w:t>มีหนี้สินที่อาจจะเกิดขึ้นจากการที่ธนาคารในประเทศแห่ง</w:t>
      </w:r>
      <w:r w:rsidRPr="000D623A">
        <w:rPr>
          <w:rFonts w:asciiTheme="majorBidi" w:hAnsiTheme="majorBidi" w:cstheme="majorBidi" w:hint="cs"/>
          <w:spacing w:val="-8"/>
          <w:sz w:val="32"/>
          <w:szCs w:val="32"/>
          <w:cs/>
        </w:rPr>
        <w:t>หนึ่ง</w:t>
      </w:r>
      <w:r w:rsidRPr="000D623A">
        <w:rPr>
          <w:rFonts w:asciiTheme="majorBidi" w:hAnsiTheme="majorBidi" w:cstheme="majorBidi"/>
          <w:spacing w:val="-8"/>
          <w:sz w:val="32"/>
          <w:szCs w:val="32"/>
          <w:cs/>
        </w:rPr>
        <w:t>ออกหนังสือค้ำประกัน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 xml:space="preserve">สัญญาบริการให้กับบริษัทอื่น </w:t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เพื่อประโยชน์ทางการค้าเป็นจำนวนเงินรวม </w:t>
      </w:r>
      <w:r w:rsidRPr="000D623A">
        <w:rPr>
          <w:rFonts w:asciiTheme="majorBidi" w:hAnsiTheme="majorBidi"/>
          <w:sz w:val="32"/>
          <w:szCs w:val="32"/>
        </w:rPr>
        <w:t>0.91</w:t>
      </w:r>
      <w:r w:rsidRPr="000D623A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p w14:paraId="111BE996" w14:textId="77777777" w:rsidR="00EB448E" w:rsidRPr="000D623A" w:rsidRDefault="00EB448E" w:rsidP="0014022E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/>
          <w:b/>
          <w:bCs/>
          <w:sz w:val="32"/>
          <w:szCs w:val="32"/>
        </w:rPr>
      </w:pPr>
    </w:p>
    <w:p w14:paraId="49E70896" w14:textId="4B302583" w:rsidR="00056722" w:rsidRPr="000D623A" w:rsidRDefault="00056722" w:rsidP="0014022E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/>
          <w:b/>
          <w:bCs/>
          <w:sz w:val="32"/>
          <w:szCs w:val="32"/>
        </w:rPr>
        <w:t>26.</w:t>
      </w:r>
      <w:r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D623A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 ๆ</w:t>
      </w:r>
    </w:p>
    <w:p w14:paraId="3F413A9C" w14:textId="77777777" w:rsidR="00056722" w:rsidRPr="000D623A" w:rsidRDefault="00056722" w:rsidP="0014022E">
      <w:pPr>
        <w:tabs>
          <w:tab w:val="left" w:pos="72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D623A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0D623A">
        <w:rPr>
          <w:rFonts w:ascii="Angsana New" w:hAnsi="Angsana New"/>
          <w:sz w:val="32"/>
          <w:szCs w:val="32"/>
        </w:rPr>
        <w:t xml:space="preserve">2556 </w:t>
      </w:r>
      <w:r w:rsidRPr="000D623A">
        <w:rPr>
          <w:rFonts w:ascii="Angsana New" w:hAnsi="Angsana New" w:hint="cs"/>
          <w:sz w:val="32"/>
          <w:szCs w:val="32"/>
          <w:cs/>
        </w:rPr>
        <w:t xml:space="preserve">บริษัท พรีเมี่ยม เฟล็กซิเบิ้ล แพคเกจจิ้ง จำกัด (บริษัทย่อย) ได้ซื้อเครื่องจักรจำนวน </w:t>
      </w:r>
      <w:r w:rsidRPr="000D623A">
        <w:rPr>
          <w:rFonts w:ascii="Angsana New" w:hAnsi="Angsana New"/>
          <w:sz w:val="32"/>
          <w:szCs w:val="32"/>
        </w:rPr>
        <w:t>3</w:t>
      </w:r>
      <w:r w:rsidRPr="000D623A">
        <w:rPr>
          <w:rFonts w:ascii="Angsana New" w:hAnsi="Angsana New" w:hint="cs"/>
          <w:sz w:val="32"/>
          <w:szCs w:val="32"/>
          <w:cs/>
        </w:rPr>
        <w:t xml:space="preserve"> สัญญา จากบริษัท มติมิตร คอร์ปอเรชั่น จำกัด และได้ชดใช้ราคาเป็นเงิน </w:t>
      </w:r>
      <w:r w:rsidRPr="000D623A">
        <w:rPr>
          <w:rFonts w:ascii="Angsana New" w:hAnsi="Angsana New"/>
          <w:sz w:val="32"/>
          <w:szCs w:val="32"/>
        </w:rPr>
        <w:t>14.60</w:t>
      </w:r>
      <w:r w:rsidRPr="000D623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0D623A">
        <w:rPr>
          <w:rFonts w:ascii="Angsana New" w:hAnsi="Angsana New" w:hint="cs"/>
          <w:spacing w:val="-6"/>
          <w:sz w:val="32"/>
          <w:szCs w:val="32"/>
          <w:cs/>
        </w:rPr>
        <w:t xml:space="preserve">โดยมีหลักฐานครบถ้วน เมื่อวันที่ </w:t>
      </w:r>
      <w:r w:rsidRPr="000D623A">
        <w:rPr>
          <w:rFonts w:ascii="Angsana New" w:hAnsi="Angsana New"/>
          <w:spacing w:val="-6"/>
          <w:sz w:val="32"/>
          <w:szCs w:val="32"/>
        </w:rPr>
        <w:t>25</w:t>
      </w:r>
      <w:r w:rsidRPr="000D623A">
        <w:rPr>
          <w:rFonts w:ascii="Angsana New" w:hAnsi="Angsana New" w:hint="cs"/>
          <w:spacing w:val="-6"/>
          <w:sz w:val="32"/>
          <w:szCs w:val="32"/>
          <w:cs/>
        </w:rPr>
        <w:t xml:space="preserve"> พฤษภาคม </w:t>
      </w:r>
      <w:r w:rsidRPr="000D623A">
        <w:rPr>
          <w:rFonts w:ascii="Angsana New" w:hAnsi="Angsana New"/>
          <w:spacing w:val="-6"/>
          <w:sz w:val="32"/>
          <w:szCs w:val="32"/>
        </w:rPr>
        <w:t>2560</w:t>
      </w:r>
      <w:r w:rsidRPr="000D623A">
        <w:rPr>
          <w:rFonts w:ascii="Angsana New" w:hAnsi="Angsana New" w:hint="cs"/>
          <w:spacing w:val="-6"/>
          <w:sz w:val="32"/>
          <w:szCs w:val="32"/>
          <w:cs/>
        </w:rPr>
        <w:t xml:space="preserve"> อดีตกรรมการของ บริษัท มติมิตร คอร์ปอเรชั่น จำกัด ท่านหนึ่งกับพวกรวม </w:t>
      </w:r>
      <w:r w:rsidRPr="000D623A">
        <w:rPr>
          <w:rFonts w:ascii="Angsana New" w:hAnsi="Angsana New"/>
          <w:spacing w:val="-6"/>
          <w:sz w:val="32"/>
          <w:szCs w:val="32"/>
        </w:rPr>
        <w:t>17</w:t>
      </w:r>
      <w:r w:rsidRPr="000D623A">
        <w:rPr>
          <w:rFonts w:ascii="Angsana New" w:hAnsi="Angsana New" w:hint="cs"/>
          <w:spacing w:val="-6"/>
          <w:sz w:val="32"/>
          <w:szCs w:val="32"/>
          <w:cs/>
        </w:rPr>
        <w:t xml:space="preserve"> คน (ซึ่งได้แก่ อดีตผู้ถือหุ้นของบริษัท มติมิตร </w:t>
      </w:r>
      <w:r w:rsidRPr="000D623A">
        <w:rPr>
          <w:rFonts w:ascii="Angsana New" w:hAnsi="Angsana New" w:hint="cs"/>
          <w:sz w:val="32"/>
          <w:szCs w:val="32"/>
          <w:cs/>
        </w:rPr>
        <w:t xml:space="preserve">คอร์ปอเรชั่น จำกัด) (“โจทก์”) ได้ฟ้องบริษัทและบริษัทย่อยกับพวกรวม </w:t>
      </w:r>
      <w:r w:rsidRPr="000D623A">
        <w:rPr>
          <w:rFonts w:ascii="Angsana New" w:hAnsi="Angsana New"/>
          <w:sz w:val="32"/>
          <w:szCs w:val="32"/>
        </w:rPr>
        <w:t xml:space="preserve">8 </w:t>
      </w:r>
      <w:r w:rsidRPr="000D623A">
        <w:rPr>
          <w:rFonts w:ascii="Angsana New" w:hAnsi="Angsana New" w:hint="cs"/>
          <w:sz w:val="32"/>
          <w:szCs w:val="32"/>
          <w:cs/>
        </w:rPr>
        <w:t xml:space="preserve">คน (รวมผู้ถือหุ้นรายใหม่ของบริษัท มติมิตร คอร์ปอเรชั่น จำกัด) (“จำเลย”) ว่าโจทก์ยังไม่ได้รับชำระค่าเครื่องจักรและค่าหุ้นสามัญจึงขอเรียกคืนเครื่องจักรและหุ้นสามัญจำนวน </w:t>
      </w:r>
      <w:r w:rsidRPr="000D623A">
        <w:rPr>
          <w:rFonts w:ascii="Angsana New" w:hAnsi="Angsana New"/>
          <w:spacing w:val="-4"/>
          <w:sz w:val="32"/>
          <w:szCs w:val="32"/>
        </w:rPr>
        <w:t xml:space="preserve">173,249 </w:t>
      </w:r>
      <w:r w:rsidRPr="000D623A">
        <w:rPr>
          <w:rFonts w:ascii="Angsana New" w:hAnsi="Angsana New" w:hint="cs"/>
          <w:spacing w:val="-4"/>
          <w:sz w:val="32"/>
          <w:szCs w:val="32"/>
          <w:cs/>
        </w:rPr>
        <w:t xml:space="preserve">หุ้นของบริษัท มติมิตร คอร์ปอเรชั่น จำกัด หรือให้ใช้ราคาเป็นเงิน </w:t>
      </w:r>
      <w:r w:rsidRPr="000D623A">
        <w:rPr>
          <w:rFonts w:ascii="Angsana New" w:hAnsi="Angsana New"/>
          <w:spacing w:val="-4"/>
          <w:sz w:val="32"/>
          <w:szCs w:val="32"/>
        </w:rPr>
        <w:t>19.10</w:t>
      </w:r>
      <w:r w:rsidRPr="000D623A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และ </w:t>
      </w:r>
      <w:r w:rsidRPr="000D623A">
        <w:rPr>
          <w:rFonts w:ascii="Angsana New" w:hAnsi="Angsana New"/>
          <w:spacing w:val="-4"/>
          <w:sz w:val="32"/>
          <w:szCs w:val="32"/>
        </w:rPr>
        <w:t>1.73</w:t>
      </w:r>
      <w:r w:rsidRPr="000D623A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Pr="000D623A">
        <w:rPr>
          <w:rFonts w:ascii="Angsana New" w:hAnsi="Angsana New" w:hint="cs"/>
          <w:sz w:val="32"/>
          <w:szCs w:val="32"/>
          <w:cs/>
        </w:rPr>
        <w:t xml:space="preserve"> ตามลำดับให้โจทก์ </w:t>
      </w:r>
    </w:p>
    <w:p w14:paraId="44723D86" w14:textId="7E771FD8" w:rsidR="00056722" w:rsidRPr="000D623A" w:rsidRDefault="00056722" w:rsidP="0014022E">
      <w:pPr>
        <w:tabs>
          <w:tab w:val="left" w:pos="72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D623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D623A">
        <w:rPr>
          <w:rFonts w:ascii="Angsana New" w:hAnsi="Angsana New"/>
          <w:sz w:val="32"/>
          <w:szCs w:val="32"/>
        </w:rPr>
        <w:t>26</w:t>
      </w:r>
      <w:r w:rsidRPr="000D623A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0D623A">
        <w:rPr>
          <w:rFonts w:ascii="Angsana New" w:hAnsi="Angsana New"/>
          <w:sz w:val="32"/>
          <w:szCs w:val="32"/>
        </w:rPr>
        <w:t>2561</w:t>
      </w:r>
      <w:r w:rsidRPr="000D623A">
        <w:rPr>
          <w:rFonts w:ascii="Angsana New" w:hAnsi="Angsana New" w:hint="cs"/>
          <w:sz w:val="32"/>
          <w:szCs w:val="32"/>
          <w:cs/>
        </w:rPr>
        <w:t xml:space="preserve"> ศาลชั้นต้นได้พิพากษาให้จำเลยทั้ง </w:t>
      </w:r>
      <w:r w:rsidRPr="000D623A">
        <w:rPr>
          <w:rFonts w:ascii="Angsana New" w:hAnsi="Angsana New"/>
          <w:sz w:val="32"/>
          <w:szCs w:val="32"/>
        </w:rPr>
        <w:t>8</w:t>
      </w:r>
      <w:r w:rsidRPr="000D623A">
        <w:rPr>
          <w:rFonts w:ascii="Angsana New" w:hAnsi="Angsana New" w:hint="cs"/>
          <w:sz w:val="32"/>
          <w:szCs w:val="32"/>
          <w:cs/>
        </w:rPr>
        <w:t xml:space="preserve"> ร่วมกันชำระเงิน </w:t>
      </w:r>
      <w:r w:rsidRPr="000D623A">
        <w:rPr>
          <w:rFonts w:ascii="Angsana New" w:hAnsi="Angsana New"/>
          <w:sz w:val="32"/>
          <w:szCs w:val="32"/>
        </w:rPr>
        <w:t>24.19</w:t>
      </w:r>
      <w:r w:rsidRPr="000D623A">
        <w:rPr>
          <w:rFonts w:ascii="Angsana New" w:hAnsi="Angsana New" w:hint="cs"/>
          <w:sz w:val="32"/>
          <w:szCs w:val="32"/>
          <w:cs/>
        </w:rPr>
        <w:t xml:space="preserve"> ล้</w:t>
      </w:r>
      <w:r w:rsidRPr="000D623A">
        <w:rPr>
          <w:rFonts w:ascii="Angsana New" w:hAnsi="Angsana New" w:hint="cs"/>
          <w:spacing w:val="-2"/>
          <w:sz w:val="32"/>
          <w:szCs w:val="32"/>
          <w:cs/>
        </w:rPr>
        <w:t xml:space="preserve">านบาท พร้อมดอกเบี้ยร้อยละ </w:t>
      </w:r>
      <w:r w:rsidRPr="000D623A">
        <w:rPr>
          <w:rFonts w:ascii="Angsana New" w:hAnsi="Angsana New"/>
          <w:spacing w:val="-2"/>
          <w:sz w:val="32"/>
          <w:szCs w:val="32"/>
        </w:rPr>
        <w:t>7.5</w:t>
      </w:r>
      <w:r w:rsidRPr="000D623A">
        <w:rPr>
          <w:rFonts w:ascii="Angsana New" w:hAnsi="Angsana New" w:hint="cs"/>
          <w:spacing w:val="-2"/>
          <w:sz w:val="32"/>
          <w:szCs w:val="32"/>
          <w:cs/>
        </w:rPr>
        <w:t xml:space="preserve"> ต่อปี</w:t>
      </w:r>
      <w:r w:rsidR="00D84C4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D623A">
        <w:rPr>
          <w:rFonts w:ascii="Angsana New" w:hAnsi="Angsana New" w:hint="cs"/>
          <w:spacing w:val="-2"/>
          <w:sz w:val="32"/>
          <w:szCs w:val="32"/>
          <w:cs/>
        </w:rPr>
        <w:t xml:space="preserve">ของเงินต้นนับแต่วันถัดจากวันฟ้อง (ฟ้องวันที่ </w:t>
      </w:r>
      <w:r w:rsidRPr="000D623A">
        <w:rPr>
          <w:rFonts w:ascii="Angsana New" w:hAnsi="Angsana New"/>
          <w:spacing w:val="-2"/>
          <w:sz w:val="32"/>
          <w:szCs w:val="32"/>
        </w:rPr>
        <w:t>25</w:t>
      </w:r>
      <w:r w:rsidRPr="000D623A">
        <w:rPr>
          <w:rFonts w:ascii="Angsana New" w:hAnsi="Angsana New" w:hint="cs"/>
          <w:spacing w:val="-2"/>
          <w:sz w:val="32"/>
          <w:szCs w:val="32"/>
          <w:cs/>
        </w:rPr>
        <w:t xml:space="preserve"> พฤษภาคม</w:t>
      </w:r>
      <w:r w:rsidRPr="000D623A">
        <w:rPr>
          <w:rFonts w:ascii="Angsana New" w:hAnsi="Angsana New" w:hint="cs"/>
          <w:sz w:val="32"/>
          <w:szCs w:val="32"/>
          <w:cs/>
        </w:rPr>
        <w:t xml:space="preserve"> </w:t>
      </w:r>
      <w:r w:rsidRPr="000D623A">
        <w:rPr>
          <w:rFonts w:ascii="Angsana New" w:hAnsi="Angsana New"/>
          <w:sz w:val="32"/>
          <w:szCs w:val="32"/>
        </w:rPr>
        <w:t xml:space="preserve">2560) </w:t>
      </w:r>
      <w:r w:rsidRPr="000D623A">
        <w:rPr>
          <w:rFonts w:ascii="Angsana New" w:hAnsi="Angsana New" w:hint="cs"/>
          <w:sz w:val="32"/>
          <w:szCs w:val="32"/>
          <w:cs/>
        </w:rPr>
        <w:t xml:space="preserve">เป็นต้นไปจนกว่าจะชำระเสร็จแก่โจทก์ทั้ง </w:t>
      </w:r>
      <w:r w:rsidRPr="000D623A">
        <w:rPr>
          <w:rFonts w:ascii="Angsana New" w:hAnsi="Angsana New"/>
          <w:sz w:val="32"/>
          <w:szCs w:val="32"/>
        </w:rPr>
        <w:t xml:space="preserve">17 </w:t>
      </w:r>
      <w:r w:rsidRPr="000D623A">
        <w:rPr>
          <w:rFonts w:ascii="Angsana New" w:hAnsi="Angsana New" w:hint="cs"/>
          <w:sz w:val="32"/>
          <w:szCs w:val="32"/>
          <w:cs/>
        </w:rPr>
        <w:t xml:space="preserve">กับให้จำเลยทั้ง </w:t>
      </w:r>
      <w:r w:rsidRPr="000D623A">
        <w:rPr>
          <w:rFonts w:ascii="Angsana New" w:hAnsi="Angsana New"/>
          <w:sz w:val="32"/>
          <w:szCs w:val="32"/>
        </w:rPr>
        <w:t>8</w:t>
      </w:r>
      <w:r w:rsidRPr="000D623A">
        <w:rPr>
          <w:rFonts w:ascii="Angsana New" w:hAnsi="Angsana New" w:hint="cs"/>
          <w:sz w:val="32"/>
          <w:szCs w:val="32"/>
          <w:cs/>
        </w:rPr>
        <w:t xml:space="preserve"> ร่วมกันใช้ค่าฤชาธรรมเนียม</w:t>
      </w:r>
      <w:r w:rsidRPr="000D623A">
        <w:rPr>
          <w:rFonts w:ascii="Angsana New" w:hAnsi="Angsana New" w:hint="cs"/>
          <w:spacing w:val="-2"/>
          <w:sz w:val="32"/>
          <w:szCs w:val="32"/>
          <w:cs/>
        </w:rPr>
        <w:t xml:space="preserve">แทนโจทก์ </w:t>
      </w:r>
      <w:r w:rsidRPr="000D623A">
        <w:rPr>
          <w:rFonts w:ascii="Angsana New" w:hAnsi="Angsana New" w:hint="cs"/>
          <w:spacing w:val="-2"/>
          <w:sz w:val="32"/>
          <w:szCs w:val="32"/>
          <w:cs/>
        </w:rPr>
        <w:br/>
        <w:t xml:space="preserve">โดยกำหนดค่าทนายความ จำนวนเงิน </w:t>
      </w:r>
      <w:r w:rsidRPr="000D623A">
        <w:rPr>
          <w:rFonts w:ascii="Angsana New" w:hAnsi="Angsana New"/>
          <w:spacing w:val="-2"/>
          <w:sz w:val="32"/>
          <w:szCs w:val="32"/>
        </w:rPr>
        <w:t>50,000.00</w:t>
      </w:r>
      <w:r w:rsidRPr="000D623A">
        <w:rPr>
          <w:rFonts w:ascii="Angsana New" w:hAnsi="Angsana New" w:hint="cs"/>
          <w:spacing w:val="-2"/>
          <w:sz w:val="32"/>
          <w:szCs w:val="32"/>
          <w:cs/>
        </w:rPr>
        <w:t xml:space="preserve"> บาท บริษัทยื่นอุทธรณ์เมื่อวันที่ </w:t>
      </w:r>
      <w:r w:rsidRPr="000D623A">
        <w:rPr>
          <w:rFonts w:ascii="Angsana New" w:hAnsi="Angsana New"/>
          <w:spacing w:val="-2"/>
          <w:sz w:val="32"/>
          <w:szCs w:val="32"/>
        </w:rPr>
        <w:t>9</w:t>
      </w:r>
      <w:r w:rsidRPr="000D623A">
        <w:rPr>
          <w:rFonts w:ascii="Angsana New" w:hAnsi="Angsana New" w:hint="cs"/>
          <w:spacing w:val="-2"/>
          <w:sz w:val="32"/>
          <w:szCs w:val="32"/>
          <w:cs/>
        </w:rPr>
        <w:t xml:space="preserve"> สิงหาคม </w:t>
      </w:r>
      <w:r w:rsidRPr="000D623A">
        <w:rPr>
          <w:rFonts w:ascii="Angsana New" w:hAnsi="Angsana New"/>
          <w:spacing w:val="-2"/>
          <w:sz w:val="32"/>
          <w:szCs w:val="32"/>
        </w:rPr>
        <w:t xml:space="preserve">2561 </w:t>
      </w:r>
      <w:r w:rsidRPr="000D623A">
        <w:rPr>
          <w:rFonts w:ascii="Angsana New" w:hAnsi="Angsana New" w:hint="cs"/>
          <w:spacing w:val="-2"/>
          <w:sz w:val="32"/>
          <w:szCs w:val="32"/>
          <w:cs/>
        </w:rPr>
        <w:t xml:space="preserve">และวางเงินประกันต่อศาล จำนวนเงิน </w:t>
      </w:r>
      <w:r w:rsidRPr="000D623A">
        <w:rPr>
          <w:rFonts w:ascii="Angsana New" w:hAnsi="Angsana New"/>
          <w:spacing w:val="-2"/>
          <w:sz w:val="32"/>
          <w:szCs w:val="32"/>
        </w:rPr>
        <w:t xml:space="preserve">0.45 </w:t>
      </w:r>
      <w:r w:rsidRPr="000D623A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เมื่อวันที่ </w:t>
      </w:r>
      <w:r w:rsidRPr="000D623A">
        <w:rPr>
          <w:rFonts w:ascii="Angsana New" w:hAnsi="Angsana New"/>
          <w:spacing w:val="-2"/>
          <w:sz w:val="32"/>
          <w:szCs w:val="32"/>
        </w:rPr>
        <w:t xml:space="preserve">29 </w:t>
      </w:r>
      <w:r w:rsidRPr="000D623A">
        <w:rPr>
          <w:rFonts w:ascii="Angsana New" w:hAnsi="Angsana New" w:hint="cs"/>
          <w:spacing w:val="-2"/>
          <w:sz w:val="32"/>
          <w:szCs w:val="32"/>
          <w:cs/>
        </w:rPr>
        <w:t xml:space="preserve">พฤษภาคม </w:t>
      </w:r>
      <w:r w:rsidRPr="000D623A">
        <w:rPr>
          <w:rFonts w:ascii="Angsana New" w:hAnsi="Angsana New"/>
          <w:spacing w:val="-2"/>
          <w:sz w:val="32"/>
          <w:szCs w:val="32"/>
        </w:rPr>
        <w:t>2562</w:t>
      </w:r>
      <w:r w:rsidRPr="000D623A">
        <w:rPr>
          <w:rFonts w:ascii="Angsana New" w:hAnsi="Angsana New" w:hint="cs"/>
          <w:sz w:val="32"/>
          <w:szCs w:val="32"/>
          <w:cs/>
        </w:rPr>
        <w:t xml:space="preserve"> ศาลอุทธรณ์มีพิพากษายกฟ้อง ค่าฤชาธรรมเนียมทั้งสองศาลให้เป็นพับ </w:t>
      </w:r>
    </w:p>
    <w:p w14:paraId="2321CB8A" w14:textId="77777777" w:rsidR="0014022E" w:rsidRPr="000D623A" w:rsidRDefault="0014022E" w:rsidP="0014022E">
      <w:pPr>
        <w:tabs>
          <w:tab w:val="left" w:pos="72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C3320A7" w14:textId="77777777" w:rsidR="00C67170" w:rsidRPr="000D623A" w:rsidRDefault="00C67170" w:rsidP="0014022E">
      <w:pPr>
        <w:tabs>
          <w:tab w:val="left" w:pos="72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0D623A">
        <w:rPr>
          <w:rFonts w:ascii="Angsana New" w:hAnsi="Angsana New"/>
          <w:sz w:val="32"/>
          <w:szCs w:val="32"/>
          <w:cs/>
        </w:rPr>
        <w:br w:type="page"/>
      </w:r>
    </w:p>
    <w:p w14:paraId="1512E93A" w14:textId="21900B39" w:rsidR="005C38EC" w:rsidRPr="000D623A" w:rsidRDefault="00056722" w:rsidP="00573568">
      <w:pPr>
        <w:tabs>
          <w:tab w:val="left" w:pos="72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D623A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0D623A">
        <w:rPr>
          <w:rFonts w:ascii="Angsana New" w:hAnsi="Angsana New"/>
          <w:sz w:val="32"/>
          <w:szCs w:val="32"/>
        </w:rPr>
        <w:t xml:space="preserve">22 </w:t>
      </w:r>
      <w:r w:rsidRPr="000D623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0D623A">
        <w:rPr>
          <w:rFonts w:ascii="Angsana New" w:hAnsi="Angsana New"/>
          <w:sz w:val="32"/>
          <w:szCs w:val="32"/>
        </w:rPr>
        <w:t xml:space="preserve">2562 </w:t>
      </w:r>
      <w:r w:rsidRPr="000D623A">
        <w:rPr>
          <w:rFonts w:ascii="Angsana New" w:hAnsi="Angsana New" w:hint="cs"/>
          <w:sz w:val="32"/>
          <w:szCs w:val="32"/>
          <w:cs/>
        </w:rPr>
        <w:t xml:space="preserve">ศาลแพ่งส่งคำขอฎีกาของโจทก์ทั้ง </w:t>
      </w:r>
      <w:r w:rsidRPr="000D623A">
        <w:rPr>
          <w:rFonts w:ascii="Angsana New" w:hAnsi="Angsana New"/>
          <w:sz w:val="32"/>
          <w:szCs w:val="32"/>
        </w:rPr>
        <w:t xml:space="preserve">17 </w:t>
      </w:r>
      <w:r w:rsidRPr="000D623A">
        <w:rPr>
          <w:rFonts w:ascii="Angsana New" w:hAnsi="Angsana New" w:hint="cs"/>
          <w:sz w:val="32"/>
          <w:szCs w:val="32"/>
          <w:cs/>
        </w:rPr>
        <w:t xml:space="preserve">และคำคัดค้านของจำเลยทั้ง </w:t>
      </w:r>
      <w:r w:rsidRPr="000D623A">
        <w:rPr>
          <w:rFonts w:ascii="Angsana New" w:hAnsi="Angsana New"/>
          <w:sz w:val="32"/>
          <w:szCs w:val="32"/>
        </w:rPr>
        <w:t xml:space="preserve">8 </w:t>
      </w:r>
      <w:r w:rsidRPr="000D623A">
        <w:rPr>
          <w:rFonts w:ascii="Angsana New" w:hAnsi="Angsana New" w:hint="cs"/>
          <w:sz w:val="32"/>
          <w:szCs w:val="32"/>
          <w:cs/>
        </w:rPr>
        <w:br/>
        <w:t xml:space="preserve">ไปยังศาลฎีกา โดยเมื่อวันที่ </w:t>
      </w:r>
      <w:r w:rsidRPr="000D623A">
        <w:rPr>
          <w:rFonts w:ascii="Angsana New" w:hAnsi="Angsana New"/>
          <w:sz w:val="32"/>
          <w:szCs w:val="32"/>
        </w:rPr>
        <w:t xml:space="preserve">19 </w:t>
      </w:r>
      <w:r w:rsidRPr="000D623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D623A">
        <w:rPr>
          <w:rFonts w:ascii="Angsana New" w:hAnsi="Angsana New"/>
          <w:sz w:val="32"/>
          <w:szCs w:val="32"/>
        </w:rPr>
        <w:t xml:space="preserve">2563 </w:t>
      </w:r>
      <w:r w:rsidRPr="000D623A">
        <w:rPr>
          <w:rFonts w:ascii="Angsana New" w:hAnsi="Angsana New" w:hint="cs"/>
          <w:sz w:val="32"/>
          <w:szCs w:val="32"/>
          <w:cs/>
        </w:rPr>
        <w:t xml:space="preserve">ศาลฎีกาอนุญาตให้โจทก์ทั้ง </w:t>
      </w:r>
      <w:r w:rsidRPr="000D623A">
        <w:rPr>
          <w:rFonts w:ascii="Angsana New" w:hAnsi="Angsana New"/>
          <w:sz w:val="32"/>
          <w:szCs w:val="32"/>
        </w:rPr>
        <w:t xml:space="preserve">17 </w:t>
      </w:r>
      <w:r w:rsidRPr="000D623A">
        <w:rPr>
          <w:rFonts w:ascii="Angsana New" w:hAnsi="Angsana New" w:hint="cs"/>
          <w:sz w:val="32"/>
          <w:szCs w:val="32"/>
          <w:cs/>
        </w:rPr>
        <w:t xml:space="preserve">ยื่นฎีกา และมีคำสั่งให้จำเลยทั้ง </w:t>
      </w:r>
      <w:r w:rsidRPr="000D623A">
        <w:rPr>
          <w:rFonts w:ascii="Angsana New" w:hAnsi="Angsana New"/>
          <w:sz w:val="32"/>
          <w:szCs w:val="32"/>
        </w:rPr>
        <w:t xml:space="preserve">8 </w:t>
      </w:r>
      <w:r w:rsidRPr="000D623A">
        <w:rPr>
          <w:rFonts w:ascii="Angsana New" w:hAnsi="Angsana New" w:hint="cs"/>
          <w:sz w:val="32"/>
          <w:szCs w:val="32"/>
          <w:cs/>
        </w:rPr>
        <w:t xml:space="preserve">ยื่นคำแก้ฎีกา และเมื่อวันที่ </w:t>
      </w:r>
      <w:r w:rsidRPr="000D623A">
        <w:rPr>
          <w:rFonts w:ascii="Angsana New" w:hAnsi="Angsana New"/>
          <w:sz w:val="32"/>
          <w:szCs w:val="32"/>
        </w:rPr>
        <w:t>2</w:t>
      </w:r>
      <w:r w:rsidRPr="000D623A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0D623A">
        <w:rPr>
          <w:rFonts w:ascii="Angsana New" w:hAnsi="Angsana New"/>
          <w:sz w:val="32"/>
          <w:szCs w:val="32"/>
        </w:rPr>
        <w:t>2563</w:t>
      </w:r>
      <w:r w:rsidRPr="000D623A">
        <w:rPr>
          <w:rFonts w:ascii="Angsana New" w:hAnsi="Angsana New" w:hint="cs"/>
          <w:sz w:val="32"/>
          <w:szCs w:val="32"/>
          <w:cs/>
        </w:rPr>
        <w:t xml:space="preserve"> บริษัทได้ยื่นคำแก้ฎีกาซึ่งบริษัทศึกษารายละเอียดกับที่ปรึกษาทาง</w:t>
      </w:r>
      <w:r w:rsidR="003D68F0" w:rsidRPr="000D623A">
        <w:rPr>
          <w:rFonts w:ascii="Angsana New" w:hAnsi="Angsana New" w:hint="cs"/>
          <w:sz w:val="32"/>
          <w:szCs w:val="32"/>
          <w:cs/>
        </w:rPr>
        <w:t>กฎหมาย</w:t>
      </w:r>
      <w:r w:rsidRPr="000D623A">
        <w:rPr>
          <w:rFonts w:ascii="Angsana New" w:hAnsi="Angsana New" w:hint="cs"/>
          <w:sz w:val="32"/>
          <w:szCs w:val="32"/>
          <w:cs/>
        </w:rPr>
        <w:t xml:space="preserve">และเชื่อมั่นว่า บริษัทและบริษัทย่อยและพวกได้ซื้อเครื่องจักรและหุ้นสามัญโดยถูกต้องและชำระเงินเรียบร้อยแล้ว </w:t>
      </w:r>
    </w:p>
    <w:p w14:paraId="4D3DE49E" w14:textId="4C02FF2B" w:rsidR="00573568" w:rsidRPr="000D623A" w:rsidRDefault="00573568" w:rsidP="00573568">
      <w:pPr>
        <w:tabs>
          <w:tab w:val="left" w:pos="72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D623A">
        <w:rPr>
          <w:rFonts w:ascii="Angsana New" w:hAnsi="Angsana New" w:hint="cs"/>
          <w:spacing w:val="-2"/>
          <w:sz w:val="32"/>
          <w:szCs w:val="32"/>
          <w:cs/>
        </w:rPr>
        <w:t xml:space="preserve">ศาลได้นัดอ่านคำพิพากษาในวันที่ </w:t>
      </w:r>
      <w:r w:rsidRPr="000D623A">
        <w:rPr>
          <w:rFonts w:ascii="Angsana New" w:hAnsi="Angsana New"/>
          <w:spacing w:val="-2"/>
          <w:sz w:val="32"/>
          <w:szCs w:val="32"/>
        </w:rPr>
        <w:t xml:space="preserve">27 </w:t>
      </w:r>
      <w:r w:rsidRPr="000D623A">
        <w:rPr>
          <w:rFonts w:ascii="Angsana New" w:hAnsi="Angsana New" w:hint="cs"/>
          <w:spacing w:val="-2"/>
          <w:sz w:val="32"/>
          <w:szCs w:val="32"/>
          <w:cs/>
        </w:rPr>
        <w:t xml:space="preserve">เมษายน </w:t>
      </w:r>
      <w:r w:rsidRPr="000D623A">
        <w:rPr>
          <w:rFonts w:ascii="Angsana New" w:hAnsi="Angsana New"/>
          <w:spacing w:val="-2"/>
          <w:sz w:val="32"/>
          <w:szCs w:val="32"/>
        </w:rPr>
        <w:t xml:space="preserve">2564 </w:t>
      </w:r>
      <w:r w:rsidRPr="000D623A">
        <w:rPr>
          <w:rFonts w:ascii="Angsana New" w:hAnsi="Angsana New" w:hint="cs"/>
          <w:spacing w:val="-2"/>
          <w:sz w:val="32"/>
          <w:szCs w:val="32"/>
          <w:cs/>
        </w:rPr>
        <w:t>แต่เนื่องจากการแพร่ระบาดของ</w:t>
      </w:r>
      <w:r w:rsidR="00C27D8C">
        <w:rPr>
          <w:rFonts w:ascii="Angsana New" w:hAnsi="Angsana New" w:hint="cs"/>
          <w:spacing w:val="-2"/>
          <w:sz w:val="32"/>
          <w:szCs w:val="32"/>
          <w:cs/>
        </w:rPr>
        <w:t>โรคติด</w:t>
      </w:r>
      <w:r w:rsidRPr="000D623A">
        <w:rPr>
          <w:rFonts w:ascii="Angsana New" w:hAnsi="Angsana New" w:hint="cs"/>
          <w:spacing w:val="-2"/>
          <w:sz w:val="32"/>
          <w:szCs w:val="32"/>
          <w:cs/>
        </w:rPr>
        <w:t>เชื้อไวรัสโคโรนา</w:t>
      </w:r>
      <w:r w:rsidRPr="000D623A">
        <w:rPr>
          <w:rFonts w:ascii="Angsana New" w:hAnsi="Angsana New" w:hint="cs"/>
          <w:sz w:val="32"/>
          <w:szCs w:val="32"/>
          <w:cs/>
        </w:rPr>
        <w:t xml:space="preserve"> </w:t>
      </w:r>
      <w:r w:rsidRPr="000D623A">
        <w:rPr>
          <w:rFonts w:ascii="Angsana New" w:hAnsi="Angsana New"/>
          <w:sz w:val="32"/>
          <w:szCs w:val="32"/>
        </w:rPr>
        <w:t xml:space="preserve">2019 </w:t>
      </w:r>
      <w:r w:rsidRPr="000D623A">
        <w:rPr>
          <w:rFonts w:ascii="Angsana New" w:hAnsi="Angsana New" w:hint="cs"/>
          <w:sz w:val="32"/>
          <w:szCs w:val="32"/>
          <w:cs/>
        </w:rPr>
        <w:t>ศาลจึงได้เลื่อนการอ่านคำพิพากษา</w:t>
      </w:r>
      <w:r w:rsidR="00D84C4E">
        <w:rPr>
          <w:rFonts w:ascii="Angsana New" w:hAnsi="Angsana New" w:hint="cs"/>
          <w:sz w:val="32"/>
          <w:szCs w:val="32"/>
          <w:cs/>
        </w:rPr>
        <w:t>อ</w:t>
      </w:r>
      <w:r w:rsidRPr="000D623A">
        <w:rPr>
          <w:rFonts w:ascii="Angsana New" w:hAnsi="Angsana New" w:hint="cs"/>
          <w:sz w:val="32"/>
          <w:szCs w:val="32"/>
          <w:cs/>
        </w:rPr>
        <w:t xml:space="preserve">อกไปเป็นวันที่ </w:t>
      </w:r>
      <w:r w:rsidRPr="000D623A">
        <w:rPr>
          <w:rFonts w:ascii="Angsana New" w:hAnsi="Angsana New"/>
          <w:sz w:val="32"/>
          <w:szCs w:val="32"/>
        </w:rPr>
        <w:t xml:space="preserve">29 </w:t>
      </w:r>
      <w:r w:rsidRPr="000D623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0D623A">
        <w:rPr>
          <w:rFonts w:ascii="Angsana New" w:hAnsi="Angsana New"/>
          <w:sz w:val="32"/>
          <w:szCs w:val="32"/>
        </w:rPr>
        <w:t>2564</w:t>
      </w:r>
    </w:p>
    <w:p w14:paraId="42339DE6" w14:textId="77777777" w:rsidR="00573568" w:rsidRPr="000D623A" w:rsidRDefault="00573568" w:rsidP="00573568">
      <w:pPr>
        <w:tabs>
          <w:tab w:val="left" w:pos="72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15F1B6E" w14:textId="2D3C999D" w:rsidR="00E850EB" w:rsidRPr="000D623A" w:rsidRDefault="00573568" w:rsidP="0014022E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E850EB" w:rsidRPr="000D623A">
        <w:rPr>
          <w:rFonts w:asciiTheme="majorBidi" w:hAnsiTheme="majorBidi"/>
          <w:b/>
          <w:bCs/>
          <w:sz w:val="32"/>
          <w:szCs w:val="32"/>
        </w:rPr>
        <w:t>.</w:t>
      </w:r>
      <w:r w:rsidR="00E850EB"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4458" w:rsidRPr="000D623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850EB" w:rsidRPr="000D623A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การจัดประเภทรายการใหม่</w:t>
      </w:r>
    </w:p>
    <w:p w14:paraId="58AC0B40" w14:textId="77777777" w:rsidR="00E850EB" w:rsidRPr="000D623A" w:rsidRDefault="00E850EB" w:rsidP="0014022E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0D623A">
        <w:rPr>
          <w:rFonts w:asciiTheme="majorBidi" w:hAnsiTheme="majorBidi" w:cstheme="majorBidi"/>
          <w:sz w:val="32"/>
          <w:szCs w:val="32"/>
          <w:cs/>
        </w:rPr>
        <w:t>ได้จัดประเภทรายการใหม่ของรายการในงบการเงิน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0D623A">
        <w:rPr>
          <w:rFonts w:asciiTheme="majorBidi" w:hAnsiTheme="majorBidi"/>
          <w:sz w:val="32"/>
          <w:szCs w:val="32"/>
        </w:rPr>
        <w:t xml:space="preserve"> </w:t>
      </w:r>
      <w:r w:rsidRPr="000D623A">
        <w:rPr>
          <w:rFonts w:asciiTheme="majorBidi" w:hAnsiTheme="majorBidi" w:cstheme="majorBidi"/>
          <w:sz w:val="32"/>
          <w:szCs w:val="32"/>
        </w:rPr>
        <w:t>2563</w:t>
      </w:r>
      <w:r w:rsidRPr="000D623A">
        <w:rPr>
          <w:rFonts w:asciiTheme="majorBidi" w:hAnsiTheme="majorBidi" w:cstheme="majorBidi" w:hint="cs"/>
          <w:sz w:val="32"/>
          <w:szCs w:val="32"/>
          <w:cs/>
        </w:rPr>
        <w:t xml:space="preserve"> เพื่อให้สอดคล้องกับการ</w:t>
      </w:r>
      <w:r w:rsidRPr="000D623A">
        <w:rPr>
          <w:rFonts w:asciiTheme="majorBidi" w:hAnsiTheme="majorBidi" w:cstheme="majorBidi"/>
          <w:sz w:val="32"/>
          <w:szCs w:val="32"/>
          <w:cs/>
        </w:rPr>
        <w:br/>
      </w:r>
      <w:r w:rsidRPr="000D623A">
        <w:rPr>
          <w:rFonts w:asciiTheme="majorBidi" w:hAnsiTheme="majorBidi" w:cstheme="majorBidi" w:hint="cs"/>
          <w:sz w:val="32"/>
          <w:szCs w:val="32"/>
          <w:cs/>
        </w:rPr>
        <w:t>จัดประเภทรายการบัญชีในปีปัจจุบัน โดยไม่มีผลกระทบต่อกำไร (ขาดทุน) หรือส่วนของผู้ถือหุ้นตามที่ได้รายงานไว้</w:t>
      </w:r>
      <w:r w:rsidRPr="000D623A">
        <w:rPr>
          <w:rFonts w:asciiTheme="majorBidi" w:hAnsiTheme="majorBidi"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827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51"/>
        <w:gridCol w:w="851"/>
        <w:gridCol w:w="113"/>
        <w:gridCol w:w="76"/>
        <w:gridCol w:w="1020"/>
        <w:gridCol w:w="76"/>
        <w:gridCol w:w="964"/>
        <w:gridCol w:w="76"/>
        <w:gridCol w:w="964"/>
        <w:gridCol w:w="76"/>
        <w:gridCol w:w="1020"/>
        <w:gridCol w:w="76"/>
        <w:gridCol w:w="964"/>
      </w:tblGrid>
      <w:tr w:rsidR="000D623A" w:rsidRPr="000D623A" w14:paraId="1CF15F1F" w14:textId="77777777" w:rsidTr="002116C6">
        <w:tc>
          <w:tcPr>
            <w:tcW w:w="2551" w:type="dxa"/>
          </w:tcPr>
          <w:p w14:paraId="32FA8793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76" w:type="dxa"/>
            <w:gridSpan w:val="12"/>
            <w:tcBorders>
              <w:left w:val="nil"/>
              <w:bottom w:val="single" w:sz="6" w:space="0" w:color="auto"/>
              <w:right w:val="nil"/>
            </w:tcBorders>
          </w:tcPr>
          <w:p w14:paraId="3AA311DF" w14:textId="7A31BE9A" w:rsidR="002116C6" w:rsidRPr="000D623A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</w:t>
            </w: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0D623A" w:rsidRPr="000D623A" w14:paraId="240C9F8E" w14:textId="77777777" w:rsidTr="002116C6">
        <w:tc>
          <w:tcPr>
            <w:tcW w:w="2551" w:type="dxa"/>
          </w:tcPr>
          <w:p w14:paraId="40E513B5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00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AC3102" w14:textId="616A1367" w:rsidR="002116C6" w:rsidRPr="000D623A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right w:val="nil"/>
            </w:tcBorders>
          </w:tcPr>
          <w:p w14:paraId="03E0F2AC" w14:textId="77777777" w:rsidR="002116C6" w:rsidRPr="000D623A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0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3ECB5E" w14:textId="543E8EE7" w:rsidR="002116C6" w:rsidRPr="000D623A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D623A" w:rsidRPr="000D623A" w14:paraId="24F1C921" w14:textId="78C02860" w:rsidTr="002116C6">
        <w:tc>
          <w:tcPr>
            <w:tcW w:w="2551" w:type="dxa"/>
          </w:tcPr>
          <w:p w14:paraId="7F091E71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E1C84B" w14:textId="77777777" w:rsidR="002116C6" w:rsidRPr="000D623A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>ก่อนจัด</w:t>
            </w:r>
          </w:p>
          <w:p w14:paraId="3FCDA6CF" w14:textId="77777777" w:rsidR="002116C6" w:rsidRPr="000D623A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852A91" w14:textId="77777777" w:rsidR="002116C6" w:rsidRPr="000D623A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2BECE93" w14:textId="77777777" w:rsidR="002116C6" w:rsidRPr="000D623A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</w:t>
            </w:r>
          </w:p>
          <w:p w14:paraId="2D07A556" w14:textId="77777777" w:rsidR="002116C6" w:rsidRPr="000D623A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5E961B" w14:textId="77777777" w:rsidR="002116C6" w:rsidRPr="000D623A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CB156AF" w14:textId="77777777" w:rsidR="002116C6" w:rsidRPr="000D623A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>หลังจัด</w:t>
            </w:r>
          </w:p>
          <w:p w14:paraId="1A575F5A" w14:textId="77777777" w:rsidR="002116C6" w:rsidRPr="000D623A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F16274E" w14:textId="77777777" w:rsidR="002116C6" w:rsidRPr="000D623A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DFAF67" w14:textId="77777777" w:rsidR="002116C6" w:rsidRPr="000D623A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>ก่อนจัด</w:t>
            </w:r>
          </w:p>
          <w:p w14:paraId="560C0C71" w14:textId="1058DD89" w:rsidR="002116C6" w:rsidRPr="000D623A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966AE76" w14:textId="79308931" w:rsidR="002116C6" w:rsidRPr="000D623A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377F73" w14:textId="77777777" w:rsidR="002116C6" w:rsidRPr="000D623A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จัดประเภทใหม่</w:t>
            </w:r>
          </w:p>
          <w:p w14:paraId="4BF31B7C" w14:textId="38213ED6" w:rsidR="002116C6" w:rsidRPr="000D623A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59731D0" w14:textId="77777777" w:rsidR="002116C6" w:rsidRPr="000D623A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746C55" w14:textId="77777777" w:rsidR="002116C6" w:rsidRPr="000D623A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>หลังจัด</w:t>
            </w:r>
          </w:p>
          <w:p w14:paraId="7ED9EFCB" w14:textId="036CFBDC" w:rsidR="002116C6" w:rsidRPr="000D623A" w:rsidRDefault="002116C6" w:rsidP="002116C6">
            <w:pPr>
              <w:widowControl w:val="0"/>
              <w:tabs>
                <w:tab w:val="left" w:pos="1985"/>
                <w:tab w:val="left" w:pos="2552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ประเภทใหม่</w:t>
            </w:r>
          </w:p>
        </w:tc>
      </w:tr>
      <w:tr w:rsidR="000D623A" w:rsidRPr="000D623A" w14:paraId="02FF5E7D" w14:textId="09D147F2" w:rsidTr="002116C6">
        <w:tc>
          <w:tcPr>
            <w:tcW w:w="2551" w:type="dxa"/>
            <w:hideMark/>
          </w:tcPr>
          <w:p w14:paraId="6ABDAAC3" w14:textId="77777777" w:rsidR="002116C6" w:rsidRPr="000D623A" w:rsidRDefault="002116C6" w:rsidP="002116C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0D623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งบแสดงฐานะการเงิน</w:t>
            </w:r>
          </w:p>
        </w:tc>
        <w:tc>
          <w:tcPr>
            <w:tcW w:w="964" w:type="dxa"/>
            <w:gridSpan w:val="2"/>
          </w:tcPr>
          <w:p w14:paraId="094CE863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67BE6DE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3A54C8BC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1A5B853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</w:tcPr>
          <w:p w14:paraId="2D9D34CD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34DA0350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4CBC6590" w14:textId="6FEEBD1D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9935BD8" w14:textId="27463DC5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62BFB37F" w14:textId="133F9712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5E29DC4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3CC1B281" w14:textId="245EDA1F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623A" w:rsidRPr="000D623A" w14:paraId="1BD10AB5" w14:textId="6DE9E36A" w:rsidTr="002116C6">
        <w:tc>
          <w:tcPr>
            <w:tcW w:w="2551" w:type="dxa"/>
            <w:hideMark/>
          </w:tcPr>
          <w:p w14:paraId="19D895DD" w14:textId="77777777" w:rsidR="002116C6" w:rsidRPr="000D623A" w:rsidRDefault="002116C6" w:rsidP="002116C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D623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0D623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D623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64" w:type="dxa"/>
            <w:gridSpan w:val="2"/>
          </w:tcPr>
          <w:p w14:paraId="24F9F876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4BD81B0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152506F8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8891D41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4F341330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11222F9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</w:tcPr>
          <w:p w14:paraId="4642175F" w14:textId="2ABDDE9E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DE6A1DF" w14:textId="72912B96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0" w:type="dxa"/>
          </w:tcPr>
          <w:p w14:paraId="4FAEFB48" w14:textId="753719D3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301147F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4" w:type="dxa"/>
          </w:tcPr>
          <w:p w14:paraId="40C65092" w14:textId="41CB657C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8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D623A" w:rsidRPr="000D623A" w14:paraId="354E2B3D" w14:textId="130DBCA5" w:rsidTr="002116C6">
        <w:tc>
          <w:tcPr>
            <w:tcW w:w="2551" w:type="dxa"/>
          </w:tcPr>
          <w:p w14:paraId="3D94754E" w14:textId="77777777" w:rsidR="002116C6" w:rsidRPr="000D623A" w:rsidRDefault="002116C6" w:rsidP="002116C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4" w:type="dxa"/>
            <w:gridSpan w:val="2"/>
          </w:tcPr>
          <w:p w14:paraId="036509FB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312,261</w:t>
            </w:r>
          </w:p>
        </w:tc>
        <w:tc>
          <w:tcPr>
            <w:tcW w:w="76" w:type="dxa"/>
          </w:tcPr>
          <w:p w14:paraId="563C9116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6C96EDF4" w14:textId="47A13301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(8,785)</w:t>
            </w:r>
          </w:p>
        </w:tc>
        <w:tc>
          <w:tcPr>
            <w:tcW w:w="76" w:type="dxa"/>
          </w:tcPr>
          <w:p w14:paraId="7533983B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57641388" w14:textId="677CAB2B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303,476</w:t>
            </w:r>
          </w:p>
        </w:tc>
        <w:tc>
          <w:tcPr>
            <w:tcW w:w="76" w:type="dxa"/>
          </w:tcPr>
          <w:p w14:paraId="56546FBF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17FA5106" w14:textId="2DC01536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8250CEE" w14:textId="70877758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7BD5397A" w14:textId="7432966C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5CF4DB8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110AC3FC" w14:textId="3F241EAB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D623A" w:rsidRPr="000D623A" w14:paraId="3BC93C17" w14:textId="650D5D4E" w:rsidTr="002116C6">
        <w:tc>
          <w:tcPr>
            <w:tcW w:w="2551" w:type="dxa"/>
            <w:vAlign w:val="bottom"/>
          </w:tcPr>
          <w:p w14:paraId="12DD8D0B" w14:textId="77777777" w:rsidR="002116C6" w:rsidRPr="000D623A" w:rsidRDefault="002116C6" w:rsidP="002116C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964" w:type="dxa"/>
            <w:gridSpan w:val="2"/>
          </w:tcPr>
          <w:p w14:paraId="58789638" w14:textId="77777777" w:rsidR="002116C6" w:rsidRPr="000D623A" w:rsidRDefault="002116C6" w:rsidP="002116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227"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527B72A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7FAA9168" w14:textId="6BF6CACC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8,785</w:t>
            </w:r>
          </w:p>
        </w:tc>
        <w:tc>
          <w:tcPr>
            <w:tcW w:w="76" w:type="dxa"/>
          </w:tcPr>
          <w:p w14:paraId="4D994A1A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0CBCA316" w14:textId="09438EB8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8,785</w:t>
            </w:r>
          </w:p>
        </w:tc>
        <w:tc>
          <w:tcPr>
            <w:tcW w:w="76" w:type="dxa"/>
          </w:tcPr>
          <w:p w14:paraId="126B86F3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066D9253" w14:textId="3CFA7875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97268F3" w14:textId="790315F0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4303B996" w14:textId="53C1A1F9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E73CBEE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4CC17378" w14:textId="67B95AA3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D623A" w:rsidRPr="000D623A" w14:paraId="4AD8567B" w14:textId="34779F48" w:rsidTr="002116C6">
        <w:tc>
          <w:tcPr>
            <w:tcW w:w="2551" w:type="dxa"/>
          </w:tcPr>
          <w:p w14:paraId="32130191" w14:textId="77777777" w:rsidR="002116C6" w:rsidRPr="000D623A" w:rsidRDefault="002116C6" w:rsidP="002116C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964" w:type="dxa"/>
            <w:gridSpan w:val="2"/>
          </w:tcPr>
          <w:p w14:paraId="1E2FEEE5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410,152</w:t>
            </w:r>
          </w:p>
        </w:tc>
        <w:tc>
          <w:tcPr>
            <w:tcW w:w="76" w:type="dxa"/>
          </w:tcPr>
          <w:p w14:paraId="2FEC8B27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20A32758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26,804</w:t>
            </w:r>
          </w:p>
        </w:tc>
        <w:tc>
          <w:tcPr>
            <w:tcW w:w="76" w:type="dxa"/>
          </w:tcPr>
          <w:p w14:paraId="2E291C15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7A27258C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436,956</w:t>
            </w:r>
          </w:p>
        </w:tc>
        <w:tc>
          <w:tcPr>
            <w:tcW w:w="76" w:type="dxa"/>
          </w:tcPr>
          <w:p w14:paraId="19F13C6A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0DBD45FE" w14:textId="6FEBF10D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814B0C5" w14:textId="349330A0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1AFF2702" w14:textId="466FA74C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1747E15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6C265B14" w14:textId="4CD71B39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D623A" w:rsidRPr="000D623A" w14:paraId="687C3104" w14:textId="16810AE0" w:rsidTr="002116C6">
        <w:tc>
          <w:tcPr>
            <w:tcW w:w="2551" w:type="dxa"/>
          </w:tcPr>
          <w:p w14:paraId="687A98CE" w14:textId="77777777" w:rsidR="002116C6" w:rsidRPr="000D623A" w:rsidRDefault="002116C6" w:rsidP="002116C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964" w:type="dxa"/>
            <w:gridSpan w:val="2"/>
          </w:tcPr>
          <w:p w14:paraId="4244F4CC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447,517</w:t>
            </w:r>
          </w:p>
        </w:tc>
        <w:tc>
          <w:tcPr>
            <w:tcW w:w="76" w:type="dxa"/>
          </w:tcPr>
          <w:p w14:paraId="6A700768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66D8FDB1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(26,804)</w:t>
            </w:r>
          </w:p>
        </w:tc>
        <w:tc>
          <w:tcPr>
            <w:tcW w:w="76" w:type="dxa"/>
          </w:tcPr>
          <w:p w14:paraId="2D895222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0820AC3C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420,713</w:t>
            </w:r>
          </w:p>
        </w:tc>
        <w:tc>
          <w:tcPr>
            <w:tcW w:w="76" w:type="dxa"/>
          </w:tcPr>
          <w:p w14:paraId="6D613DFC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04526FDC" w14:textId="498B63AD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2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B6B43C8" w14:textId="3132C8E9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2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0B32C16F" w14:textId="4471E048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2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CF6BCD8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2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6F8AE98C" w14:textId="733C24C8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22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116C6" w:rsidRPr="000D623A" w14:paraId="147E94EA" w14:textId="77777777" w:rsidTr="002116C6">
        <w:tc>
          <w:tcPr>
            <w:tcW w:w="2551" w:type="dxa"/>
          </w:tcPr>
          <w:p w14:paraId="30C2D9B4" w14:textId="2B41071A" w:rsidR="002116C6" w:rsidRPr="000D623A" w:rsidRDefault="002116C6" w:rsidP="002116C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0D623A">
              <w:rPr>
                <w:rFonts w:asciiTheme="majorBidi" w:hAnsiTheme="majorBidi" w:cstheme="majorBidi" w:hint="cs"/>
                <w:b/>
                <w:bCs/>
                <w:sz w:val="24"/>
                <w:szCs w:val="24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964" w:type="dxa"/>
            <w:gridSpan w:val="2"/>
          </w:tcPr>
          <w:p w14:paraId="3E26A1DC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B1C5C19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3A06097E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4A6FB85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650BE180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3D6D095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330C98E1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551C4C9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2CF70CB7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CAF9D14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1829BE84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623A" w:rsidRPr="006A491E" w14:paraId="56B0B6D7" w14:textId="77777777" w:rsidTr="002116C6">
        <w:tc>
          <w:tcPr>
            <w:tcW w:w="3402" w:type="dxa"/>
            <w:gridSpan w:val="2"/>
          </w:tcPr>
          <w:p w14:paraId="2F7755BF" w14:textId="4CBE439D" w:rsidR="002116C6" w:rsidRPr="006A491E" w:rsidRDefault="002116C6" w:rsidP="002116C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491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A49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A491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6A49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3" w:type="dxa"/>
          </w:tcPr>
          <w:p w14:paraId="10213FA1" w14:textId="77777777" w:rsidR="002116C6" w:rsidRPr="006A491E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</w:tcPr>
          <w:p w14:paraId="6692C2A7" w14:textId="77777777" w:rsidR="002116C6" w:rsidRPr="006A491E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</w:tcPr>
          <w:p w14:paraId="27425F3B" w14:textId="77777777" w:rsidR="002116C6" w:rsidRPr="006A491E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</w:tcPr>
          <w:p w14:paraId="384C16C0" w14:textId="77777777" w:rsidR="002116C6" w:rsidRPr="006A491E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</w:tcPr>
          <w:p w14:paraId="5A11A60E" w14:textId="77777777" w:rsidR="002116C6" w:rsidRPr="006A491E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</w:tcPr>
          <w:p w14:paraId="721C4CE9" w14:textId="77777777" w:rsidR="002116C6" w:rsidRPr="006A491E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</w:tcPr>
          <w:p w14:paraId="42BF8114" w14:textId="77777777" w:rsidR="002116C6" w:rsidRPr="006A491E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</w:tcPr>
          <w:p w14:paraId="47C7AE9D" w14:textId="77777777" w:rsidR="002116C6" w:rsidRPr="006A491E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</w:tcPr>
          <w:p w14:paraId="5282886A" w14:textId="77777777" w:rsidR="002116C6" w:rsidRPr="006A491E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</w:tcPr>
          <w:p w14:paraId="74B81A01" w14:textId="77777777" w:rsidR="002116C6" w:rsidRPr="006A491E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</w:tcPr>
          <w:p w14:paraId="55CA8DDA" w14:textId="77777777" w:rsidR="002116C6" w:rsidRPr="006A491E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D623A" w:rsidRPr="000D623A" w14:paraId="5FC38C7E" w14:textId="77777777" w:rsidTr="002116C6">
        <w:tc>
          <w:tcPr>
            <w:tcW w:w="2551" w:type="dxa"/>
          </w:tcPr>
          <w:p w14:paraId="60DBEC52" w14:textId="475D34AE" w:rsidR="002116C6" w:rsidRPr="000D623A" w:rsidRDefault="002116C6" w:rsidP="002116C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64" w:type="dxa"/>
            <w:gridSpan w:val="2"/>
          </w:tcPr>
          <w:p w14:paraId="7005DE6D" w14:textId="0B133FD8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12,546</w:t>
            </w:r>
          </w:p>
        </w:tc>
        <w:tc>
          <w:tcPr>
            <w:tcW w:w="76" w:type="dxa"/>
          </w:tcPr>
          <w:p w14:paraId="2C32F73B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3A43612F" w14:textId="29D1AE87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(1,864)</w:t>
            </w:r>
          </w:p>
        </w:tc>
        <w:tc>
          <w:tcPr>
            <w:tcW w:w="76" w:type="dxa"/>
          </w:tcPr>
          <w:p w14:paraId="45F41E3E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41390604" w14:textId="2BF0CE22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10,6</w:t>
            </w:r>
            <w:r w:rsidR="00CA6AF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0D623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43A8AAF5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38B35B3C" w14:textId="05719C4F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9,976</w:t>
            </w:r>
          </w:p>
        </w:tc>
        <w:tc>
          <w:tcPr>
            <w:tcW w:w="76" w:type="dxa"/>
          </w:tcPr>
          <w:p w14:paraId="53BFEBA8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04C0643A" w14:textId="40D7C519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(1,864)</w:t>
            </w:r>
          </w:p>
        </w:tc>
        <w:tc>
          <w:tcPr>
            <w:tcW w:w="76" w:type="dxa"/>
          </w:tcPr>
          <w:p w14:paraId="63D1B087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7E6E125E" w14:textId="57B9AD6A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8,112</w:t>
            </w:r>
          </w:p>
        </w:tc>
      </w:tr>
      <w:tr w:rsidR="002116C6" w:rsidRPr="000D623A" w14:paraId="0EBCBCCD" w14:textId="77777777" w:rsidTr="002116C6">
        <w:tc>
          <w:tcPr>
            <w:tcW w:w="2551" w:type="dxa"/>
          </w:tcPr>
          <w:p w14:paraId="62CD091C" w14:textId="7497288F" w:rsidR="002116C6" w:rsidRPr="000D623A" w:rsidRDefault="002116C6" w:rsidP="002116C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-34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623A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64" w:type="dxa"/>
            <w:gridSpan w:val="2"/>
          </w:tcPr>
          <w:p w14:paraId="6EE35C8C" w14:textId="73D2CBB1" w:rsidR="002116C6" w:rsidRPr="000D623A" w:rsidRDefault="002116C6" w:rsidP="002116C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33,420</w:t>
            </w:r>
          </w:p>
        </w:tc>
        <w:tc>
          <w:tcPr>
            <w:tcW w:w="76" w:type="dxa"/>
          </w:tcPr>
          <w:p w14:paraId="23625DD9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hanging="1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0FB71265" w14:textId="1623FD73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1,864</w:t>
            </w:r>
          </w:p>
        </w:tc>
        <w:tc>
          <w:tcPr>
            <w:tcW w:w="76" w:type="dxa"/>
          </w:tcPr>
          <w:p w14:paraId="7D4967E2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042335FA" w14:textId="6EAB430A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35,284</w:t>
            </w:r>
          </w:p>
        </w:tc>
        <w:tc>
          <w:tcPr>
            <w:tcW w:w="76" w:type="dxa"/>
          </w:tcPr>
          <w:p w14:paraId="55DA6873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36E5D932" w14:textId="64ACEB7B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27,133</w:t>
            </w:r>
          </w:p>
        </w:tc>
        <w:tc>
          <w:tcPr>
            <w:tcW w:w="76" w:type="dxa"/>
          </w:tcPr>
          <w:p w14:paraId="2ACA2FB4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0" w:type="dxa"/>
          </w:tcPr>
          <w:p w14:paraId="2994CC62" w14:textId="7ED64BC2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1,864</w:t>
            </w:r>
          </w:p>
        </w:tc>
        <w:tc>
          <w:tcPr>
            <w:tcW w:w="76" w:type="dxa"/>
          </w:tcPr>
          <w:p w14:paraId="4C7183B9" w14:textId="77777777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39D72BEC" w14:textId="3D61656E" w:rsidR="002116C6" w:rsidRPr="000D623A" w:rsidRDefault="002116C6" w:rsidP="002116C6">
            <w:pPr>
              <w:widowControl w:val="0"/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00" w:lineRule="exact"/>
              <w:ind w:right="57" w:hanging="16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623A">
              <w:rPr>
                <w:rFonts w:asciiTheme="majorBidi" w:hAnsiTheme="majorBidi" w:cstheme="majorBidi"/>
                <w:sz w:val="24"/>
                <w:szCs w:val="24"/>
              </w:rPr>
              <w:t>28,997</w:t>
            </w:r>
          </w:p>
        </w:tc>
      </w:tr>
    </w:tbl>
    <w:p w14:paraId="4DCC02C1" w14:textId="171D3A53" w:rsidR="00E0698D" w:rsidRPr="000D623A" w:rsidRDefault="00E0698D" w:rsidP="00140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E3A534A" w14:textId="77777777" w:rsidR="00573568" w:rsidRPr="000D623A" w:rsidRDefault="00573568" w:rsidP="005735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0" w:hanging="142"/>
        <w:contextualSpacing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</w:rPr>
        <w:t>28.</w:t>
      </w:r>
      <w:r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D623A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E9A1B66" w14:textId="77777777" w:rsidR="00573568" w:rsidRPr="000D623A" w:rsidRDefault="00573568" w:rsidP="00573568">
      <w:pPr>
        <w:tabs>
          <w:tab w:val="clear" w:pos="227"/>
          <w:tab w:val="left" w:pos="284"/>
          <w:tab w:val="left" w:pos="540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0D623A">
        <w:rPr>
          <w:rFonts w:asciiTheme="majorBidi" w:hAnsiTheme="majorBidi" w:hint="cs"/>
          <w:spacing w:val="4"/>
          <w:sz w:val="32"/>
          <w:szCs w:val="32"/>
          <w:cs/>
        </w:rPr>
        <w:t>ในการ</w:t>
      </w:r>
      <w:r w:rsidRPr="000D623A">
        <w:rPr>
          <w:rFonts w:asciiTheme="majorBidi" w:hAnsiTheme="majorBidi"/>
          <w:spacing w:val="4"/>
          <w:sz w:val="32"/>
          <w:szCs w:val="32"/>
          <w:cs/>
        </w:rPr>
        <w:t>ประชุม</w:t>
      </w:r>
      <w:r w:rsidRPr="000D623A">
        <w:rPr>
          <w:rFonts w:asciiTheme="majorBidi" w:hAnsiTheme="majorBidi" w:hint="cs"/>
          <w:spacing w:val="4"/>
          <w:sz w:val="32"/>
          <w:szCs w:val="32"/>
          <w:cs/>
        </w:rPr>
        <w:t xml:space="preserve">สามัญผู้ถือหุ้นประจำปี </w:t>
      </w:r>
      <w:r w:rsidRPr="000D623A">
        <w:rPr>
          <w:rFonts w:asciiTheme="majorBidi" w:hAnsiTheme="majorBidi"/>
          <w:spacing w:val="4"/>
          <w:sz w:val="32"/>
          <w:szCs w:val="32"/>
        </w:rPr>
        <w:t>2564</w:t>
      </w:r>
      <w:r w:rsidRPr="000D623A">
        <w:rPr>
          <w:rFonts w:asciiTheme="majorBidi" w:hAnsiTheme="majorBidi"/>
          <w:spacing w:val="4"/>
          <w:sz w:val="32"/>
          <w:szCs w:val="32"/>
          <w:cs/>
        </w:rPr>
        <w:t xml:space="preserve"> </w:t>
      </w:r>
      <w:r w:rsidRPr="000D623A">
        <w:rPr>
          <w:rFonts w:asciiTheme="majorBidi" w:hAnsiTheme="majorBidi" w:hint="cs"/>
          <w:spacing w:val="4"/>
          <w:sz w:val="32"/>
          <w:szCs w:val="32"/>
          <w:cs/>
        </w:rPr>
        <w:t>เมื่อวันที่</w:t>
      </w:r>
      <w:r w:rsidRPr="000D623A">
        <w:rPr>
          <w:rFonts w:asciiTheme="majorBidi" w:hAnsiTheme="majorBidi"/>
          <w:spacing w:val="4"/>
          <w:sz w:val="32"/>
          <w:szCs w:val="32"/>
        </w:rPr>
        <w:t xml:space="preserve"> 29</w:t>
      </w:r>
      <w:r w:rsidRPr="000D623A">
        <w:rPr>
          <w:rFonts w:asciiTheme="majorBidi" w:hAnsiTheme="majorBidi" w:hint="cs"/>
          <w:spacing w:val="4"/>
          <w:sz w:val="32"/>
          <w:szCs w:val="32"/>
          <w:cs/>
        </w:rPr>
        <w:t xml:space="preserve"> เมษายน</w:t>
      </w:r>
      <w:r w:rsidRPr="000D623A">
        <w:rPr>
          <w:rFonts w:asciiTheme="majorBidi" w:hAnsiTheme="majorBidi"/>
          <w:spacing w:val="4"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/>
          <w:spacing w:val="4"/>
          <w:sz w:val="32"/>
          <w:szCs w:val="32"/>
        </w:rPr>
        <w:t>2564</w:t>
      </w:r>
      <w:r w:rsidRPr="000D623A">
        <w:rPr>
          <w:rFonts w:asciiTheme="majorBidi" w:hAnsiTheme="majorBidi" w:hint="cs"/>
          <w:spacing w:val="4"/>
          <w:sz w:val="32"/>
          <w:szCs w:val="32"/>
          <w:cs/>
        </w:rPr>
        <w:t xml:space="preserve"> </w:t>
      </w:r>
      <w:r w:rsidRPr="000D623A">
        <w:rPr>
          <w:rFonts w:asciiTheme="majorBidi" w:hAnsiTheme="majorBidi"/>
          <w:spacing w:val="4"/>
          <w:sz w:val="32"/>
          <w:szCs w:val="32"/>
          <w:cs/>
        </w:rPr>
        <w:t>ได้มีมติ</w:t>
      </w:r>
      <w:r w:rsidRPr="000D623A">
        <w:rPr>
          <w:rFonts w:asciiTheme="majorBidi" w:hAnsiTheme="majorBidi" w:hint="cs"/>
          <w:spacing w:val="4"/>
          <w:sz w:val="32"/>
          <w:szCs w:val="32"/>
          <w:cs/>
        </w:rPr>
        <w:t>อนุมัติให้</w:t>
      </w:r>
      <w:r w:rsidRPr="000D623A">
        <w:rPr>
          <w:rFonts w:asciiTheme="majorBidi" w:hAnsiTheme="majorBidi"/>
          <w:spacing w:val="4"/>
          <w:sz w:val="32"/>
          <w:szCs w:val="32"/>
          <w:cs/>
        </w:rPr>
        <w:t>จ่าย</w:t>
      </w:r>
      <w:r w:rsidRPr="000D623A">
        <w:rPr>
          <w:rFonts w:asciiTheme="majorBidi" w:hAnsiTheme="majorBidi"/>
          <w:spacing w:val="4"/>
          <w:sz w:val="32"/>
          <w:szCs w:val="32"/>
          <w:cs/>
        </w:rPr>
        <w:br/>
        <w:t xml:space="preserve">เงินปันผล </w:t>
      </w:r>
      <w:r w:rsidRPr="000D623A">
        <w:rPr>
          <w:rFonts w:asciiTheme="majorBidi" w:hAnsiTheme="majorBidi" w:hint="cs"/>
          <w:spacing w:val="4"/>
          <w:sz w:val="32"/>
          <w:szCs w:val="32"/>
          <w:cs/>
        </w:rPr>
        <w:t xml:space="preserve">ให้แก่ผู้ถือหุ้นสามัญจำนวน </w:t>
      </w:r>
      <w:r w:rsidRPr="000D623A">
        <w:rPr>
          <w:rFonts w:asciiTheme="majorBidi" w:hAnsiTheme="majorBidi" w:cstheme="majorBidi"/>
          <w:spacing w:val="4"/>
          <w:sz w:val="32"/>
          <w:szCs w:val="32"/>
        </w:rPr>
        <w:t xml:space="preserve">422,000,100 </w:t>
      </w:r>
      <w:r w:rsidRPr="000D623A">
        <w:rPr>
          <w:rFonts w:asciiTheme="majorBidi" w:hAnsiTheme="majorBidi" w:cstheme="majorBidi" w:hint="cs"/>
          <w:spacing w:val="4"/>
          <w:sz w:val="32"/>
          <w:szCs w:val="32"/>
          <w:cs/>
        </w:rPr>
        <w:t>หุ้น ในอัตราหุ้นละ</w:t>
      </w:r>
      <w:r w:rsidRPr="000D623A">
        <w:rPr>
          <w:rFonts w:asciiTheme="majorBidi" w:hAnsiTheme="majorBidi" w:cstheme="majorBidi"/>
          <w:spacing w:val="4"/>
          <w:sz w:val="32"/>
          <w:szCs w:val="32"/>
        </w:rPr>
        <w:t xml:space="preserve"> 0.0</w:t>
      </w:r>
      <w:r w:rsidRPr="000D623A">
        <w:rPr>
          <w:rFonts w:asciiTheme="majorBidi" w:hAnsiTheme="majorBidi" w:cstheme="majorBidi" w:hint="cs"/>
          <w:spacing w:val="4"/>
          <w:sz w:val="32"/>
          <w:szCs w:val="32"/>
        </w:rPr>
        <w:t>1</w:t>
      </w:r>
      <w:r w:rsidRPr="000D623A">
        <w:rPr>
          <w:rFonts w:asciiTheme="majorBidi" w:hAnsiTheme="majorBidi" w:cstheme="majorBidi"/>
          <w:spacing w:val="4"/>
          <w:sz w:val="32"/>
          <w:szCs w:val="32"/>
        </w:rPr>
        <w:t xml:space="preserve">5 </w:t>
      </w:r>
      <w:r w:rsidRPr="000D623A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บาท รวมเป็นจำนวนเงินปันผลจ่าย </w:t>
      </w:r>
      <w:r w:rsidRPr="000D623A">
        <w:rPr>
          <w:rFonts w:asciiTheme="majorBidi" w:hAnsiTheme="majorBidi" w:cstheme="majorBidi"/>
          <w:spacing w:val="4"/>
          <w:sz w:val="32"/>
          <w:szCs w:val="32"/>
        </w:rPr>
        <w:t xml:space="preserve">6.33 </w:t>
      </w:r>
      <w:r w:rsidRPr="000D623A">
        <w:rPr>
          <w:rFonts w:asciiTheme="majorBidi" w:hAnsiTheme="majorBidi" w:cstheme="majorBidi" w:hint="cs"/>
          <w:spacing w:val="4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การจ่ายเงินปันผลจะจ่ายให้แก่ผู้ถือหุ้นที่มีรายชื่อปรากฏอยู่ในสมุดทะเบียน</w:t>
      </w:r>
      <w:r w:rsidRPr="000D623A">
        <w:rPr>
          <w:rFonts w:asciiTheme="majorBidi" w:hAnsiTheme="majorBidi" w:cstheme="majorBidi"/>
          <w:spacing w:val="4"/>
          <w:sz w:val="32"/>
          <w:szCs w:val="32"/>
          <w:cs/>
        </w:rPr>
        <w:br/>
      </w:r>
      <w:r w:rsidRPr="000D623A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ผู้ถือหุ้นของบริษัท ณ วันที่ </w:t>
      </w:r>
      <w:r w:rsidRPr="000D623A">
        <w:rPr>
          <w:rFonts w:asciiTheme="majorBidi" w:hAnsiTheme="majorBidi" w:hint="cs"/>
          <w:spacing w:val="4"/>
          <w:sz w:val="32"/>
          <w:szCs w:val="32"/>
        </w:rPr>
        <w:t>11</w:t>
      </w:r>
      <w:r w:rsidRPr="000D623A">
        <w:rPr>
          <w:rFonts w:asciiTheme="majorBidi" w:hAnsiTheme="majorBidi"/>
          <w:spacing w:val="4"/>
          <w:sz w:val="32"/>
          <w:szCs w:val="32"/>
        </w:rPr>
        <w:t xml:space="preserve"> </w:t>
      </w:r>
      <w:r w:rsidRPr="000D623A">
        <w:rPr>
          <w:rFonts w:asciiTheme="majorBidi" w:hAnsiTheme="majorBidi" w:cstheme="majorBidi" w:hint="cs"/>
          <w:spacing w:val="4"/>
          <w:sz w:val="32"/>
          <w:szCs w:val="32"/>
          <w:cs/>
        </w:rPr>
        <w:t>พฤษภาคม</w:t>
      </w:r>
      <w:r w:rsidRPr="000D623A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0D623A">
        <w:rPr>
          <w:rFonts w:asciiTheme="majorBidi" w:hAnsiTheme="majorBidi" w:cstheme="majorBidi"/>
          <w:spacing w:val="4"/>
          <w:sz w:val="32"/>
          <w:szCs w:val="32"/>
        </w:rPr>
        <w:t>2564</w:t>
      </w:r>
      <w:r w:rsidRPr="000D623A">
        <w:rPr>
          <w:rFonts w:asciiTheme="majorBidi" w:hAnsiTheme="majorBidi" w:hint="cs"/>
          <w:spacing w:val="4"/>
          <w:sz w:val="32"/>
          <w:szCs w:val="32"/>
        </w:rPr>
        <w:t xml:space="preserve"> </w:t>
      </w:r>
      <w:r w:rsidRPr="000D623A">
        <w:rPr>
          <w:rFonts w:asciiTheme="majorBidi" w:hAnsiTheme="majorBidi" w:cstheme="majorBidi"/>
          <w:spacing w:val="4"/>
          <w:sz w:val="32"/>
          <w:szCs w:val="32"/>
        </w:rPr>
        <w:t xml:space="preserve">(Record Date) </w:t>
      </w:r>
      <w:r w:rsidRPr="000D623A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และกำหนดจ่ายเงินปันผลในวันที่ </w:t>
      </w:r>
      <w:r w:rsidRPr="000D623A">
        <w:rPr>
          <w:rFonts w:asciiTheme="majorBidi" w:hAnsiTheme="majorBidi" w:cstheme="majorBidi"/>
          <w:spacing w:val="4"/>
          <w:sz w:val="32"/>
          <w:szCs w:val="32"/>
          <w:cs/>
        </w:rPr>
        <w:br/>
      </w:r>
      <w:r w:rsidRPr="000D623A">
        <w:rPr>
          <w:rFonts w:asciiTheme="majorBidi" w:hAnsiTheme="majorBidi" w:cstheme="majorBidi"/>
          <w:spacing w:val="4"/>
          <w:sz w:val="32"/>
          <w:szCs w:val="32"/>
        </w:rPr>
        <w:t>28</w:t>
      </w:r>
      <w:r w:rsidRPr="000D623A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พฤษภาคม </w:t>
      </w:r>
      <w:r w:rsidRPr="000D623A">
        <w:rPr>
          <w:rFonts w:asciiTheme="majorBidi" w:hAnsiTheme="majorBidi" w:cstheme="majorBidi"/>
          <w:spacing w:val="4"/>
          <w:sz w:val="32"/>
          <w:szCs w:val="32"/>
        </w:rPr>
        <w:t>2564</w:t>
      </w:r>
    </w:p>
    <w:p w14:paraId="5753358D" w14:textId="77777777" w:rsidR="00573568" w:rsidRPr="000D623A" w:rsidRDefault="00573568" w:rsidP="00140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6928C3E" w14:textId="5D10EC9C" w:rsidR="00A10C20" w:rsidRPr="000D623A" w:rsidRDefault="00AA559F" w:rsidP="005C3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D623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850EB" w:rsidRPr="000D623A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A10C20" w:rsidRPr="000D623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0C20" w:rsidRPr="000D623A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0C20" w:rsidRPr="000D623A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A10C20" w:rsidRPr="000D623A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A10C20" w:rsidRPr="000D623A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5F1AF01A" w14:textId="0B44FB41" w:rsidR="00A10C20" w:rsidRPr="000D623A" w:rsidRDefault="00A10C20" w:rsidP="005C38EC">
      <w:pPr>
        <w:tabs>
          <w:tab w:val="left" w:pos="540"/>
        </w:tabs>
        <w:spacing w:line="380" w:lineRule="exact"/>
        <w:ind w:left="284" w:right="30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D623A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0D623A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การเงินระหว่างกาลนี้ได้รับการอนุมัติให้ออกโดยที่ประชุมคณะกรรมการของบริษัทเมื่อวันที่ </w:t>
      </w:r>
      <w:r w:rsidR="00871AE9" w:rsidRPr="000D623A">
        <w:rPr>
          <w:rFonts w:asciiTheme="majorBidi" w:hAnsiTheme="majorBidi" w:cstheme="majorBidi"/>
          <w:sz w:val="32"/>
          <w:szCs w:val="32"/>
        </w:rPr>
        <w:br/>
      </w:r>
      <w:r w:rsidR="00C32E45" w:rsidRPr="000D623A">
        <w:rPr>
          <w:rFonts w:asciiTheme="majorBidi" w:hAnsiTheme="majorBidi" w:cstheme="majorBidi"/>
          <w:sz w:val="32"/>
          <w:szCs w:val="32"/>
        </w:rPr>
        <w:t xml:space="preserve">14 </w:t>
      </w:r>
      <w:r w:rsidR="00C32E45" w:rsidRPr="000D623A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C32E45" w:rsidRPr="000D623A">
        <w:rPr>
          <w:rFonts w:asciiTheme="majorBidi" w:hAnsiTheme="majorBidi" w:cstheme="majorBidi"/>
          <w:sz w:val="32"/>
          <w:szCs w:val="32"/>
        </w:rPr>
        <w:t>2564</w:t>
      </w:r>
    </w:p>
    <w:sectPr w:rsidR="00A10C20" w:rsidRPr="000D623A" w:rsidSect="00746D0F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134" w:right="851" w:bottom="1418" w:left="1814" w:header="850" w:footer="720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6CDA3" w14:textId="77777777" w:rsidR="003704F7" w:rsidRDefault="003704F7">
      <w:r>
        <w:separator/>
      </w:r>
    </w:p>
  </w:endnote>
  <w:endnote w:type="continuationSeparator" w:id="0">
    <w:p w14:paraId="62A7E922" w14:textId="77777777" w:rsidR="003704F7" w:rsidRDefault="0037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F8758" w14:textId="77777777" w:rsidR="003704F7" w:rsidRPr="006342B8" w:rsidRDefault="003704F7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3AA833E7" w14:textId="77777777" w:rsidR="003704F7" w:rsidRDefault="003704F7"/>
  <w:p w14:paraId="61DC0559" w14:textId="77777777" w:rsidR="003704F7" w:rsidRDefault="003704F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896C9" w14:textId="77777777" w:rsidR="003704F7" w:rsidRDefault="003704F7">
    <w:pPr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AF9DF" w14:textId="77777777" w:rsidR="003704F7" w:rsidRPr="006342B8" w:rsidRDefault="003704F7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2ED0C34B" w14:textId="77777777" w:rsidR="003704F7" w:rsidRDefault="003704F7"/>
  <w:p w14:paraId="19E0E193" w14:textId="77777777" w:rsidR="003704F7" w:rsidRDefault="003704F7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2B10D" w14:textId="77777777" w:rsidR="003704F7" w:rsidRDefault="003704F7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6476D" w14:textId="77777777" w:rsidR="003704F7" w:rsidRDefault="003704F7">
      <w:r>
        <w:separator/>
      </w:r>
    </w:p>
  </w:footnote>
  <w:footnote w:type="continuationSeparator" w:id="0">
    <w:p w14:paraId="3C6EA275" w14:textId="77777777" w:rsidR="003704F7" w:rsidRDefault="00370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359053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9A432E2" w14:textId="77777777" w:rsidR="003704F7" w:rsidRDefault="003704F7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AD0D89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0B40EFBB" w14:textId="77777777" w:rsidR="003704F7" w:rsidRPr="0020624A" w:rsidRDefault="003704F7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AD0D89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5539946D" w14:textId="77777777" w:rsidR="003704F7" w:rsidRDefault="003704F7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- 33 -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CFFFBFB" w14:textId="77777777" w:rsidR="003704F7" w:rsidRPr="00126CCB" w:rsidRDefault="00D02892" w:rsidP="00126CCB">
        <w:pPr>
          <w:pStyle w:val="Header"/>
          <w:spacing w:line="32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622867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B973392" w14:textId="77777777" w:rsidR="003704F7" w:rsidRDefault="003704F7" w:rsidP="00F27E84">
        <w:pPr>
          <w:pStyle w:val="Header"/>
          <w:spacing w:line="38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AD0D89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52A2573B" w14:textId="77777777" w:rsidR="003704F7" w:rsidRPr="0020624A" w:rsidRDefault="003704F7" w:rsidP="00F27E84">
        <w:pPr>
          <w:pStyle w:val="Header"/>
          <w:spacing w:line="38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AD0D89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8F9618E" w14:textId="77777777" w:rsidR="003704F7" w:rsidRPr="00005122" w:rsidRDefault="003704F7" w:rsidP="00F27E84">
        <w:pPr>
          <w:pStyle w:val="Header"/>
          <w:spacing w:line="38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- 11 -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7BAAAA5" w14:textId="77777777" w:rsidR="003704F7" w:rsidRDefault="003704F7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AD0D89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1F31333E" w14:textId="77777777" w:rsidR="003704F7" w:rsidRPr="0020624A" w:rsidRDefault="003704F7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AD0D89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D8786F3" w14:textId="77777777" w:rsidR="003704F7" w:rsidRDefault="003704F7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350DF50" w14:textId="77777777" w:rsidR="003704F7" w:rsidRPr="00126CCB" w:rsidRDefault="00D02892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087080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7B0A668" w14:textId="77777777" w:rsidR="003704F7" w:rsidRDefault="003704F7" w:rsidP="001701B0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AD0D89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2EECC02B" w14:textId="77777777" w:rsidR="003704F7" w:rsidRPr="0020624A" w:rsidRDefault="003704F7" w:rsidP="001701B0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AD0D89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4B950A09" w14:textId="77777777" w:rsidR="003704F7" w:rsidRDefault="003704F7" w:rsidP="001701B0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2FAEE1FF" w14:textId="77777777" w:rsidR="003704F7" w:rsidRPr="00005122" w:rsidRDefault="00D02892" w:rsidP="00746D0F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C112870"/>
    <w:multiLevelType w:val="hybridMultilevel"/>
    <w:tmpl w:val="4B348896"/>
    <w:lvl w:ilvl="0" w:tplc="2BF6C73E">
      <w:start w:val="72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8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709C5710"/>
    <w:multiLevelType w:val="hybridMultilevel"/>
    <w:tmpl w:val="ACF0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1"/>
  </w:num>
  <w:num w:numId="14">
    <w:abstractNumId w:val="22"/>
  </w:num>
  <w:num w:numId="15">
    <w:abstractNumId w:val="25"/>
  </w:num>
  <w:num w:numId="16">
    <w:abstractNumId w:val="29"/>
  </w:num>
  <w:num w:numId="17">
    <w:abstractNumId w:val="26"/>
  </w:num>
  <w:num w:numId="18">
    <w:abstractNumId w:val="21"/>
  </w:num>
  <w:num w:numId="19">
    <w:abstractNumId w:val="10"/>
  </w:num>
  <w:num w:numId="20">
    <w:abstractNumId w:val="33"/>
  </w:num>
  <w:num w:numId="21">
    <w:abstractNumId w:val="18"/>
  </w:num>
  <w:num w:numId="22">
    <w:abstractNumId w:val="27"/>
  </w:num>
  <w:num w:numId="23">
    <w:abstractNumId w:val="11"/>
  </w:num>
  <w:num w:numId="24">
    <w:abstractNumId w:val="13"/>
  </w:num>
  <w:num w:numId="25">
    <w:abstractNumId w:val="35"/>
  </w:num>
  <w:num w:numId="2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28"/>
  </w:num>
  <w:num w:numId="29">
    <w:abstractNumId w:val="15"/>
  </w:num>
  <w:num w:numId="30">
    <w:abstractNumId w:val="16"/>
  </w:num>
  <w:num w:numId="31">
    <w:abstractNumId w:val="14"/>
  </w:num>
  <w:num w:numId="32">
    <w:abstractNumId w:val="34"/>
  </w:num>
  <w:num w:numId="33">
    <w:abstractNumId w:val="20"/>
  </w:num>
  <w:num w:numId="34">
    <w:abstractNumId w:val="17"/>
  </w:num>
  <w:num w:numId="35">
    <w:abstractNumId w:val="32"/>
  </w:num>
  <w:num w:numId="3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867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7F9D"/>
    <w:rsid w:val="000103CD"/>
    <w:rsid w:val="00011239"/>
    <w:rsid w:val="00011974"/>
    <w:rsid w:val="00012049"/>
    <w:rsid w:val="00012373"/>
    <w:rsid w:val="00013A3C"/>
    <w:rsid w:val="00013A3F"/>
    <w:rsid w:val="00013B7F"/>
    <w:rsid w:val="00013CFF"/>
    <w:rsid w:val="00013DBC"/>
    <w:rsid w:val="00013F61"/>
    <w:rsid w:val="000140A5"/>
    <w:rsid w:val="000147AC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360E"/>
    <w:rsid w:val="00023811"/>
    <w:rsid w:val="0002417E"/>
    <w:rsid w:val="00024195"/>
    <w:rsid w:val="00024307"/>
    <w:rsid w:val="000249F2"/>
    <w:rsid w:val="0002514E"/>
    <w:rsid w:val="00025D92"/>
    <w:rsid w:val="00025F21"/>
    <w:rsid w:val="00026827"/>
    <w:rsid w:val="0002768D"/>
    <w:rsid w:val="00027886"/>
    <w:rsid w:val="00027C6C"/>
    <w:rsid w:val="00027D19"/>
    <w:rsid w:val="00027D71"/>
    <w:rsid w:val="00027FDE"/>
    <w:rsid w:val="00030341"/>
    <w:rsid w:val="00030D8A"/>
    <w:rsid w:val="00030EED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4980"/>
    <w:rsid w:val="000358BC"/>
    <w:rsid w:val="00035B54"/>
    <w:rsid w:val="00035D72"/>
    <w:rsid w:val="00036507"/>
    <w:rsid w:val="0003688F"/>
    <w:rsid w:val="00036BB9"/>
    <w:rsid w:val="00037433"/>
    <w:rsid w:val="00037875"/>
    <w:rsid w:val="0004090D"/>
    <w:rsid w:val="00042576"/>
    <w:rsid w:val="000425B8"/>
    <w:rsid w:val="000427A8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70E1"/>
    <w:rsid w:val="0004776E"/>
    <w:rsid w:val="00047F96"/>
    <w:rsid w:val="000509E9"/>
    <w:rsid w:val="00050B82"/>
    <w:rsid w:val="00050B9C"/>
    <w:rsid w:val="00050B9E"/>
    <w:rsid w:val="000513D3"/>
    <w:rsid w:val="0005170C"/>
    <w:rsid w:val="0005190D"/>
    <w:rsid w:val="000525DE"/>
    <w:rsid w:val="0005285D"/>
    <w:rsid w:val="00052A32"/>
    <w:rsid w:val="0005334C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E7A"/>
    <w:rsid w:val="00060EC1"/>
    <w:rsid w:val="00062847"/>
    <w:rsid w:val="00062DA9"/>
    <w:rsid w:val="000640E5"/>
    <w:rsid w:val="000648E3"/>
    <w:rsid w:val="00064BE6"/>
    <w:rsid w:val="0006521C"/>
    <w:rsid w:val="00066173"/>
    <w:rsid w:val="000666B2"/>
    <w:rsid w:val="00066DA3"/>
    <w:rsid w:val="00067A69"/>
    <w:rsid w:val="00070399"/>
    <w:rsid w:val="00070461"/>
    <w:rsid w:val="000704CD"/>
    <w:rsid w:val="0007067A"/>
    <w:rsid w:val="000709A2"/>
    <w:rsid w:val="000714EF"/>
    <w:rsid w:val="00071811"/>
    <w:rsid w:val="000725B4"/>
    <w:rsid w:val="00072670"/>
    <w:rsid w:val="000727B5"/>
    <w:rsid w:val="00072DDE"/>
    <w:rsid w:val="0007382E"/>
    <w:rsid w:val="00073E7E"/>
    <w:rsid w:val="00073EFD"/>
    <w:rsid w:val="00074783"/>
    <w:rsid w:val="00074DBE"/>
    <w:rsid w:val="00074E43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805B5"/>
    <w:rsid w:val="00080D7F"/>
    <w:rsid w:val="00080E04"/>
    <w:rsid w:val="00081D58"/>
    <w:rsid w:val="000821F7"/>
    <w:rsid w:val="0008221C"/>
    <w:rsid w:val="0008265F"/>
    <w:rsid w:val="000828A2"/>
    <w:rsid w:val="000828C8"/>
    <w:rsid w:val="00082C39"/>
    <w:rsid w:val="000831F9"/>
    <w:rsid w:val="00083221"/>
    <w:rsid w:val="00083DD3"/>
    <w:rsid w:val="00084B0E"/>
    <w:rsid w:val="00084C6C"/>
    <w:rsid w:val="0008513D"/>
    <w:rsid w:val="00086011"/>
    <w:rsid w:val="00086397"/>
    <w:rsid w:val="0008685F"/>
    <w:rsid w:val="00086F8F"/>
    <w:rsid w:val="00087E26"/>
    <w:rsid w:val="00090AB8"/>
    <w:rsid w:val="00090C55"/>
    <w:rsid w:val="00090E5C"/>
    <w:rsid w:val="000910D3"/>
    <w:rsid w:val="00091DA5"/>
    <w:rsid w:val="0009232C"/>
    <w:rsid w:val="00092354"/>
    <w:rsid w:val="00092655"/>
    <w:rsid w:val="00092E0B"/>
    <w:rsid w:val="0009335F"/>
    <w:rsid w:val="00094381"/>
    <w:rsid w:val="0009644E"/>
    <w:rsid w:val="00096739"/>
    <w:rsid w:val="00096B82"/>
    <w:rsid w:val="00096CCF"/>
    <w:rsid w:val="00097218"/>
    <w:rsid w:val="00097781"/>
    <w:rsid w:val="00097815"/>
    <w:rsid w:val="00097977"/>
    <w:rsid w:val="000A00BF"/>
    <w:rsid w:val="000A0454"/>
    <w:rsid w:val="000A0ACC"/>
    <w:rsid w:val="000A0BE2"/>
    <w:rsid w:val="000A0D21"/>
    <w:rsid w:val="000A1797"/>
    <w:rsid w:val="000A21D8"/>
    <w:rsid w:val="000A2581"/>
    <w:rsid w:val="000A3605"/>
    <w:rsid w:val="000A367D"/>
    <w:rsid w:val="000A39AE"/>
    <w:rsid w:val="000A5846"/>
    <w:rsid w:val="000A5E43"/>
    <w:rsid w:val="000A60EA"/>
    <w:rsid w:val="000A6A70"/>
    <w:rsid w:val="000A6A76"/>
    <w:rsid w:val="000A6C6D"/>
    <w:rsid w:val="000A7007"/>
    <w:rsid w:val="000A7700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BD1"/>
    <w:rsid w:val="000C002C"/>
    <w:rsid w:val="000C0183"/>
    <w:rsid w:val="000C03EF"/>
    <w:rsid w:val="000C0D43"/>
    <w:rsid w:val="000C1C3C"/>
    <w:rsid w:val="000C2A17"/>
    <w:rsid w:val="000C30B5"/>
    <w:rsid w:val="000C31AE"/>
    <w:rsid w:val="000C388B"/>
    <w:rsid w:val="000C3EEB"/>
    <w:rsid w:val="000C4804"/>
    <w:rsid w:val="000C4A2B"/>
    <w:rsid w:val="000C5A1B"/>
    <w:rsid w:val="000C601B"/>
    <w:rsid w:val="000C6342"/>
    <w:rsid w:val="000C6523"/>
    <w:rsid w:val="000C674F"/>
    <w:rsid w:val="000C7481"/>
    <w:rsid w:val="000C7FE8"/>
    <w:rsid w:val="000D0211"/>
    <w:rsid w:val="000D04F7"/>
    <w:rsid w:val="000D0732"/>
    <w:rsid w:val="000D09B9"/>
    <w:rsid w:val="000D1B42"/>
    <w:rsid w:val="000D2647"/>
    <w:rsid w:val="000D2F7A"/>
    <w:rsid w:val="000D39A1"/>
    <w:rsid w:val="000D3BB4"/>
    <w:rsid w:val="000D410C"/>
    <w:rsid w:val="000D4553"/>
    <w:rsid w:val="000D4650"/>
    <w:rsid w:val="000D4728"/>
    <w:rsid w:val="000D4B64"/>
    <w:rsid w:val="000D4E37"/>
    <w:rsid w:val="000D50E7"/>
    <w:rsid w:val="000D5612"/>
    <w:rsid w:val="000D579A"/>
    <w:rsid w:val="000D5E85"/>
    <w:rsid w:val="000D623A"/>
    <w:rsid w:val="000D6338"/>
    <w:rsid w:val="000D65A3"/>
    <w:rsid w:val="000D677B"/>
    <w:rsid w:val="000D69F0"/>
    <w:rsid w:val="000D6B57"/>
    <w:rsid w:val="000D73E4"/>
    <w:rsid w:val="000D76B2"/>
    <w:rsid w:val="000E04CB"/>
    <w:rsid w:val="000E090E"/>
    <w:rsid w:val="000E0B0C"/>
    <w:rsid w:val="000E30B9"/>
    <w:rsid w:val="000E37CF"/>
    <w:rsid w:val="000E3A05"/>
    <w:rsid w:val="000E3A61"/>
    <w:rsid w:val="000E3EA2"/>
    <w:rsid w:val="000E41E9"/>
    <w:rsid w:val="000E4DD6"/>
    <w:rsid w:val="000E5F0B"/>
    <w:rsid w:val="000E68F8"/>
    <w:rsid w:val="000E71E1"/>
    <w:rsid w:val="000E7241"/>
    <w:rsid w:val="000E7737"/>
    <w:rsid w:val="000E7942"/>
    <w:rsid w:val="000F045F"/>
    <w:rsid w:val="000F04F7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40E5"/>
    <w:rsid w:val="000F42B8"/>
    <w:rsid w:val="000F42BC"/>
    <w:rsid w:val="000F47AE"/>
    <w:rsid w:val="000F48BD"/>
    <w:rsid w:val="000F4D9E"/>
    <w:rsid w:val="000F555C"/>
    <w:rsid w:val="000F6126"/>
    <w:rsid w:val="000F6168"/>
    <w:rsid w:val="000F76F3"/>
    <w:rsid w:val="000F781B"/>
    <w:rsid w:val="000F791D"/>
    <w:rsid w:val="000F7E74"/>
    <w:rsid w:val="00101993"/>
    <w:rsid w:val="00101C49"/>
    <w:rsid w:val="00102EC4"/>
    <w:rsid w:val="00103B7A"/>
    <w:rsid w:val="001048A1"/>
    <w:rsid w:val="00104E81"/>
    <w:rsid w:val="0010509D"/>
    <w:rsid w:val="00105500"/>
    <w:rsid w:val="001058CC"/>
    <w:rsid w:val="00106141"/>
    <w:rsid w:val="001064A6"/>
    <w:rsid w:val="00106695"/>
    <w:rsid w:val="0010678D"/>
    <w:rsid w:val="00106A7B"/>
    <w:rsid w:val="00107BBC"/>
    <w:rsid w:val="001101EB"/>
    <w:rsid w:val="00110669"/>
    <w:rsid w:val="00110BFC"/>
    <w:rsid w:val="00110DC7"/>
    <w:rsid w:val="00111172"/>
    <w:rsid w:val="00112276"/>
    <w:rsid w:val="00112836"/>
    <w:rsid w:val="00112EFB"/>
    <w:rsid w:val="001143EF"/>
    <w:rsid w:val="00115418"/>
    <w:rsid w:val="00115F44"/>
    <w:rsid w:val="0011739A"/>
    <w:rsid w:val="001177A5"/>
    <w:rsid w:val="00120373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EBA"/>
    <w:rsid w:val="001253B1"/>
    <w:rsid w:val="00125E79"/>
    <w:rsid w:val="00125FB4"/>
    <w:rsid w:val="00126B67"/>
    <w:rsid w:val="00126CCB"/>
    <w:rsid w:val="0012710E"/>
    <w:rsid w:val="001273A0"/>
    <w:rsid w:val="00130531"/>
    <w:rsid w:val="00130F38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9A7"/>
    <w:rsid w:val="00135A3D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A4F"/>
    <w:rsid w:val="001430A5"/>
    <w:rsid w:val="0014321B"/>
    <w:rsid w:val="00143A8F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D37"/>
    <w:rsid w:val="001531A5"/>
    <w:rsid w:val="00153568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F5F"/>
    <w:rsid w:val="001572D5"/>
    <w:rsid w:val="00157559"/>
    <w:rsid w:val="001579AA"/>
    <w:rsid w:val="00157A56"/>
    <w:rsid w:val="00157FB4"/>
    <w:rsid w:val="001601D5"/>
    <w:rsid w:val="0016069B"/>
    <w:rsid w:val="00160D78"/>
    <w:rsid w:val="00160EAD"/>
    <w:rsid w:val="001616C8"/>
    <w:rsid w:val="00162902"/>
    <w:rsid w:val="00163398"/>
    <w:rsid w:val="00164312"/>
    <w:rsid w:val="00165D06"/>
    <w:rsid w:val="00165D77"/>
    <w:rsid w:val="00166256"/>
    <w:rsid w:val="00166371"/>
    <w:rsid w:val="00166805"/>
    <w:rsid w:val="00166CAE"/>
    <w:rsid w:val="00166FCD"/>
    <w:rsid w:val="00167CA7"/>
    <w:rsid w:val="00170022"/>
    <w:rsid w:val="001701B0"/>
    <w:rsid w:val="001707DD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914"/>
    <w:rsid w:val="00174C97"/>
    <w:rsid w:val="00174D19"/>
    <w:rsid w:val="00176247"/>
    <w:rsid w:val="00176D4E"/>
    <w:rsid w:val="00180317"/>
    <w:rsid w:val="001807EE"/>
    <w:rsid w:val="00180894"/>
    <w:rsid w:val="0018123C"/>
    <w:rsid w:val="0018230C"/>
    <w:rsid w:val="0018297D"/>
    <w:rsid w:val="00182C4A"/>
    <w:rsid w:val="00182D69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5446"/>
    <w:rsid w:val="00185801"/>
    <w:rsid w:val="00185D4A"/>
    <w:rsid w:val="001864E4"/>
    <w:rsid w:val="001874C4"/>
    <w:rsid w:val="00187555"/>
    <w:rsid w:val="00187D91"/>
    <w:rsid w:val="0019104F"/>
    <w:rsid w:val="0019143D"/>
    <w:rsid w:val="00191BF7"/>
    <w:rsid w:val="00191CE0"/>
    <w:rsid w:val="0019297B"/>
    <w:rsid w:val="00192C0C"/>
    <w:rsid w:val="001932FD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995"/>
    <w:rsid w:val="001A2111"/>
    <w:rsid w:val="001A3646"/>
    <w:rsid w:val="001A3BA4"/>
    <w:rsid w:val="001A40B6"/>
    <w:rsid w:val="001A42DC"/>
    <w:rsid w:val="001A454E"/>
    <w:rsid w:val="001A49D5"/>
    <w:rsid w:val="001A50F3"/>
    <w:rsid w:val="001A62FA"/>
    <w:rsid w:val="001A65E9"/>
    <w:rsid w:val="001A660A"/>
    <w:rsid w:val="001A7B6D"/>
    <w:rsid w:val="001B0237"/>
    <w:rsid w:val="001B0AFA"/>
    <w:rsid w:val="001B1432"/>
    <w:rsid w:val="001B1F01"/>
    <w:rsid w:val="001B2519"/>
    <w:rsid w:val="001B28DF"/>
    <w:rsid w:val="001B29DF"/>
    <w:rsid w:val="001B2EB9"/>
    <w:rsid w:val="001B30ED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1786"/>
    <w:rsid w:val="001C19AC"/>
    <w:rsid w:val="001C1CF1"/>
    <w:rsid w:val="001C1EF4"/>
    <w:rsid w:val="001C2AFE"/>
    <w:rsid w:val="001C3428"/>
    <w:rsid w:val="001C36F6"/>
    <w:rsid w:val="001C3AF7"/>
    <w:rsid w:val="001C3EB9"/>
    <w:rsid w:val="001C40FD"/>
    <w:rsid w:val="001C48E6"/>
    <w:rsid w:val="001C50AA"/>
    <w:rsid w:val="001C531E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2E34"/>
    <w:rsid w:val="001D3C5B"/>
    <w:rsid w:val="001D499A"/>
    <w:rsid w:val="001D4D5B"/>
    <w:rsid w:val="001D4DA9"/>
    <w:rsid w:val="001D53CA"/>
    <w:rsid w:val="001D55B3"/>
    <w:rsid w:val="001D5D67"/>
    <w:rsid w:val="001D6698"/>
    <w:rsid w:val="001D707C"/>
    <w:rsid w:val="001D722B"/>
    <w:rsid w:val="001D72DD"/>
    <w:rsid w:val="001D770C"/>
    <w:rsid w:val="001D7DC3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EBB"/>
    <w:rsid w:val="001E2FA6"/>
    <w:rsid w:val="001E4DA8"/>
    <w:rsid w:val="001E4E9A"/>
    <w:rsid w:val="001E51C5"/>
    <w:rsid w:val="001E52A3"/>
    <w:rsid w:val="001E573F"/>
    <w:rsid w:val="001E5B65"/>
    <w:rsid w:val="001E63E9"/>
    <w:rsid w:val="001E64E7"/>
    <w:rsid w:val="001E6660"/>
    <w:rsid w:val="001E6DED"/>
    <w:rsid w:val="001F06D8"/>
    <w:rsid w:val="001F25FF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7FB"/>
    <w:rsid w:val="00200073"/>
    <w:rsid w:val="002000D3"/>
    <w:rsid w:val="00200329"/>
    <w:rsid w:val="00200808"/>
    <w:rsid w:val="002014BE"/>
    <w:rsid w:val="00201F43"/>
    <w:rsid w:val="0020240D"/>
    <w:rsid w:val="0020251F"/>
    <w:rsid w:val="002026F8"/>
    <w:rsid w:val="002048FC"/>
    <w:rsid w:val="00204EB5"/>
    <w:rsid w:val="002052B2"/>
    <w:rsid w:val="00205868"/>
    <w:rsid w:val="00205F22"/>
    <w:rsid w:val="00206066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16C6"/>
    <w:rsid w:val="002119F5"/>
    <w:rsid w:val="00211D60"/>
    <w:rsid w:val="00211E1F"/>
    <w:rsid w:val="00211FE2"/>
    <w:rsid w:val="002121A4"/>
    <w:rsid w:val="002127E9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7124"/>
    <w:rsid w:val="002171EE"/>
    <w:rsid w:val="00217EE5"/>
    <w:rsid w:val="00220684"/>
    <w:rsid w:val="002206CD"/>
    <w:rsid w:val="00221132"/>
    <w:rsid w:val="00221623"/>
    <w:rsid w:val="00222022"/>
    <w:rsid w:val="00222093"/>
    <w:rsid w:val="00222566"/>
    <w:rsid w:val="0022282B"/>
    <w:rsid w:val="00223D59"/>
    <w:rsid w:val="002243B1"/>
    <w:rsid w:val="00224A28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A6"/>
    <w:rsid w:val="002324E9"/>
    <w:rsid w:val="00233437"/>
    <w:rsid w:val="0023413D"/>
    <w:rsid w:val="002346EA"/>
    <w:rsid w:val="00235D19"/>
    <w:rsid w:val="002360BB"/>
    <w:rsid w:val="00236253"/>
    <w:rsid w:val="0023669B"/>
    <w:rsid w:val="0023721D"/>
    <w:rsid w:val="00237399"/>
    <w:rsid w:val="0023740A"/>
    <w:rsid w:val="002379F0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D28"/>
    <w:rsid w:val="00244DAD"/>
    <w:rsid w:val="0024561E"/>
    <w:rsid w:val="0024563C"/>
    <w:rsid w:val="002458E0"/>
    <w:rsid w:val="00246056"/>
    <w:rsid w:val="002463FE"/>
    <w:rsid w:val="002466BC"/>
    <w:rsid w:val="0025055A"/>
    <w:rsid w:val="00250AF1"/>
    <w:rsid w:val="00250E75"/>
    <w:rsid w:val="00251331"/>
    <w:rsid w:val="00252743"/>
    <w:rsid w:val="002527DE"/>
    <w:rsid w:val="00252C2C"/>
    <w:rsid w:val="0025390E"/>
    <w:rsid w:val="00253B5E"/>
    <w:rsid w:val="002543F0"/>
    <w:rsid w:val="00254462"/>
    <w:rsid w:val="002545F7"/>
    <w:rsid w:val="002550D1"/>
    <w:rsid w:val="00255981"/>
    <w:rsid w:val="00255BC3"/>
    <w:rsid w:val="00256662"/>
    <w:rsid w:val="0025697C"/>
    <w:rsid w:val="00256C4A"/>
    <w:rsid w:val="00257B61"/>
    <w:rsid w:val="00257B74"/>
    <w:rsid w:val="00257BE1"/>
    <w:rsid w:val="002600C4"/>
    <w:rsid w:val="002600FE"/>
    <w:rsid w:val="0026113B"/>
    <w:rsid w:val="00261BE3"/>
    <w:rsid w:val="00262369"/>
    <w:rsid w:val="0026340D"/>
    <w:rsid w:val="0026340E"/>
    <w:rsid w:val="00263493"/>
    <w:rsid w:val="00263895"/>
    <w:rsid w:val="0026465A"/>
    <w:rsid w:val="00264D16"/>
    <w:rsid w:val="00264F88"/>
    <w:rsid w:val="002652C8"/>
    <w:rsid w:val="0026546F"/>
    <w:rsid w:val="00265E1D"/>
    <w:rsid w:val="00266339"/>
    <w:rsid w:val="00266590"/>
    <w:rsid w:val="00267212"/>
    <w:rsid w:val="00267464"/>
    <w:rsid w:val="002676C0"/>
    <w:rsid w:val="00270269"/>
    <w:rsid w:val="002709A1"/>
    <w:rsid w:val="00271D77"/>
    <w:rsid w:val="002723D7"/>
    <w:rsid w:val="00272819"/>
    <w:rsid w:val="00273580"/>
    <w:rsid w:val="0027362B"/>
    <w:rsid w:val="00274E12"/>
    <w:rsid w:val="00275196"/>
    <w:rsid w:val="0027591C"/>
    <w:rsid w:val="00275AAB"/>
    <w:rsid w:val="002762C9"/>
    <w:rsid w:val="0027647D"/>
    <w:rsid w:val="00276C68"/>
    <w:rsid w:val="002777BC"/>
    <w:rsid w:val="00277EAD"/>
    <w:rsid w:val="002802D7"/>
    <w:rsid w:val="0028059D"/>
    <w:rsid w:val="0028074B"/>
    <w:rsid w:val="0028128F"/>
    <w:rsid w:val="002820C4"/>
    <w:rsid w:val="002823C4"/>
    <w:rsid w:val="0028298D"/>
    <w:rsid w:val="0028327E"/>
    <w:rsid w:val="00283D2E"/>
    <w:rsid w:val="002845DA"/>
    <w:rsid w:val="00284BDF"/>
    <w:rsid w:val="00284FEF"/>
    <w:rsid w:val="00285684"/>
    <w:rsid w:val="0028575C"/>
    <w:rsid w:val="002866A2"/>
    <w:rsid w:val="0028728C"/>
    <w:rsid w:val="002872C8"/>
    <w:rsid w:val="00287A59"/>
    <w:rsid w:val="00287ADD"/>
    <w:rsid w:val="00287FFC"/>
    <w:rsid w:val="0029027D"/>
    <w:rsid w:val="00290BF0"/>
    <w:rsid w:val="00291109"/>
    <w:rsid w:val="002911B9"/>
    <w:rsid w:val="00291A99"/>
    <w:rsid w:val="00292061"/>
    <w:rsid w:val="00295354"/>
    <w:rsid w:val="00295621"/>
    <w:rsid w:val="00295657"/>
    <w:rsid w:val="00296665"/>
    <w:rsid w:val="00296EAE"/>
    <w:rsid w:val="00297124"/>
    <w:rsid w:val="0029731C"/>
    <w:rsid w:val="00297CCD"/>
    <w:rsid w:val="002A074F"/>
    <w:rsid w:val="002A1897"/>
    <w:rsid w:val="002A1A06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92B"/>
    <w:rsid w:val="002A74FE"/>
    <w:rsid w:val="002A7954"/>
    <w:rsid w:val="002B017D"/>
    <w:rsid w:val="002B0757"/>
    <w:rsid w:val="002B0A04"/>
    <w:rsid w:val="002B0B31"/>
    <w:rsid w:val="002B1303"/>
    <w:rsid w:val="002B1CE3"/>
    <w:rsid w:val="002B2206"/>
    <w:rsid w:val="002B24A2"/>
    <w:rsid w:val="002B26F2"/>
    <w:rsid w:val="002B2FEF"/>
    <w:rsid w:val="002B3467"/>
    <w:rsid w:val="002B371E"/>
    <w:rsid w:val="002B42BE"/>
    <w:rsid w:val="002B4564"/>
    <w:rsid w:val="002B4751"/>
    <w:rsid w:val="002B4E6B"/>
    <w:rsid w:val="002B5093"/>
    <w:rsid w:val="002B5713"/>
    <w:rsid w:val="002B5D84"/>
    <w:rsid w:val="002B5DAE"/>
    <w:rsid w:val="002B669B"/>
    <w:rsid w:val="002B738E"/>
    <w:rsid w:val="002B774A"/>
    <w:rsid w:val="002B7FD9"/>
    <w:rsid w:val="002C007A"/>
    <w:rsid w:val="002C025D"/>
    <w:rsid w:val="002C0784"/>
    <w:rsid w:val="002C1197"/>
    <w:rsid w:val="002C21B7"/>
    <w:rsid w:val="002C29CD"/>
    <w:rsid w:val="002C2D03"/>
    <w:rsid w:val="002C3375"/>
    <w:rsid w:val="002C3C6A"/>
    <w:rsid w:val="002C4344"/>
    <w:rsid w:val="002C4779"/>
    <w:rsid w:val="002C52CB"/>
    <w:rsid w:val="002C55ED"/>
    <w:rsid w:val="002C5990"/>
    <w:rsid w:val="002C59BC"/>
    <w:rsid w:val="002C6C62"/>
    <w:rsid w:val="002C7970"/>
    <w:rsid w:val="002C7B26"/>
    <w:rsid w:val="002D0BC6"/>
    <w:rsid w:val="002D13C9"/>
    <w:rsid w:val="002D1A53"/>
    <w:rsid w:val="002D21D7"/>
    <w:rsid w:val="002D2204"/>
    <w:rsid w:val="002D3342"/>
    <w:rsid w:val="002D48F0"/>
    <w:rsid w:val="002D5566"/>
    <w:rsid w:val="002D5A3E"/>
    <w:rsid w:val="002D5B72"/>
    <w:rsid w:val="002D5FFD"/>
    <w:rsid w:val="002D6339"/>
    <w:rsid w:val="002D6346"/>
    <w:rsid w:val="002D6738"/>
    <w:rsid w:val="002D6C96"/>
    <w:rsid w:val="002D7071"/>
    <w:rsid w:val="002E0AD3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B01"/>
    <w:rsid w:val="002E5C6C"/>
    <w:rsid w:val="002E5F9A"/>
    <w:rsid w:val="002E699F"/>
    <w:rsid w:val="002E70B6"/>
    <w:rsid w:val="002E7912"/>
    <w:rsid w:val="002E7955"/>
    <w:rsid w:val="002E7AA1"/>
    <w:rsid w:val="002F0A0B"/>
    <w:rsid w:val="002F0BAD"/>
    <w:rsid w:val="002F21F2"/>
    <w:rsid w:val="002F22B3"/>
    <w:rsid w:val="002F2E4B"/>
    <w:rsid w:val="002F3183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7D4"/>
    <w:rsid w:val="003028EF"/>
    <w:rsid w:val="00302DFC"/>
    <w:rsid w:val="00302F6A"/>
    <w:rsid w:val="0030305F"/>
    <w:rsid w:val="00303A4C"/>
    <w:rsid w:val="00304713"/>
    <w:rsid w:val="003052F9"/>
    <w:rsid w:val="00305A21"/>
    <w:rsid w:val="00305F27"/>
    <w:rsid w:val="00306018"/>
    <w:rsid w:val="00306710"/>
    <w:rsid w:val="00307170"/>
    <w:rsid w:val="003073FD"/>
    <w:rsid w:val="00307522"/>
    <w:rsid w:val="0030760F"/>
    <w:rsid w:val="003076BB"/>
    <w:rsid w:val="00310236"/>
    <w:rsid w:val="00310379"/>
    <w:rsid w:val="003103DD"/>
    <w:rsid w:val="00310E0C"/>
    <w:rsid w:val="00310F12"/>
    <w:rsid w:val="0031105E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69D6"/>
    <w:rsid w:val="00317811"/>
    <w:rsid w:val="00317A1D"/>
    <w:rsid w:val="0032010B"/>
    <w:rsid w:val="00320CFD"/>
    <w:rsid w:val="00321C75"/>
    <w:rsid w:val="003220A1"/>
    <w:rsid w:val="00322214"/>
    <w:rsid w:val="003229EA"/>
    <w:rsid w:val="00322C89"/>
    <w:rsid w:val="00322C8D"/>
    <w:rsid w:val="00323D53"/>
    <w:rsid w:val="003240B8"/>
    <w:rsid w:val="0032461F"/>
    <w:rsid w:val="00324A73"/>
    <w:rsid w:val="00324D89"/>
    <w:rsid w:val="003251FC"/>
    <w:rsid w:val="00325422"/>
    <w:rsid w:val="00325777"/>
    <w:rsid w:val="00325EA1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3684B"/>
    <w:rsid w:val="00336FAC"/>
    <w:rsid w:val="0033744B"/>
    <w:rsid w:val="00337964"/>
    <w:rsid w:val="00340269"/>
    <w:rsid w:val="00340271"/>
    <w:rsid w:val="0034100E"/>
    <w:rsid w:val="00341296"/>
    <w:rsid w:val="0034137C"/>
    <w:rsid w:val="00341669"/>
    <w:rsid w:val="00341769"/>
    <w:rsid w:val="003419DA"/>
    <w:rsid w:val="00341C69"/>
    <w:rsid w:val="00341F22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612E"/>
    <w:rsid w:val="003465B3"/>
    <w:rsid w:val="00346625"/>
    <w:rsid w:val="003467C2"/>
    <w:rsid w:val="003469FD"/>
    <w:rsid w:val="00346B62"/>
    <w:rsid w:val="003473CE"/>
    <w:rsid w:val="00350BAF"/>
    <w:rsid w:val="00351477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BC8"/>
    <w:rsid w:val="00360542"/>
    <w:rsid w:val="003609D5"/>
    <w:rsid w:val="00360F2F"/>
    <w:rsid w:val="00361246"/>
    <w:rsid w:val="003612E0"/>
    <w:rsid w:val="003614DF"/>
    <w:rsid w:val="003617AE"/>
    <w:rsid w:val="00361DF2"/>
    <w:rsid w:val="00362A57"/>
    <w:rsid w:val="00363D04"/>
    <w:rsid w:val="003644E6"/>
    <w:rsid w:val="003661B5"/>
    <w:rsid w:val="0036651A"/>
    <w:rsid w:val="00366BA1"/>
    <w:rsid w:val="00366C81"/>
    <w:rsid w:val="0036746D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8C0"/>
    <w:rsid w:val="00374A13"/>
    <w:rsid w:val="00374BFC"/>
    <w:rsid w:val="00374DA8"/>
    <w:rsid w:val="00374DF2"/>
    <w:rsid w:val="00374F34"/>
    <w:rsid w:val="00375177"/>
    <w:rsid w:val="003754C6"/>
    <w:rsid w:val="00375740"/>
    <w:rsid w:val="00375FE9"/>
    <w:rsid w:val="0037683E"/>
    <w:rsid w:val="003769FA"/>
    <w:rsid w:val="00377A3C"/>
    <w:rsid w:val="00377C67"/>
    <w:rsid w:val="00377F02"/>
    <w:rsid w:val="0038051A"/>
    <w:rsid w:val="0038067F"/>
    <w:rsid w:val="00380AE6"/>
    <w:rsid w:val="00380D06"/>
    <w:rsid w:val="00380DF0"/>
    <w:rsid w:val="0038190D"/>
    <w:rsid w:val="0038219A"/>
    <w:rsid w:val="00382449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FBD"/>
    <w:rsid w:val="003905D1"/>
    <w:rsid w:val="003908E5"/>
    <w:rsid w:val="00390A4B"/>
    <w:rsid w:val="00391164"/>
    <w:rsid w:val="003913EC"/>
    <w:rsid w:val="0039146D"/>
    <w:rsid w:val="00391605"/>
    <w:rsid w:val="003916E7"/>
    <w:rsid w:val="00391FD5"/>
    <w:rsid w:val="00392194"/>
    <w:rsid w:val="0039226D"/>
    <w:rsid w:val="00392516"/>
    <w:rsid w:val="00392EDB"/>
    <w:rsid w:val="00393080"/>
    <w:rsid w:val="00393562"/>
    <w:rsid w:val="00394467"/>
    <w:rsid w:val="003945AE"/>
    <w:rsid w:val="0039481B"/>
    <w:rsid w:val="00395193"/>
    <w:rsid w:val="003958D1"/>
    <w:rsid w:val="00396236"/>
    <w:rsid w:val="0039675E"/>
    <w:rsid w:val="00396AF7"/>
    <w:rsid w:val="00397436"/>
    <w:rsid w:val="00397651"/>
    <w:rsid w:val="00397CCC"/>
    <w:rsid w:val="003A0108"/>
    <w:rsid w:val="003A0541"/>
    <w:rsid w:val="003A0564"/>
    <w:rsid w:val="003A1424"/>
    <w:rsid w:val="003A1D1B"/>
    <w:rsid w:val="003A2439"/>
    <w:rsid w:val="003A2BFA"/>
    <w:rsid w:val="003A2D1E"/>
    <w:rsid w:val="003A2E08"/>
    <w:rsid w:val="003A2F53"/>
    <w:rsid w:val="003A32F8"/>
    <w:rsid w:val="003A36BF"/>
    <w:rsid w:val="003A37A8"/>
    <w:rsid w:val="003A3DC8"/>
    <w:rsid w:val="003A442A"/>
    <w:rsid w:val="003A46A8"/>
    <w:rsid w:val="003A48E5"/>
    <w:rsid w:val="003A4BD4"/>
    <w:rsid w:val="003A4C9B"/>
    <w:rsid w:val="003A635B"/>
    <w:rsid w:val="003A67FA"/>
    <w:rsid w:val="003A6A76"/>
    <w:rsid w:val="003A7A0C"/>
    <w:rsid w:val="003B0E94"/>
    <w:rsid w:val="003B136B"/>
    <w:rsid w:val="003B2091"/>
    <w:rsid w:val="003B2FEF"/>
    <w:rsid w:val="003B31D2"/>
    <w:rsid w:val="003B3966"/>
    <w:rsid w:val="003B3FC1"/>
    <w:rsid w:val="003B4272"/>
    <w:rsid w:val="003B4880"/>
    <w:rsid w:val="003B49B2"/>
    <w:rsid w:val="003B4B86"/>
    <w:rsid w:val="003B62DC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315C"/>
    <w:rsid w:val="003C31B0"/>
    <w:rsid w:val="003C3925"/>
    <w:rsid w:val="003C39AC"/>
    <w:rsid w:val="003C3BCB"/>
    <w:rsid w:val="003C3DCB"/>
    <w:rsid w:val="003C41F7"/>
    <w:rsid w:val="003C5234"/>
    <w:rsid w:val="003C61E1"/>
    <w:rsid w:val="003C6252"/>
    <w:rsid w:val="003C6467"/>
    <w:rsid w:val="003D0EEE"/>
    <w:rsid w:val="003D1493"/>
    <w:rsid w:val="003D20A3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8F0"/>
    <w:rsid w:val="003D69BF"/>
    <w:rsid w:val="003D6D7D"/>
    <w:rsid w:val="003D6E0E"/>
    <w:rsid w:val="003D7FBC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D0D"/>
    <w:rsid w:val="003E7FE1"/>
    <w:rsid w:val="003F0152"/>
    <w:rsid w:val="003F088E"/>
    <w:rsid w:val="003F0C3B"/>
    <w:rsid w:val="003F1006"/>
    <w:rsid w:val="003F1754"/>
    <w:rsid w:val="003F24A1"/>
    <w:rsid w:val="003F259C"/>
    <w:rsid w:val="003F2650"/>
    <w:rsid w:val="003F3780"/>
    <w:rsid w:val="003F4136"/>
    <w:rsid w:val="003F4BCE"/>
    <w:rsid w:val="003F5361"/>
    <w:rsid w:val="003F5451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F2C"/>
    <w:rsid w:val="0040186F"/>
    <w:rsid w:val="004018D6"/>
    <w:rsid w:val="00402509"/>
    <w:rsid w:val="004029AD"/>
    <w:rsid w:val="004035A8"/>
    <w:rsid w:val="0040382F"/>
    <w:rsid w:val="00403FB3"/>
    <w:rsid w:val="004043D1"/>
    <w:rsid w:val="00404CA8"/>
    <w:rsid w:val="004050B1"/>
    <w:rsid w:val="004052CA"/>
    <w:rsid w:val="004057A5"/>
    <w:rsid w:val="00405866"/>
    <w:rsid w:val="004063DE"/>
    <w:rsid w:val="00406AC6"/>
    <w:rsid w:val="00406D84"/>
    <w:rsid w:val="00407A3D"/>
    <w:rsid w:val="00407A4A"/>
    <w:rsid w:val="00407CCD"/>
    <w:rsid w:val="00407E21"/>
    <w:rsid w:val="00410E44"/>
    <w:rsid w:val="00410F47"/>
    <w:rsid w:val="00410F50"/>
    <w:rsid w:val="00411439"/>
    <w:rsid w:val="00411A80"/>
    <w:rsid w:val="004124F9"/>
    <w:rsid w:val="00412DC5"/>
    <w:rsid w:val="00412F5C"/>
    <w:rsid w:val="0041315B"/>
    <w:rsid w:val="004138FE"/>
    <w:rsid w:val="004140FC"/>
    <w:rsid w:val="00414AC8"/>
    <w:rsid w:val="00414BBB"/>
    <w:rsid w:val="00414BC9"/>
    <w:rsid w:val="00414E06"/>
    <w:rsid w:val="00414FA1"/>
    <w:rsid w:val="00415121"/>
    <w:rsid w:val="00415514"/>
    <w:rsid w:val="0041553D"/>
    <w:rsid w:val="004161F4"/>
    <w:rsid w:val="004163B2"/>
    <w:rsid w:val="00416999"/>
    <w:rsid w:val="00416BBB"/>
    <w:rsid w:val="00416E76"/>
    <w:rsid w:val="00417A05"/>
    <w:rsid w:val="00417A9D"/>
    <w:rsid w:val="004201D3"/>
    <w:rsid w:val="004201DE"/>
    <w:rsid w:val="00420459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E3"/>
    <w:rsid w:val="00424BAC"/>
    <w:rsid w:val="0042567E"/>
    <w:rsid w:val="00425DAD"/>
    <w:rsid w:val="00425F28"/>
    <w:rsid w:val="0042605F"/>
    <w:rsid w:val="00426BD1"/>
    <w:rsid w:val="00426E9F"/>
    <w:rsid w:val="00426F28"/>
    <w:rsid w:val="00427101"/>
    <w:rsid w:val="004274E9"/>
    <w:rsid w:val="00427E3E"/>
    <w:rsid w:val="0043034C"/>
    <w:rsid w:val="0043056C"/>
    <w:rsid w:val="004306FC"/>
    <w:rsid w:val="00430DA9"/>
    <w:rsid w:val="00431588"/>
    <w:rsid w:val="00431625"/>
    <w:rsid w:val="0043203E"/>
    <w:rsid w:val="0043342D"/>
    <w:rsid w:val="004334C2"/>
    <w:rsid w:val="00433796"/>
    <w:rsid w:val="00433A47"/>
    <w:rsid w:val="004343F3"/>
    <w:rsid w:val="00434E06"/>
    <w:rsid w:val="00434E91"/>
    <w:rsid w:val="00435850"/>
    <w:rsid w:val="004368D1"/>
    <w:rsid w:val="00436AC3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52A"/>
    <w:rsid w:val="00444597"/>
    <w:rsid w:val="004451AA"/>
    <w:rsid w:val="00445FE7"/>
    <w:rsid w:val="004461EB"/>
    <w:rsid w:val="00446242"/>
    <w:rsid w:val="0044626F"/>
    <w:rsid w:val="00446632"/>
    <w:rsid w:val="00446FF1"/>
    <w:rsid w:val="0044705F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9BB"/>
    <w:rsid w:val="004540CD"/>
    <w:rsid w:val="00454B8D"/>
    <w:rsid w:val="00454E4F"/>
    <w:rsid w:val="00455E99"/>
    <w:rsid w:val="00456785"/>
    <w:rsid w:val="00457033"/>
    <w:rsid w:val="00457ADB"/>
    <w:rsid w:val="00460117"/>
    <w:rsid w:val="004601F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B9D"/>
    <w:rsid w:val="00464E9D"/>
    <w:rsid w:val="00466F80"/>
    <w:rsid w:val="0046713F"/>
    <w:rsid w:val="0046734B"/>
    <w:rsid w:val="0046793A"/>
    <w:rsid w:val="00467A06"/>
    <w:rsid w:val="00470712"/>
    <w:rsid w:val="00470AF4"/>
    <w:rsid w:val="00470CEE"/>
    <w:rsid w:val="00470E47"/>
    <w:rsid w:val="0047149E"/>
    <w:rsid w:val="0047296D"/>
    <w:rsid w:val="00472D7C"/>
    <w:rsid w:val="00472DAE"/>
    <w:rsid w:val="004730AF"/>
    <w:rsid w:val="004734F1"/>
    <w:rsid w:val="004739EF"/>
    <w:rsid w:val="00474423"/>
    <w:rsid w:val="00474D85"/>
    <w:rsid w:val="004750AF"/>
    <w:rsid w:val="0047543B"/>
    <w:rsid w:val="0047721A"/>
    <w:rsid w:val="0047746C"/>
    <w:rsid w:val="00477FAE"/>
    <w:rsid w:val="0048067E"/>
    <w:rsid w:val="004812BA"/>
    <w:rsid w:val="00481DDB"/>
    <w:rsid w:val="0048258B"/>
    <w:rsid w:val="004827D6"/>
    <w:rsid w:val="00482DE0"/>
    <w:rsid w:val="0048345F"/>
    <w:rsid w:val="00483501"/>
    <w:rsid w:val="00483A72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F30"/>
    <w:rsid w:val="00490CE8"/>
    <w:rsid w:val="0049107B"/>
    <w:rsid w:val="00491F92"/>
    <w:rsid w:val="004926BE"/>
    <w:rsid w:val="00492920"/>
    <w:rsid w:val="00493E4D"/>
    <w:rsid w:val="00494032"/>
    <w:rsid w:val="00494055"/>
    <w:rsid w:val="004949D4"/>
    <w:rsid w:val="00494E69"/>
    <w:rsid w:val="00494FB7"/>
    <w:rsid w:val="00495E2A"/>
    <w:rsid w:val="004960DA"/>
    <w:rsid w:val="00496635"/>
    <w:rsid w:val="0049668F"/>
    <w:rsid w:val="004968B6"/>
    <w:rsid w:val="004968E2"/>
    <w:rsid w:val="00496987"/>
    <w:rsid w:val="004973FC"/>
    <w:rsid w:val="00497937"/>
    <w:rsid w:val="004A0F44"/>
    <w:rsid w:val="004A138D"/>
    <w:rsid w:val="004A1F48"/>
    <w:rsid w:val="004A3A68"/>
    <w:rsid w:val="004A3DF5"/>
    <w:rsid w:val="004A45AB"/>
    <w:rsid w:val="004A47B1"/>
    <w:rsid w:val="004A47F6"/>
    <w:rsid w:val="004A498A"/>
    <w:rsid w:val="004A5229"/>
    <w:rsid w:val="004A6835"/>
    <w:rsid w:val="004A6AD8"/>
    <w:rsid w:val="004A6F5B"/>
    <w:rsid w:val="004A763C"/>
    <w:rsid w:val="004A7A19"/>
    <w:rsid w:val="004A7AE5"/>
    <w:rsid w:val="004B0556"/>
    <w:rsid w:val="004B0F49"/>
    <w:rsid w:val="004B168D"/>
    <w:rsid w:val="004B200B"/>
    <w:rsid w:val="004B2055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67D1"/>
    <w:rsid w:val="004B68D9"/>
    <w:rsid w:val="004B6B56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3090"/>
    <w:rsid w:val="004C31C5"/>
    <w:rsid w:val="004C385C"/>
    <w:rsid w:val="004C3861"/>
    <w:rsid w:val="004C3DCE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476"/>
    <w:rsid w:val="004D4AB1"/>
    <w:rsid w:val="004D4E10"/>
    <w:rsid w:val="004D5AE5"/>
    <w:rsid w:val="004D61D5"/>
    <w:rsid w:val="004D6502"/>
    <w:rsid w:val="004D6846"/>
    <w:rsid w:val="004D68D2"/>
    <w:rsid w:val="004D767F"/>
    <w:rsid w:val="004D78A6"/>
    <w:rsid w:val="004D7CB3"/>
    <w:rsid w:val="004E0018"/>
    <w:rsid w:val="004E01F4"/>
    <w:rsid w:val="004E0587"/>
    <w:rsid w:val="004E16E1"/>
    <w:rsid w:val="004E1C4E"/>
    <w:rsid w:val="004E2450"/>
    <w:rsid w:val="004E2737"/>
    <w:rsid w:val="004E275D"/>
    <w:rsid w:val="004E29A2"/>
    <w:rsid w:val="004E2EF4"/>
    <w:rsid w:val="004E39B8"/>
    <w:rsid w:val="004E3DE9"/>
    <w:rsid w:val="004E490D"/>
    <w:rsid w:val="004E4C60"/>
    <w:rsid w:val="004E568C"/>
    <w:rsid w:val="004E5C2F"/>
    <w:rsid w:val="004E5F8F"/>
    <w:rsid w:val="004E77AF"/>
    <w:rsid w:val="004E7E2E"/>
    <w:rsid w:val="004E7F81"/>
    <w:rsid w:val="004F14CD"/>
    <w:rsid w:val="004F1827"/>
    <w:rsid w:val="004F1DE4"/>
    <w:rsid w:val="004F1FA2"/>
    <w:rsid w:val="004F4B44"/>
    <w:rsid w:val="004F5057"/>
    <w:rsid w:val="004F538E"/>
    <w:rsid w:val="004F54E5"/>
    <w:rsid w:val="004F554C"/>
    <w:rsid w:val="004F5FE4"/>
    <w:rsid w:val="004F6C59"/>
    <w:rsid w:val="004F72DF"/>
    <w:rsid w:val="004F7372"/>
    <w:rsid w:val="004F7632"/>
    <w:rsid w:val="004F7F4B"/>
    <w:rsid w:val="004F7FC4"/>
    <w:rsid w:val="00500050"/>
    <w:rsid w:val="00500F14"/>
    <w:rsid w:val="005011D2"/>
    <w:rsid w:val="005015E7"/>
    <w:rsid w:val="00501FB3"/>
    <w:rsid w:val="00502449"/>
    <w:rsid w:val="00502801"/>
    <w:rsid w:val="00502B75"/>
    <w:rsid w:val="00502C2D"/>
    <w:rsid w:val="005030EF"/>
    <w:rsid w:val="00503E94"/>
    <w:rsid w:val="0050403C"/>
    <w:rsid w:val="00504A54"/>
    <w:rsid w:val="0050529B"/>
    <w:rsid w:val="005056FC"/>
    <w:rsid w:val="00505A16"/>
    <w:rsid w:val="005061F5"/>
    <w:rsid w:val="00506869"/>
    <w:rsid w:val="00506905"/>
    <w:rsid w:val="00506D0C"/>
    <w:rsid w:val="005101C5"/>
    <w:rsid w:val="00510530"/>
    <w:rsid w:val="0051062B"/>
    <w:rsid w:val="00510647"/>
    <w:rsid w:val="00510653"/>
    <w:rsid w:val="00511F01"/>
    <w:rsid w:val="00511F1A"/>
    <w:rsid w:val="005123F3"/>
    <w:rsid w:val="00512938"/>
    <w:rsid w:val="00512B6A"/>
    <w:rsid w:val="005133ED"/>
    <w:rsid w:val="005138CE"/>
    <w:rsid w:val="0051399F"/>
    <w:rsid w:val="005142D5"/>
    <w:rsid w:val="005144CA"/>
    <w:rsid w:val="00515630"/>
    <w:rsid w:val="005167EE"/>
    <w:rsid w:val="00516B24"/>
    <w:rsid w:val="0051763A"/>
    <w:rsid w:val="00517D7E"/>
    <w:rsid w:val="00517F1F"/>
    <w:rsid w:val="00520073"/>
    <w:rsid w:val="005209B1"/>
    <w:rsid w:val="00520C20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2002"/>
    <w:rsid w:val="00532301"/>
    <w:rsid w:val="005328F0"/>
    <w:rsid w:val="0053290C"/>
    <w:rsid w:val="005348FC"/>
    <w:rsid w:val="00535028"/>
    <w:rsid w:val="00535330"/>
    <w:rsid w:val="005365D9"/>
    <w:rsid w:val="005369E5"/>
    <w:rsid w:val="00537510"/>
    <w:rsid w:val="00541698"/>
    <w:rsid w:val="00541C4B"/>
    <w:rsid w:val="00541CBE"/>
    <w:rsid w:val="00542FDD"/>
    <w:rsid w:val="00543264"/>
    <w:rsid w:val="00543CB5"/>
    <w:rsid w:val="005448AD"/>
    <w:rsid w:val="005452C8"/>
    <w:rsid w:val="0054530C"/>
    <w:rsid w:val="00546028"/>
    <w:rsid w:val="005466A9"/>
    <w:rsid w:val="005474E7"/>
    <w:rsid w:val="00547D26"/>
    <w:rsid w:val="00547EBB"/>
    <w:rsid w:val="0055042E"/>
    <w:rsid w:val="005509D6"/>
    <w:rsid w:val="005509EE"/>
    <w:rsid w:val="00550E4F"/>
    <w:rsid w:val="005512AC"/>
    <w:rsid w:val="00551F87"/>
    <w:rsid w:val="005522A4"/>
    <w:rsid w:val="005522D6"/>
    <w:rsid w:val="00553A56"/>
    <w:rsid w:val="00553FF0"/>
    <w:rsid w:val="005541E0"/>
    <w:rsid w:val="0055468C"/>
    <w:rsid w:val="005546FD"/>
    <w:rsid w:val="00554A4C"/>
    <w:rsid w:val="00554A86"/>
    <w:rsid w:val="00554EEF"/>
    <w:rsid w:val="00555B82"/>
    <w:rsid w:val="00555F96"/>
    <w:rsid w:val="00556132"/>
    <w:rsid w:val="00556467"/>
    <w:rsid w:val="00560132"/>
    <w:rsid w:val="0056026E"/>
    <w:rsid w:val="00561237"/>
    <w:rsid w:val="00561718"/>
    <w:rsid w:val="00562C8C"/>
    <w:rsid w:val="005631EB"/>
    <w:rsid w:val="0056469C"/>
    <w:rsid w:val="005653DE"/>
    <w:rsid w:val="00565496"/>
    <w:rsid w:val="00565AC7"/>
    <w:rsid w:val="00566FDB"/>
    <w:rsid w:val="005673EE"/>
    <w:rsid w:val="00567ADE"/>
    <w:rsid w:val="00567B96"/>
    <w:rsid w:val="005706FC"/>
    <w:rsid w:val="00570822"/>
    <w:rsid w:val="00571193"/>
    <w:rsid w:val="0057201F"/>
    <w:rsid w:val="00573516"/>
    <w:rsid w:val="00573568"/>
    <w:rsid w:val="005736B7"/>
    <w:rsid w:val="00573987"/>
    <w:rsid w:val="005739D9"/>
    <w:rsid w:val="00573C6F"/>
    <w:rsid w:val="00573E23"/>
    <w:rsid w:val="005755E5"/>
    <w:rsid w:val="00575753"/>
    <w:rsid w:val="00575E21"/>
    <w:rsid w:val="0057612A"/>
    <w:rsid w:val="00576D2B"/>
    <w:rsid w:val="00577075"/>
    <w:rsid w:val="0057716A"/>
    <w:rsid w:val="00577C38"/>
    <w:rsid w:val="00577E06"/>
    <w:rsid w:val="00580530"/>
    <w:rsid w:val="00581E67"/>
    <w:rsid w:val="0058268A"/>
    <w:rsid w:val="00582DC8"/>
    <w:rsid w:val="0058314A"/>
    <w:rsid w:val="00583612"/>
    <w:rsid w:val="00584634"/>
    <w:rsid w:val="00584B35"/>
    <w:rsid w:val="005855AC"/>
    <w:rsid w:val="00585604"/>
    <w:rsid w:val="00585770"/>
    <w:rsid w:val="005858C7"/>
    <w:rsid w:val="00586031"/>
    <w:rsid w:val="0058680E"/>
    <w:rsid w:val="00586915"/>
    <w:rsid w:val="00586AFF"/>
    <w:rsid w:val="0058724A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44AB"/>
    <w:rsid w:val="00594E00"/>
    <w:rsid w:val="00594F8B"/>
    <w:rsid w:val="0059563B"/>
    <w:rsid w:val="00596AF0"/>
    <w:rsid w:val="00596DF3"/>
    <w:rsid w:val="005973D3"/>
    <w:rsid w:val="00597C57"/>
    <w:rsid w:val="005A141E"/>
    <w:rsid w:val="005A1A5E"/>
    <w:rsid w:val="005A1EDD"/>
    <w:rsid w:val="005A2091"/>
    <w:rsid w:val="005A3945"/>
    <w:rsid w:val="005A40FD"/>
    <w:rsid w:val="005A4881"/>
    <w:rsid w:val="005A5046"/>
    <w:rsid w:val="005A5237"/>
    <w:rsid w:val="005A5631"/>
    <w:rsid w:val="005A674C"/>
    <w:rsid w:val="005A79C3"/>
    <w:rsid w:val="005B0847"/>
    <w:rsid w:val="005B0A80"/>
    <w:rsid w:val="005B11E0"/>
    <w:rsid w:val="005B1365"/>
    <w:rsid w:val="005B181C"/>
    <w:rsid w:val="005B29BF"/>
    <w:rsid w:val="005B40EC"/>
    <w:rsid w:val="005B4215"/>
    <w:rsid w:val="005B5081"/>
    <w:rsid w:val="005B566E"/>
    <w:rsid w:val="005B5B03"/>
    <w:rsid w:val="005B5B1D"/>
    <w:rsid w:val="005B65FE"/>
    <w:rsid w:val="005B6818"/>
    <w:rsid w:val="005B6A15"/>
    <w:rsid w:val="005B6D72"/>
    <w:rsid w:val="005C05A3"/>
    <w:rsid w:val="005C10C4"/>
    <w:rsid w:val="005C12FD"/>
    <w:rsid w:val="005C138A"/>
    <w:rsid w:val="005C1771"/>
    <w:rsid w:val="005C1C2D"/>
    <w:rsid w:val="005C1CC3"/>
    <w:rsid w:val="005C1ED0"/>
    <w:rsid w:val="005C2C4F"/>
    <w:rsid w:val="005C3729"/>
    <w:rsid w:val="005C38EC"/>
    <w:rsid w:val="005C3D9C"/>
    <w:rsid w:val="005C4B1B"/>
    <w:rsid w:val="005C5567"/>
    <w:rsid w:val="005C5E1B"/>
    <w:rsid w:val="005C6367"/>
    <w:rsid w:val="005C66C5"/>
    <w:rsid w:val="005C713C"/>
    <w:rsid w:val="005C77C8"/>
    <w:rsid w:val="005C7EA7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6393"/>
    <w:rsid w:val="005D6641"/>
    <w:rsid w:val="005D70D6"/>
    <w:rsid w:val="005D7B9A"/>
    <w:rsid w:val="005E00CD"/>
    <w:rsid w:val="005E03C3"/>
    <w:rsid w:val="005E06F7"/>
    <w:rsid w:val="005E0EA3"/>
    <w:rsid w:val="005E0ECD"/>
    <w:rsid w:val="005E102E"/>
    <w:rsid w:val="005E1351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75A5"/>
    <w:rsid w:val="005E77B8"/>
    <w:rsid w:val="005F09CC"/>
    <w:rsid w:val="005F0C60"/>
    <w:rsid w:val="005F142B"/>
    <w:rsid w:val="005F1BFC"/>
    <w:rsid w:val="005F20FC"/>
    <w:rsid w:val="005F250D"/>
    <w:rsid w:val="005F3454"/>
    <w:rsid w:val="005F39F5"/>
    <w:rsid w:val="005F3A54"/>
    <w:rsid w:val="005F3C8B"/>
    <w:rsid w:val="005F4184"/>
    <w:rsid w:val="005F459A"/>
    <w:rsid w:val="005F4D44"/>
    <w:rsid w:val="005F4E98"/>
    <w:rsid w:val="005F5605"/>
    <w:rsid w:val="005F5F41"/>
    <w:rsid w:val="005F5F4C"/>
    <w:rsid w:val="005F63D0"/>
    <w:rsid w:val="005F652E"/>
    <w:rsid w:val="005F6576"/>
    <w:rsid w:val="005F7274"/>
    <w:rsid w:val="005F7E16"/>
    <w:rsid w:val="0060003E"/>
    <w:rsid w:val="00600126"/>
    <w:rsid w:val="006003DD"/>
    <w:rsid w:val="00600551"/>
    <w:rsid w:val="00600610"/>
    <w:rsid w:val="00600D66"/>
    <w:rsid w:val="00600EC2"/>
    <w:rsid w:val="00600EF0"/>
    <w:rsid w:val="00601363"/>
    <w:rsid w:val="00601571"/>
    <w:rsid w:val="00601D9D"/>
    <w:rsid w:val="006023DA"/>
    <w:rsid w:val="00602847"/>
    <w:rsid w:val="00602D72"/>
    <w:rsid w:val="006035C5"/>
    <w:rsid w:val="00603892"/>
    <w:rsid w:val="006038C7"/>
    <w:rsid w:val="00604C03"/>
    <w:rsid w:val="00604EC2"/>
    <w:rsid w:val="0060541E"/>
    <w:rsid w:val="00605524"/>
    <w:rsid w:val="0060559E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8B8"/>
    <w:rsid w:val="006124A4"/>
    <w:rsid w:val="00612BB3"/>
    <w:rsid w:val="00612E3E"/>
    <w:rsid w:val="006131A4"/>
    <w:rsid w:val="006132F9"/>
    <w:rsid w:val="00613516"/>
    <w:rsid w:val="00613B02"/>
    <w:rsid w:val="00613B1D"/>
    <w:rsid w:val="00613E6D"/>
    <w:rsid w:val="0061413F"/>
    <w:rsid w:val="00614C50"/>
    <w:rsid w:val="006151C6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727B"/>
    <w:rsid w:val="0061771D"/>
    <w:rsid w:val="0062073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6280"/>
    <w:rsid w:val="00626829"/>
    <w:rsid w:val="006276AF"/>
    <w:rsid w:val="00627E25"/>
    <w:rsid w:val="006303A5"/>
    <w:rsid w:val="00633055"/>
    <w:rsid w:val="006331BB"/>
    <w:rsid w:val="006333AC"/>
    <w:rsid w:val="00633516"/>
    <w:rsid w:val="00633F18"/>
    <w:rsid w:val="006342B8"/>
    <w:rsid w:val="00634331"/>
    <w:rsid w:val="00634BEF"/>
    <w:rsid w:val="0063520F"/>
    <w:rsid w:val="006365A3"/>
    <w:rsid w:val="006369DA"/>
    <w:rsid w:val="0063777E"/>
    <w:rsid w:val="006400A6"/>
    <w:rsid w:val="006402F3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2F7"/>
    <w:rsid w:val="0064353C"/>
    <w:rsid w:val="006436D2"/>
    <w:rsid w:val="00643BDD"/>
    <w:rsid w:val="00643FB7"/>
    <w:rsid w:val="00644614"/>
    <w:rsid w:val="00644975"/>
    <w:rsid w:val="00645921"/>
    <w:rsid w:val="0064598F"/>
    <w:rsid w:val="00646DD3"/>
    <w:rsid w:val="00646F85"/>
    <w:rsid w:val="006477F2"/>
    <w:rsid w:val="006478AF"/>
    <w:rsid w:val="00647ABF"/>
    <w:rsid w:val="00650B5F"/>
    <w:rsid w:val="00651390"/>
    <w:rsid w:val="006516D1"/>
    <w:rsid w:val="0065195F"/>
    <w:rsid w:val="00651D3C"/>
    <w:rsid w:val="00652939"/>
    <w:rsid w:val="00653006"/>
    <w:rsid w:val="006534FC"/>
    <w:rsid w:val="006538E9"/>
    <w:rsid w:val="00653E47"/>
    <w:rsid w:val="0065435E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124"/>
    <w:rsid w:val="0065647A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D88"/>
    <w:rsid w:val="00665456"/>
    <w:rsid w:val="00665E0B"/>
    <w:rsid w:val="00666AB7"/>
    <w:rsid w:val="00666F45"/>
    <w:rsid w:val="0066720A"/>
    <w:rsid w:val="00667B8D"/>
    <w:rsid w:val="006703FF"/>
    <w:rsid w:val="00670F66"/>
    <w:rsid w:val="00671934"/>
    <w:rsid w:val="00672425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A57"/>
    <w:rsid w:val="00675C9D"/>
    <w:rsid w:val="00675E24"/>
    <w:rsid w:val="00676009"/>
    <w:rsid w:val="0067621E"/>
    <w:rsid w:val="00677A3D"/>
    <w:rsid w:val="00677AF2"/>
    <w:rsid w:val="006804CC"/>
    <w:rsid w:val="0068071F"/>
    <w:rsid w:val="00680A87"/>
    <w:rsid w:val="006812B2"/>
    <w:rsid w:val="0068145D"/>
    <w:rsid w:val="00681F1E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F75"/>
    <w:rsid w:val="00694066"/>
    <w:rsid w:val="006940F4"/>
    <w:rsid w:val="00694164"/>
    <w:rsid w:val="0069474C"/>
    <w:rsid w:val="00695611"/>
    <w:rsid w:val="00695761"/>
    <w:rsid w:val="00695FDF"/>
    <w:rsid w:val="006961ED"/>
    <w:rsid w:val="00696325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B08"/>
    <w:rsid w:val="006A2BC6"/>
    <w:rsid w:val="006A3554"/>
    <w:rsid w:val="006A3EE1"/>
    <w:rsid w:val="006A4496"/>
    <w:rsid w:val="006A491E"/>
    <w:rsid w:val="006A4FE7"/>
    <w:rsid w:val="006A5726"/>
    <w:rsid w:val="006A6617"/>
    <w:rsid w:val="006A6BA0"/>
    <w:rsid w:val="006A78C1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EE3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3E2"/>
    <w:rsid w:val="006B7653"/>
    <w:rsid w:val="006B7C4A"/>
    <w:rsid w:val="006B7E1B"/>
    <w:rsid w:val="006C0456"/>
    <w:rsid w:val="006C0789"/>
    <w:rsid w:val="006C1CC4"/>
    <w:rsid w:val="006C222B"/>
    <w:rsid w:val="006C255E"/>
    <w:rsid w:val="006C2ADA"/>
    <w:rsid w:val="006C2D38"/>
    <w:rsid w:val="006C2E93"/>
    <w:rsid w:val="006C5753"/>
    <w:rsid w:val="006C5774"/>
    <w:rsid w:val="006C59B9"/>
    <w:rsid w:val="006C6020"/>
    <w:rsid w:val="006C603C"/>
    <w:rsid w:val="006C6206"/>
    <w:rsid w:val="006C637C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21B3"/>
    <w:rsid w:val="006D22D0"/>
    <w:rsid w:val="006D2E5C"/>
    <w:rsid w:val="006D3785"/>
    <w:rsid w:val="006D3A44"/>
    <w:rsid w:val="006D45CD"/>
    <w:rsid w:val="006D4957"/>
    <w:rsid w:val="006D4B7F"/>
    <w:rsid w:val="006D6A3C"/>
    <w:rsid w:val="006D7437"/>
    <w:rsid w:val="006D751F"/>
    <w:rsid w:val="006E04CC"/>
    <w:rsid w:val="006E05D3"/>
    <w:rsid w:val="006E070C"/>
    <w:rsid w:val="006E0D0B"/>
    <w:rsid w:val="006E1083"/>
    <w:rsid w:val="006E247E"/>
    <w:rsid w:val="006E34C9"/>
    <w:rsid w:val="006E3820"/>
    <w:rsid w:val="006E3930"/>
    <w:rsid w:val="006E4373"/>
    <w:rsid w:val="006E45C0"/>
    <w:rsid w:val="006E4783"/>
    <w:rsid w:val="006E4C74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F0125"/>
    <w:rsid w:val="006F0543"/>
    <w:rsid w:val="006F0C91"/>
    <w:rsid w:val="006F2705"/>
    <w:rsid w:val="006F28EB"/>
    <w:rsid w:val="006F2AB4"/>
    <w:rsid w:val="006F2EFA"/>
    <w:rsid w:val="006F35EC"/>
    <w:rsid w:val="006F4205"/>
    <w:rsid w:val="006F51DF"/>
    <w:rsid w:val="006F53B7"/>
    <w:rsid w:val="006F544A"/>
    <w:rsid w:val="006F616F"/>
    <w:rsid w:val="006F6C0C"/>
    <w:rsid w:val="006F7677"/>
    <w:rsid w:val="00700661"/>
    <w:rsid w:val="0070191C"/>
    <w:rsid w:val="0070246E"/>
    <w:rsid w:val="007025E7"/>
    <w:rsid w:val="00702CB5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1077E"/>
    <w:rsid w:val="00710C63"/>
    <w:rsid w:val="00710CF1"/>
    <w:rsid w:val="00710FDF"/>
    <w:rsid w:val="007110ED"/>
    <w:rsid w:val="00711279"/>
    <w:rsid w:val="0071271F"/>
    <w:rsid w:val="00712794"/>
    <w:rsid w:val="00712828"/>
    <w:rsid w:val="007137DA"/>
    <w:rsid w:val="00713E08"/>
    <w:rsid w:val="00714151"/>
    <w:rsid w:val="007141F9"/>
    <w:rsid w:val="00714427"/>
    <w:rsid w:val="00714758"/>
    <w:rsid w:val="00714C48"/>
    <w:rsid w:val="0071653F"/>
    <w:rsid w:val="00716FF2"/>
    <w:rsid w:val="007170F2"/>
    <w:rsid w:val="007176A1"/>
    <w:rsid w:val="00717A5C"/>
    <w:rsid w:val="00717EF2"/>
    <w:rsid w:val="00720450"/>
    <w:rsid w:val="007207CA"/>
    <w:rsid w:val="00720A0B"/>
    <w:rsid w:val="007213F1"/>
    <w:rsid w:val="007218E5"/>
    <w:rsid w:val="0072343C"/>
    <w:rsid w:val="0072367E"/>
    <w:rsid w:val="00723AA1"/>
    <w:rsid w:val="00724D57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0F26"/>
    <w:rsid w:val="0073104D"/>
    <w:rsid w:val="007311BD"/>
    <w:rsid w:val="00731C72"/>
    <w:rsid w:val="00731EB4"/>
    <w:rsid w:val="007322FC"/>
    <w:rsid w:val="00733EE9"/>
    <w:rsid w:val="007342B3"/>
    <w:rsid w:val="00734816"/>
    <w:rsid w:val="00734BE4"/>
    <w:rsid w:val="00734FBF"/>
    <w:rsid w:val="0073527E"/>
    <w:rsid w:val="00735570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7AF"/>
    <w:rsid w:val="00740A30"/>
    <w:rsid w:val="00740A89"/>
    <w:rsid w:val="00740AC9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469C"/>
    <w:rsid w:val="00744BC7"/>
    <w:rsid w:val="00745529"/>
    <w:rsid w:val="00745548"/>
    <w:rsid w:val="007456C5"/>
    <w:rsid w:val="0074575C"/>
    <w:rsid w:val="00745AD7"/>
    <w:rsid w:val="00746096"/>
    <w:rsid w:val="007460DF"/>
    <w:rsid w:val="00746C46"/>
    <w:rsid w:val="00746D0F"/>
    <w:rsid w:val="00746D21"/>
    <w:rsid w:val="00747ECB"/>
    <w:rsid w:val="007502D9"/>
    <w:rsid w:val="00750432"/>
    <w:rsid w:val="00750462"/>
    <w:rsid w:val="00750550"/>
    <w:rsid w:val="007511F9"/>
    <w:rsid w:val="0075138B"/>
    <w:rsid w:val="00751B8B"/>
    <w:rsid w:val="0075238E"/>
    <w:rsid w:val="0075249B"/>
    <w:rsid w:val="0075266B"/>
    <w:rsid w:val="007529E4"/>
    <w:rsid w:val="00752C5A"/>
    <w:rsid w:val="007537A8"/>
    <w:rsid w:val="00753A64"/>
    <w:rsid w:val="00753A82"/>
    <w:rsid w:val="00754969"/>
    <w:rsid w:val="00754F3E"/>
    <w:rsid w:val="00755CFB"/>
    <w:rsid w:val="00755D92"/>
    <w:rsid w:val="00755F93"/>
    <w:rsid w:val="007563A5"/>
    <w:rsid w:val="007567DB"/>
    <w:rsid w:val="00756DFC"/>
    <w:rsid w:val="00756ED9"/>
    <w:rsid w:val="007571A0"/>
    <w:rsid w:val="00757D1D"/>
    <w:rsid w:val="00761671"/>
    <w:rsid w:val="00761677"/>
    <w:rsid w:val="00761DD2"/>
    <w:rsid w:val="00761EF7"/>
    <w:rsid w:val="0076264A"/>
    <w:rsid w:val="00762AC1"/>
    <w:rsid w:val="00763751"/>
    <w:rsid w:val="00763E1B"/>
    <w:rsid w:val="0076411B"/>
    <w:rsid w:val="00764218"/>
    <w:rsid w:val="00764C88"/>
    <w:rsid w:val="00764DD0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1D5B"/>
    <w:rsid w:val="00772185"/>
    <w:rsid w:val="007722B6"/>
    <w:rsid w:val="00772403"/>
    <w:rsid w:val="007728B8"/>
    <w:rsid w:val="0077399C"/>
    <w:rsid w:val="00773DB3"/>
    <w:rsid w:val="0077453B"/>
    <w:rsid w:val="00774965"/>
    <w:rsid w:val="00774D2C"/>
    <w:rsid w:val="00775451"/>
    <w:rsid w:val="0077573B"/>
    <w:rsid w:val="00776C54"/>
    <w:rsid w:val="00776CDC"/>
    <w:rsid w:val="00777402"/>
    <w:rsid w:val="00777BEE"/>
    <w:rsid w:val="00777EAA"/>
    <w:rsid w:val="00780E79"/>
    <w:rsid w:val="007811CD"/>
    <w:rsid w:val="00781BC7"/>
    <w:rsid w:val="00782165"/>
    <w:rsid w:val="00782A4E"/>
    <w:rsid w:val="00782DF0"/>
    <w:rsid w:val="00783361"/>
    <w:rsid w:val="007836D6"/>
    <w:rsid w:val="00783771"/>
    <w:rsid w:val="00783B06"/>
    <w:rsid w:val="00783B3C"/>
    <w:rsid w:val="00783E7F"/>
    <w:rsid w:val="00784A57"/>
    <w:rsid w:val="00784EFD"/>
    <w:rsid w:val="007855CF"/>
    <w:rsid w:val="00785B82"/>
    <w:rsid w:val="00785BE5"/>
    <w:rsid w:val="00786147"/>
    <w:rsid w:val="00786E3D"/>
    <w:rsid w:val="0078734C"/>
    <w:rsid w:val="007875C7"/>
    <w:rsid w:val="00787832"/>
    <w:rsid w:val="00787844"/>
    <w:rsid w:val="00791739"/>
    <w:rsid w:val="00791988"/>
    <w:rsid w:val="00791A41"/>
    <w:rsid w:val="007923E5"/>
    <w:rsid w:val="0079257C"/>
    <w:rsid w:val="00792697"/>
    <w:rsid w:val="00792940"/>
    <w:rsid w:val="00792D39"/>
    <w:rsid w:val="00792E41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2A8"/>
    <w:rsid w:val="00797B5F"/>
    <w:rsid w:val="00797ED7"/>
    <w:rsid w:val="007A0A1B"/>
    <w:rsid w:val="007A0C23"/>
    <w:rsid w:val="007A0F8A"/>
    <w:rsid w:val="007A13B5"/>
    <w:rsid w:val="007A1697"/>
    <w:rsid w:val="007A176F"/>
    <w:rsid w:val="007A1C7F"/>
    <w:rsid w:val="007A1F5D"/>
    <w:rsid w:val="007A2217"/>
    <w:rsid w:val="007A23E7"/>
    <w:rsid w:val="007A2571"/>
    <w:rsid w:val="007A26F5"/>
    <w:rsid w:val="007A2E09"/>
    <w:rsid w:val="007A33CC"/>
    <w:rsid w:val="007A3C3D"/>
    <w:rsid w:val="007A3D21"/>
    <w:rsid w:val="007A415B"/>
    <w:rsid w:val="007A4390"/>
    <w:rsid w:val="007A4748"/>
    <w:rsid w:val="007A48ED"/>
    <w:rsid w:val="007A4F46"/>
    <w:rsid w:val="007A5221"/>
    <w:rsid w:val="007A555E"/>
    <w:rsid w:val="007A5AFE"/>
    <w:rsid w:val="007A6919"/>
    <w:rsid w:val="007A704C"/>
    <w:rsid w:val="007A73B1"/>
    <w:rsid w:val="007A7A5D"/>
    <w:rsid w:val="007A7A83"/>
    <w:rsid w:val="007B01D6"/>
    <w:rsid w:val="007B0E3A"/>
    <w:rsid w:val="007B1442"/>
    <w:rsid w:val="007B16B7"/>
    <w:rsid w:val="007B1B6A"/>
    <w:rsid w:val="007B2052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62E3"/>
    <w:rsid w:val="007B636E"/>
    <w:rsid w:val="007B68DE"/>
    <w:rsid w:val="007B69DC"/>
    <w:rsid w:val="007B6D65"/>
    <w:rsid w:val="007B7788"/>
    <w:rsid w:val="007B7AF1"/>
    <w:rsid w:val="007C0534"/>
    <w:rsid w:val="007C0638"/>
    <w:rsid w:val="007C0BF1"/>
    <w:rsid w:val="007C1203"/>
    <w:rsid w:val="007C16CB"/>
    <w:rsid w:val="007C16CC"/>
    <w:rsid w:val="007C1CF9"/>
    <w:rsid w:val="007C2382"/>
    <w:rsid w:val="007C304D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81"/>
    <w:rsid w:val="007D448F"/>
    <w:rsid w:val="007D472D"/>
    <w:rsid w:val="007D4BD9"/>
    <w:rsid w:val="007D4C3C"/>
    <w:rsid w:val="007D52E2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87D"/>
    <w:rsid w:val="007E54BA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903"/>
    <w:rsid w:val="007F0CD2"/>
    <w:rsid w:val="007F0D12"/>
    <w:rsid w:val="007F1DF3"/>
    <w:rsid w:val="007F2019"/>
    <w:rsid w:val="007F2FB3"/>
    <w:rsid w:val="007F3A4F"/>
    <w:rsid w:val="007F425F"/>
    <w:rsid w:val="007F4479"/>
    <w:rsid w:val="007F4BB5"/>
    <w:rsid w:val="007F4DC0"/>
    <w:rsid w:val="007F58F0"/>
    <w:rsid w:val="007F59DF"/>
    <w:rsid w:val="007F5C63"/>
    <w:rsid w:val="007F5FDE"/>
    <w:rsid w:val="007F7B67"/>
    <w:rsid w:val="008004AF"/>
    <w:rsid w:val="00800919"/>
    <w:rsid w:val="00800B75"/>
    <w:rsid w:val="00801008"/>
    <w:rsid w:val="00801C04"/>
    <w:rsid w:val="0080215A"/>
    <w:rsid w:val="00802C10"/>
    <w:rsid w:val="00802D29"/>
    <w:rsid w:val="008033ED"/>
    <w:rsid w:val="008046A9"/>
    <w:rsid w:val="00804E69"/>
    <w:rsid w:val="00806126"/>
    <w:rsid w:val="0080625E"/>
    <w:rsid w:val="00806B52"/>
    <w:rsid w:val="00806C79"/>
    <w:rsid w:val="00806DF9"/>
    <w:rsid w:val="0080729D"/>
    <w:rsid w:val="0080731E"/>
    <w:rsid w:val="00810064"/>
    <w:rsid w:val="00810759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3ED"/>
    <w:rsid w:val="008160B4"/>
    <w:rsid w:val="0081646D"/>
    <w:rsid w:val="00816584"/>
    <w:rsid w:val="00816809"/>
    <w:rsid w:val="00817B2C"/>
    <w:rsid w:val="00817FD7"/>
    <w:rsid w:val="008208E9"/>
    <w:rsid w:val="00820D06"/>
    <w:rsid w:val="00820E69"/>
    <w:rsid w:val="00821BA9"/>
    <w:rsid w:val="00821BB6"/>
    <w:rsid w:val="00822C27"/>
    <w:rsid w:val="00822C9D"/>
    <w:rsid w:val="00823ACE"/>
    <w:rsid w:val="00823D44"/>
    <w:rsid w:val="00823F51"/>
    <w:rsid w:val="0082485F"/>
    <w:rsid w:val="00824CEB"/>
    <w:rsid w:val="008255A5"/>
    <w:rsid w:val="00825F48"/>
    <w:rsid w:val="00826EE8"/>
    <w:rsid w:val="008274CB"/>
    <w:rsid w:val="0083012C"/>
    <w:rsid w:val="00830615"/>
    <w:rsid w:val="00830E40"/>
    <w:rsid w:val="00831A98"/>
    <w:rsid w:val="00831E21"/>
    <w:rsid w:val="00832628"/>
    <w:rsid w:val="00832B87"/>
    <w:rsid w:val="00833065"/>
    <w:rsid w:val="00833414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2FA"/>
    <w:rsid w:val="0083731B"/>
    <w:rsid w:val="00837468"/>
    <w:rsid w:val="008377B1"/>
    <w:rsid w:val="00837996"/>
    <w:rsid w:val="0084083E"/>
    <w:rsid w:val="00840D77"/>
    <w:rsid w:val="008412A7"/>
    <w:rsid w:val="008414EE"/>
    <w:rsid w:val="00841598"/>
    <w:rsid w:val="00841E89"/>
    <w:rsid w:val="0084246E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5663"/>
    <w:rsid w:val="008456C9"/>
    <w:rsid w:val="00845A6B"/>
    <w:rsid w:val="00847079"/>
    <w:rsid w:val="0084759E"/>
    <w:rsid w:val="00847ABA"/>
    <w:rsid w:val="00850B96"/>
    <w:rsid w:val="00850CE1"/>
    <w:rsid w:val="00850D6E"/>
    <w:rsid w:val="0085168E"/>
    <w:rsid w:val="00851C26"/>
    <w:rsid w:val="00851CB7"/>
    <w:rsid w:val="00852A98"/>
    <w:rsid w:val="00852B58"/>
    <w:rsid w:val="00853243"/>
    <w:rsid w:val="008537B5"/>
    <w:rsid w:val="0085409D"/>
    <w:rsid w:val="0085469E"/>
    <w:rsid w:val="00854856"/>
    <w:rsid w:val="00854A94"/>
    <w:rsid w:val="00855696"/>
    <w:rsid w:val="00855AFB"/>
    <w:rsid w:val="00855D84"/>
    <w:rsid w:val="00856BD2"/>
    <w:rsid w:val="00856DB9"/>
    <w:rsid w:val="00857233"/>
    <w:rsid w:val="00860FD8"/>
    <w:rsid w:val="008610F1"/>
    <w:rsid w:val="008622FA"/>
    <w:rsid w:val="00862BE0"/>
    <w:rsid w:val="00862D6E"/>
    <w:rsid w:val="00862F80"/>
    <w:rsid w:val="0086381F"/>
    <w:rsid w:val="008638B1"/>
    <w:rsid w:val="00863E15"/>
    <w:rsid w:val="008642B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9DE"/>
    <w:rsid w:val="008740EB"/>
    <w:rsid w:val="00874711"/>
    <w:rsid w:val="0087489D"/>
    <w:rsid w:val="00874925"/>
    <w:rsid w:val="00874A10"/>
    <w:rsid w:val="00874D22"/>
    <w:rsid w:val="00876468"/>
    <w:rsid w:val="008779E3"/>
    <w:rsid w:val="008808AD"/>
    <w:rsid w:val="00880E34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54"/>
    <w:rsid w:val="00891A01"/>
    <w:rsid w:val="008928FB"/>
    <w:rsid w:val="00892F1F"/>
    <w:rsid w:val="00893412"/>
    <w:rsid w:val="00893576"/>
    <w:rsid w:val="00893756"/>
    <w:rsid w:val="008937F1"/>
    <w:rsid w:val="00893992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21"/>
    <w:rsid w:val="008A1624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527D"/>
    <w:rsid w:val="008A64DA"/>
    <w:rsid w:val="008A6D25"/>
    <w:rsid w:val="008B04C1"/>
    <w:rsid w:val="008B09AE"/>
    <w:rsid w:val="008B0F7F"/>
    <w:rsid w:val="008B16D1"/>
    <w:rsid w:val="008B182C"/>
    <w:rsid w:val="008B1C61"/>
    <w:rsid w:val="008B36F5"/>
    <w:rsid w:val="008B4675"/>
    <w:rsid w:val="008B47A9"/>
    <w:rsid w:val="008B4A7D"/>
    <w:rsid w:val="008B50A6"/>
    <w:rsid w:val="008B53B5"/>
    <w:rsid w:val="008B5AC1"/>
    <w:rsid w:val="008B6081"/>
    <w:rsid w:val="008B6288"/>
    <w:rsid w:val="008B62EF"/>
    <w:rsid w:val="008B6894"/>
    <w:rsid w:val="008B7175"/>
    <w:rsid w:val="008B7270"/>
    <w:rsid w:val="008B7475"/>
    <w:rsid w:val="008B7A32"/>
    <w:rsid w:val="008C007C"/>
    <w:rsid w:val="008C0131"/>
    <w:rsid w:val="008C017E"/>
    <w:rsid w:val="008C0782"/>
    <w:rsid w:val="008C0A7D"/>
    <w:rsid w:val="008C0BAA"/>
    <w:rsid w:val="008C1255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D00DE"/>
    <w:rsid w:val="008D0222"/>
    <w:rsid w:val="008D06A0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4102"/>
    <w:rsid w:val="008D4E9D"/>
    <w:rsid w:val="008D4EA8"/>
    <w:rsid w:val="008D589B"/>
    <w:rsid w:val="008D5C3B"/>
    <w:rsid w:val="008D5C5D"/>
    <w:rsid w:val="008D617C"/>
    <w:rsid w:val="008D67FC"/>
    <w:rsid w:val="008D6BE4"/>
    <w:rsid w:val="008D6CAD"/>
    <w:rsid w:val="008D6F83"/>
    <w:rsid w:val="008D7B63"/>
    <w:rsid w:val="008E13CF"/>
    <w:rsid w:val="008E2315"/>
    <w:rsid w:val="008E2433"/>
    <w:rsid w:val="008E253D"/>
    <w:rsid w:val="008E36A8"/>
    <w:rsid w:val="008E3B7C"/>
    <w:rsid w:val="008E4980"/>
    <w:rsid w:val="008E52A2"/>
    <w:rsid w:val="008E54D4"/>
    <w:rsid w:val="008E66F1"/>
    <w:rsid w:val="008E6EDC"/>
    <w:rsid w:val="008E737B"/>
    <w:rsid w:val="008E74B3"/>
    <w:rsid w:val="008E79A6"/>
    <w:rsid w:val="008E7E18"/>
    <w:rsid w:val="008F004D"/>
    <w:rsid w:val="008F05CE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900036"/>
    <w:rsid w:val="009007B4"/>
    <w:rsid w:val="00900C9A"/>
    <w:rsid w:val="00901245"/>
    <w:rsid w:val="009016FC"/>
    <w:rsid w:val="00901780"/>
    <w:rsid w:val="009020D5"/>
    <w:rsid w:val="0090257B"/>
    <w:rsid w:val="009026AD"/>
    <w:rsid w:val="009026E1"/>
    <w:rsid w:val="009029D4"/>
    <w:rsid w:val="0090363A"/>
    <w:rsid w:val="00903FD7"/>
    <w:rsid w:val="009046CC"/>
    <w:rsid w:val="0090568D"/>
    <w:rsid w:val="009063CB"/>
    <w:rsid w:val="0090675A"/>
    <w:rsid w:val="009068B5"/>
    <w:rsid w:val="00906E32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54D"/>
    <w:rsid w:val="00914F4E"/>
    <w:rsid w:val="0091620E"/>
    <w:rsid w:val="00916423"/>
    <w:rsid w:val="00916AC3"/>
    <w:rsid w:val="00916D58"/>
    <w:rsid w:val="0091790D"/>
    <w:rsid w:val="00917EE5"/>
    <w:rsid w:val="00917FFE"/>
    <w:rsid w:val="00920002"/>
    <w:rsid w:val="009205C5"/>
    <w:rsid w:val="009221C8"/>
    <w:rsid w:val="00922831"/>
    <w:rsid w:val="00922954"/>
    <w:rsid w:val="009248E4"/>
    <w:rsid w:val="0092499C"/>
    <w:rsid w:val="009250C3"/>
    <w:rsid w:val="00925D86"/>
    <w:rsid w:val="009265B3"/>
    <w:rsid w:val="0093043D"/>
    <w:rsid w:val="009306B8"/>
    <w:rsid w:val="0093169B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8E1"/>
    <w:rsid w:val="00941656"/>
    <w:rsid w:val="00942E3E"/>
    <w:rsid w:val="00943021"/>
    <w:rsid w:val="00943A33"/>
    <w:rsid w:val="009440DD"/>
    <w:rsid w:val="009456DF"/>
    <w:rsid w:val="009479FA"/>
    <w:rsid w:val="00947B45"/>
    <w:rsid w:val="009504AC"/>
    <w:rsid w:val="009516C8"/>
    <w:rsid w:val="00952979"/>
    <w:rsid w:val="00952B4B"/>
    <w:rsid w:val="00953784"/>
    <w:rsid w:val="009545BE"/>
    <w:rsid w:val="00954A77"/>
    <w:rsid w:val="00954C4C"/>
    <w:rsid w:val="00954C6A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84"/>
    <w:rsid w:val="00961154"/>
    <w:rsid w:val="00961709"/>
    <w:rsid w:val="009619FF"/>
    <w:rsid w:val="00961A89"/>
    <w:rsid w:val="009630DD"/>
    <w:rsid w:val="00963287"/>
    <w:rsid w:val="00963789"/>
    <w:rsid w:val="0096391A"/>
    <w:rsid w:val="0096395A"/>
    <w:rsid w:val="00964417"/>
    <w:rsid w:val="00965935"/>
    <w:rsid w:val="0096614C"/>
    <w:rsid w:val="00966374"/>
    <w:rsid w:val="009666B6"/>
    <w:rsid w:val="00967090"/>
    <w:rsid w:val="0096739A"/>
    <w:rsid w:val="009678BB"/>
    <w:rsid w:val="009704BF"/>
    <w:rsid w:val="009706E7"/>
    <w:rsid w:val="00970801"/>
    <w:rsid w:val="00971351"/>
    <w:rsid w:val="009714FC"/>
    <w:rsid w:val="00971D2B"/>
    <w:rsid w:val="00972701"/>
    <w:rsid w:val="00972BDA"/>
    <w:rsid w:val="00972D75"/>
    <w:rsid w:val="00972DA0"/>
    <w:rsid w:val="00972FC3"/>
    <w:rsid w:val="00973A8E"/>
    <w:rsid w:val="00974BD4"/>
    <w:rsid w:val="00975087"/>
    <w:rsid w:val="00975146"/>
    <w:rsid w:val="00975365"/>
    <w:rsid w:val="0097566D"/>
    <w:rsid w:val="009758FD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9FA"/>
    <w:rsid w:val="009859FD"/>
    <w:rsid w:val="00985DB3"/>
    <w:rsid w:val="00986DF3"/>
    <w:rsid w:val="00986EE4"/>
    <w:rsid w:val="00987465"/>
    <w:rsid w:val="00987D94"/>
    <w:rsid w:val="00990AB1"/>
    <w:rsid w:val="00991BB7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769A"/>
    <w:rsid w:val="00997939"/>
    <w:rsid w:val="00997A4D"/>
    <w:rsid w:val="00997EB2"/>
    <w:rsid w:val="009A094D"/>
    <w:rsid w:val="009A1562"/>
    <w:rsid w:val="009A1803"/>
    <w:rsid w:val="009A18CC"/>
    <w:rsid w:val="009A1BAA"/>
    <w:rsid w:val="009A23C8"/>
    <w:rsid w:val="009A2511"/>
    <w:rsid w:val="009A2C8F"/>
    <w:rsid w:val="009A32EF"/>
    <w:rsid w:val="009A3D05"/>
    <w:rsid w:val="009A478C"/>
    <w:rsid w:val="009A4D9F"/>
    <w:rsid w:val="009A5907"/>
    <w:rsid w:val="009A5C42"/>
    <w:rsid w:val="009A61F3"/>
    <w:rsid w:val="009A6B3C"/>
    <w:rsid w:val="009A705B"/>
    <w:rsid w:val="009A71A8"/>
    <w:rsid w:val="009A7584"/>
    <w:rsid w:val="009B020F"/>
    <w:rsid w:val="009B0471"/>
    <w:rsid w:val="009B07AD"/>
    <w:rsid w:val="009B1E86"/>
    <w:rsid w:val="009B2054"/>
    <w:rsid w:val="009B2E9B"/>
    <w:rsid w:val="009B3B1E"/>
    <w:rsid w:val="009B4827"/>
    <w:rsid w:val="009B49F0"/>
    <w:rsid w:val="009B4AA3"/>
    <w:rsid w:val="009B6F77"/>
    <w:rsid w:val="009B75FE"/>
    <w:rsid w:val="009B7AA3"/>
    <w:rsid w:val="009C02AD"/>
    <w:rsid w:val="009C09BB"/>
    <w:rsid w:val="009C0A58"/>
    <w:rsid w:val="009C0E23"/>
    <w:rsid w:val="009C113E"/>
    <w:rsid w:val="009C1147"/>
    <w:rsid w:val="009C1C66"/>
    <w:rsid w:val="009C4056"/>
    <w:rsid w:val="009C452C"/>
    <w:rsid w:val="009C4791"/>
    <w:rsid w:val="009C4EAF"/>
    <w:rsid w:val="009C5FEB"/>
    <w:rsid w:val="009C6AB8"/>
    <w:rsid w:val="009C728D"/>
    <w:rsid w:val="009C757C"/>
    <w:rsid w:val="009D0BC8"/>
    <w:rsid w:val="009D16A8"/>
    <w:rsid w:val="009D1947"/>
    <w:rsid w:val="009D2018"/>
    <w:rsid w:val="009D216E"/>
    <w:rsid w:val="009D2992"/>
    <w:rsid w:val="009D2B37"/>
    <w:rsid w:val="009D395B"/>
    <w:rsid w:val="009D3D09"/>
    <w:rsid w:val="009D52A6"/>
    <w:rsid w:val="009D5511"/>
    <w:rsid w:val="009D5E36"/>
    <w:rsid w:val="009D62D3"/>
    <w:rsid w:val="009D69C4"/>
    <w:rsid w:val="009D6E6F"/>
    <w:rsid w:val="009E01BB"/>
    <w:rsid w:val="009E04A6"/>
    <w:rsid w:val="009E0A1A"/>
    <w:rsid w:val="009E0A38"/>
    <w:rsid w:val="009E3327"/>
    <w:rsid w:val="009E421A"/>
    <w:rsid w:val="009E480D"/>
    <w:rsid w:val="009E5096"/>
    <w:rsid w:val="009E5CA0"/>
    <w:rsid w:val="009E5F6B"/>
    <w:rsid w:val="009E6E67"/>
    <w:rsid w:val="009E73B5"/>
    <w:rsid w:val="009F010C"/>
    <w:rsid w:val="009F0339"/>
    <w:rsid w:val="009F060E"/>
    <w:rsid w:val="009F10C3"/>
    <w:rsid w:val="009F12B8"/>
    <w:rsid w:val="009F1E5E"/>
    <w:rsid w:val="009F22B2"/>
    <w:rsid w:val="009F240B"/>
    <w:rsid w:val="009F35E6"/>
    <w:rsid w:val="009F3A73"/>
    <w:rsid w:val="009F51D3"/>
    <w:rsid w:val="009F5E05"/>
    <w:rsid w:val="009F61A3"/>
    <w:rsid w:val="009F67E9"/>
    <w:rsid w:val="009F6C2F"/>
    <w:rsid w:val="009F79D3"/>
    <w:rsid w:val="009F7AA8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85F"/>
    <w:rsid w:val="00A02920"/>
    <w:rsid w:val="00A034A0"/>
    <w:rsid w:val="00A03CA9"/>
    <w:rsid w:val="00A059AE"/>
    <w:rsid w:val="00A066BF"/>
    <w:rsid w:val="00A06DDF"/>
    <w:rsid w:val="00A07298"/>
    <w:rsid w:val="00A077B4"/>
    <w:rsid w:val="00A102F2"/>
    <w:rsid w:val="00A108BC"/>
    <w:rsid w:val="00A10BE3"/>
    <w:rsid w:val="00A10C20"/>
    <w:rsid w:val="00A10E05"/>
    <w:rsid w:val="00A10E7A"/>
    <w:rsid w:val="00A11D0E"/>
    <w:rsid w:val="00A11DE1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71BF"/>
    <w:rsid w:val="00A17A7B"/>
    <w:rsid w:val="00A20A31"/>
    <w:rsid w:val="00A20C83"/>
    <w:rsid w:val="00A210A6"/>
    <w:rsid w:val="00A213AB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314"/>
    <w:rsid w:val="00A27D75"/>
    <w:rsid w:val="00A3077D"/>
    <w:rsid w:val="00A31133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AF6"/>
    <w:rsid w:val="00A36B54"/>
    <w:rsid w:val="00A36FEC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879"/>
    <w:rsid w:val="00A43292"/>
    <w:rsid w:val="00A433CE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475D4"/>
    <w:rsid w:val="00A50B7F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27C8"/>
    <w:rsid w:val="00A535EE"/>
    <w:rsid w:val="00A538FC"/>
    <w:rsid w:val="00A54095"/>
    <w:rsid w:val="00A5413F"/>
    <w:rsid w:val="00A55668"/>
    <w:rsid w:val="00A55BB8"/>
    <w:rsid w:val="00A5765B"/>
    <w:rsid w:val="00A579D8"/>
    <w:rsid w:val="00A57A11"/>
    <w:rsid w:val="00A57C8E"/>
    <w:rsid w:val="00A604D9"/>
    <w:rsid w:val="00A6093D"/>
    <w:rsid w:val="00A60BA0"/>
    <w:rsid w:val="00A60D7B"/>
    <w:rsid w:val="00A6101F"/>
    <w:rsid w:val="00A61040"/>
    <w:rsid w:val="00A62764"/>
    <w:rsid w:val="00A6322C"/>
    <w:rsid w:val="00A6370E"/>
    <w:rsid w:val="00A63993"/>
    <w:rsid w:val="00A639EB"/>
    <w:rsid w:val="00A63F58"/>
    <w:rsid w:val="00A63F6F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E78"/>
    <w:rsid w:val="00A752BE"/>
    <w:rsid w:val="00A75F3D"/>
    <w:rsid w:val="00A76148"/>
    <w:rsid w:val="00A76518"/>
    <w:rsid w:val="00A76FBD"/>
    <w:rsid w:val="00A77BBA"/>
    <w:rsid w:val="00A77F8F"/>
    <w:rsid w:val="00A80401"/>
    <w:rsid w:val="00A80701"/>
    <w:rsid w:val="00A810FB"/>
    <w:rsid w:val="00A81345"/>
    <w:rsid w:val="00A8154B"/>
    <w:rsid w:val="00A81762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91D"/>
    <w:rsid w:val="00A84C75"/>
    <w:rsid w:val="00A850EA"/>
    <w:rsid w:val="00A860AF"/>
    <w:rsid w:val="00A871F5"/>
    <w:rsid w:val="00A87958"/>
    <w:rsid w:val="00A879B2"/>
    <w:rsid w:val="00A87E15"/>
    <w:rsid w:val="00A90A86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9B3"/>
    <w:rsid w:val="00A95E97"/>
    <w:rsid w:val="00A9660A"/>
    <w:rsid w:val="00A96EA1"/>
    <w:rsid w:val="00A9707E"/>
    <w:rsid w:val="00A97317"/>
    <w:rsid w:val="00AA0FD9"/>
    <w:rsid w:val="00AA1087"/>
    <w:rsid w:val="00AA1634"/>
    <w:rsid w:val="00AA1F00"/>
    <w:rsid w:val="00AA2608"/>
    <w:rsid w:val="00AA263A"/>
    <w:rsid w:val="00AA2928"/>
    <w:rsid w:val="00AA361B"/>
    <w:rsid w:val="00AA3E92"/>
    <w:rsid w:val="00AA4FC4"/>
    <w:rsid w:val="00AA559F"/>
    <w:rsid w:val="00AA55CF"/>
    <w:rsid w:val="00AA5ACA"/>
    <w:rsid w:val="00AA5C64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57A"/>
    <w:rsid w:val="00AB44A5"/>
    <w:rsid w:val="00AB58F6"/>
    <w:rsid w:val="00AB5A60"/>
    <w:rsid w:val="00AB5E09"/>
    <w:rsid w:val="00AB6125"/>
    <w:rsid w:val="00AB640A"/>
    <w:rsid w:val="00AB66FC"/>
    <w:rsid w:val="00AB69FF"/>
    <w:rsid w:val="00AB6EBE"/>
    <w:rsid w:val="00AB70E1"/>
    <w:rsid w:val="00AB73DE"/>
    <w:rsid w:val="00AB7434"/>
    <w:rsid w:val="00AB7B40"/>
    <w:rsid w:val="00AB7D4C"/>
    <w:rsid w:val="00AC0749"/>
    <w:rsid w:val="00AC1B5D"/>
    <w:rsid w:val="00AC1D9F"/>
    <w:rsid w:val="00AC201B"/>
    <w:rsid w:val="00AC2183"/>
    <w:rsid w:val="00AC227B"/>
    <w:rsid w:val="00AC3096"/>
    <w:rsid w:val="00AC35A9"/>
    <w:rsid w:val="00AC3BBB"/>
    <w:rsid w:val="00AC3CC5"/>
    <w:rsid w:val="00AC4458"/>
    <w:rsid w:val="00AC49C6"/>
    <w:rsid w:val="00AC588C"/>
    <w:rsid w:val="00AC5F42"/>
    <w:rsid w:val="00AC6A14"/>
    <w:rsid w:val="00AC6B61"/>
    <w:rsid w:val="00AC6C1A"/>
    <w:rsid w:val="00AC712D"/>
    <w:rsid w:val="00AC7502"/>
    <w:rsid w:val="00AC76A1"/>
    <w:rsid w:val="00AD0301"/>
    <w:rsid w:val="00AD03C1"/>
    <w:rsid w:val="00AD0D89"/>
    <w:rsid w:val="00AD0FB0"/>
    <w:rsid w:val="00AD1400"/>
    <w:rsid w:val="00AD17AE"/>
    <w:rsid w:val="00AD1968"/>
    <w:rsid w:val="00AD1BF5"/>
    <w:rsid w:val="00AD210A"/>
    <w:rsid w:val="00AD2A70"/>
    <w:rsid w:val="00AD2E9A"/>
    <w:rsid w:val="00AD395A"/>
    <w:rsid w:val="00AD3C6D"/>
    <w:rsid w:val="00AD3C9B"/>
    <w:rsid w:val="00AD42CD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6CED"/>
    <w:rsid w:val="00AD71B9"/>
    <w:rsid w:val="00AE0E23"/>
    <w:rsid w:val="00AE12E1"/>
    <w:rsid w:val="00AE15DF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6816"/>
    <w:rsid w:val="00AE717E"/>
    <w:rsid w:val="00AE73C6"/>
    <w:rsid w:val="00AE76EC"/>
    <w:rsid w:val="00AE77E9"/>
    <w:rsid w:val="00AE7CF5"/>
    <w:rsid w:val="00AF038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52ED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9F"/>
    <w:rsid w:val="00B00FB4"/>
    <w:rsid w:val="00B014CB"/>
    <w:rsid w:val="00B01A3A"/>
    <w:rsid w:val="00B01BC7"/>
    <w:rsid w:val="00B0264B"/>
    <w:rsid w:val="00B02B96"/>
    <w:rsid w:val="00B02CEF"/>
    <w:rsid w:val="00B03834"/>
    <w:rsid w:val="00B03D9E"/>
    <w:rsid w:val="00B03F09"/>
    <w:rsid w:val="00B049B9"/>
    <w:rsid w:val="00B05205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5F3"/>
    <w:rsid w:val="00B1329F"/>
    <w:rsid w:val="00B14274"/>
    <w:rsid w:val="00B15097"/>
    <w:rsid w:val="00B15983"/>
    <w:rsid w:val="00B15A0D"/>
    <w:rsid w:val="00B16F00"/>
    <w:rsid w:val="00B1757B"/>
    <w:rsid w:val="00B1786E"/>
    <w:rsid w:val="00B178FE"/>
    <w:rsid w:val="00B209AB"/>
    <w:rsid w:val="00B22942"/>
    <w:rsid w:val="00B22BDF"/>
    <w:rsid w:val="00B23060"/>
    <w:rsid w:val="00B23310"/>
    <w:rsid w:val="00B23643"/>
    <w:rsid w:val="00B23DE7"/>
    <w:rsid w:val="00B24242"/>
    <w:rsid w:val="00B24274"/>
    <w:rsid w:val="00B24580"/>
    <w:rsid w:val="00B245D3"/>
    <w:rsid w:val="00B24F26"/>
    <w:rsid w:val="00B250DA"/>
    <w:rsid w:val="00B2552B"/>
    <w:rsid w:val="00B25B09"/>
    <w:rsid w:val="00B25B73"/>
    <w:rsid w:val="00B25F79"/>
    <w:rsid w:val="00B261E6"/>
    <w:rsid w:val="00B263D6"/>
    <w:rsid w:val="00B266C6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3848"/>
    <w:rsid w:val="00B33B31"/>
    <w:rsid w:val="00B33F47"/>
    <w:rsid w:val="00B34281"/>
    <w:rsid w:val="00B34455"/>
    <w:rsid w:val="00B346F6"/>
    <w:rsid w:val="00B34B1A"/>
    <w:rsid w:val="00B34DBE"/>
    <w:rsid w:val="00B35F26"/>
    <w:rsid w:val="00B364F0"/>
    <w:rsid w:val="00B366CB"/>
    <w:rsid w:val="00B3703E"/>
    <w:rsid w:val="00B37A29"/>
    <w:rsid w:val="00B40EA9"/>
    <w:rsid w:val="00B415F2"/>
    <w:rsid w:val="00B41D57"/>
    <w:rsid w:val="00B41F16"/>
    <w:rsid w:val="00B4239C"/>
    <w:rsid w:val="00B4290E"/>
    <w:rsid w:val="00B42F42"/>
    <w:rsid w:val="00B4341F"/>
    <w:rsid w:val="00B439E4"/>
    <w:rsid w:val="00B43E5F"/>
    <w:rsid w:val="00B43E6D"/>
    <w:rsid w:val="00B44028"/>
    <w:rsid w:val="00B442B6"/>
    <w:rsid w:val="00B45AFA"/>
    <w:rsid w:val="00B45AFC"/>
    <w:rsid w:val="00B46E08"/>
    <w:rsid w:val="00B478C6"/>
    <w:rsid w:val="00B478C9"/>
    <w:rsid w:val="00B4796B"/>
    <w:rsid w:val="00B50164"/>
    <w:rsid w:val="00B5065E"/>
    <w:rsid w:val="00B50FA0"/>
    <w:rsid w:val="00B51150"/>
    <w:rsid w:val="00B51990"/>
    <w:rsid w:val="00B52742"/>
    <w:rsid w:val="00B52AEF"/>
    <w:rsid w:val="00B52B0C"/>
    <w:rsid w:val="00B534BF"/>
    <w:rsid w:val="00B5352B"/>
    <w:rsid w:val="00B538CF"/>
    <w:rsid w:val="00B53BFA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61CE"/>
    <w:rsid w:val="00B56267"/>
    <w:rsid w:val="00B56FA5"/>
    <w:rsid w:val="00B60500"/>
    <w:rsid w:val="00B616C6"/>
    <w:rsid w:val="00B6212F"/>
    <w:rsid w:val="00B62AA3"/>
    <w:rsid w:val="00B63141"/>
    <w:rsid w:val="00B639F3"/>
    <w:rsid w:val="00B63A96"/>
    <w:rsid w:val="00B63CA3"/>
    <w:rsid w:val="00B63CDF"/>
    <w:rsid w:val="00B6461A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4FD"/>
    <w:rsid w:val="00B6669D"/>
    <w:rsid w:val="00B66E83"/>
    <w:rsid w:val="00B672B4"/>
    <w:rsid w:val="00B67649"/>
    <w:rsid w:val="00B67A34"/>
    <w:rsid w:val="00B67BD5"/>
    <w:rsid w:val="00B67E02"/>
    <w:rsid w:val="00B704D2"/>
    <w:rsid w:val="00B707A5"/>
    <w:rsid w:val="00B70EEC"/>
    <w:rsid w:val="00B717F4"/>
    <w:rsid w:val="00B718C7"/>
    <w:rsid w:val="00B718E0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D07"/>
    <w:rsid w:val="00B81550"/>
    <w:rsid w:val="00B81A76"/>
    <w:rsid w:val="00B81FEA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90259"/>
    <w:rsid w:val="00B90CBD"/>
    <w:rsid w:val="00B91194"/>
    <w:rsid w:val="00B9120C"/>
    <w:rsid w:val="00B930E1"/>
    <w:rsid w:val="00B93177"/>
    <w:rsid w:val="00B931FE"/>
    <w:rsid w:val="00B9390A"/>
    <w:rsid w:val="00B94A8F"/>
    <w:rsid w:val="00B962CB"/>
    <w:rsid w:val="00B967A4"/>
    <w:rsid w:val="00B96AF3"/>
    <w:rsid w:val="00B96BA6"/>
    <w:rsid w:val="00B96BFD"/>
    <w:rsid w:val="00B97806"/>
    <w:rsid w:val="00B97AD0"/>
    <w:rsid w:val="00B97ADD"/>
    <w:rsid w:val="00BA00D2"/>
    <w:rsid w:val="00BA01CD"/>
    <w:rsid w:val="00BA083A"/>
    <w:rsid w:val="00BA09A1"/>
    <w:rsid w:val="00BA0C79"/>
    <w:rsid w:val="00BA0F43"/>
    <w:rsid w:val="00BA0F52"/>
    <w:rsid w:val="00BA2321"/>
    <w:rsid w:val="00BA2C5D"/>
    <w:rsid w:val="00BA3486"/>
    <w:rsid w:val="00BA37A7"/>
    <w:rsid w:val="00BA38F5"/>
    <w:rsid w:val="00BA3D63"/>
    <w:rsid w:val="00BA4304"/>
    <w:rsid w:val="00BA538D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B06A9"/>
    <w:rsid w:val="00BB126C"/>
    <w:rsid w:val="00BB13A6"/>
    <w:rsid w:val="00BB1F9B"/>
    <w:rsid w:val="00BB29A3"/>
    <w:rsid w:val="00BB2F8A"/>
    <w:rsid w:val="00BB38B9"/>
    <w:rsid w:val="00BB3BA0"/>
    <w:rsid w:val="00BB4409"/>
    <w:rsid w:val="00BB49C5"/>
    <w:rsid w:val="00BB572F"/>
    <w:rsid w:val="00BB59A2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C02EE"/>
    <w:rsid w:val="00BC0BA5"/>
    <w:rsid w:val="00BC0E77"/>
    <w:rsid w:val="00BC18EF"/>
    <w:rsid w:val="00BC1BA0"/>
    <w:rsid w:val="00BC2474"/>
    <w:rsid w:val="00BC3CD6"/>
    <w:rsid w:val="00BC49A0"/>
    <w:rsid w:val="00BC4B97"/>
    <w:rsid w:val="00BC4D2F"/>
    <w:rsid w:val="00BC58CA"/>
    <w:rsid w:val="00BC5E24"/>
    <w:rsid w:val="00BC611F"/>
    <w:rsid w:val="00BC62BE"/>
    <w:rsid w:val="00BC71DD"/>
    <w:rsid w:val="00BC7385"/>
    <w:rsid w:val="00BC7B79"/>
    <w:rsid w:val="00BD07B4"/>
    <w:rsid w:val="00BD0C69"/>
    <w:rsid w:val="00BD15A1"/>
    <w:rsid w:val="00BD1F86"/>
    <w:rsid w:val="00BD3262"/>
    <w:rsid w:val="00BD41FC"/>
    <w:rsid w:val="00BD4671"/>
    <w:rsid w:val="00BD478C"/>
    <w:rsid w:val="00BD4A99"/>
    <w:rsid w:val="00BD5AF2"/>
    <w:rsid w:val="00BD643F"/>
    <w:rsid w:val="00BD72BF"/>
    <w:rsid w:val="00BD7BC8"/>
    <w:rsid w:val="00BD7EE4"/>
    <w:rsid w:val="00BD7EE5"/>
    <w:rsid w:val="00BE0AA1"/>
    <w:rsid w:val="00BE102E"/>
    <w:rsid w:val="00BE10B6"/>
    <w:rsid w:val="00BE1804"/>
    <w:rsid w:val="00BE1AD7"/>
    <w:rsid w:val="00BE1CF0"/>
    <w:rsid w:val="00BE223D"/>
    <w:rsid w:val="00BE2BBD"/>
    <w:rsid w:val="00BE2BF7"/>
    <w:rsid w:val="00BE2CA1"/>
    <w:rsid w:val="00BE3864"/>
    <w:rsid w:val="00BE38C8"/>
    <w:rsid w:val="00BE40B2"/>
    <w:rsid w:val="00BE4242"/>
    <w:rsid w:val="00BE4377"/>
    <w:rsid w:val="00BE4857"/>
    <w:rsid w:val="00BE4F81"/>
    <w:rsid w:val="00BE602A"/>
    <w:rsid w:val="00BE74D4"/>
    <w:rsid w:val="00BE7FAA"/>
    <w:rsid w:val="00BF06EF"/>
    <w:rsid w:val="00BF13A4"/>
    <w:rsid w:val="00BF2CD8"/>
    <w:rsid w:val="00BF2DA4"/>
    <w:rsid w:val="00BF353B"/>
    <w:rsid w:val="00BF4A55"/>
    <w:rsid w:val="00BF55D0"/>
    <w:rsid w:val="00BF7130"/>
    <w:rsid w:val="00BF793B"/>
    <w:rsid w:val="00BF799E"/>
    <w:rsid w:val="00C00D96"/>
    <w:rsid w:val="00C00E7E"/>
    <w:rsid w:val="00C01B58"/>
    <w:rsid w:val="00C02327"/>
    <w:rsid w:val="00C03237"/>
    <w:rsid w:val="00C03D90"/>
    <w:rsid w:val="00C03F15"/>
    <w:rsid w:val="00C04655"/>
    <w:rsid w:val="00C04744"/>
    <w:rsid w:val="00C04DFD"/>
    <w:rsid w:val="00C04E92"/>
    <w:rsid w:val="00C05593"/>
    <w:rsid w:val="00C055BB"/>
    <w:rsid w:val="00C05C64"/>
    <w:rsid w:val="00C06137"/>
    <w:rsid w:val="00C0634C"/>
    <w:rsid w:val="00C06796"/>
    <w:rsid w:val="00C06A2C"/>
    <w:rsid w:val="00C06BC0"/>
    <w:rsid w:val="00C077C2"/>
    <w:rsid w:val="00C07ADC"/>
    <w:rsid w:val="00C119EB"/>
    <w:rsid w:val="00C11D2D"/>
    <w:rsid w:val="00C12254"/>
    <w:rsid w:val="00C12402"/>
    <w:rsid w:val="00C12AE3"/>
    <w:rsid w:val="00C12F9D"/>
    <w:rsid w:val="00C1315D"/>
    <w:rsid w:val="00C14B14"/>
    <w:rsid w:val="00C1567D"/>
    <w:rsid w:val="00C15B4A"/>
    <w:rsid w:val="00C161D6"/>
    <w:rsid w:val="00C164D4"/>
    <w:rsid w:val="00C16523"/>
    <w:rsid w:val="00C1685F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3376"/>
    <w:rsid w:val="00C233F4"/>
    <w:rsid w:val="00C23441"/>
    <w:rsid w:val="00C23604"/>
    <w:rsid w:val="00C2408C"/>
    <w:rsid w:val="00C252B1"/>
    <w:rsid w:val="00C254C2"/>
    <w:rsid w:val="00C25C24"/>
    <w:rsid w:val="00C25F01"/>
    <w:rsid w:val="00C25F96"/>
    <w:rsid w:val="00C26527"/>
    <w:rsid w:val="00C26D1A"/>
    <w:rsid w:val="00C27D8C"/>
    <w:rsid w:val="00C306B8"/>
    <w:rsid w:val="00C30FCC"/>
    <w:rsid w:val="00C312BC"/>
    <w:rsid w:val="00C32484"/>
    <w:rsid w:val="00C32637"/>
    <w:rsid w:val="00C328C2"/>
    <w:rsid w:val="00C3290A"/>
    <w:rsid w:val="00C32E45"/>
    <w:rsid w:val="00C32EDF"/>
    <w:rsid w:val="00C330F3"/>
    <w:rsid w:val="00C338F2"/>
    <w:rsid w:val="00C34046"/>
    <w:rsid w:val="00C34450"/>
    <w:rsid w:val="00C34644"/>
    <w:rsid w:val="00C34647"/>
    <w:rsid w:val="00C34CA3"/>
    <w:rsid w:val="00C35867"/>
    <w:rsid w:val="00C36027"/>
    <w:rsid w:val="00C36410"/>
    <w:rsid w:val="00C36C57"/>
    <w:rsid w:val="00C37155"/>
    <w:rsid w:val="00C371E5"/>
    <w:rsid w:val="00C40860"/>
    <w:rsid w:val="00C40CCC"/>
    <w:rsid w:val="00C41253"/>
    <w:rsid w:val="00C4168E"/>
    <w:rsid w:val="00C426D8"/>
    <w:rsid w:val="00C440A9"/>
    <w:rsid w:val="00C4440D"/>
    <w:rsid w:val="00C44508"/>
    <w:rsid w:val="00C454B4"/>
    <w:rsid w:val="00C45523"/>
    <w:rsid w:val="00C4552E"/>
    <w:rsid w:val="00C4576A"/>
    <w:rsid w:val="00C4599A"/>
    <w:rsid w:val="00C46613"/>
    <w:rsid w:val="00C46A7A"/>
    <w:rsid w:val="00C472F7"/>
    <w:rsid w:val="00C478BA"/>
    <w:rsid w:val="00C47C13"/>
    <w:rsid w:val="00C50646"/>
    <w:rsid w:val="00C507E5"/>
    <w:rsid w:val="00C51124"/>
    <w:rsid w:val="00C518A2"/>
    <w:rsid w:val="00C51B81"/>
    <w:rsid w:val="00C51BAA"/>
    <w:rsid w:val="00C51DFC"/>
    <w:rsid w:val="00C51E88"/>
    <w:rsid w:val="00C51FBA"/>
    <w:rsid w:val="00C539EC"/>
    <w:rsid w:val="00C53B81"/>
    <w:rsid w:val="00C53C99"/>
    <w:rsid w:val="00C53E70"/>
    <w:rsid w:val="00C5410F"/>
    <w:rsid w:val="00C54217"/>
    <w:rsid w:val="00C55023"/>
    <w:rsid w:val="00C553C0"/>
    <w:rsid w:val="00C55510"/>
    <w:rsid w:val="00C56A1D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170"/>
    <w:rsid w:val="00C671F4"/>
    <w:rsid w:val="00C67290"/>
    <w:rsid w:val="00C677A9"/>
    <w:rsid w:val="00C67FF6"/>
    <w:rsid w:val="00C705EE"/>
    <w:rsid w:val="00C713DB"/>
    <w:rsid w:val="00C71514"/>
    <w:rsid w:val="00C71E2E"/>
    <w:rsid w:val="00C74914"/>
    <w:rsid w:val="00C74B3A"/>
    <w:rsid w:val="00C74D93"/>
    <w:rsid w:val="00C7524A"/>
    <w:rsid w:val="00C75C8F"/>
    <w:rsid w:val="00C75D8B"/>
    <w:rsid w:val="00C76E74"/>
    <w:rsid w:val="00C76F25"/>
    <w:rsid w:val="00C774BA"/>
    <w:rsid w:val="00C77A86"/>
    <w:rsid w:val="00C77BBE"/>
    <w:rsid w:val="00C8008C"/>
    <w:rsid w:val="00C8036B"/>
    <w:rsid w:val="00C80D8B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639D"/>
    <w:rsid w:val="00C97C01"/>
    <w:rsid w:val="00C97E0B"/>
    <w:rsid w:val="00CA01E0"/>
    <w:rsid w:val="00CA05AA"/>
    <w:rsid w:val="00CA05E4"/>
    <w:rsid w:val="00CA0A1A"/>
    <w:rsid w:val="00CA0DAA"/>
    <w:rsid w:val="00CA0E02"/>
    <w:rsid w:val="00CA0F4E"/>
    <w:rsid w:val="00CA19EF"/>
    <w:rsid w:val="00CA239F"/>
    <w:rsid w:val="00CA241B"/>
    <w:rsid w:val="00CA2A28"/>
    <w:rsid w:val="00CA2F9A"/>
    <w:rsid w:val="00CA2FF2"/>
    <w:rsid w:val="00CA31F6"/>
    <w:rsid w:val="00CA3A96"/>
    <w:rsid w:val="00CA4246"/>
    <w:rsid w:val="00CA4EE4"/>
    <w:rsid w:val="00CA54E7"/>
    <w:rsid w:val="00CA58DC"/>
    <w:rsid w:val="00CA5ABF"/>
    <w:rsid w:val="00CA5FAD"/>
    <w:rsid w:val="00CA644C"/>
    <w:rsid w:val="00CA68C1"/>
    <w:rsid w:val="00CA6AD8"/>
    <w:rsid w:val="00CA6AFB"/>
    <w:rsid w:val="00CA6D78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D1F"/>
    <w:rsid w:val="00CB5403"/>
    <w:rsid w:val="00CB694E"/>
    <w:rsid w:val="00CB6F82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54A"/>
    <w:rsid w:val="00CC3B6B"/>
    <w:rsid w:val="00CC3E22"/>
    <w:rsid w:val="00CC4242"/>
    <w:rsid w:val="00CC55E9"/>
    <w:rsid w:val="00CC56C4"/>
    <w:rsid w:val="00CC5A74"/>
    <w:rsid w:val="00CC5F94"/>
    <w:rsid w:val="00CC615A"/>
    <w:rsid w:val="00CC6988"/>
    <w:rsid w:val="00CC6A7F"/>
    <w:rsid w:val="00CC6D4B"/>
    <w:rsid w:val="00CC7C64"/>
    <w:rsid w:val="00CD0A72"/>
    <w:rsid w:val="00CD2267"/>
    <w:rsid w:val="00CD22F1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529E"/>
    <w:rsid w:val="00CE54B2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6C4"/>
    <w:rsid w:val="00CF2740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39C"/>
    <w:rsid w:val="00D00676"/>
    <w:rsid w:val="00D0112E"/>
    <w:rsid w:val="00D01717"/>
    <w:rsid w:val="00D01B68"/>
    <w:rsid w:val="00D02892"/>
    <w:rsid w:val="00D03BE2"/>
    <w:rsid w:val="00D03FC0"/>
    <w:rsid w:val="00D04843"/>
    <w:rsid w:val="00D04A31"/>
    <w:rsid w:val="00D0679B"/>
    <w:rsid w:val="00D0695C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44E8"/>
    <w:rsid w:val="00D145D9"/>
    <w:rsid w:val="00D1478C"/>
    <w:rsid w:val="00D14937"/>
    <w:rsid w:val="00D153FF"/>
    <w:rsid w:val="00D159C5"/>
    <w:rsid w:val="00D15BF3"/>
    <w:rsid w:val="00D15F5E"/>
    <w:rsid w:val="00D16139"/>
    <w:rsid w:val="00D16752"/>
    <w:rsid w:val="00D1792E"/>
    <w:rsid w:val="00D17E56"/>
    <w:rsid w:val="00D2022F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CD2"/>
    <w:rsid w:val="00D23F55"/>
    <w:rsid w:val="00D2493A"/>
    <w:rsid w:val="00D2565B"/>
    <w:rsid w:val="00D25E45"/>
    <w:rsid w:val="00D26325"/>
    <w:rsid w:val="00D26822"/>
    <w:rsid w:val="00D26D3B"/>
    <w:rsid w:val="00D27A78"/>
    <w:rsid w:val="00D27C51"/>
    <w:rsid w:val="00D3086D"/>
    <w:rsid w:val="00D30E2E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5F1"/>
    <w:rsid w:val="00D34CB8"/>
    <w:rsid w:val="00D3655B"/>
    <w:rsid w:val="00D36748"/>
    <w:rsid w:val="00D3698E"/>
    <w:rsid w:val="00D369F3"/>
    <w:rsid w:val="00D40028"/>
    <w:rsid w:val="00D4149E"/>
    <w:rsid w:val="00D414ED"/>
    <w:rsid w:val="00D415AD"/>
    <w:rsid w:val="00D42254"/>
    <w:rsid w:val="00D42303"/>
    <w:rsid w:val="00D425B9"/>
    <w:rsid w:val="00D42704"/>
    <w:rsid w:val="00D42DDD"/>
    <w:rsid w:val="00D432FD"/>
    <w:rsid w:val="00D4427C"/>
    <w:rsid w:val="00D446B2"/>
    <w:rsid w:val="00D44797"/>
    <w:rsid w:val="00D44CE2"/>
    <w:rsid w:val="00D4534B"/>
    <w:rsid w:val="00D45574"/>
    <w:rsid w:val="00D45AF2"/>
    <w:rsid w:val="00D45D06"/>
    <w:rsid w:val="00D466B7"/>
    <w:rsid w:val="00D46745"/>
    <w:rsid w:val="00D47370"/>
    <w:rsid w:val="00D47A1E"/>
    <w:rsid w:val="00D47E86"/>
    <w:rsid w:val="00D47FB3"/>
    <w:rsid w:val="00D50037"/>
    <w:rsid w:val="00D500AB"/>
    <w:rsid w:val="00D50208"/>
    <w:rsid w:val="00D50D7B"/>
    <w:rsid w:val="00D51050"/>
    <w:rsid w:val="00D518C0"/>
    <w:rsid w:val="00D51E24"/>
    <w:rsid w:val="00D51F52"/>
    <w:rsid w:val="00D51F98"/>
    <w:rsid w:val="00D5227B"/>
    <w:rsid w:val="00D53507"/>
    <w:rsid w:val="00D54106"/>
    <w:rsid w:val="00D54174"/>
    <w:rsid w:val="00D54CE5"/>
    <w:rsid w:val="00D55555"/>
    <w:rsid w:val="00D558EB"/>
    <w:rsid w:val="00D563E6"/>
    <w:rsid w:val="00D566B9"/>
    <w:rsid w:val="00D5699B"/>
    <w:rsid w:val="00D56A3F"/>
    <w:rsid w:val="00D575D6"/>
    <w:rsid w:val="00D600B5"/>
    <w:rsid w:val="00D617B1"/>
    <w:rsid w:val="00D61FFC"/>
    <w:rsid w:val="00D62E88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BAE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C1B"/>
    <w:rsid w:val="00D74F42"/>
    <w:rsid w:val="00D75559"/>
    <w:rsid w:val="00D75813"/>
    <w:rsid w:val="00D75EE7"/>
    <w:rsid w:val="00D76C1C"/>
    <w:rsid w:val="00D801F5"/>
    <w:rsid w:val="00D8051B"/>
    <w:rsid w:val="00D80FAF"/>
    <w:rsid w:val="00D810D3"/>
    <w:rsid w:val="00D814FF"/>
    <w:rsid w:val="00D815FC"/>
    <w:rsid w:val="00D81BF6"/>
    <w:rsid w:val="00D81C58"/>
    <w:rsid w:val="00D81C66"/>
    <w:rsid w:val="00D82471"/>
    <w:rsid w:val="00D82662"/>
    <w:rsid w:val="00D83F39"/>
    <w:rsid w:val="00D84923"/>
    <w:rsid w:val="00D84C4E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F3"/>
    <w:rsid w:val="00D914A5"/>
    <w:rsid w:val="00D91945"/>
    <w:rsid w:val="00D91A9B"/>
    <w:rsid w:val="00D92657"/>
    <w:rsid w:val="00D926A0"/>
    <w:rsid w:val="00D926CF"/>
    <w:rsid w:val="00D95882"/>
    <w:rsid w:val="00D95E7F"/>
    <w:rsid w:val="00D96E0F"/>
    <w:rsid w:val="00DA0068"/>
    <w:rsid w:val="00DA081E"/>
    <w:rsid w:val="00DA0A56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87D"/>
    <w:rsid w:val="00DA4522"/>
    <w:rsid w:val="00DA4D32"/>
    <w:rsid w:val="00DA5338"/>
    <w:rsid w:val="00DA53E0"/>
    <w:rsid w:val="00DA5D84"/>
    <w:rsid w:val="00DA69A2"/>
    <w:rsid w:val="00DA6B0E"/>
    <w:rsid w:val="00DA7215"/>
    <w:rsid w:val="00DA7C0E"/>
    <w:rsid w:val="00DA7D6B"/>
    <w:rsid w:val="00DB089C"/>
    <w:rsid w:val="00DB121F"/>
    <w:rsid w:val="00DB2C56"/>
    <w:rsid w:val="00DB2E8C"/>
    <w:rsid w:val="00DB32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5E6"/>
    <w:rsid w:val="00DC00BB"/>
    <w:rsid w:val="00DC0431"/>
    <w:rsid w:val="00DC0686"/>
    <w:rsid w:val="00DC07FA"/>
    <w:rsid w:val="00DC0AEC"/>
    <w:rsid w:val="00DC14A8"/>
    <w:rsid w:val="00DC2384"/>
    <w:rsid w:val="00DC2B93"/>
    <w:rsid w:val="00DC2BCC"/>
    <w:rsid w:val="00DC399A"/>
    <w:rsid w:val="00DC40E5"/>
    <w:rsid w:val="00DC5210"/>
    <w:rsid w:val="00DC645B"/>
    <w:rsid w:val="00DC65E3"/>
    <w:rsid w:val="00DC6AA2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B8D"/>
    <w:rsid w:val="00DD2C59"/>
    <w:rsid w:val="00DD2C77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360"/>
    <w:rsid w:val="00DE04EA"/>
    <w:rsid w:val="00DE0BDB"/>
    <w:rsid w:val="00DE1029"/>
    <w:rsid w:val="00DE139C"/>
    <w:rsid w:val="00DE1B0E"/>
    <w:rsid w:val="00DE2977"/>
    <w:rsid w:val="00DE2A6A"/>
    <w:rsid w:val="00DE3C32"/>
    <w:rsid w:val="00DE409A"/>
    <w:rsid w:val="00DE47D9"/>
    <w:rsid w:val="00DE5269"/>
    <w:rsid w:val="00DE5AB1"/>
    <w:rsid w:val="00DE5B20"/>
    <w:rsid w:val="00DE5F89"/>
    <w:rsid w:val="00DE6907"/>
    <w:rsid w:val="00DE7216"/>
    <w:rsid w:val="00DF0172"/>
    <w:rsid w:val="00DF0A29"/>
    <w:rsid w:val="00DF0AE5"/>
    <w:rsid w:val="00DF164C"/>
    <w:rsid w:val="00DF1A17"/>
    <w:rsid w:val="00DF20E2"/>
    <w:rsid w:val="00DF2C44"/>
    <w:rsid w:val="00DF2E7F"/>
    <w:rsid w:val="00DF3045"/>
    <w:rsid w:val="00DF4F04"/>
    <w:rsid w:val="00DF53EC"/>
    <w:rsid w:val="00DF5E28"/>
    <w:rsid w:val="00DF66C3"/>
    <w:rsid w:val="00DF68B5"/>
    <w:rsid w:val="00E00008"/>
    <w:rsid w:val="00E0015B"/>
    <w:rsid w:val="00E00180"/>
    <w:rsid w:val="00E0028F"/>
    <w:rsid w:val="00E0283D"/>
    <w:rsid w:val="00E0391C"/>
    <w:rsid w:val="00E040B5"/>
    <w:rsid w:val="00E046E5"/>
    <w:rsid w:val="00E04BF2"/>
    <w:rsid w:val="00E04EB7"/>
    <w:rsid w:val="00E05736"/>
    <w:rsid w:val="00E06005"/>
    <w:rsid w:val="00E06378"/>
    <w:rsid w:val="00E06529"/>
    <w:rsid w:val="00E0698D"/>
    <w:rsid w:val="00E06B19"/>
    <w:rsid w:val="00E06B1D"/>
    <w:rsid w:val="00E06B59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1D0D"/>
    <w:rsid w:val="00E12F33"/>
    <w:rsid w:val="00E13739"/>
    <w:rsid w:val="00E1448C"/>
    <w:rsid w:val="00E145CF"/>
    <w:rsid w:val="00E14823"/>
    <w:rsid w:val="00E154E6"/>
    <w:rsid w:val="00E159FD"/>
    <w:rsid w:val="00E16260"/>
    <w:rsid w:val="00E166BE"/>
    <w:rsid w:val="00E16B28"/>
    <w:rsid w:val="00E205CF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284"/>
    <w:rsid w:val="00E24BC7"/>
    <w:rsid w:val="00E24F5B"/>
    <w:rsid w:val="00E25A60"/>
    <w:rsid w:val="00E25AF0"/>
    <w:rsid w:val="00E2715E"/>
    <w:rsid w:val="00E27881"/>
    <w:rsid w:val="00E317B0"/>
    <w:rsid w:val="00E32C8E"/>
    <w:rsid w:val="00E3314C"/>
    <w:rsid w:val="00E3440C"/>
    <w:rsid w:val="00E34E5E"/>
    <w:rsid w:val="00E35AAE"/>
    <w:rsid w:val="00E35DCA"/>
    <w:rsid w:val="00E361BB"/>
    <w:rsid w:val="00E36843"/>
    <w:rsid w:val="00E370E8"/>
    <w:rsid w:val="00E371C7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453"/>
    <w:rsid w:val="00E43C14"/>
    <w:rsid w:val="00E43DE3"/>
    <w:rsid w:val="00E44D3E"/>
    <w:rsid w:val="00E45284"/>
    <w:rsid w:val="00E455B2"/>
    <w:rsid w:val="00E45853"/>
    <w:rsid w:val="00E47F5D"/>
    <w:rsid w:val="00E5006C"/>
    <w:rsid w:val="00E516D1"/>
    <w:rsid w:val="00E52301"/>
    <w:rsid w:val="00E53895"/>
    <w:rsid w:val="00E5477C"/>
    <w:rsid w:val="00E54833"/>
    <w:rsid w:val="00E548CB"/>
    <w:rsid w:val="00E548F9"/>
    <w:rsid w:val="00E54A0A"/>
    <w:rsid w:val="00E54AE3"/>
    <w:rsid w:val="00E55AEA"/>
    <w:rsid w:val="00E55DAC"/>
    <w:rsid w:val="00E56B03"/>
    <w:rsid w:val="00E60426"/>
    <w:rsid w:val="00E6212E"/>
    <w:rsid w:val="00E62609"/>
    <w:rsid w:val="00E629A8"/>
    <w:rsid w:val="00E62F14"/>
    <w:rsid w:val="00E632A4"/>
    <w:rsid w:val="00E63D8B"/>
    <w:rsid w:val="00E64366"/>
    <w:rsid w:val="00E644B9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70EC"/>
    <w:rsid w:val="00E67F9C"/>
    <w:rsid w:val="00E70403"/>
    <w:rsid w:val="00E7047B"/>
    <w:rsid w:val="00E70756"/>
    <w:rsid w:val="00E70B97"/>
    <w:rsid w:val="00E70EDD"/>
    <w:rsid w:val="00E713C3"/>
    <w:rsid w:val="00E7214E"/>
    <w:rsid w:val="00E72DD0"/>
    <w:rsid w:val="00E72EFC"/>
    <w:rsid w:val="00E73298"/>
    <w:rsid w:val="00E73F71"/>
    <w:rsid w:val="00E73FBA"/>
    <w:rsid w:val="00E74548"/>
    <w:rsid w:val="00E74895"/>
    <w:rsid w:val="00E75F32"/>
    <w:rsid w:val="00E75FE1"/>
    <w:rsid w:val="00E76A15"/>
    <w:rsid w:val="00E76F83"/>
    <w:rsid w:val="00E77122"/>
    <w:rsid w:val="00E7744E"/>
    <w:rsid w:val="00E7771C"/>
    <w:rsid w:val="00E77968"/>
    <w:rsid w:val="00E779E5"/>
    <w:rsid w:val="00E77CBA"/>
    <w:rsid w:val="00E80853"/>
    <w:rsid w:val="00E81366"/>
    <w:rsid w:val="00E8165F"/>
    <w:rsid w:val="00E822DC"/>
    <w:rsid w:val="00E83860"/>
    <w:rsid w:val="00E848FB"/>
    <w:rsid w:val="00E84BA3"/>
    <w:rsid w:val="00E84CC1"/>
    <w:rsid w:val="00E84F26"/>
    <w:rsid w:val="00E850EB"/>
    <w:rsid w:val="00E853BA"/>
    <w:rsid w:val="00E85512"/>
    <w:rsid w:val="00E855D8"/>
    <w:rsid w:val="00E85C8A"/>
    <w:rsid w:val="00E85E23"/>
    <w:rsid w:val="00E85F74"/>
    <w:rsid w:val="00E86410"/>
    <w:rsid w:val="00E86BF9"/>
    <w:rsid w:val="00E86D0C"/>
    <w:rsid w:val="00E870B7"/>
    <w:rsid w:val="00E90100"/>
    <w:rsid w:val="00E9028C"/>
    <w:rsid w:val="00E90F84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432A"/>
    <w:rsid w:val="00E9476A"/>
    <w:rsid w:val="00E949FF"/>
    <w:rsid w:val="00E94DA4"/>
    <w:rsid w:val="00E94E9C"/>
    <w:rsid w:val="00E952A4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2341"/>
    <w:rsid w:val="00EA24D1"/>
    <w:rsid w:val="00EA38FE"/>
    <w:rsid w:val="00EA41A7"/>
    <w:rsid w:val="00EA6007"/>
    <w:rsid w:val="00EA60C1"/>
    <w:rsid w:val="00EA6144"/>
    <w:rsid w:val="00EA6306"/>
    <w:rsid w:val="00EA6BAA"/>
    <w:rsid w:val="00EA6DA4"/>
    <w:rsid w:val="00EA6FC8"/>
    <w:rsid w:val="00EA72C8"/>
    <w:rsid w:val="00EA78A1"/>
    <w:rsid w:val="00EA7D35"/>
    <w:rsid w:val="00EB010D"/>
    <w:rsid w:val="00EB02D0"/>
    <w:rsid w:val="00EB0321"/>
    <w:rsid w:val="00EB0AB8"/>
    <w:rsid w:val="00EB0E45"/>
    <w:rsid w:val="00EB12C1"/>
    <w:rsid w:val="00EB135C"/>
    <w:rsid w:val="00EB19EF"/>
    <w:rsid w:val="00EB1BD0"/>
    <w:rsid w:val="00EB243C"/>
    <w:rsid w:val="00EB258C"/>
    <w:rsid w:val="00EB272B"/>
    <w:rsid w:val="00EB281F"/>
    <w:rsid w:val="00EB2FB1"/>
    <w:rsid w:val="00EB358F"/>
    <w:rsid w:val="00EB35DB"/>
    <w:rsid w:val="00EB3888"/>
    <w:rsid w:val="00EB448E"/>
    <w:rsid w:val="00EB4A37"/>
    <w:rsid w:val="00EB4BDC"/>
    <w:rsid w:val="00EB4C39"/>
    <w:rsid w:val="00EB4F6F"/>
    <w:rsid w:val="00EB574D"/>
    <w:rsid w:val="00EB58CE"/>
    <w:rsid w:val="00EB6474"/>
    <w:rsid w:val="00EC151C"/>
    <w:rsid w:val="00EC1AB3"/>
    <w:rsid w:val="00EC1B63"/>
    <w:rsid w:val="00EC1C7C"/>
    <w:rsid w:val="00EC1C8E"/>
    <w:rsid w:val="00EC1FC5"/>
    <w:rsid w:val="00EC2B32"/>
    <w:rsid w:val="00EC3675"/>
    <w:rsid w:val="00EC449C"/>
    <w:rsid w:val="00EC4A82"/>
    <w:rsid w:val="00EC5531"/>
    <w:rsid w:val="00EC58F2"/>
    <w:rsid w:val="00EC593D"/>
    <w:rsid w:val="00EC5A9D"/>
    <w:rsid w:val="00EC5BD6"/>
    <w:rsid w:val="00EC6D18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5"/>
    <w:rsid w:val="00ED354D"/>
    <w:rsid w:val="00ED4676"/>
    <w:rsid w:val="00ED4CC4"/>
    <w:rsid w:val="00ED6C64"/>
    <w:rsid w:val="00ED7312"/>
    <w:rsid w:val="00ED77E9"/>
    <w:rsid w:val="00ED7D78"/>
    <w:rsid w:val="00EE0408"/>
    <w:rsid w:val="00EE095E"/>
    <w:rsid w:val="00EE15BA"/>
    <w:rsid w:val="00EE1D74"/>
    <w:rsid w:val="00EE2205"/>
    <w:rsid w:val="00EE2524"/>
    <w:rsid w:val="00EE3CCD"/>
    <w:rsid w:val="00EE3EF9"/>
    <w:rsid w:val="00EE4643"/>
    <w:rsid w:val="00EE4EF6"/>
    <w:rsid w:val="00EE51E4"/>
    <w:rsid w:val="00EE5D97"/>
    <w:rsid w:val="00EE61D3"/>
    <w:rsid w:val="00EE69B5"/>
    <w:rsid w:val="00EE6F89"/>
    <w:rsid w:val="00EF0244"/>
    <w:rsid w:val="00EF1276"/>
    <w:rsid w:val="00EF1B82"/>
    <w:rsid w:val="00EF1E0B"/>
    <w:rsid w:val="00EF1F20"/>
    <w:rsid w:val="00EF1FFE"/>
    <w:rsid w:val="00EF20BF"/>
    <w:rsid w:val="00EF2D2F"/>
    <w:rsid w:val="00EF31FF"/>
    <w:rsid w:val="00EF362E"/>
    <w:rsid w:val="00EF391F"/>
    <w:rsid w:val="00EF40B9"/>
    <w:rsid w:val="00EF474F"/>
    <w:rsid w:val="00EF47A5"/>
    <w:rsid w:val="00EF56F1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1572"/>
    <w:rsid w:val="00F027E7"/>
    <w:rsid w:val="00F02BCD"/>
    <w:rsid w:val="00F03A7F"/>
    <w:rsid w:val="00F04931"/>
    <w:rsid w:val="00F04F87"/>
    <w:rsid w:val="00F055D0"/>
    <w:rsid w:val="00F05A0D"/>
    <w:rsid w:val="00F05C5C"/>
    <w:rsid w:val="00F05E86"/>
    <w:rsid w:val="00F060CC"/>
    <w:rsid w:val="00F061E0"/>
    <w:rsid w:val="00F06B83"/>
    <w:rsid w:val="00F078FA"/>
    <w:rsid w:val="00F07AE6"/>
    <w:rsid w:val="00F07CDC"/>
    <w:rsid w:val="00F07E22"/>
    <w:rsid w:val="00F102E5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B6B"/>
    <w:rsid w:val="00F157E3"/>
    <w:rsid w:val="00F15930"/>
    <w:rsid w:val="00F16538"/>
    <w:rsid w:val="00F16541"/>
    <w:rsid w:val="00F17D9F"/>
    <w:rsid w:val="00F17DD3"/>
    <w:rsid w:val="00F17E59"/>
    <w:rsid w:val="00F17EF7"/>
    <w:rsid w:val="00F20744"/>
    <w:rsid w:val="00F207A9"/>
    <w:rsid w:val="00F21297"/>
    <w:rsid w:val="00F216A1"/>
    <w:rsid w:val="00F2191F"/>
    <w:rsid w:val="00F21930"/>
    <w:rsid w:val="00F22722"/>
    <w:rsid w:val="00F22BA7"/>
    <w:rsid w:val="00F22D47"/>
    <w:rsid w:val="00F23D37"/>
    <w:rsid w:val="00F2452A"/>
    <w:rsid w:val="00F24635"/>
    <w:rsid w:val="00F2478E"/>
    <w:rsid w:val="00F2490D"/>
    <w:rsid w:val="00F24C14"/>
    <w:rsid w:val="00F24C99"/>
    <w:rsid w:val="00F24D04"/>
    <w:rsid w:val="00F25BD9"/>
    <w:rsid w:val="00F260BD"/>
    <w:rsid w:val="00F26510"/>
    <w:rsid w:val="00F27102"/>
    <w:rsid w:val="00F2757C"/>
    <w:rsid w:val="00F27E84"/>
    <w:rsid w:val="00F30137"/>
    <w:rsid w:val="00F305C1"/>
    <w:rsid w:val="00F305EA"/>
    <w:rsid w:val="00F30744"/>
    <w:rsid w:val="00F3115A"/>
    <w:rsid w:val="00F316B0"/>
    <w:rsid w:val="00F32165"/>
    <w:rsid w:val="00F32737"/>
    <w:rsid w:val="00F3360E"/>
    <w:rsid w:val="00F344CF"/>
    <w:rsid w:val="00F35A03"/>
    <w:rsid w:val="00F35A05"/>
    <w:rsid w:val="00F35FC3"/>
    <w:rsid w:val="00F3619D"/>
    <w:rsid w:val="00F36919"/>
    <w:rsid w:val="00F36A71"/>
    <w:rsid w:val="00F3737F"/>
    <w:rsid w:val="00F37672"/>
    <w:rsid w:val="00F376DA"/>
    <w:rsid w:val="00F408C6"/>
    <w:rsid w:val="00F409A2"/>
    <w:rsid w:val="00F413D3"/>
    <w:rsid w:val="00F41CAF"/>
    <w:rsid w:val="00F42046"/>
    <w:rsid w:val="00F4246F"/>
    <w:rsid w:val="00F42AFA"/>
    <w:rsid w:val="00F42CFA"/>
    <w:rsid w:val="00F44758"/>
    <w:rsid w:val="00F449DB"/>
    <w:rsid w:val="00F44A89"/>
    <w:rsid w:val="00F456E8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50952"/>
    <w:rsid w:val="00F50B30"/>
    <w:rsid w:val="00F50C6C"/>
    <w:rsid w:val="00F53052"/>
    <w:rsid w:val="00F537FA"/>
    <w:rsid w:val="00F5398D"/>
    <w:rsid w:val="00F54607"/>
    <w:rsid w:val="00F54A96"/>
    <w:rsid w:val="00F54E1A"/>
    <w:rsid w:val="00F55CB3"/>
    <w:rsid w:val="00F55F34"/>
    <w:rsid w:val="00F560A9"/>
    <w:rsid w:val="00F560FD"/>
    <w:rsid w:val="00F572B1"/>
    <w:rsid w:val="00F579FC"/>
    <w:rsid w:val="00F57E06"/>
    <w:rsid w:val="00F60901"/>
    <w:rsid w:val="00F612CC"/>
    <w:rsid w:val="00F61797"/>
    <w:rsid w:val="00F618DD"/>
    <w:rsid w:val="00F63477"/>
    <w:rsid w:val="00F63759"/>
    <w:rsid w:val="00F63DC5"/>
    <w:rsid w:val="00F64645"/>
    <w:rsid w:val="00F64E9E"/>
    <w:rsid w:val="00F65A04"/>
    <w:rsid w:val="00F65C3E"/>
    <w:rsid w:val="00F6735C"/>
    <w:rsid w:val="00F674ED"/>
    <w:rsid w:val="00F70BEC"/>
    <w:rsid w:val="00F7116B"/>
    <w:rsid w:val="00F71856"/>
    <w:rsid w:val="00F72B20"/>
    <w:rsid w:val="00F72BB8"/>
    <w:rsid w:val="00F72BEE"/>
    <w:rsid w:val="00F730FD"/>
    <w:rsid w:val="00F731F4"/>
    <w:rsid w:val="00F73E8D"/>
    <w:rsid w:val="00F740B1"/>
    <w:rsid w:val="00F74276"/>
    <w:rsid w:val="00F74D22"/>
    <w:rsid w:val="00F76562"/>
    <w:rsid w:val="00F76809"/>
    <w:rsid w:val="00F77565"/>
    <w:rsid w:val="00F77BE6"/>
    <w:rsid w:val="00F77F63"/>
    <w:rsid w:val="00F814EB"/>
    <w:rsid w:val="00F831CF"/>
    <w:rsid w:val="00F8320D"/>
    <w:rsid w:val="00F837C3"/>
    <w:rsid w:val="00F83915"/>
    <w:rsid w:val="00F83947"/>
    <w:rsid w:val="00F84283"/>
    <w:rsid w:val="00F844BC"/>
    <w:rsid w:val="00F84A03"/>
    <w:rsid w:val="00F85739"/>
    <w:rsid w:val="00F85867"/>
    <w:rsid w:val="00F8715B"/>
    <w:rsid w:val="00F87911"/>
    <w:rsid w:val="00F87C01"/>
    <w:rsid w:val="00F900E6"/>
    <w:rsid w:val="00F901F2"/>
    <w:rsid w:val="00F90EB5"/>
    <w:rsid w:val="00F91812"/>
    <w:rsid w:val="00F91D00"/>
    <w:rsid w:val="00F91E49"/>
    <w:rsid w:val="00F92085"/>
    <w:rsid w:val="00F93054"/>
    <w:rsid w:val="00F931DB"/>
    <w:rsid w:val="00F935E4"/>
    <w:rsid w:val="00F93948"/>
    <w:rsid w:val="00F94C9E"/>
    <w:rsid w:val="00F95107"/>
    <w:rsid w:val="00F9512C"/>
    <w:rsid w:val="00F951D6"/>
    <w:rsid w:val="00F95D00"/>
    <w:rsid w:val="00F96037"/>
    <w:rsid w:val="00F960E1"/>
    <w:rsid w:val="00F96144"/>
    <w:rsid w:val="00F96379"/>
    <w:rsid w:val="00F965D7"/>
    <w:rsid w:val="00F968F6"/>
    <w:rsid w:val="00F971A8"/>
    <w:rsid w:val="00F97C3C"/>
    <w:rsid w:val="00F97C8E"/>
    <w:rsid w:val="00FA0831"/>
    <w:rsid w:val="00FA0D4A"/>
    <w:rsid w:val="00FA0E1F"/>
    <w:rsid w:val="00FA0F50"/>
    <w:rsid w:val="00FA1C78"/>
    <w:rsid w:val="00FA1E02"/>
    <w:rsid w:val="00FA1E5B"/>
    <w:rsid w:val="00FA4701"/>
    <w:rsid w:val="00FA4E6B"/>
    <w:rsid w:val="00FA619D"/>
    <w:rsid w:val="00FA63D9"/>
    <w:rsid w:val="00FA65BB"/>
    <w:rsid w:val="00FA692D"/>
    <w:rsid w:val="00FA69DC"/>
    <w:rsid w:val="00FA71CB"/>
    <w:rsid w:val="00FA757C"/>
    <w:rsid w:val="00FA7B87"/>
    <w:rsid w:val="00FB0D46"/>
    <w:rsid w:val="00FB1765"/>
    <w:rsid w:val="00FB1E57"/>
    <w:rsid w:val="00FB2122"/>
    <w:rsid w:val="00FB28E8"/>
    <w:rsid w:val="00FB2AF1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18"/>
    <w:rsid w:val="00FC348D"/>
    <w:rsid w:val="00FC3BB5"/>
    <w:rsid w:val="00FC3D89"/>
    <w:rsid w:val="00FC45E3"/>
    <w:rsid w:val="00FC464B"/>
    <w:rsid w:val="00FC4BEF"/>
    <w:rsid w:val="00FC55E7"/>
    <w:rsid w:val="00FC5BA7"/>
    <w:rsid w:val="00FC640C"/>
    <w:rsid w:val="00FC671E"/>
    <w:rsid w:val="00FC6FC2"/>
    <w:rsid w:val="00FC6FE2"/>
    <w:rsid w:val="00FC7C4D"/>
    <w:rsid w:val="00FC7F31"/>
    <w:rsid w:val="00FD0060"/>
    <w:rsid w:val="00FD007B"/>
    <w:rsid w:val="00FD08D4"/>
    <w:rsid w:val="00FD09AD"/>
    <w:rsid w:val="00FD104F"/>
    <w:rsid w:val="00FD1FBA"/>
    <w:rsid w:val="00FD233B"/>
    <w:rsid w:val="00FD24FD"/>
    <w:rsid w:val="00FD2B02"/>
    <w:rsid w:val="00FD3B83"/>
    <w:rsid w:val="00FD3E4E"/>
    <w:rsid w:val="00FD4022"/>
    <w:rsid w:val="00FD41D5"/>
    <w:rsid w:val="00FD4704"/>
    <w:rsid w:val="00FD48AB"/>
    <w:rsid w:val="00FD4978"/>
    <w:rsid w:val="00FD4A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277"/>
    <w:rsid w:val="00FE4DF5"/>
    <w:rsid w:val="00FE546B"/>
    <w:rsid w:val="00FE5BDA"/>
    <w:rsid w:val="00FE6033"/>
    <w:rsid w:val="00FE69B4"/>
    <w:rsid w:val="00FE6BCB"/>
    <w:rsid w:val="00FE7014"/>
    <w:rsid w:val="00FE703C"/>
    <w:rsid w:val="00FE7232"/>
    <w:rsid w:val="00FE7C17"/>
    <w:rsid w:val="00FE7EED"/>
    <w:rsid w:val="00FE7FE5"/>
    <w:rsid w:val="00FF100F"/>
    <w:rsid w:val="00FF1488"/>
    <w:rsid w:val="00FF1A03"/>
    <w:rsid w:val="00FF2287"/>
    <w:rsid w:val="00FF26B5"/>
    <w:rsid w:val="00FF2C07"/>
    <w:rsid w:val="00FF2C25"/>
    <w:rsid w:val="00FF2FB3"/>
    <w:rsid w:val="00FF3AB0"/>
    <w:rsid w:val="00FF3F77"/>
    <w:rsid w:val="00FF4143"/>
    <w:rsid w:val="00FF4B07"/>
    <w:rsid w:val="00FF6116"/>
    <w:rsid w:val="00FF6580"/>
    <w:rsid w:val="00FF65FC"/>
    <w:rsid w:val="00FF6B90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A4BB0-C709-42DC-ACCA-A39C8A533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1551</TotalTime>
  <Pages>18</Pages>
  <Words>6232</Words>
  <Characters>25929</Characters>
  <Application>Microsoft Office Word</Application>
  <DocSecurity>0</DocSecurity>
  <Lines>216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32097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217</cp:revision>
  <cp:lastPrinted>2021-05-15T10:15:00Z</cp:lastPrinted>
  <dcterms:created xsi:type="dcterms:W3CDTF">2021-05-04T10:27:00Z</dcterms:created>
  <dcterms:modified xsi:type="dcterms:W3CDTF">2021-05-15T11:54:00Z</dcterms:modified>
</cp:coreProperties>
</file>