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31D95" w14:paraId="48EDB66F" w14:textId="77777777" w:rsidTr="00D6151A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35A2FDC1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31D95" w14:paraId="4907B7CE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6A7A8E8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A31D95" w14:paraId="2B0FF21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823266A" w14:textId="77777777" w:rsidR="00BA310A" w:rsidRPr="00A31D95" w:rsidRDefault="005A366E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7857C6A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702A20F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A31D95" w14:paraId="476F3E35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DC795B9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7C8CC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31D95" w14:paraId="00912968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1B25A16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236C7E0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A9E939A" w14:textId="40B37BF0" w:rsidR="00231458" w:rsidRPr="00227D36" w:rsidRDefault="00442873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5A366E"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2019</w:t>
            </w: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 (</w:t>
            </w: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C</w:t>
            </w:r>
            <w:r w:rsidR="00554C1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OVID</w:t>
            </w: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-</w:t>
            </w:r>
            <w:r w:rsidR="005A366E"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31458" w:rsidRPr="00A31D95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EE3690" w14:textId="77777777" w:rsidR="00231458" w:rsidRPr="00227D36" w:rsidRDefault="00C8668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CB0214F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BFAC0CB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56894" w:rsidRPr="00A31D95" w14:paraId="1BA170EC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06BFE34" w14:textId="77777777" w:rsidR="00556894" w:rsidRPr="00227D36" w:rsidRDefault="00556894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A03D348" w14:textId="77777777" w:rsidR="00556894" w:rsidRPr="00227D36" w:rsidRDefault="00556894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FCD2216" w14:textId="77777777" w:rsidR="00556894" w:rsidRPr="00227D36" w:rsidRDefault="00556894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231458" w:rsidRPr="00A31D95" w14:paraId="5FB4F42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B75D9CA" w14:textId="77777777" w:rsidR="00231458" w:rsidRPr="00A31D95" w:rsidRDefault="00556894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330DBE0" w14:textId="77777777" w:rsidR="00231458" w:rsidRPr="009350F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546FCA69" w14:textId="77777777" w:rsidR="00231458" w:rsidRPr="009350F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350FB">
              <w:rPr>
                <w:rFonts w:ascii="Angsana New" w:hAnsi="Angsana New" w:cs="Angsana New" w:hint="cs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31458" w:rsidRPr="00A31D95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07B6D1" w14:textId="77777777" w:rsidR="00231458" w:rsidRPr="00623D14" w:rsidRDefault="00556894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EFD3550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2F92F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</w:t>
            </w: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3D0604" w:rsidRPr="00A31D95" w14:paraId="2A476BC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CEB41F0" w14:textId="10FE6C44" w:rsidR="003D0604" w:rsidRDefault="003D0604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84D4B7D" w14:textId="77777777" w:rsidR="003D0604" w:rsidRPr="00A31D95" w:rsidRDefault="003D0604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855AFD6" w14:textId="6DB18D03" w:rsidR="003D0604" w:rsidRPr="003D0604" w:rsidRDefault="00AD3562" w:rsidP="003D0604">
            <w:pPr>
              <w:pStyle w:val="IndexHeading1"/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C86685" w:rsidRPr="00A31D95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EB4512" w14:textId="1973799E" w:rsidR="00C86685" w:rsidRPr="00A31D95" w:rsidRDefault="003D0604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EC5B7FB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22FD626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5706F" w:rsidRPr="00A31D95" w14:paraId="2946E024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9E3643A" w14:textId="35B80E1A" w:rsidR="0095706F" w:rsidRDefault="003D0604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388D9E5" w14:textId="77777777" w:rsidR="0095706F" w:rsidRPr="00A31D95" w:rsidRDefault="0095706F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341BCAFB" w14:textId="1BDE803B" w:rsidR="0095706F" w:rsidRDefault="0095706F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706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231458" w:rsidRPr="00A31D95" w14:paraId="218ED3D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5502268" w14:textId="6FCD32C4" w:rsidR="00231458" w:rsidRDefault="0095706F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3D060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E44DA07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326D2E1D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EB5D07" w:rsidRPr="00A31D95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5124EA8" w14:textId="3914FA71" w:rsidR="00EB5D07" w:rsidRDefault="00EB5D0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A6058F9" w14:textId="77777777" w:rsidR="00EB5D07" w:rsidRPr="00A31D95" w:rsidRDefault="00EB5D0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D422F68" w14:textId="084DFAA0" w:rsidR="00EB5D07" w:rsidRPr="00A31D95" w:rsidRDefault="00EB5D0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31458" w:rsidRPr="00A31D95" w14:paraId="295B01D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31A19232" w:rsidR="00231458" w:rsidRPr="009C0902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EB5D0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8DA8A34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2F4EDFF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231458" w:rsidRPr="00A31D95" w14:paraId="3B54371A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3626368" w14:textId="2315A9D5" w:rsidR="00231458" w:rsidRPr="009C0902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EB5D0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8C5F81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74389FB7" w14:textId="77777777" w:rsidR="00231458" w:rsidRPr="00E55DAE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564B9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เหต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ุ</w:t>
            </w:r>
            <w:r w:rsidRPr="00564B9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การณ์ภายหลังรอบระยะเวลารายงาน</w:t>
            </w:r>
          </w:p>
        </w:tc>
      </w:tr>
      <w:bookmarkEnd w:id="0"/>
    </w:tbl>
    <w:p w14:paraId="28D2B198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77777777"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</w:rPr>
        <w:br w:type="page"/>
      </w:r>
      <w:r w:rsidRPr="00A31D95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102C7F" w14:textId="5FA2AF0F" w:rsidR="00BA310A" w:rsidRPr="005403B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</w:t>
      </w:r>
      <w:r w:rsidRPr="008C507D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8C50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21250" w:rsidRPr="00C21250">
        <w:rPr>
          <w:rFonts w:ascii="Angsana New" w:hAnsi="Angsana New"/>
          <w:color w:val="000000"/>
          <w:sz w:val="30"/>
          <w:szCs w:val="30"/>
        </w:rPr>
        <w:t>11</w:t>
      </w:r>
      <w:r w:rsidR="00404283" w:rsidRPr="00C21250">
        <w:rPr>
          <w:rFonts w:ascii="Angsana New" w:hAnsi="Angsana New"/>
          <w:color w:val="000000"/>
          <w:sz w:val="30"/>
          <w:szCs w:val="30"/>
        </w:rPr>
        <w:t xml:space="preserve"> </w:t>
      </w:r>
      <w:r w:rsidR="00404283" w:rsidRPr="00C21250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404283" w:rsidRPr="00C21250">
        <w:rPr>
          <w:rFonts w:ascii="Angsana New" w:hAnsi="Angsana New"/>
          <w:color w:val="000000"/>
          <w:sz w:val="30"/>
          <w:szCs w:val="30"/>
        </w:rPr>
        <w:t>256</w:t>
      </w:r>
      <w:r w:rsidR="002266AE" w:rsidRPr="00C21250">
        <w:rPr>
          <w:rFonts w:ascii="Angsana New" w:hAnsi="Angsana New"/>
          <w:color w:val="000000"/>
          <w:sz w:val="30"/>
          <w:szCs w:val="30"/>
        </w:rPr>
        <w:t>4</w:t>
      </w:r>
    </w:p>
    <w:p w14:paraId="4187B571" w14:textId="77777777" w:rsidR="00BA310A" w:rsidRPr="00201847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E487777" w14:textId="77777777"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A31D95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0D1BB852" w14:textId="77777777"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7ADC14" w14:textId="77777777" w:rsidR="00C86685" w:rsidRPr="00774506" w:rsidRDefault="00C86685" w:rsidP="00C8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316A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316A4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F316A4">
        <w:rPr>
          <w:rFonts w:ascii="Angsana New" w:hAnsi="Angsana New"/>
          <w:color w:val="000000"/>
          <w:sz w:val="30"/>
          <w:szCs w:val="30"/>
          <w:cs/>
        </w:rPr>
        <w:t>ดำเนินธุรกิจหลักเกี่ยวกับการผลิต</w:t>
      </w:r>
      <w:r w:rsidRPr="00F316A4">
        <w:rPr>
          <w:rFonts w:ascii="Angsana New" w:hAnsi="Angsana New" w:hint="cs"/>
          <w:color w:val="000000"/>
          <w:sz w:val="30"/>
          <w:szCs w:val="30"/>
          <w:cs/>
        </w:rPr>
        <w:t>กระเบื้อง</w:t>
      </w:r>
      <w:r w:rsidRPr="00F316A4">
        <w:rPr>
          <w:rFonts w:ascii="Angsana New" w:hAnsi="Angsana New"/>
          <w:color w:val="000000"/>
          <w:sz w:val="30"/>
          <w:szCs w:val="30"/>
          <w:cs/>
        </w:rPr>
        <w:t>มุงหลังคา</w:t>
      </w:r>
      <w:r w:rsidRPr="00F316A4">
        <w:rPr>
          <w:rFonts w:ascii="Angsana New" w:hAnsi="Angsana New"/>
          <w:color w:val="000000"/>
          <w:sz w:val="30"/>
          <w:szCs w:val="30"/>
        </w:rPr>
        <w:t xml:space="preserve"> </w:t>
      </w:r>
      <w:r w:rsidRPr="00F316A4">
        <w:rPr>
          <w:rFonts w:ascii="Angsana New" w:hAnsi="Angsana New" w:hint="cs"/>
          <w:color w:val="000000"/>
          <w:sz w:val="30"/>
          <w:szCs w:val="30"/>
          <w:cs/>
        </w:rPr>
        <w:t>วัสดุแทนไม้และคอนกรีตมวลเบา</w:t>
      </w:r>
      <w:r w:rsidRPr="00F316A4">
        <w:rPr>
          <w:rFonts w:ascii="Angsana New" w:hAnsi="Angsana New"/>
          <w:color w:val="000000"/>
          <w:sz w:val="30"/>
          <w:szCs w:val="30"/>
        </w:rPr>
        <w:t xml:space="preserve"> </w:t>
      </w:r>
      <w:r w:rsidRPr="00F316A4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รายละเอียดของบริษัทย่อย ณ วันที่ </w:t>
      </w:r>
      <w:r>
        <w:rPr>
          <w:rFonts w:ascii="Angsana New" w:hAnsi="Angsana New"/>
          <w:color w:val="000000"/>
          <w:spacing w:val="6"/>
          <w:sz w:val="30"/>
          <w:szCs w:val="30"/>
        </w:rPr>
        <w:t>31</w:t>
      </w:r>
      <w:r w:rsidRPr="00F316A4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pacing w:val="6"/>
          <w:sz w:val="30"/>
          <w:szCs w:val="30"/>
          <w:cs/>
        </w:rPr>
        <w:t>มีนาคม</w:t>
      </w:r>
      <w:r w:rsidRPr="00F316A4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6"/>
          <w:sz w:val="30"/>
          <w:szCs w:val="30"/>
        </w:rPr>
        <w:t>256</w:t>
      </w:r>
      <w:r w:rsidR="002266AE">
        <w:rPr>
          <w:rFonts w:ascii="Angsana New" w:hAnsi="Angsana New"/>
          <w:color w:val="000000"/>
          <w:spacing w:val="6"/>
          <w:sz w:val="30"/>
          <w:szCs w:val="30"/>
        </w:rPr>
        <w:t>4</w:t>
      </w:r>
      <w:r w:rsidRPr="00F316A4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และวันที่</w:t>
      </w:r>
      <w:r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Pr="00E91123">
        <w:rPr>
          <w:rFonts w:ascii="Angsana New" w:hAnsi="Angsana New"/>
          <w:color w:val="000000"/>
          <w:spacing w:val="6"/>
          <w:sz w:val="30"/>
          <w:szCs w:val="30"/>
        </w:rPr>
        <w:t xml:space="preserve">31 </w:t>
      </w:r>
      <w:r w:rsidRPr="00E91123">
        <w:rPr>
          <w:rFonts w:ascii="Angsana New" w:hAnsi="Angsana New"/>
          <w:color w:val="000000"/>
          <w:spacing w:val="6"/>
          <w:sz w:val="30"/>
          <w:szCs w:val="30"/>
          <w:cs/>
        </w:rPr>
        <w:t>ธ</w:t>
      </w:r>
      <w:r w:rsidRPr="00E91123">
        <w:rPr>
          <w:rFonts w:ascii="Angsana New" w:hAnsi="Angsana New" w:hint="cs"/>
          <w:color w:val="000000"/>
          <w:spacing w:val="6"/>
          <w:sz w:val="30"/>
          <w:szCs w:val="30"/>
          <w:cs/>
        </w:rPr>
        <w:t>ั</w:t>
      </w:r>
      <w:r w:rsidRPr="00E91123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นวาคม </w:t>
      </w:r>
      <w:r>
        <w:rPr>
          <w:rFonts w:ascii="Angsana New" w:hAnsi="Angsana New"/>
          <w:color w:val="000000"/>
          <w:spacing w:val="6"/>
          <w:sz w:val="30"/>
          <w:szCs w:val="30"/>
        </w:rPr>
        <w:t>25</w:t>
      </w:r>
      <w:r w:rsidR="005A366E" w:rsidRPr="005A366E">
        <w:rPr>
          <w:rFonts w:ascii="Angsana New" w:hAnsi="Angsana New" w:hint="cs"/>
          <w:color w:val="000000"/>
          <w:spacing w:val="6"/>
          <w:sz w:val="30"/>
          <w:szCs w:val="30"/>
        </w:rPr>
        <w:t>6</w:t>
      </w:r>
      <w:r w:rsidR="002266AE">
        <w:rPr>
          <w:rFonts w:ascii="Angsana New" w:hAnsi="Angsana New"/>
          <w:color w:val="000000"/>
          <w:spacing w:val="6"/>
          <w:sz w:val="30"/>
          <w:szCs w:val="30"/>
        </w:rPr>
        <w:t>3</w:t>
      </w:r>
      <w:r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Pr="00A05BA3">
        <w:rPr>
          <w:rFonts w:ascii="Angsana New" w:hAnsi="Angsana New" w:hint="cs"/>
          <w:color w:val="000000"/>
          <w:spacing w:val="6"/>
          <w:sz w:val="30"/>
          <w:szCs w:val="30"/>
          <w:cs/>
        </w:rPr>
        <w:t>ได้เปิดเผยไว้ในหมายเหตุ</w:t>
      </w:r>
      <w:r w:rsidRPr="008525E0">
        <w:rPr>
          <w:rFonts w:ascii="Angsana New" w:hAnsi="Angsana New" w:hint="cs"/>
          <w:color w:val="000000"/>
          <w:spacing w:val="6"/>
          <w:sz w:val="30"/>
          <w:szCs w:val="30"/>
          <w:cs/>
        </w:rPr>
        <w:t>ประกอบ</w:t>
      </w:r>
      <w:r w:rsidRPr="008525E0">
        <w:rPr>
          <w:rFonts w:ascii="Angsana New" w:hAnsi="Angsana New" w:hint="cs"/>
          <w:color w:val="000000"/>
          <w:sz w:val="30"/>
          <w:szCs w:val="30"/>
          <w:cs/>
        </w:rPr>
        <w:t>งบการเงิน</w:t>
      </w:r>
      <w:r w:rsidRPr="009C0902">
        <w:rPr>
          <w:rFonts w:ascii="Angsana New" w:hAnsi="Angsana New" w:hint="cs"/>
          <w:color w:val="000000"/>
          <w:sz w:val="30"/>
          <w:szCs w:val="30"/>
          <w:cs/>
        </w:rPr>
        <w:t xml:space="preserve">ข้อ </w:t>
      </w:r>
      <w:r w:rsidR="00EE4F81">
        <w:rPr>
          <w:rFonts w:ascii="Angsana New" w:hAnsi="Angsana New"/>
          <w:color w:val="000000"/>
          <w:sz w:val="30"/>
          <w:szCs w:val="30"/>
        </w:rPr>
        <w:t>6</w:t>
      </w:r>
    </w:p>
    <w:p w14:paraId="3359F79B" w14:textId="77777777" w:rsidR="00BA310A" w:rsidRPr="00A31D95" w:rsidRDefault="00BA310A" w:rsidP="00BA310A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D7CD764" w14:textId="77777777"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A31D95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Pr="00A31D9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95FE840" w14:textId="77777777"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5DBFAF" w14:textId="77777777" w:rsidR="00BA310A" w:rsidRPr="00E4254D" w:rsidRDefault="00BA310A" w:rsidP="00BA3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(ก)</w:t>
      </w:r>
      <w:r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เกณฑ์การถือปฏิบัติ</w:t>
      </w:r>
    </w:p>
    <w:p w14:paraId="5A8F6DA5" w14:textId="77777777"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B6E414F" w14:textId="77777777" w:rsidR="00D01BB7" w:rsidRPr="00D01BB7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34 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8C507D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FCC62E4" w14:textId="77777777" w:rsidR="00BA310A" w:rsidRPr="009350F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EFAB3F2" w14:textId="77777777" w:rsidR="00D01BB7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D01BB7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8C50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</w:t>
      </w:r>
      <w:r w:rsidR="002266AE">
        <w:rPr>
          <w:rFonts w:ascii="Angsana New" w:hAnsi="Angsana New"/>
          <w:color w:val="000000"/>
          <w:sz w:val="30"/>
          <w:szCs w:val="30"/>
        </w:rPr>
        <w:t>3</w:t>
      </w:r>
    </w:p>
    <w:p w14:paraId="32D63311" w14:textId="77777777" w:rsidR="00D01BB7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71D915" w14:textId="77777777" w:rsidR="00D01BB7" w:rsidRPr="002266AE" w:rsidRDefault="002266AE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alibri" w:hAnsi="Angsana New"/>
          <w:spacing w:val="-4"/>
          <w:sz w:val="30"/>
          <w:szCs w:val="30"/>
          <w:lang w:val="en-GB"/>
        </w:rPr>
      </w:pPr>
      <w:r w:rsidRPr="00227D36">
        <w:rPr>
          <w:rFonts w:ascii="Angsana New" w:eastAsia="Calibri" w:hAnsi="Angsana New"/>
          <w:spacing w:val="-4"/>
          <w:sz w:val="30"/>
          <w:szCs w:val="30"/>
          <w:cs/>
          <w:lang w:val="en-GB"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5A366E" w:rsidRPr="00227D36">
        <w:rPr>
          <w:rFonts w:ascii="Angsana New" w:eastAsia="Calibri" w:hAnsi="Angsana New"/>
          <w:spacing w:val="-4"/>
          <w:sz w:val="30"/>
          <w:szCs w:val="30"/>
        </w:rPr>
        <w:t>1</w:t>
      </w:r>
      <w:r w:rsidRPr="00227D36">
        <w:rPr>
          <w:rFonts w:ascii="Angsana New" w:eastAsia="Calibri" w:hAnsi="Angsana New"/>
          <w:spacing w:val="-4"/>
          <w:sz w:val="30"/>
          <w:szCs w:val="30"/>
          <w:cs/>
          <w:lang w:val="en-GB"/>
        </w:rPr>
        <w:t xml:space="preserve"> มกราคม </w:t>
      </w:r>
      <w:r w:rsidR="005A366E" w:rsidRPr="00227D36">
        <w:rPr>
          <w:rFonts w:ascii="Angsana New" w:eastAsia="Calibri" w:hAnsi="Angsana New"/>
          <w:spacing w:val="-4"/>
          <w:sz w:val="30"/>
          <w:szCs w:val="30"/>
        </w:rPr>
        <w:t>2564</w:t>
      </w:r>
      <w:r w:rsidRPr="00227D36">
        <w:rPr>
          <w:rFonts w:ascii="Angsana New" w:eastAsia="Calibri" w:hAnsi="Angsana New"/>
          <w:spacing w:val="-4"/>
          <w:sz w:val="30"/>
          <w:szCs w:val="30"/>
          <w:cs/>
          <w:lang w:val="en-GB"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50A1E686" w14:textId="77777777" w:rsidR="002266AE" w:rsidRPr="00CF4606" w:rsidRDefault="002266AE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E159218" w14:textId="77777777" w:rsidR="00663F48" w:rsidRDefault="00663F48" w:rsidP="0066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663F48">
        <w:rPr>
          <w:rFonts w:ascii="Angsana New" w:hAnsi="Angsana New"/>
          <w:color w:val="000000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663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663F48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2E799D" w:rsidRPr="002E799D">
        <w:rPr>
          <w:rFonts w:ascii="Angsana New" w:hAnsi="Angsana New"/>
          <w:color w:val="000000"/>
          <w:sz w:val="30"/>
          <w:szCs w:val="30"/>
          <w:cs/>
        </w:rPr>
        <w:t>อยู่ระหว่างการประเมินผลกระทบ</w:t>
      </w:r>
      <w:r w:rsidRPr="00663F48">
        <w:rPr>
          <w:rFonts w:ascii="Angsana New" w:hAnsi="Angsana New"/>
          <w:color w:val="000000"/>
          <w:sz w:val="30"/>
          <w:szCs w:val="30"/>
          <w:cs/>
        </w:rPr>
        <w:t>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4C92A6BE" w14:textId="37328E65" w:rsidR="00BA310A" w:rsidRPr="00E4254D" w:rsidRDefault="00663F48" w:rsidP="00663F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br w:type="page"/>
      </w:r>
      <w:r w:rsidR="00BA310A"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Pr="00E4254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ข</w:t>
      </w:r>
      <w:r w:rsidR="00BA310A"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="00BA310A"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การใช้วิจารณญาณ</w:t>
      </w:r>
      <w:r w:rsidR="00AB28F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BA310A" w:rsidRPr="00E4254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</w:t>
      </w:r>
      <w:r w:rsidR="00BA310A" w:rsidRPr="00227D3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ประมาณการ</w:t>
      </w:r>
      <w:r w:rsidR="002266AE" w:rsidRPr="00227D3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และนโยบายการบัญชี</w:t>
      </w:r>
    </w:p>
    <w:p w14:paraId="3113A2F6" w14:textId="77777777" w:rsidR="00BA310A" w:rsidRPr="003B4522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5F8C56" w14:textId="77777777" w:rsidR="00E4254D" w:rsidRPr="00E4254D" w:rsidRDefault="00E4254D" w:rsidP="00E425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254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E4254D">
        <w:rPr>
          <w:rFonts w:ascii="Angsana New" w:hAnsi="Angsana New" w:hint="cs"/>
          <w:sz w:val="30"/>
          <w:szCs w:val="30"/>
          <w:cs/>
        </w:rPr>
        <w:t>ง</w:t>
      </w:r>
      <w:r w:rsidRPr="00E4254D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E4254D">
        <w:rPr>
          <w:rFonts w:ascii="Angsana New" w:hAnsi="Angsana New" w:hint="cs"/>
          <w:sz w:val="30"/>
          <w:szCs w:val="30"/>
          <w:cs/>
        </w:rPr>
        <w:t>ไว้</w:t>
      </w:r>
      <w:r w:rsidRPr="00E4254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E4254D">
        <w:rPr>
          <w:rFonts w:ascii="Angsana New" w:hAnsi="Angsana New"/>
          <w:sz w:val="30"/>
          <w:szCs w:val="30"/>
        </w:rPr>
        <w:t xml:space="preserve">31 </w:t>
      </w:r>
      <w:r w:rsidRPr="00E4254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4254D">
        <w:rPr>
          <w:rFonts w:ascii="Angsana New" w:hAnsi="Angsana New"/>
          <w:sz w:val="30"/>
          <w:szCs w:val="30"/>
        </w:rPr>
        <w:t>256</w:t>
      </w:r>
      <w:r w:rsidR="002266AE">
        <w:rPr>
          <w:rFonts w:ascii="Angsana New" w:hAnsi="Angsana New"/>
          <w:sz w:val="30"/>
          <w:szCs w:val="30"/>
        </w:rPr>
        <w:t>3</w:t>
      </w:r>
    </w:p>
    <w:p w14:paraId="41979855" w14:textId="77777777" w:rsidR="00556894" w:rsidRPr="003B4522" w:rsidRDefault="00556894" w:rsidP="003B4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BBCD97" w14:textId="19374830" w:rsidR="00442873" w:rsidRPr="00227D36" w:rsidRDefault="00442873" w:rsidP="00227D36">
      <w:pPr>
        <w:tabs>
          <w:tab w:val="clear" w:pos="454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 w:rsidRPr="00227D36">
        <w:rPr>
          <w:rFonts w:ascii="Angsana New" w:hAnsi="Angsana New"/>
          <w:b/>
          <w:bCs/>
          <w:color w:val="000000"/>
          <w:sz w:val="30"/>
          <w:szCs w:val="30"/>
        </w:rPr>
        <w:t xml:space="preserve">3         </w:t>
      </w:r>
      <w:r w:rsidRPr="00227D36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="005A366E" w:rsidRPr="00227D36">
        <w:rPr>
          <w:rFonts w:ascii="Angsana New" w:hAnsi="Angsana New"/>
          <w:b/>
          <w:bCs/>
          <w:color w:val="000000"/>
          <w:sz w:val="30"/>
          <w:szCs w:val="30"/>
        </w:rPr>
        <w:t>2019</w:t>
      </w:r>
      <w:r w:rsidRPr="00227D36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(</w:t>
      </w:r>
      <w:r w:rsidRPr="00227D36">
        <w:rPr>
          <w:rFonts w:ascii="Angsana New" w:hAnsi="Angsana New"/>
          <w:b/>
          <w:bCs/>
          <w:color w:val="000000"/>
          <w:sz w:val="30"/>
          <w:szCs w:val="30"/>
        </w:rPr>
        <w:t>C</w:t>
      </w:r>
      <w:r w:rsidR="00554C18">
        <w:rPr>
          <w:rFonts w:ascii="Angsana New" w:hAnsi="Angsana New"/>
          <w:b/>
          <w:bCs/>
          <w:color w:val="000000"/>
          <w:sz w:val="30"/>
          <w:szCs w:val="30"/>
        </w:rPr>
        <w:t>OVID</w:t>
      </w:r>
      <w:r w:rsidRPr="00227D36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="005A366E" w:rsidRPr="00227D36">
        <w:rPr>
          <w:rFonts w:ascii="Angsana New" w:hAnsi="Angsana New"/>
          <w:b/>
          <w:bCs/>
          <w:color w:val="000000"/>
          <w:sz w:val="30"/>
          <w:szCs w:val="30"/>
        </w:rPr>
        <w:t>19</w:t>
      </w:r>
      <w:r w:rsidRPr="00227D36">
        <w:rPr>
          <w:rFonts w:ascii="Angsana New" w:hAnsi="Angsana New"/>
          <w:b/>
          <w:bCs/>
          <w:color w:val="000000"/>
          <w:sz w:val="30"/>
          <w:szCs w:val="30"/>
          <w:cs/>
        </w:rPr>
        <w:t>)</w:t>
      </w:r>
    </w:p>
    <w:p w14:paraId="12CB1C75" w14:textId="77777777" w:rsidR="00442873" w:rsidRPr="003B4522" w:rsidRDefault="00442873" w:rsidP="003B4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50F7F0F" w14:textId="53B0DC06" w:rsidR="00442873" w:rsidRPr="00442873" w:rsidRDefault="00442873" w:rsidP="00442873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227D36">
        <w:rPr>
          <w:rFonts w:ascii="Angsana New" w:hAnsi="Angsana New" w:cs="Angsana New"/>
          <w:color w:val="000000"/>
          <w:cs/>
          <w:lang w:val="en-US"/>
        </w:rPr>
        <w:t xml:space="preserve">สถานการณ์การแพร่ระบาดของ </w:t>
      </w:r>
      <w:r w:rsidRPr="00227D36">
        <w:rPr>
          <w:rFonts w:ascii="Angsana New" w:hAnsi="Angsana New" w:cs="Angsana New"/>
          <w:color w:val="000000"/>
          <w:lang w:val="en-US"/>
        </w:rPr>
        <w:t xml:space="preserve">COVID-19 </w:t>
      </w:r>
      <w:r w:rsidRPr="00227D36">
        <w:rPr>
          <w:rFonts w:ascii="Angsana New" w:hAnsi="Angsana New" w:cs="Angsana New"/>
          <w:color w:val="000000"/>
          <w:cs/>
          <w:lang w:val="en-US"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227D36">
        <w:rPr>
          <w:rFonts w:ascii="Angsana New" w:hAnsi="Angsana New" w:cs="Angsana New"/>
          <w:color w:val="000000"/>
          <w:lang w:val="en-US"/>
        </w:rPr>
        <w:t xml:space="preserve">2564 </w:t>
      </w:r>
      <w:r w:rsidRPr="00227D36">
        <w:rPr>
          <w:rFonts w:ascii="Angsana New" w:hAnsi="Angsana New" w:cs="Angsana New"/>
          <w:color w:val="000000"/>
          <w:cs/>
          <w:lang w:val="en-US"/>
        </w:rPr>
        <w:t xml:space="preserve">จากความไม่แน่นอนของสถานการณ์ในปี </w:t>
      </w:r>
      <w:r w:rsidRPr="00227D36">
        <w:rPr>
          <w:rFonts w:ascii="Angsana New" w:hAnsi="Angsana New" w:cs="Angsana New"/>
          <w:color w:val="000000"/>
          <w:lang w:val="en-US"/>
        </w:rPr>
        <w:t xml:space="preserve">2563 </w:t>
      </w:r>
      <w:r w:rsidRPr="00227D36">
        <w:rPr>
          <w:rFonts w:ascii="Angsana New" w:hAnsi="Angsana New" w:cs="Angsana New"/>
          <w:color w:val="000000"/>
          <w:cs/>
          <w:lang w:val="en-US"/>
        </w:rPr>
        <w:t xml:space="preserve">กลุ่มบริษัทจึงจัดทำงบการเงินสำหรับปีสิ้นสุดวันที่ </w:t>
      </w:r>
      <w:r w:rsidRPr="00227D36">
        <w:rPr>
          <w:rFonts w:ascii="Angsana New" w:hAnsi="Angsana New" w:cs="Angsana New"/>
          <w:color w:val="000000"/>
          <w:lang w:val="en-US"/>
        </w:rPr>
        <w:t xml:space="preserve">31 </w:t>
      </w:r>
      <w:r w:rsidRPr="00227D36">
        <w:rPr>
          <w:rFonts w:ascii="Angsana New" w:hAnsi="Angsana New" w:cs="Angsana New"/>
          <w:color w:val="000000"/>
          <w:cs/>
          <w:lang w:val="en-US"/>
        </w:rPr>
        <w:t xml:space="preserve">ธันวาคม </w:t>
      </w:r>
      <w:r w:rsidRPr="00227D36">
        <w:rPr>
          <w:rFonts w:ascii="Angsana New" w:hAnsi="Angsana New" w:cs="Angsana New"/>
          <w:color w:val="000000"/>
          <w:lang w:val="en-US"/>
        </w:rPr>
        <w:t xml:space="preserve">2563 </w:t>
      </w:r>
      <w:r w:rsidRPr="00227D36">
        <w:rPr>
          <w:rFonts w:ascii="Angsana New" w:hAnsi="Angsana New" w:cs="Angsana New"/>
          <w:color w:val="000000"/>
          <w:cs/>
          <w:lang w:val="en-US"/>
        </w:rPr>
        <w:t xml:space="preserve">โดยถือปฏิบัติตามแนวปฏิบัติทางการบัญชี เรื่อง </w:t>
      </w:r>
      <w:r w:rsidRPr="00227D36">
        <w:rPr>
          <w:rFonts w:ascii="Angsana New" w:hAnsi="Angsana New" w:cs="Angsana New"/>
          <w:i/>
          <w:iCs/>
          <w:color w:val="000000"/>
          <w:cs/>
          <w:lang w:val="en-US"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27D36">
        <w:rPr>
          <w:rFonts w:ascii="Angsana New" w:hAnsi="Angsana New" w:cs="Angsana New"/>
          <w:i/>
          <w:iCs/>
          <w:color w:val="000000"/>
          <w:lang w:val="en-US"/>
        </w:rPr>
        <w:t>2019</w:t>
      </w:r>
      <w:r w:rsidRPr="00227D36">
        <w:rPr>
          <w:rFonts w:ascii="Angsana New" w:hAnsi="Angsana New" w:cs="Angsana New"/>
          <w:color w:val="000000"/>
          <w:lang w:val="en-US"/>
        </w:rPr>
        <w:t xml:space="preserve"> </w:t>
      </w:r>
      <w:r w:rsidRPr="00227D36">
        <w:rPr>
          <w:rFonts w:ascii="Angsana New" w:hAnsi="Angsana New" w:cs="Angsana New"/>
          <w:color w:val="000000"/>
          <w:cs/>
          <w:lang w:val="en-US"/>
        </w:rPr>
        <w:t xml:space="preserve">ในเรื่องการไม่นำสถานการณ์ </w:t>
      </w:r>
      <w:r w:rsidRPr="00227D36">
        <w:rPr>
          <w:rFonts w:ascii="Angsana New" w:hAnsi="Angsana New" w:cs="Angsana New"/>
          <w:color w:val="000000"/>
          <w:lang w:val="en-US"/>
        </w:rPr>
        <w:t xml:space="preserve">COVID-19 </w:t>
      </w:r>
      <w:r w:rsidRPr="00227D36">
        <w:rPr>
          <w:rFonts w:ascii="Angsana New" w:hAnsi="Angsana New" w:cs="Angsana New"/>
          <w:color w:val="000000"/>
          <w:cs/>
          <w:lang w:val="en-US"/>
        </w:rPr>
        <w:t>มาพิจารณา</w:t>
      </w:r>
      <w:r w:rsidRPr="00227D36">
        <w:rPr>
          <w:rFonts w:ascii="Angsana New" w:hAnsi="Angsana New" w:cs="Angsana New" w:hint="cs"/>
          <w:color w:val="000000"/>
          <w:cs/>
          <w:lang w:val="en-US"/>
        </w:rPr>
        <w:t>เรื่อง</w:t>
      </w:r>
      <w:r w:rsidRPr="00227D36">
        <w:rPr>
          <w:rFonts w:ascii="Angsana New" w:hAnsi="Angsana New" w:cs="Angsana New"/>
          <w:color w:val="000000"/>
          <w:cs/>
          <w:lang w:val="en-US"/>
        </w:rPr>
        <w:t>การด้อยค่าของสินทรัพย์</w:t>
      </w:r>
      <w:r w:rsidRPr="00227D36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Pr="00227D36">
        <w:rPr>
          <w:rFonts w:ascii="Angsana New" w:hAnsi="Angsana New" w:cs="Angsana New"/>
          <w:color w:val="000000"/>
          <w:cs/>
          <w:lang w:val="en-US"/>
        </w:rPr>
        <w:t xml:space="preserve">ภาษีเงินได้รอการตัดบัญชี เนื่องด้วยแนวปฏิบัติดังกล่าวสิ้นสุดการมีผลบังคับใช้ ณ วันที่ </w:t>
      </w:r>
      <w:r w:rsidRPr="00227D36">
        <w:rPr>
          <w:rFonts w:ascii="Angsana New" w:hAnsi="Angsana New" w:cs="Angsana New"/>
          <w:color w:val="000000"/>
          <w:lang w:val="en-US"/>
        </w:rPr>
        <w:t xml:space="preserve">31 </w:t>
      </w:r>
      <w:r w:rsidRPr="00227D36">
        <w:rPr>
          <w:rFonts w:ascii="Angsana New" w:hAnsi="Angsana New" w:cs="Angsana New"/>
          <w:color w:val="000000"/>
          <w:cs/>
          <w:lang w:val="en-US"/>
        </w:rPr>
        <w:t xml:space="preserve">ธันวาคม </w:t>
      </w:r>
      <w:r w:rsidRPr="00227D36">
        <w:rPr>
          <w:rFonts w:ascii="Angsana New" w:hAnsi="Angsana New" w:cs="Angsana New"/>
          <w:color w:val="000000"/>
          <w:lang w:val="en-US"/>
        </w:rPr>
        <w:t>2563</w:t>
      </w:r>
      <w:r w:rsidRPr="00227D36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227D36">
        <w:rPr>
          <w:rFonts w:ascii="Angsana New" w:hAnsi="Angsana New" w:cs="Angsana New"/>
          <w:color w:val="000000"/>
          <w:cs/>
          <w:lang w:val="en-US"/>
        </w:rPr>
        <w:t>กลุ่มบริษัท</w:t>
      </w:r>
      <w:r w:rsidR="00212A7F">
        <w:rPr>
          <w:rFonts w:ascii="Angsana New" w:hAnsi="Angsana New" w:cs="Angsana New" w:hint="cs"/>
          <w:color w:val="000000"/>
          <w:cs/>
          <w:lang w:val="en-US"/>
        </w:rPr>
        <w:t>มิได้มีการ</w:t>
      </w:r>
      <w:r w:rsidRPr="00227D36">
        <w:rPr>
          <w:rFonts w:ascii="Angsana New" w:hAnsi="Angsana New" w:cs="Angsana New"/>
          <w:color w:val="000000"/>
          <w:cs/>
          <w:lang w:val="en-US"/>
        </w:rPr>
        <w:t xml:space="preserve">ปรับปรุงมูลค่าสินทรัพย์ในปี </w:t>
      </w:r>
      <w:r w:rsidR="005A366E" w:rsidRPr="00227D36">
        <w:rPr>
          <w:rFonts w:ascii="Angsana New" w:hAnsi="Angsana New" w:cs="Angsana New"/>
          <w:color w:val="000000"/>
          <w:lang w:val="en-US"/>
        </w:rPr>
        <w:t>2564</w:t>
      </w:r>
      <w:r w:rsidR="006333EB">
        <w:rPr>
          <w:rFonts w:ascii="Angsana New" w:hAnsi="Angsana New" w:cs="Angsana New"/>
          <w:color w:val="000000"/>
          <w:lang w:val="en-US"/>
        </w:rPr>
        <w:t xml:space="preserve"> </w:t>
      </w:r>
      <w:r w:rsidR="00212A7F">
        <w:rPr>
          <w:rFonts w:ascii="Angsana New" w:hAnsi="Angsana New" w:cs="Angsana New" w:hint="cs"/>
          <w:color w:val="000000"/>
          <w:cs/>
          <w:lang w:val="en-US"/>
        </w:rPr>
        <w:t>เนื่องจากการสิ้นสุดของแนวปฏิบัติทางบัญชีดังกล่าวไม่มีผลกระทบอย่างมีสาระสำคัญต่อมูลค่าสินทรัพย์</w:t>
      </w:r>
    </w:p>
    <w:p w14:paraId="0E8A3207" w14:textId="4A956422" w:rsidR="00442873" w:rsidRPr="003B4522" w:rsidRDefault="00442873" w:rsidP="003B4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7BE32F" w14:textId="3F2D66B7" w:rsidR="003B4522" w:rsidRPr="00B33321" w:rsidRDefault="003B4522" w:rsidP="003B4522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3321">
        <w:rPr>
          <w:rFonts w:ascii="Angsana New" w:hAnsi="Angsana New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</w:t>
      </w:r>
      <w:r w:rsidR="00295BF5">
        <w:rPr>
          <w:rFonts w:ascii="Angsana New" w:hAnsi="Angsana New" w:hint="cs"/>
          <w:sz w:val="30"/>
          <w:szCs w:val="30"/>
          <w:cs/>
        </w:rPr>
        <w:t xml:space="preserve"> </w:t>
      </w:r>
      <w:r w:rsidRPr="00B33321">
        <w:rPr>
          <w:rFonts w:ascii="Angsana New" w:hAnsi="Angsana New"/>
          <w:sz w:val="30"/>
          <w:szCs w:val="30"/>
          <w:cs/>
        </w:rPr>
        <w:t>ๆ ของรัฐบาล และการแจกจ่ายวัคซีนที่อาจมีต่อธุรกิจของ</w:t>
      </w:r>
      <w:r w:rsidRPr="00B33321"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Pr="00B33321">
        <w:rPr>
          <w:rFonts w:ascii="Angsana New" w:hAnsi="Angsana New"/>
          <w:sz w:val="30"/>
          <w:szCs w:val="30"/>
          <w:cs/>
        </w:rPr>
        <w:t xml:space="preserve">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</w:t>
      </w:r>
    </w:p>
    <w:p w14:paraId="602F38A0" w14:textId="77777777" w:rsidR="003B4522" w:rsidRPr="003B4522" w:rsidRDefault="003B4522" w:rsidP="003B4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ADE645" w14:textId="77777777" w:rsidR="00BA310A" w:rsidRDefault="006B53F2" w:rsidP="00C94B58">
      <w:pPr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3070BC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3867D9F5" w14:textId="77777777" w:rsidR="00C94B58" w:rsidRPr="003B4522" w:rsidRDefault="00C94B58" w:rsidP="003B4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3214D45" w14:textId="77777777" w:rsidR="00BA310A" w:rsidRPr="008A76B3" w:rsidRDefault="00BA310A" w:rsidP="00990EEE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8A76B3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8A76B3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8A76B3">
        <w:rPr>
          <w:rFonts w:ascii="Angsana New" w:hAnsi="Angsana New" w:cs="Angsana New"/>
          <w:color w:val="000000"/>
          <w:cs/>
          <w:lang w:val="en-US"/>
        </w:rPr>
        <w:t xml:space="preserve">กิจการที่เกี่ยวข้องกันสำหรับงวดสามเดือนสิ้นสุดวันที่ </w:t>
      </w:r>
      <w:r w:rsidRPr="008A76B3">
        <w:rPr>
          <w:rFonts w:ascii="Angsana New" w:hAnsi="Angsana New" w:cs="Angsana New"/>
          <w:color w:val="000000"/>
          <w:lang w:val="en-US"/>
        </w:rPr>
        <w:t xml:space="preserve">31 </w:t>
      </w:r>
      <w:r w:rsidRPr="008A76B3">
        <w:rPr>
          <w:rFonts w:ascii="Angsana New" w:hAnsi="Angsana New" w:cs="Angsana New" w:hint="cs"/>
          <w:color w:val="000000"/>
          <w:cs/>
          <w:lang w:val="en-US"/>
        </w:rPr>
        <w:t>มีนาคม</w:t>
      </w:r>
      <w:r w:rsidR="00990EEE" w:rsidRPr="008A76B3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8A76B3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2F9E0B90" w14:textId="77777777" w:rsidR="00BA310A" w:rsidRPr="003B4522" w:rsidRDefault="00BA310A" w:rsidP="003B4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7"/>
        <w:gridCol w:w="1258"/>
        <w:gridCol w:w="255"/>
        <w:gridCol w:w="15"/>
        <w:gridCol w:w="1175"/>
        <w:gridCol w:w="270"/>
        <w:gridCol w:w="1259"/>
        <w:gridCol w:w="270"/>
        <w:gridCol w:w="1252"/>
      </w:tblGrid>
      <w:tr w:rsidR="00BA310A" w:rsidRPr="008A76B3" w14:paraId="0C71C2A2" w14:textId="77777777" w:rsidTr="00391282">
        <w:trPr>
          <w:tblHeader/>
        </w:trPr>
        <w:tc>
          <w:tcPr>
            <w:tcW w:w="1930" w:type="pct"/>
          </w:tcPr>
          <w:p w14:paraId="54A64D50" w14:textId="78D90AF6" w:rsidR="00BA310A" w:rsidRPr="00391282" w:rsidRDefault="00BA310A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2" w:type="pct"/>
            <w:gridSpan w:val="4"/>
          </w:tcPr>
          <w:p w14:paraId="564D2118" w14:textId="77777777" w:rsidR="00BA310A" w:rsidRPr="008A76B3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7FB75ED" w14:textId="77777777" w:rsidR="00BA310A" w:rsidRPr="008A76B3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4" w:type="pct"/>
            <w:gridSpan w:val="3"/>
          </w:tcPr>
          <w:p w14:paraId="3FADDFDC" w14:textId="77777777" w:rsidR="00BA310A" w:rsidRPr="008A76B3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045C" w:rsidRPr="009350FB" w14:paraId="3F379402" w14:textId="77777777" w:rsidTr="00391282">
        <w:trPr>
          <w:trHeight w:val="434"/>
          <w:tblHeader/>
        </w:trPr>
        <w:tc>
          <w:tcPr>
            <w:tcW w:w="1930" w:type="pct"/>
          </w:tcPr>
          <w:p w14:paraId="03446DD0" w14:textId="77777777" w:rsidR="00A9045C" w:rsidRPr="0039128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73357770" w14:textId="77777777" w:rsidR="00A9045C" w:rsidRPr="0039128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3912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71" w:type="pct"/>
          </w:tcPr>
          <w:p w14:paraId="6533EA57" w14:textId="77777777"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3B1F6AE" w14:textId="77777777" w:rsidR="00A9045C" w:rsidRPr="008A76B3" w:rsidRDefault="005A366E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A9045C"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842F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4" w:type="pct"/>
            <w:gridSpan w:val="2"/>
          </w:tcPr>
          <w:p w14:paraId="2D513A58" w14:textId="77777777"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2038003D" w14:textId="77777777"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F6DD577" w14:textId="77777777" w:rsidR="00A9045C" w:rsidRPr="008A76B3" w:rsidRDefault="005A366E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A9045C"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842F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53A2FDA3" w14:textId="77777777"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EE93407" w14:textId="77777777"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37DB3E7" w14:textId="77777777" w:rsidR="00A9045C" w:rsidRPr="008A76B3" w:rsidRDefault="005A366E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A9045C"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842F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486B8A12" w14:textId="77777777"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</w:tcPr>
          <w:p w14:paraId="609CB69E" w14:textId="77777777"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716C2AE" w14:textId="77777777" w:rsidR="00A9045C" w:rsidRPr="008A76B3" w:rsidRDefault="005A366E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366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A9045C"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842F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A9045C" w:rsidRPr="00953946" w14:paraId="0F9DCA68" w14:textId="77777777" w:rsidTr="00CD160C">
        <w:trPr>
          <w:tblHeader/>
        </w:trPr>
        <w:tc>
          <w:tcPr>
            <w:tcW w:w="1930" w:type="pct"/>
          </w:tcPr>
          <w:p w14:paraId="5235E1E0" w14:textId="77777777" w:rsidR="00A9045C" w:rsidRPr="006729C4" w:rsidRDefault="00A9045C" w:rsidP="00A9045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070" w:type="pct"/>
            <w:gridSpan w:val="8"/>
          </w:tcPr>
          <w:p w14:paraId="78271D59" w14:textId="77777777"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9045C" w:rsidRPr="00953946" w14:paraId="731308E9" w14:textId="77777777" w:rsidTr="00391282">
        <w:tc>
          <w:tcPr>
            <w:tcW w:w="1930" w:type="pct"/>
          </w:tcPr>
          <w:p w14:paraId="336AC0FD" w14:textId="77777777" w:rsidR="00A9045C" w:rsidRPr="006729C4" w:rsidRDefault="00A9045C" w:rsidP="00A9045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729C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</w:tcPr>
          <w:p w14:paraId="217A6F25" w14:textId="77777777"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106B1FC" w14:textId="77777777"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28E6FEB1" w14:textId="77777777"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0C5A6BD" w14:textId="77777777"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99A83B6" w14:textId="77777777"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BBE244" w14:textId="77777777"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</w:tcPr>
          <w:p w14:paraId="3DE41C00" w14:textId="77777777"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9045C" w:rsidRPr="00953946" w14:paraId="446CC8E2" w14:textId="77777777" w:rsidTr="00391282">
        <w:tc>
          <w:tcPr>
            <w:tcW w:w="1930" w:type="pct"/>
          </w:tcPr>
          <w:p w14:paraId="3C49B57A" w14:textId="77777777" w:rsidR="00A9045C" w:rsidRPr="006729C4" w:rsidRDefault="00A9045C" w:rsidP="00A9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สำเร็จรูป</w:t>
            </w:r>
          </w:p>
        </w:tc>
        <w:tc>
          <w:tcPr>
            <w:tcW w:w="671" w:type="pct"/>
          </w:tcPr>
          <w:p w14:paraId="72C3D346" w14:textId="77777777" w:rsidR="00A9045C" w:rsidRPr="00515D76" w:rsidRDefault="00AC2B10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D8D08FB" w14:textId="77777777"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69E7C66" w14:textId="77777777" w:rsidR="00A9045C" w:rsidRPr="00515D76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170829" w14:textId="77777777"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53A0BBB9" w14:textId="77777777" w:rsidR="00A9045C" w:rsidRPr="0032506B" w:rsidRDefault="00AC2B10" w:rsidP="00CD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38,261</w:t>
            </w:r>
          </w:p>
        </w:tc>
        <w:tc>
          <w:tcPr>
            <w:tcW w:w="144" w:type="pct"/>
          </w:tcPr>
          <w:p w14:paraId="584E9633" w14:textId="77777777" w:rsidR="00A9045C" w:rsidRPr="005C4AFC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59E5153E" w14:textId="77777777" w:rsidR="00A9045C" w:rsidRPr="0032506B" w:rsidRDefault="00A9045C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391282">
              <w:rPr>
                <w:rFonts w:ascii="Angsana New" w:hAnsi="Angsana New"/>
                <w:sz w:val="30"/>
                <w:szCs w:val="30"/>
              </w:rPr>
              <w:t>35,281</w:t>
            </w:r>
          </w:p>
        </w:tc>
      </w:tr>
      <w:tr w:rsidR="00A9045C" w:rsidRPr="00FF3BF2" w14:paraId="53CDD0D9" w14:textId="77777777" w:rsidTr="00391282">
        <w:tc>
          <w:tcPr>
            <w:tcW w:w="1930" w:type="pct"/>
          </w:tcPr>
          <w:p w14:paraId="77834628" w14:textId="77777777" w:rsidR="00A9045C" w:rsidRPr="00FF3BF2" w:rsidRDefault="00A9045C" w:rsidP="00A9045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671" w:type="pct"/>
          </w:tcPr>
          <w:p w14:paraId="02276EFC" w14:textId="77777777"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DD9762A" w14:textId="77777777"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A970113" w14:textId="77777777"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11223F" w14:textId="77777777"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25BBDC1" w14:textId="77777777"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8B5A20" w14:textId="77777777" w:rsidR="00A9045C" w:rsidRPr="005C4AFC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610D3C43" w14:textId="77777777"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9045C" w:rsidRPr="00FF3BF2" w14:paraId="3EFAEA7E" w14:textId="77777777" w:rsidTr="00391282">
        <w:tc>
          <w:tcPr>
            <w:tcW w:w="1930" w:type="pct"/>
          </w:tcPr>
          <w:p w14:paraId="19D1EE00" w14:textId="77777777" w:rsidR="00A9045C" w:rsidRPr="00FF3BF2" w:rsidRDefault="00A9045C" w:rsidP="00A9045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1" w:type="pct"/>
          </w:tcPr>
          <w:p w14:paraId="25A42F52" w14:textId="77777777"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6B834E8" w14:textId="77777777"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3D27323" w14:textId="77777777"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97CACD" w14:textId="77777777"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494BE015" w14:textId="77777777"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E055A6" w14:textId="77777777" w:rsidR="00A9045C" w:rsidRPr="005C4AFC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7F42C134" w14:textId="77777777"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91282" w:rsidRPr="00FF3BF2" w14:paraId="27BA600E" w14:textId="77777777" w:rsidTr="00391282">
        <w:tc>
          <w:tcPr>
            <w:tcW w:w="1930" w:type="pct"/>
          </w:tcPr>
          <w:p w14:paraId="3B02AE54" w14:textId="77777777" w:rsidR="00391282" w:rsidRPr="00FF3BF2" w:rsidRDefault="00391282" w:rsidP="00391282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FF3BF2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</w:p>
        </w:tc>
        <w:tc>
          <w:tcPr>
            <w:tcW w:w="671" w:type="pct"/>
          </w:tcPr>
          <w:p w14:paraId="70E69C16" w14:textId="77777777" w:rsidR="00391282" w:rsidRPr="0032506B" w:rsidRDefault="00AC2B10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9,509</w:t>
            </w:r>
          </w:p>
        </w:tc>
        <w:tc>
          <w:tcPr>
            <w:tcW w:w="144" w:type="pct"/>
            <w:gridSpan w:val="2"/>
          </w:tcPr>
          <w:p w14:paraId="59FEF472" w14:textId="77777777" w:rsidR="00391282" w:rsidRPr="0032506B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4F4AE61" w14:textId="77777777" w:rsidR="00391282" w:rsidRPr="0032506B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9,132</w:t>
            </w:r>
          </w:p>
        </w:tc>
        <w:tc>
          <w:tcPr>
            <w:tcW w:w="144" w:type="pct"/>
          </w:tcPr>
          <w:p w14:paraId="59D28778" w14:textId="77777777" w:rsidR="00391282" w:rsidRPr="0032506B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7CA3E453" w14:textId="77777777" w:rsidR="00391282" w:rsidRPr="0032506B" w:rsidRDefault="00AC2B10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9,509</w:t>
            </w:r>
          </w:p>
        </w:tc>
        <w:tc>
          <w:tcPr>
            <w:tcW w:w="144" w:type="pct"/>
          </w:tcPr>
          <w:p w14:paraId="367B4D46" w14:textId="77777777" w:rsidR="00391282" w:rsidRPr="005C4AFC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3350397E" w14:textId="77777777" w:rsidR="00391282" w:rsidRPr="0032506B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9,132</w:t>
            </w:r>
          </w:p>
        </w:tc>
      </w:tr>
      <w:tr w:rsidR="00391282" w:rsidRPr="00FF3BF2" w14:paraId="0556BE5E" w14:textId="77777777" w:rsidTr="00391282">
        <w:tc>
          <w:tcPr>
            <w:tcW w:w="1930" w:type="pct"/>
          </w:tcPr>
          <w:p w14:paraId="3403C54A" w14:textId="77777777" w:rsidR="00391282" w:rsidRPr="00FF3BF2" w:rsidRDefault="00391282" w:rsidP="00391282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0FB4774F" w14:textId="77777777" w:rsidR="00391282" w:rsidRPr="0032506B" w:rsidRDefault="00AC2B10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4" w:type="pct"/>
            <w:gridSpan w:val="2"/>
          </w:tcPr>
          <w:p w14:paraId="1951D9DC" w14:textId="77777777" w:rsidR="00391282" w:rsidRPr="0032506B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41F7D53" w14:textId="77777777" w:rsidR="00391282" w:rsidRPr="0032506B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144" w:type="pct"/>
          </w:tcPr>
          <w:p w14:paraId="7717C007" w14:textId="77777777" w:rsidR="00391282" w:rsidRPr="0032506B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52EB584" w14:textId="77777777" w:rsidR="00391282" w:rsidRPr="0032506B" w:rsidRDefault="00AC2B10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4" w:type="pct"/>
            <w:vMerge w:val="restart"/>
          </w:tcPr>
          <w:p w14:paraId="4BF67539" w14:textId="77777777" w:rsidR="00391282" w:rsidRPr="005C4AFC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48FBF79B" w14:textId="77777777" w:rsidR="00391282" w:rsidRPr="0032506B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391282" w:rsidRPr="00FF3BF2" w14:paraId="70CA22CC" w14:textId="77777777" w:rsidTr="00391282">
        <w:tc>
          <w:tcPr>
            <w:tcW w:w="1930" w:type="pct"/>
          </w:tcPr>
          <w:p w14:paraId="6BD1D371" w14:textId="77777777" w:rsidR="00391282" w:rsidRPr="00391282" w:rsidRDefault="00391282" w:rsidP="00391282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27D36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  <w:r w:rsidRPr="00227D36">
              <w:rPr>
                <w:rFonts w:ascii="Angsana New" w:hAnsi="Angsana New" w:cs="Angsana New" w:hint="cs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BA99833" w14:textId="77777777" w:rsidR="00391282" w:rsidRPr="005B1ACF" w:rsidRDefault="00AC2B10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9,825</w:t>
            </w:r>
          </w:p>
        </w:tc>
        <w:tc>
          <w:tcPr>
            <w:tcW w:w="144" w:type="pct"/>
            <w:gridSpan w:val="2"/>
          </w:tcPr>
          <w:p w14:paraId="6440C9FF" w14:textId="77777777" w:rsidR="00391282" w:rsidRPr="005B1ACF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4922404" w14:textId="77777777" w:rsidR="00391282" w:rsidRPr="005B1ACF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9,382</w:t>
            </w:r>
          </w:p>
        </w:tc>
        <w:tc>
          <w:tcPr>
            <w:tcW w:w="144" w:type="pct"/>
          </w:tcPr>
          <w:p w14:paraId="157C61E8" w14:textId="77777777" w:rsidR="00391282" w:rsidRPr="005B1ACF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FC4BA73" w14:textId="77777777" w:rsidR="00391282" w:rsidRPr="005B1ACF" w:rsidRDefault="00AC2B10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9,825</w:t>
            </w:r>
          </w:p>
        </w:tc>
        <w:tc>
          <w:tcPr>
            <w:tcW w:w="144" w:type="pct"/>
            <w:vMerge/>
          </w:tcPr>
          <w:p w14:paraId="1931BE53" w14:textId="77777777" w:rsidR="00391282" w:rsidRPr="005B1ACF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245F22E3" w14:textId="77777777" w:rsidR="00391282" w:rsidRPr="005B1ACF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9,382</w:t>
            </w:r>
          </w:p>
        </w:tc>
      </w:tr>
      <w:tr w:rsidR="00835026" w:rsidRPr="00953946" w14:paraId="1AE44CE5" w14:textId="77777777" w:rsidTr="003B4522">
        <w:trPr>
          <w:trHeight w:val="200"/>
        </w:trPr>
        <w:tc>
          <w:tcPr>
            <w:tcW w:w="1930" w:type="pct"/>
          </w:tcPr>
          <w:p w14:paraId="45AF5DA5" w14:textId="4573C623" w:rsidR="00835026" w:rsidRPr="00FF3BF2" w:rsidRDefault="00835026" w:rsidP="0083502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671" w:type="pct"/>
          </w:tcPr>
          <w:p w14:paraId="73A86385" w14:textId="77777777" w:rsidR="00835026" w:rsidRPr="00FF3BF2" w:rsidRDefault="00835026" w:rsidP="00835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1DFEEAB1" w14:textId="77777777" w:rsidR="00835026" w:rsidRPr="00835026" w:rsidRDefault="00835026" w:rsidP="00835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577E4810" w14:textId="77777777" w:rsidR="00835026" w:rsidRPr="00835026" w:rsidRDefault="00835026" w:rsidP="00835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9F7DC2" w14:textId="77777777" w:rsidR="00835026" w:rsidRPr="00FF3BF2" w:rsidRDefault="00835026" w:rsidP="00835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5BA83D30" w14:textId="77777777" w:rsidR="00835026" w:rsidRPr="00FF3BF2" w:rsidRDefault="00835026" w:rsidP="00835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0403FBD" w14:textId="77777777" w:rsidR="00835026" w:rsidRPr="00FF3BF2" w:rsidRDefault="00835026" w:rsidP="00835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</w:tcPr>
          <w:p w14:paraId="1BDA25AE" w14:textId="77777777" w:rsidR="00835026" w:rsidRPr="00FF3BF2" w:rsidRDefault="00835026" w:rsidP="00835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35026" w:rsidRPr="00953946" w14:paraId="36FA728C" w14:textId="77777777" w:rsidTr="00277258">
        <w:tc>
          <w:tcPr>
            <w:tcW w:w="1930" w:type="pct"/>
            <w:shd w:val="clear" w:color="auto" w:fill="auto"/>
          </w:tcPr>
          <w:p w14:paraId="4366A803" w14:textId="0E150161" w:rsidR="00835026" w:rsidRPr="00955CD6" w:rsidRDefault="00955CD6" w:rsidP="00835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5CD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1" w:type="pct"/>
          </w:tcPr>
          <w:p w14:paraId="5448451E" w14:textId="2CC9360B" w:rsidR="00835026" w:rsidRPr="00515D76" w:rsidRDefault="00835026" w:rsidP="00835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3907B6B" w14:textId="77777777" w:rsidR="00835026" w:rsidRPr="005C4AFC" w:rsidRDefault="00835026" w:rsidP="00835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</w:tcPr>
          <w:p w14:paraId="08DBAAD1" w14:textId="76516CD6" w:rsidR="00835026" w:rsidRPr="00515D76" w:rsidRDefault="00835026" w:rsidP="00835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34B99D" w14:textId="77777777" w:rsidR="00835026" w:rsidRPr="005C4AFC" w:rsidRDefault="00835026" w:rsidP="00835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2" w:type="pct"/>
          </w:tcPr>
          <w:p w14:paraId="77C1A3E2" w14:textId="66200AF6" w:rsidR="00835026" w:rsidRPr="00515D76" w:rsidRDefault="00835026" w:rsidP="00835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B90C03" w14:textId="77777777" w:rsidR="00835026" w:rsidRPr="005C4AFC" w:rsidRDefault="00835026" w:rsidP="00835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080EB31F" w14:textId="76A2FF10" w:rsidR="00835026" w:rsidRPr="00515D76" w:rsidRDefault="00835026" w:rsidP="00835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55CD6" w:rsidRPr="00953946" w14:paraId="19929C58" w14:textId="77777777" w:rsidTr="00277258">
        <w:tc>
          <w:tcPr>
            <w:tcW w:w="1930" w:type="pct"/>
            <w:shd w:val="clear" w:color="auto" w:fill="auto"/>
          </w:tcPr>
          <w:p w14:paraId="6CB24987" w14:textId="156EB3C0" w:rsidR="00955CD6" w:rsidRPr="00FF3BF2" w:rsidRDefault="00955CD6" w:rsidP="0095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3BF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ขายสินค้า</w:t>
            </w:r>
            <w:r w:rsidRPr="00FF3BF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FF3BF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71" w:type="pct"/>
          </w:tcPr>
          <w:p w14:paraId="0EBBBBC1" w14:textId="52F28432" w:rsidR="00955CD6" w:rsidRDefault="00955CD6" w:rsidP="009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31E8A64" w14:textId="77777777" w:rsidR="00955CD6" w:rsidRPr="005C4AFC" w:rsidRDefault="00955CD6" w:rsidP="009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</w:tcPr>
          <w:p w14:paraId="55B00FC5" w14:textId="3CC65BE3" w:rsidR="00955CD6" w:rsidRDefault="00955CD6" w:rsidP="009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851</w:t>
            </w:r>
          </w:p>
        </w:tc>
        <w:tc>
          <w:tcPr>
            <w:tcW w:w="144" w:type="pct"/>
          </w:tcPr>
          <w:p w14:paraId="5E59D28E" w14:textId="77777777" w:rsidR="00955CD6" w:rsidRPr="005C4AFC" w:rsidRDefault="00955CD6" w:rsidP="009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2" w:type="pct"/>
          </w:tcPr>
          <w:p w14:paraId="36EF7132" w14:textId="20BFF89F" w:rsidR="00955CD6" w:rsidRDefault="00955CD6" w:rsidP="009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D65C50" w14:textId="77777777" w:rsidR="00955CD6" w:rsidRPr="005C4AFC" w:rsidRDefault="00955CD6" w:rsidP="009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2CA0380A" w14:textId="7FB1A77A" w:rsidR="00955CD6" w:rsidRDefault="00955CD6" w:rsidP="009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851</w:t>
            </w:r>
          </w:p>
        </w:tc>
      </w:tr>
      <w:tr w:rsidR="00955CD6" w:rsidRPr="00953946" w14:paraId="579AA729" w14:textId="77777777" w:rsidTr="00391282">
        <w:tc>
          <w:tcPr>
            <w:tcW w:w="1930" w:type="pct"/>
            <w:shd w:val="clear" w:color="auto" w:fill="auto"/>
          </w:tcPr>
          <w:p w14:paraId="410926DF" w14:textId="77777777" w:rsidR="00955CD6" w:rsidRPr="00FF3BF2" w:rsidRDefault="00955CD6" w:rsidP="0095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92AF6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671" w:type="pct"/>
          </w:tcPr>
          <w:p w14:paraId="172513D4" w14:textId="7D5F3550" w:rsidR="00955CD6" w:rsidRPr="00F6754E" w:rsidRDefault="00955CD6" w:rsidP="009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="003B4522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4" w:type="pct"/>
            <w:gridSpan w:val="2"/>
          </w:tcPr>
          <w:p w14:paraId="04766531" w14:textId="77777777" w:rsidR="00955CD6" w:rsidRPr="00DD15C8" w:rsidRDefault="00955CD6" w:rsidP="009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D14AC9E" w14:textId="77777777" w:rsidR="00955CD6" w:rsidRPr="00F6754E" w:rsidRDefault="00955CD6" w:rsidP="009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591</w:t>
            </w:r>
          </w:p>
        </w:tc>
        <w:tc>
          <w:tcPr>
            <w:tcW w:w="144" w:type="pct"/>
          </w:tcPr>
          <w:p w14:paraId="2D2EFC7F" w14:textId="77777777" w:rsidR="00955CD6" w:rsidRPr="00DD15C8" w:rsidRDefault="00955CD6" w:rsidP="009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7E995878" w14:textId="77777777" w:rsidR="00955CD6" w:rsidRPr="00F6754E" w:rsidRDefault="00955CD6" w:rsidP="009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44" w:type="pct"/>
          </w:tcPr>
          <w:p w14:paraId="5BE3E69B" w14:textId="77777777" w:rsidR="00955CD6" w:rsidRPr="005C4AFC" w:rsidRDefault="00955CD6" w:rsidP="009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5112C19E" w14:textId="73A4204A" w:rsidR="00955CD6" w:rsidRPr="00F6754E" w:rsidRDefault="00955CD6" w:rsidP="009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591</w:t>
            </w:r>
          </w:p>
        </w:tc>
      </w:tr>
    </w:tbl>
    <w:p w14:paraId="630BA4C9" w14:textId="77777777" w:rsidR="00F1668F" w:rsidRPr="00E12532" w:rsidRDefault="00F1668F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</w:p>
    <w:p w14:paraId="50BDAB81" w14:textId="77777777" w:rsidR="00C94B58" w:rsidRDefault="00BA310A" w:rsidP="00C94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C94B58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C94B58">
        <w:rPr>
          <w:rFonts w:ascii="Angsana New" w:hAnsi="Angsana New" w:hint="cs"/>
          <w:sz w:val="30"/>
          <w:szCs w:val="30"/>
        </w:rPr>
        <w:t>31</w:t>
      </w:r>
      <w:r w:rsidRPr="00C94B58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C94B58">
        <w:rPr>
          <w:rFonts w:ascii="Angsana New" w:hAnsi="Angsana New" w:hint="cs"/>
          <w:sz w:val="30"/>
          <w:szCs w:val="30"/>
        </w:rPr>
        <w:t xml:space="preserve"> </w:t>
      </w:r>
      <w:r w:rsidR="005A366E" w:rsidRPr="005A366E">
        <w:rPr>
          <w:rFonts w:ascii="Angsana New" w:hAnsi="Angsana New" w:hint="cs"/>
          <w:sz w:val="30"/>
          <w:szCs w:val="30"/>
        </w:rPr>
        <w:t>25</w:t>
      </w:r>
      <w:r w:rsidRPr="00C94B58">
        <w:rPr>
          <w:rFonts w:ascii="Angsana New" w:hAnsi="Angsana New" w:hint="cs"/>
          <w:sz w:val="30"/>
          <w:szCs w:val="30"/>
        </w:rPr>
        <w:t>6</w:t>
      </w:r>
      <w:r w:rsidR="00391282">
        <w:rPr>
          <w:rFonts w:ascii="Angsana New" w:hAnsi="Angsana New"/>
          <w:sz w:val="30"/>
          <w:szCs w:val="30"/>
        </w:rPr>
        <w:t>4</w:t>
      </w:r>
      <w:r w:rsidRPr="00C94B5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7F7B" w:rsidRPr="00C94B58">
        <w:rPr>
          <w:rFonts w:ascii="Angsana New" w:hAnsi="Angsana New" w:hint="cs"/>
          <w:sz w:val="30"/>
          <w:szCs w:val="30"/>
        </w:rPr>
        <w:t>31</w:t>
      </w:r>
      <w:r w:rsidRPr="00C94B5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07F7B" w:rsidRPr="00A31D95">
        <w:rPr>
          <w:rFonts w:ascii="Angsana New" w:hAnsi="Angsana New"/>
          <w:color w:val="000000"/>
          <w:sz w:val="30"/>
          <w:szCs w:val="30"/>
        </w:rPr>
        <w:t>25</w:t>
      </w:r>
      <w:r w:rsidR="00707F7B">
        <w:rPr>
          <w:rFonts w:ascii="Angsana New" w:hAnsi="Angsana New"/>
          <w:color w:val="000000"/>
          <w:sz w:val="30"/>
          <w:szCs w:val="30"/>
        </w:rPr>
        <w:t>6</w:t>
      </w:r>
      <w:r w:rsidR="00391282">
        <w:rPr>
          <w:rFonts w:ascii="Angsana New" w:hAnsi="Angsana New"/>
          <w:color w:val="000000"/>
          <w:sz w:val="30"/>
          <w:szCs w:val="30"/>
        </w:rPr>
        <w:t>3</w:t>
      </w:r>
      <w:r w:rsidRPr="00C94B5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E12532" w:rsidRDefault="00C94B58" w:rsidP="00C94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4"/>
        <w:gridCol w:w="1259"/>
        <w:gridCol w:w="270"/>
        <w:gridCol w:w="1172"/>
        <w:gridCol w:w="270"/>
        <w:gridCol w:w="1260"/>
        <w:gridCol w:w="270"/>
        <w:gridCol w:w="1253"/>
      </w:tblGrid>
      <w:tr w:rsidR="007F3F8B" w14:paraId="333B88E7" w14:textId="77777777" w:rsidTr="008037E4">
        <w:trPr>
          <w:trHeight w:val="371"/>
        </w:trPr>
        <w:tc>
          <w:tcPr>
            <w:tcW w:w="1932" w:type="pct"/>
            <w:hideMark/>
          </w:tcPr>
          <w:p w14:paraId="3E49BEE4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40" w:type="pct"/>
            <w:gridSpan w:val="3"/>
            <w:hideMark/>
          </w:tcPr>
          <w:p w14:paraId="2E2CFED4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F38E83B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pct"/>
            <w:gridSpan w:val="3"/>
            <w:hideMark/>
          </w:tcPr>
          <w:p w14:paraId="1531D16A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F8B" w14:paraId="15E75390" w14:textId="77777777" w:rsidTr="00E12532">
        <w:trPr>
          <w:trHeight w:val="308"/>
        </w:trPr>
        <w:tc>
          <w:tcPr>
            <w:tcW w:w="1932" w:type="pct"/>
          </w:tcPr>
          <w:p w14:paraId="0DFFE501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14:paraId="2D011E19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1EEC6A8B" w14:textId="77777777" w:rsidR="007F3F8B" w:rsidRDefault="007F3F8B" w:rsidP="006C3E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6EC01895" w14:textId="77777777" w:rsidR="007F3F8B" w:rsidRDefault="007B28E0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F3F8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A7BEDE9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5F62DF21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6F16ECDF" w14:textId="77777777" w:rsidR="007F3F8B" w:rsidRDefault="007F3F8B" w:rsidP="006C3E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hideMark/>
          </w:tcPr>
          <w:p w14:paraId="5D8A18D4" w14:textId="77777777" w:rsidR="007F3F8B" w:rsidRDefault="007B28E0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F3F8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3F8B" w14:paraId="3487A0B1" w14:textId="77777777" w:rsidTr="00E12532">
        <w:trPr>
          <w:trHeight w:val="326"/>
        </w:trPr>
        <w:tc>
          <w:tcPr>
            <w:tcW w:w="1932" w:type="pct"/>
          </w:tcPr>
          <w:p w14:paraId="667D66EB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14:paraId="73E23AA2" w14:textId="77777777" w:rsidR="007F3F8B" w:rsidRDefault="005A366E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 w:rsidR="007F3F8B">
              <w:rPr>
                <w:rFonts w:ascii="Angsana New" w:hAnsi="Angsana New"/>
                <w:sz w:val="30"/>
                <w:szCs w:val="30"/>
              </w:rPr>
              <w:t>6</w:t>
            </w:r>
            <w:r w:rsidR="0039128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48F03CF5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25" w:type="pct"/>
            <w:hideMark/>
          </w:tcPr>
          <w:p w14:paraId="435F5041" w14:textId="77777777" w:rsidR="007F3F8B" w:rsidRDefault="005A366E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 w:rsidR="007F3F8B">
              <w:rPr>
                <w:rFonts w:ascii="Angsana New" w:hAnsi="Angsana New"/>
                <w:sz w:val="30"/>
                <w:szCs w:val="30"/>
              </w:rPr>
              <w:t>6</w:t>
            </w:r>
            <w:r w:rsidR="003912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A96B1DE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42326CD6" w14:textId="77777777" w:rsidR="007F3F8B" w:rsidRDefault="005A366E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 w:rsidR="007F3F8B">
              <w:rPr>
                <w:rFonts w:ascii="Angsana New" w:hAnsi="Angsana New"/>
                <w:sz w:val="30"/>
                <w:szCs w:val="30"/>
              </w:rPr>
              <w:t>6</w:t>
            </w:r>
            <w:r w:rsidR="0039128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238629C2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8" w:type="pct"/>
            <w:hideMark/>
          </w:tcPr>
          <w:p w14:paraId="6CFCAD0C" w14:textId="77777777" w:rsidR="007F3F8B" w:rsidRDefault="005A366E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/>
                <w:sz w:val="30"/>
                <w:szCs w:val="30"/>
              </w:rPr>
              <w:t>25</w:t>
            </w:r>
            <w:r w:rsidR="007F3F8B">
              <w:rPr>
                <w:rFonts w:ascii="Angsana New" w:hAnsi="Angsana New"/>
                <w:sz w:val="30"/>
                <w:szCs w:val="30"/>
              </w:rPr>
              <w:t>6</w:t>
            </w:r>
            <w:r w:rsidR="0039128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F3F8B" w14:paraId="12086E04" w14:textId="77777777" w:rsidTr="008037E4">
        <w:trPr>
          <w:trHeight w:val="371"/>
        </w:trPr>
        <w:tc>
          <w:tcPr>
            <w:tcW w:w="1932" w:type="pct"/>
          </w:tcPr>
          <w:p w14:paraId="522C7F8A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68" w:type="pct"/>
            <w:gridSpan w:val="7"/>
            <w:hideMark/>
          </w:tcPr>
          <w:p w14:paraId="1025B7CA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12532" w14:paraId="6F853A03" w14:textId="77777777" w:rsidTr="00E12532">
        <w:tc>
          <w:tcPr>
            <w:tcW w:w="1932" w:type="pct"/>
          </w:tcPr>
          <w:p w14:paraId="68715AAE" w14:textId="77777777" w:rsidR="00E12532" w:rsidRDefault="00E1253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FB0AD23" w14:textId="77777777" w:rsidR="00E12532" w:rsidRPr="007F3F8B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EEEF16" w14:textId="77777777"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4456CA87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A464F9" w14:textId="77777777"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4DC28CAF" w14:textId="77777777"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9BE274" w14:textId="77777777"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664B3D8D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2532" w14:paraId="2DDB24B5" w14:textId="77777777" w:rsidTr="00391282">
        <w:tc>
          <w:tcPr>
            <w:tcW w:w="1932" w:type="pct"/>
          </w:tcPr>
          <w:p w14:paraId="650F8597" w14:textId="77777777" w:rsidR="00E12532" w:rsidRDefault="00E1253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1F84DF7A" w14:textId="77777777" w:rsidR="00E12532" w:rsidRPr="007F3F8B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7E1B32" w14:textId="77777777"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4BE618C4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50FB9B" w14:textId="77777777"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1ED1526F" w14:textId="77777777"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544018" w14:textId="77777777"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3E2BB568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2532" w14:paraId="69E0CAEC" w14:textId="77777777" w:rsidTr="00391282">
        <w:tc>
          <w:tcPr>
            <w:tcW w:w="1932" w:type="pct"/>
          </w:tcPr>
          <w:p w14:paraId="4B1C09FF" w14:textId="77777777" w:rsidR="00E12532" w:rsidRDefault="00E1253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B8581A" w14:textId="77777777" w:rsidR="00E12532" w:rsidRPr="00515D76" w:rsidRDefault="00A7639E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4189677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5135D5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8B2E15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39F4A" w14:textId="77777777" w:rsidR="00E12532" w:rsidRPr="000746C7" w:rsidRDefault="003E77FF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87</w:t>
            </w:r>
            <w:r>
              <w:rPr>
                <w:rFonts w:ascii="Angsana New" w:hAnsi="Angsana New"/>
                <w:sz w:val="30"/>
                <w:szCs w:val="30"/>
              </w:rPr>
              <w:t>,048</w:t>
            </w:r>
          </w:p>
        </w:tc>
        <w:tc>
          <w:tcPr>
            <w:tcW w:w="144" w:type="pct"/>
          </w:tcPr>
          <w:p w14:paraId="68B2B48B" w14:textId="77777777"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C53075" w14:textId="77777777" w:rsidR="00E1253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F262F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62F4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391282" w14:paraId="2220F9CC" w14:textId="77777777" w:rsidTr="00391282">
        <w:tc>
          <w:tcPr>
            <w:tcW w:w="1932" w:type="pct"/>
          </w:tcPr>
          <w:p w14:paraId="6FD5B871" w14:textId="77777777" w:rsidR="00391282" w:rsidRPr="00F374C5" w:rsidRDefault="0039128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1B8CA" w14:textId="77777777" w:rsidR="00391282" w:rsidRPr="00515D76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EB1365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3E6D4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CB2464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FCDD7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C8B62E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01CCF7" w14:textId="77777777" w:rsidR="00391282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282" w14:paraId="28D58FAA" w14:textId="77777777" w:rsidTr="00391282">
        <w:tc>
          <w:tcPr>
            <w:tcW w:w="1932" w:type="pct"/>
          </w:tcPr>
          <w:p w14:paraId="661BC752" w14:textId="77777777" w:rsidR="00391282" w:rsidRPr="00391282" w:rsidRDefault="0039128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3119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หนี้สินตามสัญญาเช่าที่ถึงกำหนด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391282" w:rsidRPr="00515D76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071C0F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9901E4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D7C69D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391282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282" w14:paraId="6D3AA279" w14:textId="77777777" w:rsidTr="00391282">
        <w:tc>
          <w:tcPr>
            <w:tcW w:w="1932" w:type="pct"/>
          </w:tcPr>
          <w:p w14:paraId="23F537EA" w14:textId="77777777" w:rsidR="00391282" w:rsidRPr="00391282" w:rsidRDefault="0039128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   ชำระภายในหนึ่งปี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116EC69B" w14:textId="77777777" w:rsidR="00391282" w:rsidRPr="00515D76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C5DD6E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7ECCBCD8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759C4A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2DF97310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BFFEC8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419E33EB" w14:textId="77777777" w:rsidR="00391282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282" w14:paraId="4CB8AB87" w14:textId="77777777" w:rsidTr="00391282">
        <w:tc>
          <w:tcPr>
            <w:tcW w:w="1932" w:type="pct"/>
          </w:tcPr>
          <w:p w14:paraId="7D77EF91" w14:textId="77777777" w:rsidR="00391282" w:rsidRPr="00F374C5" w:rsidRDefault="0039128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7D2E985D" w14:textId="77777777" w:rsidR="00391282" w:rsidRPr="00515D76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983060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0C84D82D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65EF37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64970C03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1B4B2AC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5C373352" w14:textId="77777777" w:rsidR="00391282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282" w14:paraId="25358A3C" w14:textId="77777777" w:rsidTr="00391282">
        <w:tc>
          <w:tcPr>
            <w:tcW w:w="1932" w:type="pct"/>
          </w:tcPr>
          <w:p w14:paraId="6399329B" w14:textId="77777777" w:rsidR="00391282" w:rsidRPr="00F374C5" w:rsidRDefault="0039128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391282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77777777" w:rsidR="00391282" w:rsidRPr="00515D76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1,062</w:t>
            </w:r>
          </w:p>
        </w:tc>
        <w:tc>
          <w:tcPr>
            <w:tcW w:w="144" w:type="pct"/>
          </w:tcPr>
          <w:p w14:paraId="715D1B2D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77777777" w:rsidR="00391282" w:rsidRPr="000746C7" w:rsidRDefault="00F262F4" w:rsidP="0022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1,056</w:t>
            </w:r>
          </w:p>
        </w:tc>
        <w:tc>
          <w:tcPr>
            <w:tcW w:w="144" w:type="pct"/>
          </w:tcPr>
          <w:p w14:paraId="40D94B02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77777777" w:rsidR="00391282" w:rsidRPr="000746C7" w:rsidRDefault="003E77FF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  <w:tc>
          <w:tcPr>
            <w:tcW w:w="144" w:type="pct"/>
          </w:tcPr>
          <w:p w14:paraId="2E406095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77777777" w:rsidR="00391282" w:rsidRDefault="00F262F4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1,056</w:t>
            </w:r>
          </w:p>
        </w:tc>
      </w:tr>
      <w:tr w:rsidR="00391282" w14:paraId="3B15B689" w14:textId="77777777" w:rsidTr="003B4522">
        <w:trPr>
          <w:trHeight w:val="368"/>
        </w:trPr>
        <w:tc>
          <w:tcPr>
            <w:tcW w:w="1932" w:type="pct"/>
          </w:tcPr>
          <w:p w14:paraId="1204F2BF" w14:textId="77777777" w:rsidR="00391282" w:rsidRPr="00F374C5" w:rsidRDefault="0039128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E13FC8" w14:textId="77777777" w:rsidR="00391282" w:rsidRPr="00515D76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58D6E9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39A121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E74BD3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54B984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5DCAF4" w14:textId="77777777" w:rsidR="00391282" w:rsidRPr="000746C7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3FCFDA" w14:textId="77777777" w:rsidR="00391282" w:rsidRDefault="0039128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282" w14:paraId="168E300C" w14:textId="77777777" w:rsidTr="00391282">
        <w:tc>
          <w:tcPr>
            <w:tcW w:w="1932" w:type="pct"/>
          </w:tcPr>
          <w:p w14:paraId="4B088587" w14:textId="77777777" w:rsidR="00391282" w:rsidRPr="00D31193" w:rsidRDefault="00391282" w:rsidP="0039128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20F76B21" w14:textId="77777777" w:rsidR="00391282" w:rsidRPr="00515D76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D597B8" w14:textId="77777777" w:rsidR="00391282" w:rsidRPr="000746C7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732A59AA" w14:textId="77777777" w:rsidR="00391282" w:rsidRPr="000746C7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BEB735" w14:textId="77777777" w:rsidR="00391282" w:rsidRPr="000746C7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41874E2F" w14:textId="77777777" w:rsidR="00391282" w:rsidRPr="000746C7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CF4A6B" w14:textId="77777777" w:rsidR="00391282" w:rsidRPr="000746C7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7166F9E8" w14:textId="77777777" w:rsidR="00391282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282" w14:paraId="4734481E" w14:textId="77777777" w:rsidTr="00391282">
        <w:tc>
          <w:tcPr>
            <w:tcW w:w="1932" w:type="pct"/>
          </w:tcPr>
          <w:p w14:paraId="67D5EC16" w14:textId="77777777" w:rsidR="00391282" w:rsidRPr="00D31193" w:rsidRDefault="00391282" w:rsidP="0039128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14CEFCE2" w14:textId="77777777" w:rsidR="00391282" w:rsidRPr="00515D76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3C82B5D" w14:textId="77777777" w:rsidR="00391282" w:rsidRPr="000746C7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113470A5" w14:textId="77777777" w:rsidR="00391282" w:rsidRPr="000746C7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D225F6" w14:textId="77777777" w:rsidR="00391282" w:rsidRPr="000746C7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500714CD" w14:textId="77777777" w:rsidR="00391282" w:rsidRPr="000746C7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B5CC6C" w14:textId="77777777" w:rsidR="00391282" w:rsidRPr="000746C7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6B701DCE" w14:textId="77777777" w:rsidR="00391282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282" w14:paraId="3703B4D5" w14:textId="77777777" w:rsidTr="00391282">
        <w:tc>
          <w:tcPr>
            <w:tcW w:w="1932" w:type="pct"/>
          </w:tcPr>
          <w:p w14:paraId="3BBF9079" w14:textId="77777777" w:rsidR="00391282" w:rsidRPr="00D31193" w:rsidRDefault="00391282" w:rsidP="0039128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391282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16492D" w14:textId="77777777" w:rsidR="00391282" w:rsidRPr="00515D76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539</w:t>
            </w:r>
          </w:p>
        </w:tc>
        <w:tc>
          <w:tcPr>
            <w:tcW w:w="144" w:type="pct"/>
          </w:tcPr>
          <w:p w14:paraId="5502074F" w14:textId="77777777" w:rsidR="00391282" w:rsidRPr="000746C7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F31DF" w14:textId="77777777" w:rsidR="00391282" w:rsidRPr="000746C7" w:rsidRDefault="00F262F4" w:rsidP="00F26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807</w:t>
            </w:r>
          </w:p>
        </w:tc>
        <w:tc>
          <w:tcPr>
            <w:tcW w:w="144" w:type="pct"/>
          </w:tcPr>
          <w:p w14:paraId="12891F7E" w14:textId="77777777" w:rsidR="00391282" w:rsidRPr="000746C7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89D255" w14:textId="77777777" w:rsidR="00391282" w:rsidRPr="000746C7" w:rsidRDefault="003E77FF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144" w:type="pct"/>
          </w:tcPr>
          <w:p w14:paraId="0F56CB24" w14:textId="77777777" w:rsidR="00391282" w:rsidRPr="000746C7" w:rsidRDefault="00391282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BBE9C4" w14:textId="77777777" w:rsidR="00391282" w:rsidRPr="00F262F4" w:rsidRDefault="00F262F4" w:rsidP="0039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807</w:t>
            </w:r>
          </w:p>
        </w:tc>
      </w:tr>
    </w:tbl>
    <w:p w14:paraId="5FD5DA4B" w14:textId="58A00C93" w:rsidR="00556894" w:rsidRDefault="00556894" w:rsidP="003B4522">
      <w:pPr>
        <w:tabs>
          <w:tab w:val="clear" w:pos="454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 xml:space="preserve">5         </w:t>
      </w:r>
      <w:r w:rsidR="003B452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="00E3463E" w:rsidRPr="00E3463E">
        <w:rPr>
          <w:rFonts w:ascii="Angsana New" w:hAnsi="Angsana New"/>
          <w:b/>
          <w:bCs/>
          <w:color w:val="000000"/>
          <w:sz w:val="30"/>
          <w:szCs w:val="30"/>
          <w:cs/>
        </w:rPr>
        <w:t>ลูกหนี้การค้า</w:t>
      </w:r>
    </w:p>
    <w:p w14:paraId="2A244DBB" w14:textId="77777777" w:rsidR="00556894" w:rsidRPr="00556894" w:rsidRDefault="00556894" w:rsidP="0055689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556894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530"/>
        <w:gridCol w:w="270"/>
        <w:gridCol w:w="1530"/>
      </w:tblGrid>
      <w:tr w:rsidR="00556894" w:rsidRPr="00227D36" w14:paraId="1399459B" w14:textId="77777777" w:rsidTr="00EE4F8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4DC6DAA5" w14:textId="77777777" w:rsidR="00556894" w:rsidRPr="00556894" w:rsidRDefault="00556894" w:rsidP="00C2125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0BED25E" w14:textId="77777777" w:rsidR="00556894" w:rsidRPr="00227D36" w:rsidRDefault="00556894" w:rsidP="00C2125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27D3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227D3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  <w:r w:rsidRPr="00227D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227D3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894" w:rsidRPr="00227D36" w14:paraId="05ACF2BB" w14:textId="77777777" w:rsidTr="00EE4F81">
        <w:trPr>
          <w:cantSplit/>
          <w:tblHeader/>
        </w:trPr>
        <w:tc>
          <w:tcPr>
            <w:tcW w:w="5940" w:type="dxa"/>
            <w:vAlign w:val="bottom"/>
          </w:tcPr>
          <w:p w14:paraId="7A0FFC89" w14:textId="77777777" w:rsidR="00556894" w:rsidRPr="00227D36" w:rsidRDefault="00556894" w:rsidP="00C2125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257FA92" w14:textId="77777777" w:rsidR="00556894" w:rsidRPr="00227D36" w:rsidRDefault="00556894" w:rsidP="00C2125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27D36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  <w:r w:rsidRPr="00227D3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1</w:t>
            </w:r>
            <w:r w:rsidRPr="00227D36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 </w:t>
            </w:r>
            <w:r w:rsidRPr="00227D36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227D36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227D36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143494F9" w14:textId="77777777" w:rsidR="00556894" w:rsidRPr="00227D36" w:rsidRDefault="00556894" w:rsidP="00C2125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043D771" w14:textId="77777777" w:rsidR="00556894" w:rsidRPr="00227D36" w:rsidRDefault="00556894" w:rsidP="00C2125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27D36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227D3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227D36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556894" w:rsidRPr="00227D36" w14:paraId="1689D734" w14:textId="77777777" w:rsidTr="00EE4F8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56E899E4" w14:textId="77777777" w:rsidR="00556894" w:rsidRPr="00227D36" w:rsidRDefault="00556894" w:rsidP="00C2125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330" w:type="dxa"/>
            <w:gridSpan w:val="3"/>
            <w:vAlign w:val="bottom"/>
            <w:hideMark/>
          </w:tcPr>
          <w:p w14:paraId="3464B53E" w14:textId="77777777" w:rsidR="00556894" w:rsidRPr="00227D36" w:rsidRDefault="00556894" w:rsidP="00C2125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27D3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27D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56894" w:rsidRPr="00227D36" w14:paraId="0E2C32F0" w14:textId="77777777" w:rsidTr="00EE4F81">
        <w:trPr>
          <w:cantSplit/>
        </w:trPr>
        <w:tc>
          <w:tcPr>
            <w:tcW w:w="5940" w:type="dxa"/>
            <w:hideMark/>
          </w:tcPr>
          <w:p w14:paraId="4111AAE6" w14:textId="77777777" w:rsidR="00556894" w:rsidRPr="00227D36" w:rsidRDefault="00556894" w:rsidP="005568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DD61E8E" w14:textId="77777777" w:rsidR="00556894" w:rsidRPr="00227D36" w:rsidRDefault="003E77FF" w:rsidP="005568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</w:rPr>
              <w:t>539,011</w:t>
            </w:r>
          </w:p>
        </w:tc>
        <w:tc>
          <w:tcPr>
            <w:tcW w:w="270" w:type="dxa"/>
          </w:tcPr>
          <w:p w14:paraId="7A5F2817" w14:textId="77777777" w:rsidR="00556894" w:rsidRPr="00227D36" w:rsidRDefault="00556894" w:rsidP="005568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91F9E2" w14:textId="77777777" w:rsidR="00556894" w:rsidRPr="00227D36" w:rsidRDefault="00556894" w:rsidP="005568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</w:rPr>
              <w:t>382,528</w:t>
            </w:r>
          </w:p>
        </w:tc>
      </w:tr>
      <w:tr w:rsidR="00556894" w:rsidRPr="00227D36" w14:paraId="4A0574B5" w14:textId="77777777" w:rsidTr="00EE4F81">
        <w:trPr>
          <w:cantSplit/>
        </w:trPr>
        <w:tc>
          <w:tcPr>
            <w:tcW w:w="5940" w:type="dxa"/>
            <w:hideMark/>
          </w:tcPr>
          <w:p w14:paraId="50AAE0E0" w14:textId="77777777" w:rsidR="00556894" w:rsidRPr="00227D36" w:rsidRDefault="00556894" w:rsidP="005568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681DA59" w14:textId="77777777" w:rsidR="00556894" w:rsidRPr="00227D36" w:rsidRDefault="00556894" w:rsidP="005568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A27486" w14:textId="77777777" w:rsidR="00556894" w:rsidRPr="00227D36" w:rsidRDefault="00556894" w:rsidP="005568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5D43F9" w14:textId="77777777" w:rsidR="00556894" w:rsidRPr="00227D36" w:rsidRDefault="00556894" w:rsidP="005568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894" w:rsidRPr="00227D36" w14:paraId="19F49016" w14:textId="77777777" w:rsidTr="00EE4F81">
        <w:trPr>
          <w:cantSplit/>
        </w:trPr>
        <w:tc>
          <w:tcPr>
            <w:tcW w:w="5940" w:type="dxa"/>
            <w:hideMark/>
          </w:tcPr>
          <w:p w14:paraId="4E5B2802" w14:textId="77777777" w:rsidR="00556894" w:rsidRPr="00227D36" w:rsidRDefault="00556894" w:rsidP="0055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27D3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27D3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27D36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227D3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1A1AAFEB" w14:textId="77777777" w:rsidR="00556894" w:rsidRPr="00227D36" w:rsidRDefault="003E77FF" w:rsidP="005568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</w:rPr>
              <w:t>72,013</w:t>
            </w:r>
          </w:p>
        </w:tc>
        <w:tc>
          <w:tcPr>
            <w:tcW w:w="270" w:type="dxa"/>
          </w:tcPr>
          <w:p w14:paraId="0CDB8006" w14:textId="77777777" w:rsidR="00556894" w:rsidRPr="00227D36" w:rsidRDefault="00556894" w:rsidP="005568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CB1BC1" w14:textId="77777777" w:rsidR="00556894" w:rsidRPr="00227D36" w:rsidRDefault="00556894" w:rsidP="005568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</w:rPr>
              <w:t>64,986</w:t>
            </w:r>
          </w:p>
        </w:tc>
      </w:tr>
      <w:tr w:rsidR="00556894" w:rsidRPr="00227D36" w14:paraId="520E0DFA" w14:textId="77777777" w:rsidTr="00EE4F81">
        <w:trPr>
          <w:cantSplit/>
        </w:trPr>
        <w:tc>
          <w:tcPr>
            <w:tcW w:w="5940" w:type="dxa"/>
            <w:hideMark/>
          </w:tcPr>
          <w:p w14:paraId="56484EB8" w14:textId="77777777" w:rsidR="00556894" w:rsidRPr="00227D36" w:rsidRDefault="00556894" w:rsidP="0055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27D3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27D36">
              <w:rPr>
                <w:rFonts w:ascii="Angsana New" w:hAnsi="Angsana New"/>
                <w:sz w:val="30"/>
                <w:szCs w:val="30"/>
              </w:rPr>
              <w:t>91</w:t>
            </w:r>
            <w:r w:rsidRPr="00227D3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27D36">
              <w:rPr>
                <w:rFonts w:ascii="Angsana New" w:hAnsi="Angsana New"/>
                <w:sz w:val="30"/>
                <w:szCs w:val="30"/>
              </w:rPr>
              <w:t>-</w:t>
            </w:r>
            <w:r w:rsidRPr="00227D3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27D36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227D3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2F00C18F" w14:textId="77777777" w:rsidR="00556894" w:rsidRPr="00227D36" w:rsidRDefault="003E77FF" w:rsidP="005568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4B0E6730" w14:textId="77777777" w:rsidR="00556894" w:rsidRPr="00227D36" w:rsidRDefault="00556894" w:rsidP="005568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9966EC" w14:textId="77777777" w:rsidR="00556894" w:rsidRPr="00227D36" w:rsidRDefault="00556894" w:rsidP="005568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556894" w:rsidRPr="00227D36" w14:paraId="0ADD5ACF" w14:textId="77777777" w:rsidTr="00EE4F81">
        <w:trPr>
          <w:cantSplit/>
        </w:trPr>
        <w:tc>
          <w:tcPr>
            <w:tcW w:w="5940" w:type="dxa"/>
            <w:hideMark/>
          </w:tcPr>
          <w:p w14:paraId="003B0A0A" w14:textId="77777777" w:rsidR="00556894" w:rsidRPr="00227D36" w:rsidRDefault="00556894" w:rsidP="0055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27D3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27D36">
              <w:rPr>
                <w:rFonts w:ascii="Angsana New" w:hAnsi="Angsana New"/>
                <w:sz w:val="30"/>
                <w:szCs w:val="30"/>
              </w:rPr>
              <w:t>181</w:t>
            </w:r>
            <w:r w:rsidRPr="00227D3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27D36">
              <w:rPr>
                <w:rFonts w:ascii="Angsana New" w:hAnsi="Angsana New"/>
                <w:sz w:val="30"/>
                <w:szCs w:val="30"/>
              </w:rPr>
              <w:t>-</w:t>
            </w:r>
            <w:r w:rsidRPr="00227D3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27D36">
              <w:rPr>
                <w:rFonts w:ascii="Angsana New" w:hAnsi="Angsana New"/>
                <w:sz w:val="30"/>
                <w:szCs w:val="30"/>
              </w:rPr>
              <w:t xml:space="preserve">360 </w:t>
            </w:r>
            <w:r w:rsidRPr="00227D3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73FCE06B" w14:textId="77777777" w:rsidR="00556894" w:rsidRPr="00227D36" w:rsidRDefault="003E77FF" w:rsidP="005568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473A7151" w14:textId="77777777" w:rsidR="00556894" w:rsidRPr="00227D36" w:rsidRDefault="00556894" w:rsidP="005568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1A0FD0" w14:textId="77777777" w:rsidR="00556894" w:rsidRPr="00227D36" w:rsidRDefault="00556894" w:rsidP="005568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556894" w:rsidRPr="00227D36" w14:paraId="5808D451" w14:textId="77777777" w:rsidTr="00EE4F81">
        <w:trPr>
          <w:cantSplit/>
        </w:trPr>
        <w:tc>
          <w:tcPr>
            <w:tcW w:w="5940" w:type="dxa"/>
            <w:hideMark/>
          </w:tcPr>
          <w:p w14:paraId="68F16C2C" w14:textId="77777777" w:rsidR="00556894" w:rsidRPr="00227D36" w:rsidRDefault="00556894" w:rsidP="0055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27D36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Pr="00227D36">
              <w:rPr>
                <w:rFonts w:ascii="Angsana New" w:hAnsi="Angsana New"/>
                <w:sz w:val="30"/>
                <w:szCs w:val="30"/>
              </w:rPr>
              <w:t>360</w:t>
            </w:r>
            <w:r w:rsidRPr="00227D36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FBDF0" w14:textId="77777777" w:rsidR="00556894" w:rsidRPr="00227D36" w:rsidRDefault="003E77FF" w:rsidP="005568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</w:rPr>
              <w:t>5,856</w:t>
            </w:r>
          </w:p>
        </w:tc>
        <w:tc>
          <w:tcPr>
            <w:tcW w:w="270" w:type="dxa"/>
          </w:tcPr>
          <w:p w14:paraId="0CB64D86" w14:textId="77777777" w:rsidR="00556894" w:rsidRPr="00227D36" w:rsidRDefault="00556894" w:rsidP="005568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8BD09" w14:textId="77777777" w:rsidR="00556894" w:rsidRPr="00227D36" w:rsidRDefault="00556894" w:rsidP="005568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</w:tr>
      <w:tr w:rsidR="00556894" w:rsidRPr="00227D36" w14:paraId="2CB11CA8" w14:textId="77777777" w:rsidTr="00EE4F81">
        <w:trPr>
          <w:cantSplit/>
        </w:trPr>
        <w:tc>
          <w:tcPr>
            <w:tcW w:w="5940" w:type="dxa"/>
            <w:hideMark/>
          </w:tcPr>
          <w:p w14:paraId="65C5FD4B" w14:textId="77777777" w:rsidR="00556894" w:rsidRPr="00227D36" w:rsidRDefault="00556894" w:rsidP="005568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3063A" w14:textId="77777777" w:rsidR="00556894" w:rsidRPr="00227D36" w:rsidRDefault="003E77FF" w:rsidP="005568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617,208</w:t>
            </w:r>
          </w:p>
        </w:tc>
        <w:tc>
          <w:tcPr>
            <w:tcW w:w="270" w:type="dxa"/>
          </w:tcPr>
          <w:p w14:paraId="5E62D30F" w14:textId="77777777" w:rsidR="00556894" w:rsidRPr="00227D36" w:rsidRDefault="00556894" w:rsidP="005568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7C72F" w14:textId="77777777" w:rsidR="00556894" w:rsidRPr="00227D36" w:rsidRDefault="00556894" w:rsidP="005568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454,869</w:t>
            </w:r>
          </w:p>
        </w:tc>
      </w:tr>
      <w:tr w:rsidR="00556894" w:rsidRPr="00227D36" w14:paraId="28F7FDAF" w14:textId="77777777" w:rsidTr="00EE4F81">
        <w:trPr>
          <w:cantSplit/>
          <w:trHeight w:val="71"/>
        </w:trPr>
        <w:tc>
          <w:tcPr>
            <w:tcW w:w="5940" w:type="dxa"/>
            <w:vAlign w:val="bottom"/>
            <w:hideMark/>
          </w:tcPr>
          <w:p w14:paraId="21A536EB" w14:textId="77777777" w:rsidR="00556894" w:rsidRPr="00227D36" w:rsidRDefault="00556894" w:rsidP="005568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27D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89FB3" w14:textId="77777777" w:rsidR="00556894" w:rsidRPr="00227D36" w:rsidRDefault="003E77FF" w:rsidP="00227D36">
            <w:pPr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</w:rPr>
              <w:t>(6,148)</w:t>
            </w:r>
          </w:p>
        </w:tc>
        <w:tc>
          <w:tcPr>
            <w:tcW w:w="270" w:type="dxa"/>
            <w:vAlign w:val="bottom"/>
          </w:tcPr>
          <w:p w14:paraId="4953770F" w14:textId="77777777" w:rsidR="00556894" w:rsidRPr="00227D36" w:rsidRDefault="00556894" w:rsidP="005568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B5CE8" w14:textId="77777777" w:rsidR="00556894" w:rsidRPr="00227D36" w:rsidRDefault="00556894" w:rsidP="00227D36">
            <w:pPr>
              <w:ind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</w:rPr>
              <w:t>(6,950)</w:t>
            </w:r>
          </w:p>
        </w:tc>
      </w:tr>
      <w:tr w:rsidR="00556894" w:rsidRPr="00227D36" w14:paraId="402EB53C" w14:textId="77777777" w:rsidTr="00EE4F81">
        <w:trPr>
          <w:cantSplit/>
        </w:trPr>
        <w:tc>
          <w:tcPr>
            <w:tcW w:w="5940" w:type="dxa"/>
            <w:hideMark/>
          </w:tcPr>
          <w:p w14:paraId="4CCBEE67" w14:textId="77777777" w:rsidR="00556894" w:rsidRPr="00227D36" w:rsidRDefault="00556894" w:rsidP="005568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85B85D" w14:textId="77777777" w:rsidR="00556894" w:rsidRPr="00227D36" w:rsidRDefault="003E77FF" w:rsidP="0055689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611,060</w:t>
            </w:r>
          </w:p>
        </w:tc>
        <w:tc>
          <w:tcPr>
            <w:tcW w:w="270" w:type="dxa"/>
          </w:tcPr>
          <w:p w14:paraId="12FEA48D" w14:textId="77777777" w:rsidR="00556894" w:rsidRPr="00227D36" w:rsidRDefault="00556894" w:rsidP="0055689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FB63C1" w14:textId="77777777" w:rsidR="00556894" w:rsidRPr="00227D36" w:rsidRDefault="00556894" w:rsidP="005568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447,919</w:t>
            </w:r>
          </w:p>
        </w:tc>
      </w:tr>
    </w:tbl>
    <w:p w14:paraId="5AEB9BA2" w14:textId="77777777" w:rsidR="00556894" w:rsidRPr="00227D36" w:rsidRDefault="00556894" w:rsidP="0055689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620"/>
        <w:gridCol w:w="180"/>
        <w:gridCol w:w="1530"/>
      </w:tblGrid>
      <w:tr w:rsidR="00EE4F81" w:rsidRPr="00227D36" w14:paraId="224C16E6" w14:textId="77777777" w:rsidTr="00EE4F8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1BBE71B7" w14:textId="77777777" w:rsidR="00EE4F81" w:rsidRPr="00227D36" w:rsidRDefault="00EE4F81" w:rsidP="00C21250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27D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3330" w:type="dxa"/>
            <w:gridSpan w:val="3"/>
            <w:vAlign w:val="bottom"/>
          </w:tcPr>
          <w:p w14:paraId="741D477A" w14:textId="77777777" w:rsidR="00EE4F81" w:rsidRPr="00227D36" w:rsidRDefault="00EE4F81" w:rsidP="00C2125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227D3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  <w:r w:rsidRPr="00227D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227D3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F81" w:rsidRPr="00227D36" w14:paraId="013112B9" w14:textId="77777777" w:rsidTr="00FD4624">
        <w:trPr>
          <w:cantSplit/>
          <w:tblHeader/>
        </w:trPr>
        <w:tc>
          <w:tcPr>
            <w:tcW w:w="5940" w:type="dxa"/>
            <w:vAlign w:val="bottom"/>
          </w:tcPr>
          <w:p w14:paraId="5C172788" w14:textId="77777777" w:rsidR="00EE4F81" w:rsidRPr="00227D36" w:rsidRDefault="00EE4F81" w:rsidP="00C2125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227D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227D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227D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227D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27D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620" w:type="dxa"/>
            <w:vAlign w:val="bottom"/>
          </w:tcPr>
          <w:p w14:paraId="7F546C29" w14:textId="77777777" w:rsidR="00EE4F81" w:rsidRPr="00227D36" w:rsidRDefault="00EE4F81" w:rsidP="00C2125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27D36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64C66657" w14:textId="77777777" w:rsidR="00EE4F81" w:rsidRPr="00227D36" w:rsidRDefault="00EE4F81" w:rsidP="00C2125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A5104C7" w14:textId="77777777" w:rsidR="00EE4F81" w:rsidRPr="00227D36" w:rsidRDefault="00EE4F81" w:rsidP="00C2125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27D3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556894" w:rsidRPr="00227D36" w14:paraId="02E76370" w14:textId="77777777" w:rsidTr="00EE4F8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52A8012C" w14:textId="77777777" w:rsidR="00556894" w:rsidRPr="00227D36" w:rsidRDefault="00556894" w:rsidP="00C2125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330" w:type="dxa"/>
            <w:gridSpan w:val="3"/>
            <w:vAlign w:val="bottom"/>
            <w:hideMark/>
          </w:tcPr>
          <w:p w14:paraId="1241D725" w14:textId="77777777" w:rsidR="00556894" w:rsidRPr="00227D36" w:rsidRDefault="00556894" w:rsidP="00C2125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27D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27D3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27D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E4F81" w:rsidRPr="00556894" w14:paraId="5E940485" w14:textId="77777777" w:rsidTr="00FD4624">
        <w:trPr>
          <w:cantSplit/>
        </w:trPr>
        <w:tc>
          <w:tcPr>
            <w:tcW w:w="5940" w:type="dxa"/>
          </w:tcPr>
          <w:p w14:paraId="01DE6D9F" w14:textId="77777777" w:rsidR="00EE4F81" w:rsidRPr="00227D36" w:rsidRDefault="00EE4F81" w:rsidP="0055689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620" w:type="dxa"/>
          </w:tcPr>
          <w:p w14:paraId="4D202D80" w14:textId="77777777" w:rsidR="00EE4F81" w:rsidRPr="00227D36" w:rsidRDefault="003E77FF" w:rsidP="00FD4624">
            <w:pPr>
              <w:pStyle w:val="acctfourfigures"/>
              <w:tabs>
                <w:tab w:val="decimal" w:pos="465"/>
                <w:tab w:val="left" w:pos="118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(802)</w:t>
            </w:r>
          </w:p>
        </w:tc>
        <w:tc>
          <w:tcPr>
            <w:tcW w:w="180" w:type="dxa"/>
          </w:tcPr>
          <w:p w14:paraId="667E75F0" w14:textId="77777777" w:rsidR="00EE4F81" w:rsidRPr="00227D36" w:rsidRDefault="00EE4F81" w:rsidP="00C2125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7F66B6" w14:textId="77777777" w:rsidR="00EE4F81" w:rsidRPr="00CD0A93" w:rsidRDefault="003E77FF" w:rsidP="00554C18">
            <w:pPr>
              <w:pStyle w:val="acctfourfigures"/>
              <w:tabs>
                <w:tab w:val="decimal" w:pos="731"/>
              </w:tabs>
              <w:spacing w:line="240" w:lineRule="auto"/>
              <w:ind w:left="-83" w:right="-7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7D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(1,080)</w:t>
            </w:r>
          </w:p>
        </w:tc>
      </w:tr>
    </w:tbl>
    <w:p w14:paraId="6F7E4931" w14:textId="77777777" w:rsidR="00556894" w:rsidRPr="00556894" w:rsidRDefault="00556894" w:rsidP="0055689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556894" w:rsidRPr="00556894" w:rsidSect="00B82E3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5ACAC5B3" w14:textId="77777777" w:rsidR="00BA310A" w:rsidRDefault="00CD0A93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6</w:t>
      </w:r>
      <w:r w:rsidR="00BA310A"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9350F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เงินลงทุนในบริษัทย่อย</w:t>
      </w:r>
    </w:p>
    <w:p w14:paraId="300F4942" w14:textId="77777777" w:rsidR="00BA310A" w:rsidRPr="00D82C8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557A2BA9" w14:textId="77777777" w:rsidR="00BA310A" w:rsidRPr="00D82C8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-43" w:hanging="26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pPr w:leftFromText="180" w:rightFromText="180" w:vertAnchor="text" w:horzAnchor="margin" w:tblpXSpec="right" w:tblpY="-55"/>
        <w:tblW w:w="141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1440"/>
        <w:gridCol w:w="897"/>
        <w:gridCol w:w="269"/>
        <w:gridCol w:w="897"/>
        <w:gridCol w:w="180"/>
        <w:gridCol w:w="903"/>
        <w:gridCol w:w="15"/>
        <w:gridCol w:w="165"/>
        <w:gridCol w:w="898"/>
        <w:gridCol w:w="17"/>
        <w:gridCol w:w="163"/>
        <w:gridCol w:w="898"/>
        <w:gridCol w:w="180"/>
        <w:gridCol w:w="898"/>
        <w:gridCol w:w="180"/>
        <w:gridCol w:w="906"/>
        <w:gridCol w:w="189"/>
        <w:gridCol w:w="903"/>
        <w:gridCol w:w="180"/>
        <w:gridCol w:w="988"/>
        <w:gridCol w:w="180"/>
        <w:gridCol w:w="965"/>
        <w:gridCol w:w="9"/>
      </w:tblGrid>
      <w:tr w:rsidR="00BA310A" w:rsidRPr="00A31D95" w:rsidDel="00685444" w14:paraId="603C8A67" w14:textId="77777777" w:rsidTr="00D34EBF">
        <w:trPr>
          <w:gridAfter w:val="1"/>
          <w:wAfter w:w="9" w:type="dxa"/>
          <w:cantSplit/>
          <w:tblHeader/>
        </w:trPr>
        <w:tc>
          <w:tcPr>
            <w:tcW w:w="1879" w:type="dxa"/>
          </w:tcPr>
          <w:p w14:paraId="4AE9E58F" w14:textId="77777777"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187FC3" w14:textId="77777777"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43" w:type="dxa"/>
            <w:gridSpan w:val="4"/>
          </w:tcPr>
          <w:p w14:paraId="68EA0306" w14:textId="77777777"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28" w:type="dxa"/>
            <w:gridSpan w:val="17"/>
          </w:tcPr>
          <w:p w14:paraId="7482FD4E" w14:textId="77777777"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10A" w:rsidRPr="00A31D95" w:rsidDel="00685444" w14:paraId="3C5C5137" w14:textId="77777777" w:rsidTr="00D34EBF">
        <w:trPr>
          <w:gridAfter w:val="1"/>
          <w:wAfter w:w="9" w:type="dxa"/>
          <w:cantSplit/>
          <w:trHeight w:val="363"/>
          <w:tblHeader/>
        </w:trPr>
        <w:tc>
          <w:tcPr>
            <w:tcW w:w="1879" w:type="dxa"/>
          </w:tcPr>
          <w:p w14:paraId="0D966F02" w14:textId="77777777"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F2D4E2E" w14:textId="77777777" w:rsidR="00BA310A" w:rsidRPr="00A31D95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243" w:type="dxa"/>
            <w:gridSpan w:val="4"/>
          </w:tcPr>
          <w:p w14:paraId="681D2C3A" w14:textId="77777777"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เป็นเจ้าของ</w:t>
            </w:r>
          </w:p>
        </w:tc>
        <w:tc>
          <w:tcPr>
            <w:tcW w:w="1981" w:type="dxa"/>
            <w:gridSpan w:val="4"/>
          </w:tcPr>
          <w:p w14:paraId="42368E07" w14:textId="77777777"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41F37E08" w14:textId="77777777"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976" w:type="dxa"/>
            <w:gridSpan w:val="3"/>
          </w:tcPr>
          <w:p w14:paraId="3536CA6E" w14:textId="77777777"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200A96B" w14:textId="77777777"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998" w:type="dxa"/>
            <w:gridSpan w:val="3"/>
          </w:tcPr>
          <w:p w14:paraId="3E701DFA" w14:textId="77777777" w:rsidR="00BA310A" w:rsidRPr="00A31D95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E3ACAD2" w14:textId="77777777" w:rsidR="00BA310A" w:rsidRPr="00A31D95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133" w:type="dxa"/>
            <w:gridSpan w:val="3"/>
          </w:tcPr>
          <w:p w14:paraId="6083D3AC" w14:textId="77777777"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-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BA310A" w:rsidRPr="00A31D95" w14:paraId="2F9FEB99" w14:textId="77777777" w:rsidTr="00D34EBF">
        <w:trPr>
          <w:gridAfter w:val="1"/>
          <w:wAfter w:w="9" w:type="dxa"/>
          <w:cantSplit/>
          <w:tblHeader/>
        </w:trPr>
        <w:tc>
          <w:tcPr>
            <w:tcW w:w="1879" w:type="dxa"/>
          </w:tcPr>
          <w:p w14:paraId="3CA47BC1" w14:textId="77777777" w:rsidR="00BA310A" w:rsidRPr="00A31D95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2C6D9D" w14:textId="77777777" w:rsidR="00BA310A" w:rsidRPr="00A31D95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7C75D2FC" w14:textId="77777777" w:rsidR="00BA310A" w:rsidRPr="00A31D95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ลักษณะ</w:t>
            </w:r>
          </w:p>
        </w:tc>
        <w:tc>
          <w:tcPr>
            <w:tcW w:w="897" w:type="dxa"/>
          </w:tcPr>
          <w:p w14:paraId="4F2BFB2B" w14:textId="77777777" w:rsidR="00BA310A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  <w:p w14:paraId="654F7091" w14:textId="77777777" w:rsidR="00BA310A" w:rsidRPr="00A92AF6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69" w:type="dxa"/>
          </w:tcPr>
          <w:p w14:paraId="339E639C" w14:textId="77777777"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14:paraId="5E6037F4" w14:textId="77777777"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C4F7524" w14:textId="77777777"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14:paraId="7F4DB653" w14:textId="77777777" w:rsidR="00BA310A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  <w:p w14:paraId="63587C98" w14:textId="77777777" w:rsidR="00BA310A" w:rsidRPr="00A92AF6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gridSpan w:val="2"/>
          </w:tcPr>
          <w:p w14:paraId="54B0C988" w14:textId="77777777"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1D3038FB" w14:textId="77777777"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5E06AF1A" w14:textId="77777777"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417861F2" w14:textId="77777777" w:rsidR="00BA310A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  <w:p w14:paraId="4252512A" w14:textId="77777777" w:rsidR="00BA310A" w:rsidRPr="00A92AF6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B008056" w14:textId="77777777"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0D485968" w14:textId="77777777"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B9AAF7E" w14:textId="77777777"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</w:tcPr>
          <w:p w14:paraId="684B3DE7" w14:textId="77777777" w:rsidR="00BA310A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  <w:p w14:paraId="2992AB8C" w14:textId="77777777" w:rsidR="00BA310A" w:rsidRPr="00A92AF6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9" w:type="dxa"/>
          </w:tcPr>
          <w:p w14:paraId="7ACBF186" w14:textId="77777777"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14:paraId="7CFD8F72" w14:textId="77777777"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6750CAA" w14:textId="77777777" w:rsidR="00BA310A" w:rsidRPr="00A92AF6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14:paraId="7373A029" w14:textId="77777777" w:rsidR="00BA310A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  <w:p w14:paraId="35D42CE5" w14:textId="77777777" w:rsidR="00BA310A" w:rsidRPr="00A92AF6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27CB2B87" w14:textId="77777777"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14:paraId="3851A7D2" w14:textId="77777777"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CD0A93" w:rsidRPr="00A31D95" w14:paraId="680D6F4C" w14:textId="77777777" w:rsidTr="00D34EBF">
        <w:trPr>
          <w:gridAfter w:val="1"/>
          <w:wAfter w:w="9" w:type="dxa"/>
          <w:cantSplit/>
          <w:trHeight w:val="389"/>
          <w:tblHeader/>
        </w:trPr>
        <w:tc>
          <w:tcPr>
            <w:tcW w:w="1879" w:type="dxa"/>
          </w:tcPr>
          <w:p w14:paraId="251E0AED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95DE5F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897" w:type="dxa"/>
          </w:tcPr>
          <w:p w14:paraId="6C80A5CC" w14:textId="77777777" w:rsidR="00CD0A93" w:rsidRPr="00D3224D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1E65614C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14:paraId="32526086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14:paraId="1D4DCC33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14:paraId="4C9F79FF" w14:textId="77777777" w:rsidR="00CD0A93" w:rsidRPr="00D3224D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1D1811B1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3F6B75EA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80" w:type="dxa"/>
            <w:gridSpan w:val="2"/>
          </w:tcPr>
          <w:p w14:paraId="189757D8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0111B80A" w14:textId="77777777" w:rsidR="00CD0A93" w:rsidRPr="00D3224D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FCDFE73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14:paraId="3CA738B4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14:paraId="763715D6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</w:tcPr>
          <w:p w14:paraId="3A4D9CFE" w14:textId="77777777" w:rsidR="00CD0A93" w:rsidRPr="00D3224D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9" w:type="dxa"/>
          </w:tcPr>
          <w:p w14:paraId="4E8C85A1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14:paraId="7FEF44A8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14:paraId="1929D2B3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</w:tcPr>
          <w:p w14:paraId="7484E5A1" w14:textId="77777777" w:rsidR="00CD0A93" w:rsidRPr="00D3224D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96A5211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14:paraId="6EDB2453" w14:textId="77777777" w:rsidR="00CD0A93" w:rsidRPr="00A31D95" w:rsidRDefault="00CD0A93" w:rsidP="00CD0A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</w:tr>
      <w:tr w:rsidR="00FA742F" w:rsidRPr="00A31D95" w14:paraId="7D41E96E" w14:textId="77777777" w:rsidTr="00D34EBF">
        <w:trPr>
          <w:cantSplit/>
          <w:tblHeader/>
        </w:trPr>
        <w:tc>
          <w:tcPr>
            <w:tcW w:w="1879" w:type="dxa"/>
          </w:tcPr>
          <w:p w14:paraId="6673AD38" w14:textId="77777777"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C92BC9" w14:textId="77777777"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063" w:type="dxa"/>
            <w:gridSpan w:val="3"/>
          </w:tcPr>
          <w:p w14:paraId="06A1B42F" w14:textId="77777777"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48A33CA" w14:textId="77777777"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37" w:type="dxa"/>
            <w:gridSpan w:val="18"/>
          </w:tcPr>
          <w:p w14:paraId="44F16F26" w14:textId="77777777"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742F" w:rsidRPr="00A31D95" w14:paraId="551AC564" w14:textId="77777777" w:rsidTr="00CD0A93">
        <w:trPr>
          <w:cantSplit/>
          <w:tblHeader/>
        </w:trPr>
        <w:tc>
          <w:tcPr>
            <w:tcW w:w="1879" w:type="dxa"/>
          </w:tcPr>
          <w:p w14:paraId="64A51EFD" w14:textId="77777777"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A31D9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</w:tcPr>
          <w:p w14:paraId="2DA2BDD5" w14:textId="77777777"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063" w:type="dxa"/>
            <w:gridSpan w:val="3"/>
          </w:tcPr>
          <w:p w14:paraId="575959C3" w14:textId="77777777"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9D56F53" w14:textId="77777777"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gridSpan w:val="2"/>
          </w:tcPr>
          <w:p w14:paraId="2C1C82B1" w14:textId="77777777"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5CCE9B56" w14:textId="77777777"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6639" w:type="dxa"/>
            <w:gridSpan w:val="13"/>
          </w:tcPr>
          <w:p w14:paraId="7D2A26AD" w14:textId="77777777"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7F3F8B" w:rsidRPr="00A31D95" w14:paraId="635BAA19" w14:textId="77777777" w:rsidTr="008230FA">
        <w:trPr>
          <w:gridAfter w:val="1"/>
          <w:wAfter w:w="9" w:type="dxa"/>
          <w:cantSplit/>
          <w:trHeight w:val="197"/>
        </w:trPr>
        <w:tc>
          <w:tcPr>
            <w:tcW w:w="1879" w:type="dxa"/>
            <w:vAlign w:val="bottom"/>
          </w:tcPr>
          <w:p w14:paraId="7F13619E" w14:textId="77777777" w:rsidR="007F3F8B" w:rsidRPr="00A31D95" w:rsidRDefault="007F3F8B" w:rsidP="007F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ไดมอนด์</w:t>
            </w:r>
          </w:p>
          <w:p w14:paraId="2594F7DD" w14:textId="77777777" w:rsidR="007F3F8B" w:rsidRPr="00A31D95" w:rsidRDefault="007F3F8B" w:rsidP="007F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วัสดุ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EF5B0BA" w14:textId="77777777" w:rsidR="007F3F8B" w:rsidRPr="00A31D95" w:rsidRDefault="007F3F8B" w:rsidP="007F3F8B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ผลิตคอนกรีต</w:t>
            </w:r>
          </w:p>
          <w:p w14:paraId="1289A870" w14:textId="77777777" w:rsidR="007F3F8B" w:rsidRPr="00A31D95" w:rsidRDefault="007F3F8B" w:rsidP="007F3F8B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 xml:space="preserve">   มวลเบา</w:t>
            </w:r>
          </w:p>
        </w:tc>
        <w:tc>
          <w:tcPr>
            <w:tcW w:w="897" w:type="dxa"/>
          </w:tcPr>
          <w:p w14:paraId="460F947F" w14:textId="77777777" w:rsidR="007F3F8B" w:rsidRDefault="007F3F8B" w:rsidP="007F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EC0B4BC" w14:textId="77777777" w:rsidR="007F3F8B" w:rsidRPr="00677F4D" w:rsidRDefault="007F3F8B" w:rsidP="007F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rPr>
                <w:rtl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69" w:type="dxa"/>
          </w:tcPr>
          <w:p w14:paraId="21E28004" w14:textId="77777777"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14:paraId="0955ECA1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4063816E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4469217E" w14:textId="77777777"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1036B206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  <w:vAlign w:val="bottom"/>
          </w:tcPr>
          <w:p w14:paraId="1D583C17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5D0602C3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  <w:vAlign w:val="bottom"/>
          </w:tcPr>
          <w:p w14:paraId="4AA4ECD3" w14:textId="77777777"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898" w:type="dxa"/>
            <w:vAlign w:val="bottom"/>
          </w:tcPr>
          <w:p w14:paraId="341E2967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04272A97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D9991FC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3782540D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1DDF58F5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1C646781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" w:type="dxa"/>
            <w:vAlign w:val="bottom"/>
          </w:tcPr>
          <w:p w14:paraId="52E371B1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7A8D651F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1D6D3D97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2E08FEB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</w:tcPr>
          <w:p w14:paraId="7BFDD779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54404A7F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4176DF8D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14:paraId="086AEFE7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14:paraId="098235EE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</w:tr>
      <w:tr w:rsidR="007F3F8B" w:rsidRPr="00A31D95" w14:paraId="6CC6E8C8" w14:textId="77777777" w:rsidTr="008230FA">
        <w:trPr>
          <w:gridAfter w:val="1"/>
          <w:wAfter w:w="9" w:type="dxa"/>
          <w:cantSplit/>
          <w:trHeight w:val="197"/>
        </w:trPr>
        <w:tc>
          <w:tcPr>
            <w:tcW w:w="1879" w:type="dxa"/>
            <w:vAlign w:val="bottom"/>
          </w:tcPr>
          <w:p w14:paraId="4E997B97" w14:textId="77777777" w:rsidR="007F3F8B" w:rsidRPr="00A31D95" w:rsidRDefault="007F3F8B" w:rsidP="007F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1272904" w14:textId="77777777" w:rsidR="007F3F8B" w:rsidRPr="00A31D95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97" w:type="dxa"/>
          </w:tcPr>
          <w:p w14:paraId="065D8481" w14:textId="77777777"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CB0FAB1" w14:textId="77777777"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14:paraId="3C8E2A1F" w14:textId="77777777"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F2CE97" w14:textId="77777777"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61EC3CD6" w14:textId="77777777"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EE6D09C" w14:textId="77777777"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7DDB59B" w14:textId="77777777"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F8CD958" w14:textId="77777777"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ADD3B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29861F97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6A0B3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76FFB962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4B77D3F2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14:paraId="4F0AC1C1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6AB7F6F5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E89F9C9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E405341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04C6F082" w14:textId="77777777"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5F05637F" w14:textId="77777777"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</w:tbl>
    <w:p w14:paraId="25DD4535" w14:textId="77777777" w:rsidR="00BA310A" w:rsidRPr="00DE513D" w:rsidRDefault="00BA310A" w:rsidP="00BA310A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DE513D">
        <w:rPr>
          <w:rFonts w:ascii="Angsana New" w:hAnsi="Angsana New" w:hint="cs"/>
          <w:color w:val="000000"/>
          <w:sz w:val="30"/>
          <w:szCs w:val="30"/>
          <w:cs/>
          <w:lang w:bidi="th-TH"/>
        </w:rPr>
        <w:t>บริษัทย่อยดำเนินธุรกิจในประเทศไทย</w:t>
      </w:r>
    </w:p>
    <w:p w14:paraId="34B4C22B" w14:textId="77777777" w:rsidR="00BA310A" w:rsidRPr="00D82C85" w:rsidRDefault="00BA310A" w:rsidP="00BA310A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 w:bidi="th-TH"/>
        </w:rPr>
      </w:pPr>
    </w:p>
    <w:p w14:paraId="1589C324" w14:textId="77777777" w:rsidR="00BA310A" w:rsidRPr="00D3224D" w:rsidRDefault="00BA310A" w:rsidP="00BA310A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ไม่มีการซื้อและจำหน่ายเงินลงทุ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นในบริษัทย่อย</w:t>
      </w:r>
      <w:r w:rsidR="00E805B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และเงินปันผลรับ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ระหว่างงวด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สามเดือน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สิ้นสุดวันที่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มีนาคม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391282">
        <w:rPr>
          <w:rFonts w:ascii="Angsana New" w:hAnsi="Angsana New"/>
          <w:color w:val="000000"/>
          <w:sz w:val="30"/>
          <w:szCs w:val="30"/>
          <w:lang w:val="en-US" w:bidi="th-TH"/>
        </w:rPr>
        <w:t>4</w:t>
      </w:r>
      <w:r w:rsidRPr="00DE513D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391282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</w:p>
    <w:p w14:paraId="610FF58C" w14:textId="77777777" w:rsidR="00BA310A" w:rsidRPr="00A31D95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BA310A" w:rsidRPr="00A31D95" w:rsidSect="009C3946">
          <w:footerReference w:type="default" r:id="rId10"/>
          <w:pgSz w:w="16834" w:h="11909" w:orient="landscape" w:code="9"/>
          <w:pgMar w:top="691" w:right="1152" w:bottom="576" w:left="1152" w:header="1008" w:footer="590" w:gutter="0"/>
          <w:cols w:space="720"/>
          <w:docGrid w:linePitch="245"/>
        </w:sectPr>
      </w:pPr>
    </w:p>
    <w:p w14:paraId="3C4BE1EA" w14:textId="77777777" w:rsidR="00BA310A" w:rsidRPr="00A31D95" w:rsidRDefault="00CD0A93" w:rsidP="00433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7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14:paraId="4626909E" w14:textId="77777777" w:rsidR="00BA310A" w:rsidRPr="002D555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24"/>
          <w:szCs w:val="24"/>
        </w:rPr>
      </w:pPr>
    </w:p>
    <w:p w14:paraId="5086E998" w14:textId="77777777" w:rsidR="00BA310A" w:rsidRPr="00E86B1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>การซื้อ จำหน่าย และโอนที่ดิน อาคารและอุปกรณ์</w:t>
      </w:r>
      <w:r w:rsidR="00D82C85" w:rsidRPr="003B4522">
        <w:rPr>
          <w:rFonts w:ascii="Angsana New" w:hAnsi="Angsana New" w:hint="cs"/>
          <w:color w:val="000000"/>
          <w:spacing w:val="6"/>
          <w:sz w:val="30"/>
          <w:szCs w:val="30"/>
          <w:cs/>
        </w:rPr>
        <w:t>ไม่รวมสินทรัพย์สิทธิการใช้</w:t>
      </w:r>
      <w:r w:rsidRPr="00E86B15">
        <w:rPr>
          <w:rFonts w:ascii="Angsana New" w:hAnsi="Angsana New" w:hint="cs"/>
          <w:color w:val="000000"/>
          <w:spacing w:val="6"/>
          <w:sz w:val="30"/>
          <w:szCs w:val="30"/>
          <w:cs/>
        </w:rPr>
        <w:t>สำหรับ</w:t>
      </w:r>
      <w:r w:rsidR="00CD65DD">
        <w:rPr>
          <w:rFonts w:ascii="Angsana New" w:hAnsi="Angsana New" w:hint="cs"/>
          <w:color w:val="000000"/>
          <w:spacing w:val="6"/>
          <w:sz w:val="30"/>
          <w:szCs w:val="30"/>
          <w:cs/>
        </w:rPr>
        <w:t>ระหว่าง</w:t>
      </w: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>งวด</w:t>
      </w:r>
      <w:r>
        <w:rPr>
          <w:rFonts w:ascii="Angsana New" w:hAnsi="Angsana New" w:hint="cs"/>
          <w:color w:val="000000"/>
          <w:spacing w:val="6"/>
          <w:sz w:val="30"/>
          <w:szCs w:val="30"/>
          <w:cs/>
        </w:rPr>
        <w:t>สาม</w:t>
      </w:r>
      <w:r w:rsidRPr="00E86B15">
        <w:rPr>
          <w:rFonts w:ascii="Angsana New" w:hAnsi="Angsana New" w:hint="cs"/>
          <w:color w:val="000000"/>
          <w:spacing w:val="6"/>
          <w:sz w:val="30"/>
          <w:szCs w:val="30"/>
          <w:cs/>
        </w:rPr>
        <w:t>เดือน</w:t>
      </w: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color w:val="000000"/>
          <w:spacing w:val="6"/>
          <w:sz w:val="30"/>
          <w:szCs w:val="30"/>
        </w:rPr>
        <w:t xml:space="preserve">31 </w:t>
      </w:r>
      <w:r>
        <w:rPr>
          <w:rFonts w:ascii="Angsana New" w:hAnsi="Angsana New" w:hint="cs"/>
          <w:color w:val="000000"/>
          <w:spacing w:val="6"/>
          <w:sz w:val="30"/>
          <w:szCs w:val="30"/>
          <w:cs/>
        </w:rPr>
        <w:t>มีนาคม</w:t>
      </w:r>
      <w:r w:rsidRPr="00687B8C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D82C85">
        <w:rPr>
          <w:rFonts w:ascii="Angsana New" w:hAnsi="Angsana New"/>
          <w:color w:val="000000"/>
          <w:spacing w:val="4"/>
          <w:sz w:val="30"/>
          <w:szCs w:val="30"/>
        </w:rPr>
        <w:t>256</w:t>
      </w:r>
      <w:r w:rsidR="00CD0A93">
        <w:rPr>
          <w:rFonts w:ascii="Angsana New" w:hAnsi="Angsana New"/>
          <w:color w:val="000000"/>
          <w:spacing w:val="4"/>
          <w:sz w:val="30"/>
          <w:szCs w:val="30"/>
        </w:rPr>
        <w:t>4</w:t>
      </w:r>
      <w:r w:rsidR="00D82C8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>มีดังนี้</w:t>
      </w:r>
    </w:p>
    <w:p w14:paraId="62BC5125" w14:textId="77777777" w:rsidR="00BA310A" w:rsidRPr="002D5553" w:rsidRDefault="00BA310A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9"/>
        <w:gridCol w:w="1262"/>
        <w:gridCol w:w="268"/>
        <w:gridCol w:w="1259"/>
        <w:gridCol w:w="269"/>
        <w:gridCol w:w="1261"/>
        <w:gridCol w:w="271"/>
        <w:gridCol w:w="1259"/>
      </w:tblGrid>
      <w:tr w:rsidR="00BA310A" w:rsidRPr="00A31D95" w14:paraId="0298EC6E" w14:textId="77777777" w:rsidTr="007058E9">
        <w:trPr>
          <w:trHeight w:val="80"/>
        </w:trPr>
        <w:tc>
          <w:tcPr>
            <w:tcW w:w="1851" w:type="pct"/>
          </w:tcPr>
          <w:p w14:paraId="6D81EBFA" w14:textId="77777777"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501" w:type="pct"/>
            <w:gridSpan w:val="3"/>
          </w:tcPr>
          <w:p w14:paraId="2C46D979" w14:textId="77777777" w:rsidR="00BA310A" w:rsidRPr="00D82C85" w:rsidRDefault="00D82C85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2C8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47" w:type="pct"/>
            <w:gridSpan w:val="4"/>
          </w:tcPr>
          <w:p w14:paraId="3511AFFA" w14:textId="77777777" w:rsidR="00BA310A" w:rsidRPr="00D82C85" w:rsidRDefault="00D82C85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2C8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76C0" w:rsidRPr="00A31D95" w14:paraId="65E459A4" w14:textId="77777777" w:rsidTr="007058E9">
        <w:trPr>
          <w:trHeight w:val="389"/>
        </w:trPr>
        <w:tc>
          <w:tcPr>
            <w:tcW w:w="1851" w:type="pct"/>
          </w:tcPr>
          <w:p w14:paraId="3FB2ECF0" w14:textId="77777777" w:rsidR="00BA310A" w:rsidRPr="00A31D95" w:rsidRDefault="00BA310A" w:rsidP="00D34EB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14:paraId="4E3876C6" w14:textId="77777777"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3174A0" w14:textId="77777777"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14:paraId="6F541123" w14:textId="77777777"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5" w:type="pct"/>
          </w:tcPr>
          <w:p w14:paraId="072264F4" w14:textId="77777777"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4D879438" w14:textId="77777777"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right w:val="nil"/>
            </w:tcBorders>
          </w:tcPr>
          <w:p w14:paraId="654E0F4B" w14:textId="77777777"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14:paraId="7EADA01C" w14:textId="77777777"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</w:p>
        </w:tc>
      </w:tr>
      <w:tr w:rsidR="006476C0" w:rsidRPr="00A31D95" w14:paraId="47EC07AA" w14:textId="77777777" w:rsidTr="007058E9">
        <w:trPr>
          <w:trHeight w:val="389"/>
        </w:trPr>
        <w:tc>
          <w:tcPr>
            <w:tcW w:w="1851" w:type="pct"/>
          </w:tcPr>
          <w:p w14:paraId="044FD202" w14:textId="77777777" w:rsidR="006476C0" w:rsidRPr="00A31D95" w:rsidRDefault="006476C0" w:rsidP="006476C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14:paraId="053839A6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4" w:type="pct"/>
          </w:tcPr>
          <w:p w14:paraId="59083B24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14:paraId="2BD1C9DE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5" w:type="pct"/>
          </w:tcPr>
          <w:p w14:paraId="2A3A11CE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10C9E29B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  <w:tcBorders>
              <w:right w:val="nil"/>
            </w:tcBorders>
          </w:tcPr>
          <w:p w14:paraId="2C0714D3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14:paraId="26B6A531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และการโอน</w:t>
            </w:r>
          </w:p>
        </w:tc>
      </w:tr>
      <w:tr w:rsidR="006476C0" w:rsidRPr="00A31D95" w14:paraId="0FF1139C" w14:textId="77777777" w:rsidTr="007058E9">
        <w:trPr>
          <w:trHeight w:val="389"/>
        </w:trPr>
        <w:tc>
          <w:tcPr>
            <w:tcW w:w="1851" w:type="pct"/>
          </w:tcPr>
          <w:p w14:paraId="44EEEDCF" w14:textId="77777777" w:rsidR="006476C0" w:rsidRPr="00A31D95" w:rsidRDefault="006476C0" w:rsidP="006476C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14:paraId="1D25EB01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4" w:type="pct"/>
          </w:tcPr>
          <w:p w14:paraId="52B53FCE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14:paraId="0E5DB5C1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</w:t>
            </w:r>
          </w:p>
        </w:tc>
        <w:tc>
          <w:tcPr>
            <w:tcW w:w="145" w:type="pct"/>
          </w:tcPr>
          <w:p w14:paraId="3C126084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280D72A9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  <w:tcBorders>
              <w:right w:val="nil"/>
            </w:tcBorders>
          </w:tcPr>
          <w:p w14:paraId="26F4748B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14:paraId="0B27C65A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</w:t>
            </w:r>
          </w:p>
        </w:tc>
      </w:tr>
      <w:tr w:rsidR="006476C0" w:rsidRPr="00A31D95" w14:paraId="56DDDE54" w14:textId="77777777" w:rsidTr="007058E9">
        <w:trPr>
          <w:trHeight w:val="389"/>
        </w:trPr>
        <w:tc>
          <w:tcPr>
            <w:tcW w:w="1851" w:type="pct"/>
          </w:tcPr>
          <w:p w14:paraId="2E8A01E4" w14:textId="77777777" w:rsidR="006476C0" w:rsidRPr="00A31D95" w:rsidRDefault="006476C0" w:rsidP="006476C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14:paraId="7F7766D5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562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</w:tcPr>
          <w:p w14:paraId="22B105DF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14:paraId="7C3B05AA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5" w:type="pct"/>
          </w:tcPr>
          <w:p w14:paraId="7F5539CC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03974ECF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562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  <w:tcBorders>
              <w:right w:val="nil"/>
            </w:tcBorders>
          </w:tcPr>
          <w:p w14:paraId="5EB70CE0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14:paraId="2F75D7A0" w14:textId="77777777"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BA310A" w:rsidRPr="00A31D95" w14:paraId="189B516A" w14:textId="77777777" w:rsidTr="004332F3">
        <w:trPr>
          <w:trHeight w:val="335"/>
        </w:trPr>
        <w:tc>
          <w:tcPr>
            <w:tcW w:w="1851" w:type="pct"/>
          </w:tcPr>
          <w:p w14:paraId="18A7281E" w14:textId="77777777"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49" w:type="pct"/>
            <w:gridSpan w:val="7"/>
          </w:tcPr>
          <w:p w14:paraId="5FBAB414" w14:textId="77777777" w:rsidR="00BA310A" w:rsidRPr="00AA49ED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A49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6685D" w:rsidRPr="00A31D95" w14:paraId="4B49A7B2" w14:textId="77777777" w:rsidTr="007058E9">
        <w:tc>
          <w:tcPr>
            <w:tcW w:w="1851" w:type="pct"/>
          </w:tcPr>
          <w:p w14:paraId="198F0370" w14:textId="77777777" w:rsidR="0036685D" w:rsidRPr="00A31D95" w:rsidRDefault="0036685D" w:rsidP="00366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สิ่งปลูกสร้า</w:t>
            </w: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679" w:type="pct"/>
          </w:tcPr>
          <w:p w14:paraId="1E838E72" w14:textId="77777777" w:rsidR="0036685D" w:rsidRPr="0036685D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8,153</w:t>
            </w:r>
          </w:p>
        </w:tc>
        <w:tc>
          <w:tcPr>
            <w:tcW w:w="144" w:type="pct"/>
          </w:tcPr>
          <w:p w14:paraId="37FC6C14" w14:textId="77777777" w:rsidR="0036685D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14:paraId="69CB0BBD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68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D8E2EA6" w14:textId="77777777" w:rsidR="0036685D" w:rsidRPr="00A92AF6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</w:tcPr>
          <w:p w14:paraId="42A059BE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68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8,153</w:t>
            </w:r>
          </w:p>
        </w:tc>
        <w:tc>
          <w:tcPr>
            <w:tcW w:w="146" w:type="pct"/>
          </w:tcPr>
          <w:p w14:paraId="1C9F93C9" w14:textId="77777777" w:rsidR="0036685D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14:paraId="30F53D9E" w14:textId="77777777" w:rsidR="0036685D" w:rsidRPr="007058E9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right="449" w:hanging="49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68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6685D" w:rsidRPr="00A31D95" w14:paraId="20081214" w14:textId="77777777" w:rsidTr="007058E9">
        <w:tc>
          <w:tcPr>
            <w:tcW w:w="1851" w:type="pct"/>
          </w:tcPr>
          <w:p w14:paraId="63B33493" w14:textId="77777777" w:rsidR="0036685D" w:rsidRPr="00A31D95" w:rsidRDefault="0036685D" w:rsidP="00366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9" w:type="pct"/>
          </w:tcPr>
          <w:p w14:paraId="6CF4CE3B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68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7,912</w:t>
            </w:r>
          </w:p>
        </w:tc>
        <w:tc>
          <w:tcPr>
            <w:tcW w:w="144" w:type="pct"/>
          </w:tcPr>
          <w:p w14:paraId="06989DAE" w14:textId="77777777" w:rsidR="0036685D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14:paraId="27E5D396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(9)</w:t>
            </w:r>
          </w:p>
        </w:tc>
        <w:tc>
          <w:tcPr>
            <w:tcW w:w="145" w:type="pct"/>
          </w:tcPr>
          <w:p w14:paraId="36F2DDE3" w14:textId="77777777" w:rsidR="0036685D" w:rsidRPr="00A92AF6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1E371061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7,399</w:t>
            </w:r>
          </w:p>
        </w:tc>
        <w:tc>
          <w:tcPr>
            <w:tcW w:w="146" w:type="pct"/>
          </w:tcPr>
          <w:p w14:paraId="417C1495" w14:textId="77777777" w:rsidR="0036685D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14:paraId="502E6C93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(9)</w:t>
            </w:r>
          </w:p>
        </w:tc>
      </w:tr>
      <w:tr w:rsidR="0036685D" w:rsidRPr="00A31D95" w14:paraId="11A6555B" w14:textId="77777777" w:rsidTr="00AC2B10">
        <w:tc>
          <w:tcPr>
            <w:tcW w:w="1851" w:type="pct"/>
          </w:tcPr>
          <w:p w14:paraId="70AA5876" w14:textId="77777777" w:rsidR="0036685D" w:rsidRDefault="0036685D" w:rsidP="00366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เครื่องตกแต่ง </w:t>
            </w: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ติดตั้ง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อุปกรณ์</w:t>
            </w:r>
          </w:p>
          <w:p w14:paraId="5210A6D8" w14:textId="77777777" w:rsidR="0036685D" w:rsidRPr="00A9610D" w:rsidRDefault="0036685D" w:rsidP="00366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679" w:type="pct"/>
            <w:vAlign w:val="bottom"/>
          </w:tcPr>
          <w:p w14:paraId="63DD8F99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68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967</w:t>
            </w:r>
          </w:p>
        </w:tc>
        <w:tc>
          <w:tcPr>
            <w:tcW w:w="144" w:type="pct"/>
            <w:vAlign w:val="bottom"/>
          </w:tcPr>
          <w:p w14:paraId="45DAC656" w14:textId="77777777" w:rsidR="0036685D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  <w:vAlign w:val="bottom"/>
          </w:tcPr>
          <w:p w14:paraId="74F79E57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4"/>
                <w:tab w:val="right" w:pos="113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68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A826C49" w14:textId="77777777" w:rsidR="0036685D" w:rsidRPr="00A92AF6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14:paraId="58810FF3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68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967</w:t>
            </w:r>
          </w:p>
        </w:tc>
        <w:tc>
          <w:tcPr>
            <w:tcW w:w="146" w:type="pct"/>
          </w:tcPr>
          <w:p w14:paraId="6A4DB88A" w14:textId="77777777" w:rsidR="0036685D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  <w:vAlign w:val="bottom"/>
          </w:tcPr>
          <w:p w14:paraId="42AD691D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4"/>
                <w:tab w:val="right" w:pos="113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685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6685D" w:rsidRPr="00A31D95" w14:paraId="27D61A83" w14:textId="77777777" w:rsidTr="007058E9">
        <w:tc>
          <w:tcPr>
            <w:tcW w:w="1851" w:type="pct"/>
          </w:tcPr>
          <w:p w14:paraId="3525330A" w14:textId="77777777" w:rsidR="0036685D" w:rsidRPr="00A31D95" w:rsidRDefault="0036685D" w:rsidP="00366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9" w:type="pct"/>
          </w:tcPr>
          <w:p w14:paraId="6F23DC33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14:paraId="4DC37B00" w14:textId="77777777" w:rsidR="0036685D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14:paraId="5F528D2F" w14:textId="77777777" w:rsidR="0036685D" w:rsidRPr="00B52799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hanging="49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36685D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418</w:t>
            </w:r>
            <w:r w:rsidRPr="0036685D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CFF2A46" w14:textId="77777777" w:rsidR="0036685D" w:rsidRPr="00A92AF6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</w:tcPr>
          <w:p w14:paraId="6405B657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14:paraId="4A310BA2" w14:textId="77777777" w:rsidR="0036685D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14:paraId="5698327F" w14:textId="77777777" w:rsidR="0036685D" w:rsidRPr="00B52799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hanging="49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36685D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418</w:t>
            </w:r>
            <w:r w:rsidRPr="0036685D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</w:tr>
      <w:tr w:rsidR="0036685D" w:rsidRPr="00A31D95" w14:paraId="152E6959" w14:textId="77777777" w:rsidTr="007058E9">
        <w:tc>
          <w:tcPr>
            <w:tcW w:w="1851" w:type="pct"/>
          </w:tcPr>
          <w:p w14:paraId="5BC3EE67" w14:textId="77777777" w:rsidR="0036685D" w:rsidRPr="00A31D95" w:rsidRDefault="0036685D" w:rsidP="00366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069DC4F5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14,090</w:t>
            </w:r>
          </w:p>
        </w:tc>
        <w:tc>
          <w:tcPr>
            <w:tcW w:w="144" w:type="pct"/>
            <w:shd w:val="clear" w:color="auto" w:fill="auto"/>
          </w:tcPr>
          <w:p w14:paraId="6D998ED1" w14:textId="77777777" w:rsidR="0036685D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3708E163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(13,573)</w:t>
            </w:r>
          </w:p>
        </w:tc>
        <w:tc>
          <w:tcPr>
            <w:tcW w:w="145" w:type="pct"/>
          </w:tcPr>
          <w:p w14:paraId="6ABB575F" w14:textId="77777777" w:rsidR="0036685D" w:rsidRPr="00A92AF6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3013D17F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14,090</w:t>
            </w:r>
          </w:p>
        </w:tc>
        <w:tc>
          <w:tcPr>
            <w:tcW w:w="146" w:type="pct"/>
          </w:tcPr>
          <w:p w14:paraId="0358C3E4" w14:textId="77777777" w:rsidR="0036685D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7F5FB1A1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(13,573)</w:t>
            </w:r>
          </w:p>
        </w:tc>
      </w:tr>
      <w:tr w:rsidR="0036685D" w:rsidRPr="00A31D95" w14:paraId="73D68E53" w14:textId="77777777" w:rsidTr="007058E9">
        <w:tc>
          <w:tcPr>
            <w:tcW w:w="1851" w:type="pct"/>
          </w:tcPr>
          <w:p w14:paraId="308C388D" w14:textId="77777777" w:rsidR="0036685D" w:rsidRPr="00A31D95" w:rsidRDefault="0036685D" w:rsidP="00366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23C10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31,184</w:t>
            </w:r>
          </w:p>
        </w:tc>
        <w:tc>
          <w:tcPr>
            <w:tcW w:w="144" w:type="pct"/>
            <w:shd w:val="clear" w:color="auto" w:fill="auto"/>
          </w:tcPr>
          <w:p w14:paraId="69A6E62F" w14:textId="77777777" w:rsidR="0036685D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99801" w14:textId="77777777" w:rsidR="0036685D" w:rsidRPr="001011E7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(14,000)</w:t>
            </w:r>
          </w:p>
        </w:tc>
        <w:tc>
          <w:tcPr>
            <w:tcW w:w="145" w:type="pct"/>
            <w:tcBorders>
              <w:bottom w:val="nil"/>
            </w:tcBorders>
          </w:tcPr>
          <w:p w14:paraId="30A92CAA" w14:textId="77777777" w:rsidR="0036685D" w:rsidRPr="00A92AF6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6523487A" w14:textId="77777777" w:rsidR="0036685D" w:rsidRPr="003B4522" w:rsidRDefault="00A73D2C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4522">
              <w:rPr>
                <w:rFonts w:ascii="Angsana New" w:hAnsi="Angsana New" w:cs="Angsana New"/>
                <w:sz w:val="30"/>
                <w:szCs w:val="30"/>
              </w:rPr>
              <w:t>30,671</w:t>
            </w:r>
          </w:p>
        </w:tc>
        <w:tc>
          <w:tcPr>
            <w:tcW w:w="146" w:type="pct"/>
          </w:tcPr>
          <w:p w14:paraId="15A05E8B" w14:textId="77777777" w:rsidR="0036685D" w:rsidRDefault="0036685D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4457B564" w14:textId="77777777" w:rsidR="0036685D" w:rsidRPr="001011E7" w:rsidRDefault="00A73D2C" w:rsidP="003668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3D2C">
              <w:rPr>
                <w:rFonts w:ascii="Angsana New" w:hAnsi="Angsana New" w:cs="Angsana New"/>
                <w:sz w:val="30"/>
                <w:szCs w:val="30"/>
              </w:rPr>
              <w:t>(14,000)</w:t>
            </w:r>
          </w:p>
        </w:tc>
      </w:tr>
    </w:tbl>
    <w:p w14:paraId="091EED8F" w14:textId="77777777" w:rsidR="00BA310A" w:rsidRPr="002D5553" w:rsidRDefault="00BA310A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z w:val="24"/>
          <w:szCs w:val="24"/>
        </w:rPr>
      </w:pPr>
    </w:p>
    <w:p w14:paraId="4FD4644F" w14:textId="61C077DD" w:rsidR="00FD4624" w:rsidRPr="00CA70D6" w:rsidRDefault="000E44C6" w:rsidP="00FD4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CA70D6">
        <w:rPr>
          <w:rFonts w:ascii="Angsana New" w:hAnsi="Angsana New"/>
          <w:spacing w:val="4"/>
          <w:sz w:val="30"/>
          <w:szCs w:val="30"/>
          <w:cs/>
        </w:rPr>
        <w:t xml:space="preserve">ในระหว่างปี </w:t>
      </w:r>
      <w:r w:rsidR="005A366E" w:rsidRPr="00CA70D6">
        <w:rPr>
          <w:rFonts w:ascii="Angsana New" w:hAnsi="Angsana New"/>
          <w:spacing w:val="4"/>
          <w:sz w:val="30"/>
          <w:szCs w:val="30"/>
        </w:rPr>
        <w:t>2564</w:t>
      </w:r>
      <w:r w:rsidRPr="00CA70D6">
        <w:rPr>
          <w:rFonts w:ascii="Angsana New" w:hAnsi="Angsana New"/>
          <w:spacing w:val="4"/>
          <w:sz w:val="30"/>
          <w:szCs w:val="30"/>
          <w:cs/>
        </w:rPr>
        <w:t xml:space="preserve"> กลุ่มบริษัทได้เข้าทำสัญญา</w:t>
      </w:r>
      <w:r w:rsidR="00CA70D6" w:rsidRPr="00CA70D6">
        <w:rPr>
          <w:rFonts w:ascii="Angsana New" w:hAnsi="Angsana New" w:hint="cs"/>
          <w:spacing w:val="4"/>
          <w:sz w:val="30"/>
          <w:szCs w:val="30"/>
          <w:cs/>
        </w:rPr>
        <w:t>เช่า</w:t>
      </w:r>
      <w:r w:rsidR="00E021BF" w:rsidRPr="00CA70D6">
        <w:rPr>
          <w:rFonts w:ascii="Angsana New" w:hAnsi="Angsana New"/>
          <w:spacing w:val="4"/>
          <w:sz w:val="30"/>
          <w:szCs w:val="30"/>
          <w:cs/>
        </w:rPr>
        <w:t>ยานพาหนะ</w:t>
      </w:r>
      <w:r w:rsidRPr="00CA70D6">
        <w:rPr>
          <w:rFonts w:ascii="Angsana New" w:hAnsi="Angsana New"/>
          <w:spacing w:val="4"/>
          <w:sz w:val="30"/>
          <w:szCs w:val="30"/>
          <w:cs/>
        </w:rPr>
        <w:t xml:space="preserve">เป็นระยะเวลา </w:t>
      </w:r>
      <w:r w:rsidR="003E77FF" w:rsidRPr="00CA70D6">
        <w:rPr>
          <w:rFonts w:ascii="Angsana New" w:hAnsi="Angsana New"/>
          <w:spacing w:val="4"/>
          <w:sz w:val="30"/>
          <w:szCs w:val="30"/>
        </w:rPr>
        <w:t>5</w:t>
      </w:r>
      <w:r w:rsidRPr="00CA70D6">
        <w:rPr>
          <w:rFonts w:ascii="Angsana New" w:hAnsi="Angsana New"/>
          <w:spacing w:val="4"/>
          <w:sz w:val="30"/>
          <w:szCs w:val="30"/>
        </w:rPr>
        <w:t xml:space="preserve"> </w:t>
      </w:r>
      <w:r w:rsidRPr="00CA70D6">
        <w:rPr>
          <w:rFonts w:ascii="Angsana New" w:hAnsi="Angsana New"/>
          <w:spacing w:val="4"/>
          <w:sz w:val="30"/>
          <w:szCs w:val="30"/>
          <w:cs/>
        </w:rPr>
        <w:t xml:space="preserve">ปี </w:t>
      </w:r>
      <w:r w:rsidR="00FD4624" w:rsidRPr="00CA70D6">
        <w:rPr>
          <w:rFonts w:ascii="Angsana New" w:hAnsi="Angsana New" w:hint="cs"/>
          <w:spacing w:val="4"/>
          <w:sz w:val="30"/>
          <w:szCs w:val="30"/>
          <w:cs/>
        </w:rPr>
        <w:t>โดยค่าเช่าคงที่ตลอดอายุสัญญา</w:t>
      </w:r>
    </w:p>
    <w:p w14:paraId="028C2D8B" w14:textId="76246B49" w:rsidR="00EF210D" w:rsidRDefault="009B1DC7" w:rsidP="00FD4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44C6">
        <w:rPr>
          <w:rFonts w:ascii="Angsana New" w:hAnsi="Angsana New"/>
          <w:sz w:val="30"/>
          <w:szCs w:val="30"/>
          <w:cs/>
        </w:rPr>
        <w:t xml:space="preserve">กลุ่มบริษัทได้รับรู้สินทรัพย์สิทธิการใช้เป็นจำนวน </w:t>
      </w:r>
      <w:r>
        <w:rPr>
          <w:rFonts w:ascii="Angsana New" w:hAnsi="Angsana New"/>
          <w:sz w:val="30"/>
          <w:szCs w:val="30"/>
        </w:rPr>
        <w:t>2.8</w:t>
      </w:r>
      <w:r w:rsidRPr="000E44C6">
        <w:rPr>
          <w:rFonts w:ascii="Angsana New" w:hAnsi="Angsana New"/>
          <w:sz w:val="30"/>
          <w:szCs w:val="30"/>
        </w:rPr>
        <w:t xml:space="preserve"> </w:t>
      </w:r>
      <w:r w:rsidRPr="000E44C6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E44C6" w:rsidRPr="000E44C6">
        <w:rPr>
          <w:rFonts w:ascii="Angsana New" w:hAnsi="Angsana New"/>
          <w:sz w:val="30"/>
          <w:szCs w:val="30"/>
          <w:cs/>
        </w:rPr>
        <w:t xml:space="preserve">กลุ่มบริษัทมีค่าเช่าจ่ายเป็นจำนวน </w:t>
      </w:r>
      <w:r w:rsidR="00FD4624">
        <w:rPr>
          <w:rFonts w:ascii="Angsana New" w:hAnsi="Angsana New"/>
          <w:sz w:val="30"/>
          <w:szCs w:val="30"/>
        </w:rPr>
        <w:t>5.8</w:t>
      </w:r>
      <w:r w:rsidR="000E44C6" w:rsidRPr="000E44C6">
        <w:rPr>
          <w:rFonts w:ascii="Angsana New" w:hAnsi="Angsana New"/>
          <w:sz w:val="30"/>
          <w:szCs w:val="30"/>
        </w:rPr>
        <w:t xml:space="preserve"> </w:t>
      </w:r>
      <w:r w:rsidR="000E44C6" w:rsidRPr="000E44C6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6E34CF1F" w14:textId="7AFABEFC" w:rsidR="003D0604" w:rsidRPr="002D5553" w:rsidRDefault="003D0604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z w:val="24"/>
          <w:szCs w:val="24"/>
        </w:rPr>
      </w:pPr>
    </w:p>
    <w:p w14:paraId="2A46B6A4" w14:textId="5A751605" w:rsidR="003D0604" w:rsidRDefault="003D0604" w:rsidP="003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8</w:t>
      </w:r>
      <w:r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AD3562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เงินกู้ยืมระยะยาวจากสถาบันการเงิน</w:t>
      </w:r>
    </w:p>
    <w:p w14:paraId="7E74EB7F" w14:textId="77777777" w:rsidR="003D0604" w:rsidRPr="002D5553" w:rsidRDefault="003D0604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z w:val="24"/>
          <w:szCs w:val="24"/>
        </w:rPr>
      </w:pPr>
    </w:p>
    <w:p w14:paraId="6BCE0EA2" w14:textId="77777777" w:rsidR="003D0604" w:rsidRDefault="003D0604" w:rsidP="003D0604">
      <w:pPr>
        <w:ind w:left="540" w:right="-43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5B1448BF" w14:textId="77777777" w:rsidR="003D0604" w:rsidRPr="002D5553" w:rsidRDefault="003D0604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z w:val="24"/>
          <w:szCs w:val="24"/>
        </w:rPr>
      </w:pPr>
    </w:p>
    <w:p w14:paraId="78A64AB9" w14:textId="67CF81A8" w:rsidR="002D5553" w:rsidRDefault="00A619AC" w:rsidP="003D0604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>เมื่อ</w:t>
      </w:r>
      <w:r w:rsidR="003D0604"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วันที่ </w:t>
      </w:r>
      <w:r w:rsidR="003D0604" w:rsidRPr="00A840C1">
        <w:rPr>
          <w:rFonts w:asciiTheme="majorBidi" w:hAnsiTheme="majorBidi" w:cstheme="majorBidi"/>
          <w:spacing w:val="4"/>
          <w:sz w:val="30"/>
          <w:szCs w:val="30"/>
        </w:rPr>
        <w:t xml:space="preserve">8 </w:t>
      </w:r>
      <w:r w:rsidR="003D0604"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3D0604" w:rsidRPr="00A840C1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3D0604"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="003D0604" w:rsidRPr="00A840C1">
        <w:rPr>
          <w:rFonts w:asciiTheme="majorBidi" w:hAnsiTheme="majorBidi" w:cstheme="majorBidi"/>
          <w:spacing w:val="4"/>
          <w:sz w:val="30"/>
          <w:szCs w:val="30"/>
        </w:rPr>
        <w:t xml:space="preserve">300 </w:t>
      </w:r>
      <w:r w:rsidR="003D0604" w:rsidRPr="00A840C1">
        <w:rPr>
          <w:rFonts w:asciiTheme="majorBidi" w:hAnsiTheme="majorBidi" w:cstheme="majorBidi" w:hint="cs"/>
          <w:spacing w:val="4"/>
          <w:sz w:val="30"/>
          <w:szCs w:val="30"/>
          <w:cs/>
        </w:rPr>
        <w:t>ล้าน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บาท เงินกู้ยืมมีอัตราดอกเบี้ยร้อยละ </w:t>
      </w:r>
      <w:r w:rsidR="00B06EDB">
        <w:rPr>
          <w:rFonts w:asciiTheme="majorBidi" w:hAnsiTheme="majorBidi" w:cstheme="majorBidi"/>
          <w:sz w:val="30"/>
          <w:szCs w:val="30"/>
        </w:rPr>
        <w:t>2.1</w:t>
      </w:r>
      <w:r w:rsidR="003D0604" w:rsidRPr="00D5420A">
        <w:rPr>
          <w:rFonts w:asciiTheme="majorBidi" w:hAnsiTheme="majorBidi" w:cstheme="majorBidi"/>
          <w:sz w:val="30"/>
          <w:szCs w:val="30"/>
        </w:rPr>
        <w:t xml:space="preserve"> 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ต่อปี และมีระยะเวลาการชำระคืนภายใน </w:t>
      </w:r>
      <w:r w:rsidR="00B06EDB">
        <w:rPr>
          <w:rFonts w:asciiTheme="majorBidi" w:hAnsiTheme="majorBidi" w:cstheme="majorBidi"/>
          <w:sz w:val="30"/>
          <w:szCs w:val="30"/>
        </w:rPr>
        <w:t>2</w:t>
      </w:r>
      <w:r w:rsidR="003D0604" w:rsidRPr="00D5420A">
        <w:rPr>
          <w:rFonts w:asciiTheme="majorBidi" w:hAnsiTheme="majorBidi" w:cstheme="majorBidi"/>
          <w:sz w:val="30"/>
          <w:szCs w:val="30"/>
        </w:rPr>
        <w:t xml:space="preserve"> 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B06EDB">
        <w:rPr>
          <w:rFonts w:asciiTheme="majorBidi" w:hAnsiTheme="majorBidi" w:cstheme="majorBidi"/>
          <w:sz w:val="30"/>
          <w:szCs w:val="30"/>
        </w:rPr>
        <w:t xml:space="preserve">6 </w:t>
      </w:r>
      <w:r w:rsidR="00B06ED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3D0604">
        <w:rPr>
          <w:rFonts w:asciiTheme="majorBidi" w:hAnsiTheme="majorBidi" w:cstheme="majorBidi" w:hint="cs"/>
          <w:sz w:val="30"/>
          <w:szCs w:val="30"/>
          <w:cs/>
        </w:rPr>
        <w:t>กำหนด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>ให้มีการชำระคืนเป็</w:t>
      </w:r>
      <w:r w:rsidR="003D0604">
        <w:rPr>
          <w:rFonts w:asciiTheme="majorBidi" w:hAnsiTheme="majorBidi" w:cstheme="majorBidi" w:hint="cs"/>
          <w:sz w:val="30"/>
          <w:szCs w:val="30"/>
          <w:cs/>
        </w:rPr>
        <w:t>นรายเดือน และ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เริ่มจ่ายงวดแรกเมื่อวันที่ </w:t>
      </w:r>
      <w:r w:rsidR="00B06EDB">
        <w:rPr>
          <w:rFonts w:asciiTheme="majorBidi" w:hAnsiTheme="majorBidi" w:cstheme="majorBidi"/>
          <w:sz w:val="30"/>
          <w:szCs w:val="30"/>
        </w:rPr>
        <w:t>30</w:t>
      </w:r>
      <w:r w:rsidR="003D0604" w:rsidRPr="00D5420A">
        <w:rPr>
          <w:rFonts w:asciiTheme="majorBidi" w:hAnsiTheme="majorBidi" w:cstheme="majorBidi"/>
          <w:sz w:val="30"/>
          <w:szCs w:val="30"/>
        </w:rPr>
        <w:t xml:space="preserve"> </w:t>
      </w:r>
      <w:r w:rsidR="00B06EDB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3D0604" w:rsidRPr="00D542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0604" w:rsidRPr="00D5420A">
        <w:rPr>
          <w:rFonts w:asciiTheme="majorBidi" w:hAnsiTheme="majorBidi" w:cstheme="majorBidi"/>
          <w:sz w:val="30"/>
          <w:szCs w:val="30"/>
        </w:rPr>
        <w:t>25</w:t>
      </w:r>
      <w:r w:rsidR="00B06EDB">
        <w:rPr>
          <w:rFonts w:asciiTheme="majorBidi" w:hAnsiTheme="majorBidi" w:cstheme="majorBidi"/>
          <w:sz w:val="30"/>
          <w:szCs w:val="30"/>
        </w:rPr>
        <w:t>64</w:t>
      </w:r>
    </w:p>
    <w:p w14:paraId="1EAE07C3" w14:textId="77777777" w:rsidR="005A4F72" w:rsidRDefault="005A4F72" w:rsidP="003D0604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6C297" w14:textId="1F696BE0" w:rsidR="005A4F72" w:rsidRPr="005A4F72" w:rsidRDefault="00295BF5" w:rsidP="005A4F7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ภายใต้</w:t>
      </w:r>
      <w:r w:rsidR="005A4F72" w:rsidRPr="005A4F72">
        <w:rPr>
          <w:rFonts w:asciiTheme="majorBidi" w:hAnsiTheme="majorBidi" w:cstheme="majorBidi"/>
          <w:sz w:val="30"/>
          <w:szCs w:val="30"/>
          <w:cs/>
        </w:rPr>
        <w:t>สัญญากู้ยืม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5A4F72" w:rsidRPr="005A4F72">
        <w:rPr>
          <w:rFonts w:asciiTheme="majorBidi" w:hAnsiTheme="majorBidi" w:cstheme="majorBidi"/>
          <w:sz w:val="30"/>
          <w:szCs w:val="30"/>
          <w:cs/>
        </w:rPr>
        <w:t>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บริษัทต้องปฏิบัติตามข้อกำหนดว่าด้วยสิทธิและหน้าที่ของผู้กู้ ได้แก่ </w:t>
      </w:r>
      <w:r w:rsidR="005A4F72" w:rsidRPr="005A4F72">
        <w:rPr>
          <w:rFonts w:asciiTheme="majorBidi" w:hAnsiTheme="majorBidi" w:cstheme="majorBidi"/>
          <w:sz w:val="30"/>
          <w:szCs w:val="30"/>
          <w:cs/>
        </w:rPr>
        <w:t>การดำรง</w:t>
      </w:r>
      <w:r w:rsidR="005A4F72">
        <w:rPr>
          <w:rFonts w:asciiTheme="majorBidi" w:hAnsiTheme="majorBidi" w:cstheme="majorBidi" w:hint="cs"/>
          <w:sz w:val="30"/>
          <w:szCs w:val="30"/>
          <w:cs/>
        </w:rPr>
        <w:t>อัตราส่วนหนี้สินต่อส่วน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5A4F72">
        <w:rPr>
          <w:rFonts w:asciiTheme="majorBidi" w:hAnsiTheme="majorBidi" w:cstheme="majorBidi" w:hint="cs"/>
          <w:sz w:val="30"/>
          <w:szCs w:val="30"/>
          <w:cs/>
        </w:rPr>
        <w:t>ทุนและอัตราส่วน</w:t>
      </w:r>
      <w:r w:rsidR="005A4F72" w:rsidRPr="002D5553">
        <w:rPr>
          <w:rFonts w:asciiTheme="majorBidi" w:hAnsiTheme="majorBidi" w:cstheme="majorBidi"/>
          <w:sz w:val="30"/>
          <w:szCs w:val="30"/>
          <w:cs/>
        </w:rPr>
        <w:t>ความสามารถในการชำระหนี้</w:t>
      </w:r>
      <w:r w:rsidR="005A4F72" w:rsidRPr="005A4F72">
        <w:rPr>
          <w:rFonts w:asciiTheme="majorBidi" w:hAnsiTheme="majorBidi" w:cstheme="majorBidi"/>
          <w:sz w:val="30"/>
          <w:szCs w:val="30"/>
          <w:cs/>
        </w:rPr>
        <w:t>ของบริษัท</w:t>
      </w:r>
    </w:p>
    <w:p w14:paraId="007DCAF4" w14:textId="2AA01BCF" w:rsidR="00B06EDB" w:rsidRDefault="00B06EDB" w:rsidP="00FD4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7E14C043" w14:textId="035C367D" w:rsidR="00BD3AFD" w:rsidRPr="00A31D95" w:rsidRDefault="003D0604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9</w:t>
      </w:r>
      <w:r w:rsidR="00BD3AFD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1272A" w:rsidRPr="00F1272A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7D20BBDA" w14:textId="77777777" w:rsidR="00BD3AFD" w:rsidRPr="00FA42A7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6BD3A197" w14:textId="77777777" w:rsidR="00BD3AFD" w:rsidRPr="00B7016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30EB0063" w14:textId="77777777" w:rsidR="00BD3AFD" w:rsidRPr="003A1520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427AAA69" w14:textId="2D5EA061" w:rsidR="00BD3AFD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223B839B" w14:textId="77777777" w:rsidR="00B06EDB" w:rsidRPr="009918AD" w:rsidRDefault="00B06EDB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</w:p>
    <w:p w14:paraId="76E84CD1" w14:textId="4CF3505B" w:rsidR="00BD3AFD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48D7E37D" w14:textId="77777777" w:rsidR="00BD3AFD" w:rsidRPr="003A1520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26"/>
          <w:szCs w:val="26"/>
        </w:rPr>
      </w:pPr>
    </w:p>
    <w:p w14:paraId="1D3F0C1A" w14:textId="77777777" w:rsidR="00BD3AFD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B7016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B7016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</w:p>
    <w:p w14:paraId="16C0052F" w14:textId="77777777" w:rsidR="00BA310A" w:rsidRPr="0093672A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9"/>
        <w:gridCol w:w="1260"/>
        <w:gridCol w:w="272"/>
        <w:gridCol w:w="1259"/>
        <w:gridCol w:w="269"/>
        <w:gridCol w:w="1259"/>
        <w:gridCol w:w="271"/>
        <w:gridCol w:w="1259"/>
      </w:tblGrid>
      <w:tr w:rsidR="00BD3AFD" w:rsidRPr="005D2FFC" w14:paraId="2805BA30" w14:textId="77777777" w:rsidTr="004332F3">
        <w:tc>
          <w:tcPr>
            <w:tcW w:w="1851" w:type="pct"/>
          </w:tcPr>
          <w:p w14:paraId="5F939757" w14:textId="77777777" w:rsidR="00BD3AFD" w:rsidRPr="005D2FFC" w:rsidRDefault="00BD3AFD" w:rsidP="00F1272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502" w:type="pct"/>
            <w:gridSpan w:val="3"/>
          </w:tcPr>
          <w:p w14:paraId="3C21D872" w14:textId="77777777" w:rsidR="00BD3AFD" w:rsidRPr="005D2FFC" w:rsidRDefault="00BD3AFD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9796035" w14:textId="77777777" w:rsidR="00BD3AFD" w:rsidRPr="005D2FFC" w:rsidRDefault="00BD3AFD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pct"/>
            <w:gridSpan w:val="3"/>
          </w:tcPr>
          <w:p w14:paraId="406CC671" w14:textId="77777777" w:rsidR="00BD3AFD" w:rsidRPr="005D2FFC" w:rsidRDefault="00BD3AFD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A93" w:rsidRPr="005D2FFC" w14:paraId="2E963EFE" w14:textId="77777777" w:rsidTr="00B52799">
        <w:tc>
          <w:tcPr>
            <w:tcW w:w="1851" w:type="pct"/>
          </w:tcPr>
          <w:p w14:paraId="7EC494CE" w14:textId="77777777" w:rsidR="00CD0A93" w:rsidRPr="001E6993" w:rsidRDefault="00CD0A93" w:rsidP="00CD0A93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E69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1E69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568DAD14" w14:textId="77777777" w:rsidR="00CD0A93" w:rsidRPr="005D2FFC" w:rsidRDefault="00CD0A93" w:rsidP="00CD0A9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69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78" w:type="pct"/>
          </w:tcPr>
          <w:p w14:paraId="1435B70E" w14:textId="77777777" w:rsidR="00CD0A93" w:rsidRDefault="00CD0A93" w:rsidP="00CD0A9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BC3EF1" w14:textId="77777777" w:rsidR="00CD0A93" w:rsidRPr="005D2FFC" w:rsidRDefault="005A366E" w:rsidP="00CD0A9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 w:hint="cs"/>
                <w:sz w:val="30"/>
                <w:szCs w:val="30"/>
              </w:rPr>
              <w:t>25</w:t>
            </w:r>
            <w:r w:rsidR="00CD0A93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6" w:type="pct"/>
            <w:tcBorders>
              <w:left w:val="nil"/>
            </w:tcBorders>
          </w:tcPr>
          <w:p w14:paraId="2FC79FDC" w14:textId="77777777" w:rsidR="00CD0A93" w:rsidRPr="005D2FFC" w:rsidRDefault="00CD0A93" w:rsidP="00CD0A9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14:paraId="184C7B96" w14:textId="77777777" w:rsidR="00CD0A93" w:rsidRDefault="00CD0A93" w:rsidP="00CD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92DF9F7" w14:textId="77777777" w:rsidR="00CD0A93" w:rsidRPr="005D2FFC" w:rsidRDefault="005A366E" w:rsidP="00CD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="00CD0A93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45" w:type="pct"/>
          </w:tcPr>
          <w:p w14:paraId="03DB55B8" w14:textId="77777777" w:rsidR="00CD0A93" w:rsidRPr="005D2FFC" w:rsidRDefault="00CD0A93" w:rsidP="00CD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10743748" w14:textId="77777777" w:rsidR="00CD0A93" w:rsidRDefault="00CD0A93" w:rsidP="00CD0A9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798AEA" w14:textId="77777777" w:rsidR="00CD0A93" w:rsidRPr="005D2FFC" w:rsidRDefault="005A366E" w:rsidP="00CD0A9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 w:hint="cs"/>
                <w:sz w:val="30"/>
                <w:szCs w:val="30"/>
              </w:rPr>
              <w:t>25</w:t>
            </w:r>
            <w:r w:rsidR="00CD0A93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6" w:type="pct"/>
          </w:tcPr>
          <w:p w14:paraId="32D310F8" w14:textId="77777777" w:rsidR="00CD0A93" w:rsidRPr="005D2FFC" w:rsidRDefault="00CD0A93" w:rsidP="00CD0A9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14:paraId="663ECB64" w14:textId="77777777" w:rsidR="00CD0A93" w:rsidRDefault="00CD0A93" w:rsidP="00CD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20D983E" w14:textId="77777777" w:rsidR="00CD0A93" w:rsidRPr="005D2FFC" w:rsidRDefault="005A366E" w:rsidP="00CD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366E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 w:rsidR="00CD0A93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</w:tr>
      <w:tr w:rsidR="00BD3AFD" w:rsidRPr="00D32F37" w14:paraId="2711E1EF" w14:textId="77777777" w:rsidTr="004332F3">
        <w:tc>
          <w:tcPr>
            <w:tcW w:w="1851" w:type="pct"/>
          </w:tcPr>
          <w:p w14:paraId="54FB6027" w14:textId="77777777" w:rsidR="00BD3AFD" w:rsidRPr="00D32F37" w:rsidRDefault="00BD3AFD" w:rsidP="00F1272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149" w:type="pct"/>
            <w:gridSpan w:val="7"/>
          </w:tcPr>
          <w:p w14:paraId="4AA495C1" w14:textId="77777777" w:rsidR="00BD3AFD" w:rsidRPr="00D32F37" w:rsidRDefault="00BD3AFD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32F3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D3AFD" w:rsidRPr="005F027B" w14:paraId="3682392E" w14:textId="77777777" w:rsidTr="00B52799">
        <w:tc>
          <w:tcPr>
            <w:tcW w:w="1851" w:type="pct"/>
          </w:tcPr>
          <w:p w14:paraId="741558F9" w14:textId="77777777" w:rsidR="00BD3AFD" w:rsidRPr="001E6993" w:rsidRDefault="00BD3AFD" w:rsidP="00F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E69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78" w:type="pct"/>
          </w:tcPr>
          <w:p w14:paraId="72034FC6" w14:textId="77777777" w:rsidR="00BD3AFD" w:rsidRPr="005F027B" w:rsidRDefault="00BD3AFD" w:rsidP="00F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41860EF" w14:textId="77777777" w:rsidR="00BD3AFD" w:rsidRPr="005F027B" w:rsidRDefault="00BD3AFD" w:rsidP="00F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364B69FF" w14:textId="77777777" w:rsidR="00BD3AFD" w:rsidRPr="005F027B" w:rsidRDefault="00BD3AFD" w:rsidP="00F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62E25D2" w14:textId="77777777" w:rsidR="00BD3AFD" w:rsidRPr="005F027B" w:rsidRDefault="00BD3AFD" w:rsidP="00F127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14:paraId="336D9606" w14:textId="77777777" w:rsidR="00BD3AFD" w:rsidRPr="005F027B" w:rsidRDefault="00BD3AFD" w:rsidP="00F127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212885" w14:textId="77777777" w:rsidR="00BD3AFD" w:rsidRPr="00953946" w:rsidRDefault="00BD3AFD" w:rsidP="00F127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</w:tcPr>
          <w:p w14:paraId="291C1C9B" w14:textId="77777777" w:rsidR="00BD3AFD" w:rsidRPr="005F027B" w:rsidRDefault="00BD3AFD" w:rsidP="00F127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3E77FF" w:rsidRPr="00D900B7" w14:paraId="6F16EF04" w14:textId="77777777" w:rsidTr="00B52799">
        <w:tc>
          <w:tcPr>
            <w:tcW w:w="1851" w:type="pct"/>
          </w:tcPr>
          <w:p w14:paraId="3CD86F81" w14:textId="77777777" w:rsidR="003E77FF" w:rsidRPr="005F027B" w:rsidRDefault="003E77FF" w:rsidP="003E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678" w:type="pct"/>
          </w:tcPr>
          <w:p w14:paraId="563A80E1" w14:textId="77777777" w:rsidR="003E77FF" w:rsidRPr="00D900B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1,103,683</w:t>
            </w:r>
          </w:p>
        </w:tc>
        <w:tc>
          <w:tcPr>
            <w:tcW w:w="146" w:type="pct"/>
          </w:tcPr>
          <w:p w14:paraId="1D6F097D" w14:textId="77777777" w:rsidR="003E77FF" w:rsidRPr="000746C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47CBBA68" w14:textId="77777777" w:rsidR="003E77FF" w:rsidRPr="00D900B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1,004,575</w:t>
            </w:r>
          </w:p>
        </w:tc>
        <w:tc>
          <w:tcPr>
            <w:tcW w:w="145" w:type="pct"/>
          </w:tcPr>
          <w:p w14:paraId="6DBAF1E2" w14:textId="77777777" w:rsidR="003E77FF" w:rsidRPr="000746C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7DE5D98" w14:textId="77777777" w:rsidR="003E77FF" w:rsidRPr="00D900B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1,103,683</w:t>
            </w:r>
          </w:p>
        </w:tc>
        <w:tc>
          <w:tcPr>
            <w:tcW w:w="146" w:type="pct"/>
          </w:tcPr>
          <w:p w14:paraId="68B958AC" w14:textId="77777777" w:rsidR="003E77FF" w:rsidRPr="000746C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98BB120" w14:textId="77777777" w:rsidR="003E77FF" w:rsidRPr="00D900B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1,004,575</w:t>
            </w:r>
          </w:p>
        </w:tc>
      </w:tr>
      <w:tr w:rsidR="003E77FF" w:rsidRPr="00D900B7" w14:paraId="5E27A2E9" w14:textId="77777777" w:rsidTr="00B52799">
        <w:tc>
          <w:tcPr>
            <w:tcW w:w="1851" w:type="pct"/>
          </w:tcPr>
          <w:p w14:paraId="5DDC56DA" w14:textId="77777777" w:rsidR="003E77FF" w:rsidRPr="005F027B" w:rsidRDefault="003E77FF" w:rsidP="003E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68FCC056" w14:textId="77777777" w:rsidR="003E77FF" w:rsidRPr="00D900B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226,443</w:t>
            </w:r>
          </w:p>
        </w:tc>
        <w:tc>
          <w:tcPr>
            <w:tcW w:w="146" w:type="pct"/>
          </w:tcPr>
          <w:p w14:paraId="436B8699" w14:textId="77777777" w:rsidR="003E77FF" w:rsidRPr="000746C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0F176FE1" w14:textId="77777777" w:rsidR="003E77FF" w:rsidRPr="00D900B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228,935</w:t>
            </w:r>
          </w:p>
        </w:tc>
        <w:tc>
          <w:tcPr>
            <w:tcW w:w="145" w:type="pct"/>
          </w:tcPr>
          <w:p w14:paraId="112BCB7B" w14:textId="77777777" w:rsidR="003E77FF" w:rsidRPr="000746C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5829DEC3" w14:textId="77777777" w:rsidR="003E77FF" w:rsidRPr="00D900B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226,443</w:t>
            </w:r>
          </w:p>
        </w:tc>
        <w:tc>
          <w:tcPr>
            <w:tcW w:w="146" w:type="pct"/>
          </w:tcPr>
          <w:p w14:paraId="5953B7B4" w14:textId="77777777" w:rsidR="003E77FF" w:rsidRPr="000746C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7BBB5E90" w14:textId="77777777" w:rsidR="003E77FF" w:rsidRPr="00D900B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228,935</w:t>
            </w:r>
          </w:p>
        </w:tc>
      </w:tr>
      <w:tr w:rsidR="003E77FF" w:rsidRPr="00C013D8" w14:paraId="697A2D5F" w14:textId="77777777" w:rsidTr="00B52799">
        <w:tc>
          <w:tcPr>
            <w:tcW w:w="1851" w:type="pct"/>
          </w:tcPr>
          <w:p w14:paraId="31A1B45D" w14:textId="77777777" w:rsidR="003E77FF" w:rsidRPr="001E6993" w:rsidRDefault="003E77FF" w:rsidP="003E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47CC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239126F5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1,330,126</w:t>
            </w:r>
          </w:p>
        </w:tc>
        <w:tc>
          <w:tcPr>
            <w:tcW w:w="146" w:type="pct"/>
          </w:tcPr>
          <w:p w14:paraId="1290504F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4565AF3B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1,233,510</w:t>
            </w:r>
          </w:p>
        </w:tc>
        <w:tc>
          <w:tcPr>
            <w:tcW w:w="145" w:type="pct"/>
          </w:tcPr>
          <w:p w14:paraId="69003DAD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494B0E7B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1,330,126</w:t>
            </w:r>
          </w:p>
        </w:tc>
        <w:tc>
          <w:tcPr>
            <w:tcW w:w="146" w:type="pct"/>
          </w:tcPr>
          <w:p w14:paraId="5F776F74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03FBAF21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1,233,510</w:t>
            </w:r>
          </w:p>
        </w:tc>
      </w:tr>
      <w:tr w:rsidR="00B52799" w:rsidRPr="00805EF0" w14:paraId="17A3EFEB" w14:textId="77777777" w:rsidTr="004332F3">
        <w:tc>
          <w:tcPr>
            <w:tcW w:w="1851" w:type="pct"/>
          </w:tcPr>
          <w:p w14:paraId="0F2B920C" w14:textId="77777777" w:rsidR="00B52799" w:rsidRPr="00805EF0" w:rsidRDefault="00B52799" w:rsidP="00B5279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3149" w:type="pct"/>
            <w:gridSpan w:val="7"/>
          </w:tcPr>
          <w:p w14:paraId="158E857E" w14:textId="77777777" w:rsidR="00B52799" w:rsidRPr="00805EF0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2799" w:rsidRPr="000746C7" w14:paraId="63401189" w14:textId="77777777" w:rsidTr="00B52799">
        <w:tc>
          <w:tcPr>
            <w:tcW w:w="1851" w:type="pct"/>
          </w:tcPr>
          <w:p w14:paraId="0737C63E" w14:textId="77777777" w:rsidR="00B52799" w:rsidRPr="00C013D8" w:rsidRDefault="00B52799" w:rsidP="00B5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013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78" w:type="pct"/>
          </w:tcPr>
          <w:p w14:paraId="01BCF106" w14:textId="77777777" w:rsidR="00B52799" w:rsidRPr="00D900B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772502" w14:textId="77777777"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1DD38F8E" w14:textId="77777777"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36EC30" w14:textId="77777777"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4E0FD0B8" w14:textId="77777777" w:rsidR="00B52799" w:rsidRPr="00D900B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C6F02B" w14:textId="77777777"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1DF88CD9" w14:textId="77777777"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7FF" w:rsidRPr="00690F52" w14:paraId="335799A9" w14:textId="77777777" w:rsidTr="00B52799">
        <w:tc>
          <w:tcPr>
            <w:tcW w:w="1851" w:type="pct"/>
          </w:tcPr>
          <w:p w14:paraId="2BED9128" w14:textId="77777777" w:rsidR="003E77FF" w:rsidRPr="005F027B" w:rsidRDefault="003E77FF" w:rsidP="003E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78" w:type="pct"/>
          </w:tcPr>
          <w:p w14:paraId="53E683F2" w14:textId="77777777" w:rsidR="003E77FF" w:rsidRPr="00690F52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1,238,384</w:t>
            </w:r>
          </w:p>
        </w:tc>
        <w:tc>
          <w:tcPr>
            <w:tcW w:w="146" w:type="pct"/>
          </w:tcPr>
          <w:p w14:paraId="4D60C1A4" w14:textId="77777777" w:rsidR="003E77FF" w:rsidRPr="000746C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13F18B8B" w14:textId="77777777" w:rsidR="003E77FF" w:rsidRPr="00690F52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1,143,157</w:t>
            </w:r>
          </w:p>
        </w:tc>
        <w:tc>
          <w:tcPr>
            <w:tcW w:w="145" w:type="pct"/>
          </w:tcPr>
          <w:p w14:paraId="34831A9B" w14:textId="77777777" w:rsidR="003E77FF" w:rsidRPr="000746C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4A06E3F" w14:textId="77777777" w:rsidR="003E77FF" w:rsidRPr="00690F52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1,238,384</w:t>
            </w:r>
          </w:p>
        </w:tc>
        <w:tc>
          <w:tcPr>
            <w:tcW w:w="146" w:type="pct"/>
          </w:tcPr>
          <w:p w14:paraId="39B23ABB" w14:textId="77777777" w:rsidR="003E77FF" w:rsidRPr="000746C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0583FB98" w14:textId="77777777" w:rsidR="003E77FF" w:rsidRPr="00690F52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1,143,157</w:t>
            </w:r>
          </w:p>
        </w:tc>
      </w:tr>
      <w:tr w:rsidR="003E77FF" w:rsidRPr="00690F52" w14:paraId="0516F2DB" w14:textId="77777777" w:rsidTr="00B52799">
        <w:tc>
          <w:tcPr>
            <w:tcW w:w="1851" w:type="pct"/>
          </w:tcPr>
          <w:p w14:paraId="42AEBF03" w14:textId="77777777" w:rsidR="003E77FF" w:rsidRPr="005F027B" w:rsidRDefault="003E77FF" w:rsidP="003E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44E2AF08" w14:textId="77777777" w:rsidR="003E77FF" w:rsidRPr="00690F52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91,742</w:t>
            </w:r>
          </w:p>
        </w:tc>
        <w:tc>
          <w:tcPr>
            <w:tcW w:w="146" w:type="pct"/>
          </w:tcPr>
          <w:p w14:paraId="476190AF" w14:textId="77777777" w:rsidR="003E77FF" w:rsidRPr="000746C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04F86E0F" w14:textId="77777777" w:rsidR="003E77FF" w:rsidRPr="00690F52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90,353</w:t>
            </w:r>
          </w:p>
        </w:tc>
        <w:tc>
          <w:tcPr>
            <w:tcW w:w="145" w:type="pct"/>
          </w:tcPr>
          <w:p w14:paraId="49A2D8D1" w14:textId="77777777" w:rsidR="003E77FF" w:rsidRPr="000746C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07649994" w14:textId="77777777" w:rsidR="003E77FF" w:rsidRPr="00690F52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91,742</w:t>
            </w:r>
          </w:p>
        </w:tc>
        <w:tc>
          <w:tcPr>
            <w:tcW w:w="146" w:type="pct"/>
          </w:tcPr>
          <w:p w14:paraId="39647977" w14:textId="77777777" w:rsidR="003E77FF" w:rsidRPr="000746C7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5E9494A2" w14:textId="77777777" w:rsidR="003E77FF" w:rsidRPr="00690F52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90,353</w:t>
            </w:r>
          </w:p>
        </w:tc>
      </w:tr>
      <w:tr w:rsidR="003E77FF" w:rsidRPr="00C013D8" w14:paraId="7CB8ECE5" w14:textId="77777777" w:rsidTr="00B52799">
        <w:tc>
          <w:tcPr>
            <w:tcW w:w="1851" w:type="pct"/>
          </w:tcPr>
          <w:p w14:paraId="5C6F7387" w14:textId="77777777" w:rsidR="003E77FF" w:rsidRPr="00EC54EB" w:rsidRDefault="003E77FF" w:rsidP="003E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47CC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3AAFF62F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1,330,126</w:t>
            </w:r>
          </w:p>
        </w:tc>
        <w:tc>
          <w:tcPr>
            <w:tcW w:w="146" w:type="pct"/>
          </w:tcPr>
          <w:p w14:paraId="0B843162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69673AF1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1,233,510</w:t>
            </w:r>
          </w:p>
        </w:tc>
        <w:tc>
          <w:tcPr>
            <w:tcW w:w="145" w:type="pct"/>
          </w:tcPr>
          <w:p w14:paraId="384D0E30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7F260AB8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1,330,126</w:t>
            </w:r>
          </w:p>
        </w:tc>
        <w:tc>
          <w:tcPr>
            <w:tcW w:w="146" w:type="pct"/>
          </w:tcPr>
          <w:p w14:paraId="71763964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5F84979B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1,233,510</w:t>
            </w:r>
          </w:p>
        </w:tc>
      </w:tr>
      <w:tr w:rsidR="00CD0A93" w:rsidRPr="00805EF0" w14:paraId="47C9B3F8" w14:textId="77777777" w:rsidTr="00B52799">
        <w:tc>
          <w:tcPr>
            <w:tcW w:w="1851" w:type="pct"/>
          </w:tcPr>
          <w:p w14:paraId="5D651A5B" w14:textId="77777777" w:rsidR="00CD0A93" w:rsidRPr="00805EF0" w:rsidRDefault="00CD0A93" w:rsidP="00CD0A9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0AB0F6FE" w14:textId="77777777" w:rsidR="00CD0A93" w:rsidRPr="00805EF0" w:rsidRDefault="00CD0A93" w:rsidP="00CD0A9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14:paraId="42003142" w14:textId="77777777" w:rsidR="00CD0A93" w:rsidRPr="00805EF0" w:rsidRDefault="00CD0A93" w:rsidP="00CD0A9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1C6E99A7" w14:textId="77777777" w:rsidR="00CD0A93" w:rsidRPr="00805EF0" w:rsidRDefault="00CD0A93" w:rsidP="00CD0A9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" w:type="pct"/>
          </w:tcPr>
          <w:p w14:paraId="5A096BFD" w14:textId="77777777" w:rsidR="00CD0A93" w:rsidRPr="00805EF0" w:rsidRDefault="00CD0A93" w:rsidP="00CD0A9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3680BE53" w14:textId="77777777" w:rsidR="00CD0A93" w:rsidRPr="00805EF0" w:rsidRDefault="00CD0A93" w:rsidP="00CD0A9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14:paraId="041241D5" w14:textId="77777777" w:rsidR="00CD0A93" w:rsidRPr="00805EF0" w:rsidRDefault="00CD0A93" w:rsidP="00CD0A9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14:paraId="4B744D63" w14:textId="77777777" w:rsidR="00CD0A93" w:rsidRPr="00805EF0" w:rsidRDefault="00CD0A93" w:rsidP="00CD0A93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</w:tr>
      <w:tr w:rsidR="00CD0A93" w:rsidRPr="003F67A1" w14:paraId="1018141A" w14:textId="77777777" w:rsidTr="00B52799">
        <w:tc>
          <w:tcPr>
            <w:tcW w:w="1851" w:type="pct"/>
          </w:tcPr>
          <w:p w14:paraId="200A053E" w14:textId="77777777" w:rsidR="00CD0A93" w:rsidRPr="005F027B" w:rsidRDefault="00CD0A93" w:rsidP="00CD0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4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78" w:type="pct"/>
          </w:tcPr>
          <w:p w14:paraId="3B77CE53" w14:textId="77777777" w:rsidR="00CD0A93" w:rsidRPr="003F67A1" w:rsidRDefault="00CD0A93" w:rsidP="00CD0A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3325D5" w14:textId="77777777" w:rsidR="00CD0A93" w:rsidRPr="000746C7" w:rsidRDefault="00CD0A93" w:rsidP="00CD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B3F5ADD" w14:textId="77777777" w:rsidR="00CD0A93" w:rsidRPr="003F67A1" w:rsidRDefault="00CD0A93" w:rsidP="00CD0A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88D74C7" w14:textId="77777777" w:rsidR="00CD0A93" w:rsidRPr="000746C7" w:rsidRDefault="00CD0A93" w:rsidP="00CD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5C5BB61" w14:textId="77777777" w:rsidR="00CD0A93" w:rsidRPr="003F67A1" w:rsidRDefault="00CD0A93" w:rsidP="00CD0A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B23DDA" w14:textId="77777777" w:rsidR="00CD0A93" w:rsidRPr="000746C7" w:rsidRDefault="00CD0A93" w:rsidP="00CD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9FB7DDC" w14:textId="77777777" w:rsidR="00CD0A93" w:rsidRPr="003F67A1" w:rsidRDefault="00CD0A93" w:rsidP="00CD0A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7FF" w:rsidRPr="00211AE5" w14:paraId="63B04FC4" w14:textId="77777777" w:rsidTr="00B52799">
        <w:tc>
          <w:tcPr>
            <w:tcW w:w="1851" w:type="pct"/>
          </w:tcPr>
          <w:p w14:paraId="06C7DF3F" w14:textId="77777777" w:rsidR="003E77FF" w:rsidRPr="005F027B" w:rsidRDefault="003E77FF" w:rsidP="003E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4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78" w:type="pct"/>
          </w:tcPr>
          <w:p w14:paraId="3CCC3766" w14:textId="77777777" w:rsidR="003E77FF" w:rsidRPr="0031120B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1,330,126</w:t>
            </w:r>
          </w:p>
        </w:tc>
        <w:tc>
          <w:tcPr>
            <w:tcW w:w="146" w:type="pct"/>
          </w:tcPr>
          <w:p w14:paraId="017610C9" w14:textId="77777777" w:rsidR="003E77FF" w:rsidRPr="0031120B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296EA27F" w14:textId="77777777" w:rsidR="003E77FF" w:rsidRPr="0031120B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1,233,510</w:t>
            </w:r>
          </w:p>
        </w:tc>
        <w:tc>
          <w:tcPr>
            <w:tcW w:w="145" w:type="pct"/>
          </w:tcPr>
          <w:p w14:paraId="145CB3D0" w14:textId="77777777" w:rsidR="003E77FF" w:rsidRPr="00211AE5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436AF117" w14:textId="77777777" w:rsidR="003E77FF" w:rsidRPr="0031120B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1,330,126</w:t>
            </w:r>
          </w:p>
        </w:tc>
        <w:tc>
          <w:tcPr>
            <w:tcW w:w="146" w:type="pct"/>
          </w:tcPr>
          <w:p w14:paraId="78AFDC3A" w14:textId="77777777" w:rsidR="003E77FF" w:rsidRPr="00211AE5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DA08F90" w14:textId="77777777" w:rsidR="003E77FF" w:rsidRPr="00211AE5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1,233,510</w:t>
            </w:r>
          </w:p>
        </w:tc>
      </w:tr>
      <w:tr w:rsidR="003E77FF" w:rsidRPr="00211AE5" w14:paraId="264A325C" w14:textId="77777777" w:rsidTr="00B52799">
        <w:tc>
          <w:tcPr>
            <w:tcW w:w="1851" w:type="pct"/>
          </w:tcPr>
          <w:p w14:paraId="7DF104D7" w14:textId="77777777" w:rsidR="003E77FF" w:rsidRPr="00EC54EB" w:rsidRDefault="003E77FF" w:rsidP="003E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678" w:type="pct"/>
          </w:tcPr>
          <w:p w14:paraId="2253A8DD" w14:textId="77777777" w:rsidR="003E77FF" w:rsidRPr="00D517A5" w:rsidRDefault="003E77FF" w:rsidP="003E77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right="449" w:hanging="49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81EA64" w14:textId="77777777" w:rsidR="003E77FF" w:rsidRPr="0031120B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590A02CD" w14:textId="77777777" w:rsidR="003E77FF" w:rsidRPr="00D517A5" w:rsidRDefault="003E77FF" w:rsidP="003E77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right="449" w:hanging="49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279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1A51B4" w14:textId="77777777" w:rsidR="003E77FF" w:rsidRPr="00B52799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0" w:right="449" w:hanging="490"/>
              <w:jc w:val="right"/>
              <w:rPr>
                <w:rFonts w:ascii="Angsana New" w:hAnsi="Angsana New" w:cs="Times New Roman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14:paraId="3CBD616C" w14:textId="77777777" w:rsidR="003E77FF" w:rsidRPr="00D517A5" w:rsidRDefault="003E77FF" w:rsidP="003E77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right="449" w:hanging="49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4F4FF7" w14:textId="77777777" w:rsidR="003E77FF" w:rsidRPr="00B52799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580" w:right="449" w:hanging="490"/>
              <w:jc w:val="right"/>
              <w:rPr>
                <w:rFonts w:ascii="Angsana New" w:hAnsi="Angsana New" w:cs="Times New Roman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14:paraId="25BB8781" w14:textId="77777777" w:rsidR="003E77FF" w:rsidRPr="00B52799" w:rsidRDefault="003E77FF" w:rsidP="003E77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right="449" w:hanging="49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B5279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-</w:t>
            </w:r>
          </w:p>
        </w:tc>
      </w:tr>
      <w:tr w:rsidR="003E77FF" w:rsidRPr="00C013D8" w14:paraId="0E371AFB" w14:textId="77777777" w:rsidTr="00B52799">
        <w:tc>
          <w:tcPr>
            <w:tcW w:w="1851" w:type="pct"/>
          </w:tcPr>
          <w:p w14:paraId="077ACCBD" w14:textId="77777777" w:rsidR="003E77FF" w:rsidRPr="005F027B" w:rsidRDefault="003E77FF" w:rsidP="003E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47CC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0D0D35EC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1,330,126</w:t>
            </w:r>
          </w:p>
        </w:tc>
        <w:tc>
          <w:tcPr>
            <w:tcW w:w="146" w:type="pct"/>
          </w:tcPr>
          <w:p w14:paraId="4EDA483E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2712647E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1,233,510</w:t>
            </w:r>
          </w:p>
        </w:tc>
        <w:tc>
          <w:tcPr>
            <w:tcW w:w="145" w:type="pct"/>
          </w:tcPr>
          <w:p w14:paraId="07A5F3D1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04875BB1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1,330,126</w:t>
            </w:r>
          </w:p>
        </w:tc>
        <w:tc>
          <w:tcPr>
            <w:tcW w:w="146" w:type="pct"/>
          </w:tcPr>
          <w:p w14:paraId="57D542B5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2B6CF671" w14:textId="77777777" w:rsidR="003E77FF" w:rsidRPr="00C013D8" w:rsidRDefault="003E77FF" w:rsidP="003E77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1,233,510</w:t>
            </w:r>
          </w:p>
        </w:tc>
      </w:tr>
    </w:tbl>
    <w:p w14:paraId="3138A546" w14:textId="77777777" w:rsidR="00BA310A" w:rsidRPr="00BD3AFD" w:rsidRDefault="00BD3AFD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  <w:r w:rsidRPr="00BD3AF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ab/>
        <w:t>การดำเนินงานที่เป็นไปตามฤดูกาล</w:t>
      </w:r>
    </w:p>
    <w:p w14:paraId="65294DF6" w14:textId="77777777" w:rsidR="00861F67" w:rsidRPr="0093672A" w:rsidRDefault="00861F67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14:paraId="7CA0C6E8" w14:textId="691AD2DD" w:rsidR="00BD3AFD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4332F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และคอนกรีตมวล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14:paraId="4518565B" w14:textId="77777777" w:rsidR="00B06EDB" w:rsidRPr="00242CB2" w:rsidRDefault="00B06EDB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432097E" w14:textId="12FB3D5F" w:rsidR="00BC2146" w:rsidRDefault="00B06EDB" w:rsidP="00BC214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10</w:t>
      </w:r>
      <w:r w:rsidR="0095706F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95706F" w:rsidRPr="00A92AF6">
        <w:rPr>
          <w:rFonts w:ascii="Angsana New" w:hAnsi="Angsana New" w:hint="cs"/>
          <w:b/>
          <w:bCs/>
          <w:sz w:val="30"/>
          <w:szCs w:val="30"/>
          <w:cs/>
        </w:rPr>
        <w:t>หุ้นทุนซื้อคืน</w:t>
      </w:r>
    </w:p>
    <w:p w14:paraId="06988173" w14:textId="77777777" w:rsidR="00BC2146" w:rsidRPr="00BC2146" w:rsidRDefault="00BC2146" w:rsidP="00BC214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76184C1" w14:textId="77777777" w:rsidR="00BC2146" w:rsidRPr="00DC6B0D" w:rsidRDefault="00BC2146" w:rsidP="00BC2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DC6B0D">
        <w:rPr>
          <w:rFonts w:ascii="Angsana New" w:hAnsi="Angsana New"/>
          <w:sz w:val="30"/>
          <w:szCs w:val="30"/>
          <w:cs/>
        </w:rPr>
        <w:t>ใน</w:t>
      </w:r>
      <w:r w:rsidRPr="00DC6B0D">
        <w:rPr>
          <w:rFonts w:ascii="Angsana New" w:hAnsi="Angsana New" w:hint="cs"/>
          <w:sz w:val="30"/>
          <w:szCs w:val="30"/>
          <w:cs/>
        </w:rPr>
        <w:t xml:space="preserve">เดือนมีนาคม </w:t>
      </w:r>
      <w:r w:rsidRPr="00DC6B0D">
        <w:rPr>
          <w:rFonts w:ascii="Angsana New" w:hAnsi="Angsana New"/>
          <w:sz w:val="30"/>
          <w:szCs w:val="30"/>
        </w:rPr>
        <w:t xml:space="preserve">2563 </w:t>
      </w:r>
      <w:r w:rsidRPr="00DC6B0D">
        <w:rPr>
          <w:rFonts w:ascii="Angsana New" w:hAnsi="Angsana New"/>
          <w:sz w:val="30"/>
          <w:szCs w:val="30"/>
          <w:cs/>
        </w:rPr>
        <w:t>ที่ประชุมคณะกรรมการบริษัทอนุมัติ</w:t>
      </w:r>
      <w:r w:rsidRPr="00DC6B0D">
        <w:rPr>
          <w:rFonts w:ascii="Angsana New" w:hAnsi="Angsana New" w:hint="cs"/>
          <w:sz w:val="30"/>
          <w:szCs w:val="30"/>
          <w:cs/>
        </w:rPr>
        <w:t>แผนหุ้นทุน</w:t>
      </w:r>
      <w:r w:rsidRPr="00DC6B0D">
        <w:rPr>
          <w:rFonts w:ascii="Angsana New" w:hAnsi="Angsana New"/>
          <w:sz w:val="30"/>
          <w:szCs w:val="30"/>
          <w:cs/>
        </w:rPr>
        <w:t>ซื้อคืน</w:t>
      </w:r>
      <w:r w:rsidRPr="00DC6B0D">
        <w:rPr>
          <w:rFonts w:ascii="Angsana New" w:hAnsi="Angsana New" w:hint="cs"/>
          <w:sz w:val="30"/>
          <w:szCs w:val="30"/>
          <w:cs/>
        </w:rPr>
        <w:t xml:space="preserve"> (“แผน”)</w:t>
      </w:r>
      <w:r w:rsidRPr="00DC6B0D">
        <w:rPr>
          <w:rFonts w:ascii="Angsana New" w:hAnsi="Angsana New"/>
          <w:sz w:val="30"/>
          <w:szCs w:val="30"/>
          <w:cs/>
        </w:rPr>
        <w:t xml:space="preserve"> โดยให้ซื้อหุ้นคืนได้ไม่เกิน</w:t>
      </w:r>
      <w:r w:rsidRPr="00DC6B0D">
        <w:rPr>
          <w:rFonts w:ascii="Angsana New" w:hAnsi="Angsana New"/>
          <w:sz w:val="30"/>
          <w:szCs w:val="30"/>
        </w:rPr>
        <w:br/>
      </w:r>
      <w:r w:rsidRPr="00DC6B0D">
        <w:rPr>
          <w:rFonts w:ascii="Angsana New" w:hAnsi="Angsana New"/>
          <w:sz w:val="30"/>
          <w:szCs w:val="30"/>
          <w:cs/>
        </w:rPr>
        <w:t xml:space="preserve">ร้อยละ </w:t>
      </w:r>
      <w:r w:rsidRPr="00DC6B0D">
        <w:rPr>
          <w:rFonts w:ascii="Angsana New" w:hAnsi="Angsana New"/>
          <w:sz w:val="30"/>
          <w:szCs w:val="30"/>
        </w:rPr>
        <w:t>9.92</w:t>
      </w:r>
      <w:r w:rsidRPr="00DC6B0D">
        <w:rPr>
          <w:rFonts w:ascii="Angsana New" w:hAnsi="Angsana New"/>
          <w:sz w:val="30"/>
          <w:szCs w:val="30"/>
          <w:cs/>
        </w:rPr>
        <w:t xml:space="preserve"> หรือ </w:t>
      </w:r>
      <w:r w:rsidRPr="00DC6B0D">
        <w:rPr>
          <w:rFonts w:ascii="Angsana New" w:hAnsi="Angsana New"/>
          <w:sz w:val="30"/>
          <w:szCs w:val="30"/>
        </w:rPr>
        <w:t>94</w:t>
      </w:r>
      <w:r w:rsidRPr="00DC6B0D">
        <w:rPr>
          <w:rFonts w:ascii="Angsana New" w:hAnsi="Angsana New"/>
          <w:sz w:val="30"/>
          <w:szCs w:val="30"/>
          <w:cs/>
        </w:rPr>
        <w:t xml:space="preserve"> ล้านหุ้นของหุ้นบริษัทที่ออก </w:t>
      </w:r>
      <w:r w:rsidRPr="00DC6B0D">
        <w:rPr>
          <w:rFonts w:ascii="Angsana New" w:hAnsi="Angsana New" w:hint="cs"/>
          <w:sz w:val="30"/>
          <w:szCs w:val="30"/>
          <w:cs/>
        </w:rPr>
        <w:t>แผนนี้</w:t>
      </w:r>
      <w:r w:rsidRPr="00DC6B0D">
        <w:rPr>
          <w:rFonts w:ascii="Angsana New" w:hAnsi="Angsana New"/>
          <w:sz w:val="30"/>
          <w:szCs w:val="30"/>
          <w:cs/>
        </w:rPr>
        <w:t xml:space="preserve">มีวัตถุประสงค์เพื่อเพิ่มอัตราผลตอบแทนต่อส่วนของผู้ถือหุ้น </w:t>
      </w:r>
      <w:r w:rsidRPr="00971FA2">
        <w:rPr>
          <w:rFonts w:ascii="Angsana New" w:hAnsi="Angsana New"/>
          <w:spacing w:val="-2"/>
          <w:sz w:val="30"/>
          <w:szCs w:val="30"/>
          <w:cs/>
        </w:rPr>
        <w:t xml:space="preserve">อัตรากำไรสุทธิต่อหุ้น และอัตราผลตอบแทนจากเงินปันผล จำนวนสูงสุดที่ได้รับอนุมัติสำหรับการซื้อคืนคือ </w:t>
      </w:r>
      <w:r w:rsidRPr="00971FA2">
        <w:rPr>
          <w:rFonts w:ascii="Angsana New" w:hAnsi="Angsana New"/>
          <w:spacing w:val="-2"/>
          <w:sz w:val="30"/>
          <w:szCs w:val="30"/>
        </w:rPr>
        <w:t>517</w:t>
      </w:r>
      <w:r w:rsidRPr="00971FA2">
        <w:rPr>
          <w:rFonts w:ascii="Angsana New" w:hAnsi="Angsana New"/>
          <w:spacing w:val="-2"/>
          <w:sz w:val="30"/>
          <w:szCs w:val="30"/>
          <w:cs/>
        </w:rPr>
        <w:t xml:space="preserve"> ล้าน</w:t>
      </w:r>
      <w:r w:rsidRPr="00DC6B0D">
        <w:rPr>
          <w:rFonts w:ascii="Angsana New" w:hAnsi="Angsana New"/>
          <w:sz w:val="30"/>
          <w:szCs w:val="30"/>
          <w:cs/>
        </w:rPr>
        <w:t xml:space="preserve">บาท </w:t>
      </w:r>
      <w:r w:rsidRPr="00DC6B0D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DC6B0D">
        <w:rPr>
          <w:rFonts w:ascii="Angsana New" w:hAnsi="Angsana New"/>
          <w:sz w:val="30"/>
          <w:szCs w:val="30"/>
        </w:rPr>
        <w:t xml:space="preserve">5.50 </w:t>
      </w:r>
      <w:r w:rsidRPr="00DC6B0D">
        <w:rPr>
          <w:rFonts w:ascii="Angsana New" w:hAnsi="Angsana New" w:hint="cs"/>
          <w:sz w:val="30"/>
          <w:szCs w:val="30"/>
          <w:cs/>
        </w:rPr>
        <w:t>บาทต่อหุ้น</w:t>
      </w:r>
      <w:r w:rsidRPr="00DC6B0D">
        <w:rPr>
          <w:rFonts w:ascii="Angsana New" w:hAnsi="Angsana New"/>
          <w:sz w:val="30"/>
          <w:szCs w:val="30"/>
          <w:cs/>
        </w:rPr>
        <w:t xml:space="preserve"> </w:t>
      </w:r>
      <w:r w:rsidRPr="00DC6B0D">
        <w:rPr>
          <w:rFonts w:ascii="Angsana New" w:hAnsi="Angsana New" w:hint="cs"/>
          <w:sz w:val="30"/>
          <w:szCs w:val="30"/>
          <w:cs/>
        </w:rPr>
        <w:t>ทั้งนี้ บริษัทได้แจ้งมติคณะกรรมการบริษัทต่อตลาดหลักทรัพย์แห่งประเทศไทย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6B0D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DC6B0D"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และได้ทำการ</w:t>
      </w:r>
      <w:r w:rsidRPr="00DC6B0D">
        <w:rPr>
          <w:rFonts w:ascii="Angsana New" w:hAnsi="Angsana New"/>
          <w:sz w:val="30"/>
          <w:szCs w:val="30"/>
          <w:cs/>
        </w:rPr>
        <w:t>ซื้อหุ้นจากผู้ถือหุ้นเป็นการทั่วไปในช่วงระหว่างวันที่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6B0D">
        <w:rPr>
          <w:rFonts w:ascii="Angsana New" w:hAnsi="Angsana New"/>
          <w:sz w:val="30"/>
          <w:szCs w:val="30"/>
        </w:rPr>
        <w:t>7</w:t>
      </w:r>
      <w:r w:rsidRPr="00DC6B0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C6B0D">
        <w:rPr>
          <w:rFonts w:ascii="Angsana New" w:hAnsi="Angsana New"/>
          <w:sz w:val="30"/>
          <w:szCs w:val="30"/>
        </w:rPr>
        <w:t>2563</w:t>
      </w:r>
      <w:r w:rsidRPr="00DC6B0D">
        <w:rPr>
          <w:rFonts w:ascii="Angsana New" w:hAnsi="Angsana New"/>
          <w:sz w:val="30"/>
          <w:szCs w:val="30"/>
          <w:cs/>
        </w:rPr>
        <w:t xml:space="preserve"> ถึง </w:t>
      </w:r>
      <w:r w:rsidRPr="00DC6B0D">
        <w:rPr>
          <w:rFonts w:ascii="Angsana New" w:hAnsi="Angsana New"/>
          <w:sz w:val="30"/>
          <w:szCs w:val="30"/>
        </w:rPr>
        <w:t>26</w:t>
      </w:r>
      <w:r w:rsidRPr="00DC6B0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C6B0D">
        <w:rPr>
          <w:rFonts w:ascii="Angsana New" w:hAnsi="Angsana New"/>
          <w:sz w:val="30"/>
          <w:szCs w:val="30"/>
        </w:rPr>
        <w:t>2563</w:t>
      </w:r>
      <w:r w:rsidRPr="00DC6B0D">
        <w:rPr>
          <w:rFonts w:ascii="Angsana New" w:hAnsi="Angsana New"/>
          <w:sz w:val="30"/>
          <w:szCs w:val="30"/>
          <w:cs/>
        </w:rPr>
        <w:t xml:space="preserve"> </w:t>
      </w:r>
    </w:p>
    <w:p w14:paraId="232ED23B" w14:textId="77777777" w:rsidR="00BC2146" w:rsidRDefault="00BC2146" w:rsidP="00BC214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643ED69" w14:textId="77777777" w:rsidR="00BC2146" w:rsidRPr="00DC6B0D" w:rsidRDefault="00BC2146" w:rsidP="00BC214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C6B0D">
        <w:rPr>
          <w:rFonts w:ascii="Angsana New" w:hAnsi="Angsana New" w:hint="cs"/>
          <w:sz w:val="30"/>
          <w:szCs w:val="30"/>
          <w:cs/>
          <w:lang w:val="en-GB"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319C8C1D" w14:textId="5DB7F0DA" w:rsidR="00BC2146" w:rsidRDefault="00BC2146" w:rsidP="00BC2146">
      <w:pPr>
        <w:jc w:val="thaiDistribute"/>
        <w:rPr>
          <w:rFonts w:ascii="Angsana New" w:hAnsi="Angsana New"/>
          <w:sz w:val="30"/>
          <w:szCs w:val="30"/>
        </w:rPr>
      </w:pPr>
    </w:p>
    <w:p w14:paraId="225BDE75" w14:textId="293FBEBF" w:rsidR="00BC2146" w:rsidRDefault="00BC2146" w:rsidP="00BC214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706F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95706F">
        <w:rPr>
          <w:rFonts w:ascii="Angsana New" w:hAnsi="Angsana New"/>
          <w:sz w:val="30"/>
          <w:szCs w:val="30"/>
        </w:rPr>
        <w:t xml:space="preserve">31 </w:t>
      </w:r>
      <w:r w:rsidRPr="0095706F">
        <w:rPr>
          <w:rFonts w:ascii="Angsana New" w:hAnsi="Angsana New"/>
          <w:sz w:val="30"/>
          <w:szCs w:val="30"/>
          <w:cs/>
        </w:rPr>
        <w:t xml:space="preserve">มีนาคม </w:t>
      </w:r>
      <w:r w:rsidRPr="0095706F">
        <w:rPr>
          <w:rFonts w:ascii="Angsana New" w:hAnsi="Angsana New"/>
          <w:sz w:val="30"/>
          <w:szCs w:val="30"/>
        </w:rPr>
        <w:t xml:space="preserve">2564 </w:t>
      </w:r>
      <w:r w:rsidRPr="0095706F">
        <w:rPr>
          <w:rFonts w:ascii="Angsana New" w:hAnsi="Angsana New"/>
          <w:sz w:val="30"/>
          <w:szCs w:val="30"/>
          <w:cs/>
        </w:rPr>
        <w:t xml:space="preserve">บริษัทถือหุ้นของบริษัทจำนวน </w:t>
      </w:r>
      <w:r>
        <w:rPr>
          <w:rFonts w:ascii="Angsana New" w:hAnsi="Angsana New"/>
          <w:sz w:val="30"/>
          <w:szCs w:val="30"/>
        </w:rPr>
        <w:t>93</w:t>
      </w:r>
      <w:r w:rsidRPr="0095706F">
        <w:rPr>
          <w:rFonts w:ascii="Angsana New" w:hAnsi="Angsana New"/>
          <w:sz w:val="30"/>
          <w:szCs w:val="30"/>
          <w:cs/>
        </w:rPr>
        <w:t xml:space="preserve"> ล้านหุ้น </w:t>
      </w:r>
      <w:r w:rsidRPr="0095706F">
        <w:rPr>
          <w:rFonts w:ascii="Angsana New" w:hAnsi="Angsana New"/>
          <w:i/>
          <w:iCs/>
          <w:sz w:val="30"/>
          <w:szCs w:val="30"/>
          <w:cs/>
        </w:rPr>
        <w:t>(</w:t>
      </w:r>
      <w:r w:rsidR="00873F50">
        <w:rPr>
          <w:rFonts w:ascii="Angsana New" w:hAnsi="Angsana New"/>
          <w:i/>
          <w:iCs/>
          <w:sz w:val="30"/>
          <w:szCs w:val="30"/>
        </w:rPr>
        <w:t xml:space="preserve">31 </w:t>
      </w:r>
      <w:r w:rsidR="00873F5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z w:val="30"/>
          <w:szCs w:val="30"/>
        </w:rPr>
        <w:t>2563</w:t>
      </w:r>
      <w:r w:rsidRPr="0095706F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93</w:t>
      </w:r>
      <w:r w:rsidRPr="0095706F">
        <w:rPr>
          <w:rFonts w:ascii="Angsana New" w:hAnsi="Angsana New"/>
          <w:i/>
          <w:iCs/>
          <w:sz w:val="30"/>
          <w:szCs w:val="30"/>
          <w:cs/>
        </w:rPr>
        <w:t xml:space="preserve"> ล้านหุ้น)</w:t>
      </w:r>
      <w:r w:rsidRPr="0095706F">
        <w:rPr>
          <w:rFonts w:ascii="Angsana New" w:hAnsi="Angsana New"/>
          <w:sz w:val="30"/>
          <w:szCs w:val="30"/>
          <w:cs/>
        </w:rPr>
        <w:t xml:space="preserve"> ซึ่งคิดเป็นร้อยละ </w:t>
      </w:r>
      <w:r>
        <w:rPr>
          <w:rFonts w:ascii="Angsana New" w:hAnsi="Angsana New"/>
          <w:sz w:val="30"/>
          <w:szCs w:val="30"/>
        </w:rPr>
        <w:t>9.80</w:t>
      </w:r>
      <w:r w:rsidRPr="0095706F">
        <w:rPr>
          <w:rFonts w:ascii="Angsana New" w:hAnsi="Angsana New"/>
          <w:sz w:val="30"/>
          <w:szCs w:val="30"/>
          <w:cs/>
        </w:rPr>
        <w:t xml:space="preserve"> </w:t>
      </w:r>
      <w:r w:rsidRPr="0095706F">
        <w:rPr>
          <w:rFonts w:ascii="Angsana New" w:hAnsi="Angsana New"/>
          <w:i/>
          <w:iCs/>
          <w:sz w:val="30"/>
          <w:szCs w:val="30"/>
          <w:cs/>
        </w:rPr>
        <w:t>(</w:t>
      </w:r>
      <w:r w:rsidR="00873F50">
        <w:rPr>
          <w:rFonts w:ascii="Angsana New" w:hAnsi="Angsana New"/>
          <w:i/>
          <w:iCs/>
          <w:sz w:val="30"/>
          <w:szCs w:val="30"/>
        </w:rPr>
        <w:t xml:space="preserve">31 </w:t>
      </w:r>
      <w:r w:rsidR="00873F5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z w:val="30"/>
          <w:szCs w:val="30"/>
        </w:rPr>
        <w:t>2563</w:t>
      </w:r>
      <w:r w:rsidRPr="0095706F">
        <w:rPr>
          <w:rFonts w:ascii="Angsana New" w:hAnsi="Angsana New"/>
          <w:i/>
          <w:iCs/>
          <w:sz w:val="30"/>
          <w:szCs w:val="30"/>
        </w:rPr>
        <w:t xml:space="preserve">: </w:t>
      </w:r>
      <w:r w:rsidRPr="0095706F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>
        <w:rPr>
          <w:rFonts w:ascii="Angsana New" w:hAnsi="Angsana New"/>
          <w:i/>
          <w:iCs/>
          <w:sz w:val="30"/>
          <w:szCs w:val="30"/>
        </w:rPr>
        <w:t>9.80</w:t>
      </w:r>
      <w:r w:rsidRPr="0095706F">
        <w:rPr>
          <w:rFonts w:ascii="Angsana New" w:hAnsi="Angsana New"/>
          <w:i/>
          <w:iCs/>
          <w:sz w:val="30"/>
          <w:szCs w:val="30"/>
          <w:cs/>
        </w:rPr>
        <w:t>)</w:t>
      </w:r>
      <w:r w:rsidRPr="0095706F">
        <w:rPr>
          <w:rFonts w:ascii="Angsana New" w:hAnsi="Angsana New"/>
          <w:sz w:val="30"/>
          <w:szCs w:val="30"/>
          <w:cs/>
        </w:rPr>
        <w:t xml:space="preserve"> ของหุ้นบริษัทที่ออก</w:t>
      </w:r>
      <w:r w:rsidR="00195A80">
        <w:rPr>
          <w:rFonts w:ascii="Angsana New" w:hAnsi="Angsana New" w:hint="cs"/>
          <w:sz w:val="30"/>
          <w:szCs w:val="30"/>
          <w:cs/>
        </w:rPr>
        <w:t>และชำระแล้ว</w:t>
      </w:r>
      <w:r w:rsidRPr="0095706F">
        <w:rPr>
          <w:rFonts w:ascii="Angsana New" w:hAnsi="Angsana New"/>
          <w:sz w:val="30"/>
          <w:szCs w:val="30"/>
        </w:rPr>
        <w:t xml:space="preserve"> </w:t>
      </w:r>
      <w:r w:rsidRPr="0095706F">
        <w:rPr>
          <w:rFonts w:ascii="Angsana New" w:hAnsi="Angsana New"/>
          <w:sz w:val="30"/>
          <w:szCs w:val="30"/>
          <w:cs/>
        </w:rPr>
        <w:t>รวมเป็นต้นทุนทั้งหมด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511.96</w:t>
      </w:r>
      <w:r w:rsidRPr="0095706F">
        <w:rPr>
          <w:rFonts w:ascii="Angsana New" w:hAnsi="Angsana New"/>
          <w:sz w:val="30"/>
          <w:szCs w:val="30"/>
        </w:rPr>
        <w:t xml:space="preserve"> </w:t>
      </w:r>
      <w:r w:rsidR="00873F50">
        <w:rPr>
          <w:rFonts w:ascii="Angsana New" w:hAnsi="Angsana New"/>
          <w:sz w:val="30"/>
          <w:szCs w:val="30"/>
          <w:cs/>
        </w:rPr>
        <w:br/>
      </w:r>
      <w:r w:rsidRPr="0095706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5706F">
        <w:rPr>
          <w:rFonts w:ascii="Angsana New" w:hAnsi="Angsana New"/>
          <w:i/>
          <w:iCs/>
          <w:sz w:val="30"/>
          <w:szCs w:val="30"/>
          <w:cs/>
        </w:rPr>
        <w:t>(</w:t>
      </w:r>
      <w:r w:rsidR="00DA58F5">
        <w:rPr>
          <w:rFonts w:ascii="Angsana New" w:hAnsi="Angsana New"/>
          <w:i/>
          <w:iCs/>
          <w:sz w:val="30"/>
          <w:szCs w:val="30"/>
        </w:rPr>
        <w:t xml:space="preserve">31 </w:t>
      </w:r>
      <w:r w:rsidR="00DA58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z w:val="30"/>
          <w:szCs w:val="30"/>
        </w:rPr>
        <w:t>2563</w:t>
      </w:r>
      <w:r w:rsidRPr="0095706F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511.96</w:t>
      </w:r>
      <w:r w:rsidRPr="0095706F">
        <w:rPr>
          <w:rFonts w:ascii="Angsana New" w:hAnsi="Angsana New"/>
          <w:i/>
          <w:iCs/>
          <w:sz w:val="30"/>
          <w:szCs w:val="30"/>
        </w:rPr>
        <w:t xml:space="preserve"> </w:t>
      </w:r>
      <w:r w:rsidRPr="0095706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z w:val="30"/>
          <w:szCs w:val="30"/>
        </w:rPr>
        <w:t xml:space="preserve">) </w:t>
      </w:r>
      <w:r w:rsidRPr="009434B2">
        <w:rPr>
          <w:rFonts w:ascii="Angsana New" w:hAnsi="Angsana New" w:hint="cs"/>
          <w:sz w:val="30"/>
          <w:szCs w:val="30"/>
          <w:cs/>
        </w:rPr>
        <w:t>ทั้งนี้ บริษัทได้จัดสรรก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9434B2">
        <w:rPr>
          <w:rFonts w:ascii="Angsana New" w:hAnsi="Angsana New" w:hint="cs"/>
          <w:sz w:val="30"/>
          <w:szCs w:val="30"/>
          <w:cs/>
        </w:rPr>
        <w:t>ไรสะสมไว้เป็นสำรองหุ้นทุนซื้อคืนเท่ากับจำนวนที่ได้จ่ายซื้อหุ้นคืนเต็มจำนวนแล้ว</w:t>
      </w:r>
    </w:p>
    <w:p w14:paraId="7FCAF59A" w14:textId="77777777" w:rsidR="00BC2146" w:rsidRDefault="00BC2146" w:rsidP="00BC214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A75E596" w14:textId="3971F995" w:rsidR="00BC2146" w:rsidRPr="00CA70D6" w:rsidRDefault="00BC2146" w:rsidP="00BC2146">
      <w:pPr>
        <w:ind w:left="540"/>
        <w:jc w:val="thaiDistribute"/>
        <w:rPr>
          <w:rFonts w:ascii="Angsana New" w:hAnsi="Angsana New"/>
          <w:spacing w:val="1"/>
          <w:sz w:val="30"/>
          <w:szCs w:val="30"/>
          <w:lang w:val="en-GB"/>
        </w:rPr>
      </w:pPr>
      <w:r w:rsidRPr="003A16FC">
        <w:rPr>
          <w:rFonts w:ascii="Angsana New" w:hAnsi="Angsana New"/>
          <w:sz w:val="30"/>
          <w:szCs w:val="30"/>
          <w:cs/>
        </w:rPr>
        <w:t>ตามข้อกำหนดในกฎกระทรวงเกี่ยวกับหุ้น</w:t>
      </w:r>
      <w:r w:rsidRPr="003A16FC">
        <w:rPr>
          <w:rFonts w:ascii="Angsana New" w:hAnsi="Angsana New" w:hint="cs"/>
          <w:sz w:val="30"/>
          <w:szCs w:val="30"/>
          <w:cs/>
        </w:rPr>
        <w:t>ทุน</w:t>
      </w:r>
      <w:r w:rsidRPr="003A16FC">
        <w:rPr>
          <w:rFonts w:ascii="Angsana New" w:hAnsi="Angsana New"/>
          <w:sz w:val="30"/>
          <w:szCs w:val="30"/>
          <w:cs/>
        </w:rPr>
        <w:t xml:space="preserve">ซื้อคืน กำหนดให้บริษัทต้องจำหน่ายหุ้นที่ซื้อคืนให้หมดภายในระยะเวลาไม่เกิน </w:t>
      </w:r>
      <w:r>
        <w:rPr>
          <w:rFonts w:ascii="Angsana New" w:hAnsi="Angsana New"/>
          <w:sz w:val="30"/>
          <w:szCs w:val="30"/>
        </w:rPr>
        <w:t>3</w:t>
      </w:r>
      <w:r w:rsidRPr="003A16FC">
        <w:rPr>
          <w:rFonts w:ascii="Angsana New" w:hAnsi="Angsana New"/>
          <w:sz w:val="30"/>
          <w:szCs w:val="30"/>
          <w:cs/>
        </w:rPr>
        <w:t xml:space="preserve"> ปี นับแต่การซื้อหุ้นคืนแล้วเสร็จ</w:t>
      </w:r>
      <w:r w:rsidRPr="003A16FC">
        <w:rPr>
          <w:rFonts w:ascii="Angsana New" w:hAnsi="Angsana New" w:hint="cs"/>
          <w:sz w:val="30"/>
          <w:szCs w:val="30"/>
          <w:cs/>
        </w:rPr>
        <w:t xml:space="preserve"> </w:t>
      </w:r>
      <w:r w:rsidRPr="003A16FC">
        <w:rPr>
          <w:rFonts w:ascii="Angsana New" w:hAnsi="Angsana New"/>
          <w:sz w:val="30"/>
          <w:szCs w:val="30"/>
          <w:cs/>
        </w:rPr>
        <w:t>โดยให้บริษัทจ</w:t>
      </w:r>
      <w:r w:rsidRPr="003A16FC">
        <w:rPr>
          <w:rFonts w:ascii="Angsana New" w:hAnsi="Angsana New" w:hint="cs"/>
          <w:sz w:val="30"/>
          <w:szCs w:val="30"/>
          <w:cs/>
        </w:rPr>
        <w:t>ำ</w:t>
      </w:r>
      <w:r w:rsidRPr="003A16FC">
        <w:rPr>
          <w:rFonts w:ascii="Angsana New" w:hAnsi="Angsana New"/>
          <w:sz w:val="30"/>
          <w:szCs w:val="30"/>
          <w:cs/>
        </w:rPr>
        <w:t xml:space="preserve">หน่ายหุ้นที่ซื้อคืนได้เมื่อพ้นกำหนด </w:t>
      </w:r>
      <w:r>
        <w:rPr>
          <w:rFonts w:ascii="Angsana New" w:hAnsi="Angsana New"/>
          <w:sz w:val="30"/>
          <w:szCs w:val="30"/>
        </w:rPr>
        <w:t>6</w:t>
      </w:r>
      <w:r w:rsidRPr="003A16FC">
        <w:rPr>
          <w:rFonts w:ascii="Angsana New" w:hAnsi="Angsana New"/>
          <w:sz w:val="30"/>
          <w:szCs w:val="30"/>
          <w:cs/>
        </w:rPr>
        <w:t xml:space="preserve"> เดือน</w:t>
      </w:r>
      <w:r w:rsidRPr="003A16FC">
        <w:rPr>
          <w:rFonts w:ascii="Angsana New" w:hAnsi="Angsana New"/>
          <w:sz w:val="30"/>
          <w:szCs w:val="30"/>
        </w:rPr>
        <w:br/>
      </w:r>
      <w:r w:rsidRPr="003A16FC">
        <w:rPr>
          <w:rFonts w:ascii="Angsana New" w:hAnsi="Angsana New"/>
          <w:sz w:val="30"/>
          <w:szCs w:val="30"/>
          <w:cs/>
        </w:rPr>
        <w:t>นับแต่การซื้อหุ้นคืนแต่ละคราวเสร็จสิ้น และต้องจำหน่ายให้หมดภายในระยะเวลาที่กำหนดไว้ในการซื้อ</w:t>
      </w:r>
      <w:r w:rsidRPr="003A16FC">
        <w:rPr>
          <w:rFonts w:ascii="Angsana New" w:hAnsi="Angsana New" w:hint="cs"/>
          <w:sz w:val="30"/>
          <w:szCs w:val="30"/>
          <w:cs/>
        </w:rPr>
        <w:t>หุ้น</w:t>
      </w:r>
      <w:r w:rsidRPr="003A16FC">
        <w:rPr>
          <w:rFonts w:ascii="Angsana New" w:hAnsi="Angsana New"/>
          <w:sz w:val="30"/>
          <w:szCs w:val="30"/>
          <w:cs/>
        </w:rPr>
        <w:t>คืน</w:t>
      </w:r>
      <w:r w:rsidRPr="003A16FC">
        <w:rPr>
          <w:rFonts w:ascii="Angsana New" w:hAnsi="Angsana New"/>
          <w:sz w:val="30"/>
          <w:szCs w:val="30"/>
        </w:rPr>
        <w:t xml:space="preserve"> </w:t>
      </w:r>
      <w:r w:rsidRPr="003A16FC">
        <w:rPr>
          <w:rFonts w:ascii="Angsana New" w:hAnsi="Angsana New"/>
          <w:sz w:val="30"/>
          <w:szCs w:val="30"/>
        </w:rPr>
        <w:br/>
      </w:r>
      <w:r w:rsidRPr="003A16FC">
        <w:rPr>
          <w:rFonts w:ascii="Angsana New" w:hAnsi="Angsana New"/>
          <w:sz w:val="30"/>
          <w:szCs w:val="30"/>
          <w:cs/>
        </w:rPr>
        <w:t>ถ้าบริษัทไม่จำหน่ายหรือจำหน่ายไม่หมดให้บริษัทลดทุนที่ชำระ</w:t>
      </w:r>
      <w:r w:rsidRPr="003A16FC">
        <w:rPr>
          <w:rFonts w:ascii="Angsana New" w:hAnsi="Angsana New" w:hint="cs"/>
          <w:sz w:val="30"/>
          <w:szCs w:val="30"/>
          <w:cs/>
        </w:rPr>
        <w:t xml:space="preserve">แล้ว </w:t>
      </w:r>
      <w:r w:rsidRPr="003A16FC">
        <w:rPr>
          <w:rFonts w:ascii="Angsana New" w:hAnsi="Angsana New"/>
          <w:sz w:val="30"/>
          <w:szCs w:val="30"/>
          <w:cs/>
        </w:rPr>
        <w:t>โดยการตัดหุ้นจดทะเบียนที่ซื้อคืนและยังไม่ได้จำหน่าย ซึ่งก็คือการยกเลิกหุ้นทุนซื้อคืนในทางบัญชี</w:t>
      </w:r>
    </w:p>
    <w:p w14:paraId="68C487BA" w14:textId="77777777" w:rsidR="0095706F" w:rsidRPr="0095706F" w:rsidRDefault="0095706F" w:rsidP="0095706F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697E7B3" w14:textId="1663BB27" w:rsidR="0095706F" w:rsidRPr="0095706F" w:rsidRDefault="0095706F" w:rsidP="00957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706F">
        <w:rPr>
          <w:rFonts w:ascii="Angsana New" w:hAnsi="Angsana New"/>
          <w:sz w:val="30"/>
          <w:szCs w:val="30"/>
          <w:cs/>
          <w:lang w:val="en-GB"/>
        </w:rPr>
        <w:t>ทั้งนี้ บริษัทจะลดทุนจดทะเบียนที่ออกและชำระแล้วในเดือน</w:t>
      </w:r>
      <w:r w:rsidR="00D445D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D445D2">
        <w:rPr>
          <w:rFonts w:ascii="Angsana New" w:hAnsi="Angsana New"/>
          <w:sz w:val="30"/>
          <w:szCs w:val="30"/>
        </w:rPr>
        <w:t>2564</w:t>
      </w:r>
      <w:r w:rsidRPr="0095706F">
        <w:rPr>
          <w:rFonts w:ascii="Angsana New" w:hAnsi="Angsana New"/>
          <w:sz w:val="30"/>
          <w:szCs w:val="30"/>
        </w:rPr>
        <w:t xml:space="preserve"> </w:t>
      </w:r>
      <w:r w:rsidRPr="0095706F">
        <w:rPr>
          <w:rFonts w:ascii="Angsana New" w:hAnsi="Angsana New"/>
          <w:sz w:val="30"/>
          <w:szCs w:val="30"/>
          <w:cs/>
          <w:lang w:val="en-GB"/>
        </w:rPr>
        <w:t xml:space="preserve">โดยการตัดหุ้นทุนซื้อคืนที่ยังไม่ได้จำหน่ายจำนวน </w:t>
      </w:r>
      <w:r w:rsidR="00F07ABD">
        <w:rPr>
          <w:rFonts w:ascii="Angsana New" w:hAnsi="Angsana New"/>
          <w:sz w:val="30"/>
          <w:szCs w:val="30"/>
          <w:lang w:val="en-GB"/>
        </w:rPr>
        <w:t>9</w:t>
      </w:r>
      <w:r w:rsidR="00082394">
        <w:rPr>
          <w:rFonts w:ascii="Angsana New" w:hAnsi="Angsana New"/>
          <w:sz w:val="30"/>
          <w:szCs w:val="30"/>
          <w:lang w:val="en-GB"/>
        </w:rPr>
        <w:t>3</w:t>
      </w:r>
      <w:r w:rsidRPr="0095706F">
        <w:rPr>
          <w:rFonts w:ascii="Angsana New" w:hAnsi="Angsana New"/>
          <w:sz w:val="30"/>
          <w:szCs w:val="30"/>
          <w:cs/>
          <w:lang w:val="en-GB"/>
        </w:rPr>
        <w:t xml:space="preserve"> ล้านหุ้น</w:t>
      </w:r>
      <w:r w:rsidRPr="0095706F">
        <w:rPr>
          <w:rFonts w:ascii="Angsana New" w:hAnsi="Angsana New"/>
          <w:sz w:val="30"/>
          <w:szCs w:val="30"/>
          <w:lang w:val="en-GB"/>
        </w:rPr>
        <w:t xml:space="preserve"> </w:t>
      </w:r>
      <w:r w:rsidRPr="0095706F">
        <w:rPr>
          <w:rFonts w:ascii="Angsana New" w:hAnsi="Angsana New"/>
          <w:sz w:val="30"/>
          <w:szCs w:val="30"/>
          <w:cs/>
          <w:lang w:val="en-GB"/>
        </w:rPr>
        <w:t xml:space="preserve">มูลค่า </w:t>
      </w:r>
      <w:r w:rsidRPr="0095706F">
        <w:rPr>
          <w:rFonts w:ascii="Angsana New" w:hAnsi="Angsana New"/>
          <w:sz w:val="30"/>
          <w:szCs w:val="30"/>
          <w:lang w:val="en-GB"/>
        </w:rPr>
        <w:t>5</w:t>
      </w:r>
      <w:r w:rsidR="00F07ABD">
        <w:rPr>
          <w:rFonts w:ascii="Angsana New" w:hAnsi="Angsana New"/>
          <w:sz w:val="30"/>
          <w:szCs w:val="30"/>
          <w:lang w:val="en-GB"/>
        </w:rPr>
        <w:t>1</w:t>
      </w:r>
      <w:r w:rsidR="00082394">
        <w:rPr>
          <w:rFonts w:ascii="Angsana New" w:hAnsi="Angsana New"/>
          <w:sz w:val="30"/>
          <w:szCs w:val="30"/>
          <w:lang w:val="en-GB"/>
        </w:rPr>
        <w:t>1.96</w:t>
      </w:r>
      <w:r w:rsidRPr="0095706F">
        <w:rPr>
          <w:rFonts w:ascii="Angsana New" w:hAnsi="Angsana New"/>
          <w:sz w:val="30"/>
          <w:szCs w:val="30"/>
          <w:lang w:val="en-GB"/>
        </w:rPr>
        <w:t xml:space="preserve"> </w:t>
      </w:r>
      <w:r w:rsidRPr="0095706F">
        <w:rPr>
          <w:rFonts w:ascii="Angsana New" w:hAnsi="Angsana New"/>
          <w:sz w:val="30"/>
          <w:szCs w:val="30"/>
          <w:cs/>
          <w:lang w:val="en-GB"/>
        </w:rPr>
        <w:t xml:space="preserve">ล้านบาท </w:t>
      </w:r>
      <w:r w:rsidRPr="0095706F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 </w:t>
      </w:r>
      <w:r w:rsidRPr="0095706F">
        <w:rPr>
          <w:rFonts w:ascii="Angsana New" w:hAnsi="Angsana New"/>
          <w:sz w:val="30"/>
          <w:szCs w:val="30"/>
        </w:rPr>
        <w:t>1</w:t>
      </w:r>
      <w:r w:rsidR="004B54CF">
        <w:rPr>
          <w:rFonts w:ascii="Angsana New" w:hAnsi="Angsana New"/>
          <w:sz w:val="30"/>
          <w:szCs w:val="30"/>
        </w:rPr>
        <w:t>4</w:t>
      </w:r>
    </w:p>
    <w:p w14:paraId="1CA0A4E8" w14:textId="5BDDDB44" w:rsidR="00B06EDB" w:rsidRDefault="00B06EDB" w:rsidP="0095706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EFBABBE" w14:textId="3582A99F" w:rsidR="00BA310A" w:rsidRPr="003D278B" w:rsidRDefault="0095706F" w:rsidP="00FB59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B06EDB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3D278B"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57F85C6F" w14:textId="77777777" w:rsidR="00BA310A" w:rsidRPr="0033781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50C1707" w14:textId="329487EB" w:rsidR="0095706F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</w:pP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         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ถ่วงน้ำหนักที่คาดไว้สำหรับปีทางการเงินเต็มปีที่ใช้กับรายได้ก่อนภาษี</w:t>
      </w:r>
      <w:r w:rsidRPr="00BF1E64"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>เงินได้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ของงวดระหว่างกาล อัตราภาษีเงินได้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    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ที่แท้จริงรวมของกลุ่มบริษัท</w:t>
      </w:r>
      <w:r w:rsidRPr="00BF1E6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และบริษัท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ในการดำเนินงานต่อเนื่องเป็นระยะเวลา</w:t>
      </w:r>
      <w:r w:rsidRPr="00BF1E64"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>สาม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เดือนสิ้นสุดวันที่ 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31 </w:t>
      </w:r>
      <w:r w:rsidRPr="00BF1E64"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 xml:space="preserve">มีนาคม 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256</w:t>
      </w:r>
      <w:r w:rsidR="000E44C6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4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คือ</w:t>
      </w:r>
      <w:r w:rsidRPr="00BF1E6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ร้อยละ </w:t>
      </w:r>
      <w:r w:rsidR="00314597">
        <w:rPr>
          <w:rFonts w:ascii="Angsana New" w:hAnsi="Angsana New"/>
          <w:spacing w:val="-4"/>
          <w:sz w:val="30"/>
          <w:szCs w:val="30"/>
          <w:lang w:eastAsia="x-none"/>
        </w:rPr>
        <w:t>19.7</w:t>
      </w:r>
      <w:r w:rsidRPr="00BF1E64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และ </w:t>
      </w:r>
      <w:r w:rsidR="00314597">
        <w:rPr>
          <w:rFonts w:ascii="Angsana New" w:hAnsi="Angsana New"/>
          <w:spacing w:val="-4"/>
          <w:sz w:val="30"/>
          <w:szCs w:val="30"/>
          <w:lang w:eastAsia="x-none"/>
        </w:rPr>
        <w:t>20.0</w:t>
      </w:r>
      <w:r w:rsidRPr="00BF1E64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BF1E64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ตามลำดับ 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>(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31 </w:t>
      </w:r>
      <w:r w:rsidRPr="00BF1E64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 xml:space="preserve">มีนาคม 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256</w:t>
      </w:r>
      <w:r w:rsidR="000E44C6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3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 xml:space="preserve">: </w:t>
      </w:r>
      <w:r w:rsidRPr="00BF1E64">
        <w:rPr>
          <w:rFonts w:ascii="Angsana New" w:hAnsi="Angsana New"/>
          <w:i/>
          <w:iCs/>
          <w:spacing w:val="-4"/>
          <w:sz w:val="30"/>
          <w:szCs w:val="30"/>
          <w:cs/>
          <w:lang w:val="x-none" w:eastAsia="x-none"/>
        </w:rPr>
        <w:t xml:space="preserve">ร้อยละ 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19.</w:t>
      </w:r>
      <w:r w:rsidR="000E44C6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8</w:t>
      </w:r>
      <w:r w:rsidRPr="00BF1E64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 xml:space="preserve"> และ 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20.0 </w:t>
      </w:r>
      <w:r w:rsidRPr="00BF1E64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>ตามลำดับ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>)</w:t>
      </w:r>
    </w:p>
    <w:p w14:paraId="072F1A44" w14:textId="350F58A7" w:rsidR="00EB5D07" w:rsidRDefault="00EB5D07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</w:pPr>
    </w:p>
    <w:p w14:paraId="778E3130" w14:textId="08C24FC4" w:rsidR="00EB5D07" w:rsidRPr="003D278B" w:rsidRDefault="00EB5D07" w:rsidP="00EB5D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12</w:t>
      </w:r>
      <w:r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28C8D01E" w14:textId="77777777" w:rsidR="00EB5D07" w:rsidRDefault="00EB5D07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</w:pPr>
    </w:p>
    <w:p w14:paraId="788F25FD" w14:textId="0B8E88AC" w:rsidR="00B06EDB" w:rsidRP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761DDDB0" w14:textId="72CE9368" w:rsid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</w:pPr>
    </w:p>
    <w:p w14:paraId="79FA0154" w14:textId="17A19AEC" w:rsidR="00B33535" w:rsidRP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5A56DB7A" w14:textId="512EC457" w:rsid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</w:pPr>
    </w:p>
    <w:p w14:paraId="0A2F2276" w14:textId="6A414419" w:rsidR="00B33535" w:rsidRP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มูลค่ายุติธรรมของเงินกู้ยืมระยะยาว มีมูลค่า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64DE57C9" w14:textId="77777777" w:rsidR="00B33535" w:rsidRP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</w:pPr>
    </w:p>
    <w:p w14:paraId="2CE18300" w14:textId="2F1FB48D" w:rsidR="00BA310A" w:rsidRDefault="00BA310A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562240">
        <w:rPr>
          <w:rFonts w:ascii="Angsana New" w:hAnsi="Angsana New"/>
          <w:b/>
          <w:bCs/>
          <w:color w:val="000000"/>
          <w:sz w:val="30"/>
          <w:szCs w:val="30"/>
        </w:rPr>
        <w:t>3</w:t>
      </w:r>
      <w:r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1" w:name="_Hlk70554789"/>
      <w:r w:rsidRPr="003D278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bookmarkEnd w:id="1"/>
    </w:p>
    <w:p w14:paraId="626B7376" w14:textId="77777777" w:rsidR="00BA310A" w:rsidRPr="007B5FEF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162"/>
      </w:tblGrid>
      <w:tr w:rsidR="001B3ADB" w:rsidRPr="00953946" w14:paraId="32376C5A" w14:textId="77777777" w:rsidTr="001B3ADB">
        <w:trPr>
          <w:tblHeader/>
        </w:trPr>
        <w:tc>
          <w:tcPr>
            <w:tcW w:w="3834" w:type="pct"/>
          </w:tcPr>
          <w:p w14:paraId="4F395540" w14:textId="77777777" w:rsidR="001B3ADB" w:rsidRDefault="001B3ADB" w:rsidP="00D34EB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  <w:p w14:paraId="65885ADB" w14:textId="77777777" w:rsidR="001B3ADB" w:rsidRPr="00DF7872" w:rsidRDefault="001B3ADB" w:rsidP="00D34EB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DF787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ณ วันที่ </w:t>
            </w:r>
            <w:r w:rsidRPr="00DF7872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31 </w:t>
            </w:r>
            <w:r w:rsidRPr="00DF787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มีนาคม </w:t>
            </w:r>
            <w:r w:rsidRPr="00DF7872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4</w:t>
            </w:r>
          </w:p>
        </w:tc>
        <w:tc>
          <w:tcPr>
            <w:tcW w:w="1166" w:type="pct"/>
          </w:tcPr>
          <w:p w14:paraId="3FDCB144" w14:textId="77777777" w:rsidR="001B3ADB" w:rsidRDefault="001B3ADB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689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</w:p>
          <w:p w14:paraId="4ACF6124" w14:textId="1ED08074" w:rsidR="001B3ADB" w:rsidRPr="005D2FFC" w:rsidRDefault="001B3ADB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689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C70" w:rsidRPr="00953946" w14:paraId="437DD33C" w14:textId="77777777" w:rsidTr="001B3ADB">
        <w:trPr>
          <w:trHeight w:val="371"/>
          <w:tblHeader/>
        </w:trPr>
        <w:tc>
          <w:tcPr>
            <w:tcW w:w="3834" w:type="pct"/>
          </w:tcPr>
          <w:p w14:paraId="13448E91" w14:textId="77777777" w:rsidR="00767C70" w:rsidRPr="001E5B7E" w:rsidRDefault="00767C70" w:rsidP="00767C7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highlight w:val="cyan"/>
                <w:cs/>
                <w:lang w:val="en-US"/>
              </w:rPr>
            </w:pPr>
          </w:p>
        </w:tc>
        <w:tc>
          <w:tcPr>
            <w:tcW w:w="1166" w:type="pct"/>
          </w:tcPr>
          <w:p w14:paraId="481E0A4C" w14:textId="77777777" w:rsidR="00767C70" w:rsidRPr="001E5B7E" w:rsidRDefault="00767C70" w:rsidP="00767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69780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27819" w:rsidRPr="00953946" w14:paraId="74665FCB" w14:textId="77777777" w:rsidTr="001B3ADB">
        <w:tc>
          <w:tcPr>
            <w:tcW w:w="3834" w:type="pct"/>
          </w:tcPr>
          <w:p w14:paraId="4D1D8587" w14:textId="77777777" w:rsidR="00D27819" w:rsidRPr="003D278B" w:rsidRDefault="00D27819" w:rsidP="00DF7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D27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3D278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6" w:type="pct"/>
          </w:tcPr>
          <w:p w14:paraId="009878FE" w14:textId="77777777" w:rsidR="00D27819" w:rsidRPr="001E5B7E" w:rsidRDefault="00D27819" w:rsidP="00767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1B3ADB" w:rsidRPr="00953946" w14:paraId="52401550" w14:textId="77777777" w:rsidTr="001B3ADB">
        <w:tc>
          <w:tcPr>
            <w:tcW w:w="3834" w:type="pct"/>
          </w:tcPr>
          <w:p w14:paraId="4309B842" w14:textId="625F7B08" w:rsidR="001B3ADB" w:rsidRPr="001960AA" w:rsidRDefault="001B3ADB" w:rsidP="001B3A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66" w:type="pct"/>
            <w:tcBorders>
              <w:bottom w:val="single" w:sz="4" w:space="0" w:color="auto"/>
            </w:tcBorders>
            <w:vAlign w:val="bottom"/>
          </w:tcPr>
          <w:p w14:paraId="66EE9D62" w14:textId="77777777" w:rsidR="001B3ADB" w:rsidRPr="000746C7" w:rsidRDefault="001B3ADB" w:rsidP="00D42BC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26,024</w:t>
            </w:r>
          </w:p>
        </w:tc>
      </w:tr>
      <w:tr w:rsidR="001B3ADB" w:rsidRPr="00953946" w14:paraId="78E1EE26" w14:textId="77777777" w:rsidTr="001B3ADB">
        <w:tc>
          <w:tcPr>
            <w:tcW w:w="3834" w:type="pct"/>
          </w:tcPr>
          <w:p w14:paraId="7F7E6D55" w14:textId="77777777" w:rsidR="001B3ADB" w:rsidRPr="001960AA" w:rsidRDefault="001B3ADB" w:rsidP="00D4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96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55CD3" w14:textId="77777777" w:rsidR="001B3ADB" w:rsidRPr="000746C7" w:rsidRDefault="001B3ADB" w:rsidP="00D42BC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26,024</w:t>
            </w:r>
          </w:p>
        </w:tc>
      </w:tr>
      <w:tr w:rsidR="00D27819" w:rsidRPr="008D0C4B" w14:paraId="27DD9ADE" w14:textId="77777777" w:rsidTr="001B3ADB">
        <w:tc>
          <w:tcPr>
            <w:tcW w:w="3834" w:type="pct"/>
          </w:tcPr>
          <w:p w14:paraId="0E7A1055" w14:textId="77777777" w:rsidR="00D27819" w:rsidRPr="008D0C4B" w:rsidRDefault="00D27819" w:rsidP="004907D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166" w:type="pct"/>
          </w:tcPr>
          <w:p w14:paraId="7BD14F56" w14:textId="77777777" w:rsidR="00D27819" w:rsidRPr="008D0C4B" w:rsidRDefault="00D27819" w:rsidP="004907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27819" w:rsidRPr="00953946" w14:paraId="32238BB9" w14:textId="77777777" w:rsidTr="001B3ADB">
        <w:tc>
          <w:tcPr>
            <w:tcW w:w="3834" w:type="pct"/>
          </w:tcPr>
          <w:p w14:paraId="7B8AFD9A" w14:textId="77777777" w:rsidR="00D27819" w:rsidRPr="00B7158C" w:rsidRDefault="00D27819" w:rsidP="00D2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BF5490"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pct"/>
          </w:tcPr>
          <w:p w14:paraId="1E2FFDAD" w14:textId="77777777" w:rsidR="00D27819" w:rsidRPr="00B7158C" w:rsidRDefault="00D27819" w:rsidP="00490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ADB" w:rsidRPr="00953946" w14:paraId="48B9E327" w14:textId="77777777" w:rsidTr="001B3ADB">
        <w:tc>
          <w:tcPr>
            <w:tcW w:w="3834" w:type="pct"/>
          </w:tcPr>
          <w:p w14:paraId="4CD7E28B" w14:textId="14D24944" w:rsidR="001B3ADB" w:rsidRPr="00A400D2" w:rsidRDefault="001B3ADB" w:rsidP="00A4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ภาระผูกพันตามสัญญาเช่าระยะสั้นและสินทรัพย์อ้างอิงที่มีมูลค่าต่ำ</w:t>
            </w:r>
          </w:p>
        </w:tc>
        <w:tc>
          <w:tcPr>
            <w:tcW w:w="1166" w:type="pct"/>
          </w:tcPr>
          <w:p w14:paraId="4B92BC44" w14:textId="0D56489F" w:rsidR="001B3ADB" w:rsidRPr="00B7158C" w:rsidRDefault="001B3ADB" w:rsidP="00314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158C">
              <w:rPr>
                <w:rFonts w:ascii="Angsana New" w:hAnsi="Angsana New"/>
                <w:sz w:val="30"/>
                <w:szCs w:val="30"/>
              </w:rPr>
              <w:t>1,153</w:t>
            </w:r>
          </w:p>
        </w:tc>
      </w:tr>
      <w:tr w:rsidR="001B3ADB" w:rsidRPr="00953946" w14:paraId="7DD9D523" w14:textId="77777777" w:rsidTr="001B3ADB">
        <w:tc>
          <w:tcPr>
            <w:tcW w:w="3834" w:type="pct"/>
          </w:tcPr>
          <w:p w14:paraId="1E4C396B" w14:textId="77777777" w:rsidR="001B3ADB" w:rsidRPr="00B7158C" w:rsidRDefault="001B3ADB" w:rsidP="00314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166" w:type="pct"/>
          </w:tcPr>
          <w:p w14:paraId="6D438713" w14:textId="77777777" w:rsidR="001B3ADB" w:rsidRPr="00B7158C" w:rsidRDefault="001B3ADB" w:rsidP="0031459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158C">
              <w:rPr>
                <w:rFonts w:ascii="Angsana New" w:hAnsi="Angsana New"/>
                <w:sz w:val="30"/>
                <w:szCs w:val="30"/>
                <w:lang w:val="en-US" w:bidi="th-TH"/>
              </w:rPr>
              <w:t>163,016</w:t>
            </w:r>
          </w:p>
        </w:tc>
      </w:tr>
      <w:tr w:rsidR="001E2B70" w:rsidRPr="00953946" w14:paraId="6ED10606" w14:textId="77777777" w:rsidTr="001B3ADB">
        <w:tc>
          <w:tcPr>
            <w:tcW w:w="3834" w:type="pct"/>
          </w:tcPr>
          <w:p w14:paraId="5A5E20A8" w14:textId="4D6C9A72" w:rsidR="001E2B70" w:rsidRPr="00B7158C" w:rsidRDefault="001E2B70" w:rsidP="00314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E2B7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pct"/>
          </w:tcPr>
          <w:p w14:paraId="6817A991" w14:textId="4F4EB058" w:rsidR="001E2B70" w:rsidRPr="00B7158C" w:rsidRDefault="001E2B70" w:rsidP="0031459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3,170</w:t>
            </w:r>
          </w:p>
        </w:tc>
      </w:tr>
      <w:tr w:rsidR="001B3ADB" w:rsidRPr="00953946" w14:paraId="3DC6A313" w14:textId="77777777" w:rsidTr="001B3ADB">
        <w:tc>
          <w:tcPr>
            <w:tcW w:w="3834" w:type="pct"/>
          </w:tcPr>
          <w:p w14:paraId="6B8AFE5E" w14:textId="77777777" w:rsidR="001B3ADB" w:rsidRPr="00B27EE7" w:rsidRDefault="001B3ADB" w:rsidP="00C40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B27E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pct"/>
            <w:tcBorders>
              <w:top w:val="single" w:sz="4" w:space="0" w:color="auto"/>
              <w:bottom w:val="double" w:sz="4" w:space="0" w:color="auto"/>
            </w:tcBorders>
          </w:tcPr>
          <w:p w14:paraId="4E4D5A07" w14:textId="27CC4E25" w:rsidR="001B3ADB" w:rsidRPr="00D906B2" w:rsidRDefault="001B3ADB" w:rsidP="00B7158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16</w:t>
            </w:r>
            <w:r w:rsidR="006A6D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7,339</w:t>
            </w:r>
          </w:p>
        </w:tc>
      </w:tr>
    </w:tbl>
    <w:p w14:paraId="0596723B" w14:textId="77777777" w:rsidR="00BA310A" w:rsidRPr="004907DA" w:rsidRDefault="00BA310A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4907DA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สัญญาเช่าดำเนินงาน</w:t>
      </w:r>
    </w:p>
    <w:p w14:paraId="77A8E83E" w14:textId="77777777" w:rsidR="00BA310A" w:rsidRPr="009A7C69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467CF9C1" w14:textId="783294B5" w:rsidR="00D27819" w:rsidRDefault="00CA70D6" w:rsidP="00CA7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pacing w:val="5"/>
          <w:sz w:val="30"/>
          <w:szCs w:val="30"/>
          <w:cs/>
        </w:rPr>
        <w:t>ณ วันที่</w:t>
      </w:r>
      <w:r>
        <w:rPr>
          <w:rFonts w:ascii="Angsana New" w:hAnsi="Angsana New"/>
          <w:color w:val="000000"/>
          <w:spacing w:val="5"/>
          <w:sz w:val="30"/>
          <w:szCs w:val="30"/>
        </w:rPr>
        <w:t xml:space="preserve"> 31 </w:t>
      </w:r>
      <w:r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มีนาคม </w:t>
      </w:r>
      <w:r>
        <w:rPr>
          <w:rFonts w:ascii="Angsana New" w:hAnsi="Angsana New"/>
          <w:color w:val="000000"/>
          <w:spacing w:val="5"/>
          <w:sz w:val="30"/>
          <w:szCs w:val="30"/>
        </w:rPr>
        <w:t xml:space="preserve">2564 </w:t>
      </w:r>
      <w:r w:rsidR="00BA310A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>กลุ่ม</w:t>
      </w:r>
      <w:r w:rsidR="00BA310A" w:rsidRPr="00893287">
        <w:rPr>
          <w:rFonts w:ascii="Angsana New" w:hAnsi="Angsana New"/>
          <w:color w:val="000000"/>
          <w:spacing w:val="5"/>
          <w:sz w:val="30"/>
          <w:szCs w:val="30"/>
          <w:cs/>
        </w:rPr>
        <w:t>บริษัทมีสัญญาเช่า</w:t>
      </w:r>
      <w:r w:rsidR="00FB59E6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</w:t>
      </w:r>
      <w:r w:rsidR="00BA310A" w:rsidRPr="00893287">
        <w:rPr>
          <w:rFonts w:ascii="Angsana New" w:hAnsi="Angsana New"/>
          <w:color w:val="000000"/>
          <w:spacing w:val="5"/>
          <w:sz w:val="30"/>
          <w:szCs w:val="30"/>
          <w:cs/>
        </w:rPr>
        <w:t>สัญญาบริการอื่น</w:t>
      </w:r>
      <w:r w:rsidR="00BA310A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มีกำหนดระยะเวลา </w:t>
      </w:r>
      <w:r w:rsidR="00893287" w:rsidRPr="00893287">
        <w:rPr>
          <w:rFonts w:ascii="Angsana New" w:hAnsi="Angsana New"/>
          <w:color w:val="000000"/>
          <w:spacing w:val="5"/>
          <w:sz w:val="30"/>
          <w:szCs w:val="30"/>
        </w:rPr>
        <w:t xml:space="preserve">6 </w:t>
      </w:r>
      <w:r w:rsidR="00893287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เดือน ถึง </w:t>
      </w:r>
      <w:r w:rsidR="00B7158C" w:rsidRPr="00893287">
        <w:rPr>
          <w:rFonts w:ascii="Angsana New" w:hAnsi="Angsana New"/>
          <w:color w:val="000000"/>
          <w:spacing w:val="5"/>
          <w:sz w:val="30"/>
          <w:szCs w:val="30"/>
        </w:rPr>
        <w:t>5</w:t>
      </w:r>
      <w:r w:rsidR="00BA310A" w:rsidRPr="00893287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BA310A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>ปี สิ้นสุดจนถึงเดือน</w:t>
      </w:r>
      <w:r w:rsidR="00B7158C" w:rsidRPr="00893287">
        <w:rPr>
          <w:rFonts w:ascii="Angsana New" w:hAnsi="Angsana New" w:hint="cs"/>
          <w:color w:val="000000"/>
          <w:spacing w:val="5"/>
          <w:sz w:val="30"/>
          <w:szCs w:val="30"/>
          <w:cs/>
        </w:rPr>
        <w:t>ธันวาคม</w:t>
      </w:r>
      <w:r w:rsidR="004907DA" w:rsidRPr="00893287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232645" w:rsidRPr="00893287">
        <w:rPr>
          <w:rFonts w:ascii="Angsana New" w:hAnsi="Angsana New"/>
          <w:color w:val="000000"/>
          <w:spacing w:val="5"/>
          <w:sz w:val="30"/>
          <w:szCs w:val="30"/>
        </w:rPr>
        <w:t>256</w:t>
      </w:r>
      <w:r w:rsidR="00B7158C" w:rsidRPr="00893287">
        <w:rPr>
          <w:rFonts w:ascii="Angsana New" w:hAnsi="Angsana New"/>
          <w:color w:val="000000"/>
          <w:spacing w:val="5"/>
          <w:sz w:val="30"/>
          <w:szCs w:val="30"/>
        </w:rPr>
        <w:t>6</w:t>
      </w:r>
      <w:r w:rsidR="004907DA" w:rsidRPr="00893287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="00BA310A" w:rsidRPr="00B7158C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="00BA310A" w:rsidRPr="00B7158C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14:paraId="477FDA71" w14:textId="77777777" w:rsidR="00B33535" w:rsidRPr="00CA70D6" w:rsidRDefault="00B33535" w:rsidP="00CA7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43863C74" w14:textId="339A4FB2" w:rsidR="00BA310A" w:rsidRDefault="00BA310A" w:rsidP="002A286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562240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181529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181529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หตุการณ์ภายหลังรอบระยะเวลารายงาน</w:t>
      </w:r>
    </w:p>
    <w:p w14:paraId="0FC9FD31" w14:textId="0AD25E73" w:rsidR="00707F7B" w:rsidRDefault="00707F7B" w:rsidP="00C40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0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37E21FE" w14:textId="22B29200" w:rsidR="00F41440" w:rsidRPr="00F41440" w:rsidRDefault="00F41440" w:rsidP="00C40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05"/>
        <w:jc w:val="thaiDistribute"/>
        <w:rPr>
          <w:rFonts w:ascii="Angsana New" w:hAnsi="Angsana New"/>
          <w:sz w:val="30"/>
          <w:szCs w:val="30"/>
          <w:cs/>
        </w:rPr>
      </w:pPr>
      <w:r w:rsidRPr="00F41440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23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ผู้ถือหุ้นมีมติอนุมัติดังนี้</w:t>
      </w:r>
    </w:p>
    <w:p w14:paraId="2CD622B1" w14:textId="77777777" w:rsidR="00F41440" w:rsidRDefault="00F41440" w:rsidP="00C40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030C7A" w14:textId="1D319C37" w:rsidR="0048449F" w:rsidRDefault="00F41440" w:rsidP="00F41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4" w:hanging="32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  <w:cs/>
        </w:rPr>
        <w:tab/>
      </w:r>
      <w:r w:rsidR="00C40AD2" w:rsidRPr="00C40AD2">
        <w:rPr>
          <w:rFonts w:ascii="Angsana New" w:hAnsi="Angsana New"/>
          <w:sz w:val="30"/>
          <w:szCs w:val="30"/>
          <w:cs/>
        </w:rPr>
        <w:t xml:space="preserve">การจัดสรรเงินปันผลให้แก่ผู้ถือหุ้นในอัตราหุ้นละ </w:t>
      </w:r>
      <w:r w:rsidR="00893287">
        <w:rPr>
          <w:rFonts w:ascii="Angsana New" w:hAnsi="Angsana New"/>
          <w:sz w:val="30"/>
          <w:szCs w:val="30"/>
        </w:rPr>
        <w:t>0.42</w:t>
      </w:r>
      <w:r w:rsidR="00C40AD2" w:rsidRPr="00C40AD2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893287">
        <w:rPr>
          <w:rFonts w:ascii="Angsana New" w:hAnsi="Angsana New"/>
          <w:sz w:val="30"/>
          <w:szCs w:val="30"/>
        </w:rPr>
        <w:t>359.1</w:t>
      </w:r>
      <w:r w:rsidR="00C40AD2" w:rsidRPr="00C40AD2">
        <w:rPr>
          <w:rFonts w:ascii="Angsana New" w:hAnsi="Angsana New"/>
          <w:sz w:val="30"/>
          <w:szCs w:val="30"/>
          <w:cs/>
        </w:rPr>
        <w:t xml:space="preserve"> ล้านบาท หลังหักเงินปันผลจ่ายระหว่างกาลหุ้นละ </w:t>
      </w:r>
      <w:r w:rsidR="00893287">
        <w:rPr>
          <w:rFonts w:ascii="Angsana New" w:hAnsi="Angsana New"/>
          <w:sz w:val="30"/>
          <w:szCs w:val="30"/>
        </w:rPr>
        <w:t>0.20</w:t>
      </w:r>
      <w:r w:rsidR="00C40AD2" w:rsidRPr="00C40AD2">
        <w:rPr>
          <w:rFonts w:ascii="Angsana New" w:hAnsi="Angsana New"/>
          <w:sz w:val="30"/>
          <w:szCs w:val="30"/>
          <w:cs/>
        </w:rPr>
        <w:t xml:space="preserve"> บาท คงเหลือเป็นเงินปันผลที่จะจ่ายอีกหุ้นละ </w:t>
      </w:r>
      <w:r w:rsidR="00893287">
        <w:rPr>
          <w:rFonts w:ascii="Angsana New" w:hAnsi="Angsana New"/>
          <w:sz w:val="30"/>
          <w:szCs w:val="30"/>
        </w:rPr>
        <w:t>0.22</w:t>
      </w:r>
      <w:r w:rsidR="00C40AD2" w:rsidRPr="00C40AD2">
        <w:rPr>
          <w:rFonts w:ascii="Angsana New" w:hAnsi="Angsana New"/>
          <w:sz w:val="30"/>
          <w:szCs w:val="30"/>
          <w:cs/>
        </w:rPr>
        <w:t xml:space="preserve"> บาท เป็นจำนวนเงินรวม </w:t>
      </w:r>
      <w:r w:rsidR="00893287">
        <w:rPr>
          <w:rFonts w:ascii="Angsana New" w:hAnsi="Angsana New"/>
          <w:sz w:val="30"/>
          <w:szCs w:val="30"/>
        </w:rPr>
        <w:t>188.1</w:t>
      </w:r>
      <w:r w:rsidR="00C40AD2" w:rsidRPr="00C40AD2">
        <w:rPr>
          <w:rFonts w:ascii="Angsana New" w:hAnsi="Angsana New"/>
          <w:sz w:val="30"/>
          <w:szCs w:val="30"/>
          <w:cs/>
        </w:rPr>
        <w:t xml:space="preserve"> ล้านบาท บริษัทจะจ่ายเงินปันผลให้แก่ผู้ถือหุ้นในเดือนพฤษภาคม </w:t>
      </w:r>
      <w:r w:rsidR="00893287">
        <w:rPr>
          <w:rFonts w:ascii="Angsana New" w:hAnsi="Angsana New"/>
          <w:sz w:val="30"/>
          <w:szCs w:val="30"/>
        </w:rPr>
        <w:t>2564</w:t>
      </w:r>
    </w:p>
    <w:p w14:paraId="35D6B0AB" w14:textId="08446E03" w:rsidR="00893287" w:rsidRDefault="00893287" w:rsidP="00C40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3D0D0E" w14:textId="02A39A2A" w:rsidR="00893287" w:rsidRDefault="00F41440" w:rsidP="00F41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4" w:hanging="32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ข)</w:t>
      </w:r>
      <w:r>
        <w:rPr>
          <w:rFonts w:ascii="Angsana New" w:hAnsi="Angsana New"/>
          <w:sz w:val="30"/>
          <w:szCs w:val="30"/>
          <w:cs/>
        </w:rPr>
        <w:tab/>
      </w:r>
      <w:r w:rsidR="00893287" w:rsidRPr="00893287">
        <w:rPr>
          <w:rFonts w:ascii="Angsana New" w:hAnsi="Angsana New"/>
          <w:sz w:val="30"/>
          <w:szCs w:val="30"/>
          <w:cs/>
        </w:rPr>
        <w:t xml:space="preserve">การลดทุนจดทะเบียนที่ออกและชำระแล้วของบริษัท โดยการตัดหุ้นทุนซื้อคืนที่ยังไม่ได้จำหน่ายจำนวน </w:t>
      </w:r>
      <w:r w:rsidR="00893287">
        <w:rPr>
          <w:rFonts w:ascii="Angsana New" w:hAnsi="Angsana New"/>
          <w:sz w:val="30"/>
          <w:szCs w:val="30"/>
        </w:rPr>
        <w:t>9</w:t>
      </w:r>
      <w:r w:rsidR="00082394">
        <w:rPr>
          <w:rFonts w:ascii="Angsana New" w:hAnsi="Angsana New"/>
          <w:sz w:val="30"/>
          <w:szCs w:val="30"/>
        </w:rPr>
        <w:t>3</w:t>
      </w:r>
      <w:r w:rsidR="00893287" w:rsidRPr="00893287">
        <w:rPr>
          <w:rFonts w:ascii="Angsana New" w:hAnsi="Angsana New"/>
          <w:sz w:val="30"/>
          <w:szCs w:val="30"/>
        </w:rPr>
        <w:t xml:space="preserve"> </w:t>
      </w:r>
      <w:r w:rsidR="00893287" w:rsidRPr="00893287">
        <w:rPr>
          <w:rFonts w:ascii="Angsana New" w:hAnsi="Angsana New"/>
          <w:sz w:val="30"/>
          <w:szCs w:val="30"/>
          <w:cs/>
        </w:rPr>
        <w:t xml:space="preserve">ล้านหุ้น มูลค่า </w:t>
      </w:r>
      <w:r w:rsidR="00893287" w:rsidRPr="00893287">
        <w:rPr>
          <w:rFonts w:ascii="Angsana New" w:hAnsi="Angsana New"/>
          <w:sz w:val="30"/>
          <w:szCs w:val="30"/>
        </w:rPr>
        <w:t>5</w:t>
      </w:r>
      <w:r w:rsidR="00082394">
        <w:rPr>
          <w:rFonts w:ascii="Angsana New" w:hAnsi="Angsana New"/>
          <w:sz w:val="30"/>
          <w:szCs w:val="30"/>
        </w:rPr>
        <w:t>11.96</w:t>
      </w:r>
      <w:r w:rsidR="00893287" w:rsidRPr="00893287">
        <w:rPr>
          <w:rFonts w:ascii="Angsana New" w:hAnsi="Angsana New"/>
          <w:sz w:val="30"/>
          <w:szCs w:val="30"/>
        </w:rPr>
        <w:t xml:space="preserve"> </w:t>
      </w:r>
      <w:r w:rsidR="00893287" w:rsidRPr="00893287">
        <w:rPr>
          <w:rFonts w:ascii="Angsana New" w:hAnsi="Angsana New"/>
          <w:sz w:val="30"/>
          <w:szCs w:val="30"/>
          <w:cs/>
        </w:rPr>
        <w:t xml:space="preserve">ล้านบาท คิดเป็นร้อยละ </w:t>
      </w:r>
      <w:r w:rsidR="00893287" w:rsidRPr="00893287">
        <w:rPr>
          <w:rFonts w:ascii="Angsana New" w:hAnsi="Angsana New"/>
          <w:sz w:val="30"/>
          <w:szCs w:val="30"/>
        </w:rPr>
        <w:t>9.</w:t>
      </w:r>
      <w:r w:rsidR="00082394">
        <w:rPr>
          <w:rFonts w:ascii="Angsana New" w:hAnsi="Angsana New"/>
          <w:sz w:val="30"/>
          <w:szCs w:val="30"/>
        </w:rPr>
        <w:t>80</w:t>
      </w:r>
      <w:r w:rsidR="00893287" w:rsidRPr="00893287">
        <w:rPr>
          <w:rFonts w:ascii="Angsana New" w:hAnsi="Angsana New"/>
          <w:sz w:val="30"/>
          <w:szCs w:val="30"/>
        </w:rPr>
        <w:t xml:space="preserve"> </w:t>
      </w:r>
      <w:r w:rsidR="00893287" w:rsidRPr="00893287">
        <w:rPr>
          <w:rFonts w:ascii="Angsana New" w:hAnsi="Angsana New"/>
          <w:sz w:val="30"/>
          <w:szCs w:val="30"/>
          <w:cs/>
        </w:rPr>
        <w:t>ของหุ้นบริษัทที่ออก</w:t>
      </w:r>
      <w:r w:rsidR="006333EB">
        <w:rPr>
          <w:rFonts w:ascii="Angsana New" w:hAnsi="Angsana New"/>
          <w:sz w:val="30"/>
          <w:szCs w:val="30"/>
        </w:rPr>
        <w:t xml:space="preserve"> </w:t>
      </w:r>
      <w:r w:rsidR="0073187D">
        <w:rPr>
          <w:rFonts w:ascii="Angsana New" w:hAnsi="Angsana New" w:hint="cs"/>
          <w:sz w:val="30"/>
          <w:szCs w:val="30"/>
          <w:cs/>
        </w:rPr>
        <w:t>ทั้งนี้</w:t>
      </w:r>
      <w:r w:rsidR="0073187D">
        <w:rPr>
          <w:rFonts w:ascii="Angsana New" w:hAnsi="Angsana New"/>
          <w:sz w:val="30"/>
          <w:szCs w:val="30"/>
        </w:rPr>
        <w:t xml:space="preserve"> </w:t>
      </w:r>
      <w:r w:rsidR="0073187D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บริษัทได้จดทะเบียนลดทุนกับกระทรวงพาณิชย์ ในวันที่ </w:t>
      </w:r>
      <w:r w:rsidR="00911D0B">
        <w:rPr>
          <w:rFonts w:ascii="Angsana New" w:hAnsi="Angsana New"/>
          <w:sz w:val="30"/>
          <w:szCs w:val="30"/>
        </w:rPr>
        <w:t>7</w:t>
      </w:r>
      <w:r w:rsidR="0073187D">
        <w:rPr>
          <w:rFonts w:ascii="Angsana New" w:hAnsi="Angsana New"/>
          <w:sz w:val="30"/>
          <w:szCs w:val="30"/>
        </w:rPr>
        <w:t xml:space="preserve"> </w:t>
      </w:r>
      <w:r w:rsidR="0073187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3187D">
        <w:rPr>
          <w:rFonts w:ascii="Angsana New" w:hAnsi="Angsana New"/>
          <w:sz w:val="30"/>
          <w:szCs w:val="30"/>
        </w:rPr>
        <w:t>2564</w:t>
      </w:r>
    </w:p>
    <w:p w14:paraId="43065F52" w14:textId="77777777" w:rsidR="006333EB" w:rsidRDefault="006333EB" w:rsidP="00F41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4" w:hanging="324"/>
        <w:jc w:val="thaiDistribute"/>
        <w:rPr>
          <w:rFonts w:ascii="Angsana New" w:hAnsi="Angsana New"/>
          <w:sz w:val="30"/>
          <w:szCs w:val="30"/>
        </w:rPr>
      </w:pPr>
    </w:p>
    <w:p w14:paraId="7280AF34" w14:textId="07017DA2" w:rsidR="006333EB" w:rsidRDefault="006333EB" w:rsidP="00731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6333EB" w:rsidSect="00EE4D33">
      <w:footerReference w:type="default" r:id="rId1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757EB" w14:textId="77777777" w:rsidR="00EB5D07" w:rsidRDefault="00EB5D07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49840F7E" w14:textId="77777777" w:rsidR="00EB5D07" w:rsidRDefault="00EB5D07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D4A68" w14:textId="77777777" w:rsidR="00EB5D07" w:rsidRPr="00B82E37" w:rsidRDefault="00EB5D07" w:rsidP="00B82E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DA1F6D">
      <w:rPr>
        <w:rFonts w:ascii="Angsana New" w:hAnsi="Angsana New"/>
        <w:sz w:val="30"/>
        <w:szCs w:val="30"/>
      </w:rPr>
      <w:fldChar w:fldCharType="begin"/>
    </w:r>
    <w:r w:rsidRPr="00DA1F6D">
      <w:rPr>
        <w:rFonts w:ascii="Angsana New" w:hAnsi="Angsana New"/>
        <w:sz w:val="30"/>
        <w:szCs w:val="30"/>
      </w:rPr>
      <w:instrText xml:space="preserve"> PAGE   \* MERGEFORMAT </w:instrText>
    </w:r>
    <w:r w:rsidRPr="00DA1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21</w:t>
    </w:r>
    <w:r w:rsidRPr="00DA1F6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80A58" w14:textId="77777777" w:rsidR="00EB5D07" w:rsidRPr="00CA448A" w:rsidRDefault="00EB5D07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BA1B493" w14:textId="77777777" w:rsidR="00EB5D07" w:rsidRPr="002C3A6E" w:rsidRDefault="00EB5D07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BAA9C" w14:textId="77777777" w:rsidR="00EB5D07" w:rsidRPr="00CA448A" w:rsidRDefault="00EB5D07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EB5D07" w:rsidRPr="002C3A6E" w:rsidRDefault="00EB5D07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1EE63" w14:textId="77777777" w:rsidR="00EB5D07" w:rsidRDefault="00EB5D07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1CBAD77" w14:textId="77777777" w:rsidR="00EB5D07" w:rsidRDefault="00EB5D07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34D10" w14:textId="77777777" w:rsidR="00EB5D07" w:rsidRPr="00B34CCD" w:rsidRDefault="00EB5D07" w:rsidP="000B4C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1203580" w14:textId="77777777" w:rsidR="00EB5D07" w:rsidRPr="008C507D" w:rsidRDefault="00EB5D07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7BB175C5" w14:textId="77777777" w:rsidR="00EB5D07" w:rsidRDefault="00EB5D07" w:rsidP="006F05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1FFF396" w14:textId="77777777" w:rsidR="00EB5D07" w:rsidRPr="007A52D5" w:rsidRDefault="00EB5D07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  <w:num w:numId="18">
    <w:abstractNumId w:val="18"/>
  </w:num>
  <w:num w:numId="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38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7811"/>
    <w:rsid w:val="00087BED"/>
    <w:rsid w:val="000902ED"/>
    <w:rsid w:val="00090C20"/>
    <w:rsid w:val="0009101F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5763"/>
    <w:rsid w:val="00115E76"/>
    <w:rsid w:val="00116342"/>
    <w:rsid w:val="00117056"/>
    <w:rsid w:val="001177B6"/>
    <w:rsid w:val="00117FD4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2A7F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6C10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211E"/>
    <w:rsid w:val="0038235B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E0B47"/>
    <w:rsid w:val="003E0B94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E1A"/>
    <w:rsid w:val="00467292"/>
    <w:rsid w:val="0047048B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2227"/>
    <w:rsid w:val="0049248A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F9A"/>
    <w:rsid w:val="00551C93"/>
    <w:rsid w:val="00551CF3"/>
    <w:rsid w:val="00552B18"/>
    <w:rsid w:val="00552D77"/>
    <w:rsid w:val="00552F6E"/>
    <w:rsid w:val="00553620"/>
    <w:rsid w:val="00553A49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751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71C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E84"/>
    <w:rsid w:val="00807AC1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443B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ED5"/>
    <w:rsid w:val="008C5F06"/>
    <w:rsid w:val="008C60D9"/>
    <w:rsid w:val="008C7826"/>
    <w:rsid w:val="008D01DE"/>
    <w:rsid w:val="008D0C4B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D57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6521"/>
    <w:rsid w:val="009D661A"/>
    <w:rsid w:val="009D6C4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FD7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F61"/>
    <w:rsid w:val="00AF035E"/>
    <w:rsid w:val="00AF06BD"/>
    <w:rsid w:val="00AF071D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12A7"/>
    <w:rsid w:val="00B32A8A"/>
    <w:rsid w:val="00B33535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E99"/>
    <w:rsid w:val="00BE170C"/>
    <w:rsid w:val="00BE1EE9"/>
    <w:rsid w:val="00BE298C"/>
    <w:rsid w:val="00BE2FD4"/>
    <w:rsid w:val="00BE34F0"/>
    <w:rsid w:val="00BE3AB5"/>
    <w:rsid w:val="00BE3C8F"/>
    <w:rsid w:val="00BE431F"/>
    <w:rsid w:val="00BE43A0"/>
    <w:rsid w:val="00BE4AAB"/>
    <w:rsid w:val="00BE4B62"/>
    <w:rsid w:val="00BE5EE7"/>
    <w:rsid w:val="00BE650E"/>
    <w:rsid w:val="00BE76E7"/>
    <w:rsid w:val="00BF0D31"/>
    <w:rsid w:val="00BF0D48"/>
    <w:rsid w:val="00BF1E64"/>
    <w:rsid w:val="00BF3A93"/>
    <w:rsid w:val="00BF3B78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394F"/>
    <w:rsid w:val="00C239AD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2530"/>
    <w:rsid w:val="00CE253F"/>
    <w:rsid w:val="00CE2B82"/>
    <w:rsid w:val="00CE5954"/>
    <w:rsid w:val="00CE6015"/>
    <w:rsid w:val="00CE61F7"/>
    <w:rsid w:val="00CE6527"/>
    <w:rsid w:val="00CE6C0B"/>
    <w:rsid w:val="00CE6CFE"/>
    <w:rsid w:val="00CE7376"/>
    <w:rsid w:val="00CE7C73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5879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6F4"/>
    <w:rsid w:val="00D43754"/>
    <w:rsid w:val="00D445D2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3E3"/>
    <w:rsid w:val="00D834C3"/>
    <w:rsid w:val="00D83E04"/>
    <w:rsid w:val="00D84449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A7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AD1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101</TotalTime>
  <Pages>11</Pages>
  <Words>2615</Words>
  <Characters>10451</Characters>
  <Application>Microsoft Office Word</Application>
  <DocSecurity>0</DocSecurity>
  <Lines>87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Hathairat, Phatanan</cp:lastModifiedBy>
  <cp:revision>15</cp:revision>
  <cp:lastPrinted>2021-05-10T12:57:00Z</cp:lastPrinted>
  <dcterms:created xsi:type="dcterms:W3CDTF">2021-05-10T08:40:00Z</dcterms:created>
  <dcterms:modified xsi:type="dcterms:W3CDTF">2021-05-14T03:26:00Z</dcterms:modified>
</cp:coreProperties>
</file>