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40024F18" w14:textId="77777777" w:rsidR="00AE3212" w:rsidRPr="00044C14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A119CC" w14:textId="77777777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0195788C" w:rsidR="0062551B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E3E4F67" w14:textId="1BFDFB9A" w:rsidR="00985995" w:rsidRPr="00044C14" w:rsidRDefault="0098599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0BA7F8F" w14:textId="77777777" w:rsidR="0039708F" w:rsidRPr="00044C14" w:rsidRDefault="0039708F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DBC6C82" w14:textId="02B89684" w:rsidR="003130B5" w:rsidRDefault="00506DCA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709BB614" w14:textId="48866964" w:rsidR="002B65B3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77777777" w:rsidR="00CC0775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93FC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148D1B82" w14:textId="08082BBC" w:rsidR="00CC0775" w:rsidRDefault="00CC077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75D1B7D" w14:textId="7D723E84" w:rsidR="009F50EE" w:rsidRDefault="009F50EE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820175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F42679F" w14:textId="3368786E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74537F">
        <w:rPr>
          <w:rFonts w:ascii="Angsana New" w:hAnsi="Angsana New"/>
          <w:sz w:val="30"/>
          <w:szCs w:val="30"/>
          <w:cs/>
        </w:rPr>
        <w:t>เมื่อวันที่</w:t>
      </w:r>
      <w:r w:rsidR="00EF0F62" w:rsidRPr="0074537F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74537F">
        <w:rPr>
          <w:rFonts w:ascii="Angsana New" w:hAnsi="Angsana New"/>
          <w:sz w:val="30"/>
          <w:szCs w:val="30"/>
        </w:rPr>
        <w:t>1</w:t>
      </w:r>
      <w:r w:rsidR="0079684C">
        <w:rPr>
          <w:rFonts w:ascii="Angsana New" w:hAnsi="Angsana New"/>
          <w:sz w:val="30"/>
          <w:szCs w:val="30"/>
        </w:rPr>
        <w:t>4</w:t>
      </w:r>
      <w:r w:rsidR="007B556A" w:rsidRPr="0074537F">
        <w:rPr>
          <w:rFonts w:ascii="Angsana New" w:hAnsi="Angsana New"/>
          <w:sz w:val="30"/>
          <w:szCs w:val="30"/>
        </w:rPr>
        <w:t xml:space="preserve"> </w:t>
      </w:r>
      <w:r w:rsidR="00DE5A38" w:rsidRPr="0074537F">
        <w:rPr>
          <w:rFonts w:ascii="Angsana New" w:hAnsi="Angsana New" w:hint="cs"/>
          <w:sz w:val="30"/>
          <w:szCs w:val="30"/>
          <w:cs/>
        </w:rPr>
        <w:t>พฤ</w:t>
      </w:r>
      <w:r w:rsidR="0079684C">
        <w:rPr>
          <w:rFonts w:ascii="Angsana New" w:hAnsi="Angsana New" w:hint="cs"/>
          <w:sz w:val="30"/>
          <w:szCs w:val="30"/>
          <w:cs/>
        </w:rPr>
        <w:t>ษภาคม</w:t>
      </w:r>
      <w:r w:rsidR="00505D8A" w:rsidRPr="0074537F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74537F">
        <w:rPr>
          <w:rFonts w:ascii="Angsana New" w:hAnsi="Angsana New"/>
          <w:sz w:val="30"/>
          <w:szCs w:val="30"/>
        </w:rPr>
        <w:t>256</w:t>
      </w:r>
      <w:r w:rsidR="0079684C">
        <w:rPr>
          <w:rFonts w:ascii="Angsana New" w:hAnsi="Angsana New"/>
          <w:sz w:val="30"/>
          <w:szCs w:val="30"/>
        </w:rPr>
        <w:t>4</w:t>
      </w:r>
    </w:p>
    <w:p w14:paraId="618E40FC" w14:textId="77777777" w:rsidR="00FB1617" w:rsidRPr="00820175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4119350" w14:textId="77777777" w:rsidR="0021348B" w:rsidRPr="0021348B" w:rsidRDefault="00EB5726" w:rsidP="0004305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</w:rPr>
      </w:pPr>
      <w:r w:rsidRPr="0021348B">
        <w:rPr>
          <w:rFonts w:ascii="Angsana New" w:hAnsi="Angsana New"/>
          <w:sz w:val="30"/>
          <w:szCs w:val="30"/>
          <w:u w:val="none"/>
          <w:cs/>
        </w:rPr>
        <w:t xml:space="preserve">ข้อมูลทั่วไป </w:t>
      </w:r>
    </w:p>
    <w:p w14:paraId="5B03BF85" w14:textId="77777777" w:rsidR="0021348B" w:rsidRPr="0027466F" w:rsidRDefault="0021348B" w:rsidP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</w:p>
    <w:p w14:paraId="3CBA6EB8" w14:textId="252D8C38" w:rsidR="00FB1617" w:rsidRDefault="00EB5726" w:rsidP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348B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</w:t>
      </w:r>
      <w:r w:rsidRPr="0021348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F25C3" w:rsidRPr="0021348B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21348B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1348B">
        <w:rPr>
          <w:rFonts w:ascii="Angsana New" w:hAnsi="Angsana New"/>
          <w:spacing w:val="-2"/>
          <w:sz w:val="30"/>
          <w:szCs w:val="30"/>
        </w:rPr>
        <w:t xml:space="preserve"> </w:t>
      </w:r>
      <w:r w:rsidRPr="0021348B">
        <w:rPr>
          <w:rFonts w:ascii="Angsana New" w:hAnsi="Angsana New"/>
          <w:spacing w:val="-2"/>
          <w:sz w:val="30"/>
          <w:szCs w:val="30"/>
          <w:cs/>
        </w:rPr>
        <w:t xml:space="preserve">(มหาชน) </w:t>
      </w:r>
      <w:r w:rsidRPr="0021348B">
        <w:rPr>
          <w:rFonts w:ascii="Angsana New" w:hAnsi="Angsana New"/>
          <w:spacing w:val="-2"/>
          <w:sz w:val="30"/>
          <w:szCs w:val="30"/>
        </w:rPr>
        <w:t>“</w:t>
      </w:r>
      <w:r w:rsidRPr="0021348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1348B">
        <w:rPr>
          <w:rFonts w:ascii="Angsana New" w:hAnsi="Angsana New"/>
          <w:spacing w:val="-2"/>
          <w:sz w:val="30"/>
          <w:szCs w:val="30"/>
        </w:rPr>
        <w:t xml:space="preserve">” </w:t>
      </w:r>
      <w:r w:rsidRPr="0021348B">
        <w:rPr>
          <w:rFonts w:ascii="Angsana New" w:hAnsi="Angsana New"/>
          <w:spacing w:val="-2"/>
          <w:sz w:val="30"/>
          <w:szCs w:val="30"/>
          <w:cs/>
        </w:rPr>
        <w:t>เป็นนิติบุคคลที่จัดตั้งขึ้นและจดทะเบียน</w:t>
      </w:r>
      <w:r w:rsidR="00117458" w:rsidRPr="0021348B">
        <w:rPr>
          <w:rFonts w:ascii="Angsana New" w:hAnsi="Angsana New"/>
          <w:spacing w:val="-2"/>
          <w:sz w:val="30"/>
          <w:szCs w:val="30"/>
          <w:cs/>
        </w:rPr>
        <w:t>กับตลาดหลักทรัพย์</w:t>
      </w:r>
      <w:r w:rsidR="00117458" w:rsidRPr="0021348B">
        <w:rPr>
          <w:rFonts w:ascii="Angsana New" w:hAnsi="Angsana New"/>
          <w:spacing w:val="-2"/>
          <w:sz w:val="30"/>
          <w:szCs w:val="30"/>
        </w:rPr>
        <w:t xml:space="preserve"> </w:t>
      </w:r>
      <w:r w:rsidR="00117458" w:rsidRPr="0021348B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21348B">
        <w:rPr>
          <w:rFonts w:ascii="Angsana New" w:hAnsi="Angsana New"/>
          <w:sz w:val="30"/>
          <w:szCs w:val="30"/>
          <w:cs/>
        </w:rPr>
        <w:t>ในประเทศไทย</w:t>
      </w:r>
      <w:r w:rsidRPr="0021348B">
        <w:rPr>
          <w:rFonts w:ascii="Angsana New" w:hAnsi="Angsana New"/>
          <w:sz w:val="30"/>
          <w:szCs w:val="30"/>
        </w:rPr>
        <w:t xml:space="preserve"> </w:t>
      </w:r>
      <w:r w:rsidR="00117458" w:rsidRPr="0021348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A2236" w:rsidRPr="0021348B">
        <w:rPr>
          <w:rFonts w:ascii="Angsana New" w:hAnsi="Angsana New"/>
          <w:sz w:val="30"/>
          <w:szCs w:val="30"/>
        </w:rPr>
        <w:t>18</w:t>
      </w:r>
      <w:r w:rsidR="00117458" w:rsidRPr="0021348B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6A2236" w:rsidRPr="0021348B">
        <w:rPr>
          <w:rFonts w:ascii="Angsana New" w:hAnsi="Angsana New"/>
          <w:sz w:val="30"/>
          <w:szCs w:val="30"/>
        </w:rPr>
        <w:t>2559</w:t>
      </w:r>
      <w:r w:rsidR="00117458" w:rsidRPr="0021348B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21348B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117458" w:rsidRPr="0021348B">
        <w:rPr>
          <w:rFonts w:ascii="Angsana New" w:hAnsi="Angsana New" w:hint="cs"/>
          <w:sz w:val="30"/>
          <w:szCs w:val="30"/>
          <w:cs/>
        </w:rPr>
        <w:t>ของบริษัท</w:t>
      </w:r>
      <w:r w:rsidR="009D2125" w:rsidRPr="0021348B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6A2236" w:rsidRPr="0021348B">
        <w:rPr>
          <w:rFonts w:ascii="Angsana New" w:hAnsi="Angsana New"/>
          <w:sz w:val="30"/>
          <w:szCs w:val="30"/>
        </w:rPr>
        <w:t>270</w:t>
      </w:r>
      <w:r w:rsidR="009D2125" w:rsidRPr="0021348B">
        <w:rPr>
          <w:rFonts w:ascii="Angsana New" w:hAnsi="Angsana New"/>
          <w:sz w:val="30"/>
          <w:szCs w:val="30"/>
          <w:cs/>
        </w:rPr>
        <w:t xml:space="preserve"> ถนนเลียบคลอง</w:t>
      </w:r>
      <w:r w:rsidR="00117458" w:rsidRPr="0021348B">
        <w:rPr>
          <w:rFonts w:ascii="Angsana New" w:hAnsi="Angsana New"/>
          <w:sz w:val="30"/>
          <w:szCs w:val="30"/>
          <w:cs/>
        </w:rPr>
        <w:br/>
      </w:r>
      <w:r w:rsidR="009D2125" w:rsidRPr="0021348B">
        <w:rPr>
          <w:rFonts w:ascii="Angsana New" w:hAnsi="Angsana New"/>
          <w:sz w:val="30"/>
          <w:szCs w:val="30"/>
          <w:cs/>
        </w:rPr>
        <w:t>ภาษีเจริญฝั่งใต้ แขวงหนองแขม เขตหนองแขม กรุงเทพมหานคร ประเทศไทย</w:t>
      </w:r>
    </w:p>
    <w:p w14:paraId="5F69190F" w14:textId="77777777" w:rsidR="0021348B" w:rsidRPr="0027466F" w:rsidRDefault="0021348B" w:rsidP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x-none" w:eastAsia="x-none"/>
        </w:rPr>
      </w:pPr>
    </w:p>
    <w:p w14:paraId="5DD7CAEB" w14:textId="1D82F9C8" w:rsidR="0021348B" w:rsidRDefault="00F27548" w:rsidP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ผู้ถือหุ้นรายใหญ่ในระหว่างงวดได้แก่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</w:t>
      </w:r>
      <w:r w:rsidRPr="00401369">
        <w:rPr>
          <w:rFonts w:asciiTheme="majorBidi" w:hAnsiTheme="majorBidi" w:cstheme="majorBidi" w:hint="cs"/>
          <w:sz w:val="30"/>
          <w:szCs w:val="30"/>
          <w:cs/>
          <w:lang w:eastAsia="x-none"/>
        </w:rPr>
        <w:t>พิมพ์</w:t>
      </w:r>
      <w:r w:rsidRPr="00401369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="006A2236" w:rsidRPr="00401369">
        <w:rPr>
          <w:rFonts w:asciiTheme="majorBidi" w:hAnsiTheme="majorBidi" w:cstheme="majorBidi"/>
          <w:sz w:val="30"/>
          <w:szCs w:val="30"/>
          <w:lang w:eastAsia="x-none"/>
        </w:rPr>
        <w:t>29</w:t>
      </w:r>
      <w:r w:rsidRPr="00401369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6A2236" w:rsidRPr="00401369">
        <w:rPr>
          <w:rFonts w:asciiTheme="majorBidi" w:hAnsiTheme="majorBidi" w:cstheme="majorBidi"/>
          <w:sz w:val="30"/>
          <w:szCs w:val="30"/>
          <w:lang w:eastAsia="x-none"/>
        </w:rPr>
        <w:t>64</w:t>
      </w:r>
      <w:r w:rsidRPr="0040136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401369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401369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401369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="006A2236" w:rsidRPr="00401369">
        <w:rPr>
          <w:rFonts w:asciiTheme="majorBidi" w:hAnsiTheme="majorBidi" w:cstheme="majorBidi"/>
          <w:sz w:val="30"/>
          <w:szCs w:val="30"/>
          <w:lang w:eastAsia="x-none"/>
        </w:rPr>
        <w:t>25</w:t>
      </w:r>
      <w:r w:rsidR="00117458" w:rsidRPr="00401369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2679A5" w:rsidRPr="00401369">
        <w:rPr>
          <w:rFonts w:asciiTheme="majorBidi" w:hAnsiTheme="majorBidi" w:cstheme="majorBidi"/>
          <w:sz w:val="30"/>
          <w:szCs w:val="30"/>
          <w:lang w:eastAsia="x-none"/>
        </w:rPr>
        <w:t>77</w:t>
      </w:r>
      <w:r w:rsidRPr="0040136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401369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401369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บุคคลทั้งสองเป็นกรรมการของบริษัท</w:t>
      </w:r>
    </w:p>
    <w:p w14:paraId="5538B26A" w14:textId="77777777" w:rsidR="0021348B" w:rsidRPr="0027466F" w:rsidRDefault="0021348B" w:rsidP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509521B" w14:textId="1EDBC34D" w:rsidR="004264EF" w:rsidRPr="002453C9" w:rsidRDefault="00EB5726" w:rsidP="0024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684A1B">
        <w:rPr>
          <w:rFonts w:ascii="Angsana New" w:hAnsi="Angsana New"/>
          <w:sz w:val="30"/>
          <w:szCs w:val="30"/>
          <w:cs/>
        </w:rPr>
        <w:t>บริษัท</w:t>
      </w:r>
      <w:r w:rsidR="00173C16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B82144">
        <w:rPr>
          <w:rFonts w:ascii="Angsana New" w:hAnsi="Angsana New" w:hint="cs"/>
          <w:sz w:val="30"/>
          <w:szCs w:val="30"/>
          <w:cs/>
        </w:rPr>
        <w:t>(</w:t>
      </w:r>
      <w:r w:rsidR="00B82144">
        <w:rPr>
          <w:rFonts w:ascii="Angsana New" w:hAnsi="Angsana New"/>
          <w:sz w:val="30"/>
          <w:szCs w:val="30"/>
        </w:rPr>
        <w:t>“</w:t>
      </w:r>
      <w:r w:rsidR="00B82144">
        <w:rPr>
          <w:rFonts w:ascii="Angsana New" w:hAnsi="Angsana New" w:hint="cs"/>
          <w:sz w:val="30"/>
          <w:szCs w:val="30"/>
          <w:cs/>
        </w:rPr>
        <w:t xml:space="preserve">กลุ่มบริษัท”) </w:t>
      </w:r>
      <w:r w:rsidRPr="00684A1B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</w:t>
      </w:r>
      <w:bookmarkStart w:id="0" w:name="_Hlk7509253"/>
      <w:r w:rsidRPr="00684A1B">
        <w:rPr>
          <w:rFonts w:ascii="Angsana New" w:hAnsi="Angsana New"/>
          <w:sz w:val="30"/>
          <w:szCs w:val="30"/>
          <w:cs/>
          <w:lang w:val="th-TH"/>
        </w:rPr>
        <w:t>ผลิตและจำหน่าย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>กาวซึ่งใช้ในอุตสาหกรรมประเภทต่าง</w:t>
      </w:r>
      <w:r w:rsidR="00DD7DD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E7ABB" w:rsidRPr="00684A1B">
        <w:rPr>
          <w:rFonts w:ascii="Angsana New" w:hAnsi="Angsana New" w:hint="cs"/>
          <w:sz w:val="30"/>
          <w:szCs w:val="30"/>
          <w:cs/>
          <w:lang w:val="th-TH"/>
        </w:rPr>
        <w:t xml:space="preserve">ๆ </w:t>
      </w:r>
      <w:bookmarkEnd w:id="0"/>
      <w:r w:rsidR="006B562D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="00176288">
        <w:rPr>
          <w:rFonts w:ascii="Angsana New" w:hAnsi="Angsana New" w:hint="cs"/>
          <w:sz w:val="30"/>
          <w:szCs w:val="30"/>
          <w:cs/>
          <w:lang w:val="th-TH"/>
        </w:rPr>
        <w:t>ฉลาก</w:t>
      </w:r>
      <w:r w:rsidR="008C1C08">
        <w:rPr>
          <w:rFonts w:ascii="Angsana New" w:hAnsi="Angsana New" w:hint="cs"/>
          <w:sz w:val="30"/>
          <w:szCs w:val="30"/>
          <w:cs/>
          <w:lang w:val="th-TH"/>
        </w:rPr>
        <w:t>ที่มีกาวในตัว</w:t>
      </w:r>
      <w:r w:rsidR="006B562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A7F23">
        <w:rPr>
          <w:rFonts w:ascii="Angsana New" w:hAnsi="Angsana New" w:hint="cs"/>
          <w:sz w:val="30"/>
          <w:szCs w:val="30"/>
          <w:cs/>
          <w:lang w:val="th-TH"/>
        </w:rPr>
        <w:t>สำหรับตลาดทั้งในและต่างประเทศ</w:t>
      </w:r>
    </w:p>
    <w:p w14:paraId="6F29ED1F" w14:textId="6FE01844" w:rsidR="0021348B" w:rsidRPr="0027466F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041448BD" w14:textId="068DB299" w:rsidR="00DE1932" w:rsidRPr="0021348B" w:rsidRDefault="00B15330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193728E5" w14:textId="77777777" w:rsidR="00CB087A" w:rsidRPr="0027466F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289AEF" w14:textId="77777777" w:rsidR="00930FDB" w:rsidRPr="00DB2BF5" w:rsidRDefault="00930FDB" w:rsidP="0004305E">
      <w:pPr>
        <w:pStyle w:val="ListParagraph"/>
        <w:widowControl w:val="0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4CCB72B" w14:textId="77777777" w:rsidR="00B15330" w:rsidRPr="0027466F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C89B25" w14:textId="194B3AE2" w:rsidR="00DB2BF5" w:rsidRDefault="006628E5" w:rsidP="00DC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64FABCF" w14:textId="77777777" w:rsidR="0094795E" w:rsidRPr="0027466F" w:rsidRDefault="0094795E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7AF4891E" w14:textId="04E7B900" w:rsidR="00331D1E" w:rsidRPr="00684A1B" w:rsidRDefault="001D1B4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งบการเงิน</w:t>
      </w:r>
      <w:r w:rsidR="00C5753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84A1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401369">
        <w:rPr>
          <w:rFonts w:ascii="Angsana New" w:hAnsi="Angsana New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DD7DD6" w:rsidRPr="00401369">
        <w:rPr>
          <w:rFonts w:ascii="Angsana New" w:hAnsi="Angsana New" w:hint="cs"/>
          <w:sz w:val="30"/>
          <w:szCs w:val="30"/>
          <w:cs/>
        </w:rPr>
        <w:t xml:space="preserve"> </w:t>
      </w:r>
      <w:r w:rsidRPr="0040136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</w:t>
      </w:r>
      <w:r w:rsidR="00401369">
        <w:rPr>
          <w:rFonts w:ascii="Angsana New" w:hAnsi="Angsana New"/>
          <w:sz w:val="30"/>
          <w:szCs w:val="30"/>
        </w:rPr>
        <w:br/>
      </w:r>
      <w:r w:rsidRPr="00401369">
        <w:rPr>
          <w:rFonts w:ascii="Angsana New" w:hAnsi="Angsana New"/>
          <w:sz w:val="30"/>
          <w:szCs w:val="30"/>
          <w:cs/>
        </w:rPr>
        <w:t>ไปแล้ว</w:t>
      </w:r>
      <w:r w:rsidR="00DB2BF5">
        <w:rPr>
          <w:rFonts w:ascii="Angsana New" w:hAnsi="Angsana New"/>
          <w:sz w:val="30"/>
          <w:szCs w:val="30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6A2236" w:rsidRPr="006A2236">
        <w:rPr>
          <w:rFonts w:ascii="Angsana New" w:hAnsi="Angsana New"/>
          <w:sz w:val="30"/>
          <w:szCs w:val="30"/>
        </w:rPr>
        <w:t>31</w:t>
      </w:r>
      <w:r w:rsidR="00D32B08" w:rsidRPr="00684A1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A2236" w:rsidRPr="006A2236">
        <w:rPr>
          <w:rFonts w:ascii="Angsana New" w:hAnsi="Angsana New"/>
          <w:sz w:val="30"/>
          <w:szCs w:val="30"/>
        </w:rPr>
        <w:t>256</w:t>
      </w:r>
      <w:r w:rsidR="00BC7E06">
        <w:rPr>
          <w:rFonts w:ascii="Angsana New" w:hAnsi="Angsana New"/>
          <w:sz w:val="30"/>
          <w:szCs w:val="30"/>
        </w:rPr>
        <w:t>3</w:t>
      </w:r>
    </w:p>
    <w:p w14:paraId="123D4A53" w14:textId="77777777" w:rsidR="00620A24" w:rsidRPr="0027466F" w:rsidRDefault="00620A2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60CC5EB6" w14:textId="6FB3DE82" w:rsidR="004E78EF" w:rsidRPr="004E78EF" w:rsidRDefault="004E78EF" w:rsidP="004E7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  <w:r w:rsidRPr="00072A61">
        <w:rPr>
          <w:rFonts w:ascii="Angsana New" w:hAnsi="Angsana New"/>
          <w:sz w:val="30"/>
          <w:szCs w:val="30"/>
          <w:cs/>
        </w:rPr>
        <w:t>กลุ่มบริษัทได้</w:t>
      </w:r>
      <w:r w:rsidRPr="00072A6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 w:rsidRPr="00072A61">
        <w:rPr>
          <w:rFonts w:ascii="Angsana New" w:hAnsi="Angsana New"/>
          <w:sz w:val="30"/>
          <w:szCs w:val="30"/>
        </w:rPr>
        <w:br/>
      </w:r>
      <w:r w:rsidRPr="00072A61">
        <w:rPr>
          <w:rFonts w:ascii="Angsana New" w:hAnsi="Angsana New" w:hint="cs"/>
          <w:sz w:val="30"/>
          <w:szCs w:val="30"/>
          <w:cs/>
        </w:rPr>
        <w:t>รอบระยะเวลาบัญชีที่เริ่มในหรือหลังวันที่</w:t>
      </w:r>
      <w:r w:rsidRPr="00072A61">
        <w:rPr>
          <w:rFonts w:ascii="Angsana New" w:hAnsi="Angsana New"/>
          <w:sz w:val="30"/>
          <w:szCs w:val="30"/>
          <w:cs/>
        </w:rPr>
        <w:t xml:space="preserve"> </w:t>
      </w:r>
      <w:r w:rsidRPr="00072A61">
        <w:rPr>
          <w:rFonts w:ascii="Angsana New" w:hAnsi="Angsana New"/>
          <w:sz w:val="30"/>
          <w:szCs w:val="30"/>
        </w:rPr>
        <w:t xml:space="preserve">1 </w:t>
      </w:r>
      <w:r w:rsidRPr="00072A61">
        <w:rPr>
          <w:rFonts w:ascii="Angsana New" w:hAnsi="Angsana New" w:hint="cs"/>
          <w:sz w:val="30"/>
          <w:szCs w:val="30"/>
          <w:cs/>
        </w:rPr>
        <w:t>มกราคม</w:t>
      </w:r>
      <w:r w:rsidRPr="00072A61">
        <w:rPr>
          <w:rFonts w:ascii="Angsana New" w:hAnsi="Angsana New"/>
          <w:sz w:val="30"/>
          <w:szCs w:val="30"/>
          <w:cs/>
        </w:rPr>
        <w:t xml:space="preserve"> </w:t>
      </w:r>
      <w:r w:rsidRPr="00072A61">
        <w:rPr>
          <w:rFonts w:ascii="Angsana New" w:hAnsi="Angsana New"/>
          <w:sz w:val="30"/>
          <w:szCs w:val="30"/>
        </w:rPr>
        <w:t>2564</w:t>
      </w:r>
      <w:r w:rsidRPr="00072A61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072A61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072A61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072A61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072A61">
        <w:rPr>
          <w:rFonts w:ascii="Angsana New" w:hAnsi="Angsana New"/>
          <w:sz w:val="30"/>
          <w:szCs w:val="30"/>
          <w:cs/>
        </w:rPr>
        <w:t>ไม่มีผลกระทบ</w:t>
      </w:r>
      <w:r w:rsidRPr="00072A61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072A61">
        <w:rPr>
          <w:rFonts w:ascii="Angsana New" w:hAnsi="Angsana New"/>
          <w:sz w:val="30"/>
          <w:szCs w:val="30"/>
          <w:cs/>
        </w:rPr>
        <w:t>ต่อ</w:t>
      </w:r>
      <w:r w:rsidRPr="00072A61">
        <w:rPr>
          <w:rFonts w:ascii="Angsana New" w:hAnsi="Angsana New"/>
          <w:sz w:val="30"/>
          <w:szCs w:val="30"/>
        </w:rPr>
        <w:br/>
      </w:r>
      <w:r w:rsidRPr="00072A61">
        <w:rPr>
          <w:rFonts w:ascii="Angsana New" w:hAnsi="Angsana New"/>
          <w:sz w:val="30"/>
          <w:szCs w:val="30"/>
          <w:cs/>
        </w:rPr>
        <w:t>งบการเงิน</w:t>
      </w:r>
      <w:r w:rsidRPr="00072A61">
        <w:rPr>
          <w:rFonts w:ascii="Angsana New" w:hAnsi="Angsana New"/>
          <w:sz w:val="30"/>
          <w:szCs w:val="30"/>
        </w:rPr>
        <w:t xml:space="preserve"> </w:t>
      </w:r>
    </w:p>
    <w:p w14:paraId="564CB4B8" w14:textId="77777777" w:rsidR="00852DA2" w:rsidRPr="00DB2BF5" w:rsidRDefault="00852DA2" w:rsidP="0004305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57BDD208" w14:textId="77777777" w:rsidR="00852DA2" w:rsidRPr="00072A61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28"/>
          <w:szCs w:val="28"/>
        </w:rPr>
      </w:pPr>
    </w:p>
    <w:p w14:paraId="282F58EC" w14:textId="1BA253B2" w:rsidR="00126295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F333B7">
        <w:rPr>
          <w:rFonts w:ascii="Angsana New" w:hAnsi="Angsana New" w:hint="cs"/>
          <w:sz w:val="30"/>
          <w:szCs w:val="30"/>
          <w:cs/>
        </w:rPr>
        <w:t>นำเสนอ</w:t>
      </w:r>
      <w:r w:rsidRPr="00684A1B">
        <w:rPr>
          <w:rFonts w:ascii="Angsana New" w:hAnsi="Angsana New"/>
          <w:sz w:val="30"/>
          <w:szCs w:val="30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 w:rsidRPr="00684A1B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684A1B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004059A5" w14:textId="25CC8EF5" w:rsidR="00863A51" w:rsidRPr="00072A61" w:rsidRDefault="00863A51" w:rsidP="00E96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4785AAAB" w14:textId="15A9501A" w:rsidR="00852DA2" w:rsidRPr="00DB2BF5" w:rsidRDefault="00852DA2" w:rsidP="0004305E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BF5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E2DC5" w:rsidRPr="00DB2BF5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92063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75A8F" w:rsidRPr="00DB2BF5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DB2BF5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92063C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DF13B35" w14:textId="77777777" w:rsidR="00852DA2" w:rsidRPr="0027466F" w:rsidRDefault="00852DA2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sz w:val="28"/>
          <w:szCs w:val="28"/>
        </w:rPr>
      </w:pPr>
      <w:r w:rsidRPr="00072A61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</w:p>
    <w:p w14:paraId="5A795F55" w14:textId="19790CEE" w:rsidR="00DF34B1" w:rsidRPr="002A08C6" w:rsidRDefault="00852DA2" w:rsidP="0066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6628E5" w:rsidRPr="002A08C6">
        <w:rPr>
          <w:rFonts w:ascii="Angsana New" w:hAnsi="Angsana New"/>
          <w:sz w:val="30"/>
          <w:szCs w:val="30"/>
          <w:cs/>
        </w:rPr>
        <w:t>ใน</w:t>
      </w:r>
      <w:r w:rsidR="006628E5" w:rsidRPr="005411FE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</w:t>
      </w:r>
      <w:r w:rsidR="006628E5" w:rsidRPr="005411FE">
        <w:rPr>
          <w:rFonts w:ascii="Angsana New" w:hAnsi="Angsana New" w:hint="cs"/>
          <w:sz w:val="30"/>
          <w:szCs w:val="30"/>
          <w:cs/>
        </w:rPr>
        <w:t>ได้มีการใช้</w:t>
      </w:r>
      <w:r w:rsidR="006628E5" w:rsidRPr="005411FE">
        <w:rPr>
          <w:rFonts w:ascii="Angsana New" w:hAnsi="Angsana New"/>
          <w:sz w:val="30"/>
          <w:szCs w:val="30"/>
          <w:cs/>
        </w:rPr>
        <w:t>วิจารณญาณ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และ</w:t>
      </w:r>
      <w:r w:rsidR="006628E5" w:rsidRPr="005411FE">
        <w:rPr>
          <w:rFonts w:ascii="Angsana New" w:hAnsi="Angsana New"/>
          <w:sz w:val="30"/>
          <w:szCs w:val="30"/>
          <w:cs/>
        </w:rPr>
        <w:t>การประมาณ</w:t>
      </w:r>
      <w:r w:rsidR="006628E5" w:rsidRPr="005411FE">
        <w:rPr>
          <w:rFonts w:ascii="Angsana New" w:hAnsi="Angsana New" w:hint="cs"/>
          <w:sz w:val="30"/>
          <w:szCs w:val="30"/>
          <w:cs/>
        </w:rPr>
        <w:t>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วิธีการคำนวณและแหล่งข้อมูลที่สำคัญที่ใช้ในการประมาณการซึ่งอาจมีความไม่แน่นอนนั้น</w:t>
      </w:r>
      <w:r w:rsidR="00863A51" w:rsidRPr="005411FE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863A51" w:rsidRPr="005411FE">
        <w:rPr>
          <w:rFonts w:ascii="Angsana New" w:hAnsi="Angsana New" w:hint="cs"/>
          <w:spacing w:val="-2"/>
          <w:sz w:val="30"/>
          <w:szCs w:val="30"/>
          <w:cs/>
        </w:rPr>
        <w:t>อธิบายไว้ใน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6A2236" w:rsidRPr="005411FE">
        <w:rPr>
          <w:rFonts w:ascii="Angsana New" w:hAnsi="Angsana New"/>
          <w:spacing w:val="-2"/>
          <w:sz w:val="30"/>
          <w:szCs w:val="30"/>
        </w:rPr>
        <w:t>31</w:t>
      </w:r>
      <w:r w:rsidR="006628E5" w:rsidRPr="005411FE">
        <w:rPr>
          <w:rFonts w:ascii="Angsana New" w:hAnsi="Angsana New"/>
          <w:spacing w:val="-2"/>
          <w:sz w:val="30"/>
          <w:szCs w:val="30"/>
        </w:rPr>
        <w:t xml:space="preserve"> </w:t>
      </w:r>
      <w:r w:rsidR="006628E5" w:rsidRPr="005411FE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6A2236" w:rsidRPr="005411FE">
        <w:rPr>
          <w:rFonts w:ascii="Angsana New" w:hAnsi="Angsana New"/>
          <w:spacing w:val="-2"/>
          <w:sz w:val="30"/>
          <w:szCs w:val="30"/>
        </w:rPr>
        <w:t>256</w:t>
      </w:r>
      <w:r w:rsidR="00192D56">
        <w:rPr>
          <w:rFonts w:ascii="Angsana New" w:hAnsi="Angsana New"/>
          <w:spacing w:val="-2"/>
          <w:sz w:val="30"/>
          <w:szCs w:val="30"/>
        </w:rPr>
        <w:t>3</w:t>
      </w:r>
    </w:p>
    <w:p w14:paraId="67E8764A" w14:textId="436BEA2D" w:rsidR="004824C4" w:rsidRPr="0027466F" w:rsidRDefault="004824C4" w:rsidP="0048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eastAsia="x-none"/>
        </w:rPr>
      </w:pPr>
    </w:p>
    <w:p w14:paraId="01FF7CB8" w14:textId="3222E027" w:rsidR="00EF3FE4" w:rsidRPr="00BA2043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41604369" w14:textId="77777777" w:rsidR="009F3A9A" w:rsidRPr="00983703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28"/>
          <w:szCs w:val="28"/>
        </w:rPr>
      </w:pPr>
    </w:p>
    <w:p w14:paraId="2506DF33" w14:textId="4F545F9E" w:rsidR="00E60242" w:rsidRPr="00E60242" w:rsidRDefault="00E60242" w:rsidP="00E60242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60242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333B7" w:rsidRPr="00F333B7">
        <w:rPr>
          <w:rFonts w:ascii="Angsana New" w:hAnsi="Angsana New"/>
          <w:bCs/>
          <w:sz w:val="30"/>
          <w:szCs w:val="30"/>
        </w:rPr>
        <w:t>5</w:t>
      </w:r>
      <w:r w:rsidRPr="00E6024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60242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>บุคคลหรือกิจการอื่นที่เกี่ยวข้องกันและ</w:t>
      </w:r>
      <w:r w:rsidR="00E55881">
        <w:rPr>
          <w:rFonts w:asciiTheme="majorBidi" w:hAnsiTheme="majorBidi" w:cstheme="majorBidi"/>
          <w:b/>
          <w:sz w:val="30"/>
          <w:szCs w:val="30"/>
          <w:cs/>
        </w:rPr>
        <w:br/>
      </w:r>
      <w:r w:rsidRPr="00BB2ED4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กลุ่มบริษัทมีรายการ</w:t>
      </w:r>
      <w:r w:rsidRPr="00E60242">
        <w:rPr>
          <w:rFonts w:asciiTheme="majorBidi" w:hAnsiTheme="majorBidi" w:cstheme="majorBidi" w:hint="cs"/>
          <w:b/>
          <w:sz w:val="30"/>
          <w:szCs w:val="30"/>
          <w:cs/>
        </w:rPr>
        <w:t xml:space="preserve">ระหว่างกันที่มีนัยสำคัญในระหว่างงวดมีดังต่อไปนี้ </w:t>
      </w:r>
    </w:p>
    <w:p w14:paraId="13AD8005" w14:textId="77777777" w:rsidR="00A36D02" w:rsidRPr="00983703" w:rsidRDefault="00A36D02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60"/>
        <w:gridCol w:w="3870"/>
      </w:tblGrid>
      <w:tr w:rsidR="00A36D02" w:rsidRPr="00BA2043" w14:paraId="3378B0E1" w14:textId="77777777" w:rsidTr="006D6310">
        <w:trPr>
          <w:tblHeader/>
        </w:trPr>
        <w:tc>
          <w:tcPr>
            <w:tcW w:w="4230" w:type="dxa"/>
          </w:tcPr>
          <w:p w14:paraId="02150727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7BC013A5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2BE8EC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51F965D5" w14:textId="77777777" w:rsidTr="006D6310">
        <w:trPr>
          <w:tblHeader/>
        </w:trPr>
        <w:tc>
          <w:tcPr>
            <w:tcW w:w="4230" w:type="dxa"/>
          </w:tcPr>
          <w:p w14:paraId="382664E1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8EDF8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</w:tcPr>
          <w:p w14:paraId="6FCE21F3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252C" w:rsidRPr="00BA2043" w14:paraId="5942968F" w14:textId="77777777" w:rsidTr="006D6310">
        <w:tc>
          <w:tcPr>
            <w:tcW w:w="4230" w:type="dxa"/>
          </w:tcPr>
          <w:p w14:paraId="3BA9F9C9" w14:textId="300AC202" w:rsidR="00535BBA" w:rsidRPr="00BA2043" w:rsidRDefault="00535BBA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1260" w:type="dxa"/>
          </w:tcPr>
          <w:p w14:paraId="02E0670B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75DDCE5C" w14:textId="1E637521" w:rsidR="00BD252C" w:rsidRPr="00BA2043" w:rsidRDefault="0094795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ผู้บริหารคนสำคัญ</w:t>
            </w:r>
          </w:p>
        </w:tc>
      </w:tr>
      <w:tr w:rsidR="00BD252C" w:rsidRPr="00BA2043" w14:paraId="67BCB320" w14:textId="77777777" w:rsidTr="006D6310">
        <w:tc>
          <w:tcPr>
            <w:tcW w:w="4230" w:type="dxa"/>
          </w:tcPr>
          <w:p w14:paraId="6A96D585" w14:textId="77777777" w:rsidR="00BD252C" w:rsidRPr="00BA2043" w:rsidRDefault="00BD252C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378A4CE6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FB4D784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6C45EA" w:rsidRPr="00BA2043" w14:paraId="713396D3" w14:textId="77777777" w:rsidTr="006D6310">
        <w:tc>
          <w:tcPr>
            <w:tcW w:w="4230" w:type="dxa"/>
          </w:tcPr>
          <w:p w14:paraId="4D30BA1A" w14:textId="77777777" w:rsidR="006C45EA" w:rsidRPr="00BA2043" w:rsidRDefault="006C45EA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260" w:type="dxa"/>
          </w:tcPr>
          <w:p w14:paraId="61604B5D" w14:textId="77777777" w:rsidR="006C45EA" w:rsidRPr="00BA2043" w:rsidRDefault="006C45EA" w:rsidP="006C45EA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46381968" w14:textId="77777777" w:rsidR="006C45EA" w:rsidRPr="00BA2043" w:rsidRDefault="006C45EA" w:rsidP="006C4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3B03DC" w:rsidRPr="00BA2043" w14:paraId="4A126610" w14:textId="77777777" w:rsidTr="006D6310">
        <w:trPr>
          <w:trHeight w:val="1685"/>
        </w:trPr>
        <w:tc>
          <w:tcPr>
            <w:tcW w:w="4230" w:type="dxa"/>
          </w:tcPr>
          <w:p w14:paraId="632E1A01" w14:textId="77777777" w:rsidR="003B03DC" w:rsidRPr="00BA2043" w:rsidRDefault="003B03DC" w:rsidP="008847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AA89437" w14:textId="77777777"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356BA755" w14:textId="77777777" w:rsidR="006D6310" w:rsidRPr="006D6310" w:rsidRDefault="003B03DC" w:rsidP="00640A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6D6310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="006D6310" w:rsidRPr="006D6310">
              <w:rPr>
                <w:rFonts w:ascii="Angsana New" w:hAnsi="Angsana New"/>
                <w:spacing w:val="8"/>
                <w:sz w:val="30"/>
                <w:szCs w:val="30"/>
              </w:rPr>
              <w:t xml:space="preserve">   </w:t>
            </w:r>
          </w:p>
          <w:p w14:paraId="304B0BDA" w14:textId="7E9248A8" w:rsidR="003B03DC" w:rsidRPr="00A16248" w:rsidRDefault="003B03DC" w:rsidP="006D6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A2043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วางแผน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สั่งการและควบคุมกิจกรรมต่าง</w:t>
            </w:r>
            <w:r w:rsidR="00DD7DD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="00A16248" w:rsidRPr="00A1624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ทั้งนี้รวมถึงกรรมการของ</w:t>
            </w:r>
            <w:r w:rsidR="00381E3A" w:rsidRPr="00A1624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กลุ่ม</w:t>
            </w:r>
            <w:r w:rsidRPr="00A1624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14952DEB" w14:textId="77777777" w:rsidR="00F84741" w:rsidRPr="00DB5171" w:rsidRDefault="00F84741" w:rsidP="00CE6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BA2043" w14:paraId="0BF9D707" w14:textId="77777777" w:rsidTr="00F435E8">
        <w:trPr>
          <w:tblHeader/>
        </w:trPr>
        <w:tc>
          <w:tcPr>
            <w:tcW w:w="2038" w:type="pct"/>
          </w:tcPr>
          <w:p w14:paraId="635B119E" w14:textId="10FD2114" w:rsidR="00A1049F" w:rsidRPr="00CE6629" w:rsidRDefault="00CE6629" w:rsidP="00CE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  <w:r w:rsidRPr="00072A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กิจการที่เกี่ยวข้องกัน</w:t>
            </w:r>
          </w:p>
        </w:tc>
        <w:tc>
          <w:tcPr>
            <w:tcW w:w="1409" w:type="pct"/>
            <w:gridSpan w:val="3"/>
          </w:tcPr>
          <w:p w14:paraId="2756D07F" w14:textId="77777777" w:rsidR="00F956AA" w:rsidRDefault="00F956AA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BFC552" w14:textId="7ED4087E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301BC58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59907064" w14:textId="77777777" w:rsidR="00F956AA" w:rsidRDefault="00F956AA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A368D8" w14:textId="48896264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BA2043" w14:paraId="7B7C1D14" w14:textId="77777777" w:rsidTr="00F435E8">
        <w:trPr>
          <w:tblHeader/>
        </w:trPr>
        <w:tc>
          <w:tcPr>
            <w:tcW w:w="2038" w:type="pct"/>
          </w:tcPr>
          <w:p w14:paraId="0ABACFA2" w14:textId="40C82A72" w:rsidR="008D2C41" w:rsidRPr="00CE6629" w:rsidRDefault="00CE6629" w:rsidP="000A7342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471974" w:rsidRPr="00471974">
              <w:rPr>
                <w:rFonts w:asciiTheme="majorBidi" w:hAnsiTheme="majorBidi" w:cs="Angsana New"/>
                <w:b/>
                <w:bCs/>
                <w:i/>
                <w:iCs/>
                <w:lang w:val="en-US"/>
              </w:rPr>
              <w:t>3</w:t>
            </w:r>
            <w:r w:rsidR="00E45054" w:rsidRPr="00E45054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31" w:type="pct"/>
            <w:vAlign w:val="bottom"/>
          </w:tcPr>
          <w:p w14:paraId="3BBC3425" w14:textId="4C4483C4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E29556B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BECBE0" w14:textId="70F2AC73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CA040B0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2ADEAADB" w14:textId="1D412C43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3B4D6468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11C33F" w14:textId="3CBCB1BE" w:rsidR="008D2C41" w:rsidRPr="00BA2043" w:rsidRDefault="006A2236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CF4D0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B5C18" w:rsidRPr="00BA2043" w14:paraId="71C5C7A9" w14:textId="77777777" w:rsidTr="00F435E8">
        <w:trPr>
          <w:trHeight w:val="353"/>
          <w:tblHeader/>
        </w:trPr>
        <w:tc>
          <w:tcPr>
            <w:tcW w:w="2038" w:type="pct"/>
          </w:tcPr>
          <w:p w14:paraId="6374764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14:paraId="05E9B4B2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F4D00" w:rsidRPr="00BA2043" w14:paraId="151AB186" w14:textId="77777777" w:rsidTr="00363F65">
        <w:tc>
          <w:tcPr>
            <w:tcW w:w="2038" w:type="pct"/>
          </w:tcPr>
          <w:p w14:paraId="4B8984AC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5B3921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4F7C9B5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01E053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007932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DA48E64" w14:textId="77777777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CF762A7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906FB7" w14:textId="2BD35D8A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472EA" w:rsidRPr="00BA2043" w14:paraId="5EC92F79" w14:textId="77777777" w:rsidTr="00154AAC">
        <w:trPr>
          <w:trHeight w:val="435"/>
        </w:trPr>
        <w:tc>
          <w:tcPr>
            <w:tcW w:w="2038" w:type="pct"/>
          </w:tcPr>
          <w:p w14:paraId="3C1926B0" w14:textId="77777777" w:rsidR="000472EA" w:rsidRPr="00BA2043" w:rsidRDefault="000472EA" w:rsidP="000472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2BEE12F1" w14:textId="71CAA7DE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67597BB1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EEB34D4" w14:textId="03A55970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05688B3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2C71338" w14:textId="407BA375" w:rsidR="000472EA" w:rsidRPr="00BA2043" w:rsidDel="008D2C41" w:rsidRDefault="001F5F4F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25,05</w:t>
            </w:r>
            <w:r w:rsidR="0084381B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36" w:type="pct"/>
          </w:tcPr>
          <w:p w14:paraId="4A391D2A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0C20BB96" w14:textId="6CA4B641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14,960</w:t>
            </w:r>
          </w:p>
        </w:tc>
      </w:tr>
      <w:tr w:rsidR="000472EA" w:rsidRPr="00BA2043" w14:paraId="3680B1EF" w14:textId="77777777" w:rsidTr="00716983">
        <w:trPr>
          <w:trHeight w:val="435"/>
        </w:trPr>
        <w:tc>
          <w:tcPr>
            <w:tcW w:w="2038" w:type="pct"/>
          </w:tcPr>
          <w:p w14:paraId="672F27D2" w14:textId="77777777" w:rsidR="000472EA" w:rsidRPr="00BA2043" w:rsidRDefault="000472EA" w:rsidP="000472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31" w:type="pct"/>
          </w:tcPr>
          <w:p w14:paraId="17178E97" w14:textId="0696D255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DC5EE86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D5C894F" w14:textId="7964DAD3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20C74A3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E3825B" w14:textId="09917619" w:rsidR="000472EA" w:rsidRDefault="001F5F4F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  <w:tc>
          <w:tcPr>
            <w:tcW w:w="136" w:type="pct"/>
          </w:tcPr>
          <w:p w14:paraId="2D0CC18A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D6994DC" w14:textId="05F0DBF8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A2236">
              <w:rPr>
                <w:rFonts w:ascii="Angsana New" w:hAnsi="Angsana New"/>
                <w:sz w:val="30"/>
                <w:szCs w:val="30"/>
                <w:lang w:val="en-US" w:eastAsia="en-US"/>
              </w:rPr>
              <w:t>700</w:t>
            </w:r>
          </w:p>
        </w:tc>
      </w:tr>
      <w:tr w:rsidR="000472EA" w:rsidRPr="00BA2043" w14:paraId="3CC42F45" w14:textId="77777777" w:rsidTr="00716983">
        <w:trPr>
          <w:trHeight w:val="435"/>
        </w:trPr>
        <w:tc>
          <w:tcPr>
            <w:tcW w:w="2038" w:type="pct"/>
          </w:tcPr>
          <w:p w14:paraId="4C13BBC6" w14:textId="41EDA16E" w:rsidR="000472EA" w:rsidRPr="00BA2043" w:rsidRDefault="000472EA" w:rsidP="000472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14:paraId="2C178794" w14:textId="29923C2E" w:rsidR="000472EA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1DB8FAC8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C797F1B" w14:textId="6A1B7F3C" w:rsidR="000472EA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C0E0E58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2491027" w14:textId="075ECB63" w:rsidR="000472EA" w:rsidRDefault="009C49B6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6" w:type="pct"/>
          </w:tcPr>
          <w:p w14:paraId="47FD54E6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CAEE641" w14:textId="0433726B" w:rsidR="000472EA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</w:tr>
      <w:tr w:rsidR="00C976F8" w:rsidRPr="00BA2043" w14:paraId="5E67080E" w14:textId="77777777" w:rsidTr="00716983">
        <w:trPr>
          <w:trHeight w:val="435"/>
        </w:trPr>
        <w:tc>
          <w:tcPr>
            <w:tcW w:w="2038" w:type="pct"/>
          </w:tcPr>
          <w:p w14:paraId="7F4F6678" w14:textId="31ACF108" w:rsidR="00C976F8" w:rsidRDefault="00C976F8" w:rsidP="000472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14:paraId="241B0168" w14:textId="53F1B823" w:rsidR="00C976F8" w:rsidRDefault="00072A61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B11B757" w14:textId="77777777" w:rsidR="00C976F8" w:rsidRPr="00BA2043" w:rsidRDefault="00C976F8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B3662A" w14:textId="04D1D880" w:rsidR="00C976F8" w:rsidRDefault="00072A61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631FC4" w14:textId="77777777" w:rsidR="00C976F8" w:rsidRPr="00BA2043" w:rsidRDefault="00C976F8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57C6791E" w14:textId="37CAB7F3" w:rsidR="00C976F8" w:rsidRDefault="0084381B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36" w:type="pct"/>
          </w:tcPr>
          <w:p w14:paraId="742168B5" w14:textId="77777777" w:rsidR="00C976F8" w:rsidRPr="00BA2043" w:rsidRDefault="00C976F8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0BAEEC6" w14:textId="52A7819E" w:rsidR="00C976F8" w:rsidRDefault="00C976F8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472EA" w:rsidRPr="00BA2043" w14:paraId="6DD54B33" w14:textId="77777777" w:rsidTr="00154AAC">
        <w:trPr>
          <w:trHeight w:val="435"/>
        </w:trPr>
        <w:tc>
          <w:tcPr>
            <w:tcW w:w="2038" w:type="pct"/>
          </w:tcPr>
          <w:p w14:paraId="4A3ED1EA" w14:textId="77777777" w:rsidR="000472EA" w:rsidRPr="00BA2043" w:rsidRDefault="000472EA" w:rsidP="000472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631" w:type="pct"/>
          </w:tcPr>
          <w:p w14:paraId="6707D320" w14:textId="630FC2E5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3B59A7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9EB2C25" w14:textId="063A24D3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E093E11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39ED59E" w14:textId="5AAD41EC" w:rsidR="000472EA" w:rsidRPr="00BA2043" w:rsidDel="008D2C41" w:rsidRDefault="009C49B6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6" w:type="pct"/>
          </w:tcPr>
          <w:p w14:paraId="7F75ADCA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609922B4" w14:textId="44B924A0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0472EA" w:rsidRPr="00BA2043" w14:paraId="773F26AB" w14:textId="77777777" w:rsidTr="00F47D27">
        <w:tc>
          <w:tcPr>
            <w:tcW w:w="2038" w:type="pct"/>
          </w:tcPr>
          <w:p w14:paraId="2D91712F" w14:textId="77777777" w:rsidR="000472EA" w:rsidRPr="00BA2043" w:rsidRDefault="000472EA" w:rsidP="000472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31" w:type="pct"/>
          </w:tcPr>
          <w:p w14:paraId="3FAFDD62" w14:textId="6EB4B7FC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8CCD31D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4CBE98F" w14:textId="69B89C1D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DCBED9C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736771A1" w14:textId="43C6D3F9" w:rsidR="000472EA" w:rsidRPr="00BA2043" w:rsidDel="008D2C41" w:rsidRDefault="009C49B6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5,175</w:t>
            </w:r>
          </w:p>
        </w:tc>
        <w:tc>
          <w:tcPr>
            <w:tcW w:w="136" w:type="pct"/>
          </w:tcPr>
          <w:p w14:paraId="627F2645" w14:textId="77777777" w:rsidR="000472EA" w:rsidRPr="00BA2043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2EC1DC7" w14:textId="6D96DA44" w:rsidR="000472EA" w:rsidRPr="00BA2043" w:rsidDel="008D2C41" w:rsidRDefault="000472EA" w:rsidP="00047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6,866</w:t>
            </w:r>
          </w:p>
        </w:tc>
      </w:tr>
      <w:tr w:rsidR="004B1823" w:rsidRPr="00BA2043" w14:paraId="6C78D2D0" w14:textId="77777777" w:rsidTr="00154AAC">
        <w:tc>
          <w:tcPr>
            <w:tcW w:w="2038" w:type="pct"/>
          </w:tcPr>
          <w:p w14:paraId="4CBB63FC" w14:textId="77777777" w:rsidR="004B1823" w:rsidRPr="00F662A0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1" w:type="pct"/>
          </w:tcPr>
          <w:p w14:paraId="4BF789BF" w14:textId="77777777" w:rsidR="004B1823" w:rsidRPr="00F662A0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14:paraId="726C3E00" w14:textId="77777777" w:rsidR="004B1823" w:rsidRPr="00F662A0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14:paraId="3D936921" w14:textId="4F4B52FA" w:rsidR="004B1823" w:rsidRPr="00F662A0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14:paraId="5B34FCD1" w14:textId="77777777" w:rsidR="004B1823" w:rsidRPr="00F662A0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72" w:type="pct"/>
          </w:tcPr>
          <w:p w14:paraId="1AD3B1FF" w14:textId="77777777" w:rsidR="004B1823" w:rsidRPr="00F662A0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pct"/>
          </w:tcPr>
          <w:p w14:paraId="466055D5" w14:textId="77777777" w:rsidR="004B1823" w:rsidRPr="00F662A0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8" w:type="pct"/>
          </w:tcPr>
          <w:p w14:paraId="78C9B02E" w14:textId="77777777" w:rsidR="004B1823" w:rsidRPr="00F662A0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B1823" w:rsidRPr="00BA2043" w14:paraId="458E307F" w14:textId="77777777" w:rsidTr="00154AAC">
        <w:tc>
          <w:tcPr>
            <w:tcW w:w="2038" w:type="pct"/>
          </w:tcPr>
          <w:p w14:paraId="723C6A5F" w14:textId="77777777" w:rsidR="004B1823" w:rsidRPr="00BA2043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12C9C59C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1AEB854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6E2535F" w14:textId="17BB2D78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3A529B8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23E5940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CF2CB30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969A93B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4D00" w:rsidRPr="00BA2043" w14:paraId="42D11367" w14:textId="77777777" w:rsidTr="00154AAC">
        <w:tc>
          <w:tcPr>
            <w:tcW w:w="2038" w:type="pct"/>
          </w:tcPr>
          <w:p w14:paraId="7AE75FD6" w14:textId="77777777" w:rsidR="00CF4D00" w:rsidRPr="00BA2043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14:paraId="19547D92" w14:textId="62E290B2" w:rsidR="00CF4D00" w:rsidRPr="00BA2043" w:rsidDel="008D2C41" w:rsidRDefault="0084381B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9620202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FF3FADE" w14:textId="674C451B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7" w:type="pct"/>
          </w:tcPr>
          <w:p w14:paraId="6DEBDEF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CD51B59" w14:textId="0E817C55" w:rsidR="00CF4D00" w:rsidRPr="00BA2043" w:rsidDel="008D2C41" w:rsidRDefault="00072A61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686DD9A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EF04698" w14:textId="248B2FE5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4D00" w:rsidRPr="00BA2043" w14:paraId="299C50EE" w14:textId="77777777" w:rsidTr="00154AAC">
        <w:tc>
          <w:tcPr>
            <w:tcW w:w="2038" w:type="pct"/>
          </w:tcPr>
          <w:p w14:paraId="4137DF58" w14:textId="77777777" w:rsidR="00CF4D00" w:rsidRPr="0084381B" w:rsidRDefault="00CF4D00" w:rsidP="00CF4D0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84381B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14:paraId="178019EC" w14:textId="67138CD5" w:rsidR="00CF4D00" w:rsidRPr="0084381B" w:rsidDel="008D2C41" w:rsidRDefault="0084381B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4381B">
              <w:rPr>
                <w:rFonts w:ascii="Angsana New" w:hAnsi="Angsana New"/>
                <w:sz w:val="30"/>
                <w:szCs w:val="30"/>
                <w:lang w:val="en-US" w:eastAsia="en-US"/>
              </w:rPr>
              <w:t>403</w:t>
            </w:r>
          </w:p>
        </w:tc>
        <w:tc>
          <w:tcPr>
            <w:tcW w:w="147" w:type="pct"/>
          </w:tcPr>
          <w:p w14:paraId="286F3C3E" w14:textId="77777777" w:rsidR="00CF4D00" w:rsidRPr="0084381B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E66D144" w14:textId="5B475FDE" w:rsidR="00CF4D00" w:rsidRPr="0084381B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4381B">
              <w:rPr>
                <w:rFonts w:ascii="Angsana New" w:hAnsi="Angsana New"/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147" w:type="pct"/>
          </w:tcPr>
          <w:p w14:paraId="59770720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6594645" w14:textId="05117688" w:rsidR="00CF4D00" w:rsidRPr="00BA2043" w:rsidDel="008D2C41" w:rsidRDefault="001D4AAF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233</w:t>
            </w:r>
          </w:p>
        </w:tc>
        <w:tc>
          <w:tcPr>
            <w:tcW w:w="136" w:type="pct"/>
          </w:tcPr>
          <w:p w14:paraId="69E99144" w14:textId="77777777" w:rsidR="00CF4D00" w:rsidRPr="00BA2043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076D37E" w14:textId="7B8B58BE" w:rsidR="00CF4D00" w:rsidRPr="00BA2043" w:rsidDel="008D2C41" w:rsidRDefault="00CF4D00" w:rsidP="00CF4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FF6C19" w:rsidRPr="00BA2043" w14:paraId="56003ACB" w14:textId="77777777" w:rsidTr="00154AAC">
        <w:tc>
          <w:tcPr>
            <w:tcW w:w="2038" w:type="pct"/>
          </w:tcPr>
          <w:p w14:paraId="71E0A83D" w14:textId="77777777" w:rsidR="00FF6C19" w:rsidRPr="00F81922" w:rsidRDefault="00FF6C19" w:rsidP="00CB070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1" w:type="pct"/>
          </w:tcPr>
          <w:p w14:paraId="52A31343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14:paraId="5526C8C8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14:paraId="4BF17985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7" w:type="pct"/>
          </w:tcPr>
          <w:p w14:paraId="09CFCD7E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72" w:type="pct"/>
          </w:tcPr>
          <w:p w14:paraId="040B1D04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pct"/>
          </w:tcPr>
          <w:p w14:paraId="3964C572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8" w:type="pct"/>
          </w:tcPr>
          <w:p w14:paraId="69F77995" w14:textId="77777777" w:rsidR="00FF6C19" w:rsidRPr="00F81922" w:rsidRDefault="00FF6C19" w:rsidP="00CB07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B1823" w:rsidRPr="00BA2043" w14:paraId="269C4A9D" w14:textId="77777777" w:rsidTr="00154AAC">
        <w:tc>
          <w:tcPr>
            <w:tcW w:w="2038" w:type="pct"/>
          </w:tcPr>
          <w:p w14:paraId="45CA1E57" w14:textId="77777777" w:rsidR="004B1823" w:rsidRPr="00BA2043" w:rsidRDefault="004B1823" w:rsidP="004B1823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75FAD0B6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25BF8B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D3200D9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2577E5E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6197A799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1205956A" w14:textId="77777777" w:rsidR="004B1823" w:rsidRPr="00BA2043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7B41CE82" w14:textId="77777777" w:rsidR="004B1823" w:rsidRPr="00BA2043" w:rsidDel="008D2C41" w:rsidRDefault="004B1823" w:rsidP="004B1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25C4A" w:rsidRPr="00BA2043" w14:paraId="06708BE9" w14:textId="77777777" w:rsidTr="00154AAC">
        <w:tc>
          <w:tcPr>
            <w:tcW w:w="2038" w:type="pct"/>
          </w:tcPr>
          <w:p w14:paraId="54E72667" w14:textId="77777777" w:rsidR="00325C4A" w:rsidRPr="00BA2043" w:rsidRDefault="00325C4A" w:rsidP="00325C4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31" w:type="pct"/>
          </w:tcPr>
          <w:p w14:paraId="42B90E31" w14:textId="767AFFD4" w:rsidR="00325C4A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778</w:t>
            </w:r>
          </w:p>
        </w:tc>
        <w:tc>
          <w:tcPr>
            <w:tcW w:w="147" w:type="pct"/>
          </w:tcPr>
          <w:p w14:paraId="5062404C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4497CEC" w14:textId="7401C367" w:rsidR="00325C4A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578</w:t>
            </w:r>
          </w:p>
        </w:tc>
        <w:tc>
          <w:tcPr>
            <w:tcW w:w="147" w:type="pct"/>
          </w:tcPr>
          <w:p w14:paraId="724A575A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9060DEF" w14:textId="58BB9D94" w:rsidR="00325C4A" w:rsidRDefault="00471974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97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6" w:type="pct"/>
          </w:tcPr>
          <w:p w14:paraId="68515593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34CDABF" w14:textId="2881754D" w:rsidR="00325C4A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</w:tr>
      <w:tr w:rsidR="00325C4A" w:rsidRPr="00BA2043" w14:paraId="638758CB" w14:textId="77777777" w:rsidTr="00154AAC">
        <w:tc>
          <w:tcPr>
            <w:tcW w:w="2038" w:type="pct"/>
          </w:tcPr>
          <w:p w14:paraId="26B417CD" w14:textId="77777777" w:rsidR="00325C4A" w:rsidRPr="00BA2043" w:rsidRDefault="00325C4A" w:rsidP="00325C4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14:paraId="6601E91D" w14:textId="77777777" w:rsidR="00325C4A" w:rsidRPr="00BA2043" w:rsidDel="008D2C41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258EEF9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8D4C6CF" w14:textId="5D2C054C" w:rsidR="00325C4A" w:rsidRPr="00BA2043" w:rsidDel="008D2C41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5DBD2E1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0D360038" w14:textId="77777777" w:rsidR="00325C4A" w:rsidRPr="00BA2043" w:rsidDel="008D2C41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6BB32F32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54267C9C" w14:textId="5DA35369" w:rsidR="00325C4A" w:rsidRPr="00BA2043" w:rsidDel="008D2C41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25C4A" w:rsidRPr="00BA2043" w14:paraId="62020F0B" w14:textId="77777777" w:rsidTr="00154AAC">
        <w:tc>
          <w:tcPr>
            <w:tcW w:w="2038" w:type="pct"/>
          </w:tcPr>
          <w:p w14:paraId="5A6641B4" w14:textId="77777777" w:rsidR="00325C4A" w:rsidRPr="00BA2043" w:rsidRDefault="00325C4A" w:rsidP="00325C4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14:paraId="1FF38E0E" w14:textId="4FB28C51" w:rsidR="00325C4A" w:rsidRPr="00BA2043" w:rsidDel="008D2C41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4,964</w:t>
            </w:r>
          </w:p>
        </w:tc>
        <w:tc>
          <w:tcPr>
            <w:tcW w:w="147" w:type="pct"/>
          </w:tcPr>
          <w:p w14:paraId="5D9D65A2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A50DAAE" w14:textId="4B384786" w:rsidR="00325C4A" w:rsidRPr="001C70F0" w:rsidDel="008D2C41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25C4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802</w:t>
            </w:r>
          </w:p>
        </w:tc>
        <w:tc>
          <w:tcPr>
            <w:tcW w:w="147" w:type="pct"/>
          </w:tcPr>
          <w:p w14:paraId="0AE23575" w14:textId="77777777" w:rsidR="00325C4A" w:rsidRPr="00E878D4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232980E1" w14:textId="3C4B8B74" w:rsidR="00325C4A" w:rsidRPr="00E878D4" w:rsidDel="008D2C41" w:rsidRDefault="0084381B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3,828</w:t>
            </w:r>
          </w:p>
        </w:tc>
        <w:tc>
          <w:tcPr>
            <w:tcW w:w="136" w:type="pct"/>
          </w:tcPr>
          <w:p w14:paraId="0A41F422" w14:textId="77777777" w:rsidR="00325C4A" w:rsidRPr="00E878D4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1F3F7F44" w14:textId="3A5B2164" w:rsidR="00325C4A" w:rsidRPr="00E878D4" w:rsidDel="008D2C41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325C4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940</w:t>
            </w:r>
          </w:p>
        </w:tc>
      </w:tr>
      <w:tr w:rsidR="00325C4A" w:rsidRPr="00BA2043" w14:paraId="654C5441" w14:textId="77777777" w:rsidTr="00004074">
        <w:tc>
          <w:tcPr>
            <w:tcW w:w="2038" w:type="pct"/>
          </w:tcPr>
          <w:p w14:paraId="040813CF" w14:textId="77777777" w:rsidR="00325C4A" w:rsidRPr="00BA2043" w:rsidRDefault="00325C4A" w:rsidP="00325C4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</w:tcPr>
          <w:p w14:paraId="44EC9483" w14:textId="04653A37" w:rsidR="00325C4A" w:rsidRPr="00BA2043" w:rsidDel="008D2C41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7" w:type="pct"/>
          </w:tcPr>
          <w:p w14:paraId="430A34CA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99802FE" w14:textId="092737B9" w:rsidR="00325C4A" w:rsidRPr="00BA2043" w:rsidDel="008D2C41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147" w:type="pct"/>
          </w:tcPr>
          <w:p w14:paraId="57B7D3C4" w14:textId="77777777" w:rsidR="00325C4A" w:rsidRPr="00E878D4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14:paraId="4243EC08" w14:textId="673F8A49" w:rsidR="00325C4A" w:rsidRPr="00E878D4" w:rsidDel="008D2C41" w:rsidRDefault="00471974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97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277</w:t>
            </w:r>
          </w:p>
        </w:tc>
        <w:tc>
          <w:tcPr>
            <w:tcW w:w="136" w:type="pct"/>
          </w:tcPr>
          <w:p w14:paraId="42C2C2FA" w14:textId="77777777" w:rsidR="00325C4A" w:rsidRPr="00E878D4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14:paraId="44BEC304" w14:textId="3919C6C7" w:rsidR="00325C4A" w:rsidRPr="00E878D4" w:rsidDel="008D2C41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243</w:t>
            </w:r>
          </w:p>
        </w:tc>
      </w:tr>
      <w:tr w:rsidR="00325C4A" w:rsidRPr="00BA2043" w14:paraId="3171AEBB" w14:textId="77777777" w:rsidTr="00004074">
        <w:tc>
          <w:tcPr>
            <w:tcW w:w="2038" w:type="pct"/>
          </w:tcPr>
          <w:p w14:paraId="3C493FB8" w14:textId="4CFA5D53" w:rsidR="00325C4A" w:rsidRPr="00BA2043" w:rsidRDefault="00325C4A" w:rsidP="00325C4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</w:t>
            </w:r>
            <w:r w:rsidR="00DD7DD6">
              <w:rPr>
                <w:rFonts w:ascii="Angsana New" w:hAnsi="Angsana New" w:cs="Angsana New" w:hint="cs"/>
                <w:cs/>
              </w:rPr>
              <w:t xml:space="preserve"> </w:t>
            </w:r>
            <w:r w:rsidRPr="00BA2043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11E4438" w14:textId="52865A3D" w:rsidR="00325C4A" w:rsidRPr="00BA2043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47" w:type="pct"/>
          </w:tcPr>
          <w:p w14:paraId="612BF208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DF10701" w14:textId="40917134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7" w:type="pct"/>
          </w:tcPr>
          <w:p w14:paraId="52A692FE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B620E30" w14:textId="01F7C3DC" w:rsidR="00325C4A" w:rsidRPr="00BA2043" w:rsidRDefault="00471974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97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214</w:t>
            </w:r>
          </w:p>
        </w:tc>
        <w:tc>
          <w:tcPr>
            <w:tcW w:w="136" w:type="pct"/>
          </w:tcPr>
          <w:p w14:paraId="5BC72133" w14:textId="77777777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519299" w14:textId="2CEB8574" w:rsidR="00325C4A" w:rsidRPr="00BA2043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</w:tr>
      <w:tr w:rsidR="00325C4A" w:rsidRPr="00004074" w14:paraId="1A2D1009" w14:textId="77777777" w:rsidTr="00D82C56">
        <w:trPr>
          <w:trHeight w:val="280"/>
        </w:trPr>
        <w:tc>
          <w:tcPr>
            <w:tcW w:w="2038" w:type="pct"/>
          </w:tcPr>
          <w:p w14:paraId="714909C8" w14:textId="77777777" w:rsidR="00325C4A" w:rsidRPr="00004074" w:rsidRDefault="00325C4A" w:rsidP="00325C4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7D25699E" w:rsidR="00325C4A" w:rsidRPr="00CB0704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5,468</w:t>
            </w:r>
          </w:p>
        </w:tc>
        <w:tc>
          <w:tcPr>
            <w:tcW w:w="147" w:type="pct"/>
          </w:tcPr>
          <w:p w14:paraId="6FBAE103" w14:textId="77777777" w:rsidR="00325C4A" w:rsidRPr="00CB0704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50D315B3" w:rsidR="00325C4A" w:rsidRPr="001C70F0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325C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303</w:t>
            </w:r>
          </w:p>
        </w:tc>
        <w:tc>
          <w:tcPr>
            <w:tcW w:w="147" w:type="pct"/>
          </w:tcPr>
          <w:p w14:paraId="7D607060" w14:textId="77777777" w:rsidR="00325C4A" w:rsidRPr="001C70F0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040237AB" w:rsidR="00325C4A" w:rsidRPr="00CB0704" w:rsidRDefault="0084381B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4,319</w:t>
            </w:r>
          </w:p>
        </w:tc>
        <w:tc>
          <w:tcPr>
            <w:tcW w:w="136" w:type="pct"/>
          </w:tcPr>
          <w:p w14:paraId="353159A3" w14:textId="77777777" w:rsidR="00325C4A" w:rsidRPr="00CB0704" w:rsidRDefault="00325C4A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673613C5" w:rsidR="00325C4A" w:rsidRPr="00CB0704" w:rsidRDefault="00BA7F6F" w:rsidP="0032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325C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427</w:t>
            </w:r>
          </w:p>
        </w:tc>
      </w:tr>
    </w:tbl>
    <w:p w14:paraId="78B8B5D6" w14:textId="4E95BFF8" w:rsidR="00F84741" w:rsidRDefault="00F8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5D367AFD" w14:textId="77777777" w:rsidR="00F662A0" w:rsidRDefault="00F6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14:paraId="498D826B" w14:textId="53A4329C" w:rsidR="00AA4DCA" w:rsidRPr="00BA2043" w:rsidRDefault="00FB72DA" w:rsidP="000A7342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BB2ED4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BC619A" w:rsidRPr="006A2236">
        <w:rPr>
          <w:rFonts w:ascii="Angsana New" w:hAnsi="Angsana New" w:cs="Angsana New"/>
          <w:lang w:val="en-US"/>
        </w:rPr>
        <w:t>3</w:t>
      </w:r>
      <w:r w:rsidR="00034ECE">
        <w:rPr>
          <w:rFonts w:ascii="Angsana New" w:hAnsi="Angsana New" w:cs="Angsana New"/>
          <w:lang w:val="en-US"/>
        </w:rPr>
        <w:t>1</w:t>
      </w:r>
      <w:r w:rsidR="00960752">
        <w:rPr>
          <w:rFonts w:ascii="Angsana New" w:hAnsi="Angsana New" w:cs="Angsana New" w:hint="cs"/>
          <w:cs/>
        </w:rPr>
        <w:t xml:space="preserve"> </w:t>
      </w:r>
      <w:r w:rsidR="00034ECE">
        <w:rPr>
          <w:rFonts w:ascii="Angsana New" w:hAnsi="Angsana New" w:cs="Angsana New" w:hint="cs"/>
          <w:cs/>
        </w:rPr>
        <w:t>มีนาคม</w:t>
      </w:r>
      <w:r w:rsidR="00265693">
        <w:rPr>
          <w:rFonts w:ascii="Angsana New" w:hAnsi="Angsana New" w:cs="Angsana New" w:hint="cs"/>
          <w:cs/>
        </w:rPr>
        <w:t xml:space="preserve"> </w:t>
      </w:r>
      <w:r w:rsidR="00265693">
        <w:rPr>
          <w:rFonts w:ascii="Angsana New" w:hAnsi="Angsana New" w:cs="Angsana New"/>
          <w:lang w:val="en-US"/>
        </w:rPr>
        <w:t>256</w:t>
      </w:r>
      <w:r w:rsidR="00034ECE">
        <w:rPr>
          <w:rFonts w:ascii="Angsana New" w:hAnsi="Angsana New" w:cs="Angsana New"/>
          <w:lang w:val="en-US"/>
        </w:rPr>
        <w:t>4</w:t>
      </w:r>
      <w:r w:rsidR="00960752" w:rsidRPr="00BA2043">
        <w:rPr>
          <w:rFonts w:ascii="Angsana New" w:hAnsi="Angsana New" w:cs="Angsana New" w:hint="cs"/>
          <w:cs/>
        </w:rPr>
        <w:t xml:space="preserve"> </w:t>
      </w:r>
      <w:r w:rsidRPr="00BB2ED4">
        <w:rPr>
          <w:rFonts w:ascii="Angsana New" w:hAnsi="Angsana New" w:cs="Angsana New"/>
          <w:cs/>
        </w:rPr>
        <w:t xml:space="preserve">และ </w:t>
      </w:r>
      <w:r w:rsidR="006A2236" w:rsidRPr="006A2236">
        <w:rPr>
          <w:rFonts w:ascii="Angsana New" w:hAnsi="Angsana New" w:cs="Angsana New"/>
          <w:lang w:val="en-US"/>
        </w:rPr>
        <w:t>31</w:t>
      </w:r>
      <w:r w:rsidRPr="00BB2ED4">
        <w:rPr>
          <w:rFonts w:ascii="Angsana New" w:hAnsi="Angsana New" w:cs="Angsana New"/>
          <w:cs/>
        </w:rPr>
        <w:t xml:space="preserve"> ธันวาคม </w:t>
      </w:r>
      <w:r w:rsidR="006A2236" w:rsidRPr="006A2236">
        <w:rPr>
          <w:rFonts w:ascii="Angsana New" w:hAnsi="Angsana New" w:cs="Angsana New"/>
          <w:lang w:val="en-US"/>
        </w:rPr>
        <w:t>25</w:t>
      </w:r>
      <w:r w:rsidR="006A2236" w:rsidRPr="006A2236">
        <w:rPr>
          <w:rFonts w:ascii="Angsana New" w:hAnsi="Angsana New" w:cs="Angsana New" w:hint="cs"/>
          <w:lang w:val="en-US"/>
        </w:rPr>
        <w:t>6</w:t>
      </w:r>
      <w:r w:rsidR="00034ECE">
        <w:rPr>
          <w:rFonts w:ascii="Angsana New" w:hAnsi="Angsana New" w:cs="Angsana New"/>
          <w:lang w:val="en-US"/>
        </w:rPr>
        <w:t>3</w:t>
      </w:r>
      <w:r w:rsidR="008D2C41" w:rsidRPr="00BB2ED4">
        <w:rPr>
          <w:rFonts w:ascii="Angsana New" w:hAnsi="Angsana New" w:cs="Angsana New"/>
          <w:cs/>
        </w:rPr>
        <w:t xml:space="preserve"> </w:t>
      </w:r>
      <w:r w:rsidRPr="00BB2ED4">
        <w:rPr>
          <w:rFonts w:ascii="Angsana New" w:hAnsi="Angsana New" w:cs="Angsana New"/>
          <w:cs/>
        </w:rPr>
        <w:t>มีดังนี้</w:t>
      </w:r>
    </w:p>
    <w:p w14:paraId="54D11750" w14:textId="77777777" w:rsidR="00C255A9" w:rsidRPr="00F662A0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74784D19" w14:textId="77777777"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</w:p>
    <w:p w14:paraId="4632ADA5" w14:textId="77777777" w:rsidR="008D2C41" w:rsidRPr="00F662A0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173"/>
        <w:gridCol w:w="269"/>
        <w:gridCol w:w="1171"/>
        <w:gridCol w:w="271"/>
        <w:gridCol w:w="1197"/>
        <w:gridCol w:w="261"/>
        <w:gridCol w:w="1146"/>
      </w:tblGrid>
      <w:tr w:rsidR="00E778A3" w:rsidRPr="00BA2043" w14:paraId="2953045A" w14:textId="77777777" w:rsidTr="00E778A3">
        <w:trPr>
          <w:trHeight w:val="427"/>
          <w:tblHeader/>
        </w:trPr>
        <w:tc>
          <w:tcPr>
            <w:tcW w:w="1505" w:type="pct"/>
          </w:tcPr>
          <w:p w14:paraId="213C6CA2" w14:textId="77777777" w:rsidR="00E778A3" w:rsidRPr="00BA2043" w:rsidRDefault="00E778A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26204697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3"/>
          </w:tcPr>
          <w:p w14:paraId="3F40CA2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22BE73E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778A3" w:rsidRPr="00BA2043" w14:paraId="55251CEC" w14:textId="77777777" w:rsidTr="00BF6A2E">
        <w:trPr>
          <w:trHeight w:val="427"/>
          <w:tblHeader/>
        </w:trPr>
        <w:tc>
          <w:tcPr>
            <w:tcW w:w="1505" w:type="pct"/>
          </w:tcPr>
          <w:p w14:paraId="70DAA777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F5777F8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9A222C3" w14:textId="2866AC8D" w:rsidR="00E778A3" w:rsidRPr="00BA2043" w:rsidRDefault="00BF6A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4C1C591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693E2A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63F8613" w14:textId="243E547B" w:rsidR="00E778A3" w:rsidRPr="00BA2043" w:rsidRDefault="00BF6A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</w:tcPr>
          <w:p w14:paraId="2E07777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7E2382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778A3" w:rsidRPr="00BA2043" w14:paraId="72C62240" w14:textId="77777777" w:rsidTr="00BF6A2E">
        <w:trPr>
          <w:trHeight w:val="427"/>
          <w:tblHeader/>
        </w:trPr>
        <w:tc>
          <w:tcPr>
            <w:tcW w:w="1505" w:type="pct"/>
          </w:tcPr>
          <w:p w14:paraId="0BD37CC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</w:tcPr>
          <w:p w14:paraId="4B65A49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5693D8F" w14:textId="57CF1C44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F6A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016B499B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F36AB2" w14:textId="7A149076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F6A2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14:paraId="1450E8A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FA70FF" w14:textId="24F8A0BA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BF6A2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</w:tcPr>
          <w:p w14:paraId="68CDE7C6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418633" w14:textId="780970DF" w:rsidR="00E778A3" w:rsidRPr="006C45EA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F6A2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778A3" w:rsidRPr="00BA2043" w14:paraId="0A2D3085" w14:textId="77777777" w:rsidTr="00E778A3">
        <w:trPr>
          <w:trHeight w:val="427"/>
          <w:tblHeader/>
        </w:trPr>
        <w:tc>
          <w:tcPr>
            <w:tcW w:w="1505" w:type="pct"/>
          </w:tcPr>
          <w:p w14:paraId="361CD54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0B2EF184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8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61" w:type="pct"/>
            <w:gridSpan w:val="7"/>
          </w:tcPr>
          <w:p w14:paraId="22F41DEF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8A3" w:rsidRPr="00BA2043" w14:paraId="4AB26EE1" w14:textId="77777777" w:rsidTr="00BF6A2E">
        <w:trPr>
          <w:trHeight w:val="258"/>
        </w:trPr>
        <w:tc>
          <w:tcPr>
            <w:tcW w:w="1505" w:type="pct"/>
          </w:tcPr>
          <w:p w14:paraId="02AB17DE" w14:textId="77777777" w:rsidR="00E778A3" w:rsidRPr="00BA2043" w:rsidRDefault="00E778A3" w:rsidP="008847D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78BF3FF0" w14:textId="77777777" w:rsidR="00E778A3" w:rsidRPr="00BA204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C04E56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E1A411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55FFF7C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8D50008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6F1C7A" w14:textId="77777777" w:rsidR="00E778A3" w:rsidRPr="00BA2043" w:rsidRDefault="00E778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A471E7" w14:textId="77777777" w:rsidR="00E778A3" w:rsidRPr="00BA2043" w:rsidRDefault="00E778A3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A3" w:rsidRPr="00BA2043" w14:paraId="29BB93CD" w14:textId="77777777" w:rsidTr="00BF6A2E">
        <w:trPr>
          <w:trHeight w:val="258"/>
        </w:trPr>
        <w:tc>
          <w:tcPr>
            <w:tcW w:w="1505" w:type="pct"/>
          </w:tcPr>
          <w:p w14:paraId="3A547DEA" w14:textId="77777777" w:rsidR="00E778A3" w:rsidRDefault="00E778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566F3B1F" w14:textId="77777777" w:rsidR="00E778A3" w:rsidRPr="00BA2043" w:rsidRDefault="00E778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534" w:type="pct"/>
          </w:tcPr>
          <w:p w14:paraId="043BE82F" w14:textId="77777777" w:rsidR="00E778A3" w:rsidRP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450BAB" w14:textId="77777777" w:rsidR="00CE79A7" w:rsidRDefault="00CE79A7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5703EE" w14:textId="4A51EEDA" w:rsidR="00184E34" w:rsidRPr="00BA2043" w:rsidRDefault="006C43CB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BB1C6" w14:textId="77777777" w:rsidR="00E778A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3CFD577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73D1C9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318C050F" w14:textId="77777777" w:rsidR="00184E34" w:rsidRDefault="00184E34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0088C0" w14:textId="63AAE784" w:rsidR="00BB374E" w:rsidRPr="00BA2043" w:rsidRDefault="00BB374E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5,446</w:t>
            </w:r>
          </w:p>
        </w:tc>
        <w:tc>
          <w:tcPr>
            <w:tcW w:w="141" w:type="pct"/>
          </w:tcPr>
          <w:p w14:paraId="5C8AEDD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B0858B" w14:textId="77777777" w:rsidR="00BF6A2E" w:rsidRDefault="00BF6A2E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1A2B30C" w14:textId="2704940D" w:rsidR="00E778A3" w:rsidRPr="00BA2043" w:rsidRDefault="00BF6A2E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,412</w:t>
            </w:r>
          </w:p>
        </w:tc>
      </w:tr>
      <w:tr w:rsidR="00E778A3" w:rsidRPr="00BA2043" w14:paraId="0CB462B8" w14:textId="77777777" w:rsidTr="00BF6A2E">
        <w:trPr>
          <w:trHeight w:val="258"/>
        </w:trPr>
        <w:tc>
          <w:tcPr>
            <w:tcW w:w="1505" w:type="pct"/>
          </w:tcPr>
          <w:p w14:paraId="1C21DB0B" w14:textId="77777777" w:rsidR="00E778A3" w:rsidRDefault="00E778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59DCF7FB" w14:textId="77777777" w:rsidR="00E778A3" w:rsidRPr="00BA2043" w:rsidRDefault="00E778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534" w:type="pct"/>
          </w:tcPr>
          <w:p w14:paraId="0D2240DD" w14:textId="77777777" w:rsidR="00E778A3" w:rsidRDefault="00E778A3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71A1FAA" w14:textId="77777777" w:rsidR="00CE79A7" w:rsidRDefault="00CE79A7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F8C27F0" w14:textId="27DD7D3C" w:rsidR="00184E34" w:rsidRPr="008A2E5C" w:rsidRDefault="005B0824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E4EDF0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F890288" w14:textId="77777777" w:rsidR="00E778A3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1632D5EE" w14:textId="77777777" w:rsidR="00E778A3" w:rsidRPr="008A2E5C" w:rsidRDefault="00E778A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45B99E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E808F57" w14:textId="77777777" w:rsidR="00184E34" w:rsidRDefault="00184E34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174913" w14:textId="1507D506" w:rsidR="00BB374E" w:rsidRPr="00BA2043" w:rsidRDefault="00BB374E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33,384</w:t>
            </w:r>
          </w:p>
        </w:tc>
        <w:tc>
          <w:tcPr>
            <w:tcW w:w="141" w:type="pct"/>
          </w:tcPr>
          <w:p w14:paraId="1D5B37E5" w14:textId="77777777" w:rsidR="00E778A3" w:rsidRPr="00BA2043" w:rsidRDefault="00E778A3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B0710D6" w14:textId="77777777" w:rsidR="00BF6A2E" w:rsidRDefault="00BF6A2E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3E96AD5" w14:textId="30997AC1" w:rsidR="00E778A3" w:rsidRPr="008A2E5C" w:rsidRDefault="00BF6A2E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24,691</w:t>
            </w:r>
          </w:p>
        </w:tc>
      </w:tr>
      <w:tr w:rsidR="00A50CA1" w:rsidRPr="00BA2043" w14:paraId="49A63EA6" w14:textId="77777777" w:rsidTr="00BF6A2E">
        <w:trPr>
          <w:trHeight w:val="258"/>
        </w:trPr>
        <w:tc>
          <w:tcPr>
            <w:tcW w:w="1505" w:type="pct"/>
          </w:tcPr>
          <w:p w14:paraId="2CC1C615" w14:textId="1083CFAF" w:rsidR="00A50CA1" w:rsidRPr="00BA2043" w:rsidRDefault="00A50CA1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534" w:type="pct"/>
          </w:tcPr>
          <w:p w14:paraId="20D8E60D" w14:textId="77777777" w:rsidR="00A50CA1" w:rsidRDefault="00A50CA1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BFE5312" w14:textId="70A1D935" w:rsidR="00A50CA1" w:rsidRPr="008A2E5C" w:rsidRDefault="005B0824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6C5A4EB" w14:textId="77777777" w:rsidR="00A50CA1" w:rsidRPr="00BA2043" w:rsidRDefault="00A50CA1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549AE0" w14:textId="1000ABD1" w:rsidR="00A50CA1" w:rsidRDefault="00DB6313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3C62C23" w14:textId="77777777" w:rsidR="00A50CA1" w:rsidRPr="00BA2043" w:rsidRDefault="00A50CA1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74980D5C" w14:textId="6884078A" w:rsidR="00A50CA1" w:rsidRPr="00BA2043" w:rsidRDefault="00BB374E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1,445</w:t>
            </w:r>
          </w:p>
        </w:tc>
        <w:tc>
          <w:tcPr>
            <w:tcW w:w="141" w:type="pct"/>
          </w:tcPr>
          <w:p w14:paraId="084569AD" w14:textId="77777777" w:rsidR="00A50CA1" w:rsidRPr="00BA2043" w:rsidRDefault="00A50CA1" w:rsidP="009C6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F3D103" w14:textId="0CD1901B" w:rsidR="00A50CA1" w:rsidRDefault="00BF6A2E" w:rsidP="009C6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E778A3" w:rsidRPr="00BA2043" w14:paraId="48B8CBA9" w14:textId="77777777" w:rsidTr="00BF6A2E">
        <w:trPr>
          <w:trHeight w:val="258"/>
        </w:trPr>
        <w:tc>
          <w:tcPr>
            <w:tcW w:w="1505" w:type="pct"/>
          </w:tcPr>
          <w:p w14:paraId="08052877" w14:textId="77777777" w:rsidR="00E778A3" w:rsidRPr="00BA2043" w:rsidRDefault="00E778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</w:tcPr>
          <w:p w14:paraId="48EDFF79" w14:textId="30D92BA4" w:rsidR="00E778A3" w:rsidRPr="00E778A3" w:rsidRDefault="00F81922" w:rsidP="00E7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5F0D9C2A" w:rsidR="00E778A3" w:rsidRPr="00BA2043" w:rsidRDefault="005B0824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232A8701" w:rsidR="00E778A3" w:rsidRPr="00BA2043" w:rsidRDefault="00BF6A2E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80A2678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2C223A76" w:rsidR="00E778A3" w:rsidRPr="00BA2043" w:rsidRDefault="00BB374E" w:rsidP="00D92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40,275</w:t>
            </w:r>
          </w:p>
        </w:tc>
        <w:tc>
          <w:tcPr>
            <w:tcW w:w="141" w:type="pct"/>
          </w:tcPr>
          <w:p w14:paraId="1156669A" w14:textId="77777777" w:rsidR="00E778A3" w:rsidRPr="00BA2043" w:rsidRDefault="00E778A3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35B24574" w:rsidR="00E778A3" w:rsidRPr="00BA2043" w:rsidRDefault="00BF6A2E" w:rsidP="00214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30,491</w:t>
            </w:r>
          </w:p>
        </w:tc>
      </w:tr>
    </w:tbl>
    <w:p w14:paraId="29EF4AA1" w14:textId="77777777" w:rsidR="00F662A0" w:rsidRPr="00F662A0" w:rsidRDefault="00F662A0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93BB356" w14:textId="3F39DD65" w:rsidR="00966ED5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</w:t>
      </w:r>
      <w:r w:rsidR="008E61FA">
        <w:rPr>
          <w:rFonts w:ascii="Angsana New" w:hAnsi="Angsana New" w:cs="Angsana New" w:hint="cs"/>
          <w:b/>
          <w:bCs/>
          <w:i/>
          <w:iCs/>
          <w:cs/>
        </w:rPr>
        <w:t>หมุนเวียน</w:t>
      </w:r>
      <w:r w:rsidRPr="00BA2043">
        <w:rPr>
          <w:rFonts w:ascii="Angsana New" w:hAnsi="Angsana New" w:cs="Angsana New"/>
          <w:b/>
          <w:bCs/>
          <w:i/>
          <w:iCs/>
          <w:cs/>
        </w:rPr>
        <w:t xml:space="preserve">อื่น </w:t>
      </w:r>
    </w:p>
    <w:p w14:paraId="425BCDE6" w14:textId="77777777" w:rsidR="00075BCC" w:rsidRPr="00F662A0" w:rsidRDefault="00075BCC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1"/>
        <w:gridCol w:w="271"/>
        <w:gridCol w:w="6"/>
        <w:gridCol w:w="1161"/>
        <w:gridCol w:w="9"/>
        <w:gridCol w:w="265"/>
        <w:gridCol w:w="9"/>
        <w:gridCol w:w="1185"/>
        <w:gridCol w:w="9"/>
        <w:gridCol w:w="252"/>
        <w:gridCol w:w="9"/>
        <w:gridCol w:w="1137"/>
      </w:tblGrid>
      <w:tr w:rsidR="00566503" w:rsidRPr="00BA2043" w14:paraId="57EA2530" w14:textId="77777777" w:rsidTr="00905A65">
        <w:trPr>
          <w:trHeight w:val="387"/>
          <w:tblHeader/>
        </w:trPr>
        <w:tc>
          <w:tcPr>
            <w:tcW w:w="2043" w:type="pct"/>
          </w:tcPr>
          <w:p w14:paraId="56F6BA5C" w14:textId="77777777"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5"/>
          </w:tcPr>
          <w:p w14:paraId="5258320A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1C848293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5"/>
          </w:tcPr>
          <w:p w14:paraId="22920C2F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6AA3" w:rsidRPr="00BA2043" w14:paraId="02B7F4D9" w14:textId="77777777" w:rsidTr="00214BE3">
        <w:trPr>
          <w:trHeight w:val="427"/>
          <w:tblHeader/>
        </w:trPr>
        <w:tc>
          <w:tcPr>
            <w:tcW w:w="2043" w:type="pct"/>
          </w:tcPr>
          <w:p w14:paraId="4CA19288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7F3B0D" w14:textId="7C9292BE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45096526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47A2D5C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gridSpan w:val="2"/>
          </w:tcPr>
          <w:p w14:paraId="2E2AF1FF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9299BB" w14:textId="6C1592E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  <w:gridSpan w:val="2"/>
          </w:tcPr>
          <w:p w14:paraId="53206975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D7A9522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6AA3" w:rsidRPr="00BA2043" w14:paraId="4D67BE7A" w14:textId="77777777" w:rsidTr="00214BE3">
        <w:trPr>
          <w:trHeight w:val="427"/>
          <w:tblHeader/>
        </w:trPr>
        <w:tc>
          <w:tcPr>
            <w:tcW w:w="2043" w:type="pct"/>
          </w:tcPr>
          <w:p w14:paraId="6638E4D9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045A2" w14:textId="3FBD365C" w:rsidR="00A16AA3" w:rsidRPr="006C45EA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186C1871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5F2708F" w14:textId="4306591E" w:rsidR="00A16AA3" w:rsidRPr="006C45EA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  <w:gridSpan w:val="2"/>
          </w:tcPr>
          <w:p w14:paraId="40D4D8B1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089E7BA" w14:textId="6F3B0F4F" w:rsidR="00A16AA3" w:rsidRPr="006C45EA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1" w:type="pct"/>
            <w:gridSpan w:val="2"/>
          </w:tcPr>
          <w:p w14:paraId="058B93DB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56B3DE65" w14:textId="38C42E04" w:rsidR="00A16AA3" w:rsidRPr="006C45EA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16AA3" w:rsidRPr="00BA2043" w14:paraId="747683E3" w14:textId="77777777" w:rsidTr="00214BE3">
        <w:trPr>
          <w:trHeight w:val="387"/>
          <w:tblHeader/>
        </w:trPr>
        <w:tc>
          <w:tcPr>
            <w:tcW w:w="2043" w:type="pct"/>
          </w:tcPr>
          <w:p w14:paraId="20033CD8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12"/>
          </w:tcPr>
          <w:p w14:paraId="3741DAE0" w14:textId="77777777" w:rsidR="00A16AA3" w:rsidRPr="00BA204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6AA3" w:rsidRPr="00335AA5" w14:paraId="5D6D041E" w14:textId="77777777" w:rsidTr="00214BE3">
        <w:trPr>
          <w:trHeight w:val="258"/>
        </w:trPr>
        <w:tc>
          <w:tcPr>
            <w:tcW w:w="2043" w:type="pct"/>
          </w:tcPr>
          <w:p w14:paraId="01AE845E" w14:textId="77777777" w:rsidR="00A16AA3" w:rsidRPr="00214BE3" w:rsidRDefault="00A16A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F18C904" w14:textId="77777777" w:rsidR="00A16AA3" w:rsidRPr="00335AA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E46125" w14:textId="77777777" w:rsidR="00A16AA3" w:rsidRPr="00335AA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186F85E3" w14:textId="77777777" w:rsidR="00A16AA3" w:rsidRPr="00905A65" w:rsidRDefault="00A16AA3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97006D9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9C35AD8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680EA28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A3EAA1" w14:textId="77777777" w:rsidR="00A16AA3" w:rsidRPr="00905A65" w:rsidRDefault="00A16AA3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211A" w:rsidRPr="00335AA5" w14:paraId="104631B0" w14:textId="77777777" w:rsidTr="00214BE3">
        <w:trPr>
          <w:trHeight w:val="258"/>
        </w:trPr>
        <w:tc>
          <w:tcPr>
            <w:tcW w:w="2043" w:type="pct"/>
          </w:tcPr>
          <w:p w14:paraId="46AE7ADA" w14:textId="77777777" w:rsidR="00A3714F" w:rsidRDefault="00A3714F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278992D" w14:textId="2EABC787" w:rsidR="0060211A" w:rsidRPr="00214BE3" w:rsidRDefault="00A3714F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6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4670A138" w14:textId="77777777" w:rsidR="0060211A" w:rsidRDefault="0060211A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799289D" w14:textId="69E5CBF7" w:rsidR="00F81922" w:rsidRPr="00F81922" w:rsidRDefault="00F8192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819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29B80400" w14:textId="77777777" w:rsidR="0060211A" w:rsidRPr="00335AA5" w:rsidRDefault="0060211A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D3818AA" w14:textId="77777777" w:rsidR="00A3714F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37E3C3C" w14:textId="71798033" w:rsidR="0060211A" w:rsidRPr="00905A65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CD9812B" w14:textId="77777777" w:rsidR="0060211A" w:rsidRPr="00905A65" w:rsidRDefault="0060211A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2BC464B8" w14:textId="77777777" w:rsidR="0060211A" w:rsidRDefault="0060211A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F3D3160" w14:textId="67981D5E" w:rsidR="00A3714F" w:rsidRPr="00905A65" w:rsidRDefault="00FD368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99C194D" w14:textId="77777777" w:rsidR="0060211A" w:rsidRPr="00905A65" w:rsidRDefault="0060211A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0D7A6E" w14:textId="77777777" w:rsidR="0060211A" w:rsidRDefault="0060211A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836855" w14:textId="7FFC7B7F" w:rsidR="00A3714F" w:rsidRPr="00905A65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16AA3" w:rsidRPr="00335AA5" w14:paraId="5E0E7B22" w14:textId="77777777" w:rsidTr="00214BE3">
        <w:trPr>
          <w:trHeight w:val="258"/>
        </w:trPr>
        <w:tc>
          <w:tcPr>
            <w:tcW w:w="2043" w:type="pct"/>
          </w:tcPr>
          <w:p w14:paraId="3A43E6BD" w14:textId="0FA81E36" w:rsidR="00A16AA3" w:rsidRPr="00214BE3" w:rsidRDefault="00A16A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98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  <w:r w:rsidR="00A3714F">
              <w:rPr>
                <w:rFonts w:ascii="Angsana New" w:hAnsi="Angsana New"/>
                <w:sz w:val="30"/>
                <w:szCs w:val="30"/>
              </w:rPr>
              <w:br/>
            </w:r>
            <w:r w:rsidRPr="00214BE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1" w:type="pct"/>
          </w:tcPr>
          <w:p w14:paraId="2713DF49" w14:textId="77777777" w:rsidR="00A16AA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F7B374" w14:textId="4069C8F0" w:rsidR="00F81922" w:rsidRPr="00F67DA5" w:rsidRDefault="00F8192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EAC5E55" w14:textId="77777777" w:rsidR="00A16AA3" w:rsidRPr="00335AA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2E499A0B" w14:textId="77777777" w:rsidR="00A16AA3" w:rsidRDefault="00A16AA3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5AB99A8" w14:textId="58A76E63" w:rsidR="00A3714F" w:rsidRPr="00365BC2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3326D0B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51AB83B4" w14:textId="77777777" w:rsidR="00A16AA3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08DFC83" w14:textId="3BE86117" w:rsidR="00FD3682" w:rsidRPr="00905A65" w:rsidRDefault="00FD368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153,116</w:t>
            </w:r>
          </w:p>
        </w:tc>
        <w:tc>
          <w:tcPr>
            <w:tcW w:w="141" w:type="pct"/>
            <w:gridSpan w:val="2"/>
          </w:tcPr>
          <w:p w14:paraId="421D0C4D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B0FC1D" w14:textId="77777777" w:rsidR="00A16AA3" w:rsidRDefault="00A16AA3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6F6DB039" w14:textId="5053B59F" w:rsidR="00A3714F" w:rsidRPr="00365BC2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3,614</w:t>
            </w:r>
          </w:p>
        </w:tc>
      </w:tr>
      <w:tr w:rsidR="00A16AA3" w:rsidRPr="00335AA5" w14:paraId="7B954558" w14:textId="77777777" w:rsidTr="00214BE3">
        <w:trPr>
          <w:trHeight w:val="258"/>
        </w:trPr>
        <w:tc>
          <w:tcPr>
            <w:tcW w:w="2043" w:type="pct"/>
          </w:tcPr>
          <w:p w14:paraId="5C6A406E" w14:textId="289244FF" w:rsidR="00A16AA3" w:rsidRPr="00E43ADC" w:rsidRDefault="00A16A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7336A23C" w14:textId="354E7BBA" w:rsidR="00A16AA3" w:rsidRPr="00F67DA5" w:rsidRDefault="00F8192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11FAD5AE" w14:textId="77777777" w:rsidR="00A16AA3" w:rsidRPr="00335AA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5EE42DAE" w14:textId="2A42B65D" w:rsidR="00A16AA3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72B95243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14:paraId="4A95BD50" w14:textId="2FE7BF0B" w:rsidR="00A16AA3" w:rsidRPr="00905A65" w:rsidRDefault="00F75009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3,998</w:t>
            </w:r>
          </w:p>
        </w:tc>
        <w:tc>
          <w:tcPr>
            <w:tcW w:w="141" w:type="pct"/>
            <w:gridSpan w:val="2"/>
          </w:tcPr>
          <w:p w14:paraId="6D8C9255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D6B2C7" w14:textId="5EDB3332" w:rsidR="00A16AA3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1,938</w:t>
            </w:r>
          </w:p>
        </w:tc>
      </w:tr>
      <w:tr w:rsidR="00A16AA3" w:rsidRPr="00335AA5" w14:paraId="17732FE7" w14:textId="77777777" w:rsidTr="00214BE3">
        <w:trPr>
          <w:trHeight w:val="258"/>
        </w:trPr>
        <w:tc>
          <w:tcPr>
            <w:tcW w:w="2043" w:type="pct"/>
          </w:tcPr>
          <w:p w14:paraId="6C96AE13" w14:textId="77777777" w:rsidR="00A16AA3" w:rsidRPr="00075BCC" w:rsidRDefault="00A16A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6BA1103A" w14:textId="77777777" w:rsidR="00A16AA3" w:rsidRPr="00075BCC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CF86EB1" w14:textId="77777777" w:rsidR="00A16AA3" w:rsidRPr="00075BCC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1BB4C41" w14:textId="77777777" w:rsidR="00A16AA3" w:rsidRPr="00075BCC" w:rsidRDefault="00A16AA3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96905D3" w14:textId="77777777" w:rsidR="00A16AA3" w:rsidRPr="00075BCC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  <w:gridSpan w:val="2"/>
          </w:tcPr>
          <w:p w14:paraId="1D112994" w14:textId="5C499A71" w:rsidR="00A16AA3" w:rsidRPr="00075BCC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674C688" w14:textId="77777777" w:rsidR="00A16AA3" w:rsidRPr="00075BCC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3" w:type="pct"/>
          </w:tcPr>
          <w:p w14:paraId="38F12DB4" w14:textId="77777777" w:rsidR="00A16AA3" w:rsidRPr="00075BCC" w:rsidRDefault="00A16AA3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6AA3" w:rsidRPr="00335AA5" w14:paraId="167918C8" w14:textId="77777777" w:rsidTr="00214BE3">
        <w:trPr>
          <w:trHeight w:val="258"/>
        </w:trPr>
        <w:tc>
          <w:tcPr>
            <w:tcW w:w="2043" w:type="pct"/>
          </w:tcPr>
          <w:p w14:paraId="39017EC5" w14:textId="77777777" w:rsidR="00A16AA3" w:rsidRPr="00335AA5" w:rsidRDefault="00A16A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5A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9691AD8" w14:textId="1EED4E90" w:rsidR="00A16AA3" w:rsidRPr="00F67DA5" w:rsidRDefault="00F8192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20378AB1" w14:textId="77777777" w:rsidR="00A16AA3" w:rsidRPr="00335AA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0DD060F3" w14:textId="5C5AE4ED" w:rsidR="00A16AA3" w:rsidRPr="00905A65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0E240A0B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17A21194" w14:textId="6898C529" w:rsidR="00A16AA3" w:rsidRPr="00905A65" w:rsidRDefault="00F75009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41" w:type="pct"/>
            <w:gridSpan w:val="2"/>
          </w:tcPr>
          <w:p w14:paraId="3F891C7A" w14:textId="77777777" w:rsidR="00A16AA3" w:rsidRPr="00905A6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A1659A1" w14:textId="180B7449" w:rsidR="00A16AA3" w:rsidRPr="00905A65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A16AA3" w:rsidRPr="00335AA5" w14:paraId="57A34DF6" w14:textId="77777777" w:rsidTr="00905A65">
        <w:trPr>
          <w:trHeight w:val="258"/>
        </w:trPr>
        <w:tc>
          <w:tcPr>
            <w:tcW w:w="2043" w:type="pct"/>
          </w:tcPr>
          <w:p w14:paraId="3EB87956" w14:textId="77777777" w:rsidR="00A16AA3" w:rsidRPr="00335AA5" w:rsidRDefault="00A16AA3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613B96D" w14:textId="10EBA270" w:rsidR="00A16AA3" w:rsidRPr="00E07FCB" w:rsidRDefault="00F81922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7DBD54A0" w14:textId="77777777" w:rsidR="00A16AA3" w:rsidRPr="00E07FCB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6469A5" w14:textId="260D3B74" w:rsidR="00A16AA3" w:rsidRPr="00E07FCB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1E35D1F5" w14:textId="77777777" w:rsidR="00A16AA3" w:rsidRPr="00E07FCB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C476E1" w14:textId="47D0B0A0" w:rsidR="00A16AA3" w:rsidRPr="00E07FCB" w:rsidRDefault="00F75009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157,145</w:t>
            </w:r>
          </w:p>
        </w:tc>
        <w:tc>
          <w:tcPr>
            <w:tcW w:w="141" w:type="pct"/>
            <w:gridSpan w:val="2"/>
          </w:tcPr>
          <w:p w14:paraId="3911452B" w14:textId="77777777" w:rsidR="00A16AA3" w:rsidRPr="00335AA5" w:rsidRDefault="00A16AA3" w:rsidP="00A16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6975BA2" w14:textId="4FAE9155" w:rsidR="00A16AA3" w:rsidRPr="00335AA5" w:rsidRDefault="00A3714F" w:rsidP="00A16A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5,706</w:t>
            </w:r>
          </w:p>
        </w:tc>
      </w:tr>
    </w:tbl>
    <w:p w14:paraId="67D5AFD3" w14:textId="77777777" w:rsidR="00716AD2" w:rsidRPr="00F662A0" w:rsidRDefault="00716AD2" w:rsidP="004439EF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37E11F6" w14:textId="15238970" w:rsidR="00072A61" w:rsidRDefault="00072A61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</w:p>
    <w:p w14:paraId="0F5C49A2" w14:textId="77777777" w:rsidR="00072A61" w:rsidRPr="00A33ACF" w:rsidRDefault="00072A61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9"/>
        <w:gridCol w:w="267"/>
        <w:gridCol w:w="1170"/>
        <w:gridCol w:w="274"/>
        <w:gridCol w:w="1194"/>
        <w:gridCol w:w="260"/>
        <w:gridCol w:w="1157"/>
      </w:tblGrid>
      <w:tr w:rsidR="00072A61" w:rsidRPr="00BA2043" w14:paraId="2A216BCC" w14:textId="77777777" w:rsidTr="0084381B">
        <w:trPr>
          <w:trHeight w:val="427"/>
          <w:tblHeader/>
        </w:trPr>
        <w:tc>
          <w:tcPr>
            <w:tcW w:w="2038" w:type="pct"/>
          </w:tcPr>
          <w:p w14:paraId="6383D0BD" w14:textId="77777777" w:rsidR="00072A61" w:rsidRPr="00BA2043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52EBD4C6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C4EA245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FB411F3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72A61" w:rsidRPr="00BA2043" w14:paraId="4680DFDF" w14:textId="77777777" w:rsidTr="0084381B">
        <w:trPr>
          <w:trHeight w:val="427"/>
          <w:tblHeader/>
        </w:trPr>
        <w:tc>
          <w:tcPr>
            <w:tcW w:w="2038" w:type="pct"/>
          </w:tcPr>
          <w:p w14:paraId="5F3146C0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0742532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02C3A2CB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648FEFF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96B32EB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8D4E5C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</w:tcPr>
          <w:p w14:paraId="4803C749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4010746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72A61" w:rsidRPr="006C45EA" w14:paraId="6FA33927" w14:textId="77777777" w:rsidTr="0084381B">
        <w:trPr>
          <w:trHeight w:val="427"/>
          <w:tblHeader/>
        </w:trPr>
        <w:tc>
          <w:tcPr>
            <w:tcW w:w="2038" w:type="pct"/>
          </w:tcPr>
          <w:p w14:paraId="591946E0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9C0E98D" w14:textId="77777777" w:rsidR="00072A61" w:rsidRPr="006C45EA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38CC8876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9BE03A" w14:textId="77777777" w:rsidR="00072A61" w:rsidRPr="006C45EA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0BF5BDE2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D822C0A" w14:textId="77777777" w:rsidR="00072A61" w:rsidRPr="006C45EA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35E06A87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D639049" w14:textId="77777777" w:rsidR="00072A61" w:rsidRPr="006C45EA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72A61" w:rsidRPr="00BA2043" w14:paraId="22DD1663" w14:textId="77777777" w:rsidTr="0084381B">
        <w:trPr>
          <w:trHeight w:val="427"/>
          <w:tblHeader/>
        </w:trPr>
        <w:tc>
          <w:tcPr>
            <w:tcW w:w="2038" w:type="pct"/>
          </w:tcPr>
          <w:p w14:paraId="63D47817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690FEBFC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2A61" w:rsidRPr="00BA2043" w14:paraId="70C63E28" w14:textId="77777777" w:rsidTr="0084381B">
        <w:trPr>
          <w:trHeight w:val="258"/>
        </w:trPr>
        <w:tc>
          <w:tcPr>
            <w:tcW w:w="2038" w:type="pct"/>
          </w:tcPr>
          <w:p w14:paraId="16B0A6C3" w14:textId="77777777" w:rsidR="00072A61" w:rsidRPr="00BA2043" w:rsidRDefault="00072A61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11FA55AB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B537E5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2E1D91" w14:textId="77777777" w:rsidR="00072A61" w:rsidRPr="00BA2043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E310131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9079382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B2E9D9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C1FAFB" w14:textId="77777777" w:rsidR="00072A61" w:rsidRPr="00BA2043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2A61" w:rsidRPr="00BA2043" w14:paraId="005096A3" w14:textId="77777777" w:rsidTr="0084381B">
        <w:trPr>
          <w:trHeight w:val="258"/>
        </w:trPr>
        <w:tc>
          <w:tcPr>
            <w:tcW w:w="2038" w:type="pct"/>
          </w:tcPr>
          <w:p w14:paraId="004B6F9C" w14:textId="77777777" w:rsidR="00072A61" w:rsidRPr="00214BE3" w:rsidRDefault="00072A61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69055683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0CD4CB31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3D25E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E2A4980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75275D1" w14:textId="2EFE3A7E" w:rsidR="00072A61" w:rsidRPr="005C7EBE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017E7CE4" w14:textId="77777777" w:rsidR="00072A61" w:rsidRPr="00BA2043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89DF83" w14:textId="1C85DA59" w:rsidR="00072A61" w:rsidRPr="00BA2043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32673EA" w14:textId="2D6BE102" w:rsidR="00DB5171" w:rsidRPr="00A33ACF" w:rsidRDefault="00DB5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37F734DA" w14:textId="74D0A3BD"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E61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21B35508" w14:textId="77777777" w:rsidR="00F26954" w:rsidRPr="00A33ACF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9"/>
        <w:gridCol w:w="267"/>
        <w:gridCol w:w="1170"/>
        <w:gridCol w:w="274"/>
        <w:gridCol w:w="1194"/>
        <w:gridCol w:w="260"/>
        <w:gridCol w:w="1157"/>
      </w:tblGrid>
      <w:tr w:rsidR="001326F3" w:rsidRPr="00BA2043" w14:paraId="5899DA19" w14:textId="77777777" w:rsidTr="00903622">
        <w:trPr>
          <w:trHeight w:val="427"/>
          <w:tblHeader/>
        </w:trPr>
        <w:tc>
          <w:tcPr>
            <w:tcW w:w="2038" w:type="pct"/>
          </w:tcPr>
          <w:p w14:paraId="77D1D278" w14:textId="77777777"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47843922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690AAC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6F4CE4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14:paraId="323F1980" w14:textId="77777777" w:rsidTr="00903622">
        <w:trPr>
          <w:trHeight w:val="427"/>
          <w:tblHeader/>
        </w:trPr>
        <w:tc>
          <w:tcPr>
            <w:tcW w:w="2038" w:type="pct"/>
          </w:tcPr>
          <w:p w14:paraId="2150D14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79E66A" w14:textId="2A408D08" w:rsidR="001326F3" w:rsidRPr="00BA2043" w:rsidRDefault="00903622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438944E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4243373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7BD66FBB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C895889" w14:textId="090DAD84" w:rsidR="001326F3" w:rsidRPr="00BA2043" w:rsidRDefault="00903622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</w:tcPr>
          <w:p w14:paraId="6C16667E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266F12D" w14:textId="77777777" w:rsidR="001326F3" w:rsidRPr="00BA2043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1326F3"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326F3" w:rsidRPr="00BA2043" w14:paraId="082762F4" w14:textId="77777777" w:rsidTr="00903622">
        <w:trPr>
          <w:trHeight w:val="427"/>
          <w:tblHeader/>
        </w:trPr>
        <w:tc>
          <w:tcPr>
            <w:tcW w:w="2038" w:type="pct"/>
          </w:tcPr>
          <w:p w14:paraId="39C2084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3C4A89E" w14:textId="101A8C34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9036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0A8595E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D4BD52" w14:textId="3131FA44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36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196FDD0A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37F91D6" w14:textId="6883E0E9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9036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000AAA5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4359F27" w14:textId="1FD56B34" w:rsidR="001326F3" w:rsidRPr="006C45EA" w:rsidRDefault="006A2236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36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326F3" w:rsidRPr="00BA2043" w14:paraId="2639DBE0" w14:textId="77777777" w:rsidTr="00903622">
        <w:trPr>
          <w:trHeight w:val="427"/>
          <w:tblHeader/>
        </w:trPr>
        <w:tc>
          <w:tcPr>
            <w:tcW w:w="2038" w:type="pct"/>
          </w:tcPr>
          <w:p w14:paraId="6A0BEC33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66715E4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6F3" w:rsidRPr="00BA2043" w14:paraId="13AFB366" w14:textId="77777777" w:rsidTr="00903622">
        <w:trPr>
          <w:trHeight w:val="258"/>
        </w:trPr>
        <w:tc>
          <w:tcPr>
            <w:tcW w:w="2038" w:type="pct"/>
          </w:tcPr>
          <w:p w14:paraId="14B4E84F" w14:textId="6B66593A" w:rsidR="001326F3" w:rsidRPr="00BA2043" w:rsidRDefault="00650DFE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B40E08F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3C13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C47365D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FD652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E1E7211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0ADB68" w14:textId="77777777" w:rsidR="001326F3" w:rsidRPr="00BA2043" w:rsidRDefault="001326F3" w:rsidP="001326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88FE779" w14:textId="77777777" w:rsidR="001326F3" w:rsidRPr="00BA2043" w:rsidRDefault="001326F3" w:rsidP="00132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3622" w:rsidRPr="00BA2043" w14:paraId="69F6791F" w14:textId="77777777" w:rsidTr="00903622">
        <w:trPr>
          <w:trHeight w:val="258"/>
        </w:trPr>
        <w:tc>
          <w:tcPr>
            <w:tcW w:w="2038" w:type="pct"/>
          </w:tcPr>
          <w:p w14:paraId="58EF10D2" w14:textId="00C872A9" w:rsidR="00903622" w:rsidRPr="00214BE3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66653B74" w14:textId="743C21EE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4A6B1F2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0584D5" w14:textId="41EE9B9A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0C592C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69CCD5D" w14:textId="4C4B64F1" w:rsidR="00903622" w:rsidRPr="005C7EBE" w:rsidRDefault="005C7EB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187F1FEF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FF8E1AC" w14:textId="5D559BBD" w:rsidR="00903622" w:rsidRPr="00BA2043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2,854</w:t>
            </w:r>
          </w:p>
        </w:tc>
      </w:tr>
      <w:tr w:rsidR="00903622" w:rsidRPr="00BA2043" w14:paraId="2C300005" w14:textId="77777777" w:rsidTr="00903622">
        <w:trPr>
          <w:trHeight w:val="258"/>
        </w:trPr>
        <w:tc>
          <w:tcPr>
            <w:tcW w:w="2038" w:type="pct"/>
          </w:tcPr>
          <w:p w14:paraId="21D70FB4" w14:textId="058B4FEB" w:rsidR="00903622" w:rsidRPr="00E43ADC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43ADC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1" w:type="pct"/>
          </w:tcPr>
          <w:p w14:paraId="52823320" w14:textId="29540DB5" w:rsidR="00903622" w:rsidRPr="00C62B2A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7F02678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00AD41" w14:textId="189E9E24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033A0E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2D701B5" w14:textId="313B557D" w:rsidR="00903622" w:rsidRPr="00C62B2A" w:rsidRDefault="005C7EB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1,040</w:t>
            </w:r>
          </w:p>
        </w:tc>
        <w:tc>
          <w:tcPr>
            <w:tcW w:w="140" w:type="pct"/>
          </w:tcPr>
          <w:p w14:paraId="7D694654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ABC12F4" w14:textId="3ACD6AD3" w:rsidR="00903622" w:rsidRPr="00C62B2A" w:rsidRDefault="00903622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1,014</w:t>
            </w:r>
          </w:p>
        </w:tc>
      </w:tr>
      <w:tr w:rsidR="00903622" w:rsidRPr="00BA2043" w14:paraId="575E7731" w14:textId="77777777" w:rsidTr="00903622">
        <w:trPr>
          <w:trHeight w:val="258"/>
        </w:trPr>
        <w:tc>
          <w:tcPr>
            <w:tcW w:w="2038" w:type="pct"/>
          </w:tcPr>
          <w:p w14:paraId="7880ED0E" w14:textId="454E2299" w:rsidR="00903622" w:rsidRPr="00E43ADC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05133298" w14:textId="2B7873F9" w:rsidR="009036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C88921D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5A3269" w14:textId="4705D533" w:rsidR="009036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4CB1BF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A4BD0CA" w14:textId="036C44CD" w:rsidR="00903622" w:rsidRDefault="005C7EB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995BE82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0BA5513" w14:textId="7587E535" w:rsidR="00903622" w:rsidRDefault="00903622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903622" w:rsidRPr="00BA2043" w14:paraId="2DAE7EE7" w14:textId="77777777" w:rsidTr="00903622">
        <w:trPr>
          <w:trHeight w:val="258"/>
        </w:trPr>
        <w:tc>
          <w:tcPr>
            <w:tcW w:w="2038" w:type="pct"/>
          </w:tcPr>
          <w:p w14:paraId="2E5E42F3" w14:textId="77777777" w:rsidR="00903622" w:rsidRPr="00F81922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713B258A" w14:textId="77777777" w:rsidR="00903622" w:rsidRPr="00F819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51C00FE" w14:textId="77777777" w:rsidR="00903622" w:rsidRPr="00F819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1E5ECC71" w14:textId="77777777" w:rsidR="00903622" w:rsidRPr="00F81922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5D5DF6C" w14:textId="77777777" w:rsidR="00903622" w:rsidRPr="00F819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14:paraId="68E8F9F0" w14:textId="77777777" w:rsidR="00903622" w:rsidRPr="00F819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pct"/>
          </w:tcPr>
          <w:p w14:paraId="4CC965DF" w14:textId="77777777" w:rsidR="00903622" w:rsidRPr="00F81922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6555F540" w14:textId="77777777" w:rsidR="00903622" w:rsidRPr="00F81922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03622" w:rsidRPr="00BA2043" w14:paraId="5EA48295" w14:textId="77777777" w:rsidTr="00903622">
        <w:trPr>
          <w:trHeight w:val="258"/>
        </w:trPr>
        <w:tc>
          <w:tcPr>
            <w:tcW w:w="2038" w:type="pct"/>
          </w:tcPr>
          <w:p w14:paraId="108C30B1" w14:textId="7102044E" w:rsidR="00903622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6D34C06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621E9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B0FB01A" w14:textId="77777777" w:rsidR="00903622" w:rsidRPr="00BA2043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3E3A1B9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EC00C9A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B033FA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AC6FB54" w14:textId="77777777" w:rsidR="00903622" w:rsidRPr="00BA2043" w:rsidRDefault="00903622" w:rsidP="009036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3622" w:rsidRPr="00BA2043" w14:paraId="15E8CB0C" w14:textId="77777777" w:rsidTr="00903622">
        <w:trPr>
          <w:trHeight w:val="258"/>
        </w:trPr>
        <w:tc>
          <w:tcPr>
            <w:tcW w:w="2038" w:type="pct"/>
          </w:tcPr>
          <w:p w14:paraId="3CB06680" w14:textId="77777777" w:rsidR="00903622" w:rsidRPr="00E657DC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5659028F" w14:textId="69C5A973" w:rsidR="00903622" w:rsidRPr="00BA2043" w:rsidRDefault="00F819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14:paraId="2FC4126C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039759" w14:textId="3D05DC6F" w:rsidR="00903622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74D1EA33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412A190" w14:textId="3D129AB5" w:rsidR="00903622" w:rsidRPr="00BA2043" w:rsidRDefault="0060354B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9CCCEAE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121B9FC" w14:textId="12224784" w:rsidR="00903622" w:rsidRDefault="00635CFE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622" w:rsidRPr="00BA2043" w14:paraId="4D01B7FF" w14:textId="77777777" w:rsidTr="00903622">
        <w:trPr>
          <w:trHeight w:val="258"/>
        </w:trPr>
        <w:tc>
          <w:tcPr>
            <w:tcW w:w="2038" w:type="pct"/>
          </w:tcPr>
          <w:p w14:paraId="1EC23E50" w14:textId="16F7E034" w:rsidR="00903622" w:rsidRPr="00651CC3" w:rsidRDefault="00903622" w:rsidP="00884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192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</w:t>
            </w:r>
            <w:r w:rsidRPr="00535BBA">
              <w:rPr>
                <w:rFonts w:ascii="Angsana New" w:hAnsi="Angsana New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631" w:type="pct"/>
          </w:tcPr>
          <w:p w14:paraId="1CDD4A52" w14:textId="5F02A327" w:rsidR="00903622" w:rsidRPr="00BA2043" w:rsidRDefault="00F819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078FBA9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5B745C" w14:textId="384D8CE0" w:rsidR="00903622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8" w:type="pct"/>
          </w:tcPr>
          <w:p w14:paraId="0B8BD1E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E0054BA" w14:textId="0DC5E7A0" w:rsidR="00903622" w:rsidRPr="00BA2043" w:rsidRDefault="0060354B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DBF13D3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6685E97" w14:textId="481E5A23" w:rsidR="00903622" w:rsidRDefault="00635CFE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3622" w:rsidRPr="00BA2043" w14:paraId="5F8652DE" w14:textId="77777777" w:rsidTr="00903622">
        <w:trPr>
          <w:trHeight w:val="258"/>
        </w:trPr>
        <w:tc>
          <w:tcPr>
            <w:tcW w:w="2038" w:type="pct"/>
          </w:tcPr>
          <w:p w14:paraId="44E84AC1" w14:textId="77777777" w:rsidR="00903622" w:rsidRPr="00205FB0" w:rsidRDefault="00903622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1" w:type="pct"/>
          </w:tcPr>
          <w:p w14:paraId="1E88ACC0" w14:textId="77777777" w:rsidR="00903622" w:rsidRPr="00205FB0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14:paraId="7C580508" w14:textId="77777777" w:rsidR="00903622" w:rsidRPr="00205FB0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" w:type="pct"/>
          </w:tcPr>
          <w:p w14:paraId="57C60874" w14:textId="77777777" w:rsidR="00903622" w:rsidRPr="00205FB0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8" w:type="pct"/>
          </w:tcPr>
          <w:p w14:paraId="633F306A" w14:textId="77777777" w:rsidR="00903622" w:rsidRPr="00205FB0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14:paraId="0A315064" w14:textId="77777777" w:rsidR="00903622" w:rsidRPr="00205FB0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0" w:type="pct"/>
          </w:tcPr>
          <w:p w14:paraId="20E5C5CD" w14:textId="77777777" w:rsidR="00903622" w:rsidRPr="00205FB0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29E2092A" w14:textId="77777777" w:rsidR="00903622" w:rsidRPr="00205FB0" w:rsidRDefault="00903622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3622" w:rsidRPr="00BA2043" w14:paraId="68685F81" w14:textId="77777777" w:rsidTr="00903622">
        <w:trPr>
          <w:trHeight w:val="258"/>
        </w:trPr>
        <w:tc>
          <w:tcPr>
            <w:tcW w:w="2038" w:type="pct"/>
          </w:tcPr>
          <w:p w14:paraId="3F25FAD8" w14:textId="77777777" w:rsidR="00903622" w:rsidRPr="007B2770" w:rsidRDefault="00903622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2F151566" w14:textId="6B3B3DF0" w:rsidR="00903622" w:rsidRPr="00BA2043" w:rsidRDefault="00F819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6197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56E2B73B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9C2FB8" w14:textId="4F74B99F" w:rsidR="00903622" w:rsidRPr="00BA2043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4CDF8527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404CE" w14:textId="5366DFF3" w:rsidR="00903622" w:rsidRPr="00BA2043" w:rsidRDefault="001D4AAF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40" w:type="pct"/>
          </w:tcPr>
          <w:p w14:paraId="5339324B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44B50D2" w14:textId="4C01D87C" w:rsidR="00903622" w:rsidRPr="00BA2043" w:rsidRDefault="00635CFE" w:rsidP="00635CF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3622" w:rsidRPr="00BA2043" w14:paraId="6577E226" w14:textId="77777777" w:rsidTr="00903622">
        <w:trPr>
          <w:trHeight w:val="258"/>
        </w:trPr>
        <w:tc>
          <w:tcPr>
            <w:tcW w:w="2038" w:type="pct"/>
          </w:tcPr>
          <w:p w14:paraId="0724C231" w14:textId="77777777" w:rsidR="00903622" w:rsidRPr="00BA2043" w:rsidRDefault="00903622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83A7B9D" w14:textId="6AA4C3CB" w:rsidR="00903622" w:rsidRPr="00BA2043" w:rsidRDefault="00E6197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144" w:type="pct"/>
          </w:tcPr>
          <w:p w14:paraId="66A4F725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AA40B9" w14:textId="535F528C" w:rsidR="00903622" w:rsidRPr="00AE2258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48" w:type="pct"/>
          </w:tcPr>
          <w:p w14:paraId="5B81E3D4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210E2810" w14:textId="21CEED29" w:rsidR="00903622" w:rsidRPr="00BA2043" w:rsidRDefault="00DF6BA0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</w:t>
            </w:r>
            <w:r w:rsidR="001D4A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140" w:type="pct"/>
          </w:tcPr>
          <w:p w14:paraId="3723C4CE" w14:textId="77777777" w:rsidR="00903622" w:rsidRPr="00BA2043" w:rsidRDefault="00903622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241E840" w14:textId="1A02D3B3" w:rsidR="00903622" w:rsidRPr="00BA2043" w:rsidRDefault="00635CFE" w:rsidP="00903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3,912</w:t>
            </w:r>
          </w:p>
        </w:tc>
      </w:tr>
    </w:tbl>
    <w:p w14:paraId="677E7FA0" w14:textId="77777777" w:rsidR="00A33ACF" w:rsidRPr="00A33ACF" w:rsidRDefault="00A33ACF" w:rsidP="00A3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76E3223" w14:textId="77777777" w:rsidR="00A33ACF" w:rsidRDefault="00A33ACF" w:rsidP="00A3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14:paraId="1442F365" w14:textId="77777777" w:rsidR="00A33ACF" w:rsidRDefault="00A3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598B57" w14:textId="598667A4" w:rsidR="00E65D85" w:rsidRDefault="00E65D85" w:rsidP="00A3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49F19640" w14:textId="4B1E2447" w:rsidR="00E65D85" w:rsidRPr="00A33ACF" w:rsidRDefault="00E65D85" w:rsidP="00E65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9"/>
        <w:gridCol w:w="267"/>
        <w:gridCol w:w="1170"/>
        <w:gridCol w:w="274"/>
        <w:gridCol w:w="1194"/>
        <w:gridCol w:w="260"/>
        <w:gridCol w:w="1157"/>
      </w:tblGrid>
      <w:tr w:rsidR="00E65D85" w:rsidRPr="00BA2043" w14:paraId="03C617C3" w14:textId="77777777" w:rsidTr="002255A3">
        <w:trPr>
          <w:trHeight w:val="427"/>
          <w:tblHeader/>
        </w:trPr>
        <w:tc>
          <w:tcPr>
            <w:tcW w:w="2038" w:type="pct"/>
          </w:tcPr>
          <w:p w14:paraId="04579E19" w14:textId="77777777" w:rsidR="00E65D85" w:rsidRPr="00BA2043" w:rsidRDefault="00E65D85" w:rsidP="00225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058E7D8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DC31D3D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14589D9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65D85" w:rsidRPr="00BA2043" w14:paraId="7AEBE011" w14:textId="77777777" w:rsidTr="002255A3">
        <w:trPr>
          <w:trHeight w:val="427"/>
          <w:tblHeader/>
        </w:trPr>
        <w:tc>
          <w:tcPr>
            <w:tcW w:w="2038" w:type="pct"/>
          </w:tcPr>
          <w:p w14:paraId="618A43B8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054C64F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1F487DB9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B0BDE73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161BD1D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DA0EB7C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</w:tcPr>
          <w:p w14:paraId="1176C7BF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D999BF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65D85" w:rsidRPr="006C45EA" w14:paraId="5B12CBBB" w14:textId="77777777" w:rsidTr="002255A3">
        <w:trPr>
          <w:trHeight w:val="427"/>
          <w:tblHeader/>
        </w:trPr>
        <w:tc>
          <w:tcPr>
            <w:tcW w:w="2038" w:type="pct"/>
          </w:tcPr>
          <w:p w14:paraId="45FFE868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583BDEB" w14:textId="77777777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2A199592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28BDA88" w14:textId="77777777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3A4B5ABD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E4DB80" w14:textId="77777777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6A2236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21C5AB59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74B33E6" w14:textId="77777777" w:rsidR="00E65D85" w:rsidRPr="006C45EA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65D85" w:rsidRPr="00BA2043" w14:paraId="40786B4E" w14:textId="77777777" w:rsidTr="002255A3">
        <w:trPr>
          <w:trHeight w:val="427"/>
          <w:tblHeader/>
        </w:trPr>
        <w:tc>
          <w:tcPr>
            <w:tcW w:w="2038" w:type="pct"/>
          </w:tcPr>
          <w:p w14:paraId="7B1EA237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61421DA7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5D85" w:rsidRPr="00BA2043" w14:paraId="151F3EDD" w14:textId="77777777" w:rsidTr="002255A3">
        <w:trPr>
          <w:trHeight w:val="258"/>
        </w:trPr>
        <w:tc>
          <w:tcPr>
            <w:tcW w:w="2038" w:type="pct"/>
          </w:tcPr>
          <w:p w14:paraId="66B96ECB" w14:textId="7E0B1AD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72DC4B51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426002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69F0AF" w14:textId="77777777" w:rsidR="00E65D85" w:rsidRPr="00BA2043" w:rsidRDefault="00E65D85" w:rsidP="002255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C43601C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CAF9CC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8DDE90A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4420DFC" w14:textId="77777777" w:rsidR="00E65D85" w:rsidRPr="00BA2043" w:rsidRDefault="00E65D85" w:rsidP="002255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5D85" w:rsidRPr="00BA2043" w14:paraId="17E4F544" w14:textId="77777777" w:rsidTr="002255A3">
        <w:trPr>
          <w:trHeight w:val="258"/>
        </w:trPr>
        <w:tc>
          <w:tcPr>
            <w:tcW w:w="2038" w:type="pct"/>
          </w:tcPr>
          <w:p w14:paraId="6ABB4E3E" w14:textId="6837CA42" w:rsidR="00E65D85" w:rsidRPr="00214BE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2EB595F0" w14:textId="4338190E" w:rsidR="00E65D85" w:rsidRPr="00A33ACF" w:rsidRDefault="00A33ACF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22,982</w:t>
            </w:r>
          </w:p>
        </w:tc>
        <w:tc>
          <w:tcPr>
            <w:tcW w:w="144" w:type="pct"/>
          </w:tcPr>
          <w:p w14:paraId="0745E3DE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4380A9" w14:textId="1060E5B8" w:rsidR="00E65D85" w:rsidRPr="00A33ACF" w:rsidRDefault="00A33ACF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23,407</w:t>
            </w:r>
          </w:p>
        </w:tc>
        <w:tc>
          <w:tcPr>
            <w:tcW w:w="148" w:type="pct"/>
          </w:tcPr>
          <w:p w14:paraId="7BAB9208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00E376B" w14:textId="01D9ABF4" w:rsidR="00E65D85" w:rsidRPr="005C7EBE" w:rsidRDefault="00A33ACF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22,982</w:t>
            </w:r>
          </w:p>
        </w:tc>
        <w:tc>
          <w:tcPr>
            <w:tcW w:w="140" w:type="pct"/>
          </w:tcPr>
          <w:p w14:paraId="3C70B6BF" w14:textId="77777777" w:rsidR="00E65D85" w:rsidRPr="00BA2043" w:rsidRDefault="00E65D85" w:rsidP="002255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B1FA40A" w14:textId="526127A3" w:rsidR="00E65D85" w:rsidRPr="00BA2043" w:rsidRDefault="00A33ACF" w:rsidP="002255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23,407</w:t>
            </w:r>
          </w:p>
        </w:tc>
      </w:tr>
    </w:tbl>
    <w:p w14:paraId="36D0328B" w14:textId="2C4375DA" w:rsidR="00F662A0" w:rsidRPr="00A33ACF" w:rsidRDefault="00F66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8"/>
          <w:szCs w:val="28"/>
          <w:cs/>
          <w:lang w:val="th-TH"/>
        </w:rPr>
      </w:pPr>
    </w:p>
    <w:p w14:paraId="502F93C7" w14:textId="3364A30F" w:rsidR="0042315D" w:rsidRPr="00AA4496" w:rsidRDefault="0042315D" w:rsidP="0042315D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AA4496">
        <w:rPr>
          <w:rFonts w:ascii="Angsana New" w:hAnsi="Angsana New" w:cs="Angsana New"/>
          <w:bCs/>
          <w:i/>
          <w:iCs/>
          <w:cs/>
        </w:rPr>
        <w:t>เงิน</w:t>
      </w:r>
      <w:r w:rsidRPr="00AA4496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14:paraId="4C451F6B" w14:textId="77777777" w:rsidR="0042315D" w:rsidRPr="00A33ACF" w:rsidRDefault="0042315D" w:rsidP="0042315D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0"/>
        <w:gridCol w:w="1187"/>
        <w:gridCol w:w="236"/>
        <w:gridCol w:w="1237"/>
        <w:gridCol w:w="236"/>
        <w:gridCol w:w="1295"/>
        <w:gridCol w:w="236"/>
        <w:gridCol w:w="1188"/>
      </w:tblGrid>
      <w:tr w:rsidR="003F5DC7" w:rsidRPr="00124898" w14:paraId="37FA8023" w14:textId="77777777" w:rsidTr="008847DF">
        <w:trPr>
          <w:tblHeader/>
        </w:trPr>
        <w:tc>
          <w:tcPr>
            <w:tcW w:w="3490" w:type="dxa"/>
            <w:vAlign w:val="bottom"/>
          </w:tcPr>
          <w:p w14:paraId="12D33BD1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5" w:type="dxa"/>
            <w:gridSpan w:val="7"/>
            <w:vAlign w:val="bottom"/>
          </w:tcPr>
          <w:p w14:paraId="13B593F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F5DC7" w:rsidRPr="00124898" w14:paraId="437095DC" w14:textId="77777777" w:rsidTr="008847DF">
        <w:trPr>
          <w:tblHeader/>
        </w:trPr>
        <w:tc>
          <w:tcPr>
            <w:tcW w:w="3490" w:type="dxa"/>
            <w:shd w:val="clear" w:color="auto" w:fill="auto"/>
            <w:vAlign w:val="bottom"/>
          </w:tcPr>
          <w:p w14:paraId="20129FE6" w14:textId="77777777" w:rsidR="003F5DC7" w:rsidRPr="003F5DC7" w:rsidRDefault="003F5DC7" w:rsidP="00EE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87" w:type="dxa"/>
            <w:vAlign w:val="bottom"/>
          </w:tcPr>
          <w:p w14:paraId="798AB58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627E11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28B286B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F9A6D56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261354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6452DF2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7007842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12303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D00585" w14:textId="02463739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6F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76F5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3F5DC7" w:rsidRPr="00124898" w14:paraId="65C5CFDB" w14:textId="77777777" w:rsidTr="008847DF">
        <w:trPr>
          <w:tblHeader/>
        </w:trPr>
        <w:tc>
          <w:tcPr>
            <w:tcW w:w="3490" w:type="dxa"/>
            <w:vAlign w:val="bottom"/>
          </w:tcPr>
          <w:p w14:paraId="5131EAE5" w14:textId="660CAE90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  <w:vAlign w:val="bottom"/>
          </w:tcPr>
          <w:p w14:paraId="0BEBEEA8" w14:textId="1A0F411F" w:rsidR="003F5DC7" w:rsidRPr="003F5DC7" w:rsidRDefault="00E45054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50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59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52F5980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48985B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ADBFEB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04C7C3F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EB6B75E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2A59805" w14:textId="3F9EF5BE" w:rsidR="003F5DC7" w:rsidRPr="003F5DC7" w:rsidRDefault="00E45054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50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592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F5DC7" w:rsidRPr="00124898" w14:paraId="285691AC" w14:textId="77777777" w:rsidTr="008847DF">
        <w:trPr>
          <w:tblHeader/>
        </w:trPr>
        <w:tc>
          <w:tcPr>
            <w:tcW w:w="3490" w:type="dxa"/>
            <w:vAlign w:val="bottom"/>
          </w:tcPr>
          <w:p w14:paraId="70C3EECE" w14:textId="77777777" w:rsidR="003F5DC7" w:rsidRPr="003F5DC7" w:rsidRDefault="003F5DC7" w:rsidP="0065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5" w:type="dxa"/>
            <w:gridSpan w:val="7"/>
          </w:tcPr>
          <w:p w14:paraId="781DBFDE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F5D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5DC7" w:rsidRPr="00124898" w14:paraId="6D36F30F" w14:textId="77777777" w:rsidTr="008847DF">
        <w:tc>
          <w:tcPr>
            <w:tcW w:w="3490" w:type="dxa"/>
          </w:tcPr>
          <w:p w14:paraId="1C1F4E3A" w14:textId="77777777" w:rsidR="003F5DC7" w:rsidRPr="003F5DC7" w:rsidRDefault="003F5DC7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87" w:type="dxa"/>
          </w:tcPr>
          <w:p w14:paraId="579B229D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BCFB4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FAC1119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18A45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765FA58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1E027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411E5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5DC7" w:rsidRPr="00124898" w14:paraId="7B55E112" w14:textId="77777777" w:rsidTr="008847DF">
        <w:tc>
          <w:tcPr>
            <w:tcW w:w="3490" w:type="dxa"/>
          </w:tcPr>
          <w:p w14:paraId="4D59D73F" w14:textId="114D7A74" w:rsidR="003F5DC7" w:rsidRPr="003F5DC7" w:rsidRDefault="003F5DC7" w:rsidP="0088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5DC7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187" w:type="dxa"/>
          </w:tcPr>
          <w:p w14:paraId="04149583" w14:textId="3652F6F8" w:rsidR="003F5DC7" w:rsidRPr="003F5DC7" w:rsidRDefault="00376F5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3F5DC7">
              <w:rPr>
                <w:rFonts w:asciiTheme="majorBidi" w:hAnsiTheme="majorBidi" w:cstheme="majorBidi"/>
                <w:sz w:val="30"/>
                <w:szCs w:val="30"/>
              </w:rPr>
              <w:t>,320</w:t>
            </w:r>
          </w:p>
        </w:tc>
        <w:tc>
          <w:tcPr>
            <w:tcW w:w="236" w:type="dxa"/>
          </w:tcPr>
          <w:p w14:paraId="24B875C5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C6925AA" w14:textId="77777777" w:rsidR="003F5DC7" w:rsidRPr="003F5DC7" w:rsidRDefault="003F5DC7" w:rsidP="003F5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D6911F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1CAB31E" w14:textId="36D639E8" w:rsidR="003F5DC7" w:rsidRPr="003F5DC7" w:rsidRDefault="00F42049" w:rsidP="00F4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5E3E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465F4A" w14:textId="77777777" w:rsidR="003F5DC7" w:rsidRPr="003F5DC7" w:rsidRDefault="003F5DC7" w:rsidP="00EE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20C5EC" w14:textId="28663BA0" w:rsidR="003F5DC7" w:rsidRPr="003F5DC7" w:rsidRDefault="00BE5E3E" w:rsidP="00BE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  <w:r w:rsidR="003F5DC7" w:rsidRPr="003F5DC7">
              <w:rPr>
                <w:rFonts w:asciiTheme="majorBidi" w:hAnsiTheme="majorBidi" w:cstheme="majorBidi"/>
                <w:sz w:val="30"/>
                <w:szCs w:val="30"/>
              </w:rPr>
              <w:t>,320</w:t>
            </w:r>
          </w:p>
        </w:tc>
      </w:tr>
    </w:tbl>
    <w:p w14:paraId="0D475A3E" w14:textId="1B77541A" w:rsidR="00072A61" w:rsidRPr="00A33ACF" w:rsidRDefault="0007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</w:p>
    <w:p w14:paraId="1E719773" w14:textId="24231F83" w:rsidR="00650CE3" w:rsidRDefault="00650CE3" w:rsidP="00047446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AA4496">
        <w:rPr>
          <w:rFonts w:ascii="Angsana New" w:hAnsi="Angsana New" w:cs="Angsana New" w:hint="cs"/>
          <w:cs/>
        </w:rPr>
        <w:t xml:space="preserve">ณ </w:t>
      </w:r>
      <w:r w:rsidRPr="00AA4496">
        <w:rPr>
          <w:rFonts w:ascii="Angsana New" w:hAnsi="Angsana New" w:cs="Angsana New"/>
          <w:cs/>
        </w:rPr>
        <w:t xml:space="preserve">วันที่ </w:t>
      </w:r>
      <w:r w:rsidRPr="00AA4496">
        <w:rPr>
          <w:rFonts w:ascii="Angsana New" w:hAnsi="Angsana New" w:cs="Angsana New"/>
          <w:lang w:val="en-US"/>
        </w:rPr>
        <w:t xml:space="preserve">30 </w:t>
      </w:r>
      <w:r w:rsidRPr="00AA4496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AA4496">
        <w:rPr>
          <w:rFonts w:ascii="Angsana New" w:hAnsi="Angsana New" w:cs="Angsana New"/>
          <w:lang w:val="en-US"/>
        </w:rPr>
        <w:t xml:space="preserve">2562 </w:t>
      </w:r>
      <w:r w:rsidRPr="00AA4496">
        <w:rPr>
          <w:rFonts w:ascii="Angsana New" w:hAnsi="Angsana New" w:cs="Angsana New" w:hint="cs"/>
          <w:cs/>
        </w:rPr>
        <w:t>บริษัทได้ลงนาม</w:t>
      </w:r>
      <w:r w:rsidRPr="00AA4496">
        <w:rPr>
          <w:rFonts w:ascii="Angsana New" w:hAnsi="Angsana New" w:cs="Angsana New"/>
          <w:cs/>
        </w:rPr>
        <w:t>สัญญาเงินกู้ยืม</w:t>
      </w:r>
      <w:r w:rsidRPr="00AA4496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AA4496">
        <w:rPr>
          <w:rFonts w:ascii="Angsana New" w:hAnsi="Angsana New" w:cs="Angsana New"/>
          <w:cs/>
        </w:rPr>
        <w:br/>
      </w:r>
      <w:r w:rsidRPr="00AA4496">
        <w:rPr>
          <w:rFonts w:ascii="Angsana New" w:hAnsi="Angsana New" w:cs="Angsana New" w:hint="cs"/>
          <w:cs/>
        </w:rPr>
        <w:t xml:space="preserve">ซึ่งมีวงเงินรวม </w:t>
      </w:r>
      <w:r w:rsidRPr="00AA4496">
        <w:rPr>
          <w:rFonts w:ascii="Angsana New" w:hAnsi="Angsana New" w:cs="Angsana New"/>
          <w:lang w:val="en-US"/>
        </w:rPr>
        <w:t xml:space="preserve">500 </w:t>
      </w:r>
      <w:r w:rsidRPr="00AA4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AA4496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Pr="00AA4496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Pr="00AA4496">
        <w:rPr>
          <w:rFonts w:ascii="Angsana New" w:hAnsi="Angsana New" w:cs="Angsana New"/>
          <w:lang w:val="en-US"/>
        </w:rPr>
        <w:t xml:space="preserve">MLR </w:t>
      </w:r>
      <w:r w:rsidRPr="00AA4496">
        <w:rPr>
          <w:rFonts w:ascii="Angsana New" w:hAnsi="Angsana New" w:cs="Angsana New" w:hint="cs"/>
          <w:cs/>
          <w:lang w:val="en-US"/>
        </w:rPr>
        <w:t>หักอัตรา</w:t>
      </w:r>
      <w:r>
        <w:rPr>
          <w:rFonts w:ascii="Angsana New" w:hAnsi="Angsana New" w:cs="Angsana New"/>
          <w:lang w:val="en-US"/>
        </w:rPr>
        <w:br/>
      </w:r>
      <w:r w:rsidRPr="00047446">
        <w:rPr>
          <w:rFonts w:ascii="Angsana New" w:hAnsi="Angsana New" w:cs="Angsana New" w:hint="cs"/>
          <w:spacing w:val="4"/>
          <w:cs/>
          <w:lang w:val="en-US"/>
        </w:rPr>
        <w:t>ส่วนลดในปีถัด</w:t>
      </w:r>
      <w:r w:rsidR="00DD7DD6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  <w:lang w:val="en-US"/>
        </w:rPr>
        <w:t>ๆ</w:t>
      </w:r>
      <w:r w:rsidRPr="00047446">
        <w:rPr>
          <w:rFonts w:ascii="Angsana New" w:hAnsi="Angsana New" w:cs="Angsana New"/>
          <w:spacing w:val="4"/>
          <w:lang w:val="en-US"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  <w:lang w:val="en-US"/>
        </w:rPr>
        <w:t>ไป</w:t>
      </w:r>
      <w:r w:rsidRPr="00047446">
        <w:rPr>
          <w:rFonts w:ascii="Angsana New" w:hAnsi="Angsana New" w:cs="Angsana New"/>
          <w:spacing w:val="4"/>
          <w:cs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</w:rPr>
        <w:t>โดยมี</w:t>
      </w:r>
      <w:r w:rsidRPr="00047446">
        <w:rPr>
          <w:rFonts w:ascii="Angsana New" w:hAnsi="Angsana New" w:cs="Angsana New"/>
          <w:spacing w:val="4"/>
          <w:cs/>
        </w:rPr>
        <w:t>กำหนดชำระคืนเงินต้น</w:t>
      </w:r>
      <w:r w:rsidRPr="00047446">
        <w:rPr>
          <w:rFonts w:ascii="Angsana New" w:hAnsi="Angsana New" w:cs="Angsana New" w:hint="cs"/>
          <w:spacing w:val="4"/>
          <w:cs/>
        </w:rPr>
        <w:t>เมื่อทวงถาม</w:t>
      </w:r>
      <w:r w:rsidRPr="00047446">
        <w:rPr>
          <w:rFonts w:ascii="Angsana New" w:hAnsi="Angsana New" w:cs="Angsana New"/>
          <w:spacing w:val="4"/>
          <w:cs/>
        </w:rPr>
        <w:t xml:space="preserve"> เงินกู้ดังกล่าวมีวัตถุประสงค์เพื่อ</w:t>
      </w:r>
      <w:r w:rsidRPr="00047446">
        <w:rPr>
          <w:rFonts w:ascii="Angsana New" w:hAnsi="Angsana New" w:cs="Angsana New" w:hint="cs"/>
          <w:spacing w:val="4"/>
          <w:cs/>
        </w:rPr>
        <w:t>นำไป</w:t>
      </w:r>
      <w:r w:rsidRPr="00047446">
        <w:rPr>
          <w:rFonts w:ascii="Angsana New" w:hAnsi="Angsana New" w:cs="Angsana New"/>
          <w:spacing w:val="4"/>
          <w:cs/>
        </w:rPr>
        <w:t>ใช้</w:t>
      </w:r>
      <w:r w:rsidRPr="00047446">
        <w:rPr>
          <w:rFonts w:ascii="Angsana New" w:hAnsi="Angsana New" w:cs="Angsana New" w:hint="cs"/>
          <w:spacing w:val="4"/>
          <w:cs/>
        </w:rPr>
        <w:t>ใน</w:t>
      </w:r>
      <w:r w:rsidR="00047446">
        <w:rPr>
          <w:rFonts w:ascii="Angsana New" w:hAnsi="Angsana New" w:cs="Angsana New" w:hint="cs"/>
          <w:cs/>
        </w:rPr>
        <w:t xml:space="preserve"> </w:t>
      </w:r>
      <w:r w:rsidRPr="00AA4496">
        <w:rPr>
          <w:rFonts w:ascii="Angsana New" w:hAnsi="Angsana New" w:cs="Angsana New" w:hint="cs"/>
          <w:cs/>
        </w:rPr>
        <w:t>การ</w:t>
      </w:r>
      <w:r w:rsidRPr="00AA4496">
        <w:rPr>
          <w:rFonts w:ascii="Angsana New" w:hAnsi="Angsana New" w:cs="Angsana New" w:hint="cs"/>
          <w:cs/>
          <w:lang w:val="en-US"/>
        </w:rPr>
        <w:t xml:space="preserve">ชำระคืนเงินกู้ยืมระยะสั้น </w:t>
      </w:r>
      <w:r w:rsidRPr="00AA4496">
        <w:rPr>
          <w:rFonts w:ascii="Angsana New" w:hAnsi="Angsana New" w:cs="Angsana New"/>
          <w:lang w:val="en-US"/>
        </w:rPr>
        <w:t xml:space="preserve">(Bridge loan) </w:t>
      </w:r>
      <w:r w:rsidRPr="00AA4496">
        <w:rPr>
          <w:rFonts w:ascii="Angsana New" w:hAnsi="Angsana New" w:cs="Angsana New" w:hint="cs"/>
          <w:cs/>
          <w:lang w:val="en-US"/>
        </w:rPr>
        <w:t xml:space="preserve">จากสถาบันการเงินที่บริษัทใช้เป็นเงินทุนสำหรับการซื้อธุรกิจ ทั้งนี้ </w:t>
      </w:r>
      <w:r>
        <w:rPr>
          <w:rFonts w:ascii="Angsana New" w:hAnsi="Angsana New" w:cs="Angsana New"/>
          <w:lang w:val="en-US"/>
        </w:rPr>
        <w:br/>
      </w:r>
      <w:r w:rsidRPr="00AA4496">
        <w:rPr>
          <w:rFonts w:ascii="Angsana New" w:hAnsi="Angsana New" w:cs="Angsana New" w:hint="cs"/>
          <w:cs/>
          <w:lang w:val="en-US"/>
        </w:rPr>
        <w:t>ณ วันที่</w:t>
      </w:r>
      <w:r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>3</w:t>
      </w:r>
      <w:r w:rsidR="00376F57">
        <w:rPr>
          <w:rFonts w:ascii="Angsana New" w:hAnsi="Angsana New" w:cs="Angsana New"/>
          <w:lang w:val="en-US"/>
        </w:rPr>
        <w:t>1</w:t>
      </w:r>
      <w:r w:rsidRPr="00AA4496">
        <w:rPr>
          <w:rFonts w:ascii="Angsana New" w:hAnsi="Angsana New" w:cs="Angsana New"/>
          <w:lang w:val="en-US"/>
        </w:rPr>
        <w:t xml:space="preserve"> </w:t>
      </w:r>
      <w:r w:rsidR="00376F57">
        <w:rPr>
          <w:rFonts w:ascii="Angsana New" w:hAnsi="Angsana New" w:cs="Angsana New" w:hint="cs"/>
          <w:cs/>
          <w:lang w:val="en-US"/>
        </w:rPr>
        <w:t>มีนาคม</w:t>
      </w:r>
      <w:r w:rsidRPr="00AA4496">
        <w:rPr>
          <w:rFonts w:ascii="Angsana New" w:hAnsi="Angsana New" w:cs="Angsana New" w:hint="cs"/>
          <w:cs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>256</w:t>
      </w:r>
      <w:r w:rsidR="00376F57">
        <w:rPr>
          <w:rFonts w:ascii="Angsana New" w:hAnsi="Angsana New" w:cs="Angsana New"/>
          <w:lang w:val="en-US"/>
        </w:rPr>
        <w:t>4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14:paraId="727CAD58" w14:textId="77777777" w:rsidR="007C1423" w:rsidRPr="00A33ACF" w:rsidRDefault="007C1423" w:rsidP="00047446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D0EE05D" w14:textId="77777777" w:rsidR="00A33ACF" w:rsidRDefault="00A3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E6166E2" w14:textId="64BC762F" w:rsidR="002A145C" w:rsidRPr="00BA2043" w:rsidRDefault="00BB4B1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14:paraId="79B4EA0E" w14:textId="77777777" w:rsidR="00D459ED" w:rsidRPr="00A33ACF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C8401F7" w14:textId="0F28045C" w:rsidR="00D459ED" w:rsidRPr="00BA2043" w:rsidRDefault="00D459ED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84654" w:rsidRPr="00BA2043">
        <w:rPr>
          <w:rFonts w:ascii="Angsana New" w:hAnsi="Angsana New"/>
          <w:sz w:val="30"/>
          <w:szCs w:val="30"/>
        </w:rPr>
        <w:t>3</w:t>
      </w:r>
      <w:r w:rsidR="00376F57">
        <w:rPr>
          <w:rFonts w:ascii="Angsana New" w:hAnsi="Angsana New"/>
          <w:sz w:val="30"/>
          <w:szCs w:val="30"/>
        </w:rPr>
        <w:t>1</w:t>
      </w:r>
      <w:r w:rsidR="00684654" w:rsidRPr="00BA2043">
        <w:rPr>
          <w:rFonts w:ascii="Angsana New" w:hAnsi="Angsana New"/>
          <w:sz w:val="30"/>
          <w:szCs w:val="30"/>
        </w:rPr>
        <w:t xml:space="preserve"> </w:t>
      </w:r>
      <w:r w:rsidR="00376F57">
        <w:rPr>
          <w:rFonts w:ascii="Angsana New" w:hAnsi="Angsana New" w:hint="cs"/>
          <w:sz w:val="30"/>
          <w:szCs w:val="30"/>
          <w:cs/>
        </w:rPr>
        <w:t>มีนาคม</w:t>
      </w:r>
      <w:r w:rsidR="00684654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/>
          <w:sz w:val="30"/>
          <w:szCs w:val="30"/>
        </w:rPr>
        <w:t>256</w:t>
      </w:r>
      <w:r w:rsidR="00376F57">
        <w:rPr>
          <w:rFonts w:ascii="Angsana New" w:hAnsi="Angsana New"/>
          <w:sz w:val="30"/>
          <w:szCs w:val="30"/>
        </w:rPr>
        <w:t>4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14:paraId="5F4C2357" w14:textId="77777777" w:rsidR="00284C27" w:rsidRPr="00A33ACF" w:rsidRDefault="00284C2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6"/>
          <w:szCs w:val="26"/>
        </w:rPr>
      </w:pPr>
    </w:p>
    <w:p w14:paraId="06F4ACCE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73961966" w14:textId="77777777" w:rsidR="00441D59" w:rsidRPr="00A33ACF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6"/>
          <w:szCs w:val="26"/>
        </w:rPr>
      </w:pPr>
    </w:p>
    <w:p w14:paraId="60595198" w14:textId="02BDE750" w:rsidR="00441D59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เพื่อใช้เป็นสถานประกอบการ สัญญาดังกล่าวมี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 xml:space="preserve">กำหนดระยะเวลา </w:t>
      </w:r>
      <w:r w:rsidR="006A2236" w:rsidRPr="007E4DEA">
        <w:rPr>
          <w:rFonts w:ascii="Angsana New" w:hAnsi="Angsana New"/>
          <w:spacing w:val="-4"/>
          <w:sz w:val="30"/>
          <w:szCs w:val="30"/>
        </w:rPr>
        <w:t>15</w:t>
      </w:r>
      <w:r w:rsidR="00243CA3"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="00243CA3" w:rsidRPr="007E4DEA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7E4DEA">
        <w:rPr>
          <w:rFonts w:ascii="Angsana New" w:hAnsi="Angsana New"/>
          <w:spacing w:val="-4"/>
          <w:sz w:val="30"/>
          <w:szCs w:val="30"/>
          <w:cs/>
        </w:rPr>
        <w:t>จะสิ้นสุดในเดือน</w:t>
      </w:r>
      <w:r w:rsidR="009B31DA" w:rsidRPr="007E4DEA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E4D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A2236" w:rsidRPr="007E4DEA">
        <w:rPr>
          <w:rFonts w:ascii="Angsana New" w:hAnsi="Angsana New"/>
          <w:spacing w:val="-4"/>
          <w:sz w:val="30"/>
          <w:szCs w:val="30"/>
        </w:rPr>
        <w:t>2574</w:t>
      </w:r>
      <w:r w:rsidRPr="007E4DEA">
        <w:rPr>
          <w:rFonts w:ascii="Angsana New" w:hAnsi="Angsana New"/>
          <w:spacing w:val="-4"/>
          <w:sz w:val="30"/>
          <w:szCs w:val="30"/>
        </w:rPr>
        <w:t xml:space="preserve"> </w:t>
      </w:r>
      <w:r w:rsidRPr="007E4DEA">
        <w:rPr>
          <w:rFonts w:ascii="Angsana New" w:hAnsi="Angsana New"/>
          <w:spacing w:val="-4"/>
          <w:sz w:val="30"/>
          <w:szCs w:val="30"/>
          <w:cs/>
        </w:rPr>
        <w:t>โดยมีค่าเช่ารวมสำหรับ</w:t>
      </w:r>
      <w:r w:rsidRPr="001C08AC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6A2236" w:rsidRPr="001C08AC">
        <w:rPr>
          <w:rFonts w:ascii="Angsana New" w:hAnsi="Angsana New"/>
          <w:spacing w:val="-4"/>
          <w:sz w:val="30"/>
          <w:szCs w:val="30"/>
        </w:rPr>
        <w:t>256</w:t>
      </w:r>
      <w:r w:rsidR="00376F57" w:rsidRPr="001C08AC">
        <w:rPr>
          <w:rFonts w:ascii="Angsana New" w:hAnsi="Angsana New"/>
          <w:spacing w:val="-4"/>
          <w:sz w:val="30"/>
          <w:szCs w:val="30"/>
        </w:rPr>
        <w:t>4</w:t>
      </w:r>
      <w:r w:rsidRPr="001C08AC">
        <w:rPr>
          <w:rFonts w:ascii="Angsana New" w:hAnsi="Angsana New"/>
          <w:spacing w:val="-4"/>
          <w:sz w:val="30"/>
          <w:szCs w:val="30"/>
        </w:rPr>
        <w:t xml:space="preserve"> </w:t>
      </w:r>
      <w:r w:rsidRPr="001C08AC">
        <w:rPr>
          <w:rFonts w:ascii="Angsana New" w:hAnsi="Angsana New"/>
          <w:spacing w:val="-4"/>
          <w:sz w:val="30"/>
          <w:szCs w:val="30"/>
          <w:cs/>
        </w:rPr>
        <w:t>เป็นจำนว</w:t>
      </w:r>
      <w:r w:rsidR="001C4BAE" w:rsidRPr="001C08AC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1C08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11638" w:rsidRPr="001C08AC">
        <w:rPr>
          <w:rFonts w:ascii="Angsana New" w:hAnsi="Angsana New"/>
          <w:spacing w:val="-4"/>
          <w:sz w:val="30"/>
          <w:szCs w:val="30"/>
        </w:rPr>
        <w:t>3</w:t>
      </w:r>
      <w:r w:rsidR="00457A3A" w:rsidRPr="001C08AC">
        <w:rPr>
          <w:rFonts w:ascii="Angsana New" w:hAnsi="Angsana New"/>
          <w:spacing w:val="-4"/>
          <w:sz w:val="30"/>
          <w:szCs w:val="30"/>
        </w:rPr>
        <w:t>.</w:t>
      </w:r>
      <w:r w:rsidR="00011638" w:rsidRPr="001C08AC">
        <w:rPr>
          <w:rFonts w:ascii="Angsana New" w:hAnsi="Angsana New"/>
          <w:spacing w:val="-4"/>
          <w:sz w:val="30"/>
          <w:szCs w:val="30"/>
        </w:rPr>
        <w:t>0</w:t>
      </w:r>
      <w:r w:rsidR="00967CC5" w:rsidRPr="001C08AC">
        <w:rPr>
          <w:rFonts w:ascii="Angsana New" w:hAnsi="Angsana New"/>
          <w:spacing w:val="-4"/>
          <w:sz w:val="30"/>
          <w:szCs w:val="30"/>
        </w:rPr>
        <w:t xml:space="preserve"> </w:t>
      </w:r>
      <w:r w:rsidRPr="001C08AC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095AFB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376F57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27022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6A2236" w:rsidRPr="006A2236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</w:t>
      </w:r>
      <w:r w:rsidR="00E65D85">
        <w:rPr>
          <w:rFonts w:ascii="Angsana New" w:hAnsi="Angsana New" w:hint="cs"/>
          <w:spacing w:val="-2"/>
          <w:sz w:val="30"/>
          <w:szCs w:val="30"/>
          <w:cs/>
        </w:rPr>
        <w:t>มีค่าเช่า</w:t>
      </w:r>
      <w:bookmarkStart w:id="1" w:name="_Hlk71734235"/>
      <w:r w:rsidR="00E65D85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E65D85">
        <w:rPr>
          <w:rFonts w:ascii="Angsana New" w:hAnsi="Angsana New"/>
          <w:spacing w:val="-2"/>
          <w:sz w:val="30"/>
          <w:szCs w:val="30"/>
        </w:rPr>
        <w:t xml:space="preserve">31 </w:t>
      </w:r>
      <w:r w:rsidR="00E65D85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E65D85">
        <w:rPr>
          <w:rFonts w:ascii="Angsana New" w:hAnsi="Angsana New"/>
          <w:spacing w:val="-2"/>
          <w:sz w:val="30"/>
          <w:szCs w:val="30"/>
        </w:rPr>
        <w:t>2564</w:t>
      </w:r>
      <w:bookmarkEnd w:id="1"/>
      <w:r w:rsidR="00E65D85">
        <w:rPr>
          <w:rFonts w:ascii="Angsana New" w:hAnsi="Angsana New"/>
          <w:spacing w:val="-2"/>
          <w:sz w:val="30"/>
          <w:szCs w:val="30"/>
        </w:rPr>
        <w:t xml:space="preserve"> </w:t>
      </w:r>
      <w:r w:rsidR="00E65D85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="00E65D85">
        <w:rPr>
          <w:rFonts w:ascii="Angsana New" w:hAnsi="Angsana New"/>
          <w:spacing w:val="-2"/>
          <w:sz w:val="30"/>
          <w:szCs w:val="30"/>
        </w:rPr>
        <w:t xml:space="preserve">0.8 </w:t>
      </w:r>
      <w:r w:rsidR="00E65D8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65D85" w:rsidRPr="00A33ACF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D576E0" w:rsidRPr="00D576E0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E65D85" w:rsidRPr="00A33ACF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231CE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A33ACF" w:rsidRPr="00A33ACF">
        <w:rPr>
          <w:rFonts w:ascii="Angsana New" w:hAnsi="Angsana New"/>
          <w:i/>
          <w:iCs/>
          <w:spacing w:val="-2"/>
          <w:sz w:val="30"/>
          <w:szCs w:val="30"/>
        </w:rPr>
        <w:t xml:space="preserve">0.7 </w:t>
      </w:r>
      <w:r w:rsidR="00A33ACF" w:rsidRPr="00A33ACF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E65D85" w:rsidRPr="00A33ACF">
        <w:rPr>
          <w:rFonts w:ascii="Angsana New" w:hAnsi="Angsana New" w:hint="cs"/>
          <w:i/>
          <w:iCs/>
          <w:spacing w:val="-2"/>
          <w:sz w:val="30"/>
          <w:szCs w:val="30"/>
          <w:cs/>
        </w:rPr>
        <w:t>)</w:t>
      </w:r>
      <w:r w:rsidR="00E65D85">
        <w:rPr>
          <w:rFonts w:ascii="Angsana New" w:hAnsi="Angsana New"/>
          <w:spacing w:val="-2"/>
          <w:sz w:val="30"/>
          <w:szCs w:val="30"/>
        </w:rPr>
        <w:t xml:space="preserve"> </w:t>
      </w:r>
      <w:r w:rsidR="00A33ACF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Pr="00BA2043">
        <w:rPr>
          <w:rFonts w:ascii="Angsana New" w:hAnsi="Angsana New"/>
          <w:spacing w:val="-2"/>
          <w:sz w:val="30"/>
          <w:szCs w:val="30"/>
          <w:cs/>
        </w:rPr>
        <w:t>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6A2236" w:rsidRPr="006A2236">
        <w:rPr>
          <w:rFonts w:ascii="Angsana New" w:hAnsi="Angsana New"/>
          <w:spacing w:val="-2"/>
          <w:sz w:val="30"/>
          <w:szCs w:val="30"/>
        </w:rPr>
        <w:t>5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5D9C11A7" w14:textId="77777777" w:rsidR="0076710F" w:rsidRPr="00A33ACF" w:rsidRDefault="0076710F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475E20EA" w14:textId="77777777" w:rsidR="00441D59" w:rsidRPr="007F7F46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01218468" w14:textId="77777777" w:rsidR="00441D59" w:rsidRPr="00A33ACF" w:rsidRDefault="00441D5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6"/>
          <w:szCs w:val="26"/>
        </w:rPr>
      </w:pPr>
    </w:p>
    <w:p w14:paraId="7DE1439F" w14:textId="60A91DE4" w:rsidR="00A438CE" w:rsidRDefault="00441D59" w:rsidP="0019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961BE0">
        <w:rPr>
          <w:rFonts w:ascii="Angsana New" w:hAnsi="Angsana New"/>
          <w:sz w:val="30"/>
          <w:szCs w:val="30"/>
        </w:rPr>
        <w:br/>
      </w:r>
      <w:r w:rsidR="002D6D57" w:rsidRPr="00BA2043">
        <w:rPr>
          <w:rFonts w:ascii="Angsana New" w:hAnsi="Angsana New" w:hint="cs"/>
          <w:sz w:val="30"/>
          <w:szCs w:val="30"/>
          <w:cs/>
        </w:rPr>
        <w:t>โดยบริษัทจะ</w:t>
      </w:r>
      <w:r w:rsidRPr="00BA2043">
        <w:rPr>
          <w:rFonts w:ascii="Angsana New" w:hAnsi="Angsana New"/>
          <w:sz w:val="30"/>
          <w:szCs w:val="30"/>
          <w:cs/>
        </w:rPr>
        <w:t>เรียกเก็บค่าบริหารจัดการ</w:t>
      </w:r>
      <w:r w:rsidR="002D6D57" w:rsidRPr="00BA2043">
        <w:rPr>
          <w:rFonts w:ascii="Angsana New" w:hAnsi="Angsana New" w:hint="cs"/>
          <w:sz w:val="30"/>
          <w:szCs w:val="30"/>
          <w:cs/>
        </w:rPr>
        <w:t xml:space="preserve">ดังกล่าวตามอัตราที่ระบุไว้ </w:t>
      </w:r>
      <w:r w:rsidRPr="00BA2043">
        <w:rPr>
          <w:rFonts w:ascii="Angsana New" w:hAnsi="Angsana New"/>
          <w:sz w:val="30"/>
          <w:szCs w:val="30"/>
          <w:cs/>
        </w:rPr>
        <w:t>และ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สัญญาดังกล่าวสามารถต่ออายุสัญญาได้คราวละ </w:t>
      </w:r>
      <w:r w:rsidR="006A2236" w:rsidRPr="006A223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6A2236" w:rsidRPr="006A223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52ECAABD" w14:textId="77777777" w:rsidR="00E65D85" w:rsidRPr="00A33ACF" w:rsidRDefault="00E65D85" w:rsidP="00197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6"/>
          <w:szCs w:val="26"/>
          <w:cs/>
        </w:rPr>
      </w:pPr>
    </w:p>
    <w:p w14:paraId="23857D72" w14:textId="5F1A119E" w:rsidR="00072A61" w:rsidRDefault="00072A61" w:rsidP="001C08A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072A61">
        <w:rPr>
          <w:rFonts w:ascii="Angsana New" w:hAnsi="Angsana New" w:hint="cs"/>
          <w:sz w:val="30"/>
          <w:szCs w:val="30"/>
          <w:u w:val="none"/>
          <w:cs/>
          <w:lang w:val="th-TH"/>
        </w:rPr>
        <w:t>ลูกหนี้</w:t>
      </w:r>
      <w:r w:rsidRPr="00072A61">
        <w:rPr>
          <w:rFonts w:ascii="Angsana New" w:hAnsi="Angsana New" w:hint="cs"/>
          <w:sz w:val="30"/>
          <w:szCs w:val="30"/>
          <w:u w:val="none"/>
          <w:cs/>
        </w:rPr>
        <w:t>การค้า</w:t>
      </w:r>
    </w:p>
    <w:p w14:paraId="0622C241" w14:textId="77777777" w:rsidR="00072A61" w:rsidRPr="00A33ACF" w:rsidRDefault="00072A61" w:rsidP="00072A61">
      <w:pPr>
        <w:rPr>
          <w:rFonts w:asciiTheme="majorBidi" w:hAnsiTheme="majorBidi" w:cstheme="majorBidi"/>
          <w:sz w:val="26"/>
          <w:szCs w:val="26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933"/>
        <w:gridCol w:w="237"/>
        <w:gridCol w:w="1081"/>
        <w:gridCol w:w="237"/>
        <w:gridCol w:w="1072"/>
        <w:gridCol w:w="7"/>
        <w:gridCol w:w="231"/>
        <w:gridCol w:w="10"/>
        <w:gridCol w:w="969"/>
        <w:gridCol w:w="266"/>
        <w:gridCol w:w="1076"/>
      </w:tblGrid>
      <w:tr w:rsidR="00072A61" w:rsidRPr="005E2844" w14:paraId="7A021562" w14:textId="77777777" w:rsidTr="008847DF">
        <w:trPr>
          <w:tblHeader/>
        </w:trPr>
        <w:tc>
          <w:tcPr>
            <w:tcW w:w="1667" w:type="pct"/>
            <w:vAlign w:val="bottom"/>
          </w:tcPr>
          <w:p w14:paraId="532A4825" w14:textId="5D83A48F" w:rsidR="00072A61" w:rsidRPr="00970C9B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40184449"/>
          </w:p>
        </w:tc>
        <w:tc>
          <w:tcPr>
            <w:tcW w:w="508" w:type="pct"/>
          </w:tcPr>
          <w:p w14:paraId="181E8318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6597E66A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4"/>
            <w:vAlign w:val="bottom"/>
          </w:tcPr>
          <w:p w14:paraId="0F6F6147" w14:textId="77777777" w:rsidR="00072A61" w:rsidRPr="00E42844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gridSpan w:val="2"/>
          </w:tcPr>
          <w:p w14:paraId="3EF3A26E" w14:textId="77777777" w:rsidR="00072A61" w:rsidRPr="00970C9B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pct"/>
            <w:gridSpan w:val="3"/>
          </w:tcPr>
          <w:p w14:paraId="23AB344C" w14:textId="77777777" w:rsidR="00072A61" w:rsidRPr="00970C9B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2A61" w:rsidRPr="005E2844" w14:paraId="78A76A5D" w14:textId="77777777" w:rsidTr="008847DF">
        <w:trPr>
          <w:tblHeader/>
        </w:trPr>
        <w:tc>
          <w:tcPr>
            <w:tcW w:w="1667" w:type="pct"/>
          </w:tcPr>
          <w:p w14:paraId="3CFB3F45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0DB71ED9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45272A12" w14:textId="77777777" w:rsidR="00072A61" w:rsidRPr="00E42844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A85DA12" w14:textId="77777777" w:rsidR="00072A61" w:rsidRPr="00E42844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  <w:r w:rsidRPr="00E42844"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E42844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4C0B9CBC" w14:textId="77777777" w:rsidR="00072A61" w:rsidRPr="00454E9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7488BAF9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7749C">
              <w:rPr>
                <w:rFonts w:ascii="Angsana New" w:eastAsia="Calibri" w:hAnsi="Angsana New"/>
                <w:bCs/>
                <w:sz w:val="30"/>
                <w:szCs w:val="30"/>
              </w:rPr>
              <w:t>31</w:t>
            </w:r>
            <w:r w:rsidRPr="007445B3">
              <w:rPr>
                <w:rFonts w:ascii="Angsana New" w:eastAsia="Calibri" w:hAnsi="Angsana New"/>
                <w:b/>
                <w:sz w:val="30"/>
                <w:szCs w:val="30"/>
              </w:rPr>
              <w:t xml:space="preserve"> </w:t>
            </w:r>
            <w:r w:rsidRPr="007445B3">
              <w:rPr>
                <w:rFonts w:ascii="Angsana New" w:eastAsia="Calibri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gridSpan w:val="2"/>
          </w:tcPr>
          <w:p w14:paraId="3C79EB20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C3E1074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42844"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  <w:t xml:space="preserve">31 </w:t>
            </w:r>
            <w:r w:rsidRPr="00E42844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640A0635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  <w:vAlign w:val="bottom"/>
          </w:tcPr>
          <w:p w14:paraId="6F9D17D0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7749C">
              <w:rPr>
                <w:rFonts w:ascii="Angsana New" w:eastAsia="Calibri" w:hAnsi="Angsana New"/>
                <w:bCs/>
                <w:sz w:val="30"/>
                <w:szCs w:val="30"/>
              </w:rPr>
              <w:t>31</w:t>
            </w:r>
            <w:r w:rsidRPr="007445B3">
              <w:rPr>
                <w:rFonts w:ascii="Angsana New" w:eastAsia="Calibri" w:hAnsi="Angsana New"/>
                <w:b/>
                <w:sz w:val="30"/>
                <w:szCs w:val="30"/>
              </w:rPr>
              <w:t xml:space="preserve"> </w:t>
            </w:r>
            <w:r w:rsidRPr="007445B3">
              <w:rPr>
                <w:rFonts w:ascii="Angsana New" w:eastAsia="Calibri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72A61" w:rsidRPr="005E2844" w14:paraId="55780310" w14:textId="77777777" w:rsidTr="008847DF">
        <w:trPr>
          <w:tblHeader/>
        </w:trPr>
        <w:tc>
          <w:tcPr>
            <w:tcW w:w="1667" w:type="pct"/>
          </w:tcPr>
          <w:p w14:paraId="49A86FE4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5DD94C47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74502073" w14:textId="77777777" w:rsidR="00072A61" w:rsidRPr="00E42844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0F9C1C1" w14:textId="77777777" w:rsidR="00072A61" w:rsidRPr="00E42844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</w:pPr>
            <w:r w:rsidRPr="00E42844"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88AEB32" w14:textId="77777777" w:rsidR="00072A61" w:rsidRPr="00454E9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146DAE17" w14:textId="77777777" w:rsidR="00072A61" w:rsidRPr="00C7749C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7749C">
              <w:rPr>
                <w:rFonts w:ascii="Angsana New" w:eastAsia="Calibri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</w:tcPr>
          <w:p w14:paraId="4EBC626D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C18C0AC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42844">
              <w:rPr>
                <w:rFonts w:ascii="Angsana New" w:eastAsia="Calibri" w:hAnsi="Angsana New"/>
                <w:bCs/>
                <w:spacing w:val="-4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CA44E7D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  <w:vAlign w:val="bottom"/>
          </w:tcPr>
          <w:p w14:paraId="5664009A" w14:textId="77777777" w:rsidR="00072A61" w:rsidRPr="00C7749C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 w:rsidRPr="00C7749C">
              <w:rPr>
                <w:rFonts w:ascii="Angsana New" w:eastAsia="Calibri" w:hAnsi="Angsana New"/>
                <w:bCs/>
                <w:sz w:val="30"/>
                <w:szCs w:val="30"/>
              </w:rPr>
              <w:t>2563</w:t>
            </w:r>
          </w:p>
        </w:tc>
      </w:tr>
      <w:tr w:rsidR="00072A61" w:rsidRPr="005E2844" w14:paraId="77595767" w14:textId="77777777" w:rsidTr="008847DF">
        <w:trPr>
          <w:tblHeader/>
        </w:trPr>
        <w:tc>
          <w:tcPr>
            <w:tcW w:w="1667" w:type="pct"/>
          </w:tcPr>
          <w:p w14:paraId="781A64F6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27A01DA4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29" w:type="pct"/>
          </w:tcPr>
          <w:p w14:paraId="449DE230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6" w:type="pct"/>
            <w:gridSpan w:val="9"/>
          </w:tcPr>
          <w:p w14:paraId="77FB1B75" w14:textId="77777777" w:rsidR="00072A61" w:rsidRPr="00454E9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70C9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70C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72A61" w:rsidRPr="005E2844" w14:paraId="437F5718" w14:textId="77777777" w:rsidTr="008847DF">
        <w:tc>
          <w:tcPr>
            <w:tcW w:w="1667" w:type="pct"/>
          </w:tcPr>
          <w:p w14:paraId="397B0D05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8" w:type="pct"/>
          </w:tcPr>
          <w:p w14:paraId="40AF435F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EB86317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2BE1916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" w:type="pct"/>
          </w:tcPr>
          <w:p w14:paraId="71D52F84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4" w:type="pct"/>
          </w:tcPr>
          <w:p w14:paraId="1A8CC29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" w:type="pct"/>
            <w:gridSpan w:val="2"/>
          </w:tcPr>
          <w:p w14:paraId="251189B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CDC5B0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" w:type="pct"/>
          </w:tcPr>
          <w:p w14:paraId="1C9C6AC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6" w:type="pct"/>
          </w:tcPr>
          <w:p w14:paraId="37B8B187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072A61" w:rsidRPr="005E2844" w14:paraId="1D8BE155" w14:textId="77777777" w:rsidTr="008847DF">
        <w:tc>
          <w:tcPr>
            <w:tcW w:w="1667" w:type="pct"/>
          </w:tcPr>
          <w:p w14:paraId="073CFF66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508" w:type="pct"/>
          </w:tcPr>
          <w:p w14:paraId="4A1EB110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67B97D2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E7C011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641E8B5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989211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CC6AE0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D0EC0AC" w14:textId="1C4B1F21" w:rsidR="00072A61" w:rsidRPr="00D652B1" w:rsidRDefault="00471974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71974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  <w:r w:rsidR="00072A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1974">
              <w:rPr>
                <w:rFonts w:asciiTheme="majorBidi" w:hAnsiTheme="majorBidi" w:cstheme="majorBidi" w:hint="cs"/>
                <w:sz w:val="30"/>
                <w:szCs w:val="30"/>
              </w:rPr>
              <w:t>798</w:t>
            </w:r>
          </w:p>
        </w:tc>
        <w:tc>
          <w:tcPr>
            <w:tcW w:w="145" w:type="pct"/>
          </w:tcPr>
          <w:p w14:paraId="0A024B9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519E5A7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25,876</w:t>
            </w:r>
          </w:p>
        </w:tc>
      </w:tr>
      <w:tr w:rsidR="00072A61" w:rsidRPr="005E2844" w14:paraId="20CDE223" w14:textId="77777777" w:rsidTr="008847DF">
        <w:tc>
          <w:tcPr>
            <w:tcW w:w="1667" w:type="pct"/>
          </w:tcPr>
          <w:p w14:paraId="1A502D0F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508" w:type="pct"/>
          </w:tcPr>
          <w:p w14:paraId="10DD4E40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150FB0C3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15FCF59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4659584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825BA9F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A75658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4C4472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8EB7B7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EC503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A61" w:rsidRPr="005E2844" w14:paraId="773822AD" w14:textId="77777777" w:rsidTr="008847DF">
        <w:trPr>
          <w:trHeight w:val="330"/>
        </w:trPr>
        <w:tc>
          <w:tcPr>
            <w:tcW w:w="1667" w:type="pct"/>
          </w:tcPr>
          <w:p w14:paraId="15692D3D" w14:textId="77777777" w:rsidR="00072A61" w:rsidRPr="00970C9B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08" w:type="pct"/>
          </w:tcPr>
          <w:p w14:paraId="7EF92C70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82AB621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5999EA20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B7BB2D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23944FE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BC9AD8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313E9C1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10,032</w:t>
            </w:r>
          </w:p>
        </w:tc>
        <w:tc>
          <w:tcPr>
            <w:tcW w:w="145" w:type="pct"/>
          </w:tcPr>
          <w:p w14:paraId="3DFB660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869CB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072A61" w:rsidRPr="005E2844" w14:paraId="62A07A85" w14:textId="77777777" w:rsidTr="008847DF">
        <w:trPr>
          <w:trHeight w:val="330"/>
        </w:trPr>
        <w:tc>
          <w:tcPr>
            <w:tcW w:w="1667" w:type="pct"/>
          </w:tcPr>
          <w:p w14:paraId="3F973837" w14:textId="77777777" w:rsidR="00072A61" w:rsidRPr="00970C9B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05ED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FE05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27546914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6C4FE899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509B2899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B714886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73F83FC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5B496E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4C0D15DF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0CE79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31CCAE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</w:tr>
      <w:tr w:rsidR="00072A61" w:rsidRPr="005E2844" w14:paraId="481F1824" w14:textId="77777777" w:rsidTr="008847DF">
        <w:trPr>
          <w:trHeight w:val="330"/>
        </w:trPr>
        <w:tc>
          <w:tcPr>
            <w:tcW w:w="1667" w:type="pct"/>
          </w:tcPr>
          <w:p w14:paraId="41893D86" w14:textId="77777777" w:rsidR="00072A61" w:rsidRPr="00FE05ED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490A0529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2074DAAD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3DF5DE16" w14:textId="1CC935FD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55D786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2439E7E1" w14:textId="6E28F430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C815F0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6A287E64" w14:textId="77777777" w:rsidR="00072A6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1,445</w:t>
            </w:r>
          </w:p>
        </w:tc>
        <w:tc>
          <w:tcPr>
            <w:tcW w:w="145" w:type="pct"/>
          </w:tcPr>
          <w:p w14:paraId="2E85A82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90DA9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2A61" w:rsidRPr="005E2844" w14:paraId="1130C5D7" w14:textId="77777777" w:rsidTr="008847DF">
        <w:tc>
          <w:tcPr>
            <w:tcW w:w="1667" w:type="pct"/>
          </w:tcPr>
          <w:p w14:paraId="6BEE00E1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08" w:type="pct"/>
          </w:tcPr>
          <w:p w14:paraId="24A4B5D8" w14:textId="35019DDD" w:rsidR="00072A61" w:rsidRPr="00970C9B" w:rsidRDefault="00D03062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9" w:type="pct"/>
          </w:tcPr>
          <w:p w14:paraId="5DE0EDEB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1914310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6A9BF85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</w:tcPr>
          <w:p w14:paraId="2925335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32EC11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2" w:space="0" w:color="auto"/>
              <w:bottom w:val="single" w:sz="4" w:space="0" w:color="auto"/>
            </w:tcBorders>
          </w:tcPr>
          <w:p w14:paraId="03B30D5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40,275</w:t>
            </w:r>
          </w:p>
        </w:tc>
        <w:tc>
          <w:tcPr>
            <w:tcW w:w="145" w:type="pct"/>
          </w:tcPr>
          <w:p w14:paraId="0714797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2" w:space="0" w:color="auto"/>
              <w:bottom w:val="single" w:sz="4" w:space="0" w:color="auto"/>
            </w:tcBorders>
          </w:tcPr>
          <w:p w14:paraId="3785559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30,491</w:t>
            </w:r>
          </w:p>
        </w:tc>
      </w:tr>
      <w:tr w:rsidR="00072A61" w:rsidRPr="005E2844" w14:paraId="411896C8" w14:textId="77777777" w:rsidTr="008847DF">
        <w:tc>
          <w:tcPr>
            <w:tcW w:w="1667" w:type="pct"/>
          </w:tcPr>
          <w:p w14:paraId="17228FFE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08" w:type="pct"/>
          </w:tcPr>
          <w:p w14:paraId="23FAB04F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634A808B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C323707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D75DBE9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D8267B6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ED1AAE0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7C953394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02E8BDAA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5C0D0D7" w14:textId="77777777" w:rsidR="00072A61" w:rsidRPr="00DB517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2A61" w:rsidRPr="005E2844" w14:paraId="28E6FA19" w14:textId="77777777" w:rsidTr="008847DF">
        <w:tc>
          <w:tcPr>
            <w:tcW w:w="1667" w:type="pct"/>
          </w:tcPr>
          <w:p w14:paraId="675D5CDB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70C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508" w:type="pct"/>
          </w:tcPr>
          <w:p w14:paraId="03C03479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FA9C38B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EBFB78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F0EF58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51ABE0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DF85806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1B55BD57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4D804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40180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A61" w:rsidRPr="005E2844" w14:paraId="4C2DA9ED" w14:textId="77777777" w:rsidTr="008847DF">
        <w:tc>
          <w:tcPr>
            <w:tcW w:w="1667" w:type="pct"/>
          </w:tcPr>
          <w:p w14:paraId="401548FB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ยังไม่ครบกำหนดชำระ </w:t>
            </w:r>
          </w:p>
        </w:tc>
        <w:tc>
          <w:tcPr>
            <w:tcW w:w="508" w:type="pct"/>
          </w:tcPr>
          <w:p w14:paraId="0B9D8BFF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6105BB4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C9AC65C" w14:textId="79520ABE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</w:t>
            </w:r>
            <w:r w:rsidR="00E6197E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29" w:type="pct"/>
          </w:tcPr>
          <w:p w14:paraId="48B87337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728DCDF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211,205</w:t>
            </w:r>
          </w:p>
        </w:tc>
        <w:tc>
          <w:tcPr>
            <w:tcW w:w="130" w:type="pct"/>
            <w:gridSpan w:val="2"/>
          </w:tcPr>
          <w:p w14:paraId="25AE335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26F3C89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106,683</w:t>
            </w:r>
          </w:p>
        </w:tc>
        <w:tc>
          <w:tcPr>
            <w:tcW w:w="145" w:type="pct"/>
          </w:tcPr>
          <w:p w14:paraId="7163806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42D68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96,271</w:t>
            </w:r>
          </w:p>
        </w:tc>
      </w:tr>
      <w:tr w:rsidR="00072A61" w:rsidRPr="005E2844" w14:paraId="518D1893" w14:textId="77777777" w:rsidTr="008847DF">
        <w:tc>
          <w:tcPr>
            <w:tcW w:w="1667" w:type="pct"/>
          </w:tcPr>
          <w:p w14:paraId="0EDCC69D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970C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08" w:type="pct"/>
          </w:tcPr>
          <w:p w14:paraId="46BC1C86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99F0FF4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633E43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FC73DB8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9977B9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136DD941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78345453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93D97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0A272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2A61" w:rsidRPr="005E2844" w14:paraId="410D922D" w14:textId="77777777" w:rsidTr="008847DF">
        <w:tc>
          <w:tcPr>
            <w:tcW w:w="1667" w:type="pct"/>
          </w:tcPr>
          <w:p w14:paraId="2CF4A096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0C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3FC16486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93A2DD6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7FD5DAF" w14:textId="66B08836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E6197E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29" w:type="pct"/>
          </w:tcPr>
          <w:p w14:paraId="5DFFCEA0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9A6B7F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55,939</w:t>
            </w:r>
          </w:p>
        </w:tc>
        <w:tc>
          <w:tcPr>
            <w:tcW w:w="130" w:type="pct"/>
            <w:gridSpan w:val="2"/>
          </w:tcPr>
          <w:p w14:paraId="4BECC23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4E3B45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31,761</w:t>
            </w:r>
          </w:p>
        </w:tc>
        <w:tc>
          <w:tcPr>
            <w:tcW w:w="145" w:type="pct"/>
          </w:tcPr>
          <w:p w14:paraId="3E8B1B5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A4C459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17,937</w:t>
            </w:r>
          </w:p>
        </w:tc>
      </w:tr>
      <w:tr w:rsidR="00072A61" w:rsidRPr="005E2844" w14:paraId="115F6D9E" w14:textId="77777777" w:rsidTr="008847DF">
        <w:tc>
          <w:tcPr>
            <w:tcW w:w="1667" w:type="pct"/>
          </w:tcPr>
          <w:p w14:paraId="40ADAE53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62058828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94556DA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421A763" w14:textId="4DCBB246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9" w:type="pct"/>
          </w:tcPr>
          <w:p w14:paraId="5A1F51A9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E8CB24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130" w:type="pct"/>
            <w:gridSpan w:val="2"/>
          </w:tcPr>
          <w:p w14:paraId="76A077F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0526B8F7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5" w:type="pct"/>
          </w:tcPr>
          <w:p w14:paraId="39928FC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6A3B4E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2A61" w:rsidRPr="005E2844" w14:paraId="7A846C01" w14:textId="77777777" w:rsidTr="008847DF">
        <w:tc>
          <w:tcPr>
            <w:tcW w:w="1667" w:type="pct"/>
          </w:tcPr>
          <w:p w14:paraId="14FCF143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C9B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46C046EB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596D8C52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5AAD15A8" w14:textId="406BEA7F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3,010</w:t>
            </w:r>
          </w:p>
        </w:tc>
        <w:tc>
          <w:tcPr>
            <w:tcW w:w="129" w:type="pct"/>
          </w:tcPr>
          <w:p w14:paraId="3D24AF24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35FBB24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130" w:type="pct"/>
            <w:gridSpan w:val="2"/>
          </w:tcPr>
          <w:p w14:paraId="4A9B1D5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3BC21EA0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5" w:type="pct"/>
          </w:tcPr>
          <w:p w14:paraId="211DAF8D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E47C6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1,059</w:t>
            </w:r>
          </w:p>
        </w:tc>
      </w:tr>
      <w:tr w:rsidR="00072A61" w:rsidRPr="005E2844" w14:paraId="3A33A3B6" w14:textId="77777777" w:rsidTr="008847DF">
        <w:tc>
          <w:tcPr>
            <w:tcW w:w="1667" w:type="pct"/>
          </w:tcPr>
          <w:p w14:paraId="4530493D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970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970C9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08" w:type="pct"/>
          </w:tcPr>
          <w:p w14:paraId="68769222" w14:textId="77777777" w:rsidR="00072A61" w:rsidRPr="00970C9B" w:rsidRDefault="00072A61" w:rsidP="00D03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27D10E8D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1A27F5CA" w14:textId="0D112C30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4,258</w:t>
            </w:r>
          </w:p>
        </w:tc>
        <w:tc>
          <w:tcPr>
            <w:tcW w:w="129" w:type="pct"/>
          </w:tcPr>
          <w:p w14:paraId="0A0D1390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2B4323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4,654</w:t>
            </w:r>
          </w:p>
        </w:tc>
        <w:tc>
          <w:tcPr>
            <w:tcW w:w="130" w:type="pct"/>
            <w:gridSpan w:val="2"/>
          </w:tcPr>
          <w:p w14:paraId="45F8071B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7357272" w14:textId="4F17415A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D030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8745EE0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3687A9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072A61" w:rsidRPr="005E2844" w14:paraId="1F1A4171" w14:textId="77777777" w:rsidTr="008847DF">
        <w:tc>
          <w:tcPr>
            <w:tcW w:w="1667" w:type="pct"/>
          </w:tcPr>
          <w:p w14:paraId="6A1C4113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58F96C70" w14:textId="77777777" w:rsidR="00072A61" w:rsidRPr="00970C9B" w:rsidRDefault="00072A61" w:rsidP="00D03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3C1EC29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18DDB2D" w14:textId="1CE2602E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329,990</w:t>
            </w:r>
          </w:p>
        </w:tc>
        <w:tc>
          <w:tcPr>
            <w:tcW w:w="129" w:type="pct"/>
          </w:tcPr>
          <w:p w14:paraId="6A1E37F8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456113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277,524</w:t>
            </w:r>
          </w:p>
        </w:tc>
        <w:tc>
          <w:tcPr>
            <w:tcW w:w="130" w:type="pct"/>
            <w:gridSpan w:val="2"/>
          </w:tcPr>
          <w:p w14:paraId="14DF48F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4FE16D9" w14:textId="1F2BA6A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140,23</w:t>
            </w:r>
            <w:r w:rsidR="00D03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2BF5FBF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2C8DEDA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115,903</w:t>
            </w:r>
          </w:p>
        </w:tc>
      </w:tr>
      <w:tr w:rsidR="00072A61" w:rsidRPr="005E2844" w14:paraId="14359288" w14:textId="77777777" w:rsidTr="008847DF">
        <w:tc>
          <w:tcPr>
            <w:tcW w:w="1667" w:type="pct"/>
          </w:tcPr>
          <w:p w14:paraId="4D4D436C" w14:textId="77777777" w:rsidR="00072A61" w:rsidRPr="00FE05ED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05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8" w:type="pct"/>
          </w:tcPr>
          <w:p w14:paraId="282068FE" w14:textId="77777777" w:rsidR="00072A61" w:rsidRPr="00970C9B" w:rsidRDefault="00072A61" w:rsidP="00D03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E689B2E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E163BC9" w14:textId="666EF836" w:rsidR="00072A61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329,990</w:t>
            </w:r>
          </w:p>
        </w:tc>
        <w:tc>
          <w:tcPr>
            <w:tcW w:w="129" w:type="pct"/>
          </w:tcPr>
          <w:p w14:paraId="06003C1B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20E801F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277,524</w:t>
            </w:r>
          </w:p>
        </w:tc>
        <w:tc>
          <w:tcPr>
            <w:tcW w:w="130" w:type="pct"/>
            <w:gridSpan w:val="2"/>
          </w:tcPr>
          <w:p w14:paraId="1155F477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29902C7C" w14:textId="1F0AFB8C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180,51</w:t>
            </w:r>
            <w:r w:rsidR="00D03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B074DD1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2410A52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146,394</w:t>
            </w:r>
          </w:p>
        </w:tc>
      </w:tr>
      <w:tr w:rsidR="00072A61" w:rsidRPr="005E2844" w14:paraId="1478F02F" w14:textId="77777777" w:rsidTr="008847DF">
        <w:tc>
          <w:tcPr>
            <w:tcW w:w="1667" w:type="pct"/>
          </w:tcPr>
          <w:p w14:paraId="66431B5C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E05E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FE05ED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08" w:type="pct"/>
          </w:tcPr>
          <w:p w14:paraId="377D92DB" w14:textId="77777777" w:rsidR="00072A61" w:rsidRPr="00970C9B" w:rsidRDefault="00072A61" w:rsidP="00D03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777ADC1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27BBF5C" w14:textId="77777777" w:rsidR="00072A6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51A8EA" w14:textId="7FB88440" w:rsidR="00D03062" w:rsidRPr="00D652B1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(3,665)</w:t>
            </w:r>
          </w:p>
        </w:tc>
        <w:tc>
          <w:tcPr>
            <w:tcW w:w="129" w:type="pct"/>
          </w:tcPr>
          <w:p w14:paraId="58CA171C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BE581F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88135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(3,388)</w:t>
            </w:r>
          </w:p>
        </w:tc>
        <w:tc>
          <w:tcPr>
            <w:tcW w:w="130" w:type="pct"/>
            <w:gridSpan w:val="2"/>
          </w:tcPr>
          <w:p w14:paraId="57418DDE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08EC5FA9" w14:textId="77777777" w:rsidR="00072A6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E79F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(725)</w:t>
            </w:r>
          </w:p>
        </w:tc>
        <w:tc>
          <w:tcPr>
            <w:tcW w:w="145" w:type="pct"/>
          </w:tcPr>
          <w:p w14:paraId="7F3A9D19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6A9BF4C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1C79C9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2B1">
              <w:rPr>
                <w:rFonts w:asciiTheme="majorBidi" w:hAnsiTheme="majorBidi" w:cstheme="majorBidi"/>
                <w:sz w:val="30"/>
                <w:szCs w:val="30"/>
              </w:rPr>
              <w:t>(714)</w:t>
            </w:r>
          </w:p>
        </w:tc>
      </w:tr>
      <w:tr w:rsidR="00072A61" w:rsidRPr="005E2844" w14:paraId="098363D1" w14:textId="77777777" w:rsidTr="008847DF">
        <w:tc>
          <w:tcPr>
            <w:tcW w:w="1667" w:type="pct"/>
            <w:shd w:val="clear" w:color="auto" w:fill="auto"/>
          </w:tcPr>
          <w:p w14:paraId="7EA2FE95" w14:textId="77777777" w:rsidR="00072A61" w:rsidRPr="00970C9B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0C9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8" w:type="pct"/>
          </w:tcPr>
          <w:p w14:paraId="4E0D8D38" w14:textId="77777777" w:rsidR="00072A61" w:rsidRPr="00970C9B" w:rsidRDefault="00072A61" w:rsidP="00D03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78EF772E" w14:textId="77777777" w:rsidR="00072A61" w:rsidRPr="00970C9B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5BC17C0" w14:textId="6ABB2210" w:rsidR="00072A61" w:rsidRPr="00D652B1" w:rsidDel="00C94F82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326,325</w:t>
            </w:r>
          </w:p>
        </w:tc>
        <w:tc>
          <w:tcPr>
            <w:tcW w:w="129" w:type="pct"/>
          </w:tcPr>
          <w:p w14:paraId="6BE7D3EC" w14:textId="77777777" w:rsidR="00072A61" w:rsidRPr="00D652B1" w:rsidRDefault="00072A61" w:rsidP="008438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7BA0743" w14:textId="77777777" w:rsidR="00072A61" w:rsidRPr="00D652B1" w:rsidDel="00C94F82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274,136</w:t>
            </w:r>
          </w:p>
        </w:tc>
        <w:tc>
          <w:tcPr>
            <w:tcW w:w="130" w:type="pct"/>
            <w:gridSpan w:val="2"/>
          </w:tcPr>
          <w:p w14:paraId="76B558FF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42FAA" w14:textId="36517B54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179,78</w:t>
            </w:r>
            <w:r w:rsidR="00D030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5455E81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475B38" w14:textId="77777777" w:rsidR="00072A61" w:rsidRPr="00D652B1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145,680</w:t>
            </w:r>
          </w:p>
        </w:tc>
      </w:tr>
      <w:bookmarkEnd w:id="2"/>
    </w:tbl>
    <w:p w14:paraId="248677C5" w14:textId="23742C24" w:rsidR="00F84741" w:rsidRPr="00BF0B10" w:rsidRDefault="00F8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cs/>
          <w:lang w:eastAsia="x-none"/>
        </w:rPr>
      </w:pPr>
    </w:p>
    <w:p w14:paraId="5609C4C1" w14:textId="3576AAE2" w:rsidR="00072A61" w:rsidRDefault="00072A61" w:rsidP="0007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03062">
        <w:rPr>
          <w:rFonts w:ascii="Angsana New" w:hAnsi="Angsana New" w:hint="cs"/>
          <w:sz w:val="30"/>
          <w:szCs w:val="30"/>
          <w:cs/>
          <w:lang w:eastAsia="x-none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D03062">
        <w:rPr>
          <w:rFonts w:ascii="Angsana New" w:hAnsi="Angsana New"/>
          <w:sz w:val="30"/>
          <w:szCs w:val="30"/>
          <w:lang w:eastAsia="x-none"/>
        </w:rPr>
        <w:t xml:space="preserve">30 </w:t>
      </w:r>
      <w:r w:rsidRPr="00D03062"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 w:rsidRPr="00D03062">
        <w:rPr>
          <w:rFonts w:ascii="Angsana New" w:hAnsi="Angsana New"/>
          <w:sz w:val="30"/>
          <w:szCs w:val="30"/>
          <w:lang w:eastAsia="x-none"/>
        </w:rPr>
        <w:t xml:space="preserve">180 </w:t>
      </w:r>
      <w:r w:rsidRPr="00D03062">
        <w:rPr>
          <w:rFonts w:ascii="Angsana New" w:hAnsi="Angsana New" w:hint="cs"/>
          <w:sz w:val="30"/>
          <w:szCs w:val="30"/>
          <w:cs/>
          <w:lang w:eastAsia="x-none"/>
        </w:rPr>
        <w:t>วัน</w:t>
      </w:r>
    </w:p>
    <w:p w14:paraId="2CC2BE73" w14:textId="77777777" w:rsidR="00BF0B10" w:rsidRPr="00DB5171" w:rsidRDefault="00BF0B10" w:rsidP="00DB5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lang w:eastAsia="x-none"/>
        </w:rPr>
      </w:pPr>
    </w:p>
    <w:tbl>
      <w:tblPr>
        <w:tblW w:w="91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247"/>
        <w:gridCol w:w="242"/>
        <w:gridCol w:w="1151"/>
        <w:gridCol w:w="270"/>
        <w:gridCol w:w="1151"/>
        <w:gridCol w:w="259"/>
        <w:gridCol w:w="1151"/>
      </w:tblGrid>
      <w:tr w:rsidR="00072A61" w:rsidRPr="001C7D9F" w14:paraId="419F2433" w14:textId="77777777" w:rsidTr="008847DF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4C82" w14:textId="77777777" w:rsidR="00072A61" w:rsidRPr="00D85370" w:rsidRDefault="00072A61" w:rsidP="0084381B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69348735"/>
            <w:r w:rsidRPr="00D85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85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DDB42" w14:textId="77777777" w:rsidR="00072A61" w:rsidRPr="00847622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707C" w14:textId="539A0C13" w:rsidR="00072A61" w:rsidRPr="00847622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5020A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C0DED" w14:textId="2A5065F5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B4E75" w:rsidRPr="001C7D9F" w14:paraId="76618163" w14:textId="77777777" w:rsidTr="008847DF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723C8" w14:textId="29088A52" w:rsidR="00DB4E75" w:rsidRPr="00D85370" w:rsidRDefault="00DB4E75" w:rsidP="0084381B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5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85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85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4B181" w14:textId="77777777" w:rsidR="00DB4E75" w:rsidRPr="00847622" w:rsidRDefault="00DB4E75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99D2" w14:textId="57CE1ACE" w:rsidR="00DB4E75" w:rsidRPr="00847622" w:rsidRDefault="00DB4E75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9C0627" w14:textId="77777777" w:rsidR="00DB4E75" w:rsidRPr="00847622" w:rsidRDefault="00DB4E75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4B932" w14:textId="6CAA99F9" w:rsidR="00DB4E75" w:rsidRPr="00847622" w:rsidRDefault="00DB4E75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847622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072A61" w:rsidRPr="001C7D9F" w14:paraId="509CEAC9" w14:textId="77777777" w:rsidTr="008847DF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8FF9" w14:textId="3BCDEB6D" w:rsidR="00072A61" w:rsidRPr="00D85370" w:rsidRDefault="00072A61" w:rsidP="00DB4E75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6"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5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53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D85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F5F5" w14:textId="77777777" w:rsidR="00072A61" w:rsidRPr="00847622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7A22D" w14:textId="77777777" w:rsidR="00072A61" w:rsidRPr="00847622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762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580F3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82106" w14:textId="77777777" w:rsidR="00072A61" w:rsidRPr="00847622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7AE7C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9394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762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9B36803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0CF6D32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072A61" w:rsidRPr="001C7D9F" w14:paraId="27E6A3E4" w14:textId="77777777" w:rsidTr="008847DF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7EFC5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2EBD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B7CB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2A61" w:rsidRPr="001C7D9F" w14:paraId="25338B4E" w14:textId="77777777" w:rsidTr="008847D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DB2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21486" w14:textId="77777777" w:rsidR="00072A61" w:rsidRPr="00847622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30DF" w14:textId="4E444ED3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1ACD6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04EB4" w14:textId="2618A121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83BBC" w14:textId="77777777" w:rsidR="00072A61" w:rsidRPr="00847622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9D88E50" w14:textId="1F772C59" w:rsidR="00072A61" w:rsidRPr="00847622" w:rsidRDefault="00D03062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3D86602" w14:textId="77777777" w:rsidR="00072A61" w:rsidRPr="00847622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FCE377C" w14:textId="61D6DC33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072A61" w:rsidRPr="001C7D9F" w14:paraId="7F550F27" w14:textId="77777777" w:rsidTr="008847DF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40188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7622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BA237" w14:textId="77777777" w:rsidR="00072A61" w:rsidRPr="00847622" w:rsidRDefault="00072A61" w:rsidP="00843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AC95C" w14:textId="2D90E0C6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B9CCC" w14:textId="77777777" w:rsidR="00072A61" w:rsidRPr="00847622" w:rsidRDefault="00072A61" w:rsidP="0084381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17CC" w14:textId="3E7AD0FB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CD736" w14:textId="77777777" w:rsidR="00072A61" w:rsidRPr="00847622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1B8EDE2" w14:textId="348286B2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3E8AEAF1" w14:textId="77777777" w:rsidR="00072A61" w:rsidRPr="00847622" w:rsidRDefault="00072A61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263F258" w14:textId="0ACA6C05" w:rsidR="00072A61" w:rsidRPr="00847622" w:rsidRDefault="00872EB3" w:rsidP="0084381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3"/>
    </w:tbl>
    <w:p w14:paraId="45EC33A8" w14:textId="3D8E9F63" w:rsidR="0042315D" w:rsidRPr="00072A61" w:rsidRDefault="0042315D" w:rsidP="00072A6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283" w:right="-25" w:hanging="283"/>
        <w:jc w:val="thaiDistribute"/>
        <w:rPr>
          <w:rFonts w:ascii="Angsana New" w:hAnsi="Angsana New"/>
          <w:sz w:val="28"/>
          <w:szCs w:val="28"/>
          <w:u w:val="none"/>
        </w:rPr>
      </w:pPr>
      <w:r w:rsidRPr="00072A61">
        <w:rPr>
          <w:rFonts w:ascii="Angsana New" w:hAnsi="Angsana New"/>
          <w:sz w:val="28"/>
          <w:szCs w:val="28"/>
          <w:u w:val="none"/>
        </w:rPr>
        <w:br w:type="page"/>
      </w:r>
    </w:p>
    <w:p w14:paraId="5E9270B9" w14:textId="3FF878D1" w:rsidR="00B1154B" w:rsidRPr="00F47D27" w:rsidRDefault="00B1154B" w:rsidP="00F47D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B1154B" w:rsidRPr="00F47D27" w:rsidSect="00411E8B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5"/>
          <w:cols w:space="720"/>
          <w:docGrid w:linePitch="360"/>
        </w:sectPr>
      </w:pPr>
    </w:p>
    <w:p w14:paraId="5910D6AA" w14:textId="77777777" w:rsidR="00072A61" w:rsidRPr="0021348B" w:rsidRDefault="00072A61" w:rsidP="008847D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4197A0A4" w14:textId="77777777" w:rsidR="00072A61" w:rsidRPr="00072A61" w:rsidRDefault="00072A61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24"/>
          <w:szCs w:val="24"/>
        </w:rPr>
      </w:pPr>
    </w:p>
    <w:p w14:paraId="32FB5B53" w14:textId="37C86C55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5E07F0" w:rsidRPr="006A2236">
        <w:rPr>
          <w:rFonts w:ascii="Angsana New" w:hAnsi="Angsana New"/>
          <w:sz w:val="30"/>
          <w:szCs w:val="30"/>
          <w:lang w:val="en-US"/>
        </w:rPr>
        <w:t>3</w:t>
      </w:r>
      <w:r w:rsidR="00376F57">
        <w:rPr>
          <w:rFonts w:ascii="Angsana New" w:hAnsi="Angsana New"/>
          <w:sz w:val="30"/>
          <w:szCs w:val="30"/>
          <w:lang w:val="en-US"/>
        </w:rPr>
        <w:t>1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76F5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C1622B" w:rsidRPr="00FE759C">
        <w:rPr>
          <w:rFonts w:ascii="Angsana New" w:hAnsi="Angsana New"/>
          <w:sz w:val="30"/>
          <w:szCs w:val="30"/>
          <w:cs/>
        </w:rPr>
        <w:t xml:space="preserve"> </w:t>
      </w:r>
      <w:r w:rsidR="006A2236" w:rsidRPr="006A2236">
        <w:rPr>
          <w:rFonts w:ascii="Angsana New" w:hAnsi="Angsana New" w:hint="cs"/>
          <w:sz w:val="30"/>
          <w:szCs w:val="30"/>
          <w:lang w:val="en-US"/>
        </w:rPr>
        <w:t>25</w:t>
      </w:r>
      <w:r w:rsidR="006A2236" w:rsidRPr="006A2236">
        <w:rPr>
          <w:rFonts w:ascii="Angsana New" w:hAnsi="Angsana New"/>
          <w:sz w:val="30"/>
          <w:szCs w:val="30"/>
          <w:lang w:val="en-US"/>
        </w:rPr>
        <w:t>6</w:t>
      </w:r>
      <w:r w:rsidR="00376F57">
        <w:rPr>
          <w:rFonts w:ascii="Angsana New" w:hAnsi="Angsana New"/>
          <w:sz w:val="30"/>
          <w:szCs w:val="30"/>
          <w:lang w:val="en-US"/>
        </w:rPr>
        <w:t>4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="006A2236" w:rsidRPr="006A2236">
        <w:rPr>
          <w:rFonts w:ascii="Angsana New" w:hAnsi="Angsana New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2236" w:rsidRPr="006A2236">
        <w:rPr>
          <w:rFonts w:ascii="Angsana New" w:hAnsi="Angsana New"/>
          <w:sz w:val="30"/>
          <w:szCs w:val="30"/>
          <w:lang w:val="en-US"/>
        </w:rPr>
        <w:t>256</w:t>
      </w:r>
      <w:r w:rsidR="00376F57">
        <w:rPr>
          <w:rFonts w:ascii="Angsana New" w:hAnsi="Angsana New"/>
          <w:sz w:val="30"/>
          <w:szCs w:val="30"/>
          <w:lang w:val="en-US"/>
        </w:rPr>
        <w:t>3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1622B" w:rsidRPr="00B847D1">
        <w:rPr>
          <w:rFonts w:ascii="Angsana New" w:hAnsi="Angsana New"/>
          <w:sz w:val="30"/>
          <w:szCs w:val="30"/>
          <w:cs/>
        </w:rPr>
        <w:t>งวด</w:t>
      </w:r>
      <w:r w:rsidR="00376F57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C1622B" w:rsidRPr="00B847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E07F0" w:rsidRPr="006A2236">
        <w:rPr>
          <w:rFonts w:ascii="Angsana New" w:hAnsi="Angsana New"/>
          <w:sz w:val="30"/>
          <w:szCs w:val="30"/>
          <w:lang w:val="en-US"/>
        </w:rPr>
        <w:t>3</w:t>
      </w:r>
      <w:r w:rsidR="00376F57">
        <w:rPr>
          <w:rFonts w:ascii="Angsana New" w:hAnsi="Angsana New"/>
          <w:sz w:val="30"/>
          <w:szCs w:val="30"/>
          <w:lang w:val="en-US"/>
        </w:rPr>
        <w:t>1</w:t>
      </w:r>
      <w:r w:rsidR="00C1622B">
        <w:rPr>
          <w:rFonts w:ascii="Angsana New" w:hAnsi="Angsana New"/>
          <w:sz w:val="30"/>
          <w:szCs w:val="30"/>
          <w:lang w:val="en-US"/>
        </w:rPr>
        <w:t xml:space="preserve"> </w:t>
      </w:r>
      <w:r w:rsidR="00376F5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C1622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6FEB4B21" w14:textId="77777777" w:rsidR="00EE78BB" w:rsidRPr="00072A61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14:paraId="428352EC" w14:textId="77777777" w:rsidTr="008847DF">
        <w:trPr>
          <w:cantSplit/>
          <w:tblHeader/>
        </w:trPr>
        <w:tc>
          <w:tcPr>
            <w:tcW w:w="2790" w:type="dxa"/>
          </w:tcPr>
          <w:p w14:paraId="30AE11DF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14:paraId="20F06C9C" w14:textId="77777777" w:rsidR="00103278" w:rsidRPr="00933732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14:paraId="71CEFB4F" w14:textId="77777777" w:rsidTr="008847DF">
        <w:trPr>
          <w:cantSplit/>
          <w:tblHeader/>
        </w:trPr>
        <w:tc>
          <w:tcPr>
            <w:tcW w:w="2790" w:type="dxa"/>
          </w:tcPr>
          <w:p w14:paraId="4310EEB1" w14:textId="77777777" w:rsidR="00103278" w:rsidRPr="00933732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BA1D6A9" w14:textId="77777777" w:rsidR="00103278" w:rsidRPr="00933732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933732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0AB513D9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C72873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679B97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FC8EB8F" w14:textId="77777777" w:rsidR="00103278" w:rsidRPr="00933732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A01C8F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1872A29" w14:textId="77777777" w:rsidR="00103278" w:rsidRPr="00933732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969217E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13693E6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33732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5D4B014" w14:textId="77777777" w:rsidR="00103278" w:rsidRPr="00933732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B73BAB9" w14:textId="77777777" w:rsidR="00103278" w:rsidRPr="00933732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807A1" w:rsidRPr="00933732" w14:paraId="70D31F34" w14:textId="77777777" w:rsidTr="008847DF">
        <w:trPr>
          <w:cantSplit/>
          <w:tblHeader/>
        </w:trPr>
        <w:tc>
          <w:tcPr>
            <w:tcW w:w="2790" w:type="dxa"/>
          </w:tcPr>
          <w:p w14:paraId="2C8BF711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0921A46" w14:textId="7498E406" w:rsidR="004807A1" w:rsidRPr="00933732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006B3C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2B32DB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4ACE6F" w14:textId="77777777" w:rsidR="004807A1" w:rsidRPr="007E4DEA" w:rsidRDefault="004807A1" w:rsidP="000A734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DE27C2" w14:textId="65A6C2B1" w:rsidR="004807A1" w:rsidRPr="007E4DEA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5A7F022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3F3BD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09A53A8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881E24" w14:textId="7BECCE36" w:rsidR="004807A1" w:rsidRPr="007E4DEA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7FF8F0D7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C56EE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1DF8E74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68AF23" w14:textId="45C1FB0F" w:rsidR="004807A1" w:rsidRPr="007E4DEA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6313B7FE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8679CC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FFB3783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D8378" w14:textId="5185D58B" w:rsidR="004807A1" w:rsidRPr="007E4DEA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36F95535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69817" w14:textId="77777777" w:rsidR="004807A1" w:rsidRPr="007E4DEA" w:rsidRDefault="006A2236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="004807A1" w:rsidRPr="007E4DE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D4568EC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D6F2E9" w14:textId="2D9FE349" w:rsidR="004807A1" w:rsidRPr="007E4DEA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331B1EF" w14:textId="77777777" w:rsidR="004807A1" w:rsidRPr="007E4DEA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3D6C6" w14:textId="7A348A15" w:rsidR="004807A1" w:rsidRPr="007E4DEA" w:rsidRDefault="00376F57" w:rsidP="000A734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31</w:t>
            </w:r>
            <w:r w:rsidRPr="00933732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Pr="0093373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4807A1" w:rsidRPr="00933732" w14:paraId="2728C98E" w14:textId="77777777" w:rsidTr="008847DF">
        <w:trPr>
          <w:cantSplit/>
          <w:tblHeader/>
        </w:trPr>
        <w:tc>
          <w:tcPr>
            <w:tcW w:w="2790" w:type="dxa"/>
          </w:tcPr>
          <w:p w14:paraId="6E61045A" w14:textId="77777777" w:rsidR="004807A1" w:rsidRPr="00933732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F0D148" w14:textId="2F760FE3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 w:rsidR="00376F5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3996FE1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5D178" w14:textId="46D98FAC" w:rsidR="004807A1" w:rsidRPr="00933732" w:rsidRDefault="006A2236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 w:rsidR="00376F57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D21D46A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5DECEF5" w14:textId="1E74E427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FB66EF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CAB02C" w14:textId="6E967516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ED570A9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FD3B7" w14:textId="07C0DF06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A7A08E5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6B404F2" w14:textId="0BFC293F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2E83E4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86A2B7" w14:textId="527F4C71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1CF4A2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E1E6DB" w14:textId="65E464C6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C625100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2CA4724" w14:textId="54E4DA54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517F743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758E3F" w14:textId="06E8250E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FDED69D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2DC02B3" w14:textId="7D7F4462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25</w:t>
            </w:r>
            <w:r w:rsidRPr="007E4DEA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D6079AC" w14:textId="77777777" w:rsidR="004807A1" w:rsidRPr="00933732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28A402" w14:textId="0EE751E4" w:rsidR="004807A1" w:rsidRPr="00933732" w:rsidRDefault="00376F5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A223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3</w:t>
            </w:r>
          </w:p>
        </w:tc>
      </w:tr>
      <w:tr w:rsidR="004807A1" w:rsidRPr="00933732" w14:paraId="3D2645E7" w14:textId="77777777" w:rsidTr="008847DF">
        <w:trPr>
          <w:cantSplit/>
          <w:trHeight w:val="270"/>
        </w:trPr>
        <w:tc>
          <w:tcPr>
            <w:tcW w:w="2790" w:type="dxa"/>
          </w:tcPr>
          <w:p w14:paraId="62C9048E" w14:textId="77777777" w:rsidR="004807A1" w:rsidRPr="00933732" w:rsidRDefault="004807A1" w:rsidP="000A7342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4C0AFB9" w14:textId="77777777" w:rsidR="004807A1" w:rsidRPr="00933732" w:rsidRDefault="004807A1" w:rsidP="000A734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</w:rPr>
              <w:t>(%)</w:t>
            </w:r>
          </w:p>
        </w:tc>
        <w:tc>
          <w:tcPr>
            <w:tcW w:w="180" w:type="dxa"/>
          </w:tcPr>
          <w:p w14:paraId="7F223ADF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0" w:type="dxa"/>
            <w:gridSpan w:val="19"/>
          </w:tcPr>
          <w:p w14:paraId="5F398814" w14:textId="77777777" w:rsidR="004807A1" w:rsidRPr="00933732" w:rsidRDefault="004807A1" w:rsidP="000A7342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373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A1" w:rsidRPr="00933732" w14:paraId="0ABC3808" w14:textId="77777777" w:rsidTr="008847DF">
        <w:trPr>
          <w:cantSplit/>
          <w:trHeight w:val="270"/>
        </w:trPr>
        <w:tc>
          <w:tcPr>
            <w:tcW w:w="2790" w:type="dxa"/>
          </w:tcPr>
          <w:p w14:paraId="00547235" w14:textId="77777777" w:rsidR="004807A1" w:rsidRPr="00933732" w:rsidRDefault="004807A1" w:rsidP="000A7342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2AE1313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1EA61C" w14:textId="77777777" w:rsidR="004807A1" w:rsidRPr="00933732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738B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8A8B02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7BC8C7" w14:textId="77777777" w:rsidR="004807A1" w:rsidRPr="006E0F14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9D23BA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467851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27353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DF5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B192CB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595A14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16D0F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21B057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76E162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B1361C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1758AEA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F1C6E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D2979A" w14:textId="77777777" w:rsidR="004807A1" w:rsidRPr="00933732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0EE1AA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F3EDC1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F4EB64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F732D9" w14:textId="77777777" w:rsidR="004807A1" w:rsidRPr="00933732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6684E" w14:textId="77777777" w:rsidR="004807A1" w:rsidRPr="00933732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</w:tr>
      <w:tr w:rsidR="00AC7D12" w:rsidRPr="00933732" w14:paraId="634BA7E5" w14:textId="77777777" w:rsidTr="008847DF">
        <w:trPr>
          <w:cantSplit/>
          <w:trHeight w:val="270"/>
        </w:trPr>
        <w:tc>
          <w:tcPr>
            <w:tcW w:w="2790" w:type="dxa"/>
          </w:tcPr>
          <w:p w14:paraId="71BE3E25" w14:textId="77777777" w:rsidR="00AC7D12" w:rsidRPr="00933732" w:rsidRDefault="00AC7D12" w:rsidP="00AC7D1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933732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933732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14:paraId="2A630BAE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34C3D6E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18E4D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</w:p>
        </w:tc>
        <w:tc>
          <w:tcPr>
            <w:tcW w:w="180" w:type="dxa"/>
          </w:tcPr>
          <w:p w14:paraId="4E10D6EA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711A6AC" w14:textId="77777777" w:rsidR="00AC7D12" w:rsidRPr="00933732" w:rsidRDefault="006A2236" w:rsidP="00376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B340240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475580" w14:textId="77777777" w:rsidR="00AC7D12" w:rsidRPr="00933732" w:rsidRDefault="006A2236" w:rsidP="003A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CA7D9E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5F5AE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B2FC7B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0D389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D41619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4971B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C9C3220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BDBC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66A44B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DA226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4C65A22D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B885D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3F7B46D4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59145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F6E724D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23B10A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2BC24FD4" w14:textId="77777777" w:rsidTr="008847DF">
        <w:trPr>
          <w:cantSplit/>
          <w:trHeight w:val="270"/>
        </w:trPr>
        <w:tc>
          <w:tcPr>
            <w:tcW w:w="2790" w:type="dxa"/>
          </w:tcPr>
          <w:p w14:paraId="6874DF2B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93373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93373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66A272CC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011AF7D2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1E27F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AC7D12" w:rsidRPr="00933732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180" w:type="dxa"/>
          </w:tcPr>
          <w:p w14:paraId="177AE640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DFE87E" w14:textId="77777777" w:rsidR="00AC7D12" w:rsidRPr="00933732" w:rsidRDefault="006A2236" w:rsidP="003A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08E7270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D0A291" w14:textId="77777777" w:rsidR="00AC7D12" w:rsidRPr="00933732" w:rsidRDefault="006A2236" w:rsidP="00C40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AC7D1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2CF94D8C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320C887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BB9C6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05AB0A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17F59F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ABA04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C301F61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309B6F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CC7F14C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80FA1B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079D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295A8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881B2D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B6FA36" w14:textId="17DF2050" w:rsidR="00AC7D12" w:rsidRPr="006817AD" w:rsidRDefault="007C06A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72EB3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50A9B91E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F8306" w14:textId="62C8994E" w:rsidR="00AC7D12" w:rsidRPr="006817AD" w:rsidRDefault="00D31E1B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</w:tr>
      <w:tr w:rsidR="00AC7D12" w:rsidRPr="00933732" w14:paraId="2E83E497" w14:textId="77777777" w:rsidTr="008847DF">
        <w:trPr>
          <w:cantSplit/>
          <w:trHeight w:val="270"/>
        </w:trPr>
        <w:tc>
          <w:tcPr>
            <w:tcW w:w="2790" w:type="dxa"/>
          </w:tcPr>
          <w:p w14:paraId="587D38E7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>PMC Labe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l</w:t>
            </w:r>
            <w:r w:rsidRPr="00933732">
              <w:rPr>
                <w:rFonts w:ascii="Angsana New" w:hAnsi="Angsana New"/>
                <w:sz w:val="24"/>
                <w:szCs w:val="24"/>
                <w:lang w:val="en-US"/>
              </w:rPr>
              <w:t xml:space="preserve"> Materials Pte. Ltd.</w:t>
            </w:r>
          </w:p>
          <w:p w14:paraId="56FCDB4B" w14:textId="77777777" w:rsidR="00AC7D12" w:rsidRPr="00365836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95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 w:rsidR="006A2236" w:rsidRPr="006A223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3D75C33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9CF995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C3B199D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625288E7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5B0333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59689FB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B381C7B" w14:textId="77777777" w:rsidR="00AC7D12" w:rsidRPr="00933732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52A95A4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F9F79E" w14:textId="79190C92" w:rsidR="00AC7D12" w:rsidRPr="00933732" w:rsidRDefault="00B75D2E" w:rsidP="00376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 w:rsidR="003A0E04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 xml:space="preserve">  </w:t>
            </w:r>
          </w:p>
        </w:tc>
        <w:tc>
          <w:tcPr>
            <w:tcW w:w="180" w:type="dxa"/>
          </w:tcPr>
          <w:p w14:paraId="219D325B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A18B40" w14:textId="39C78987" w:rsidR="00AC7D12" w:rsidRPr="00933732" w:rsidRDefault="00B75D2E" w:rsidP="003A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 w:rsidR="00376F57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 xml:space="preserve">  </w:t>
            </w:r>
          </w:p>
        </w:tc>
        <w:tc>
          <w:tcPr>
            <w:tcW w:w="180" w:type="dxa"/>
          </w:tcPr>
          <w:p w14:paraId="1E67E6F3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13C3C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784B9345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5DAB5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5281EF9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D1FB74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A86B6E" w14:textId="77777777" w:rsidR="00AC7D1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72E3014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1F7564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B64BB8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483AEFB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DCA48F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DA1BF7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3B16F0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="00AC7D12"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62EBE5CE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DBE9E7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A90322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E9FC60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5A7F93" w:rsidRPr="00933732" w14:paraId="64AE1FEF" w14:textId="77777777" w:rsidTr="008847DF">
        <w:trPr>
          <w:cantSplit/>
          <w:trHeight w:val="270"/>
        </w:trPr>
        <w:tc>
          <w:tcPr>
            <w:tcW w:w="2790" w:type="dxa"/>
          </w:tcPr>
          <w:p w14:paraId="47760509" w14:textId="464EA45F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 w:rsidR="0059270F"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  <w:p w14:paraId="306DFAE9" w14:textId="7EA1CDAF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1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ออสเตรเลีย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</w:tcPr>
          <w:p w14:paraId="1EFE5125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0CC1683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63F76F1" w14:textId="1D7BC89E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4BC2BB2A" w14:textId="77777777" w:rsidR="005A7F93" w:rsidRPr="00933732" w:rsidRDefault="005A7F93" w:rsidP="005A7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42CDA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0D2CABB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8931C45" w14:textId="3EFCEE10" w:rsidR="005A7F93" w:rsidRPr="00933732" w:rsidRDefault="00376F57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EB026A9" w14:textId="77777777" w:rsidR="005A7F93" w:rsidRPr="00933732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6C7DF96" w14:textId="10FB9AA0" w:rsidR="005A7F93" w:rsidRDefault="00376F57" w:rsidP="00376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4F61E3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0CD94E32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997955" w14:textId="4D7F755B" w:rsidR="005A7F93" w:rsidRDefault="00376F57" w:rsidP="003A0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4F61E3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180" w:type="dxa"/>
          </w:tcPr>
          <w:p w14:paraId="25D068F4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571F86" w14:textId="18349CA5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612B12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E581C" w14:textId="356A2721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7470CB3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16823B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C4B881" w14:textId="77777777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BBF29C2" w14:textId="7E8EF7C8" w:rsidR="005A7F93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FB1E5B2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C5BF00" w14:textId="7D1132E0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B3D14AE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4F1B19" w14:textId="17D9A7CD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2CF574A" w14:textId="77777777" w:rsidR="005A7F93" w:rsidRPr="00933732" w:rsidRDefault="005A7F93" w:rsidP="005A7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54771E" w14:textId="140710A8" w:rsidR="005A7F93" w:rsidRPr="006A2236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E6A8D71" w14:textId="77777777" w:rsidR="005A7F93" w:rsidRPr="00933732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C11633" w14:textId="6E16C4CF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7D569A" w14:textId="77777777" w:rsidR="005A7F93" w:rsidRPr="006817AD" w:rsidRDefault="005A7F93" w:rsidP="005A7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D703500" w14:textId="7A8939D9" w:rsidR="005A7F93" w:rsidRPr="006817AD" w:rsidRDefault="005A7F93" w:rsidP="005A7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C7D12" w:rsidRPr="00933732" w14:paraId="6C3FB6A6" w14:textId="77777777" w:rsidTr="008847DF">
        <w:trPr>
          <w:cantSplit/>
        </w:trPr>
        <w:tc>
          <w:tcPr>
            <w:tcW w:w="2790" w:type="dxa"/>
          </w:tcPr>
          <w:p w14:paraId="14E5360C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8571EE3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48AA9C" w14:textId="77777777" w:rsidR="00AC7D12" w:rsidRPr="00933732" w:rsidRDefault="00AC7D12" w:rsidP="00AC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C5C25D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CBE639F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F00970A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AF3107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F89D95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20DE9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C60A2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74342182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5F68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1CB6D0E8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7909A2" w14:textId="77777777" w:rsidR="00AC7D12" w:rsidRPr="00933732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A734BE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343575" w14:textId="77777777" w:rsidR="00AC7D12" w:rsidRPr="006817AD" w:rsidRDefault="00AC7D12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1F3C776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7BA6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04F60424" w14:textId="77777777" w:rsidR="00AC7D12" w:rsidRPr="00933732" w:rsidRDefault="00AC7D12" w:rsidP="00AC7D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997F1" w14:textId="77777777" w:rsidR="00AC7D12" w:rsidRPr="006817AD" w:rsidRDefault="006A2236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="00AC7D12"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</w:tcPr>
          <w:p w14:paraId="2416E19A" w14:textId="77777777" w:rsidR="00AC7D12" w:rsidRPr="00933732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CD99DE6" w14:textId="7A7BDC97" w:rsidR="00AC7D12" w:rsidRPr="006817AD" w:rsidRDefault="007C06AE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638B48EF" w14:textId="77777777" w:rsidR="00AC7D12" w:rsidRPr="006817AD" w:rsidRDefault="00AC7D12" w:rsidP="00AC7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79E47E" w14:textId="6A58ABB4" w:rsidR="00AC7D12" w:rsidRPr="00D31E1B" w:rsidRDefault="00D31E1B" w:rsidP="00AC7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31E1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46,680</w:t>
            </w:r>
          </w:p>
        </w:tc>
      </w:tr>
    </w:tbl>
    <w:p w14:paraId="76888865" w14:textId="77777777" w:rsidR="00E96BD2" w:rsidRPr="00072A61" w:rsidRDefault="00E96BD2" w:rsidP="00376F5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6533B940" w14:textId="4BB4030A" w:rsidR="006561BF" w:rsidRPr="00B847D1" w:rsidRDefault="006561BF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14:paraId="62EF21A5" w14:textId="77777777" w:rsidR="006561BF" w:rsidRDefault="006561BF" w:rsidP="000A7342">
      <w:pPr>
        <w:spacing w:line="240" w:lineRule="auto"/>
      </w:pPr>
    </w:p>
    <w:p w14:paraId="0C56CB2F" w14:textId="1E7AAA97" w:rsidR="0085015E" w:rsidRPr="00944B39" w:rsidRDefault="0085015E" w:rsidP="000A7342">
      <w:pPr>
        <w:spacing w:line="240" w:lineRule="auto"/>
        <w:rPr>
          <w:cs/>
        </w:rPr>
        <w:sectPr w:rsidR="0085015E" w:rsidRPr="00944B39" w:rsidSect="0039708F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31BE0228" w14:textId="5F376185" w:rsidR="006259F4" w:rsidRPr="00F4500A" w:rsidRDefault="00506DCA" w:rsidP="002F431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1080"/>
        </w:tabs>
        <w:spacing w:line="240" w:lineRule="auto"/>
        <w:ind w:right="-25" w:firstLine="18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th-TH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</w:p>
    <w:p w14:paraId="0FB8C32E" w14:textId="77777777" w:rsidR="006259F4" w:rsidRDefault="006259F4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6259F4" w:rsidRPr="00D1370C" w14:paraId="1320E5E2" w14:textId="77777777" w:rsidTr="008847DF">
        <w:trPr>
          <w:cantSplit/>
          <w:trHeight w:val="99"/>
          <w:tblHeader/>
        </w:trPr>
        <w:tc>
          <w:tcPr>
            <w:tcW w:w="3510" w:type="dxa"/>
          </w:tcPr>
          <w:p w14:paraId="6D2D619F" w14:textId="77777777" w:rsidR="006259F4" w:rsidRPr="00756E6F" w:rsidRDefault="006259F4" w:rsidP="0074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107097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603326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B1BC9D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49DA98A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F7DC6D4" w14:textId="0F259798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1741BFF5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06DE71B" w14:textId="4C940590" w:rsidR="006259F4" w:rsidRPr="00756E6F" w:rsidRDefault="00EB1415" w:rsidP="0074537F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</w:t>
            </w:r>
            <w:r w:rsidR="00DD7D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2347CD21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495280F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392E7C59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654550" w14:textId="77777777" w:rsidR="006259F4" w:rsidRPr="00756E6F" w:rsidRDefault="006259F4" w:rsidP="0074537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562117" w:rsidRPr="00D1370C" w14:paraId="09335418" w14:textId="77777777" w:rsidTr="008847DF">
        <w:trPr>
          <w:cantSplit/>
          <w:trHeight w:val="302"/>
        </w:trPr>
        <w:tc>
          <w:tcPr>
            <w:tcW w:w="3510" w:type="dxa"/>
          </w:tcPr>
          <w:p w14:paraId="701FBE14" w14:textId="6C2985CA" w:rsidR="00562117" w:rsidRPr="00F065F0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lang w:val="en-US"/>
              </w:rPr>
              <w:t>31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</w:rPr>
              <w:t xml:space="preserve"> </w:t>
            </w:r>
            <w:r w:rsidRPr="00F065F0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0CCC0133" w14:textId="0B42101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065F0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956C5CA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EE9C10" w14:textId="688EBD49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CE60F2B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E0BA0A" w14:textId="5BE893B0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84DEE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0B6CDF9" w14:textId="7A41C077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008A7F2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1FA444" w14:textId="5910A0C9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3ED84C4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0B38A8" w14:textId="51A4D131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B895C9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FB32690" w14:textId="73340EA3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6DB443E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D5E7DF" w14:textId="2828AEBE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2D3ED6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D07601" w14:textId="582A07DC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474BCB2C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E2369" w14:textId="7D1F7F53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615779" w14:textId="77777777" w:rsidR="00562117" w:rsidRPr="00756E6F" w:rsidRDefault="00562117" w:rsidP="0056211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F659F1D" w14:textId="44B6EBB4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0895F36E" w14:textId="77777777" w:rsidR="00562117" w:rsidRPr="00756E6F" w:rsidRDefault="00562117" w:rsidP="00562117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BA878E8" w14:textId="7A19B45B" w:rsidR="00562117" w:rsidRPr="00756E6F" w:rsidRDefault="00F065F0" w:rsidP="005621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6259F4" w:rsidRPr="006259F4" w14:paraId="2B863D34" w14:textId="77777777" w:rsidTr="008847DF">
        <w:trPr>
          <w:cantSplit/>
          <w:trHeight w:val="302"/>
        </w:trPr>
        <w:tc>
          <w:tcPr>
            <w:tcW w:w="3510" w:type="dxa"/>
          </w:tcPr>
          <w:p w14:paraId="112DE1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2828425A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6259F4" w:rsidRPr="00D1370C" w14:paraId="4E253AAC" w14:textId="77777777" w:rsidTr="008847DF">
        <w:trPr>
          <w:cantSplit/>
          <w:trHeight w:val="302"/>
        </w:trPr>
        <w:tc>
          <w:tcPr>
            <w:tcW w:w="3510" w:type="dxa"/>
          </w:tcPr>
          <w:p w14:paraId="57E6CAC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4BFF35A6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BA01F7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EA205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E7B1F9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A38DC7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82C97B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2A786ABF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68A3ECFD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C78A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12083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3D0ED48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2BC6D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76E35E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6FD63C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E92F25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9C2693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24B6DD3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C10162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015EDC41" w14:textId="77777777" w:rsidR="006259F4" w:rsidRPr="00756E6F" w:rsidRDefault="006259F4" w:rsidP="0074537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2F346050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75FA779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A873BB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86CB9EC" w14:textId="77777777" w:rsidR="006259F4" w:rsidRPr="00756E6F" w:rsidRDefault="006259F4" w:rsidP="0074537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A7852" w:rsidRPr="00D1370C" w14:paraId="0F27520F" w14:textId="77777777" w:rsidTr="008847DF">
        <w:trPr>
          <w:cantSplit/>
          <w:trHeight w:val="302"/>
        </w:trPr>
        <w:tc>
          <w:tcPr>
            <w:tcW w:w="3510" w:type="dxa"/>
          </w:tcPr>
          <w:p w14:paraId="0548AB36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FDCD81C" w14:textId="2C35A5A7" w:rsidR="00BA7852" w:rsidRPr="00756E6F" w:rsidRDefault="00471974" w:rsidP="00A56CF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71974">
              <w:rPr>
                <w:rFonts w:ascii="Angsana New" w:hAnsi="Angsana New" w:cs="Angsana New" w:hint="cs"/>
                <w:szCs w:val="22"/>
                <w:lang w:val="en-US" w:bidi="th-TH"/>
              </w:rPr>
              <w:t>2</w:t>
            </w:r>
            <w:r w:rsidR="00D470A5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="00A90328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471974">
              <w:rPr>
                <w:rFonts w:ascii="Angsana New" w:hAnsi="Angsana New" w:cs="Angsana New" w:hint="cs"/>
                <w:szCs w:val="22"/>
                <w:lang w:val="en-US" w:bidi="th-TH"/>
              </w:rPr>
              <w:t>9</w:t>
            </w:r>
            <w:r w:rsidR="00D470A5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</w:p>
        </w:tc>
        <w:tc>
          <w:tcPr>
            <w:tcW w:w="178" w:type="dxa"/>
            <w:vAlign w:val="bottom"/>
          </w:tcPr>
          <w:p w14:paraId="665B8B6D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6100CBF5" w14:textId="295B4991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27,159</w:t>
            </w:r>
          </w:p>
        </w:tc>
        <w:tc>
          <w:tcPr>
            <w:tcW w:w="180" w:type="dxa"/>
            <w:vAlign w:val="bottom"/>
          </w:tcPr>
          <w:p w14:paraId="769D5D67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152BBC" w14:textId="02606698" w:rsidR="00BA7852" w:rsidRPr="00BA7852" w:rsidRDefault="00D470A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</w:t>
            </w:r>
            <w:r w:rsidR="0019562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004</w:t>
            </w:r>
          </w:p>
        </w:tc>
        <w:tc>
          <w:tcPr>
            <w:tcW w:w="180" w:type="dxa"/>
          </w:tcPr>
          <w:p w14:paraId="5D3B93C0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A01F64" w14:textId="1C55A27A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46,9</w:t>
            </w:r>
            <w:r w:rsidR="007E2A53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80" w:type="dxa"/>
          </w:tcPr>
          <w:p w14:paraId="06E115B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0B1E3F" w14:textId="4CC364A3" w:rsidR="00BA7852" w:rsidRPr="00BA7852" w:rsidRDefault="00D470A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19562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949</w:t>
            </w:r>
          </w:p>
        </w:tc>
        <w:tc>
          <w:tcPr>
            <w:tcW w:w="180" w:type="dxa"/>
          </w:tcPr>
          <w:p w14:paraId="399407A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EF6E81C" w14:textId="2C94EC22" w:rsidR="00BA7852" w:rsidRPr="00830A70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74,</w:t>
            </w:r>
            <w:r w:rsidR="00830A70">
              <w:rPr>
                <w:rFonts w:asciiTheme="majorBidi" w:hAnsiTheme="majorBidi" w:cstheme="majorBidi"/>
                <w:lang w:val="en-US"/>
              </w:rPr>
              <w:t>113</w:t>
            </w:r>
          </w:p>
        </w:tc>
        <w:tc>
          <w:tcPr>
            <w:tcW w:w="180" w:type="dxa"/>
          </w:tcPr>
          <w:p w14:paraId="613374D4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15D032" w14:textId="4E3A3FF2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E0C63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B20DA5C" w14:textId="4CF9D98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665E60B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E37200B" w14:textId="2B83F586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D51CF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1C5EB55" w14:textId="1FA2773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70E1D20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442314" w14:textId="1469D372" w:rsidR="00BA7852" w:rsidRPr="00BA7852" w:rsidRDefault="00D470A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2F4314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949</w:t>
            </w:r>
          </w:p>
        </w:tc>
        <w:tc>
          <w:tcPr>
            <w:tcW w:w="178" w:type="dxa"/>
          </w:tcPr>
          <w:p w14:paraId="2B026E8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757676C" w14:textId="44C3A67A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74,</w:t>
            </w:r>
            <w:r w:rsidR="00830A70">
              <w:rPr>
                <w:rFonts w:asciiTheme="majorBidi" w:hAnsiTheme="majorBidi" w:cstheme="majorBidi"/>
              </w:rPr>
              <w:t>113</w:t>
            </w:r>
          </w:p>
        </w:tc>
      </w:tr>
      <w:tr w:rsidR="00BA7852" w:rsidRPr="00D1370C" w14:paraId="4677A461" w14:textId="77777777" w:rsidTr="008847DF">
        <w:trPr>
          <w:cantSplit/>
          <w:trHeight w:val="302"/>
        </w:trPr>
        <w:tc>
          <w:tcPr>
            <w:tcW w:w="3510" w:type="dxa"/>
          </w:tcPr>
          <w:p w14:paraId="7283C949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44CDEC6E" w14:textId="36C6890D" w:rsidR="00BA7852" w:rsidRPr="00756E6F" w:rsidRDefault="00A90328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24,810</w:t>
            </w:r>
          </w:p>
        </w:tc>
        <w:tc>
          <w:tcPr>
            <w:tcW w:w="178" w:type="dxa"/>
            <w:vAlign w:val="bottom"/>
          </w:tcPr>
          <w:p w14:paraId="2AF41BFE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71E2A58E" w14:textId="2E221A5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14,290</w:t>
            </w:r>
          </w:p>
        </w:tc>
        <w:tc>
          <w:tcPr>
            <w:tcW w:w="180" w:type="dxa"/>
            <w:vAlign w:val="bottom"/>
          </w:tcPr>
          <w:p w14:paraId="1EF620F7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5B5841" w14:textId="3F761284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8,444</w:t>
            </w:r>
          </w:p>
        </w:tc>
        <w:tc>
          <w:tcPr>
            <w:tcW w:w="180" w:type="dxa"/>
          </w:tcPr>
          <w:p w14:paraId="42559C1E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52F0F4" w14:textId="4CBE853E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2,534</w:t>
            </w:r>
          </w:p>
        </w:tc>
        <w:tc>
          <w:tcPr>
            <w:tcW w:w="180" w:type="dxa"/>
          </w:tcPr>
          <w:p w14:paraId="2DF2BA7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3E89B22" w14:textId="140A0B10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33,254</w:t>
            </w:r>
          </w:p>
        </w:tc>
        <w:tc>
          <w:tcPr>
            <w:tcW w:w="180" w:type="dxa"/>
          </w:tcPr>
          <w:p w14:paraId="1D9445C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451E95" w14:textId="35F1C6B9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16,824</w:t>
            </w:r>
          </w:p>
        </w:tc>
        <w:tc>
          <w:tcPr>
            <w:tcW w:w="180" w:type="dxa"/>
          </w:tcPr>
          <w:p w14:paraId="62B324A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D92E5EE" w14:textId="3894CA2C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578B9036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0283CAA" w14:textId="281A5AC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ABFF74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3D9BC" w14:textId="006ED453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4DDE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C71FA9A" w14:textId="36C458E4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4BA7C04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8972C8" w14:textId="5CC8633C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33,601</w:t>
            </w:r>
          </w:p>
        </w:tc>
        <w:tc>
          <w:tcPr>
            <w:tcW w:w="178" w:type="dxa"/>
          </w:tcPr>
          <w:p w14:paraId="1D056BE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0A33F1" w14:textId="56247921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16,824</w:t>
            </w:r>
          </w:p>
        </w:tc>
      </w:tr>
      <w:tr w:rsidR="00BA7852" w:rsidRPr="00D1370C" w14:paraId="71D1DBBB" w14:textId="77777777" w:rsidTr="008847DF">
        <w:trPr>
          <w:cantSplit/>
          <w:trHeight w:val="302"/>
        </w:trPr>
        <w:tc>
          <w:tcPr>
            <w:tcW w:w="3510" w:type="dxa"/>
          </w:tcPr>
          <w:p w14:paraId="76E9F294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080C13B3" w14:textId="798481AC" w:rsidR="00BA7852" w:rsidRPr="00756E6F" w:rsidRDefault="00A90328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13,821</w:t>
            </w:r>
          </w:p>
        </w:tc>
        <w:tc>
          <w:tcPr>
            <w:tcW w:w="178" w:type="dxa"/>
            <w:vAlign w:val="bottom"/>
          </w:tcPr>
          <w:p w14:paraId="525C7E49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4165A291" w14:textId="6D594D3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11,851</w:t>
            </w:r>
          </w:p>
        </w:tc>
        <w:tc>
          <w:tcPr>
            <w:tcW w:w="180" w:type="dxa"/>
            <w:vAlign w:val="bottom"/>
          </w:tcPr>
          <w:p w14:paraId="731A6BAA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7A1548A" w14:textId="2FB115C4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350EAB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5809C7A" w14:textId="440A802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31FFAC7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388746C4" w14:textId="2952923C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13,821</w:t>
            </w:r>
          </w:p>
        </w:tc>
        <w:tc>
          <w:tcPr>
            <w:tcW w:w="180" w:type="dxa"/>
          </w:tcPr>
          <w:p w14:paraId="38B28D4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4E24F28" w14:textId="1761688C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11,851</w:t>
            </w:r>
          </w:p>
        </w:tc>
        <w:tc>
          <w:tcPr>
            <w:tcW w:w="180" w:type="dxa"/>
          </w:tcPr>
          <w:p w14:paraId="6903891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05110" w14:textId="3F1CBBFF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22B4BE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87CC660" w14:textId="16190BCA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D3133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93E8C4" w14:textId="36D421EF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554FE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E6A982" w14:textId="2592E97D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01A56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732938C" w14:textId="76119595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13,821</w:t>
            </w:r>
          </w:p>
        </w:tc>
        <w:tc>
          <w:tcPr>
            <w:tcW w:w="178" w:type="dxa"/>
          </w:tcPr>
          <w:p w14:paraId="3A530766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E4FADF9" w14:textId="5047C6D2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11,851</w:t>
            </w:r>
          </w:p>
        </w:tc>
      </w:tr>
      <w:tr w:rsidR="00BA7852" w:rsidRPr="00D1370C" w14:paraId="1BD4AB53" w14:textId="77777777" w:rsidTr="008847DF">
        <w:trPr>
          <w:cantSplit/>
          <w:trHeight w:val="302"/>
        </w:trPr>
        <w:tc>
          <w:tcPr>
            <w:tcW w:w="3510" w:type="dxa"/>
          </w:tcPr>
          <w:p w14:paraId="1AE79091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0A1D96D" w14:textId="7834B0FA" w:rsidR="00BA7852" w:rsidRPr="00756E6F" w:rsidRDefault="00A90328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3,87</w:t>
            </w:r>
            <w:r w:rsidR="00D470A5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1C1F00C5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6C6D34B2" w14:textId="15F39651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2,066</w:t>
            </w:r>
          </w:p>
        </w:tc>
        <w:tc>
          <w:tcPr>
            <w:tcW w:w="180" w:type="dxa"/>
            <w:vAlign w:val="bottom"/>
          </w:tcPr>
          <w:p w14:paraId="348B742B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F477DA" w14:textId="4A13BD72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11A6C50F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E28247" w14:textId="61E32FD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DACAF9E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4DA015D" w14:textId="0F447AFC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</w:t>
            </w:r>
            <w:r w:rsidR="00D470A5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A7312C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A3DC11" w14:textId="0EF4855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2,066</w:t>
            </w:r>
          </w:p>
        </w:tc>
        <w:tc>
          <w:tcPr>
            <w:tcW w:w="180" w:type="dxa"/>
          </w:tcPr>
          <w:p w14:paraId="083E637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7AF6FE" w14:textId="4C650073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62468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938F4EB" w14:textId="59E5FE2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18E504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1697DA" w14:textId="0326A6FE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CC7862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3340E9" w14:textId="10141EE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84E0767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47EF5AE" w14:textId="0BC012E6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</w:t>
            </w:r>
            <w:r w:rsidR="00D470A5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5A3BFF8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60869EE" w14:textId="6CA34C5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2,066</w:t>
            </w:r>
          </w:p>
        </w:tc>
      </w:tr>
      <w:tr w:rsidR="00BA7852" w:rsidRPr="00D1370C" w14:paraId="1A9AC6C5" w14:textId="77777777" w:rsidTr="008847DF">
        <w:trPr>
          <w:cantSplit/>
          <w:trHeight w:val="302"/>
        </w:trPr>
        <w:tc>
          <w:tcPr>
            <w:tcW w:w="3510" w:type="dxa"/>
          </w:tcPr>
          <w:p w14:paraId="66FBB5FB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814BE0" w14:textId="328182A1" w:rsidR="00BA7852" w:rsidRPr="00756E6F" w:rsidRDefault="00A90328" w:rsidP="00A56CF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70,44</w:t>
            </w:r>
            <w:r w:rsidR="00A56CF1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3848CD95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5C03949C" w14:textId="1DD88086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55,366</w:t>
            </w:r>
          </w:p>
        </w:tc>
        <w:tc>
          <w:tcPr>
            <w:tcW w:w="180" w:type="dxa"/>
            <w:vAlign w:val="bottom"/>
          </w:tcPr>
          <w:p w14:paraId="10690974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89C6662" w14:textId="4FF9683B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63,514</w:t>
            </w:r>
          </w:p>
        </w:tc>
        <w:tc>
          <w:tcPr>
            <w:tcW w:w="180" w:type="dxa"/>
          </w:tcPr>
          <w:p w14:paraId="13107CC5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A8F49C2" w14:textId="48A64B9D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49,488</w:t>
            </w:r>
          </w:p>
        </w:tc>
        <w:tc>
          <w:tcPr>
            <w:tcW w:w="180" w:type="dxa"/>
          </w:tcPr>
          <w:p w14:paraId="660DA08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3D3F0B3" w14:textId="7CD4ACC5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133,961</w:t>
            </w:r>
          </w:p>
        </w:tc>
        <w:tc>
          <w:tcPr>
            <w:tcW w:w="180" w:type="dxa"/>
          </w:tcPr>
          <w:p w14:paraId="64C5C97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2CE83D2" w14:textId="2E4FAE8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104,854</w:t>
            </w:r>
          </w:p>
        </w:tc>
        <w:tc>
          <w:tcPr>
            <w:tcW w:w="180" w:type="dxa"/>
          </w:tcPr>
          <w:p w14:paraId="17A3BB80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F5CD76B" w14:textId="13FDE72D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27C10D5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2AC5C3" w14:textId="1BA0536D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91EB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977DA89" w14:textId="640AC68C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077E67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8891DF2" w14:textId="60128F0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F4E8F4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3DC5443" w14:textId="268EA5AB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134,308</w:t>
            </w:r>
          </w:p>
        </w:tc>
        <w:tc>
          <w:tcPr>
            <w:tcW w:w="178" w:type="dxa"/>
          </w:tcPr>
          <w:p w14:paraId="66997FA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29C235E8" w14:textId="5CCEB009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104,854</w:t>
            </w:r>
          </w:p>
        </w:tc>
      </w:tr>
      <w:tr w:rsidR="00BA7852" w:rsidRPr="00D1370C" w14:paraId="1B97BFD8" w14:textId="77777777" w:rsidTr="008847DF">
        <w:trPr>
          <w:cantSplit/>
          <w:trHeight w:val="302"/>
        </w:trPr>
        <w:tc>
          <w:tcPr>
            <w:tcW w:w="3510" w:type="dxa"/>
          </w:tcPr>
          <w:p w14:paraId="3EC843F7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23E430C0" w14:textId="057D6EB0" w:rsidR="00BA7852" w:rsidRPr="00756E6F" w:rsidRDefault="00A90328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85,094</w:t>
            </w:r>
          </w:p>
        </w:tc>
        <w:tc>
          <w:tcPr>
            <w:tcW w:w="178" w:type="dxa"/>
            <w:vAlign w:val="bottom"/>
          </w:tcPr>
          <w:p w14:paraId="042EFD4F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19B88516" w14:textId="15C7642E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88,849</w:t>
            </w:r>
          </w:p>
        </w:tc>
        <w:tc>
          <w:tcPr>
            <w:tcW w:w="180" w:type="dxa"/>
            <w:vAlign w:val="bottom"/>
          </w:tcPr>
          <w:p w14:paraId="56D6581C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FF1012" w14:textId="2D9DE55C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138,209</w:t>
            </w:r>
          </w:p>
        </w:tc>
        <w:tc>
          <w:tcPr>
            <w:tcW w:w="180" w:type="dxa"/>
          </w:tcPr>
          <w:p w14:paraId="0F1883F2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8A82B4" w14:textId="2EAFAFC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133,974</w:t>
            </w:r>
          </w:p>
        </w:tc>
        <w:tc>
          <w:tcPr>
            <w:tcW w:w="180" w:type="dxa"/>
          </w:tcPr>
          <w:p w14:paraId="6EC4F82C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571A673" w14:textId="503574DB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223,303</w:t>
            </w:r>
          </w:p>
        </w:tc>
        <w:tc>
          <w:tcPr>
            <w:tcW w:w="180" w:type="dxa"/>
          </w:tcPr>
          <w:p w14:paraId="440B43F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F3C6CA4" w14:textId="41E763D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222,823</w:t>
            </w:r>
          </w:p>
        </w:tc>
        <w:tc>
          <w:tcPr>
            <w:tcW w:w="180" w:type="dxa"/>
          </w:tcPr>
          <w:p w14:paraId="4C20DC1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A76832" w14:textId="0E9A569C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550ED8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22755A7" w14:textId="70AD43ED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A0DB1B2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A66E52F" w14:textId="0C6FE060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732F04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5DF785B" w14:textId="430604D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91914F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466D19" w14:textId="25B373A2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223,303</w:t>
            </w:r>
          </w:p>
        </w:tc>
        <w:tc>
          <w:tcPr>
            <w:tcW w:w="178" w:type="dxa"/>
          </w:tcPr>
          <w:p w14:paraId="52D42D5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0DCA44C" w14:textId="0044352C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222,823</w:t>
            </w:r>
          </w:p>
        </w:tc>
      </w:tr>
      <w:tr w:rsidR="00BA7852" w:rsidRPr="00D1370C" w14:paraId="045C810F" w14:textId="77777777" w:rsidTr="008847DF">
        <w:trPr>
          <w:cantSplit/>
          <w:trHeight w:val="302"/>
        </w:trPr>
        <w:tc>
          <w:tcPr>
            <w:tcW w:w="3510" w:type="dxa"/>
          </w:tcPr>
          <w:p w14:paraId="27A778D8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ED3B2DC" w14:textId="0C01486F" w:rsidR="00BA7852" w:rsidRPr="00756E6F" w:rsidRDefault="00A90328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21,50</w:t>
            </w:r>
            <w:r w:rsidR="00195629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7A818B31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6C5DEDF" w14:textId="1D5B07D6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11,397</w:t>
            </w:r>
          </w:p>
        </w:tc>
        <w:tc>
          <w:tcPr>
            <w:tcW w:w="180" w:type="dxa"/>
            <w:vAlign w:val="bottom"/>
          </w:tcPr>
          <w:p w14:paraId="0003E576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086882E" w14:textId="1517BA08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2,950</w:t>
            </w:r>
          </w:p>
        </w:tc>
        <w:tc>
          <w:tcPr>
            <w:tcW w:w="180" w:type="dxa"/>
          </w:tcPr>
          <w:p w14:paraId="34231BEA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F2A115" w14:textId="24F68AA2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0" w:type="dxa"/>
          </w:tcPr>
          <w:p w14:paraId="141A8640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9CF85A" w14:textId="4AE94CFF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24,451</w:t>
            </w:r>
          </w:p>
        </w:tc>
        <w:tc>
          <w:tcPr>
            <w:tcW w:w="180" w:type="dxa"/>
          </w:tcPr>
          <w:p w14:paraId="18F069E4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1B1775" w14:textId="64EDC6B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11,403</w:t>
            </w:r>
          </w:p>
        </w:tc>
        <w:tc>
          <w:tcPr>
            <w:tcW w:w="180" w:type="dxa"/>
          </w:tcPr>
          <w:p w14:paraId="5C5FD638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A9FFB4" w14:textId="51F9470F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C382AC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78B1A3" w14:textId="4213D84E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39A0C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79A46A" w14:textId="76168AB8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(24,451)</w:t>
            </w:r>
          </w:p>
        </w:tc>
        <w:tc>
          <w:tcPr>
            <w:tcW w:w="178" w:type="dxa"/>
          </w:tcPr>
          <w:p w14:paraId="18A5391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8D2019" w14:textId="58F48B4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(11,403)</w:t>
            </w:r>
          </w:p>
        </w:tc>
        <w:tc>
          <w:tcPr>
            <w:tcW w:w="180" w:type="dxa"/>
          </w:tcPr>
          <w:p w14:paraId="62151DA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F1F367B" w14:textId="7067E703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79E9F8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F11AE68" w14:textId="53B87BAD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-</w:t>
            </w:r>
          </w:p>
        </w:tc>
      </w:tr>
      <w:tr w:rsidR="00BA7852" w:rsidRPr="00D1370C" w14:paraId="1E20F8AB" w14:textId="77777777" w:rsidTr="008847DF">
        <w:trPr>
          <w:cantSplit/>
          <w:trHeight w:val="302"/>
        </w:trPr>
        <w:tc>
          <w:tcPr>
            <w:tcW w:w="3510" w:type="dxa"/>
          </w:tcPr>
          <w:p w14:paraId="6BCFD58B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1F13" w14:textId="51F4AE81" w:rsidR="00BA7852" w:rsidRPr="00BA7852" w:rsidRDefault="00A90328" w:rsidP="00A56CF1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177,0</w:t>
            </w:r>
            <w:r w:rsidR="00195629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42</w:t>
            </w:r>
          </w:p>
        </w:tc>
        <w:tc>
          <w:tcPr>
            <w:tcW w:w="178" w:type="dxa"/>
            <w:vAlign w:val="bottom"/>
          </w:tcPr>
          <w:p w14:paraId="79F4CCD4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F62D24F" w14:textId="48486F6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b/>
                <w:bCs/>
              </w:rPr>
              <w:t>155,612</w:t>
            </w:r>
          </w:p>
        </w:tc>
        <w:tc>
          <w:tcPr>
            <w:tcW w:w="180" w:type="dxa"/>
            <w:vAlign w:val="bottom"/>
          </w:tcPr>
          <w:p w14:paraId="4D2AECC0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C9699B" w14:textId="2B4C4DA1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204,673</w:t>
            </w:r>
          </w:p>
        </w:tc>
        <w:tc>
          <w:tcPr>
            <w:tcW w:w="180" w:type="dxa"/>
          </w:tcPr>
          <w:p w14:paraId="03E50959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4A44AFE" w14:textId="21312492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b/>
                <w:bCs/>
              </w:rPr>
              <w:t>183,468</w:t>
            </w:r>
          </w:p>
        </w:tc>
        <w:tc>
          <w:tcPr>
            <w:tcW w:w="180" w:type="dxa"/>
          </w:tcPr>
          <w:p w14:paraId="2DDDAA76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E1444B" w14:textId="70253E4B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381,715</w:t>
            </w:r>
          </w:p>
        </w:tc>
        <w:tc>
          <w:tcPr>
            <w:tcW w:w="180" w:type="dxa"/>
          </w:tcPr>
          <w:p w14:paraId="7C05B28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19E0716" w14:textId="10ECEFEA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b/>
                <w:bCs/>
              </w:rPr>
              <w:t>339,080</w:t>
            </w:r>
          </w:p>
        </w:tc>
        <w:tc>
          <w:tcPr>
            <w:tcW w:w="180" w:type="dxa"/>
          </w:tcPr>
          <w:p w14:paraId="2682932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546043" w14:textId="4D6D2855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347</w:t>
            </w:r>
          </w:p>
        </w:tc>
        <w:tc>
          <w:tcPr>
            <w:tcW w:w="180" w:type="dxa"/>
          </w:tcPr>
          <w:p w14:paraId="11FDE3E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1D43BA" w14:textId="0E5DEFE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BC077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784D35" w14:textId="1B7ACA8E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(24,451)</w:t>
            </w:r>
          </w:p>
        </w:tc>
        <w:tc>
          <w:tcPr>
            <w:tcW w:w="178" w:type="dxa"/>
          </w:tcPr>
          <w:p w14:paraId="1336BB5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5BD6487" w14:textId="388F7D6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b/>
                <w:bCs/>
              </w:rPr>
              <w:t>(11,403)</w:t>
            </w:r>
          </w:p>
        </w:tc>
        <w:tc>
          <w:tcPr>
            <w:tcW w:w="180" w:type="dxa"/>
          </w:tcPr>
          <w:p w14:paraId="3DC64EC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CA24C7" w14:textId="794EFC85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357,611</w:t>
            </w:r>
          </w:p>
        </w:tc>
        <w:tc>
          <w:tcPr>
            <w:tcW w:w="178" w:type="dxa"/>
            <w:shd w:val="clear" w:color="auto" w:fill="auto"/>
          </w:tcPr>
          <w:p w14:paraId="14F1CE5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B86D187" w14:textId="676D7982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b/>
                <w:bCs/>
              </w:rPr>
              <w:t>327,677</w:t>
            </w:r>
          </w:p>
        </w:tc>
      </w:tr>
      <w:tr w:rsidR="00BA7852" w:rsidRPr="00D1370C" w14:paraId="236D8B1B" w14:textId="77777777" w:rsidTr="008847DF">
        <w:trPr>
          <w:cantSplit/>
        </w:trPr>
        <w:tc>
          <w:tcPr>
            <w:tcW w:w="3510" w:type="dxa"/>
          </w:tcPr>
          <w:p w14:paraId="71F07CAE" w14:textId="77777777" w:rsidR="00BA7852" w:rsidRPr="00756E6F" w:rsidRDefault="00BA7852" w:rsidP="00BA785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1EC00C5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5E64C39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2F070B90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C535985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9E24B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F3AC25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1FC03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1EB1D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99A2C9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AAEB897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BEC30D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1A02C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3E9EE0E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5E4D80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CD00D1B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9383F8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A3AC604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BCB6A4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5B93C66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E4EF2A5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5BF5267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C8DE36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0017837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A7852" w:rsidRPr="00D1370C" w14:paraId="7FF2E250" w14:textId="77777777" w:rsidTr="008847DF">
        <w:trPr>
          <w:cantSplit/>
        </w:trPr>
        <w:tc>
          <w:tcPr>
            <w:tcW w:w="3510" w:type="dxa"/>
          </w:tcPr>
          <w:p w14:paraId="3C7E5C55" w14:textId="77777777" w:rsidR="00BA7852" w:rsidRPr="00756E6F" w:rsidRDefault="00BA7852" w:rsidP="00BA785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56A8F455" w14:textId="098ABD1F" w:rsidR="00BA7852" w:rsidRPr="00756E6F" w:rsidRDefault="00F83C4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236,</w:t>
            </w:r>
            <w:r w:rsidR="00195629">
              <w:rPr>
                <w:rFonts w:ascii="Angsana New" w:hAnsi="Angsana New" w:cs="Angsana New"/>
                <w:szCs w:val="22"/>
                <w:lang w:val="en-US"/>
              </w:rPr>
              <w:t>373</w:t>
            </w:r>
          </w:p>
        </w:tc>
        <w:tc>
          <w:tcPr>
            <w:tcW w:w="178" w:type="dxa"/>
            <w:vAlign w:val="bottom"/>
          </w:tcPr>
          <w:p w14:paraId="2AB23759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12021C57" w14:textId="1DE6103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A7852">
              <w:rPr>
                <w:rFonts w:asciiTheme="majorBidi" w:hAnsiTheme="majorBidi" w:cstheme="majorBidi"/>
              </w:rPr>
              <w:t>77,196</w:t>
            </w:r>
          </w:p>
        </w:tc>
        <w:tc>
          <w:tcPr>
            <w:tcW w:w="180" w:type="dxa"/>
            <w:vAlign w:val="bottom"/>
          </w:tcPr>
          <w:p w14:paraId="7605E242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C60811" w14:textId="6ECDB8A6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26,299</w:t>
            </w:r>
          </w:p>
        </w:tc>
        <w:tc>
          <w:tcPr>
            <w:tcW w:w="180" w:type="dxa"/>
          </w:tcPr>
          <w:p w14:paraId="7A306B62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E948E6E" w14:textId="7554C5F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25,270</w:t>
            </w:r>
          </w:p>
        </w:tc>
        <w:tc>
          <w:tcPr>
            <w:tcW w:w="180" w:type="dxa"/>
          </w:tcPr>
          <w:p w14:paraId="1428E74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E70E9" w14:textId="18FF57E7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262,672</w:t>
            </w:r>
          </w:p>
        </w:tc>
        <w:tc>
          <w:tcPr>
            <w:tcW w:w="180" w:type="dxa"/>
            <w:vAlign w:val="center"/>
          </w:tcPr>
          <w:p w14:paraId="767E386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463270" w14:textId="6CBC958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102,466</w:t>
            </w:r>
          </w:p>
        </w:tc>
        <w:tc>
          <w:tcPr>
            <w:tcW w:w="180" w:type="dxa"/>
          </w:tcPr>
          <w:p w14:paraId="1709E04F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EF0692" w14:textId="493857E5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(248)</w:t>
            </w:r>
          </w:p>
        </w:tc>
        <w:tc>
          <w:tcPr>
            <w:tcW w:w="180" w:type="dxa"/>
            <w:vAlign w:val="center"/>
          </w:tcPr>
          <w:p w14:paraId="1CDC0102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F1F67D8" w14:textId="44C8E993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DF933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61EDB2D" w14:textId="2932E88C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(205,423)</w:t>
            </w:r>
          </w:p>
        </w:tc>
        <w:tc>
          <w:tcPr>
            <w:tcW w:w="178" w:type="dxa"/>
          </w:tcPr>
          <w:p w14:paraId="28CB2A69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526C88D" w14:textId="73CAC01E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(53,028)</w:t>
            </w:r>
          </w:p>
        </w:tc>
        <w:tc>
          <w:tcPr>
            <w:tcW w:w="180" w:type="dxa"/>
          </w:tcPr>
          <w:p w14:paraId="0BE88AD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23F841" w14:textId="21A2FB3B" w:rsidR="00BA7852" w:rsidRPr="00BA7852" w:rsidRDefault="0023455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57,001</w:t>
            </w:r>
          </w:p>
        </w:tc>
        <w:tc>
          <w:tcPr>
            <w:tcW w:w="178" w:type="dxa"/>
          </w:tcPr>
          <w:p w14:paraId="45F7C9C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E03B992" w14:textId="6DDB5A66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49,438</w:t>
            </w:r>
          </w:p>
        </w:tc>
      </w:tr>
      <w:tr w:rsidR="00BA7852" w:rsidRPr="00D1370C" w14:paraId="16544A89" w14:textId="77777777" w:rsidTr="008847DF">
        <w:trPr>
          <w:cantSplit/>
        </w:trPr>
        <w:tc>
          <w:tcPr>
            <w:tcW w:w="3510" w:type="dxa"/>
          </w:tcPr>
          <w:p w14:paraId="23E113D2" w14:textId="77777777" w:rsidR="00BA7852" w:rsidRPr="00756E6F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CC22367" w14:textId="4D972992" w:rsidR="00BA7852" w:rsidRPr="00756E6F" w:rsidRDefault="00F83C4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223,</w:t>
            </w:r>
            <w:r w:rsidR="00195629">
              <w:rPr>
                <w:rFonts w:ascii="Angsana New" w:hAnsi="Angsana New" w:cs="Angsana New"/>
                <w:szCs w:val="22"/>
                <w:lang w:val="en-US" w:bidi="th-TH"/>
              </w:rPr>
              <w:t>287</w:t>
            </w:r>
          </w:p>
        </w:tc>
        <w:tc>
          <w:tcPr>
            <w:tcW w:w="178" w:type="dxa"/>
            <w:vAlign w:val="bottom"/>
          </w:tcPr>
          <w:p w14:paraId="0ED4DE2B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</w:tcPr>
          <w:p w14:paraId="175BD07F" w14:textId="1E08F35C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BA7852">
              <w:rPr>
                <w:rFonts w:asciiTheme="majorBidi" w:hAnsiTheme="majorBidi" w:cstheme="majorBidi"/>
              </w:rPr>
              <w:t>61,247</w:t>
            </w:r>
          </w:p>
        </w:tc>
        <w:tc>
          <w:tcPr>
            <w:tcW w:w="180" w:type="dxa"/>
            <w:vAlign w:val="bottom"/>
          </w:tcPr>
          <w:p w14:paraId="385A4671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4D40A1" w14:textId="7BE891EF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17,891</w:t>
            </w:r>
          </w:p>
        </w:tc>
        <w:tc>
          <w:tcPr>
            <w:tcW w:w="180" w:type="dxa"/>
          </w:tcPr>
          <w:p w14:paraId="00B549B1" w14:textId="77777777" w:rsidR="00BA7852" w:rsidRPr="00BA7852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D8BFAD" w14:textId="503B4ECD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14,772</w:t>
            </w:r>
          </w:p>
        </w:tc>
        <w:tc>
          <w:tcPr>
            <w:tcW w:w="180" w:type="dxa"/>
          </w:tcPr>
          <w:p w14:paraId="273E286A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A14446" w14:textId="3C2BA34C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241,178</w:t>
            </w:r>
          </w:p>
        </w:tc>
        <w:tc>
          <w:tcPr>
            <w:tcW w:w="180" w:type="dxa"/>
            <w:vAlign w:val="center"/>
          </w:tcPr>
          <w:p w14:paraId="43C4FC22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70981DC" w14:textId="19C18515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76,019</w:t>
            </w:r>
          </w:p>
        </w:tc>
        <w:tc>
          <w:tcPr>
            <w:tcW w:w="180" w:type="dxa"/>
          </w:tcPr>
          <w:p w14:paraId="42C7C92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7C1311" w14:textId="772003B5" w:rsidR="00BA7852" w:rsidRPr="00BA7852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(381)</w:t>
            </w:r>
          </w:p>
        </w:tc>
        <w:tc>
          <w:tcPr>
            <w:tcW w:w="180" w:type="dxa"/>
            <w:vAlign w:val="center"/>
          </w:tcPr>
          <w:p w14:paraId="03F4345E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A89AEAC" w14:textId="6AB58DE2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FEE2FD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356C9F8" w14:textId="34290089" w:rsidR="00BA7852" w:rsidRPr="00BA7852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(203,095)</w:t>
            </w:r>
          </w:p>
        </w:tc>
        <w:tc>
          <w:tcPr>
            <w:tcW w:w="178" w:type="dxa"/>
          </w:tcPr>
          <w:p w14:paraId="238F0291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062357D" w14:textId="443927B9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(48,888)</w:t>
            </w:r>
          </w:p>
        </w:tc>
        <w:tc>
          <w:tcPr>
            <w:tcW w:w="180" w:type="dxa"/>
          </w:tcPr>
          <w:p w14:paraId="12AADAD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997F09" w14:textId="11ED0FB1" w:rsidR="00BA7852" w:rsidRPr="00BA7852" w:rsidRDefault="0023455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37,702</w:t>
            </w:r>
          </w:p>
        </w:tc>
        <w:tc>
          <w:tcPr>
            <w:tcW w:w="178" w:type="dxa"/>
          </w:tcPr>
          <w:p w14:paraId="7EAB4073" w14:textId="77777777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AD48739" w14:textId="1327E3A8" w:rsidR="00BA7852" w:rsidRPr="00BA7852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A7852">
              <w:rPr>
                <w:rFonts w:asciiTheme="majorBidi" w:hAnsiTheme="majorBidi" w:cstheme="majorBidi"/>
              </w:rPr>
              <w:t>27,131</w:t>
            </w:r>
          </w:p>
        </w:tc>
      </w:tr>
      <w:tr w:rsidR="00EB1415" w:rsidRPr="00D1370C" w14:paraId="44E6EB8D" w14:textId="77777777" w:rsidTr="008847DF">
        <w:trPr>
          <w:cantSplit/>
        </w:trPr>
        <w:tc>
          <w:tcPr>
            <w:tcW w:w="3510" w:type="dxa"/>
          </w:tcPr>
          <w:p w14:paraId="5D98E804" w14:textId="77777777" w:rsidR="00EB1415" w:rsidRPr="00756E6F" w:rsidRDefault="00EB1415" w:rsidP="00EB14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E09CE19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47D74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DBDCC52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541EF6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48D8C" w14:textId="77777777" w:rsidR="00EB1415" w:rsidRPr="00EA7BEE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2706F5" w14:textId="77777777" w:rsidR="00EB1415" w:rsidRPr="00756E6F" w:rsidRDefault="00EB1415" w:rsidP="00EB1415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42A956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2673B43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5925EC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10AB7F" w14:textId="77777777" w:rsidR="00EB1415" w:rsidRPr="00756E6F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A901308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370954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E6D92D1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6115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9F470B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9570E6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D1925E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8CF3289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D266AB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B9911A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006A43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F961AF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F254C25" w14:textId="77777777" w:rsidR="00EB1415" w:rsidRPr="00612F48" w:rsidRDefault="00EB1415" w:rsidP="00EB1415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A7852" w:rsidRPr="00D1370C" w14:paraId="37820F84" w14:textId="77777777" w:rsidTr="008847DF">
        <w:trPr>
          <w:cantSplit/>
        </w:trPr>
        <w:tc>
          <w:tcPr>
            <w:tcW w:w="3510" w:type="dxa"/>
          </w:tcPr>
          <w:p w14:paraId="342DB61E" w14:textId="448C1C68" w:rsidR="00BA7852" w:rsidRPr="00B02FCA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8B07E74" w14:textId="1E2A5716" w:rsidR="00BA7852" w:rsidRPr="00756E6F" w:rsidRDefault="00C20A3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1,671,</w:t>
            </w:r>
            <w:r w:rsidR="00195629">
              <w:rPr>
                <w:rFonts w:ascii="Angsana New" w:hAnsi="Angsana New" w:cs="Angsana New"/>
                <w:szCs w:val="22"/>
                <w:lang w:val="en-US" w:bidi="th-TH"/>
              </w:rPr>
              <w:t>347</w:t>
            </w:r>
          </w:p>
        </w:tc>
        <w:tc>
          <w:tcPr>
            <w:tcW w:w="178" w:type="dxa"/>
            <w:vAlign w:val="bottom"/>
          </w:tcPr>
          <w:p w14:paraId="05F01504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662EB01" w14:textId="040C1949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1,483,064</w:t>
            </w:r>
          </w:p>
        </w:tc>
        <w:tc>
          <w:tcPr>
            <w:tcW w:w="180" w:type="dxa"/>
            <w:vAlign w:val="bottom"/>
          </w:tcPr>
          <w:p w14:paraId="7BDE7A2C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1F102" w14:textId="3D43FEBB" w:rsidR="00BA7852" w:rsidRPr="00EA7BEE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1,600,014</w:t>
            </w:r>
          </w:p>
        </w:tc>
        <w:tc>
          <w:tcPr>
            <w:tcW w:w="180" w:type="dxa"/>
          </w:tcPr>
          <w:p w14:paraId="6287997D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718405B" w14:textId="1A85F6AA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1,637,744</w:t>
            </w:r>
          </w:p>
        </w:tc>
        <w:tc>
          <w:tcPr>
            <w:tcW w:w="180" w:type="dxa"/>
          </w:tcPr>
          <w:p w14:paraId="4869A4C5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E2FEDF" w14:textId="42784BEA" w:rsidR="00BA7852" w:rsidRPr="00612F48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3,271,361</w:t>
            </w:r>
          </w:p>
        </w:tc>
        <w:tc>
          <w:tcPr>
            <w:tcW w:w="180" w:type="dxa"/>
            <w:vAlign w:val="bottom"/>
          </w:tcPr>
          <w:p w14:paraId="7A587AAA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66BACE" w14:textId="5EF03E90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3,120,808</w:t>
            </w:r>
          </w:p>
        </w:tc>
        <w:tc>
          <w:tcPr>
            <w:tcW w:w="180" w:type="dxa"/>
          </w:tcPr>
          <w:p w14:paraId="13192BCF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7B255CD" w14:textId="4D70BEA8" w:rsidR="00BA7852" w:rsidRPr="00612F48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11,867</w:t>
            </w:r>
          </w:p>
        </w:tc>
        <w:tc>
          <w:tcPr>
            <w:tcW w:w="180" w:type="dxa"/>
            <w:vAlign w:val="bottom"/>
          </w:tcPr>
          <w:p w14:paraId="1F927CC1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1C8C570" w14:textId="351C0D56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</w:t>
            </w:r>
          </w:p>
        </w:tc>
        <w:tc>
          <w:tcPr>
            <w:tcW w:w="180" w:type="dxa"/>
          </w:tcPr>
          <w:p w14:paraId="1E4B44EA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89F75B6" w14:textId="10F667E4" w:rsidR="00BA7852" w:rsidRPr="00612F48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(1,616,163)</w:t>
            </w:r>
          </w:p>
        </w:tc>
        <w:tc>
          <w:tcPr>
            <w:tcW w:w="178" w:type="dxa"/>
          </w:tcPr>
          <w:p w14:paraId="2873A381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7546447" w14:textId="28520289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(1,505,524)</w:t>
            </w:r>
          </w:p>
        </w:tc>
        <w:tc>
          <w:tcPr>
            <w:tcW w:w="180" w:type="dxa"/>
          </w:tcPr>
          <w:p w14:paraId="7B97DE8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C406F5C" w14:textId="6DBB94C6" w:rsidR="00BA7852" w:rsidRPr="00612F48" w:rsidRDefault="0023455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1,667,065</w:t>
            </w:r>
          </w:p>
        </w:tc>
        <w:tc>
          <w:tcPr>
            <w:tcW w:w="178" w:type="dxa"/>
          </w:tcPr>
          <w:p w14:paraId="1EFCC436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001066" w14:textId="20F882C2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1,618,548</w:t>
            </w:r>
          </w:p>
        </w:tc>
      </w:tr>
      <w:tr w:rsidR="00BA7852" w:rsidRPr="00D1370C" w14:paraId="5D0CB4C9" w14:textId="77777777" w:rsidTr="008847DF">
        <w:trPr>
          <w:cantSplit/>
        </w:trPr>
        <w:tc>
          <w:tcPr>
            <w:tcW w:w="3510" w:type="dxa"/>
          </w:tcPr>
          <w:p w14:paraId="310EB902" w14:textId="44E98837" w:rsidR="00BA7852" w:rsidRPr="00756E6F" w:rsidRDefault="00BA7852" w:rsidP="00BA78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CDC4085" w14:textId="6BBAD01C" w:rsidR="00BA7852" w:rsidRPr="00756E6F" w:rsidRDefault="00C20A3A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970,</w:t>
            </w:r>
            <w:r w:rsidR="00195629">
              <w:rPr>
                <w:rFonts w:ascii="Angsana New" w:hAnsi="Angsana New" w:cs="Angsana New"/>
                <w:szCs w:val="22"/>
                <w:lang w:val="en-US" w:bidi="th-TH"/>
              </w:rPr>
              <w:t>531</w:t>
            </w:r>
          </w:p>
        </w:tc>
        <w:tc>
          <w:tcPr>
            <w:tcW w:w="178" w:type="dxa"/>
            <w:vAlign w:val="bottom"/>
          </w:tcPr>
          <w:p w14:paraId="48A3EA09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562C31" w14:textId="5F32BEFD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1,001,130</w:t>
            </w:r>
          </w:p>
        </w:tc>
        <w:tc>
          <w:tcPr>
            <w:tcW w:w="180" w:type="dxa"/>
            <w:vAlign w:val="bottom"/>
          </w:tcPr>
          <w:p w14:paraId="2BEA343C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E2B2DE" w14:textId="29D82F7D" w:rsidR="00BA7852" w:rsidRPr="00EA7BEE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716,343</w:t>
            </w:r>
          </w:p>
        </w:tc>
        <w:tc>
          <w:tcPr>
            <w:tcW w:w="180" w:type="dxa"/>
          </w:tcPr>
          <w:p w14:paraId="5DF4DD04" w14:textId="77777777" w:rsidR="00BA7852" w:rsidRPr="00756E6F" w:rsidRDefault="00BA7852" w:rsidP="00BA785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CFD1A6" w14:textId="2054A2C3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566,026</w:t>
            </w:r>
          </w:p>
        </w:tc>
        <w:tc>
          <w:tcPr>
            <w:tcW w:w="180" w:type="dxa"/>
          </w:tcPr>
          <w:p w14:paraId="60AA960F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A59A" w14:textId="18108E92" w:rsidR="00BA7852" w:rsidRPr="00612F48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1,686,874</w:t>
            </w:r>
          </w:p>
        </w:tc>
        <w:tc>
          <w:tcPr>
            <w:tcW w:w="180" w:type="dxa"/>
            <w:vAlign w:val="bottom"/>
          </w:tcPr>
          <w:p w14:paraId="701CCADA" w14:textId="77777777" w:rsidR="00BA7852" w:rsidRPr="00756E6F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B9EF918" w14:textId="419D162B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1,567,156</w:t>
            </w:r>
          </w:p>
        </w:tc>
        <w:tc>
          <w:tcPr>
            <w:tcW w:w="180" w:type="dxa"/>
          </w:tcPr>
          <w:p w14:paraId="3CC6D6C6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32A4797" w14:textId="099C4D96" w:rsidR="00BA7852" w:rsidRPr="00612F48" w:rsidRDefault="00195629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12,596</w:t>
            </w:r>
          </w:p>
        </w:tc>
        <w:tc>
          <w:tcPr>
            <w:tcW w:w="180" w:type="dxa"/>
            <w:vAlign w:val="bottom"/>
          </w:tcPr>
          <w:p w14:paraId="780947A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0E4BFA" w14:textId="5CBE6759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3,595</w:t>
            </w:r>
          </w:p>
        </w:tc>
        <w:tc>
          <w:tcPr>
            <w:tcW w:w="180" w:type="dxa"/>
          </w:tcPr>
          <w:p w14:paraId="1A8570CB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C44CD5A" w14:textId="61B80DD5" w:rsidR="00BA7852" w:rsidRPr="00612F48" w:rsidRDefault="002F4314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(584,257)</w:t>
            </w:r>
          </w:p>
        </w:tc>
        <w:tc>
          <w:tcPr>
            <w:tcW w:w="178" w:type="dxa"/>
          </w:tcPr>
          <w:p w14:paraId="4686B29D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EFE5D" w14:textId="6D380EF1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(473,819)</w:t>
            </w:r>
          </w:p>
        </w:tc>
        <w:tc>
          <w:tcPr>
            <w:tcW w:w="180" w:type="dxa"/>
          </w:tcPr>
          <w:p w14:paraId="7AF0FAA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CC6303" w14:textId="6280148F" w:rsidR="00BA7852" w:rsidRPr="00612F48" w:rsidRDefault="00234555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1,115,213</w:t>
            </w:r>
          </w:p>
        </w:tc>
        <w:tc>
          <w:tcPr>
            <w:tcW w:w="178" w:type="dxa"/>
          </w:tcPr>
          <w:p w14:paraId="00FF2044" w14:textId="77777777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68590B1" w14:textId="78BD06D8" w:rsidR="00BA7852" w:rsidRPr="00612F48" w:rsidRDefault="00BA7852" w:rsidP="00BA78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1,096,932</w:t>
            </w:r>
          </w:p>
        </w:tc>
      </w:tr>
    </w:tbl>
    <w:p w14:paraId="5A2E83D8" w14:textId="4584DEF8" w:rsidR="00C1622B" w:rsidRPr="00F91312" w:rsidRDefault="00C1622B" w:rsidP="0045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D613E62" w14:textId="5DE8615D" w:rsidR="00F91312" w:rsidRPr="00F91312" w:rsidRDefault="00F91312" w:rsidP="00F9131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  <w:sectPr w:rsidR="00F91312" w:rsidRPr="00F9131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5A06A539" w14:textId="6C47B92C" w:rsidR="0021348B" w:rsidRDefault="009434C5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B6E4C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เครื่องมือ</w:t>
      </w: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ทางการเงิน</w:t>
      </w:r>
    </w:p>
    <w:p w14:paraId="1C64072C" w14:textId="56072DEB" w:rsidR="00E42844" w:rsidRPr="00E42844" w:rsidRDefault="00E42844" w:rsidP="00E42844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  <w:lang w:eastAsia="x-none"/>
        </w:rPr>
        <w:tab/>
      </w:r>
      <w:r>
        <w:rPr>
          <w:rFonts w:asciiTheme="majorBidi" w:hAnsiTheme="majorBidi" w:cstheme="majorBidi"/>
          <w:sz w:val="28"/>
          <w:szCs w:val="28"/>
          <w:lang w:eastAsia="x-none"/>
        </w:rPr>
        <w:tab/>
      </w:r>
      <w:r>
        <w:rPr>
          <w:rFonts w:asciiTheme="majorBidi" w:hAnsiTheme="majorBidi" w:cstheme="majorBidi"/>
          <w:sz w:val="28"/>
          <w:szCs w:val="28"/>
          <w:lang w:eastAsia="x-none"/>
        </w:rPr>
        <w:tab/>
      </w:r>
    </w:p>
    <w:p w14:paraId="243BB086" w14:textId="0C84B454" w:rsidR="00880D02" w:rsidRPr="00E42844" w:rsidRDefault="00880D02" w:rsidP="00880D0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20EFDC93" w14:textId="77777777" w:rsidR="00880D02" w:rsidRPr="00880D02" w:rsidRDefault="00880D02" w:rsidP="00880D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3486B325" w14:textId="475E92CF" w:rsidR="00AE406B" w:rsidRDefault="00880D02" w:rsidP="00AC72D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AC72D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AC72D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AC72D6" w:rsidRPr="00AC72D6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วัดมูลค่าด้วยราคาทุนตัดจำหน่ายหากมูลค่าตาม</w:t>
      </w:r>
      <w:r w:rsidR="00AC72D6" w:rsidRPr="00072A61">
        <w:rPr>
          <w:rFonts w:asciiTheme="majorBidi" w:hAnsiTheme="majorBidi" w:cs="Angsana New"/>
          <w:sz w:val="30"/>
          <w:szCs w:val="30"/>
          <w:cs/>
          <w:lang w:bidi="th-TH"/>
        </w:rPr>
        <w:t>บัญชีใกล้เคียงกับมูลค่ายุติธรรมอย่างสมเหตุสมผล</w:t>
      </w:r>
    </w:p>
    <w:p w14:paraId="1232E6F2" w14:textId="77777777" w:rsidR="00AC72D6" w:rsidRPr="00143699" w:rsidRDefault="00AC72D6" w:rsidP="00AC72D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21694B" w:rsidRPr="0090475A" w14:paraId="2BD9D691" w14:textId="77777777" w:rsidTr="008847D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2E9356ED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657A9CAF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1694B" w:rsidRPr="00C733F2" w14:paraId="45FEDB39" w14:textId="77777777" w:rsidTr="008847D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F094F37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0330E95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812F4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1694B" w:rsidRPr="00C733F2" w14:paraId="2BAE9B64" w14:textId="77777777" w:rsidTr="008847DF">
        <w:trPr>
          <w:trHeight w:val="261"/>
          <w:tblHeader/>
        </w:trPr>
        <w:tc>
          <w:tcPr>
            <w:tcW w:w="3240" w:type="dxa"/>
            <w:shd w:val="clear" w:color="auto" w:fill="auto"/>
            <w:vAlign w:val="bottom"/>
          </w:tcPr>
          <w:p w14:paraId="5D2CE5A5" w14:textId="199DFC03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7C80AC7" w14:textId="28AED99A" w:rsidR="0021694B" w:rsidRPr="0021694B" w:rsidRDefault="0096024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7B122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105240F3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E622E94" w14:textId="1F2299F2" w:rsidR="0021694B" w:rsidRPr="0021694B" w:rsidRDefault="0096024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1694B" w:rsidRPr="0021694B" w:rsidRDefault="0021694B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BD42F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21694B" w:rsidRPr="00C733F2" w14:paraId="47E10651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48C17AE" w14:textId="77777777" w:rsidR="0021694B" w:rsidRPr="0021694B" w:rsidRDefault="0021694B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6D754B92" w14:textId="77777777" w:rsidR="0021694B" w:rsidRPr="0021694B" w:rsidRDefault="0021694B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F199C" w:rsidRPr="00C733F2" w14:paraId="180271D2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237E2B0" w14:textId="74E82814" w:rsidR="007F199C" w:rsidRPr="00EA4F3E" w:rsidRDefault="00EA4F3E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0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60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602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60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850" w:type="dxa"/>
            <w:gridSpan w:val="7"/>
          </w:tcPr>
          <w:p w14:paraId="25004FCF" w14:textId="77777777" w:rsidR="007F199C" w:rsidRPr="0021694B" w:rsidRDefault="007F199C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82A96" w:rsidRPr="00C733F2" w14:paraId="2AE3724B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EBC2905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37E65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2FF508C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C1CDD8" w14:textId="77777777" w:rsidR="00082A96" w:rsidRPr="0021694B" w:rsidRDefault="00082A96" w:rsidP="00A465D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102C026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921BC4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3FFD41" w14:textId="77777777" w:rsidR="00082A96" w:rsidRPr="0021694B" w:rsidRDefault="00082A96" w:rsidP="00A465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1694B" w:rsidRPr="00C733F2" w14:paraId="5BC1C8A2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72A46C41" w14:textId="77777777" w:rsidR="0021694B" w:rsidRPr="0021694B" w:rsidRDefault="0021694B" w:rsidP="0021694B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8D9DE9E" w14:textId="20A2EB83" w:rsidR="0021694B" w:rsidRPr="000D4F7B" w:rsidRDefault="000D4F7B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21694B" w:rsidRPr="000D4F7B" w:rsidRDefault="0021694B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707FD8A8" w14:textId="29D7C341" w:rsidR="0021694B" w:rsidRPr="000D4F7B" w:rsidRDefault="000D4F7B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8C231A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Pr="000D4F7B">
              <w:rPr>
                <w:rFonts w:ascii="Angsana New" w:hAnsi="Angsana New" w:cs="Angsana New"/>
                <w:sz w:val="28"/>
                <w:szCs w:val="28"/>
              </w:rPr>
              <w:t>,532)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21694B" w:rsidRPr="000D4F7B" w:rsidRDefault="0021694B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25AF676" w14:textId="27C0A459" w:rsidR="0021694B" w:rsidRPr="000D4F7B" w:rsidRDefault="000D4F7B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8C231A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Pr="000D4F7B">
              <w:rPr>
                <w:rFonts w:ascii="Angsana New" w:hAnsi="Angsana New" w:cs="Angsana New"/>
                <w:sz w:val="28"/>
                <w:szCs w:val="28"/>
              </w:rPr>
              <w:t>,532)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21694B" w:rsidRPr="000D4F7B" w:rsidRDefault="0021694B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76FB563C" w:rsidR="0021694B" w:rsidRPr="000D4F7B" w:rsidRDefault="000D4F7B" w:rsidP="0021694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  <w:lang w:bidi="th-TH"/>
              </w:rPr>
              <w:t>(479,370)</w:t>
            </w:r>
          </w:p>
        </w:tc>
      </w:tr>
      <w:tr w:rsidR="004C2AC9" w:rsidRPr="00C733F2" w14:paraId="66A7ABE1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343ADFFF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51B00337" w14:textId="6E8E7166" w:rsidR="004C2AC9" w:rsidRPr="000D4F7B" w:rsidRDefault="000D4F7B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  <w:lang w:bidi="th-TH"/>
              </w:rPr>
              <w:t>(1,820)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4C2AC9" w:rsidRPr="000D4F7B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7CB2763" w14:textId="2531C06F" w:rsidR="004C2AC9" w:rsidRPr="000D4F7B" w:rsidRDefault="000D4F7B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4C2AC9" w:rsidRPr="000D4F7B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6D3BC3B" w14:textId="5A3E379B" w:rsidR="004C2AC9" w:rsidRPr="000D4F7B" w:rsidRDefault="000D4F7B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  <w:lang w:bidi="th-TH"/>
              </w:rPr>
              <w:t>(1,820)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4C2AC9" w:rsidRPr="000D4F7B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48ADB81D" w:rsidR="004C2AC9" w:rsidRPr="000D4F7B" w:rsidRDefault="000D4F7B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4F7B">
              <w:rPr>
                <w:rFonts w:ascii="Angsana New" w:hAnsi="Angsana New" w:cs="Angsana New"/>
                <w:sz w:val="28"/>
                <w:szCs w:val="28"/>
                <w:lang w:bidi="th-TH"/>
              </w:rPr>
              <w:t>(1,820)</w:t>
            </w:r>
          </w:p>
        </w:tc>
      </w:tr>
      <w:tr w:rsidR="0096024A" w:rsidRPr="00C733F2" w14:paraId="30389CF8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5ADE5162" w14:textId="77777777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shd w:val="clear" w:color="auto" w:fill="auto"/>
          </w:tcPr>
          <w:p w14:paraId="1DE5006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54D6D85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366F7C0E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DF6FEEC" w14:textId="77777777" w:rsidR="0096024A" w:rsidRPr="0096024A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379E9BC5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CAAE1B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C861DF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96024A" w:rsidRPr="00C733F2" w14:paraId="7B9F0238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0C402C0" w14:textId="142ABFAA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</w:tcPr>
          <w:p w14:paraId="4AAA29C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30E67931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96024A" w:rsidRPr="0096024A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0FD566D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96024A" w:rsidRPr="00C733F2" w14:paraId="5A83DB6E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787E6B28" w14:textId="4607941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4E1E66D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0951B80C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F0E4CAC" w14:textId="77777777" w:rsidR="0096024A" w:rsidRPr="0096024A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02A031B0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69EE030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80B7492" w14:textId="77777777" w:rsidR="0096024A" w:rsidRP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96024A" w:rsidRPr="00C733F2" w14:paraId="53AB1A48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2622E45C" w14:textId="57DF8300" w:rsidR="0096024A" w:rsidRPr="0021694B" w:rsidRDefault="0096024A" w:rsidP="009602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39F6A3A" w14:textId="34B16AC5" w:rsidR="0096024A" w:rsidRP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BAED84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5F36AE81" w14:textId="1559E441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D164A0" w14:textId="77777777" w:rsidR="0096024A" w:rsidRPr="0096024A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F0E3F31" w14:textId="34965F8A" w:rsidR="0096024A" w:rsidRP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9B1850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90082E9" w14:textId="07DC0761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507,580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6024A" w:rsidRPr="00C733F2" w14:paraId="2C577702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4B529530" w14:textId="1F13CA57" w:rsidR="0096024A" w:rsidRPr="0021694B" w:rsidRDefault="0096024A" w:rsidP="009602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3A323B1D" w14:textId="554624A0" w:rsidR="0096024A" w:rsidRP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5" w:type="dxa"/>
            <w:shd w:val="clear" w:color="auto" w:fill="auto"/>
          </w:tcPr>
          <w:p w14:paraId="4858A1F9" w14:textId="7EF7F0BA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96024A" w:rsidRPr="0096024A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7E198B9" w14:textId="08DB1146" w:rsidR="0096024A" w:rsidRP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96024A" w:rsidRPr="0096024A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57326E17" w:rsidR="0096024A" w:rsidRP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</w:tr>
    </w:tbl>
    <w:p w14:paraId="6DDE9F31" w14:textId="365BDA7C" w:rsidR="00FD2222" w:rsidRDefault="00FD2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4431677C" w14:textId="455F863B" w:rsidR="000539C5" w:rsidRDefault="00FD2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49"/>
        <w:gridCol w:w="236"/>
        <w:gridCol w:w="1295"/>
        <w:gridCol w:w="236"/>
        <w:gridCol w:w="1204"/>
        <w:gridCol w:w="236"/>
        <w:gridCol w:w="1294"/>
      </w:tblGrid>
      <w:tr w:rsidR="00082A96" w:rsidRPr="0021694B" w14:paraId="43556472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057A2D2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D0E295C" w14:textId="77777777" w:rsidR="00082A96" w:rsidRPr="00082A96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82A96" w:rsidRPr="0021694B" w14:paraId="753B217E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DFB41D4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bottom"/>
          </w:tcPr>
          <w:p w14:paraId="6B1948B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4087BFD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89602C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6024A" w:rsidRPr="0021694B" w14:paraId="70D10ED8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880D0BC" w14:textId="2A35F2CA" w:rsidR="0096024A" w:rsidRPr="0021694B" w:rsidRDefault="0096024A" w:rsidP="009602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A98A9B8" w14:textId="01DFDB20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7B122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2DB3DC53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21288D0" w14:textId="2B812F94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75DF7" w14:textId="77777777" w:rsidR="0096024A" w:rsidRPr="0021694B" w:rsidRDefault="0096024A" w:rsidP="0096024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77CC03B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7E78474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7D13AFF" w14:textId="77777777" w:rsidR="0096024A" w:rsidRPr="0021694B" w:rsidRDefault="0096024A" w:rsidP="009602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082A96" w:rsidRPr="0021694B" w14:paraId="2FA622DC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1F3355E1" w14:textId="77777777" w:rsidR="00082A96" w:rsidRPr="0021694B" w:rsidRDefault="00082A96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</w:tcPr>
          <w:p w14:paraId="0F725150" w14:textId="77777777" w:rsidR="00082A96" w:rsidRPr="0021694B" w:rsidRDefault="00082A96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6024A" w:rsidRPr="0021694B" w14:paraId="6628118B" w14:textId="77777777" w:rsidTr="008847DF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3223F4FA" w14:textId="644DB92C" w:rsidR="0096024A" w:rsidRPr="0021694B" w:rsidRDefault="0096024A" w:rsidP="00397E9E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60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60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602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60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850" w:type="dxa"/>
            <w:gridSpan w:val="7"/>
          </w:tcPr>
          <w:p w14:paraId="2879DD35" w14:textId="77777777" w:rsidR="0096024A" w:rsidRPr="0021694B" w:rsidRDefault="0096024A" w:rsidP="00397E9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82A96" w:rsidRPr="0021694B" w14:paraId="4B2D83DC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13941FA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48DFE77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667DDB1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B0AD90" w14:textId="77777777" w:rsidR="00082A96" w:rsidRPr="0021694B" w:rsidRDefault="00082A96" w:rsidP="00397E9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9FF341F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F55B0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6072544" w14:textId="77777777" w:rsidR="00082A96" w:rsidRPr="0021694B" w:rsidRDefault="00082A96" w:rsidP="00397E9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2AC9" w:rsidRPr="0021694B" w14:paraId="5E812885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2C2866D0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24FD15E0" w14:textId="1628D93D" w:rsidR="004C2AC9" w:rsidRPr="008C231A" w:rsidRDefault="000D4F7B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D03D3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BC87A22" w14:textId="2844DC88" w:rsidR="004C2AC9" w:rsidRPr="008C231A" w:rsidRDefault="005F2988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C231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471974" w:rsidRPr="0047197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152</w:t>
            </w:r>
            <w:r w:rsidRPr="008C231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71974" w:rsidRPr="0047197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453</w:t>
            </w:r>
            <w:r w:rsidRPr="008C231A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026B4F" w14:textId="77777777" w:rsidR="004C2AC9" w:rsidRPr="008C231A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8DB5A0A" w14:textId="0E559078" w:rsidR="004C2AC9" w:rsidRPr="008C231A" w:rsidRDefault="009E21E0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(152,453)</w:t>
            </w:r>
          </w:p>
        </w:tc>
        <w:tc>
          <w:tcPr>
            <w:tcW w:w="236" w:type="dxa"/>
            <w:shd w:val="clear" w:color="auto" w:fill="auto"/>
          </w:tcPr>
          <w:p w14:paraId="221A0F25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CC3CC4A" w14:textId="4E709EC2" w:rsidR="004C2AC9" w:rsidRPr="008C231A" w:rsidRDefault="00EE5CFD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(149,34</w:t>
            </w:r>
            <w:r w:rsidR="000D4F7B" w:rsidRPr="008C231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8C231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C2AC9" w:rsidRPr="0021694B" w14:paraId="3F2D6620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BFC56E7" w14:textId="77777777" w:rsidR="004C2AC9" w:rsidRPr="0021694B" w:rsidRDefault="004C2AC9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A9E9490" w14:textId="3822ACB6" w:rsidR="004C2AC9" w:rsidRPr="008C231A" w:rsidRDefault="000D4F7B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63E70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A863EA2" w14:textId="46981340" w:rsidR="004C2AC9" w:rsidRPr="008C231A" w:rsidRDefault="005F2988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C231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471974" w:rsidRPr="0047197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388</w:t>
            </w:r>
            <w:r w:rsidRPr="008C231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71974" w:rsidRPr="0047197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320</w:t>
            </w:r>
            <w:r w:rsidRPr="008C231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1D8EB7" w14:textId="77777777" w:rsidR="004C2AC9" w:rsidRPr="008C231A" w:rsidRDefault="004C2AC9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7F8CF5C" w14:textId="03940E82" w:rsidR="004C2AC9" w:rsidRPr="008C231A" w:rsidRDefault="009E21E0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  <w:lang w:bidi="th-TH"/>
              </w:rPr>
              <w:t>(388,320)</w:t>
            </w:r>
          </w:p>
        </w:tc>
        <w:tc>
          <w:tcPr>
            <w:tcW w:w="236" w:type="dxa"/>
            <w:shd w:val="clear" w:color="auto" w:fill="auto"/>
          </w:tcPr>
          <w:p w14:paraId="0F37BDD6" w14:textId="77777777" w:rsidR="004C2AC9" w:rsidRPr="008C231A" w:rsidRDefault="004C2AC9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87A842B" w14:textId="6CF91A66" w:rsidR="004C2AC9" w:rsidRPr="008C231A" w:rsidRDefault="00670358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  <w:lang w:bidi="th-TH"/>
              </w:rPr>
              <w:t>(352,744)</w:t>
            </w:r>
          </w:p>
        </w:tc>
      </w:tr>
      <w:tr w:rsidR="00824266" w:rsidRPr="0021694B" w14:paraId="6087EDBB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98053EC" w14:textId="30FDDFC0" w:rsidR="00824266" w:rsidRPr="00082A96" w:rsidRDefault="00380C4C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B2049BE" w14:textId="4FB6C9B1" w:rsidR="00824266" w:rsidRPr="008C231A" w:rsidRDefault="009E21E0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C231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471974" w:rsidRPr="0047197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</w:t>
            </w:r>
            <w:r w:rsidRPr="008C231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,275)</w:t>
            </w:r>
          </w:p>
        </w:tc>
        <w:tc>
          <w:tcPr>
            <w:tcW w:w="236" w:type="dxa"/>
            <w:shd w:val="clear" w:color="auto" w:fill="auto"/>
          </w:tcPr>
          <w:p w14:paraId="50B9E307" w14:textId="77777777" w:rsidR="00824266" w:rsidRPr="008C231A" w:rsidRDefault="00824266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64757B1" w14:textId="25489AC2" w:rsidR="00824266" w:rsidRPr="008C231A" w:rsidRDefault="000D4F7B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FBD419" w14:textId="77777777" w:rsidR="00824266" w:rsidRPr="008C231A" w:rsidRDefault="00824266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04C921" w14:textId="61FD4C91" w:rsidR="00824266" w:rsidRPr="008C231A" w:rsidRDefault="009E21E0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(1,275)</w:t>
            </w:r>
          </w:p>
        </w:tc>
        <w:tc>
          <w:tcPr>
            <w:tcW w:w="236" w:type="dxa"/>
            <w:shd w:val="clear" w:color="auto" w:fill="auto"/>
          </w:tcPr>
          <w:p w14:paraId="4BA4CF2E" w14:textId="77777777" w:rsidR="00824266" w:rsidRPr="008C231A" w:rsidRDefault="00824266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CACE989" w14:textId="08751869" w:rsidR="00824266" w:rsidRPr="008C231A" w:rsidRDefault="009E21E0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8C231A">
              <w:rPr>
                <w:rFonts w:ascii="Angsana New" w:hAnsi="Angsana New" w:cs="Angsana New"/>
                <w:sz w:val="28"/>
                <w:szCs w:val="28"/>
              </w:rPr>
              <w:t>(1,275)</w:t>
            </w:r>
          </w:p>
        </w:tc>
      </w:tr>
      <w:tr w:rsidR="0096024A" w:rsidRPr="0021694B" w14:paraId="063655DE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4713E787" w14:textId="77777777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shd w:val="clear" w:color="auto" w:fill="auto"/>
          </w:tcPr>
          <w:p w14:paraId="61A5F82A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2E4018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45DB496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E58622" w14:textId="77777777" w:rsidR="0096024A" w:rsidRPr="004C2AC9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5577D34" w14:textId="77777777" w:rsid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6AE5DE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8015569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6024A" w:rsidRPr="0021694B" w14:paraId="48F2F62C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DDDE938" w14:textId="02193DB6" w:rsidR="0096024A" w:rsidRPr="0021694B" w:rsidRDefault="0096024A" w:rsidP="004C2AC9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</w:tcPr>
          <w:p w14:paraId="6548BB52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247188C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C8591F1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B7A5" w14:textId="77777777" w:rsidR="0096024A" w:rsidRPr="004C2AC9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35E20C3" w14:textId="77777777" w:rsid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1BC14B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CD315A9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6024A" w:rsidRPr="0021694B" w14:paraId="65B9B65E" w14:textId="77777777" w:rsidTr="008847DF">
        <w:trPr>
          <w:trHeight w:val="261"/>
        </w:trPr>
        <w:tc>
          <w:tcPr>
            <w:tcW w:w="4589" w:type="dxa"/>
            <w:gridSpan w:val="2"/>
            <w:shd w:val="clear" w:color="auto" w:fill="auto"/>
          </w:tcPr>
          <w:p w14:paraId="7C7FC862" w14:textId="56F65B4D" w:rsidR="0096024A" w:rsidRDefault="0096024A" w:rsidP="004C2AC9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4D375EB2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6038BFAF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1E816D" w14:textId="77777777" w:rsidR="0096024A" w:rsidRPr="004C2AC9" w:rsidRDefault="0096024A" w:rsidP="004C2A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9581F2B" w14:textId="77777777" w:rsidR="0096024A" w:rsidRDefault="0096024A" w:rsidP="004C2AC9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B0961B" w14:textId="77777777" w:rsidR="0096024A" w:rsidRPr="004C2AC9" w:rsidRDefault="0096024A" w:rsidP="004C2A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57B495A" w14:textId="77777777" w:rsidR="0096024A" w:rsidRDefault="0096024A" w:rsidP="004C2AC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6024A" w:rsidRPr="0021694B" w14:paraId="49522290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4D12624E" w14:textId="09A34C2F" w:rsidR="0096024A" w:rsidRPr="0021694B" w:rsidRDefault="0096024A" w:rsidP="0096024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55523063" w14:textId="58AE66B0" w:rsid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172EF0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0D709963" w14:textId="35A64FF2" w:rsid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B92988" w14:textId="77777777" w:rsidR="0096024A" w:rsidRPr="004C2AC9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17B1395" w14:textId="4855C0DE" w:rsid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AB186A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3D479D1" w14:textId="1CD4E934" w:rsid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6024A" w:rsidRPr="0021694B" w14:paraId="08DA8067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C7BB2ED" w14:textId="2F034097" w:rsidR="0096024A" w:rsidRPr="0021694B" w:rsidRDefault="0096024A" w:rsidP="0096024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508C01CB" w14:textId="2AD1AC63" w:rsid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2D9E77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3F250D47" w14:textId="48CF0909" w:rsid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bidi="th-TH"/>
              </w:rPr>
              <w:t>438,320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7B32AA" w14:textId="77777777" w:rsidR="0096024A" w:rsidRPr="004C2AC9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0535D62" w14:textId="499A8B84" w:rsid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438,320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321FDD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2FD4205" w14:textId="48E71A59" w:rsid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97CD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097C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420,533</w:t>
            </w:r>
            <w:r w:rsidRPr="00097CD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6024A" w:rsidRPr="0021694B" w14:paraId="088378DE" w14:textId="77777777" w:rsidTr="008847DF">
        <w:trPr>
          <w:trHeight w:val="261"/>
        </w:trPr>
        <w:tc>
          <w:tcPr>
            <w:tcW w:w="3240" w:type="dxa"/>
            <w:shd w:val="clear" w:color="auto" w:fill="auto"/>
          </w:tcPr>
          <w:p w14:paraId="10854D05" w14:textId="64EAA88A" w:rsidR="0096024A" w:rsidRPr="0021694B" w:rsidRDefault="0096024A" w:rsidP="0096024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4E86339" w14:textId="195098AB" w:rsidR="0096024A" w:rsidRDefault="0096024A" w:rsidP="0096024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337A91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4BF1E5FD" w14:textId="43FD8621" w:rsidR="0096024A" w:rsidRDefault="0096024A" w:rsidP="0096024A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110888" w14:textId="77777777" w:rsidR="0096024A" w:rsidRPr="004C2AC9" w:rsidRDefault="0096024A" w:rsidP="009602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A811948" w14:textId="700F67B1" w:rsidR="0096024A" w:rsidRDefault="0096024A" w:rsidP="0096024A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B3AAC2" w14:textId="77777777" w:rsidR="0096024A" w:rsidRPr="004C2AC9" w:rsidRDefault="0096024A" w:rsidP="009602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8AAB8E2" w14:textId="1A09EAFD" w:rsidR="0096024A" w:rsidRDefault="0096024A" w:rsidP="0096024A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3DAC3CD3" w14:textId="42A63604" w:rsidR="004127C6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41E5B56" w14:textId="7E1D1B46" w:rsidR="009C2481" w:rsidRPr="0044662F" w:rsidRDefault="009C2481" w:rsidP="009C2481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44662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BA2BA8C" w14:textId="77777777" w:rsidR="009C2481" w:rsidRPr="00AC52E5" w:rsidRDefault="009C2481" w:rsidP="009C2481">
      <w:pPr>
        <w:ind w:firstLine="540"/>
        <w:rPr>
          <w:rFonts w:asciiTheme="majorBidi" w:hAnsiTheme="majorBidi" w:cstheme="majorBidi"/>
          <w:sz w:val="20"/>
          <w:szCs w:val="20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840"/>
      </w:tblGrid>
      <w:tr w:rsidR="009C2481" w:rsidRPr="009F6774" w14:paraId="4677625E" w14:textId="77777777" w:rsidTr="008847DF">
        <w:trPr>
          <w:tblHeader/>
        </w:trPr>
        <w:tc>
          <w:tcPr>
            <w:tcW w:w="2160" w:type="dxa"/>
            <w:vAlign w:val="bottom"/>
          </w:tcPr>
          <w:p w14:paraId="6CDB7190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9A07FF3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vAlign w:val="bottom"/>
          </w:tcPr>
          <w:p w14:paraId="5D5950A3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C2481" w:rsidRPr="009F6774" w14:paraId="4D680BD8" w14:textId="77777777" w:rsidTr="008847DF">
        <w:tc>
          <w:tcPr>
            <w:tcW w:w="2160" w:type="dxa"/>
          </w:tcPr>
          <w:p w14:paraId="6D05923A" w14:textId="77777777" w:rsidR="009C2481" w:rsidRPr="001B50B1" w:rsidRDefault="009C2481" w:rsidP="002B392A">
            <w:pPr>
              <w:pStyle w:val="block"/>
              <w:spacing w:after="0" w:line="240" w:lineRule="atLeas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C7B25C" w14:textId="77777777" w:rsidR="009C2481" w:rsidRPr="001B50B1" w:rsidRDefault="009C2481" w:rsidP="002B392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</w:tcPr>
          <w:p w14:paraId="4D122D7E" w14:textId="77777777" w:rsidR="009C2481" w:rsidRPr="001B50B1" w:rsidRDefault="009C2481" w:rsidP="002B392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072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D10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  <w:r w:rsidRPr="001B50B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E277D29" w14:textId="064B389F" w:rsidR="00EB6E4C" w:rsidRDefault="00EB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56FD176" w14:textId="77777777" w:rsidR="00EB6E4C" w:rsidRDefault="00EB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FB93FEF" w14:textId="0EC7E383" w:rsidR="00DB4CC3" w:rsidRPr="006A35D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00D6A2F2" w14:textId="77777777" w:rsidR="00DB4CC3" w:rsidRPr="00EB6E4C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4535DFC7" w14:textId="40466AD0" w:rsidR="00DB4CC3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2236">
        <w:rPr>
          <w:rFonts w:ascii="Angsana New" w:hAnsi="Angsana New"/>
          <w:sz w:val="30"/>
          <w:szCs w:val="30"/>
        </w:rPr>
        <w:t>3</w:t>
      </w:r>
      <w:r w:rsidR="004D1439">
        <w:rPr>
          <w:rFonts w:ascii="Angsana New" w:hAnsi="Angsana New"/>
          <w:sz w:val="30"/>
          <w:szCs w:val="30"/>
        </w:rPr>
        <w:t>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="004D1439">
        <w:rPr>
          <w:rFonts w:ascii="Angsana New" w:hAnsi="Angsana New" w:hint="cs"/>
          <w:sz w:val="30"/>
          <w:szCs w:val="30"/>
          <w:cs/>
        </w:rPr>
        <w:t>มีนาคม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2236">
        <w:rPr>
          <w:rFonts w:ascii="Angsana New" w:hAnsi="Angsana New"/>
          <w:sz w:val="30"/>
          <w:szCs w:val="30"/>
        </w:rPr>
        <w:t>256</w:t>
      </w:r>
      <w:r w:rsidR="004D1439">
        <w:rPr>
          <w:rFonts w:ascii="Angsana New" w:hAnsi="Angsana New"/>
          <w:sz w:val="30"/>
          <w:szCs w:val="30"/>
        </w:rPr>
        <w:t>4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A2236">
        <w:rPr>
          <w:rFonts w:ascii="Angsana New" w:hAnsi="Angsana New"/>
          <w:sz w:val="30"/>
          <w:szCs w:val="30"/>
        </w:rPr>
        <w:t>31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2236">
        <w:rPr>
          <w:rFonts w:ascii="Angsana New" w:hAnsi="Angsana New"/>
          <w:sz w:val="30"/>
          <w:szCs w:val="30"/>
        </w:rPr>
        <w:t>256</w:t>
      </w:r>
      <w:r w:rsidR="004D1439">
        <w:rPr>
          <w:rFonts w:ascii="Angsana New" w:hAnsi="Angsana New"/>
          <w:sz w:val="30"/>
          <w:szCs w:val="30"/>
        </w:rPr>
        <w:t>3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3ED6A22C" w14:textId="77777777" w:rsidR="00DB4CC3" w:rsidRPr="00EB6E4C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7445B3" w14:paraId="67BA4D74" w14:textId="77777777" w:rsidTr="00EB6E4C">
        <w:trPr>
          <w:cantSplit/>
          <w:tblHeader/>
        </w:trPr>
        <w:tc>
          <w:tcPr>
            <w:tcW w:w="3690" w:type="dxa"/>
          </w:tcPr>
          <w:p w14:paraId="4B183EDC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7C3065B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B4CC3" w:rsidRPr="007445B3" w14:paraId="59C97ACC" w14:textId="77777777" w:rsidTr="00EB6E4C">
        <w:trPr>
          <w:cantSplit/>
          <w:tblHeader/>
        </w:trPr>
        <w:tc>
          <w:tcPr>
            <w:tcW w:w="3690" w:type="dxa"/>
          </w:tcPr>
          <w:p w14:paraId="713A5BA4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DA901F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69D7E4AE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A6CC4E0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DB4CC3" w:rsidRPr="007445B3" w14:paraId="28708B7C" w14:textId="77777777" w:rsidTr="00EB6E4C">
        <w:trPr>
          <w:cantSplit/>
          <w:tblHeader/>
        </w:trPr>
        <w:tc>
          <w:tcPr>
            <w:tcW w:w="3690" w:type="dxa"/>
          </w:tcPr>
          <w:p w14:paraId="2178D18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0A2332" w14:textId="58E2B388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6F50D22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058E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A2FBA64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0E798D" w14:textId="3791B5EE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A59ED4A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6F10C45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B4CC3" w:rsidRPr="007445B3" w14:paraId="61656774" w14:textId="77777777" w:rsidTr="00EB6E4C">
        <w:trPr>
          <w:cantSplit/>
          <w:tblHeader/>
        </w:trPr>
        <w:tc>
          <w:tcPr>
            <w:tcW w:w="3690" w:type="dxa"/>
          </w:tcPr>
          <w:p w14:paraId="00A3D46A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8189B1C" w14:textId="6B02B30D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D1439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53034847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F8BF98" w14:textId="1373FBC9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D1439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4DB0CAD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821640" w14:textId="6FFEC42B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39C6113" w14:textId="77777777" w:rsidR="00DB4CC3" w:rsidRPr="007445B3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450F36" w14:textId="3EA1F3CD" w:rsidR="00DB4CC3" w:rsidRPr="007445B3" w:rsidRDefault="004D1439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B4CC3" w:rsidRPr="007445B3" w14:paraId="4A805594" w14:textId="77777777" w:rsidTr="00EB6E4C">
        <w:trPr>
          <w:cantSplit/>
          <w:tblHeader/>
        </w:trPr>
        <w:tc>
          <w:tcPr>
            <w:tcW w:w="3690" w:type="dxa"/>
          </w:tcPr>
          <w:p w14:paraId="0A3EA902" w14:textId="77777777" w:rsidR="00DB4CC3" w:rsidRPr="007445B3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0E6595E" w14:textId="7310F659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FFF21FF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9C80BFA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7445B3" w14:paraId="2763A527" w14:textId="77777777" w:rsidTr="00EB6E4C">
        <w:trPr>
          <w:cantSplit/>
        </w:trPr>
        <w:tc>
          <w:tcPr>
            <w:tcW w:w="3690" w:type="dxa"/>
          </w:tcPr>
          <w:p w14:paraId="49C473F1" w14:textId="77777777" w:rsidR="00DB4CC3" w:rsidRPr="007445B3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A0CC7B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D13BB1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EBA0D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85F9A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823B6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0EC9FE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67FD0C" w14:textId="77777777" w:rsidR="00DB4CC3" w:rsidRPr="007445B3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D1439" w:rsidRPr="007445B3" w14:paraId="79C38FDF" w14:textId="77777777" w:rsidTr="00EB6E4C">
        <w:trPr>
          <w:cantSplit/>
        </w:trPr>
        <w:tc>
          <w:tcPr>
            <w:tcW w:w="3690" w:type="dxa"/>
          </w:tcPr>
          <w:p w14:paraId="34C3A34F" w14:textId="77777777" w:rsidR="004D1439" w:rsidRPr="007445B3" w:rsidRDefault="004D1439" w:rsidP="004D143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5CD4E1" w14:textId="7ACDE6BE" w:rsidR="004D1439" w:rsidRPr="007445B3" w:rsidRDefault="00EB6E4C" w:rsidP="00EB6E4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270" w:type="dxa"/>
            <w:vAlign w:val="bottom"/>
          </w:tcPr>
          <w:p w14:paraId="145FAB03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5303B74" w14:textId="60063565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270" w:type="dxa"/>
            <w:vAlign w:val="bottom"/>
          </w:tcPr>
          <w:p w14:paraId="16658ECF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4617B" w14:textId="07516139" w:rsidR="004D1439" w:rsidRPr="007445B3" w:rsidRDefault="00EB6E4C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42,675</w:t>
            </w:r>
          </w:p>
        </w:tc>
        <w:tc>
          <w:tcPr>
            <w:tcW w:w="270" w:type="dxa"/>
          </w:tcPr>
          <w:p w14:paraId="7BBC940E" w14:textId="77777777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88DE44" w14:textId="5CB49B51" w:rsidR="004D1439" w:rsidRPr="007445B3" w:rsidRDefault="004D1439" w:rsidP="004D143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31,100</w:t>
            </w:r>
          </w:p>
        </w:tc>
      </w:tr>
    </w:tbl>
    <w:p w14:paraId="6B828A18" w14:textId="208BDBDE" w:rsidR="004127C6" w:rsidRPr="00EB6E4C" w:rsidRDefault="0041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DB4CC3" w:rsidRPr="001C10D9" w14:paraId="4114DCB2" w14:textId="77777777" w:rsidTr="00EB6E4C">
        <w:trPr>
          <w:cantSplit/>
        </w:trPr>
        <w:tc>
          <w:tcPr>
            <w:tcW w:w="3690" w:type="dxa"/>
          </w:tcPr>
          <w:p w14:paraId="5B87C9D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3572436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4CC3" w:rsidRPr="001C10D9" w14:paraId="1F0BC139" w14:textId="77777777" w:rsidTr="00EB6E4C">
        <w:trPr>
          <w:cantSplit/>
        </w:trPr>
        <w:tc>
          <w:tcPr>
            <w:tcW w:w="3690" w:type="dxa"/>
          </w:tcPr>
          <w:p w14:paraId="58637187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A073237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011E5096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062D7D" w14:textId="77777777" w:rsidR="00DB4CC3" w:rsidRPr="001C10D9" w:rsidRDefault="00DB4CC3" w:rsidP="00AB23B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4D1439" w:rsidRPr="001C10D9" w14:paraId="0BFD4DD6" w14:textId="77777777" w:rsidTr="00EB6E4C">
        <w:trPr>
          <w:cantSplit/>
        </w:trPr>
        <w:tc>
          <w:tcPr>
            <w:tcW w:w="3690" w:type="dxa"/>
          </w:tcPr>
          <w:p w14:paraId="21005826" w14:textId="77777777" w:rsidR="004D1439" w:rsidRPr="001C10D9" w:rsidRDefault="004D1439" w:rsidP="004D143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54269FC" w14:textId="3F525154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7FE89EE7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250EE0" w14:textId="247853FA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AB8687E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8D5755" w14:textId="55F9C380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eastAsia="Calibri" w:hAnsi="Angsana New" w:cs="Angsana New" w:hint="cs"/>
                <w:b w:val="0"/>
                <w:spacing w:val="-4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C5C1C23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B056C3" w14:textId="1C6AC258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Pr="007445B3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D1439" w:rsidRPr="001C10D9" w14:paraId="66DC3562" w14:textId="77777777" w:rsidTr="00EB6E4C">
        <w:trPr>
          <w:cantSplit/>
        </w:trPr>
        <w:tc>
          <w:tcPr>
            <w:tcW w:w="3690" w:type="dxa"/>
          </w:tcPr>
          <w:p w14:paraId="0F9FB9CD" w14:textId="77777777" w:rsidR="004D1439" w:rsidRPr="001C10D9" w:rsidRDefault="004D1439" w:rsidP="004D143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A7A3A4" w14:textId="21BAA684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33DD74C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7936E2" w14:textId="6EF21CD5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33B3F63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2FB9726" w14:textId="60156F2C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18E27302" w14:textId="77777777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62E446" w14:textId="6C645ACF" w:rsidR="004D1439" w:rsidRPr="001C10D9" w:rsidRDefault="004D1439" w:rsidP="004D143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DB4CC3" w:rsidRPr="001C10D9" w14:paraId="62CCD832" w14:textId="77777777" w:rsidTr="00EB6E4C">
        <w:trPr>
          <w:cantSplit/>
        </w:trPr>
        <w:tc>
          <w:tcPr>
            <w:tcW w:w="3690" w:type="dxa"/>
          </w:tcPr>
          <w:p w14:paraId="28F8D648" w14:textId="77777777" w:rsidR="00DB4CC3" w:rsidRPr="001C10D9" w:rsidRDefault="00DB4CC3" w:rsidP="00AB23B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D414E49" w14:textId="2AFE2653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7D654751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16DF7EC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4CC3" w:rsidRPr="001C10D9" w14:paraId="291F4E2E" w14:textId="77777777" w:rsidTr="00EB6E4C">
        <w:trPr>
          <w:cantSplit/>
        </w:trPr>
        <w:tc>
          <w:tcPr>
            <w:tcW w:w="3690" w:type="dxa"/>
          </w:tcPr>
          <w:p w14:paraId="024343E7" w14:textId="77777777" w:rsidR="00DB4CC3" w:rsidRPr="001C10D9" w:rsidRDefault="00DB4CC3" w:rsidP="00AB23B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99097FB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2378B0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9D61F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F8498A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2A0AA6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E76223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ACBEC5" w14:textId="77777777" w:rsidR="00DB4CC3" w:rsidRPr="001C10D9" w:rsidRDefault="00DB4CC3" w:rsidP="00AB23B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1505" w:rsidRPr="001C10D9" w14:paraId="235C234D" w14:textId="77777777" w:rsidTr="00EB6E4C">
        <w:trPr>
          <w:cantSplit/>
        </w:trPr>
        <w:tc>
          <w:tcPr>
            <w:tcW w:w="3690" w:type="dxa"/>
          </w:tcPr>
          <w:p w14:paraId="3107008C" w14:textId="77777777" w:rsidR="00D11505" w:rsidRPr="001C10D9" w:rsidRDefault="00D11505" w:rsidP="00D1150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4ACB96C" w14:textId="12741809" w:rsidR="00D11505" w:rsidRPr="001C10D9" w:rsidRDefault="002777CE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70" w:type="dxa"/>
            <w:vAlign w:val="bottom"/>
          </w:tcPr>
          <w:p w14:paraId="215257C7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FE245D" w14:textId="06B2E084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26C5F108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C9374" w14:textId="0EDFA427" w:rsidR="00D11505" w:rsidRPr="001C10D9" w:rsidRDefault="002777CE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29,116</w:t>
            </w:r>
          </w:p>
        </w:tc>
        <w:tc>
          <w:tcPr>
            <w:tcW w:w="270" w:type="dxa"/>
          </w:tcPr>
          <w:p w14:paraId="677190EB" w14:textId="77777777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D18807" w14:textId="3A25716C" w:rsidR="00D11505" w:rsidRPr="001C10D9" w:rsidRDefault="00D11505" w:rsidP="00D1150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14,447</w:t>
            </w:r>
          </w:p>
        </w:tc>
      </w:tr>
    </w:tbl>
    <w:p w14:paraId="20C301A3" w14:textId="77777777" w:rsidR="00DB4CC3" w:rsidRPr="00EB6E4C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28"/>
          <w:szCs w:val="28"/>
        </w:rPr>
      </w:pPr>
    </w:p>
    <w:p w14:paraId="74229AAF" w14:textId="0C16E3EE" w:rsidR="00DB4CC3" w:rsidRPr="002D3481" w:rsidRDefault="00DB4CC3" w:rsidP="00DB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D3481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Pr="004C2AC9">
        <w:rPr>
          <w:rFonts w:ascii="Angsana New" w:hAnsi="Angsana New" w:hint="cs"/>
          <w:spacing w:val="-6"/>
          <w:sz w:val="30"/>
          <w:szCs w:val="30"/>
          <w:cs/>
        </w:rPr>
        <w:t>ดังกล่าวจะทยอยครบกำหนด</w:t>
      </w:r>
      <w:r w:rsidRPr="009F50EE">
        <w:rPr>
          <w:rFonts w:ascii="Angsana New" w:hAnsi="Angsana New" w:hint="cs"/>
          <w:spacing w:val="-6"/>
          <w:sz w:val="30"/>
          <w:szCs w:val="30"/>
          <w:cs/>
        </w:rPr>
        <w:t>ภายในเดือน</w:t>
      </w:r>
      <w:r w:rsidR="00EB6E4C" w:rsidRPr="009F50EE"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9F50E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F50EE">
        <w:rPr>
          <w:rFonts w:ascii="Angsana New" w:hAnsi="Angsana New" w:hint="cs"/>
          <w:spacing w:val="-6"/>
          <w:sz w:val="30"/>
          <w:szCs w:val="30"/>
        </w:rPr>
        <w:t>256</w:t>
      </w:r>
      <w:r w:rsidR="00C76E56" w:rsidRPr="009F50EE">
        <w:rPr>
          <w:rFonts w:ascii="Angsana New" w:hAnsi="Angsana New"/>
          <w:spacing w:val="-6"/>
          <w:sz w:val="30"/>
          <w:szCs w:val="30"/>
        </w:rPr>
        <w:t>4</w:t>
      </w:r>
      <w:r w:rsidRPr="009F50E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F50EE">
        <w:rPr>
          <w:rFonts w:ascii="Angsana New" w:hAnsi="Angsana New" w:hint="cs"/>
          <w:i/>
          <w:iCs/>
          <w:spacing w:val="-6"/>
          <w:sz w:val="30"/>
          <w:szCs w:val="30"/>
        </w:rPr>
        <w:t xml:space="preserve">(31 </w:t>
      </w:r>
      <w:r w:rsidRPr="009F50EE">
        <w:rPr>
          <w:rFonts w:ascii="Angsana New" w:hAnsi="Angsana New" w:hint="cs"/>
          <w:i/>
          <w:iCs/>
          <w:spacing w:val="-6"/>
          <w:sz w:val="30"/>
          <w:szCs w:val="30"/>
          <w:cs/>
        </w:rPr>
        <w:t>ธันวาคม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D11505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Pr="004C2AC9">
        <w:rPr>
          <w:rFonts w:ascii="Angsana New" w:hAnsi="Angsana New" w:hint="cs"/>
          <w:i/>
          <w:iCs/>
          <w:spacing w:val="-6"/>
          <w:sz w:val="30"/>
          <w:szCs w:val="30"/>
        </w:rPr>
        <w:t>: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ครบกำหนดภายในเดือนมิถุนายน </w:t>
      </w:r>
      <w:r w:rsidRPr="006A2236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D11505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2D3481">
        <w:rPr>
          <w:rFonts w:ascii="Angsana New" w:hAnsi="Angsana New" w:hint="cs"/>
          <w:i/>
          <w:iCs/>
          <w:spacing w:val="-6"/>
          <w:sz w:val="30"/>
          <w:szCs w:val="30"/>
        </w:rPr>
        <w:t>)</w:t>
      </w:r>
    </w:p>
    <w:p w14:paraId="7444DE89" w14:textId="111A152C" w:rsidR="00072A61" w:rsidRPr="00EB6E4C" w:rsidRDefault="00EB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0273622" w14:textId="77777777" w:rsidR="0089682B" w:rsidRPr="0021348B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</w:pPr>
      <w:r w:rsidRPr="0021348B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EB6E4C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21348B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กับกิจการที่ไม่เกี่ยวข้องกัน </w:t>
      </w:r>
    </w:p>
    <w:p w14:paraId="2B54B37C" w14:textId="77777777" w:rsidR="00651EEB" w:rsidRPr="00EB6E4C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A35D3" w14:paraId="24CB09D3" w14:textId="77777777" w:rsidTr="008847DF">
        <w:trPr>
          <w:tblHeader/>
        </w:trPr>
        <w:tc>
          <w:tcPr>
            <w:tcW w:w="2040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6A35D3" w14:paraId="41AB3BF1" w14:textId="77777777" w:rsidTr="008847DF">
        <w:trPr>
          <w:tblHeader/>
        </w:trPr>
        <w:tc>
          <w:tcPr>
            <w:tcW w:w="2040" w:type="pct"/>
          </w:tcPr>
          <w:p w14:paraId="1C449C13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F245621" w14:textId="386F2E05" w:rsidR="00243CA3" w:rsidRPr="00092909" w:rsidRDefault="00816CF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C32D91" w:rsidRPr="000929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0008DF92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F75A4A0" w14:textId="7777777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6" w:type="pct"/>
          </w:tcPr>
          <w:p w14:paraId="0F397DFF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BA36818" w14:textId="77F59670" w:rsidR="00243CA3" w:rsidRPr="00092909" w:rsidRDefault="00C32D9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09290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929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</w:tcPr>
          <w:p w14:paraId="36DD2CFF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E140907" w14:textId="7777777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243CA3" w:rsidRPr="000929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43CA3" w:rsidRPr="006A35D3" w14:paraId="0DEA3899" w14:textId="77777777" w:rsidTr="008847DF">
        <w:trPr>
          <w:tblHeader/>
        </w:trPr>
        <w:tc>
          <w:tcPr>
            <w:tcW w:w="2040" w:type="pct"/>
          </w:tcPr>
          <w:p w14:paraId="612763B1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F2860A8" w14:textId="499D9205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0B10E154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1A11441" w14:textId="0608B648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6" w:type="pct"/>
          </w:tcPr>
          <w:p w14:paraId="3B92D90E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9DC6F4" w14:textId="480F59CD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092909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5" w:type="pct"/>
          </w:tcPr>
          <w:p w14:paraId="3EE64273" w14:textId="77777777" w:rsidR="00243CA3" w:rsidRPr="00092909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2901E61" w14:textId="63C6CF27" w:rsidR="00243CA3" w:rsidRPr="00092909" w:rsidRDefault="006A2236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C32D91"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474F63" w:rsidRPr="006A35D3" w14:paraId="7ABF5C74" w14:textId="77777777" w:rsidTr="008847DF">
        <w:trPr>
          <w:tblHeader/>
        </w:trPr>
        <w:tc>
          <w:tcPr>
            <w:tcW w:w="2040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8847DF">
        <w:tc>
          <w:tcPr>
            <w:tcW w:w="2040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A35D3" w14:paraId="0A3A7909" w14:textId="77777777" w:rsidTr="008847DF">
        <w:tc>
          <w:tcPr>
            <w:tcW w:w="2040" w:type="pct"/>
          </w:tcPr>
          <w:p w14:paraId="5A3C5405" w14:textId="77777777" w:rsidR="00474F63" w:rsidRPr="00092909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14:paraId="57703209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63C6488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5E9600A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164708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2AFF138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2C5E029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C35779C" w14:textId="77777777" w:rsidR="00474F63" w:rsidRPr="00092909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92909" w:rsidRPr="006A35D3" w14:paraId="6D1D6F5B" w14:textId="77777777" w:rsidTr="008847DF">
        <w:tc>
          <w:tcPr>
            <w:tcW w:w="2040" w:type="pct"/>
          </w:tcPr>
          <w:p w14:paraId="14895DBB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 อุปกรณ์ และซอฟต์แวร์</w:t>
            </w:r>
          </w:p>
          <w:p w14:paraId="00420E30" w14:textId="74DD986F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9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126F898" w14:textId="5A8EBF4C" w:rsidR="00092909" w:rsidRPr="00092909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46" w:type="pct"/>
          </w:tcPr>
          <w:p w14:paraId="4F1B98B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0BD8C5C" w14:textId="340A5DEA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  <w:vAlign w:val="bottom"/>
          </w:tcPr>
          <w:p w14:paraId="32BEA494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6BC7EAE" w14:textId="70FB7FF0" w:rsidR="00092909" w:rsidRPr="00092909" w:rsidRDefault="00DE6328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EB6E4C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35" w:type="pct"/>
            <w:vAlign w:val="bottom"/>
          </w:tcPr>
          <w:p w14:paraId="1854CCE7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457EC8" w14:textId="6EC4742D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</w:tr>
      <w:tr w:rsidR="00092909" w:rsidRPr="006A35D3" w14:paraId="20845E9D" w14:textId="77777777" w:rsidTr="008847DF">
        <w:tc>
          <w:tcPr>
            <w:tcW w:w="2040" w:type="pct"/>
          </w:tcPr>
          <w:p w14:paraId="1D45F8D0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066F5B1" w14:textId="76AED0FA" w:rsidR="00092909" w:rsidRPr="00092909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46" w:type="pct"/>
          </w:tcPr>
          <w:p w14:paraId="28EC4EA2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0CC19D26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  <w:vAlign w:val="bottom"/>
          </w:tcPr>
          <w:p w14:paraId="43103B25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9DF38" w14:textId="5C69A121" w:rsidR="00092909" w:rsidRPr="00092909" w:rsidRDefault="00DE6328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EB6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35" w:type="pct"/>
            <w:vAlign w:val="bottom"/>
          </w:tcPr>
          <w:p w14:paraId="55B54CF2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01A9D9CA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</w:tr>
      <w:tr w:rsidR="00901C88" w:rsidRPr="006A35D3" w14:paraId="6CCF6D79" w14:textId="77777777" w:rsidTr="008847DF">
        <w:tc>
          <w:tcPr>
            <w:tcW w:w="2040" w:type="pct"/>
          </w:tcPr>
          <w:p w14:paraId="112E695B" w14:textId="77777777" w:rsidR="00901C88" w:rsidRPr="00092909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C8C8400" w14:textId="77777777" w:rsidR="00901C88" w:rsidRPr="00092909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B0D9D3" w14:textId="77777777" w:rsidR="00901C88" w:rsidRPr="00092909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1CA16E16" w14:textId="77777777" w:rsidR="00901C88" w:rsidRPr="00092909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8091456" w14:textId="77777777" w:rsidR="00901C88" w:rsidRPr="00092909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0F5E18FD" w14:textId="77777777" w:rsidR="00901C88" w:rsidRPr="00092909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vAlign w:val="bottom"/>
          </w:tcPr>
          <w:p w14:paraId="27F14B33" w14:textId="77777777" w:rsidR="00901C88" w:rsidRPr="00092909" w:rsidRDefault="00901C8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EDE9A39" w14:textId="77777777" w:rsidR="00901C88" w:rsidRPr="00092909" w:rsidRDefault="00901C8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018" w:rsidRPr="006A35D3" w14:paraId="3B64B65E" w14:textId="77777777" w:rsidTr="008847DF">
        <w:tc>
          <w:tcPr>
            <w:tcW w:w="2040" w:type="pct"/>
          </w:tcPr>
          <w:p w14:paraId="6CA7A308" w14:textId="295BF6FF" w:rsidR="001D4018" w:rsidRPr="00092909" w:rsidRDefault="00D12AB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DD7D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76264F48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6BC7438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6C353F2" w14:textId="77777777" w:rsidR="001D4018" w:rsidRPr="00092909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E784F52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887BF8D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7ACC57FD" w14:textId="77777777" w:rsidR="001D4018" w:rsidRPr="00092909" w:rsidRDefault="001D401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0C5887F7" w14:textId="77777777" w:rsidR="001D4018" w:rsidRPr="00092909" w:rsidRDefault="001D40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2909" w:rsidRPr="006A35D3" w14:paraId="56972AB9" w14:textId="77777777" w:rsidTr="008847DF">
        <w:tc>
          <w:tcPr>
            <w:tcW w:w="2040" w:type="pct"/>
          </w:tcPr>
          <w:p w14:paraId="078BDE45" w14:textId="6EE4F5C6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41" w:type="pct"/>
          </w:tcPr>
          <w:p w14:paraId="1BDA9F16" w14:textId="7B040F62" w:rsidR="00092909" w:rsidRPr="00EB6E4C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B6E4C">
              <w:rPr>
                <w:rFonts w:ascii="Angsana New" w:hAnsi="Angsana New"/>
                <w:sz w:val="30"/>
                <w:szCs w:val="30"/>
                <w:lang w:val="en-US" w:eastAsia="en-US"/>
              </w:rPr>
              <w:t>247</w:t>
            </w:r>
          </w:p>
        </w:tc>
        <w:tc>
          <w:tcPr>
            <w:tcW w:w="146" w:type="pct"/>
          </w:tcPr>
          <w:p w14:paraId="2D15D44D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97E687D" w14:textId="03531A13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C0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6" w:type="pct"/>
          </w:tcPr>
          <w:p w14:paraId="417B4712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1625834" w14:textId="20563F6D" w:rsidR="00092909" w:rsidRPr="00EB6E4C" w:rsidRDefault="00471974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47197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247</w:t>
            </w:r>
          </w:p>
        </w:tc>
        <w:tc>
          <w:tcPr>
            <w:tcW w:w="135" w:type="pct"/>
          </w:tcPr>
          <w:p w14:paraId="24DE947D" w14:textId="77777777" w:rsidR="00092909" w:rsidRPr="008B35A1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41" w:type="pct"/>
          </w:tcPr>
          <w:p w14:paraId="09F351D6" w14:textId="5F496F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0C0B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092909" w:rsidRPr="006A35D3" w14:paraId="60A30EE5" w14:textId="77777777" w:rsidTr="008847DF">
        <w:tc>
          <w:tcPr>
            <w:tcW w:w="2040" w:type="pct"/>
          </w:tcPr>
          <w:p w14:paraId="21B5115D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52CDF4BE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69CA2586" w:rsidR="00EB6E4C" w:rsidRPr="00092909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18,504</w:t>
            </w:r>
          </w:p>
        </w:tc>
        <w:tc>
          <w:tcPr>
            <w:tcW w:w="146" w:type="pct"/>
          </w:tcPr>
          <w:p w14:paraId="699542AA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61BFB4F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1A84C638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21,325</w:t>
            </w:r>
          </w:p>
        </w:tc>
        <w:tc>
          <w:tcPr>
            <w:tcW w:w="146" w:type="pct"/>
          </w:tcPr>
          <w:p w14:paraId="14F5BCE8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82E4E39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4C92E57D" w:rsidR="00FB5994" w:rsidRPr="00092909" w:rsidRDefault="00471974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7197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11</w:t>
            </w:r>
            <w:r w:rsidR="00FB5994">
              <w:rPr>
                <w:rFonts w:ascii="Angsana New" w:hAnsi="Angsana New"/>
                <w:sz w:val="30"/>
                <w:szCs w:val="30"/>
                <w:lang w:val="en-US" w:eastAsia="en-US"/>
              </w:rPr>
              <w:t>,423</w:t>
            </w:r>
          </w:p>
        </w:tc>
        <w:tc>
          <w:tcPr>
            <w:tcW w:w="135" w:type="pct"/>
          </w:tcPr>
          <w:p w14:paraId="5FCF8EC0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1F461F25" w14:textId="77777777" w:rsid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60258C08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16,713</w:t>
            </w:r>
          </w:p>
        </w:tc>
      </w:tr>
      <w:tr w:rsidR="00092909" w:rsidRPr="006A35D3" w14:paraId="3C8E27F8" w14:textId="77777777" w:rsidTr="008847DF">
        <w:tc>
          <w:tcPr>
            <w:tcW w:w="2040" w:type="pct"/>
          </w:tcPr>
          <w:p w14:paraId="6A7F3FC1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EBDC3C7" w14:textId="4C8B0C14" w:rsidR="00092909" w:rsidRPr="00092909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1,991</w:t>
            </w:r>
          </w:p>
        </w:tc>
        <w:tc>
          <w:tcPr>
            <w:tcW w:w="146" w:type="pct"/>
          </w:tcPr>
          <w:p w14:paraId="410C7C04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FE6D50" w14:textId="72B50584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2,006</w:t>
            </w:r>
          </w:p>
        </w:tc>
        <w:tc>
          <w:tcPr>
            <w:tcW w:w="146" w:type="pct"/>
          </w:tcPr>
          <w:p w14:paraId="39B450F5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5929800" w14:textId="2412BD67" w:rsidR="00092909" w:rsidRPr="00092909" w:rsidRDefault="00FB5994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1,191</w:t>
            </w:r>
          </w:p>
        </w:tc>
        <w:tc>
          <w:tcPr>
            <w:tcW w:w="135" w:type="pct"/>
          </w:tcPr>
          <w:p w14:paraId="73DE1F66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B677F5F" w14:textId="1B79F496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1,206</w:t>
            </w:r>
          </w:p>
        </w:tc>
      </w:tr>
      <w:tr w:rsidR="00092909" w:rsidRPr="006A35D3" w14:paraId="36CA7754" w14:textId="77777777" w:rsidTr="008847DF">
        <w:tc>
          <w:tcPr>
            <w:tcW w:w="2040" w:type="pct"/>
          </w:tcPr>
          <w:p w14:paraId="34A0215F" w14:textId="77777777" w:rsidR="00092909" w:rsidRPr="00092909" w:rsidRDefault="00092909" w:rsidP="0009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61EAE32B" w:rsidR="00092909" w:rsidRPr="00092909" w:rsidRDefault="00EB6E4C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20,742</w:t>
            </w:r>
          </w:p>
        </w:tc>
        <w:tc>
          <w:tcPr>
            <w:tcW w:w="146" w:type="pct"/>
          </w:tcPr>
          <w:p w14:paraId="21C7FB5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25A19B7B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23,549</w:t>
            </w:r>
          </w:p>
        </w:tc>
        <w:tc>
          <w:tcPr>
            <w:tcW w:w="146" w:type="pct"/>
          </w:tcPr>
          <w:p w14:paraId="17A48309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6467C0C0" w:rsidR="00092909" w:rsidRPr="00092909" w:rsidRDefault="00305150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12,861</w:t>
            </w:r>
          </w:p>
        </w:tc>
        <w:tc>
          <w:tcPr>
            <w:tcW w:w="135" w:type="pct"/>
          </w:tcPr>
          <w:p w14:paraId="4618F1A1" w14:textId="77777777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30A8E4A0" w:rsidR="00092909" w:rsidRPr="00092909" w:rsidRDefault="00092909" w:rsidP="00092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18,137</w:t>
            </w:r>
          </w:p>
        </w:tc>
      </w:tr>
    </w:tbl>
    <w:p w14:paraId="559397BE" w14:textId="20E69568" w:rsidR="00CC645D" w:rsidRPr="00CC645D" w:rsidRDefault="00CC645D" w:rsidP="00CC6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highlight w:val="yellow"/>
          <w:lang w:eastAsia="x-none"/>
        </w:rPr>
      </w:pPr>
    </w:p>
    <w:p w14:paraId="442D7697" w14:textId="44E0AC89" w:rsidR="00CC645D" w:rsidRPr="00CC645D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6FC9D4F7" w14:textId="685F70B6" w:rsidR="0072703C" w:rsidRPr="00CB5B58" w:rsidRDefault="0072703C" w:rsidP="004C0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highlight w:val="yellow"/>
          <w:lang w:eastAsia="x-none"/>
        </w:rPr>
      </w:pPr>
    </w:p>
    <w:p w14:paraId="2112846E" w14:textId="294608C1" w:rsidR="00142E15" w:rsidRPr="00002DBE" w:rsidRDefault="00142E15" w:rsidP="00014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lang w:eastAsia="x-none"/>
        </w:rPr>
      </w:pPr>
      <w:r w:rsidRPr="00C106AF">
        <w:rPr>
          <w:rFonts w:asciiTheme="majorBidi" w:hAnsiTheme="majorBidi"/>
          <w:sz w:val="30"/>
          <w:szCs w:val="30"/>
          <w:cs/>
          <w:lang w:eastAsia="x-none"/>
        </w:rPr>
        <w:t>ที่ประชุม</w:t>
      </w:r>
      <w:r w:rsidR="00002DBE">
        <w:rPr>
          <w:rFonts w:asciiTheme="majorBidi" w:hAnsiTheme="majorBidi" w:hint="cs"/>
          <w:sz w:val="30"/>
          <w:szCs w:val="30"/>
          <w:cs/>
          <w:lang w:eastAsia="x-none"/>
        </w:rPr>
        <w:t>สามัญผู้ถือหุ้น</w:t>
      </w:r>
      <w:r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เมื่อวันที่ </w:t>
      </w:r>
      <w:r w:rsidR="00002DBE">
        <w:rPr>
          <w:rFonts w:asciiTheme="majorBidi" w:hAnsiTheme="majorBidi"/>
          <w:sz w:val="30"/>
          <w:szCs w:val="30"/>
          <w:lang w:eastAsia="x-none"/>
        </w:rPr>
        <w:t>22</w:t>
      </w:r>
      <w:r w:rsidRPr="00C106A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002DBE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เมษายน </w:t>
      </w:r>
      <w:r w:rsidRPr="00C106AF">
        <w:rPr>
          <w:rFonts w:asciiTheme="majorBidi" w:hAnsiTheme="majorBidi"/>
          <w:sz w:val="30"/>
          <w:szCs w:val="30"/>
          <w:lang w:eastAsia="x-none"/>
        </w:rPr>
        <w:t>2564</w:t>
      </w:r>
      <w:r w:rsidR="00002DBE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002DBE">
        <w:rPr>
          <w:rFonts w:asciiTheme="majorBidi" w:hAnsiTheme="majorBidi"/>
          <w:sz w:val="30"/>
          <w:szCs w:val="30"/>
          <w:cs/>
          <w:lang w:eastAsia="x-none"/>
        </w:rPr>
        <w:t>มีมติอนุมัติการจัดสรรเงินทุนสำรองตามกฎหมายจำนวน</w:t>
      </w:r>
      <w:r w:rsidRPr="00002DBE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Start w:id="4" w:name="_Hlk65101472"/>
      <w:r w:rsidRPr="007573AE">
        <w:rPr>
          <w:rFonts w:asciiTheme="majorBidi" w:hAnsiTheme="majorBidi"/>
          <w:spacing w:val="-4"/>
          <w:sz w:val="30"/>
          <w:szCs w:val="30"/>
          <w:lang w:eastAsia="x-none"/>
        </w:rPr>
        <w:t xml:space="preserve">5,174,853.15 </w:t>
      </w:r>
      <w:bookmarkEnd w:id="4"/>
      <w:r w:rsidRPr="007573AE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 และจัดสรรเงินกําไรจากกําไรสะสมของบริษัท </w:t>
      </w:r>
      <w:r w:rsidRPr="007573AE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ณ สิ้นปี</w:t>
      </w:r>
      <w:r w:rsidRPr="007573AE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Pr="007573AE">
        <w:rPr>
          <w:rFonts w:asciiTheme="majorBidi" w:hAnsiTheme="majorBidi"/>
          <w:spacing w:val="-4"/>
          <w:sz w:val="30"/>
          <w:szCs w:val="30"/>
          <w:lang w:eastAsia="x-none"/>
        </w:rPr>
        <w:t>2563</w:t>
      </w:r>
      <w:r w:rsidRPr="007573AE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เพื่อจ่ายปันผลเป็นหุ้นและเงินสด</w:t>
      </w:r>
      <w:r w:rsidRPr="00002DBE">
        <w:rPr>
          <w:rFonts w:asciiTheme="majorBidi" w:hAnsiTheme="majorBidi" w:hint="cs"/>
          <w:sz w:val="30"/>
          <w:szCs w:val="30"/>
          <w:cs/>
          <w:lang w:eastAsia="x-none"/>
        </w:rPr>
        <w:t xml:space="preserve"> รวมถึงการเปลี่ยนแปลงทุนจดทะเบียนของบริษัท</w:t>
      </w:r>
      <w:r w:rsidRPr="00002DBE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5E6F4168" w14:textId="77777777" w:rsidR="00142E15" w:rsidRPr="004E6CBC" w:rsidRDefault="00142E15" w:rsidP="00142E1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D2D1DA0" w14:textId="77777777" w:rsidR="00142E15" w:rsidRPr="00C02AAA" w:rsidRDefault="00142E15" w:rsidP="00014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02AAA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</w:t>
      </w:r>
      <w:r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หุ้นและเงินสด</w:t>
      </w:r>
    </w:p>
    <w:p w14:paraId="76D68413" w14:textId="77777777" w:rsidR="00142E15" w:rsidRPr="004E6CBC" w:rsidRDefault="00142E15" w:rsidP="00142E15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E95BDF9" w14:textId="7CE34B71" w:rsidR="00142E15" w:rsidRPr="00C02AAA" w:rsidRDefault="00142E15" w:rsidP="000148C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AAA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4F0A14">
        <w:rPr>
          <w:rFonts w:asciiTheme="majorBidi" w:hAnsiTheme="majorBidi"/>
          <w:spacing w:val="-6"/>
          <w:sz w:val="30"/>
          <w:szCs w:val="30"/>
          <w:lang w:eastAsia="x-none"/>
        </w:rPr>
        <w:t>256</w:t>
      </w:r>
      <w:r>
        <w:rPr>
          <w:rFonts w:asciiTheme="majorBidi" w:hAnsiTheme="majorBidi"/>
          <w:spacing w:val="-6"/>
          <w:sz w:val="30"/>
          <w:szCs w:val="30"/>
          <w:lang w:eastAsia="x-none"/>
        </w:rPr>
        <w:t>3</w:t>
      </w:r>
      <w:r w:rsidRPr="00C02AAA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เป็นจำนวนไม่</w:t>
      </w:r>
      <w:r w:rsidRPr="006A36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เกิน </w:t>
      </w:r>
      <w:r w:rsidRPr="00351526">
        <w:rPr>
          <w:rFonts w:asciiTheme="majorBidi" w:hAnsiTheme="majorBidi"/>
          <w:spacing w:val="-6"/>
          <w:sz w:val="30"/>
          <w:szCs w:val="30"/>
          <w:lang w:eastAsia="x-none"/>
        </w:rPr>
        <w:t xml:space="preserve">100,000,000 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351526">
        <w:rPr>
          <w:rFonts w:asciiTheme="majorBidi" w:hAnsiTheme="majorBidi"/>
          <w:spacing w:val="-6"/>
          <w:sz w:val="30"/>
          <w:szCs w:val="30"/>
          <w:lang w:eastAsia="x-none"/>
        </w:rPr>
        <w:t>0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>.</w:t>
      </w:r>
      <w:r w:rsidRPr="00351526">
        <w:rPr>
          <w:rFonts w:asciiTheme="majorBidi" w:hAnsiTheme="majorBidi"/>
          <w:spacing w:val="-6"/>
          <w:sz w:val="30"/>
          <w:szCs w:val="30"/>
          <w:lang w:eastAsia="x-none"/>
        </w:rPr>
        <w:t>50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bookmarkStart w:id="5" w:name="_Hlk65102159"/>
      <w:r w:rsidRPr="00351526">
        <w:rPr>
          <w:rFonts w:asciiTheme="majorBidi" w:hAnsiTheme="majorBidi"/>
          <w:spacing w:val="-6"/>
          <w:sz w:val="30"/>
          <w:szCs w:val="30"/>
          <w:lang w:eastAsia="x-none"/>
        </w:rPr>
        <w:t xml:space="preserve">3.299987 </w:t>
      </w:r>
      <w:bookmarkEnd w:id="5"/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หุ้นเดิมต่อ </w:t>
      </w:r>
      <w:r w:rsidRPr="00351526">
        <w:rPr>
          <w:rFonts w:asciiTheme="majorBidi" w:hAnsiTheme="majorBidi"/>
          <w:spacing w:val="-6"/>
          <w:sz w:val="30"/>
          <w:szCs w:val="30"/>
          <w:lang w:eastAsia="x-none"/>
        </w:rPr>
        <w:t>1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หุ้นปันผล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รวมมูลค่าหุ้นทั้งสิ้นไม่</w:t>
      </w:r>
      <w:r w:rsidRPr="00851116">
        <w:rPr>
          <w:rFonts w:asciiTheme="majorBidi" w:hAnsiTheme="majorBidi"/>
          <w:sz w:val="30"/>
          <w:szCs w:val="30"/>
          <w:cs/>
          <w:lang w:eastAsia="x-none"/>
        </w:rPr>
        <w:t xml:space="preserve">เกิน </w:t>
      </w:r>
      <w:r w:rsidRPr="00851116">
        <w:rPr>
          <w:rFonts w:asciiTheme="majorBidi" w:hAnsiTheme="majorBidi"/>
          <w:sz w:val="30"/>
          <w:szCs w:val="30"/>
          <w:lang w:eastAsia="x-none"/>
        </w:rPr>
        <w:t>50</w:t>
      </w:r>
      <w:r w:rsidRPr="00851116">
        <w:rPr>
          <w:rFonts w:asciiTheme="majorBidi" w:hAnsiTheme="majorBidi"/>
          <w:sz w:val="30"/>
          <w:szCs w:val="30"/>
          <w:cs/>
          <w:lang w:eastAsia="x-none"/>
        </w:rPr>
        <w:t xml:space="preserve"> ล้าน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 หรือคิดเป็นอัตราจ่ายปันผล </w:t>
      </w:r>
      <w:bookmarkStart w:id="6" w:name="_Hlk65102185"/>
      <w:r w:rsidRPr="00851116">
        <w:rPr>
          <w:rFonts w:asciiTheme="majorBidi" w:hAnsiTheme="majorBidi"/>
          <w:sz w:val="30"/>
          <w:szCs w:val="30"/>
          <w:lang w:eastAsia="x-none"/>
        </w:rPr>
        <w:t xml:space="preserve">0.1515157418 </w:t>
      </w:r>
      <w:bookmarkEnd w:id="6"/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บาทต่อหุ้น 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 </w:t>
      </w:r>
      <w:bookmarkStart w:id="7" w:name="_Hlk65102210"/>
      <w:r w:rsidRPr="00851116">
        <w:rPr>
          <w:rFonts w:asciiTheme="majorBidi" w:hAnsiTheme="majorBidi"/>
          <w:sz w:val="30"/>
          <w:szCs w:val="30"/>
          <w:lang w:eastAsia="x-none"/>
        </w:rPr>
        <w:t>0.1515157418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7"/>
      <w:r w:rsidRPr="00C02AAA">
        <w:rPr>
          <w:rFonts w:asciiTheme="majorBidi" w:hAnsiTheme="majorBidi"/>
          <w:sz w:val="30"/>
          <w:szCs w:val="30"/>
          <w:cs/>
          <w:lang w:eastAsia="x-none"/>
        </w:rPr>
        <w:t>บาท</w:t>
      </w:r>
    </w:p>
    <w:p w14:paraId="71A5B0AD" w14:textId="77777777" w:rsidR="00142E15" w:rsidRPr="004E6CBC" w:rsidRDefault="00142E15" w:rsidP="00142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pacing w:val="-6"/>
          <w:sz w:val="28"/>
          <w:szCs w:val="28"/>
          <w:lang w:eastAsia="x-none"/>
        </w:rPr>
      </w:pPr>
    </w:p>
    <w:p w14:paraId="7C77D807" w14:textId="5FA789B5" w:rsidR="00142E15" w:rsidRPr="00075E8D" w:rsidRDefault="00142E15" w:rsidP="000148C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E8D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จ่ายปันผลเป็นเงินสด ในอัตราหุ้นละ</w:t>
      </w:r>
      <w:r w:rsidRPr="00075E8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Start w:id="8" w:name="_Hlk65102392"/>
      <w:r w:rsidRPr="00075E8D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Pr="00075E8D">
        <w:rPr>
          <w:rFonts w:asciiTheme="majorBidi" w:hAnsiTheme="majorBidi" w:cstheme="majorBidi"/>
          <w:sz w:val="30"/>
          <w:szCs w:val="30"/>
          <w:cs/>
          <w:lang w:eastAsia="x-none"/>
        </w:rPr>
        <w:t>.</w:t>
      </w:r>
      <w:r w:rsidRPr="00075E8D">
        <w:rPr>
          <w:rFonts w:asciiTheme="majorBidi" w:hAnsiTheme="majorBidi" w:cstheme="majorBidi"/>
          <w:sz w:val="30"/>
          <w:szCs w:val="30"/>
          <w:lang w:eastAsia="x-none"/>
        </w:rPr>
        <w:t>0168350824</w:t>
      </w:r>
      <w:r w:rsidRPr="00075E8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bookmarkEnd w:id="8"/>
      <w:r w:rsidRPr="00075E8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9" w:name="_Hlk65102413"/>
      <w:r w:rsidRPr="00075E8D">
        <w:rPr>
          <w:rFonts w:asciiTheme="majorBidi" w:hAnsiTheme="majorBidi" w:cstheme="majorBidi"/>
          <w:sz w:val="30"/>
          <w:szCs w:val="30"/>
          <w:lang w:eastAsia="x-none"/>
        </w:rPr>
        <w:t>5,555,556</w:t>
      </w:r>
      <w:bookmarkEnd w:id="9"/>
      <w:r w:rsidRPr="00075E8D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075E8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</w:p>
    <w:p w14:paraId="1CA77610" w14:textId="77777777" w:rsidR="00142E15" w:rsidRPr="00FA2278" w:rsidRDefault="00142E15" w:rsidP="00142E15">
      <w:pPr>
        <w:pStyle w:val="ListParagraph"/>
        <w:rPr>
          <w:rFonts w:asciiTheme="majorBidi" w:hAnsiTheme="majorBidi" w:cstheme="majorBidi"/>
          <w:spacing w:val="-6"/>
          <w:sz w:val="20"/>
          <w:szCs w:val="20"/>
          <w:cs/>
          <w:lang w:eastAsia="x-none"/>
        </w:rPr>
      </w:pPr>
    </w:p>
    <w:p w14:paraId="5F68FE7B" w14:textId="76BB1CA1" w:rsidR="00142E15" w:rsidRPr="00FA2278" w:rsidRDefault="00142E15" w:rsidP="00014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FA227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รวมข้อ </w:t>
      </w:r>
      <w:r w:rsidRPr="00FA2278">
        <w:rPr>
          <w:rFonts w:asciiTheme="majorBidi" w:hAnsiTheme="majorBidi" w:cstheme="majorBidi"/>
          <w:spacing w:val="-4"/>
          <w:sz w:val="30"/>
          <w:szCs w:val="30"/>
          <w:lang w:eastAsia="x-none"/>
        </w:rPr>
        <w:t>1</w:t>
      </w:r>
      <w:r w:rsidRPr="00FA227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) และ </w:t>
      </w:r>
      <w:r w:rsidRPr="00FA2278">
        <w:rPr>
          <w:rFonts w:asciiTheme="majorBidi" w:hAnsiTheme="majorBidi" w:cstheme="majorBidi"/>
          <w:spacing w:val="-4"/>
          <w:sz w:val="30"/>
          <w:szCs w:val="30"/>
          <w:lang w:eastAsia="x-none"/>
        </w:rPr>
        <w:t>2</w:t>
      </w:r>
      <w:r w:rsidRPr="00FA227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bookmarkStart w:id="10" w:name="_Hlk65102427"/>
      <w:r w:rsidRPr="00FA227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0.1683508242 </w:t>
      </w:r>
      <w:bookmarkEnd w:id="10"/>
      <w:r w:rsidRPr="00FA227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11" w:name="_Hlk65102445"/>
      <w:r w:rsidRPr="00FA227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55,555,556 </w:t>
      </w:r>
      <w:bookmarkEnd w:id="11"/>
      <w:r w:rsidRPr="00FA227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บาท</w:t>
      </w:r>
    </w:p>
    <w:p w14:paraId="428B7B5F" w14:textId="77777777" w:rsidR="00C94AD2" w:rsidRPr="00FA2278" w:rsidRDefault="00C94AD2" w:rsidP="00C94A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Theme="majorBidi" w:hAnsiTheme="majorBidi" w:cstheme="majorBidi"/>
          <w:spacing w:val="-6"/>
          <w:sz w:val="20"/>
          <w:szCs w:val="20"/>
          <w:lang w:eastAsia="x-none"/>
        </w:rPr>
      </w:pPr>
    </w:p>
    <w:p w14:paraId="6AB94046" w14:textId="652BC9C3" w:rsidR="00C94AD2" w:rsidRPr="00075E8D" w:rsidRDefault="00C94AD2" w:rsidP="000148C2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75E8D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 xml:space="preserve">จ่ายเงินปันผลให้แก่ผู้ถือหุ้นจากกำไรสุทธิของบริษัทในอัตราหุ้นละ </w:t>
      </w:r>
      <w:r w:rsidRPr="00075E8D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0.04545472 </w:t>
      </w:r>
      <w:r w:rsidRPr="00075E8D">
        <w:rPr>
          <w:rFonts w:asciiTheme="majorBidi" w:hAnsiTheme="majorBidi" w:cstheme="majorBidi" w:hint="cs"/>
          <w:spacing w:val="-6"/>
          <w:sz w:val="30"/>
          <w:szCs w:val="30"/>
          <w:cs/>
          <w:lang w:eastAsia="x-none"/>
        </w:rPr>
        <w:t>บาท หรือคิดเป็นจำนวนเงิน</w:t>
      </w:r>
      <w:r w:rsidRPr="00075E8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075E8D">
        <w:rPr>
          <w:rFonts w:asciiTheme="majorBidi" w:hAnsiTheme="majorBidi" w:cstheme="majorBidi"/>
          <w:sz w:val="30"/>
          <w:szCs w:val="30"/>
          <w:lang w:eastAsia="x-none"/>
        </w:rPr>
        <w:t xml:space="preserve">15,000,000 </w:t>
      </w:r>
      <w:r w:rsidRPr="00075E8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</w:t>
      </w:r>
    </w:p>
    <w:p w14:paraId="1A81768B" w14:textId="6096F33E" w:rsidR="00C94AD2" w:rsidRPr="00FA2278" w:rsidRDefault="00C94AD2" w:rsidP="00C94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eastAsia="x-none"/>
        </w:rPr>
      </w:pPr>
    </w:p>
    <w:p w14:paraId="19FE7FE5" w14:textId="7B67E762" w:rsidR="00C94AD2" w:rsidRPr="00D576E0" w:rsidRDefault="00C94AD2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รวมข้อ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 xml:space="preserve">1) 2) </w:t>
      </w:r>
      <w:r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และ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 xml:space="preserve">3) </w:t>
      </w:r>
      <w:r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>เป็น</w:t>
      </w:r>
      <w:r w:rsidR="00D576E0"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>การจ่ายปันผลในอัตราหุ้นละ</w:t>
      </w:r>
      <w:r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>0.2138055442</w:t>
      </w:r>
      <w:r w:rsidR="00E36D55" w:rsidRPr="00D576E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36D55"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D576E0"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หรือคิดเป็นจำนวนเงินไม่เกิน </w:t>
      </w:r>
      <w:r w:rsidR="00D576E0" w:rsidRPr="00D576E0">
        <w:rPr>
          <w:rFonts w:asciiTheme="majorBidi" w:hAnsiTheme="majorBidi" w:cstheme="majorBidi"/>
          <w:sz w:val="30"/>
          <w:szCs w:val="30"/>
          <w:lang w:eastAsia="x-none"/>
        </w:rPr>
        <w:t xml:space="preserve">70,555,556 </w:t>
      </w:r>
      <w:r w:rsidR="00D576E0" w:rsidRPr="00D576E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</w:t>
      </w:r>
      <w:r w:rsidR="00D576E0" w:rsidRPr="00D576E0">
        <w:rPr>
          <w:rFonts w:asciiTheme="majorBidi" w:hAnsiTheme="majorBidi" w:cstheme="majorBidi"/>
          <w:sz w:val="30"/>
          <w:szCs w:val="30"/>
          <w:cs/>
          <w:lang w:eastAsia="x-none"/>
        </w:rPr>
        <w:t>เงินปันผลทั้งหมดจะถูกหักภาษี ณ ที่จ่ายตามอัตราที่กฎหมายกำหนดไว้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D576E0">
        <w:rPr>
          <w:rFonts w:asciiTheme="majorBidi" w:hAnsiTheme="majorBidi"/>
          <w:sz w:val="30"/>
          <w:szCs w:val="30"/>
          <w:cs/>
          <w:lang w:eastAsia="x-none"/>
        </w:rPr>
        <w:t xml:space="preserve">โดยกำหนดวันปิดสมุดพักการโอนหุ้นเพื่อกำหนดสิทธิของผู้ถือหุ้นในการรับเงินปันผลในวันที่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Pr="00D576E0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>2564</w:t>
      </w:r>
      <w:r w:rsidRPr="00D576E0">
        <w:rPr>
          <w:rFonts w:asciiTheme="majorBidi" w:hAnsiTheme="majorBidi"/>
          <w:sz w:val="30"/>
          <w:szCs w:val="30"/>
          <w:cs/>
          <w:lang w:eastAsia="x-none"/>
        </w:rPr>
        <w:t xml:space="preserve"> และกำหนดจ่ายเงินปันผลในวันที่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 xml:space="preserve">19 </w:t>
      </w:r>
      <w:r w:rsidRPr="00D576E0">
        <w:rPr>
          <w:rFonts w:asciiTheme="majorBidi" w:hAnsiTheme="majorBidi"/>
          <w:sz w:val="30"/>
          <w:szCs w:val="30"/>
          <w:cs/>
          <w:lang w:eastAsia="x-none"/>
        </w:rPr>
        <w:t xml:space="preserve">พฤษภาคม </w:t>
      </w:r>
      <w:r w:rsidRPr="00D576E0">
        <w:rPr>
          <w:rFonts w:asciiTheme="majorBidi" w:hAnsiTheme="majorBidi" w:cstheme="majorBidi"/>
          <w:sz w:val="30"/>
          <w:szCs w:val="30"/>
          <w:lang w:eastAsia="x-none"/>
        </w:rPr>
        <w:t>2564</w:t>
      </w:r>
    </w:p>
    <w:p w14:paraId="0FEF4F13" w14:textId="77777777" w:rsidR="00C94AD2" w:rsidRPr="00FA2278" w:rsidRDefault="00C94AD2" w:rsidP="00142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0"/>
          <w:szCs w:val="20"/>
          <w:cs/>
          <w:lang w:eastAsia="x-none"/>
        </w:rPr>
      </w:pPr>
    </w:p>
    <w:p w14:paraId="0A6E0D7C" w14:textId="77777777" w:rsidR="00142E15" w:rsidRPr="008906EE" w:rsidRDefault="00142E15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8906EE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3B07F383" w14:textId="77777777" w:rsidR="00142E15" w:rsidRPr="00FA2278" w:rsidRDefault="00142E15" w:rsidP="00142E15">
      <w:pPr>
        <w:ind w:firstLine="360"/>
        <w:rPr>
          <w:rFonts w:asciiTheme="majorBidi" w:hAnsiTheme="majorBidi" w:cstheme="majorBidi"/>
          <w:sz w:val="20"/>
          <w:szCs w:val="20"/>
          <w:lang w:eastAsia="x-none"/>
        </w:rPr>
      </w:pPr>
    </w:p>
    <w:p w14:paraId="3B15BB89" w14:textId="6EBE3DD6" w:rsidR="00142E15" w:rsidRPr="002A45A3" w:rsidRDefault="00142E15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D531B5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ลดทุนจดทะเบียนของบริษัท โดยการลดทุนจดทะเบียนของบริษัท จำนวน </w:t>
      </w:r>
      <w:bookmarkStart w:id="12" w:name="_Hlk65102780"/>
      <w:r w:rsidRPr="00D531B5">
        <w:rPr>
          <w:rFonts w:asciiTheme="majorBidi" w:hAnsiTheme="majorBidi"/>
          <w:spacing w:val="-4"/>
          <w:sz w:val="30"/>
          <w:szCs w:val="30"/>
          <w:lang w:eastAsia="x-none"/>
        </w:rPr>
        <w:t xml:space="preserve">14,000,369 </w:t>
      </w:r>
      <w:bookmarkEnd w:id="12"/>
      <w:r w:rsidRPr="00D531B5">
        <w:rPr>
          <w:rFonts w:asciiTheme="majorBidi" w:hAnsiTheme="majorBidi"/>
          <w:spacing w:val="-4"/>
          <w:sz w:val="30"/>
          <w:szCs w:val="30"/>
          <w:cs/>
          <w:lang w:eastAsia="x-none"/>
        </w:rPr>
        <w:t>บาท จากทุนจดทะเบียนเดิม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จำนวน </w:t>
      </w:r>
      <w:r w:rsidRPr="00851116">
        <w:rPr>
          <w:rFonts w:asciiTheme="majorBidi" w:hAnsiTheme="majorBidi"/>
          <w:sz w:val="30"/>
          <w:szCs w:val="30"/>
          <w:lang w:eastAsia="x-none"/>
        </w:rPr>
        <w:t xml:space="preserve">178,999,727.50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 เป็นทุนจดทะเบียนใหม่ จำนวน </w:t>
      </w:r>
      <w:r w:rsidRPr="00851116">
        <w:rPr>
          <w:rFonts w:asciiTheme="majorBidi" w:hAnsiTheme="majorBidi"/>
          <w:sz w:val="30"/>
          <w:szCs w:val="30"/>
          <w:lang w:eastAsia="x-none"/>
        </w:rPr>
        <w:t xml:space="preserve">164,999,358.50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 โดยวิธีการตัดหุ้นสามัญที่ยังไม่ได้ออกจำหน่าย ซึ่งคงเหลือจากการจัดสรรหุ้นเพิ่มทุนแบบมอบอำนาจทั่วไป จำนวน </w:t>
      </w:r>
      <w:r w:rsidRPr="004F0A14">
        <w:rPr>
          <w:rFonts w:asciiTheme="majorBidi" w:hAnsiTheme="majorBidi"/>
          <w:sz w:val="30"/>
          <w:szCs w:val="30"/>
          <w:lang w:eastAsia="x-none"/>
        </w:rPr>
        <w:t>28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4F0A14">
        <w:rPr>
          <w:rFonts w:asciiTheme="majorBidi" w:hAnsiTheme="majorBidi"/>
          <w:sz w:val="30"/>
          <w:szCs w:val="30"/>
          <w:lang w:eastAsia="x-none"/>
        </w:rPr>
        <w:t>000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4F0A14">
        <w:rPr>
          <w:rFonts w:asciiTheme="majorBidi" w:hAnsiTheme="majorBidi"/>
          <w:sz w:val="30"/>
          <w:szCs w:val="30"/>
          <w:lang w:eastAsia="x-none"/>
        </w:rPr>
        <w:t>000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หุ้น และ</w:t>
      </w:r>
      <w:r w:rsidRPr="00FA227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คงเหลือการจ่ายหุ้นปันผลจำนวน </w:t>
      </w:r>
      <w:r w:rsidRPr="00FA2278">
        <w:rPr>
          <w:rFonts w:asciiTheme="majorBidi" w:hAnsiTheme="majorBidi"/>
          <w:spacing w:val="-4"/>
          <w:sz w:val="30"/>
          <w:szCs w:val="30"/>
          <w:lang w:eastAsia="x-none"/>
        </w:rPr>
        <w:t>738</w:t>
      </w:r>
      <w:r w:rsidRPr="00FA227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หุ้น เป็น </w:t>
      </w:r>
      <w:r w:rsidRPr="00FA2278">
        <w:rPr>
          <w:rFonts w:asciiTheme="majorBidi" w:hAnsiTheme="majorBidi"/>
          <w:spacing w:val="-4"/>
          <w:sz w:val="30"/>
          <w:szCs w:val="30"/>
          <w:lang w:eastAsia="x-none"/>
        </w:rPr>
        <w:t xml:space="preserve">329,998,717 </w:t>
      </w:r>
      <w:r w:rsidRPr="00FA2278">
        <w:rPr>
          <w:rFonts w:asciiTheme="majorBidi" w:hAnsiTheme="majorBidi"/>
          <w:spacing w:val="-4"/>
          <w:sz w:val="30"/>
          <w:szCs w:val="30"/>
          <w:cs/>
          <w:lang w:eastAsia="x-none"/>
        </w:rPr>
        <w:t>หุ้น</w:t>
      </w:r>
      <w:r w:rsidR="00002DBE" w:rsidRPr="00FA227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ทั้งนี้ บริษัทได้จดทะเบียนลดทุนกับกระทรวงพาณิชย์</w:t>
      </w:r>
      <w:r w:rsidR="00002DBE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เมื่อวันที่ </w:t>
      </w:r>
      <w:r w:rsidR="00002DBE">
        <w:rPr>
          <w:rFonts w:asciiTheme="majorBidi" w:hAnsiTheme="majorBidi"/>
          <w:sz w:val="30"/>
          <w:szCs w:val="30"/>
          <w:lang w:eastAsia="x-none"/>
        </w:rPr>
        <w:t xml:space="preserve">30 </w:t>
      </w:r>
      <w:r w:rsidR="00002DBE">
        <w:rPr>
          <w:rFonts w:asciiTheme="majorBidi" w:hAnsiTheme="majorBidi" w:hint="cs"/>
          <w:sz w:val="30"/>
          <w:szCs w:val="30"/>
          <w:cs/>
          <w:lang w:eastAsia="x-none"/>
        </w:rPr>
        <w:t xml:space="preserve">เมษายน </w:t>
      </w:r>
      <w:r w:rsidR="00002DBE">
        <w:rPr>
          <w:rFonts w:asciiTheme="majorBidi" w:hAnsiTheme="majorBidi"/>
          <w:sz w:val="30"/>
          <w:szCs w:val="30"/>
          <w:lang w:eastAsia="x-none"/>
        </w:rPr>
        <w:t>2564</w:t>
      </w:r>
    </w:p>
    <w:p w14:paraId="131ECDCC" w14:textId="0977EFDA" w:rsidR="00142E15" w:rsidRPr="00FA2278" w:rsidRDefault="00142E15" w:rsidP="0067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rPr>
          <w:rFonts w:asciiTheme="majorBidi" w:hAnsiTheme="majorBidi"/>
          <w:sz w:val="20"/>
          <w:szCs w:val="20"/>
          <w:cs/>
          <w:lang w:eastAsia="x-none"/>
        </w:rPr>
      </w:pPr>
      <w:r w:rsidRPr="00FA2278">
        <w:rPr>
          <w:rFonts w:asciiTheme="majorBidi" w:hAnsiTheme="majorBidi"/>
          <w:sz w:val="28"/>
          <w:szCs w:val="28"/>
          <w:cs/>
          <w:lang w:eastAsia="x-none"/>
        </w:rPr>
        <w:tab/>
      </w:r>
    </w:p>
    <w:p w14:paraId="5F395D4C" w14:textId="7A6F18FE" w:rsidR="00142E15" w:rsidRPr="002A45A3" w:rsidRDefault="00142E15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2A45A3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36BD2518" w14:textId="77777777" w:rsidR="00142E15" w:rsidRPr="00FA2278" w:rsidRDefault="00142E15" w:rsidP="00142E15">
      <w:pPr>
        <w:ind w:left="1260"/>
        <w:rPr>
          <w:rFonts w:asciiTheme="majorBidi" w:hAnsiTheme="majorBidi" w:cstheme="majorBidi"/>
          <w:sz w:val="20"/>
          <w:szCs w:val="20"/>
          <w:lang w:eastAsia="x-none"/>
        </w:rPr>
      </w:pPr>
    </w:p>
    <w:p w14:paraId="1144E68F" w14:textId="77777777" w:rsidR="00142E15" w:rsidRPr="00C02AAA" w:rsidRDefault="00142E15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เพิ่มทุนจดทะเบียนโดยการจัดสรรหุ้นสามัญเพิ่มทุนของบริษัทแบบมอบอำนาจทั่วไป จากทุนจดทะเบียนเดิม </w:t>
      </w:r>
      <w:r w:rsidRPr="00C14B28">
        <w:rPr>
          <w:rFonts w:asciiTheme="majorBidi" w:hAnsiTheme="majorBidi"/>
          <w:sz w:val="30"/>
          <w:szCs w:val="30"/>
          <w:lang w:eastAsia="x-none"/>
        </w:rPr>
        <w:t xml:space="preserve">164,999,358.50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บาทเป็น </w:t>
      </w:r>
      <w:r w:rsidRPr="00C14B28">
        <w:rPr>
          <w:rFonts w:asciiTheme="majorBidi" w:hAnsiTheme="majorBidi"/>
          <w:sz w:val="30"/>
          <w:szCs w:val="30"/>
          <w:lang w:eastAsia="x-none"/>
        </w:rPr>
        <w:t>228,999,358.50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บาท โดยการออกหุ้น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สามัญเพิ่มทุนจำนวน </w:t>
      </w:r>
      <w:r w:rsidRPr="00C14B28">
        <w:rPr>
          <w:rFonts w:asciiTheme="majorBidi" w:hAnsiTheme="majorBidi"/>
          <w:sz w:val="30"/>
          <w:szCs w:val="30"/>
          <w:lang w:eastAsia="x-none"/>
        </w:rPr>
        <w:t>128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โดยมีรายละเอียด ดังนี้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1B4DB173" w14:textId="77777777" w:rsidR="00142E15" w:rsidRPr="00FA2278" w:rsidRDefault="00142E15" w:rsidP="00142E15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E9D56C8" w14:textId="77777777" w:rsidR="00142E15" w:rsidRDefault="00142E15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4F0A14">
        <w:rPr>
          <w:rFonts w:asciiTheme="majorBidi" w:hAnsiTheme="majorBidi"/>
          <w:sz w:val="30"/>
          <w:szCs w:val="30"/>
          <w:lang w:eastAsia="x-none"/>
        </w:rPr>
        <w:t>1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)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ab/>
        <w:t>การจัดสรรหุ้นสามัญเพิ่มทุน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จำนวนไม่เกิน </w:t>
      </w:r>
      <w:r w:rsidRPr="00C14B28">
        <w:rPr>
          <w:rFonts w:asciiTheme="majorBidi" w:hAnsiTheme="majorBidi"/>
          <w:sz w:val="30"/>
          <w:szCs w:val="30"/>
          <w:lang w:eastAsia="x-none"/>
        </w:rPr>
        <w:t>28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ในลักษณะเป็นการเพิ่มทุนแบบมอบอำนาจทั่วไป เพื่อเสนอขายหุ้นให้แก่บุคคลในวงจำกัด ทั้งนี้บริษัทจะจัดสรรหุ้นสามัญ</w:t>
      </w:r>
      <w:r w:rsidRPr="007573AE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เพิ่มทุนแบบมอบอำนาจทั่วไป โดยทุนชำระแล้วในส่วนที่เพิ่มของบริษัทจะต้องไม่เกินกว่า </w:t>
      </w:r>
      <w:r w:rsidRPr="007573AE">
        <w:rPr>
          <w:rFonts w:asciiTheme="majorBidi" w:hAnsiTheme="majorBidi"/>
          <w:spacing w:val="-2"/>
          <w:sz w:val="30"/>
          <w:szCs w:val="30"/>
          <w:lang w:eastAsia="x-none"/>
        </w:rPr>
        <w:t>14</w:t>
      </w:r>
      <w:r w:rsidRPr="007573AE">
        <w:rPr>
          <w:rFonts w:asciiTheme="majorBidi" w:hAnsiTheme="majorBidi"/>
          <w:spacing w:val="-2"/>
          <w:sz w:val="30"/>
          <w:szCs w:val="30"/>
          <w:cs/>
          <w:lang w:eastAsia="x-none"/>
        </w:rPr>
        <w:t>,</w:t>
      </w:r>
      <w:r w:rsidRPr="007573AE">
        <w:rPr>
          <w:rFonts w:asciiTheme="majorBidi" w:hAnsiTheme="majorBidi"/>
          <w:spacing w:val="-2"/>
          <w:sz w:val="30"/>
          <w:szCs w:val="30"/>
          <w:lang w:eastAsia="x-none"/>
        </w:rPr>
        <w:t>000</w:t>
      </w:r>
      <w:r w:rsidRPr="007573AE">
        <w:rPr>
          <w:rFonts w:asciiTheme="majorBidi" w:hAnsiTheme="majorBidi"/>
          <w:spacing w:val="-2"/>
          <w:sz w:val="30"/>
          <w:szCs w:val="30"/>
          <w:cs/>
          <w:lang w:eastAsia="x-none"/>
        </w:rPr>
        <w:t>,</w:t>
      </w:r>
      <w:r w:rsidRPr="007573AE">
        <w:rPr>
          <w:rFonts w:asciiTheme="majorBidi" w:hAnsiTheme="majorBidi"/>
          <w:spacing w:val="-2"/>
          <w:sz w:val="30"/>
          <w:szCs w:val="30"/>
          <w:lang w:eastAsia="x-none"/>
        </w:rPr>
        <w:t>000</w:t>
      </w:r>
      <w:r w:rsidRPr="007573AE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ซึ่งไม่เกินกว่าร้อยละ </w:t>
      </w:r>
      <w:r w:rsidRPr="00C14B28">
        <w:rPr>
          <w:rFonts w:asciiTheme="majorBidi" w:hAnsiTheme="majorBidi"/>
          <w:sz w:val="30"/>
          <w:szCs w:val="30"/>
          <w:lang w:eastAsia="x-none"/>
        </w:rPr>
        <w:t>10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ของทุนชำระแล้ว ณ วันที่คณะกรรมการบริษัทมีมติให้มีการเพิ่มทุนแบบมอบอำนาจทั่วไป ซึ่งเป็นจำนวนเท่ากับ </w:t>
      </w:r>
      <w:r w:rsidRPr="00C14B28">
        <w:rPr>
          <w:rFonts w:asciiTheme="majorBidi" w:hAnsiTheme="majorBidi"/>
          <w:sz w:val="30"/>
          <w:szCs w:val="30"/>
          <w:lang w:eastAsia="x-none"/>
        </w:rPr>
        <w:t>28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4516ED81" w14:textId="0402E34C" w:rsidR="00142E15" w:rsidRDefault="00142E15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4F0A14">
        <w:rPr>
          <w:rFonts w:asciiTheme="majorBidi" w:hAnsiTheme="majorBidi"/>
          <w:sz w:val="30"/>
          <w:szCs w:val="30"/>
          <w:lang w:eastAsia="x-none"/>
        </w:rPr>
        <w:t>2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)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ab/>
        <w:t>เพิ่มทุนจด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ทะเบียน จำนวน 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โดยออกหุ้นสามัญจำนวนไม่เกิน </w:t>
      </w:r>
      <w:r w:rsidRPr="00C14B28">
        <w:rPr>
          <w:rFonts w:asciiTheme="majorBidi" w:hAnsiTheme="majorBidi"/>
          <w:sz w:val="30"/>
          <w:szCs w:val="30"/>
          <w:lang w:eastAsia="x-none"/>
        </w:rPr>
        <w:t>100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เพื่อรองรับ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การจ่ายหุ้นปันผล</w:t>
      </w:r>
    </w:p>
    <w:p w14:paraId="7DD6962D" w14:textId="0249638F" w:rsidR="00B51321" w:rsidRPr="00FA2278" w:rsidRDefault="00B51321" w:rsidP="00002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547D2922" w14:textId="1AC9DA33" w:rsidR="00B51321" w:rsidRDefault="00B51321" w:rsidP="000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ทั้งนี้ บริษัทได้จดทะเบียนเพิ่มทุนกับกระทรวงพาณิชย์เมื่อวันที่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3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พฤษภาคม </w:t>
      </w:r>
      <w:r>
        <w:rPr>
          <w:rFonts w:asciiTheme="majorBidi" w:hAnsiTheme="majorBidi"/>
          <w:sz w:val="30"/>
          <w:szCs w:val="30"/>
          <w:lang w:eastAsia="x-none"/>
        </w:rPr>
        <w:t>2564</w:t>
      </w:r>
    </w:p>
    <w:p w14:paraId="4ED27A2C" w14:textId="6991FFFC" w:rsidR="009F50EE" w:rsidRPr="009F50EE" w:rsidRDefault="009F50EE" w:rsidP="009F50E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  <w:r w:rsidRPr="009F50EE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</w:p>
    <w:p w14:paraId="27194473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pacing w:val="-4"/>
          <w:sz w:val="28"/>
          <w:szCs w:val="28"/>
          <w:highlight w:val="yellow"/>
          <w:lang w:eastAsia="x-none"/>
        </w:rPr>
      </w:pPr>
    </w:p>
    <w:p w14:paraId="7BA5B8A8" w14:textId="7D47CEFA" w:rsidR="009F50EE" w:rsidRPr="0061571B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61571B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รายการบางรายการในงบแสดงฐานะการเงิน ณ วันที่ </w:t>
      </w:r>
      <w:r w:rsidR="00471974" w:rsidRPr="0061571B">
        <w:rPr>
          <w:rFonts w:asciiTheme="majorBidi" w:hAnsiTheme="majorBidi"/>
          <w:spacing w:val="-4"/>
          <w:sz w:val="30"/>
          <w:szCs w:val="30"/>
          <w:lang w:eastAsia="x-none"/>
        </w:rPr>
        <w:t>31</w:t>
      </w:r>
      <w:r w:rsidRPr="0061571B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ธันวาคม </w:t>
      </w:r>
      <w:r w:rsidR="00471974" w:rsidRPr="0061571B">
        <w:rPr>
          <w:rFonts w:asciiTheme="majorBidi" w:hAnsiTheme="majorBidi"/>
          <w:spacing w:val="-4"/>
          <w:sz w:val="30"/>
          <w:szCs w:val="30"/>
          <w:lang w:eastAsia="x-none"/>
        </w:rPr>
        <w:t>2563</w:t>
      </w:r>
      <w:r w:rsidRPr="0061571B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ซึ่งรวมอยู่ในงบการเงินระหว่างกาลนี้ </w:t>
      </w:r>
      <w:r w:rsidRPr="0061571B"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61571B">
        <w:rPr>
          <w:rFonts w:asciiTheme="majorBidi" w:hAnsiTheme="majorBidi"/>
          <w:spacing w:val="-4"/>
          <w:sz w:val="30"/>
          <w:szCs w:val="30"/>
          <w:cs/>
          <w:lang w:eastAsia="x-none"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AF190D9" w14:textId="77777777" w:rsidR="009F50EE" w:rsidRPr="009F50EE" w:rsidRDefault="009F50EE" w:rsidP="009F5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9F50EE" w:rsidRPr="00DE3911" w14:paraId="1DD2927D" w14:textId="77777777" w:rsidTr="008847DF">
        <w:trPr>
          <w:tblHeader/>
        </w:trPr>
        <w:tc>
          <w:tcPr>
            <w:tcW w:w="2430" w:type="dxa"/>
          </w:tcPr>
          <w:p w14:paraId="1FA9FA99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F72E8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0E81862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C22E0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F50EE" w:rsidRPr="00DE3911" w14:paraId="3981A756" w14:textId="77777777" w:rsidTr="008847DF">
        <w:trPr>
          <w:tblHeader/>
        </w:trPr>
        <w:tc>
          <w:tcPr>
            <w:tcW w:w="2430" w:type="dxa"/>
          </w:tcPr>
          <w:p w14:paraId="324A9836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14:paraId="72BE0F14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0556CB4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FD130A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14:paraId="6837E15F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42CDEB41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0C6FA7F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84CAD5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66080D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E4F96D1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0E599D54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EF56B58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14:paraId="4823E1EA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39EAAC5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90A1C76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3F2ACFD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FE342BE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C847540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1092E667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E9DC233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3014FD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A20E7F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412D6C9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1C69CC8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B799499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24699A9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9F50EE" w:rsidRPr="00DE3911" w14:paraId="1CE46DFB" w14:textId="77777777" w:rsidTr="008847DF">
        <w:trPr>
          <w:tblHeader/>
        </w:trPr>
        <w:tc>
          <w:tcPr>
            <w:tcW w:w="2430" w:type="dxa"/>
          </w:tcPr>
          <w:p w14:paraId="3DFD57E6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3B21DB3C" w14:textId="77777777" w:rsidR="009F50EE" w:rsidRPr="00FD130A" w:rsidRDefault="009F50EE" w:rsidP="00F333B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F50EE" w:rsidRPr="00DE3911" w14:paraId="47954185" w14:textId="77777777" w:rsidTr="008847DF">
        <w:trPr>
          <w:tblHeader/>
        </w:trPr>
        <w:tc>
          <w:tcPr>
            <w:tcW w:w="2430" w:type="dxa"/>
            <w:hideMark/>
          </w:tcPr>
          <w:p w14:paraId="025C0038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E810324" w14:textId="77777777" w:rsidR="009F50EE" w:rsidRPr="00FD130A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6248A8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8A37F1" w14:textId="77777777" w:rsidR="009F50EE" w:rsidRPr="00FD130A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890C309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49709BC" w14:textId="77777777" w:rsidR="009F50EE" w:rsidRPr="00FD130A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5D467D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661769" w14:textId="77777777" w:rsidR="009F50EE" w:rsidRPr="00FD130A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BD23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109EB8" w14:textId="77777777" w:rsidR="009F50EE" w:rsidRPr="00FD130A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A5A966" w14:textId="77777777" w:rsidR="009F50EE" w:rsidRPr="00FD130A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607C82" w14:textId="77777777" w:rsidR="009F50EE" w:rsidRPr="00FD130A" w:rsidRDefault="009F50EE" w:rsidP="00F333B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0EE" w:rsidRPr="00DE3911" w14:paraId="39212C1D" w14:textId="77777777" w:rsidTr="008847DF">
        <w:trPr>
          <w:cantSplit/>
        </w:trPr>
        <w:tc>
          <w:tcPr>
            <w:tcW w:w="2430" w:type="dxa"/>
          </w:tcPr>
          <w:p w14:paraId="43FF714B" w14:textId="0730324B" w:rsidR="009F50EE" w:rsidRPr="009F50EE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1571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39AA2C41" w14:textId="679744D1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571B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1B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70" w:type="dxa"/>
          </w:tcPr>
          <w:p w14:paraId="50708391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74363C" w14:textId="42F20D56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(785)</w:t>
            </w:r>
          </w:p>
        </w:tc>
        <w:tc>
          <w:tcPr>
            <w:tcW w:w="268" w:type="dxa"/>
          </w:tcPr>
          <w:p w14:paraId="10514622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8FC51E2" w14:textId="3A2F7E50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302,904</w:t>
            </w:r>
          </w:p>
        </w:tc>
        <w:tc>
          <w:tcPr>
            <w:tcW w:w="270" w:type="dxa"/>
          </w:tcPr>
          <w:p w14:paraId="22DE022D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063F3B" w14:textId="1378DE20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CB48DD5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1DE39" w14:textId="3006D425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3A7133D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99DF87" w14:textId="697FD19B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50EE" w:rsidRPr="00DE3911" w14:paraId="54E7FD5E" w14:textId="77777777" w:rsidTr="008847DF">
        <w:trPr>
          <w:cantSplit/>
        </w:trPr>
        <w:tc>
          <w:tcPr>
            <w:tcW w:w="2430" w:type="dxa"/>
          </w:tcPr>
          <w:p w14:paraId="48A627DB" w14:textId="35308823" w:rsidR="009F50EE" w:rsidRPr="009F50EE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1571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2953D5CD" w14:textId="44046BF6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571B">
              <w:rPr>
                <w:rFonts w:ascii="Angsana New" w:hAnsi="Angsana New"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1B">
              <w:rPr>
                <w:rFonts w:ascii="Angsana New" w:hAnsi="Angsana New"/>
                <w:sz w:val="28"/>
                <w:szCs w:val="28"/>
                <w:lang w:val="en-US"/>
              </w:rPr>
              <w:t>391</w:t>
            </w:r>
          </w:p>
        </w:tc>
        <w:tc>
          <w:tcPr>
            <w:tcW w:w="270" w:type="dxa"/>
          </w:tcPr>
          <w:p w14:paraId="103DD9C4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D7E1D6" w14:textId="4F2D24EE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785</w:t>
            </w:r>
          </w:p>
        </w:tc>
        <w:tc>
          <w:tcPr>
            <w:tcW w:w="268" w:type="dxa"/>
          </w:tcPr>
          <w:p w14:paraId="07FF99F9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3C2A704" w14:textId="4E23E971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334,176</w:t>
            </w:r>
          </w:p>
        </w:tc>
        <w:tc>
          <w:tcPr>
            <w:tcW w:w="270" w:type="dxa"/>
          </w:tcPr>
          <w:p w14:paraId="0D8E4230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8DD71F" w14:textId="1EEE1E22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D829621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C64FF9" w14:textId="11056876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F6D115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BFF35C" w14:textId="679917C6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F50EE" w:rsidRPr="00DE3911" w14:paraId="2B0D6329" w14:textId="77777777" w:rsidTr="008847DF">
        <w:tc>
          <w:tcPr>
            <w:tcW w:w="2430" w:type="dxa"/>
          </w:tcPr>
          <w:p w14:paraId="01FB7CF1" w14:textId="77777777" w:rsidR="009F50EE" w:rsidRPr="00FD130A" w:rsidRDefault="009F50EE" w:rsidP="00F333B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7F4EA37" w14:textId="77777777" w:rsidR="009F50EE" w:rsidRPr="005F3023" w:rsidRDefault="009F50EE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A1074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62621" w14:textId="11EE9BD3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3351A0B9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5D8F9FCA" w14:textId="77777777" w:rsidR="009F50EE" w:rsidRPr="005F3023" w:rsidRDefault="009F50EE" w:rsidP="00F333B7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F1E644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1BAF66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496B9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719AA" w14:textId="17852241" w:rsidR="009F50EE" w:rsidRPr="005F3023" w:rsidRDefault="0061571B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606A8C" w14:textId="77777777" w:rsidR="009F50EE" w:rsidRPr="005F3023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E443E5" w14:textId="142C9D90" w:rsidR="009F50EE" w:rsidRPr="0061571B" w:rsidRDefault="009F50EE" w:rsidP="00F3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22B32D02" w14:textId="77777777" w:rsidR="009F50EE" w:rsidRPr="009F50EE" w:rsidRDefault="009F50EE" w:rsidP="009F50EE">
      <w:pPr>
        <w:rPr>
          <w:lang w:eastAsia="x-none"/>
        </w:rPr>
      </w:pPr>
    </w:p>
    <w:p w14:paraId="2CA6EB0B" w14:textId="77777777" w:rsidR="009F50EE" w:rsidRPr="004855E1" w:rsidRDefault="009F50EE" w:rsidP="002C1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sectPr w:rsidR="009F50EE" w:rsidRPr="004855E1" w:rsidSect="00B95D00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3491B" w14:textId="77777777" w:rsidR="009B2656" w:rsidRDefault="009B2656">
      <w:r>
        <w:separator/>
      </w:r>
    </w:p>
  </w:endnote>
  <w:endnote w:type="continuationSeparator" w:id="0">
    <w:p w14:paraId="0B55FE20" w14:textId="77777777" w:rsidR="009B2656" w:rsidRDefault="009B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2255A3" w:rsidRPr="003B35CB" w:rsidRDefault="002255A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25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240CA" w14:textId="77777777" w:rsidR="002255A3" w:rsidRDefault="002255A3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A301B" w14:textId="77777777" w:rsidR="009B2656" w:rsidRDefault="009B2656">
      <w:r>
        <w:separator/>
      </w:r>
    </w:p>
  </w:footnote>
  <w:footnote w:type="continuationSeparator" w:id="0">
    <w:p w14:paraId="604A6587" w14:textId="77777777" w:rsidR="009B2656" w:rsidRDefault="009B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E32F2" w14:textId="77777777" w:rsidR="002255A3" w:rsidRDefault="002255A3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2255A3" w:rsidRPr="00A443A3" w:rsidRDefault="002255A3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F75829" w14:textId="0623C3AD" w:rsidR="002255A3" w:rsidRPr="007D68D9" w:rsidRDefault="002255A3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7FDE74C" w14:textId="77777777" w:rsidR="002255A3" w:rsidRPr="00241A98" w:rsidRDefault="002255A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3142B" w14:textId="77777777" w:rsidR="002255A3" w:rsidRDefault="002255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CA64F" w14:textId="77777777" w:rsidR="002255A3" w:rsidRDefault="002255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052AD" w14:textId="77777777" w:rsidR="002255A3" w:rsidRDefault="002255A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2255A3" w:rsidRPr="00A443A3" w:rsidRDefault="002255A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7F4E16" w14:textId="3530FEF2" w:rsidR="002255A3" w:rsidRPr="007D68D9" w:rsidRDefault="002255A3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71E3760F" w14:textId="77777777" w:rsidR="002255A3" w:rsidRPr="00241A98" w:rsidRDefault="002255A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A2E9C" w14:textId="77777777" w:rsidR="002255A3" w:rsidRDefault="002255A3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FACF04" w14:textId="77777777" w:rsidR="002255A3" w:rsidRPr="00A443A3" w:rsidRDefault="002255A3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21B13A5" w14:textId="507BC6A0" w:rsidR="002255A3" w:rsidRPr="007D68D9" w:rsidRDefault="002255A3" w:rsidP="005441A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6A2236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4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14:paraId="5836359A" w14:textId="77777777" w:rsidR="002255A3" w:rsidRPr="00241A98" w:rsidRDefault="002255A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4" w15:restartNumberingAfterBreak="0">
    <w:nsid w:val="29490217"/>
    <w:multiLevelType w:val="hybridMultilevel"/>
    <w:tmpl w:val="F9306EDC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1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5"/>
  </w:num>
  <w:num w:numId="5">
    <w:abstractNumId w:val="8"/>
  </w:num>
  <w:num w:numId="6">
    <w:abstractNumId w:val="4"/>
  </w:num>
  <w:num w:numId="7">
    <w:abstractNumId w:val="1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11"/>
  </w:num>
  <w:num w:numId="14">
    <w:abstractNumId w:val="6"/>
  </w:num>
  <w:num w:numId="15">
    <w:abstractNumId w:val="9"/>
  </w:num>
  <w:num w:numId="16">
    <w:abstractNumId w:val="0"/>
  </w:num>
  <w:num w:numId="17">
    <w:abstractNumId w:val="1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FE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7DC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CA"/>
    <w:rsid w:val="00186A7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693"/>
    <w:rsid w:val="0026584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52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C4A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C"/>
    <w:rsid w:val="0038064B"/>
    <w:rsid w:val="00380C4C"/>
    <w:rsid w:val="00381126"/>
    <w:rsid w:val="0038156F"/>
    <w:rsid w:val="003815DA"/>
    <w:rsid w:val="0038167F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704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9E1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5E1"/>
    <w:rsid w:val="0048574A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D16"/>
    <w:rsid w:val="005D2F3F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1B"/>
    <w:rsid w:val="00615797"/>
    <w:rsid w:val="006159BF"/>
    <w:rsid w:val="00615B7F"/>
    <w:rsid w:val="00615BB4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F4D"/>
    <w:rsid w:val="00653AAD"/>
    <w:rsid w:val="00653C06"/>
    <w:rsid w:val="00653E53"/>
    <w:rsid w:val="006544A6"/>
    <w:rsid w:val="0065488F"/>
    <w:rsid w:val="00654B17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0A0"/>
    <w:rsid w:val="00676BCB"/>
    <w:rsid w:val="00676E34"/>
    <w:rsid w:val="00676FC6"/>
    <w:rsid w:val="006770A2"/>
    <w:rsid w:val="0067737D"/>
    <w:rsid w:val="00677730"/>
    <w:rsid w:val="0067774B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938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A8A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500"/>
    <w:rsid w:val="007157C5"/>
    <w:rsid w:val="0071585A"/>
    <w:rsid w:val="00715917"/>
    <w:rsid w:val="00715A02"/>
    <w:rsid w:val="00715D4F"/>
    <w:rsid w:val="007168F9"/>
    <w:rsid w:val="00716983"/>
    <w:rsid w:val="00716AD2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7F"/>
    <w:rsid w:val="007456F6"/>
    <w:rsid w:val="00745C27"/>
    <w:rsid w:val="00745EB8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10"/>
    <w:rsid w:val="007B6E7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73F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20B9"/>
    <w:rsid w:val="00832204"/>
    <w:rsid w:val="0083265F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81B"/>
    <w:rsid w:val="00843B8F"/>
    <w:rsid w:val="00843D84"/>
    <w:rsid w:val="00844066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E2"/>
    <w:rsid w:val="00866CF1"/>
    <w:rsid w:val="0086719C"/>
    <w:rsid w:val="00867760"/>
    <w:rsid w:val="008678B9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B5A"/>
    <w:rsid w:val="00922E99"/>
    <w:rsid w:val="00922EB7"/>
    <w:rsid w:val="00924293"/>
    <w:rsid w:val="0092437F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5F7B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656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9F4"/>
    <w:rsid w:val="00AA6AEB"/>
    <w:rsid w:val="00AA6B10"/>
    <w:rsid w:val="00AA6DBC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B00028"/>
    <w:rsid w:val="00B0048B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294"/>
    <w:rsid w:val="00B3355D"/>
    <w:rsid w:val="00B335C2"/>
    <w:rsid w:val="00B3389C"/>
    <w:rsid w:val="00B338D8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2A2B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EAA"/>
    <w:rsid w:val="00C12288"/>
    <w:rsid w:val="00C123F9"/>
    <w:rsid w:val="00C128C1"/>
    <w:rsid w:val="00C1310F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214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3BE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4EE"/>
    <w:rsid w:val="00D94DBC"/>
    <w:rsid w:val="00D94F40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572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460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91B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DB2"/>
    <w:rsid w:val="00F92107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AF1"/>
    <w:rsid w:val="00FB2E6C"/>
    <w:rsid w:val="00FB2F92"/>
    <w:rsid w:val="00FB3063"/>
    <w:rsid w:val="00FB3382"/>
    <w:rsid w:val="00FB39BF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94811-2AEE-4FD9-B50C-3CA3FA495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17</Pages>
  <Words>2820</Words>
  <Characters>16077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6</cp:revision>
  <cp:lastPrinted>2021-05-12T15:18:00Z</cp:lastPrinted>
  <dcterms:created xsi:type="dcterms:W3CDTF">2021-05-14T14:35:00Z</dcterms:created>
  <dcterms:modified xsi:type="dcterms:W3CDTF">2021-05-14T14:50:00Z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