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3BD12C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D42B45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C8CEF4D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C53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AF40E4E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D58341" w14:textId="77777777" w:rsidR="00DE6A98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D1921F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837DF69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02829637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66C97200" w14:textId="77777777" w:rsidR="00DE6A98" w:rsidRDefault="00DE6A98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92768C8" w14:textId="77777777"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</w:p>
    <w:p w14:paraId="57EB9806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433F015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8DF732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C512163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7AC634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3412A0D1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49B0494B" w14:textId="77777777" w:rsidR="00CA76C3" w:rsidRPr="00C0003D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C0003D">
        <w:rPr>
          <w:rFonts w:ascii="Angsana New" w:hAnsi="Angsana New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C0003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0003D">
        <w:rPr>
          <w:rFonts w:ascii="Angsana New" w:hAnsi="Angsana New"/>
          <w:b/>
          <w:bCs/>
          <w:sz w:val="52"/>
          <w:szCs w:val="52"/>
        </w:rPr>
        <w:t>(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0003D">
        <w:rPr>
          <w:rFonts w:ascii="Angsana New" w:hAnsi="Angsana New"/>
          <w:b/>
          <w:bCs/>
          <w:sz w:val="52"/>
          <w:szCs w:val="52"/>
        </w:rPr>
        <w:t xml:space="preserve">) </w:t>
      </w:r>
      <w:r w:rsidRPr="00C0003D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0AF89425" w14:textId="77777777" w:rsidR="00B63EA7" w:rsidRPr="00C0003D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58175F" w14:textId="77777777" w:rsidR="002A7863" w:rsidRPr="00C0003D" w:rsidRDefault="002A7863" w:rsidP="002A7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F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7857FBD" w14:textId="140B15C3" w:rsidR="002A7863" w:rsidRPr="00C0003D" w:rsidRDefault="002A7863" w:rsidP="002A7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6E2A97" w:rsidRPr="006E2A97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C0003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มีนาคม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E2A97" w:rsidRPr="006E2A97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1782429D" w14:textId="77777777" w:rsidR="002A7863" w:rsidRPr="00C0003D" w:rsidRDefault="002A7863" w:rsidP="002A7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B42496A" w14:textId="77777777" w:rsidR="002A7863" w:rsidRPr="00C0003D" w:rsidRDefault="002A7863" w:rsidP="002A78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4F65B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0003D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07532E" w14:textId="77777777" w:rsidR="007C2D59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690EE64C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BA5E299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25F3047D" w14:textId="77777777" w:rsidR="00AE569A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14:paraId="77000174" w14:textId="77777777" w:rsidR="00AE569A" w:rsidRPr="00C0003D" w:rsidRDefault="00AE569A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AE569A" w:rsidRPr="00C0003D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p w14:paraId="5644BB5F" w14:textId="77777777" w:rsidR="0009267B" w:rsidRPr="00C0003D" w:rsidRDefault="0009267B" w:rsidP="00C562FA">
      <w:pPr>
        <w:tabs>
          <w:tab w:val="left" w:pos="8640"/>
        </w:tabs>
        <w:spacing w:line="240" w:lineRule="auto"/>
        <w:rPr>
          <w:b/>
          <w:sz w:val="22"/>
        </w:rPr>
      </w:pPr>
      <w:r w:rsidRPr="00C0003D">
        <w:rPr>
          <w:rFonts w:hint="cs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C0003D">
        <w:rPr>
          <w:rFonts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0003D">
        <w:rPr>
          <w:rFonts w:hint="cs"/>
          <w:b/>
          <w:bCs/>
          <w:sz w:val="32"/>
          <w:szCs w:val="32"/>
          <w:cs/>
        </w:rPr>
        <w:t>โดยผู้สอบบัญชีรับอนุญาต</w:t>
      </w:r>
    </w:p>
    <w:p w14:paraId="25D50BA6" w14:textId="77777777" w:rsidR="0009267B" w:rsidRPr="00C0003D" w:rsidRDefault="0009267B" w:rsidP="00C562FA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792C9480" w14:textId="77777777" w:rsidR="0009267B" w:rsidRPr="00C0003D" w:rsidRDefault="0009267B" w:rsidP="00BC7CF8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C0003D">
        <w:rPr>
          <w:rFonts w:hint="cs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3E49F15B" w14:textId="77777777" w:rsidR="00BC7CF8" w:rsidRPr="00C0003D" w:rsidRDefault="00BC7CF8" w:rsidP="00BC7CF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BCF777" w14:textId="0ED5F527" w:rsidR="00DE6A98" w:rsidRDefault="00DE6A98" w:rsidP="00DE6A9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hint="cs"/>
          <w:sz w:val="30"/>
          <w:szCs w:val="30"/>
          <w:cs/>
        </w:rPr>
        <w:t>แสดงฐานะการเงินรวมและงบ</w:t>
      </w:r>
      <w:r w:rsidRPr="00186510">
        <w:rPr>
          <w:rFonts w:ascii="Angsana New" w:hAnsi="Angsana New" w:hint="cs"/>
          <w:sz w:val="30"/>
          <w:szCs w:val="30"/>
          <w:cs/>
        </w:rPr>
        <w:t>แสดง</w:t>
      </w:r>
      <w:r>
        <w:rPr>
          <w:rFonts w:ascii="Angsana New" w:hAnsi="Angsana New" w:hint="cs"/>
          <w:sz w:val="30"/>
          <w:szCs w:val="30"/>
          <w:cs/>
        </w:rPr>
        <w:t xml:space="preserve">ฐานะการเงินเฉพาะกิจการ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E2A97" w:rsidRPr="006E2A9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="002A7863">
        <w:rPr>
          <w:rFonts w:ascii="Angsana New" w:hAnsi="Angsana New" w:hint="cs"/>
          <w:sz w:val="30"/>
          <w:szCs w:val="30"/>
          <w:cs/>
        </w:rPr>
        <w:t>มีนาคม</w:t>
      </w:r>
      <w:r w:rsidRPr="00432FC4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6E2A97" w:rsidRPr="006E2A9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7C795E">
        <w:rPr>
          <w:rFonts w:ascii="Angsana New" w:hAnsi="Angsana New"/>
          <w:sz w:val="30"/>
          <w:szCs w:val="30"/>
          <w:cs/>
        </w:rPr>
        <w:br/>
      </w:r>
      <w:r w:rsidRPr="001F1790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2A7863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="006E2A97" w:rsidRPr="006E2A97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A7863">
        <w:rPr>
          <w:rFonts w:ascii="Angsana New" w:hAnsi="Angsana New" w:hint="cs"/>
          <w:sz w:val="30"/>
          <w:szCs w:val="30"/>
          <w:cs/>
        </w:rPr>
        <w:t>มีนาคม</w:t>
      </w:r>
      <w:r w:rsidRPr="00C411B4">
        <w:rPr>
          <w:rFonts w:ascii="Angsana New" w:hAnsi="Angsana New"/>
          <w:color w:val="FFFFFF"/>
          <w:sz w:val="30"/>
          <w:szCs w:val="30"/>
        </w:rPr>
        <w:t>-</w:t>
      </w:r>
      <w:r w:rsidR="006E2A97" w:rsidRPr="006E2A97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2F415E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EE0FD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A73BBD">
        <w:rPr>
          <w:rFonts w:ascii="Angsana New" w:hAnsi="Angsana New"/>
          <w:sz w:val="30"/>
          <w:szCs w:val="30"/>
          <w:cs/>
        </w:rPr>
        <w:t>ของบริษัท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ล็อกซเล่ย์</w:t>
      </w:r>
      <w:r w:rsidRPr="008D4BC4">
        <w:rPr>
          <w:rFonts w:ascii="Angsana New" w:hAnsi="Angsana New"/>
          <w:sz w:val="30"/>
          <w:szCs w:val="30"/>
        </w:rPr>
        <w:t xml:space="preserve"> </w:t>
      </w:r>
      <w:r w:rsidRPr="008D4BC4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8D4BC4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2F415E">
        <w:rPr>
          <w:rFonts w:ascii="Angsana New" w:hAnsi="Angsana New"/>
          <w:sz w:val="30"/>
          <w:szCs w:val="30"/>
          <w:cs/>
        </w:rPr>
        <w:t>ข้อมูล</w:t>
      </w:r>
      <w:r w:rsidRPr="002F415E">
        <w:rPr>
          <w:rFonts w:ascii="Angsana New" w:hAnsi="Angsana New" w:hint="cs"/>
          <w:sz w:val="30"/>
          <w:szCs w:val="30"/>
          <w:cs/>
        </w:rPr>
        <w:t>ทางการเงิน</w:t>
      </w:r>
      <w:r w:rsidRPr="002F415E">
        <w:rPr>
          <w:rFonts w:ascii="Angsana New" w:hAnsi="Angsana New"/>
          <w:sz w:val="30"/>
          <w:szCs w:val="30"/>
          <w:cs/>
        </w:rPr>
        <w:t>ระหว่างกาล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EE0FD0">
        <w:rPr>
          <w:rFonts w:ascii="Angsana New" w:hAnsi="Angsana New"/>
          <w:sz w:val="30"/>
          <w:szCs w:val="30"/>
          <w:cs/>
        </w:rPr>
        <w:t>ตาม</w:t>
      </w:r>
      <w:r w:rsidRPr="002F415E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6E2A97" w:rsidRPr="006E2A97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เรื่อง </w:t>
      </w:r>
      <w:r w:rsidRPr="006F246D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C0E1A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1C0E1A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1C0E1A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1C0E1A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2F415E">
        <w:rPr>
          <w:rFonts w:ascii="Angsana New" w:hAnsi="Angsana New"/>
          <w:sz w:val="30"/>
          <w:szCs w:val="30"/>
          <w:cs/>
        </w:rPr>
        <w:t>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  <w:r>
        <w:rPr>
          <w:rFonts w:ascii="Angsana New" w:hAnsi="Angsana New"/>
          <w:sz w:val="30"/>
          <w:szCs w:val="30"/>
        </w:rPr>
        <w:t xml:space="preserve"> </w:t>
      </w:r>
    </w:p>
    <w:p w14:paraId="2D6E6E0B" w14:textId="77777777" w:rsidR="00117797" w:rsidRPr="00C0003D" w:rsidRDefault="00117797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805F5C" w14:textId="77777777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D70B36" w14:textId="77777777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FD5F8B2" w14:textId="14EB4ABE" w:rsidR="001E5D9B" w:rsidRPr="00C0003D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รหัส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="006E2A97" w:rsidRPr="006E2A97">
        <w:rPr>
          <w:rFonts w:ascii="Angsana New" w:hAnsi="Angsana New"/>
          <w:sz w:val="30"/>
          <w:szCs w:val="30"/>
        </w:rPr>
        <w:t>2410</w:t>
      </w:r>
      <w:r w:rsidRPr="00C0003D">
        <w:rPr>
          <w:rFonts w:ascii="Angsana New" w:hAnsi="Angsana New"/>
          <w:sz w:val="30"/>
          <w:szCs w:val="30"/>
        </w:rPr>
        <w:t xml:space="preserve"> “</w:t>
      </w:r>
      <w:r w:rsidRPr="00C0003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0003D">
        <w:rPr>
          <w:rFonts w:ascii="Angsana New" w:hAnsi="Angsana New"/>
          <w:sz w:val="30"/>
          <w:szCs w:val="30"/>
        </w:rPr>
        <w:t>”</w:t>
      </w:r>
      <w:r w:rsidRPr="00C0003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C0003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C0003D">
        <w:rPr>
          <w:rFonts w:ascii="Angsana New" w:hAnsi="Angsana New"/>
          <w:sz w:val="30"/>
          <w:szCs w:val="30"/>
          <w:cs/>
        </w:rPr>
        <w:t>รับผิดชอบ</w:t>
      </w:r>
      <w:r w:rsidRPr="00C0003D">
        <w:rPr>
          <w:rFonts w:ascii="Angsana New" w:hAnsi="Angsana New" w:hint="cs"/>
          <w:sz w:val="30"/>
          <w:szCs w:val="30"/>
          <w:cs/>
        </w:rPr>
        <w:t>ด้าน</w:t>
      </w:r>
      <w:r w:rsidRPr="00C0003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0003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C0003D">
        <w:rPr>
          <w:rFonts w:ascii="Angsana New" w:hAnsi="Angsana New"/>
          <w:sz w:val="30"/>
          <w:szCs w:val="30"/>
          <w:cs/>
        </w:rPr>
        <w:t>ไม่สามารถ</w:t>
      </w:r>
      <w:r w:rsidRPr="00C0003D">
        <w:rPr>
          <w:rFonts w:ascii="Angsana New" w:hAnsi="Angsana New" w:hint="cs"/>
          <w:sz w:val="30"/>
          <w:szCs w:val="30"/>
          <w:cs/>
        </w:rPr>
        <w:t>ได้</w:t>
      </w:r>
      <w:r w:rsidRPr="00C0003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C0003D">
        <w:rPr>
          <w:rFonts w:ascii="Angsana New" w:hAnsi="Angsana New" w:hint="cs"/>
          <w:sz w:val="30"/>
          <w:szCs w:val="30"/>
          <w:cs/>
        </w:rPr>
        <w:t>พบ</w:t>
      </w:r>
      <w:r w:rsidRPr="00C0003D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C0003D">
        <w:rPr>
          <w:rFonts w:ascii="Angsana New" w:hAnsi="Angsana New" w:hint="cs"/>
          <w:sz w:val="30"/>
          <w:szCs w:val="30"/>
          <w:cs/>
        </w:rPr>
        <w:t>ข้อมูลทาง</w:t>
      </w:r>
      <w:r w:rsidRPr="00C0003D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EB2C769" w14:textId="77777777"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B990600" w14:textId="77777777" w:rsidR="009629BB" w:rsidRDefault="009629BB" w:rsidP="00B46991">
      <w:pPr>
        <w:rPr>
          <w:rFonts w:ascii="Angsana New" w:hAnsi="Angsana New"/>
          <w:i/>
          <w:iCs/>
          <w:sz w:val="30"/>
          <w:szCs w:val="30"/>
        </w:rPr>
      </w:pPr>
    </w:p>
    <w:p w14:paraId="2887F569" w14:textId="77777777" w:rsidR="00517596" w:rsidRPr="00675135" w:rsidRDefault="00517596" w:rsidP="00B46991">
      <w:pPr>
        <w:rPr>
          <w:rFonts w:ascii="Angsana New" w:hAnsi="Angsana New"/>
          <w:i/>
          <w:iCs/>
          <w:sz w:val="30"/>
          <w:szCs w:val="30"/>
        </w:rPr>
        <w:sectPr w:rsidR="00517596" w:rsidRPr="00675135" w:rsidSect="009629BB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0DD1C61" w14:textId="77777777" w:rsidR="00E87C78" w:rsidRDefault="00E87C78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2DE7498" w14:textId="100F953E" w:rsidR="001E5D9B" w:rsidRPr="00C0003D" w:rsidRDefault="001E5D9B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0003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B2BAE95" w14:textId="77777777" w:rsidR="0071316E" w:rsidRPr="00C0003D" w:rsidRDefault="0071316E" w:rsidP="001E5D9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5D548EC" w14:textId="6ED68C57" w:rsidR="00302649" w:rsidRPr="001F1790" w:rsidRDefault="00302649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</w:t>
      </w:r>
      <w:r w:rsidRPr="002F415E">
        <w:rPr>
          <w:rFonts w:ascii="Angsana New" w:hAnsi="Angsana New"/>
          <w:sz w:val="30"/>
          <w:szCs w:val="30"/>
          <w:cs/>
        </w:rPr>
        <w:t>สิ่งที่เป็นเหตุให้เชื่อว่า</w:t>
      </w:r>
      <w:r w:rsidRPr="002F415E">
        <w:rPr>
          <w:rFonts w:ascii="Angsana New" w:hAnsi="Angsana New" w:hint="cs"/>
          <w:sz w:val="30"/>
          <w:szCs w:val="30"/>
          <w:cs/>
        </w:rPr>
        <w:t>ข้อมูลทาง</w:t>
      </w:r>
      <w:r w:rsidRPr="002F415E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ไม่ได้จัดทำขึ้น</w:t>
      </w:r>
      <w:r w:rsidRPr="002F415E">
        <w:rPr>
          <w:rFonts w:ascii="Angsana New" w:hAnsi="Angsana New"/>
          <w:sz w:val="30"/>
          <w:szCs w:val="30"/>
          <w:cs/>
        </w:rPr>
        <w:t>ตาม</w:t>
      </w:r>
      <w:r w:rsidR="004B6414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Pr="002F415E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6E2A97" w:rsidRPr="006E2A97">
        <w:rPr>
          <w:rFonts w:ascii="Angsana New" w:hAnsi="Angsana New"/>
          <w:sz w:val="30"/>
          <w:szCs w:val="30"/>
        </w:rPr>
        <w:t>34</w:t>
      </w:r>
      <w:r w:rsidRPr="002F415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2E1D54" w:rsidRPr="000D3312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0D3312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CB0D06">
        <w:rPr>
          <w:rFonts w:ascii="Angsana New" w:hAnsi="Angsana New"/>
          <w:i/>
          <w:iCs/>
          <w:sz w:val="30"/>
          <w:szCs w:val="30"/>
        </w:rPr>
        <w:t xml:space="preserve"> </w:t>
      </w:r>
      <w:r w:rsidRPr="002F415E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2F415E">
        <w:rPr>
          <w:rFonts w:ascii="Angsana New" w:hAnsi="Angsana New"/>
          <w:sz w:val="30"/>
          <w:szCs w:val="30"/>
          <w:cs/>
        </w:rPr>
        <w:t>จากการสอบทานของข้าพ</w:t>
      </w:r>
      <w:r w:rsidRPr="00EE0FD0">
        <w:rPr>
          <w:rFonts w:ascii="Angsana New" w:hAnsi="Angsana New"/>
          <w:sz w:val="30"/>
          <w:szCs w:val="30"/>
          <w:cs/>
        </w:rPr>
        <w:t>เจ้า</w:t>
      </w:r>
    </w:p>
    <w:p w14:paraId="225B5875" w14:textId="77777777" w:rsidR="001E5D9B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918EA7" w14:textId="77777777" w:rsidR="003075C7" w:rsidRPr="00C0003D" w:rsidRDefault="003075C7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1A8FFC" w14:textId="77777777" w:rsidR="001E5D9B" w:rsidRPr="00C0003D" w:rsidRDefault="001E5D9B" w:rsidP="001E5D9B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127F00" w14:textId="77777777" w:rsidR="001E5D9B" w:rsidRPr="002E1D54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79F15A4" w14:textId="77777777" w:rsidR="001E5D9B" w:rsidRPr="00C0003D" w:rsidRDefault="001E5D9B" w:rsidP="001E5D9B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0D0E0AF9" w14:textId="7777777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(</w:t>
      </w:r>
      <w:r w:rsidR="002800EE">
        <w:rPr>
          <w:rFonts w:ascii="Angsana New" w:hAnsi="Angsana New" w:hint="cs"/>
          <w:cs/>
        </w:rPr>
        <w:t>มาริษา ธราธรบรรพกุล</w:t>
      </w:r>
      <w:r w:rsidRPr="00C0003D">
        <w:rPr>
          <w:rFonts w:ascii="Angsana New" w:hAnsi="Angsana New" w:hint="cs"/>
          <w:cs/>
          <w:lang w:val="en-US"/>
        </w:rPr>
        <w:t>)</w:t>
      </w:r>
    </w:p>
    <w:p w14:paraId="6EC7B67D" w14:textId="77777777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lang w:val="en-US"/>
        </w:rPr>
      </w:pPr>
      <w:r w:rsidRPr="00C0003D">
        <w:rPr>
          <w:rFonts w:ascii="Angsana New" w:hAnsi="Angsana New"/>
          <w:cs/>
          <w:lang w:val="en-US"/>
        </w:rPr>
        <w:t>ผู้สอบบัญชีรับอนุญาต</w:t>
      </w:r>
    </w:p>
    <w:p w14:paraId="7EB0D6E9" w14:textId="37DF49D3" w:rsidR="001E5D9B" w:rsidRPr="00C0003D" w:rsidRDefault="001E5D9B" w:rsidP="001E5D9B">
      <w:pPr>
        <w:pStyle w:val="T0"/>
        <w:ind w:left="0" w:right="29"/>
        <w:jc w:val="both"/>
        <w:rPr>
          <w:rFonts w:ascii="Angsana New" w:hAnsi="Angsana New"/>
          <w:cs/>
          <w:lang w:val="en-US"/>
        </w:rPr>
      </w:pPr>
      <w:r w:rsidRPr="00C0003D">
        <w:rPr>
          <w:rFonts w:ascii="Angsana New" w:hAnsi="Angsana New"/>
          <w:cs/>
          <w:lang w:val="en-US"/>
        </w:rPr>
        <w:t xml:space="preserve">เลขทะเบียน </w:t>
      </w:r>
      <w:r w:rsidR="006E2A97" w:rsidRPr="006E2A97">
        <w:rPr>
          <w:rFonts w:ascii="Angsana New" w:hAnsi="Angsana New"/>
          <w:lang w:val="en-US"/>
        </w:rPr>
        <w:t>5752</w:t>
      </w:r>
    </w:p>
    <w:p w14:paraId="6131B270" w14:textId="77777777" w:rsidR="001E5D9B" w:rsidRPr="00C0003D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4A974E06" w14:textId="77777777" w:rsidR="001E5D9B" w:rsidRPr="00E74B3C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E74B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9992621" w14:textId="77777777" w:rsidR="001E5D9B" w:rsidRPr="00E74B3C" w:rsidRDefault="001E5D9B" w:rsidP="001E5D9B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E74B3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26764B" w14:textId="3F783D09" w:rsidR="00710575" w:rsidRDefault="006E2A97" w:rsidP="00BA1D0B">
      <w:pPr>
        <w:pStyle w:val="T0"/>
        <w:ind w:left="0" w:right="29"/>
        <w:jc w:val="both"/>
        <w:rPr>
          <w:sz w:val="24"/>
          <w:szCs w:val="24"/>
          <w:cs/>
        </w:rPr>
      </w:pPr>
      <w:r w:rsidRPr="006E2A97">
        <w:rPr>
          <w:rFonts w:ascii="Angsana New" w:hAnsi="Angsana New"/>
          <w:lang w:val="en-US"/>
        </w:rPr>
        <w:t>17</w:t>
      </w:r>
      <w:r w:rsidR="0072599E" w:rsidRPr="00E74B3C">
        <w:rPr>
          <w:rFonts w:ascii="Angsana New" w:hAnsi="Angsana New"/>
        </w:rPr>
        <w:t xml:space="preserve"> </w:t>
      </w:r>
      <w:r w:rsidR="0072599E" w:rsidRPr="00E74B3C">
        <w:rPr>
          <w:rFonts w:ascii="Angsana New" w:hAnsi="Angsana New" w:hint="cs"/>
          <w:cs/>
        </w:rPr>
        <w:t xml:space="preserve">พฤษภาคม </w:t>
      </w:r>
      <w:r w:rsidRPr="006E2A97">
        <w:rPr>
          <w:rFonts w:ascii="Angsana New" w:hAnsi="Angsana New"/>
          <w:lang w:val="en-US"/>
        </w:rPr>
        <w:t>2564</w:t>
      </w:r>
    </w:p>
    <w:p w14:paraId="6694ED4A" w14:textId="77777777" w:rsidR="00710575" w:rsidRPr="00710575" w:rsidRDefault="00710575" w:rsidP="00710575">
      <w:pPr>
        <w:rPr>
          <w:cs/>
          <w:lang w:val="th-TH"/>
        </w:rPr>
      </w:pPr>
    </w:p>
    <w:p w14:paraId="7A602C1C" w14:textId="77777777" w:rsidR="00710575" w:rsidRPr="00710575" w:rsidRDefault="00710575" w:rsidP="00710575">
      <w:pPr>
        <w:rPr>
          <w:cs/>
          <w:lang w:val="th-TH"/>
        </w:rPr>
      </w:pPr>
    </w:p>
    <w:p w14:paraId="56893484" w14:textId="77777777" w:rsidR="00710575" w:rsidRPr="00710575" w:rsidRDefault="00710575" w:rsidP="00710575">
      <w:pPr>
        <w:rPr>
          <w:cs/>
          <w:lang w:val="th-TH"/>
        </w:rPr>
      </w:pPr>
    </w:p>
    <w:p w14:paraId="68B0A004" w14:textId="77777777" w:rsidR="00710575" w:rsidRPr="00710575" w:rsidRDefault="00710575" w:rsidP="00710575">
      <w:pPr>
        <w:rPr>
          <w:cs/>
          <w:lang w:val="th-TH"/>
        </w:rPr>
      </w:pPr>
    </w:p>
    <w:p w14:paraId="5AF7A127" w14:textId="77777777" w:rsidR="00710575" w:rsidRPr="00710575" w:rsidRDefault="00710575" w:rsidP="00710575">
      <w:pPr>
        <w:rPr>
          <w:cs/>
          <w:lang w:val="th-TH"/>
        </w:rPr>
      </w:pPr>
    </w:p>
    <w:p w14:paraId="68EE3DFE" w14:textId="77777777" w:rsidR="00710575" w:rsidRPr="00710575" w:rsidRDefault="00710575" w:rsidP="00710575">
      <w:pPr>
        <w:rPr>
          <w:cs/>
          <w:lang w:val="th-TH"/>
        </w:rPr>
      </w:pPr>
    </w:p>
    <w:p w14:paraId="16CD1789" w14:textId="77777777" w:rsidR="00710575" w:rsidRPr="00710575" w:rsidRDefault="00710575" w:rsidP="00710575">
      <w:pPr>
        <w:rPr>
          <w:cs/>
          <w:lang w:val="th-TH"/>
        </w:rPr>
      </w:pPr>
    </w:p>
    <w:p w14:paraId="550CA993" w14:textId="77777777" w:rsidR="00710575" w:rsidRDefault="00710575" w:rsidP="00710575">
      <w:pPr>
        <w:rPr>
          <w:cs/>
          <w:lang w:val="th-TH"/>
        </w:rPr>
      </w:pPr>
    </w:p>
    <w:p w14:paraId="293D5351" w14:textId="71409E8D" w:rsidR="0043424B" w:rsidRPr="007B32D3" w:rsidRDefault="0043424B" w:rsidP="00F04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43424B" w:rsidRPr="007B32D3" w:rsidSect="0047234C">
      <w:headerReference w:type="even" r:id="rId15"/>
      <w:headerReference w:type="default" r:id="rId16"/>
      <w:footerReference w:type="default" r:id="rId17"/>
      <w:headerReference w:type="first" r:id="rId18"/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EB79F" w14:textId="77777777" w:rsidR="00FA5494" w:rsidRDefault="00FA5494" w:rsidP="00900EE2">
      <w:r>
        <w:separator/>
      </w:r>
    </w:p>
  </w:endnote>
  <w:endnote w:type="continuationSeparator" w:id="0">
    <w:p w14:paraId="78434850" w14:textId="77777777" w:rsidR="00FA5494" w:rsidRDefault="00FA5494" w:rsidP="00900EE2">
      <w:r>
        <w:continuationSeparator/>
      </w:r>
    </w:p>
  </w:endnote>
  <w:endnote w:type="continuationNotice" w:id="1">
    <w:p w14:paraId="77502F11" w14:textId="77777777" w:rsidR="00FA5494" w:rsidRDefault="00FA54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B9EFC" w14:textId="4F5AB5F3" w:rsidR="00FA5494" w:rsidRDefault="00FA5494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6E2A97">
      <w:rPr>
        <w:rStyle w:val="PageNumber"/>
        <w:noProof/>
      </w:rPr>
      <w:t>6</w:t>
    </w:r>
    <w:r>
      <w:rPr>
        <w:rStyle w:val="PageNumber"/>
      </w:rPr>
      <w:fldChar w:fldCharType="end"/>
    </w:r>
  </w:p>
  <w:p w14:paraId="44FED8C0" w14:textId="77777777" w:rsidR="00FA5494" w:rsidRDefault="00FA5494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9F0D2" w14:textId="1F803AB4" w:rsidR="00FA5494" w:rsidRPr="00EE2DC5" w:rsidRDefault="00FA549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6E2A97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3C8612A" w14:textId="77777777" w:rsidR="00FA5494" w:rsidRDefault="00FA5494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E15E5" w14:textId="77777777" w:rsidR="00FA5494" w:rsidRDefault="00FA549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30CAB507" w14:textId="77777777" w:rsidR="00FA5494" w:rsidRPr="00C562FA" w:rsidRDefault="00FA549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F92B0" w14:textId="122F170B" w:rsidR="00FA5494" w:rsidRPr="007E2578" w:rsidRDefault="00FA5494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6E2A97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64B5B61" w14:textId="77777777" w:rsidR="00FA5494" w:rsidRPr="00B411AC" w:rsidRDefault="00FA5494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B0734" w14:textId="77777777" w:rsidR="00FA5494" w:rsidRPr="007C0E01" w:rsidRDefault="00FA5494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4C151A" w14:textId="76D329B5" w:rsidR="00FA5494" w:rsidRPr="007E2578" w:rsidRDefault="00FA5494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Pr="006E2A97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FA5494" w:rsidRPr="00984B6E" w:rsidRDefault="00FA5494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D59509" w14:textId="77777777" w:rsidR="00FA5494" w:rsidRDefault="00FA5494" w:rsidP="00900EE2">
      <w:r>
        <w:separator/>
      </w:r>
    </w:p>
  </w:footnote>
  <w:footnote w:type="continuationSeparator" w:id="0">
    <w:p w14:paraId="63173802" w14:textId="77777777" w:rsidR="00FA5494" w:rsidRDefault="00FA5494" w:rsidP="00900EE2">
      <w:r>
        <w:continuationSeparator/>
      </w:r>
    </w:p>
  </w:footnote>
  <w:footnote w:type="continuationNotice" w:id="1">
    <w:p w14:paraId="1E8496CE" w14:textId="77777777" w:rsidR="00FA5494" w:rsidRDefault="00FA54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7AABA" w14:textId="77777777" w:rsidR="00FA5494" w:rsidRDefault="00FA54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13FAAE" w14:textId="77777777" w:rsidR="00FA5494" w:rsidRPr="00B411AC" w:rsidRDefault="00FA5494" w:rsidP="009629BB">
    <w:pPr>
      <w:pStyle w:val="Header"/>
      <w:rPr>
        <w:rFonts w:ascii="Angsana New" w:hAnsi="Angsana New"/>
        <w:sz w:val="32"/>
        <w:szCs w:val="32"/>
      </w:rPr>
    </w:pPr>
  </w:p>
  <w:p w14:paraId="7284B65B" w14:textId="77777777" w:rsidR="00FA5494" w:rsidRPr="00B411AC" w:rsidRDefault="00FA5494" w:rsidP="009629BB">
    <w:pPr>
      <w:pStyle w:val="Header"/>
      <w:rPr>
        <w:rFonts w:ascii="Angsana New" w:hAnsi="Angsana New"/>
        <w:sz w:val="32"/>
        <w:szCs w:val="32"/>
      </w:rPr>
    </w:pPr>
  </w:p>
  <w:p w14:paraId="6854B665" w14:textId="77777777" w:rsidR="00FA5494" w:rsidRPr="00B411AC" w:rsidRDefault="00FA5494" w:rsidP="009629BB">
    <w:pPr>
      <w:pStyle w:val="Header"/>
      <w:rPr>
        <w:rFonts w:ascii="Angsana New" w:hAnsi="Angsana New"/>
        <w:sz w:val="32"/>
        <w:szCs w:val="32"/>
      </w:rPr>
    </w:pPr>
  </w:p>
  <w:p w14:paraId="14E62BEB" w14:textId="77777777" w:rsidR="00FA5494" w:rsidRPr="00B411AC" w:rsidRDefault="00FA5494" w:rsidP="009629BB">
    <w:pPr>
      <w:pStyle w:val="Header"/>
      <w:rPr>
        <w:rFonts w:ascii="Angsana New" w:hAnsi="Angsana New"/>
        <w:sz w:val="32"/>
        <w:szCs w:val="32"/>
      </w:rPr>
    </w:pPr>
  </w:p>
  <w:p w14:paraId="5D2F8713" w14:textId="77777777" w:rsidR="00FA5494" w:rsidRDefault="00FA5494" w:rsidP="009629BB">
    <w:pPr>
      <w:pStyle w:val="Header"/>
      <w:rPr>
        <w:rFonts w:ascii="Angsana New" w:hAnsi="Angsana New"/>
        <w:sz w:val="32"/>
        <w:szCs w:val="32"/>
      </w:rPr>
    </w:pPr>
  </w:p>
  <w:p w14:paraId="035DC04B" w14:textId="77777777" w:rsidR="00FA5494" w:rsidRPr="00B411AC" w:rsidRDefault="00FA5494" w:rsidP="009629BB">
    <w:pPr>
      <w:pStyle w:val="Header"/>
      <w:rPr>
        <w:rFonts w:ascii="Angsana New" w:hAnsi="Angsana New"/>
        <w:sz w:val="32"/>
        <w:szCs w:val="32"/>
      </w:rPr>
    </w:pPr>
  </w:p>
  <w:p w14:paraId="3EA6AF4C" w14:textId="77777777" w:rsidR="00FA5494" w:rsidRDefault="00FA5494" w:rsidP="009629B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60A55" w14:textId="77777777" w:rsidR="00FA5494" w:rsidRDefault="00FA54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130C9" w14:textId="77777777" w:rsidR="00FA5494" w:rsidRPr="00DE6A98" w:rsidRDefault="00FA5494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C47B2" w14:textId="77777777" w:rsidR="00FA5494" w:rsidRDefault="00FA54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7D51D0"/>
    <w:multiLevelType w:val="hybridMultilevel"/>
    <w:tmpl w:val="B8669874"/>
    <w:lvl w:ilvl="0" w:tplc="5A2EF5E0">
      <w:start w:val="1"/>
      <w:numFmt w:val="decimal"/>
      <w:lvlText w:val="(%1)"/>
      <w:lvlJc w:val="left"/>
      <w:pPr>
        <w:ind w:left="12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FD098C"/>
    <w:multiLevelType w:val="multilevel"/>
    <w:tmpl w:val="D16800C8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9AC77D5"/>
    <w:multiLevelType w:val="hybridMultilevel"/>
    <w:tmpl w:val="D15E88B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C94AA7"/>
    <w:multiLevelType w:val="hybridMultilevel"/>
    <w:tmpl w:val="9818609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7B4206C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5BF7318"/>
    <w:multiLevelType w:val="hybridMultilevel"/>
    <w:tmpl w:val="8466D65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7"/>
  </w:num>
  <w:num w:numId="14">
    <w:abstractNumId w:val="24"/>
  </w:num>
  <w:num w:numId="15">
    <w:abstractNumId w:val="27"/>
  </w:num>
  <w:num w:numId="16">
    <w:abstractNumId w:val="31"/>
  </w:num>
  <w:num w:numId="17">
    <w:abstractNumId w:val="41"/>
  </w:num>
  <w:num w:numId="18">
    <w:abstractNumId w:val="17"/>
  </w:num>
  <w:num w:numId="19">
    <w:abstractNumId w:val="43"/>
  </w:num>
  <w:num w:numId="20">
    <w:abstractNumId w:val="23"/>
  </w:num>
  <w:num w:numId="21">
    <w:abstractNumId w:val="32"/>
  </w:num>
  <w:num w:numId="22">
    <w:abstractNumId w:val="42"/>
  </w:num>
  <w:num w:numId="23">
    <w:abstractNumId w:val="44"/>
  </w:num>
  <w:num w:numId="24">
    <w:abstractNumId w:val="35"/>
  </w:num>
  <w:num w:numId="25">
    <w:abstractNumId w:val="25"/>
  </w:num>
  <w:num w:numId="26">
    <w:abstractNumId w:val="40"/>
  </w:num>
  <w:num w:numId="27">
    <w:abstractNumId w:val="36"/>
  </w:num>
  <w:num w:numId="28">
    <w:abstractNumId w:val="18"/>
  </w:num>
  <w:num w:numId="29">
    <w:abstractNumId w:val="33"/>
  </w:num>
  <w:num w:numId="30">
    <w:abstractNumId w:val="16"/>
  </w:num>
  <w:num w:numId="31">
    <w:abstractNumId w:val="38"/>
  </w:num>
  <w:num w:numId="32">
    <w:abstractNumId w:val="12"/>
  </w:num>
  <w:num w:numId="33">
    <w:abstractNumId w:val="29"/>
  </w:num>
  <w:num w:numId="34">
    <w:abstractNumId w:val="28"/>
  </w:num>
  <w:num w:numId="35">
    <w:abstractNumId w:val="22"/>
  </w:num>
  <w:num w:numId="36">
    <w:abstractNumId w:val="34"/>
  </w:num>
  <w:num w:numId="37">
    <w:abstractNumId w:val="13"/>
  </w:num>
  <w:num w:numId="38">
    <w:abstractNumId w:val="10"/>
  </w:num>
  <w:num w:numId="39">
    <w:abstractNumId w:val="14"/>
  </w:num>
  <w:num w:numId="40">
    <w:abstractNumId w:val="21"/>
  </w:num>
  <w:num w:numId="41">
    <w:abstractNumId w:val="15"/>
  </w:num>
  <w:num w:numId="42">
    <w:abstractNumId w:val="30"/>
  </w:num>
  <w:num w:numId="43">
    <w:abstractNumId w:val="39"/>
  </w:num>
  <w:num w:numId="44">
    <w:abstractNumId w:val="20"/>
  </w:num>
  <w:num w:numId="45">
    <w:abstractNumId w:val="46"/>
  </w:num>
  <w:num w:numId="46">
    <w:abstractNumId w:val="45"/>
  </w:num>
  <w:num w:numId="47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71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DA9"/>
    <w:rsid w:val="0000113A"/>
    <w:rsid w:val="000013E3"/>
    <w:rsid w:val="00001411"/>
    <w:rsid w:val="000014FF"/>
    <w:rsid w:val="0000155D"/>
    <w:rsid w:val="000018B1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88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3278"/>
    <w:rsid w:val="000132ED"/>
    <w:rsid w:val="00013415"/>
    <w:rsid w:val="00013486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3EC2"/>
    <w:rsid w:val="0002435A"/>
    <w:rsid w:val="00024610"/>
    <w:rsid w:val="000247AE"/>
    <w:rsid w:val="00024B77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206"/>
    <w:rsid w:val="000262E0"/>
    <w:rsid w:val="000264D2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41C0"/>
    <w:rsid w:val="0006448C"/>
    <w:rsid w:val="00064632"/>
    <w:rsid w:val="00064A31"/>
    <w:rsid w:val="00064F19"/>
    <w:rsid w:val="0006525E"/>
    <w:rsid w:val="000652DA"/>
    <w:rsid w:val="00065508"/>
    <w:rsid w:val="0006597E"/>
    <w:rsid w:val="00065CF3"/>
    <w:rsid w:val="00065D59"/>
    <w:rsid w:val="00065F11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213"/>
    <w:rsid w:val="000817D7"/>
    <w:rsid w:val="00081898"/>
    <w:rsid w:val="00081BBB"/>
    <w:rsid w:val="0008241A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724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8A1"/>
    <w:rsid w:val="000A19F3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494"/>
    <w:rsid w:val="000C39B3"/>
    <w:rsid w:val="000C3AD4"/>
    <w:rsid w:val="000C3BA8"/>
    <w:rsid w:val="000C4506"/>
    <w:rsid w:val="000C4B27"/>
    <w:rsid w:val="000C4BB0"/>
    <w:rsid w:val="000C4C30"/>
    <w:rsid w:val="000C4C93"/>
    <w:rsid w:val="000C55AB"/>
    <w:rsid w:val="000C5986"/>
    <w:rsid w:val="000C5E24"/>
    <w:rsid w:val="000C5EF3"/>
    <w:rsid w:val="000C5EFD"/>
    <w:rsid w:val="000C61BC"/>
    <w:rsid w:val="000C61D7"/>
    <w:rsid w:val="000C64C2"/>
    <w:rsid w:val="000C64C9"/>
    <w:rsid w:val="000C68E2"/>
    <w:rsid w:val="000C6CD7"/>
    <w:rsid w:val="000C6DE9"/>
    <w:rsid w:val="000C6E70"/>
    <w:rsid w:val="000C6F6E"/>
    <w:rsid w:val="000C6FE9"/>
    <w:rsid w:val="000C7056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2A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EAE"/>
    <w:rsid w:val="000D51B1"/>
    <w:rsid w:val="000D561E"/>
    <w:rsid w:val="000D5722"/>
    <w:rsid w:val="000D580D"/>
    <w:rsid w:val="000D5AC3"/>
    <w:rsid w:val="000D5ADB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03D"/>
    <w:rsid w:val="000F5155"/>
    <w:rsid w:val="000F522B"/>
    <w:rsid w:val="000F5D4C"/>
    <w:rsid w:val="000F5E2D"/>
    <w:rsid w:val="000F63E9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1E7"/>
    <w:rsid w:val="001229B2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1D35"/>
    <w:rsid w:val="00132040"/>
    <w:rsid w:val="001322EF"/>
    <w:rsid w:val="0013231C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608B"/>
    <w:rsid w:val="0013684C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D3C"/>
    <w:rsid w:val="00146F4E"/>
    <w:rsid w:val="0014707D"/>
    <w:rsid w:val="00147103"/>
    <w:rsid w:val="00147506"/>
    <w:rsid w:val="001476F4"/>
    <w:rsid w:val="001477AD"/>
    <w:rsid w:val="00147858"/>
    <w:rsid w:val="00147877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320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6C5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745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C38"/>
    <w:rsid w:val="00185DFD"/>
    <w:rsid w:val="00186915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2057"/>
    <w:rsid w:val="00192259"/>
    <w:rsid w:val="001923B3"/>
    <w:rsid w:val="0019240C"/>
    <w:rsid w:val="00192548"/>
    <w:rsid w:val="001925AA"/>
    <w:rsid w:val="00192ABB"/>
    <w:rsid w:val="00192CFF"/>
    <w:rsid w:val="00192D1C"/>
    <w:rsid w:val="00192D8C"/>
    <w:rsid w:val="00192DDF"/>
    <w:rsid w:val="00192F3A"/>
    <w:rsid w:val="00192F42"/>
    <w:rsid w:val="00192F8F"/>
    <w:rsid w:val="00193420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953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9FE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2F6C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605"/>
    <w:rsid w:val="001D3A65"/>
    <w:rsid w:val="001D40A9"/>
    <w:rsid w:val="001D4581"/>
    <w:rsid w:val="001D4BC1"/>
    <w:rsid w:val="001D4C8D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EC3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A8"/>
    <w:rsid w:val="002050FA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63D"/>
    <w:rsid w:val="00217C08"/>
    <w:rsid w:val="002206E1"/>
    <w:rsid w:val="00220AAB"/>
    <w:rsid w:val="00220B12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7B9"/>
    <w:rsid w:val="00272A01"/>
    <w:rsid w:val="00272A86"/>
    <w:rsid w:val="00272BC8"/>
    <w:rsid w:val="00273251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285"/>
    <w:rsid w:val="002779EC"/>
    <w:rsid w:val="00277C8A"/>
    <w:rsid w:val="00277E3C"/>
    <w:rsid w:val="00277F65"/>
    <w:rsid w:val="002800EE"/>
    <w:rsid w:val="002808E9"/>
    <w:rsid w:val="00280A53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C76"/>
    <w:rsid w:val="00290C83"/>
    <w:rsid w:val="00290DD9"/>
    <w:rsid w:val="00291238"/>
    <w:rsid w:val="002914DE"/>
    <w:rsid w:val="002915E0"/>
    <w:rsid w:val="00291A38"/>
    <w:rsid w:val="00291BCB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112"/>
    <w:rsid w:val="00295131"/>
    <w:rsid w:val="0029549E"/>
    <w:rsid w:val="00295555"/>
    <w:rsid w:val="00295877"/>
    <w:rsid w:val="00295ACD"/>
    <w:rsid w:val="00295C2A"/>
    <w:rsid w:val="00295EEB"/>
    <w:rsid w:val="0029657B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D"/>
    <w:rsid w:val="002A3B27"/>
    <w:rsid w:val="002A3B47"/>
    <w:rsid w:val="002A424B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4AE7"/>
    <w:rsid w:val="002C5166"/>
    <w:rsid w:val="002C51DF"/>
    <w:rsid w:val="002C54F6"/>
    <w:rsid w:val="002C56D7"/>
    <w:rsid w:val="002C59C4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445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3187"/>
    <w:rsid w:val="002F32A9"/>
    <w:rsid w:val="002F33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3B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AC"/>
    <w:rsid w:val="003510CA"/>
    <w:rsid w:val="003510E7"/>
    <w:rsid w:val="003511B6"/>
    <w:rsid w:val="00351770"/>
    <w:rsid w:val="00351967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4726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979"/>
    <w:rsid w:val="00367AA5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775"/>
    <w:rsid w:val="00385959"/>
    <w:rsid w:val="00385C94"/>
    <w:rsid w:val="00385DC3"/>
    <w:rsid w:val="00385F72"/>
    <w:rsid w:val="00386B84"/>
    <w:rsid w:val="00386DF6"/>
    <w:rsid w:val="003870CB"/>
    <w:rsid w:val="00387855"/>
    <w:rsid w:val="0038797A"/>
    <w:rsid w:val="003903C4"/>
    <w:rsid w:val="00390474"/>
    <w:rsid w:val="003904C2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472"/>
    <w:rsid w:val="003C35F7"/>
    <w:rsid w:val="003C3981"/>
    <w:rsid w:val="003C3B50"/>
    <w:rsid w:val="003C3C0C"/>
    <w:rsid w:val="003C3DE2"/>
    <w:rsid w:val="003C45CB"/>
    <w:rsid w:val="003C4817"/>
    <w:rsid w:val="003C482D"/>
    <w:rsid w:val="003C49D6"/>
    <w:rsid w:val="003C4B79"/>
    <w:rsid w:val="003C5132"/>
    <w:rsid w:val="003C56DA"/>
    <w:rsid w:val="003C5E20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1F0"/>
    <w:rsid w:val="003D6377"/>
    <w:rsid w:val="003D685D"/>
    <w:rsid w:val="003D6EF5"/>
    <w:rsid w:val="003D7382"/>
    <w:rsid w:val="003D74A8"/>
    <w:rsid w:val="003D7592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1EE"/>
    <w:rsid w:val="003F7A19"/>
    <w:rsid w:val="003F7D2D"/>
    <w:rsid w:val="003F7F4B"/>
    <w:rsid w:val="004001E4"/>
    <w:rsid w:val="004008E7"/>
    <w:rsid w:val="00400AFE"/>
    <w:rsid w:val="00401753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541"/>
    <w:rsid w:val="00423919"/>
    <w:rsid w:val="00423967"/>
    <w:rsid w:val="00423D93"/>
    <w:rsid w:val="00423DF8"/>
    <w:rsid w:val="00423F32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3331"/>
    <w:rsid w:val="00443530"/>
    <w:rsid w:val="0044360D"/>
    <w:rsid w:val="004436AB"/>
    <w:rsid w:val="00443BAE"/>
    <w:rsid w:val="00443BB5"/>
    <w:rsid w:val="00443C17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7EA"/>
    <w:rsid w:val="004558CA"/>
    <w:rsid w:val="00455A40"/>
    <w:rsid w:val="00456044"/>
    <w:rsid w:val="004562A2"/>
    <w:rsid w:val="004562F2"/>
    <w:rsid w:val="0045653F"/>
    <w:rsid w:val="00456843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4EC6"/>
    <w:rsid w:val="00465440"/>
    <w:rsid w:val="0046549C"/>
    <w:rsid w:val="0046553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55D"/>
    <w:rsid w:val="00473A4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FE5"/>
    <w:rsid w:val="004779C1"/>
    <w:rsid w:val="00477AF7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610C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BD4"/>
    <w:rsid w:val="004C7C2C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32A7"/>
    <w:rsid w:val="004D336C"/>
    <w:rsid w:val="004D33BB"/>
    <w:rsid w:val="004D3945"/>
    <w:rsid w:val="004D3B5B"/>
    <w:rsid w:val="004D40E2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DF1"/>
    <w:rsid w:val="004D5FED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58"/>
    <w:rsid w:val="004E5ECE"/>
    <w:rsid w:val="004E62C6"/>
    <w:rsid w:val="004E6303"/>
    <w:rsid w:val="004E6386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33D"/>
    <w:rsid w:val="004F162B"/>
    <w:rsid w:val="004F1846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359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A02"/>
    <w:rsid w:val="00525BAD"/>
    <w:rsid w:val="00525C00"/>
    <w:rsid w:val="00525DE3"/>
    <w:rsid w:val="0052614B"/>
    <w:rsid w:val="005269ED"/>
    <w:rsid w:val="00526DC1"/>
    <w:rsid w:val="00527D55"/>
    <w:rsid w:val="00530717"/>
    <w:rsid w:val="00530E23"/>
    <w:rsid w:val="00531478"/>
    <w:rsid w:val="00531671"/>
    <w:rsid w:val="00532276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0A71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D17"/>
    <w:rsid w:val="00556075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6A7"/>
    <w:rsid w:val="005637A0"/>
    <w:rsid w:val="00563928"/>
    <w:rsid w:val="00563A39"/>
    <w:rsid w:val="0056427C"/>
    <w:rsid w:val="00564343"/>
    <w:rsid w:val="00564738"/>
    <w:rsid w:val="00564845"/>
    <w:rsid w:val="00564940"/>
    <w:rsid w:val="00564D20"/>
    <w:rsid w:val="00564D34"/>
    <w:rsid w:val="00564EA8"/>
    <w:rsid w:val="00564EF0"/>
    <w:rsid w:val="00564F21"/>
    <w:rsid w:val="00565260"/>
    <w:rsid w:val="00565338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BF3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F1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AAB"/>
    <w:rsid w:val="005B722E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889"/>
    <w:rsid w:val="005D3B48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135F"/>
    <w:rsid w:val="005E1538"/>
    <w:rsid w:val="005E1770"/>
    <w:rsid w:val="005E18CA"/>
    <w:rsid w:val="005E1B3C"/>
    <w:rsid w:val="005E1C36"/>
    <w:rsid w:val="005E1E2E"/>
    <w:rsid w:val="005E21C7"/>
    <w:rsid w:val="005E28D8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71D6"/>
    <w:rsid w:val="005F79DA"/>
    <w:rsid w:val="005F7EFF"/>
    <w:rsid w:val="00600267"/>
    <w:rsid w:val="00600279"/>
    <w:rsid w:val="0060040D"/>
    <w:rsid w:val="00600CA1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442"/>
    <w:rsid w:val="006135C2"/>
    <w:rsid w:val="00613670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D4C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1DAB"/>
    <w:rsid w:val="006524DA"/>
    <w:rsid w:val="006525F4"/>
    <w:rsid w:val="006526C2"/>
    <w:rsid w:val="006528C9"/>
    <w:rsid w:val="00652A8F"/>
    <w:rsid w:val="00652C4F"/>
    <w:rsid w:val="00652D89"/>
    <w:rsid w:val="00652D9A"/>
    <w:rsid w:val="00652F93"/>
    <w:rsid w:val="00652FAD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C0"/>
    <w:rsid w:val="00690C25"/>
    <w:rsid w:val="00690C5E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3AF1"/>
    <w:rsid w:val="00693B4E"/>
    <w:rsid w:val="00694626"/>
    <w:rsid w:val="00694D40"/>
    <w:rsid w:val="00694D48"/>
    <w:rsid w:val="006961CA"/>
    <w:rsid w:val="0069627A"/>
    <w:rsid w:val="0069629C"/>
    <w:rsid w:val="00696463"/>
    <w:rsid w:val="00696662"/>
    <w:rsid w:val="00696CBD"/>
    <w:rsid w:val="00697573"/>
    <w:rsid w:val="006976D5"/>
    <w:rsid w:val="006976DB"/>
    <w:rsid w:val="00697728"/>
    <w:rsid w:val="00697737"/>
    <w:rsid w:val="006977F4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327B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7089"/>
    <w:rsid w:val="006C70F3"/>
    <w:rsid w:val="006C72E2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FD"/>
    <w:rsid w:val="00733535"/>
    <w:rsid w:val="0073358F"/>
    <w:rsid w:val="0073369C"/>
    <w:rsid w:val="007337E9"/>
    <w:rsid w:val="00733BBF"/>
    <w:rsid w:val="00733C0B"/>
    <w:rsid w:val="0073410A"/>
    <w:rsid w:val="007341E3"/>
    <w:rsid w:val="0073444B"/>
    <w:rsid w:val="007348D1"/>
    <w:rsid w:val="00734921"/>
    <w:rsid w:val="00734A2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591"/>
    <w:rsid w:val="0075261E"/>
    <w:rsid w:val="007526D9"/>
    <w:rsid w:val="007529A3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F2"/>
    <w:rsid w:val="00785E81"/>
    <w:rsid w:val="00785F52"/>
    <w:rsid w:val="0078626A"/>
    <w:rsid w:val="00786896"/>
    <w:rsid w:val="0078696A"/>
    <w:rsid w:val="00786BFE"/>
    <w:rsid w:val="00787085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785"/>
    <w:rsid w:val="007A5FAB"/>
    <w:rsid w:val="007A6229"/>
    <w:rsid w:val="007A628C"/>
    <w:rsid w:val="007A62C4"/>
    <w:rsid w:val="007A668E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F4A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6596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CBB"/>
    <w:rsid w:val="00803D3E"/>
    <w:rsid w:val="00803D82"/>
    <w:rsid w:val="00803DEE"/>
    <w:rsid w:val="00803E34"/>
    <w:rsid w:val="00803E49"/>
    <w:rsid w:val="00803E63"/>
    <w:rsid w:val="00804148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3C93"/>
    <w:rsid w:val="008342FA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A6"/>
    <w:rsid w:val="00865917"/>
    <w:rsid w:val="00865AC9"/>
    <w:rsid w:val="00865DA3"/>
    <w:rsid w:val="008660A9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DD9"/>
    <w:rsid w:val="00873FFA"/>
    <w:rsid w:val="00874721"/>
    <w:rsid w:val="008751BB"/>
    <w:rsid w:val="0087565E"/>
    <w:rsid w:val="00875863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487D"/>
    <w:rsid w:val="0089535E"/>
    <w:rsid w:val="008955FC"/>
    <w:rsid w:val="00895800"/>
    <w:rsid w:val="008958C4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972"/>
    <w:rsid w:val="00897ECF"/>
    <w:rsid w:val="008A09B7"/>
    <w:rsid w:val="008A0A00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2C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0F9C"/>
    <w:rsid w:val="008C1484"/>
    <w:rsid w:val="008C191D"/>
    <w:rsid w:val="008C1E1B"/>
    <w:rsid w:val="008C2454"/>
    <w:rsid w:val="008C2C4E"/>
    <w:rsid w:val="008C30AB"/>
    <w:rsid w:val="008C3257"/>
    <w:rsid w:val="008C338F"/>
    <w:rsid w:val="008C354E"/>
    <w:rsid w:val="008C3629"/>
    <w:rsid w:val="008C3AC7"/>
    <w:rsid w:val="008C3C1A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72"/>
    <w:rsid w:val="00920C73"/>
    <w:rsid w:val="009210DE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D5F"/>
    <w:rsid w:val="00925EB0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E1"/>
    <w:rsid w:val="00927983"/>
    <w:rsid w:val="00927F84"/>
    <w:rsid w:val="00927FF1"/>
    <w:rsid w:val="0093094C"/>
    <w:rsid w:val="00930B38"/>
    <w:rsid w:val="00930C23"/>
    <w:rsid w:val="00930CEB"/>
    <w:rsid w:val="00930E09"/>
    <w:rsid w:val="00930FD4"/>
    <w:rsid w:val="00931266"/>
    <w:rsid w:val="009317F2"/>
    <w:rsid w:val="009320A1"/>
    <w:rsid w:val="009323C1"/>
    <w:rsid w:val="009326A2"/>
    <w:rsid w:val="009329DF"/>
    <w:rsid w:val="00932AC4"/>
    <w:rsid w:val="00932D0F"/>
    <w:rsid w:val="00932D34"/>
    <w:rsid w:val="00933407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65"/>
    <w:rsid w:val="009347F2"/>
    <w:rsid w:val="00934AD6"/>
    <w:rsid w:val="00934F78"/>
    <w:rsid w:val="009355AB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AE8"/>
    <w:rsid w:val="009C4BF9"/>
    <w:rsid w:val="009C4D44"/>
    <w:rsid w:val="009C4E51"/>
    <w:rsid w:val="009C50DE"/>
    <w:rsid w:val="009C5211"/>
    <w:rsid w:val="009C5AFF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759E"/>
    <w:rsid w:val="009D7665"/>
    <w:rsid w:val="009D7775"/>
    <w:rsid w:val="009D7889"/>
    <w:rsid w:val="009D7949"/>
    <w:rsid w:val="009D7B1A"/>
    <w:rsid w:val="009E01B7"/>
    <w:rsid w:val="009E03B6"/>
    <w:rsid w:val="009E08E7"/>
    <w:rsid w:val="009E0FB1"/>
    <w:rsid w:val="009E0FB7"/>
    <w:rsid w:val="009E130F"/>
    <w:rsid w:val="009E178F"/>
    <w:rsid w:val="009E1AF0"/>
    <w:rsid w:val="009E1B83"/>
    <w:rsid w:val="009E1BCB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C4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990"/>
    <w:rsid w:val="00A13AE5"/>
    <w:rsid w:val="00A13D75"/>
    <w:rsid w:val="00A146A3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ED6"/>
    <w:rsid w:val="00A3725C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718"/>
    <w:rsid w:val="00AA0799"/>
    <w:rsid w:val="00AA0A9A"/>
    <w:rsid w:val="00AA0BF4"/>
    <w:rsid w:val="00AA0C63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59C"/>
    <w:rsid w:val="00AB1616"/>
    <w:rsid w:val="00AB1813"/>
    <w:rsid w:val="00AB19A4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394"/>
    <w:rsid w:val="00AF7455"/>
    <w:rsid w:val="00AF7C55"/>
    <w:rsid w:val="00AF7ED0"/>
    <w:rsid w:val="00B001A6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4DF"/>
    <w:rsid w:val="00B158E3"/>
    <w:rsid w:val="00B161D0"/>
    <w:rsid w:val="00B1645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A4E"/>
    <w:rsid w:val="00B22BD7"/>
    <w:rsid w:val="00B22D2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F10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ACA"/>
    <w:rsid w:val="00B32EDE"/>
    <w:rsid w:val="00B32FAF"/>
    <w:rsid w:val="00B3304B"/>
    <w:rsid w:val="00B33193"/>
    <w:rsid w:val="00B3322D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D6D"/>
    <w:rsid w:val="00B35E71"/>
    <w:rsid w:val="00B35F2D"/>
    <w:rsid w:val="00B3685E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34D"/>
    <w:rsid w:val="00B70368"/>
    <w:rsid w:val="00B70797"/>
    <w:rsid w:val="00B70C9C"/>
    <w:rsid w:val="00B7112C"/>
    <w:rsid w:val="00B711C2"/>
    <w:rsid w:val="00B711D2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736"/>
    <w:rsid w:val="00BA37EA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D0A"/>
    <w:rsid w:val="00BA5E33"/>
    <w:rsid w:val="00BA6318"/>
    <w:rsid w:val="00BA67B2"/>
    <w:rsid w:val="00BA680C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709B"/>
    <w:rsid w:val="00BC7220"/>
    <w:rsid w:val="00BC7490"/>
    <w:rsid w:val="00BC75DA"/>
    <w:rsid w:val="00BC765B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2F0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8AC"/>
    <w:rsid w:val="00C149B7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14CD"/>
    <w:rsid w:val="00C32F54"/>
    <w:rsid w:val="00C32F6F"/>
    <w:rsid w:val="00C33168"/>
    <w:rsid w:val="00C3338B"/>
    <w:rsid w:val="00C3350A"/>
    <w:rsid w:val="00C33BB2"/>
    <w:rsid w:val="00C33CED"/>
    <w:rsid w:val="00C33D5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7C9"/>
    <w:rsid w:val="00C4790A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7D4"/>
    <w:rsid w:val="00C91B02"/>
    <w:rsid w:val="00C91CDC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46B3"/>
    <w:rsid w:val="00C946D3"/>
    <w:rsid w:val="00C94793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8A2"/>
    <w:rsid w:val="00CC09F5"/>
    <w:rsid w:val="00CC0C6A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D31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580"/>
    <w:rsid w:val="00CD05A9"/>
    <w:rsid w:val="00CD0ACD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72E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23D2"/>
    <w:rsid w:val="00CE2706"/>
    <w:rsid w:val="00CE2835"/>
    <w:rsid w:val="00CE2D00"/>
    <w:rsid w:val="00CE3007"/>
    <w:rsid w:val="00CE365D"/>
    <w:rsid w:val="00CE36C8"/>
    <w:rsid w:val="00CE3BAE"/>
    <w:rsid w:val="00CE3C66"/>
    <w:rsid w:val="00CE3D0C"/>
    <w:rsid w:val="00CE41F2"/>
    <w:rsid w:val="00CE45B0"/>
    <w:rsid w:val="00CE4F45"/>
    <w:rsid w:val="00CE4FAF"/>
    <w:rsid w:val="00CE4FD3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A9"/>
    <w:rsid w:val="00CF3FE8"/>
    <w:rsid w:val="00CF40BE"/>
    <w:rsid w:val="00CF4B04"/>
    <w:rsid w:val="00CF4B32"/>
    <w:rsid w:val="00CF4D86"/>
    <w:rsid w:val="00CF508C"/>
    <w:rsid w:val="00CF5193"/>
    <w:rsid w:val="00CF535B"/>
    <w:rsid w:val="00CF628F"/>
    <w:rsid w:val="00CF6672"/>
    <w:rsid w:val="00CF68F6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E1"/>
    <w:rsid w:val="00D048EF"/>
    <w:rsid w:val="00D04D11"/>
    <w:rsid w:val="00D04D3B"/>
    <w:rsid w:val="00D04D79"/>
    <w:rsid w:val="00D05908"/>
    <w:rsid w:val="00D059E6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369"/>
    <w:rsid w:val="00D07629"/>
    <w:rsid w:val="00D078CC"/>
    <w:rsid w:val="00D07BC2"/>
    <w:rsid w:val="00D07EB0"/>
    <w:rsid w:val="00D100B8"/>
    <w:rsid w:val="00D102F9"/>
    <w:rsid w:val="00D10508"/>
    <w:rsid w:val="00D10731"/>
    <w:rsid w:val="00D10A55"/>
    <w:rsid w:val="00D10B9B"/>
    <w:rsid w:val="00D10D92"/>
    <w:rsid w:val="00D1110C"/>
    <w:rsid w:val="00D11266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4386"/>
    <w:rsid w:val="00D44805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DDB"/>
    <w:rsid w:val="00D501A6"/>
    <w:rsid w:val="00D501C0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ECF"/>
    <w:rsid w:val="00D51FA4"/>
    <w:rsid w:val="00D52580"/>
    <w:rsid w:val="00D525D8"/>
    <w:rsid w:val="00D52C01"/>
    <w:rsid w:val="00D52C9E"/>
    <w:rsid w:val="00D52D81"/>
    <w:rsid w:val="00D52F60"/>
    <w:rsid w:val="00D53096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53C"/>
    <w:rsid w:val="00D715D6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998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FA"/>
    <w:rsid w:val="00D9153B"/>
    <w:rsid w:val="00D91676"/>
    <w:rsid w:val="00D91D52"/>
    <w:rsid w:val="00D91D93"/>
    <w:rsid w:val="00D921CA"/>
    <w:rsid w:val="00D9275E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57"/>
    <w:rsid w:val="00DA4CB2"/>
    <w:rsid w:val="00DA4D4E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242"/>
    <w:rsid w:val="00DC7B18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66"/>
    <w:rsid w:val="00DF45DD"/>
    <w:rsid w:val="00DF4A1C"/>
    <w:rsid w:val="00DF4A8D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406E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F9"/>
    <w:rsid w:val="00E1739C"/>
    <w:rsid w:val="00E1739F"/>
    <w:rsid w:val="00E17613"/>
    <w:rsid w:val="00E1773A"/>
    <w:rsid w:val="00E1789C"/>
    <w:rsid w:val="00E17ED3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4EE7"/>
    <w:rsid w:val="00E35005"/>
    <w:rsid w:val="00E3597A"/>
    <w:rsid w:val="00E35990"/>
    <w:rsid w:val="00E35B45"/>
    <w:rsid w:val="00E36057"/>
    <w:rsid w:val="00E364F3"/>
    <w:rsid w:val="00E3681B"/>
    <w:rsid w:val="00E36FEC"/>
    <w:rsid w:val="00E37314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57D"/>
    <w:rsid w:val="00E436EC"/>
    <w:rsid w:val="00E438A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C1D"/>
    <w:rsid w:val="00E56D62"/>
    <w:rsid w:val="00E56E02"/>
    <w:rsid w:val="00E56F05"/>
    <w:rsid w:val="00E57382"/>
    <w:rsid w:val="00E575F1"/>
    <w:rsid w:val="00E6003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14D"/>
    <w:rsid w:val="00E6417E"/>
    <w:rsid w:val="00E6431C"/>
    <w:rsid w:val="00E64408"/>
    <w:rsid w:val="00E644FD"/>
    <w:rsid w:val="00E64534"/>
    <w:rsid w:val="00E64618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C78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2536"/>
    <w:rsid w:val="00E92A5B"/>
    <w:rsid w:val="00E92A98"/>
    <w:rsid w:val="00E92ADB"/>
    <w:rsid w:val="00E92BBA"/>
    <w:rsid w:val="00E9309B"/>
    <w:rsid w:val="00E932DA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AC6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C2"/>
    <w:rsid w:val="00EA0D0D"/>
    <w:rsid w:val="00EA0F7B"/>
    <w:rsid w:val="00EA13EF"/>
    <w:rsid w:val="00EA1507"/>
    <w:rsid w:val="00EA1582"/>
    <w:rsid w:val="00EA190E"/>
    <w:rsid w:val="00EA1998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B0416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902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1734"/>
    <w:rsid w:val="00EC2041"/>
    <w:rsid w:val="00EC2058"/>
    <w:rsid w:val="00EC2075"/>
    <w:rsid w:val="00EC222F"/>
    <w:rsid w:val="00EC2400"/>
    <w:rsid w:val="00EC247B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CFF"/>
    <w:rsid w:val="00EC5E80"/>
    <w:rsid w:val="00EC61DF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7D"/>
    <w:rsid w:val="00EE19B0"/>
    <w:rsid w:val="00EE1E45"/>
    <w:rsid w:val="00EE1E48"/>
    <w:rsid w:val="00EE1F71"/>
    <w:rsid w:val="00EE1FAF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59F"/>
    <w:rsid w:val="00EE57C6"/>
    <w:rsid w:val="00EE5939"/>
    <w:rsid w:val="00EE5B17"/>
    <w:rsid w:val="00EE5CD5"/>
    <w:rsid w:val="00EE5EF8"/>
    <w:rsid w:val="00EE621B"/>
    <w:rsid w:val="00EE655A"/>
    <w:rsid w:val="00EE65C0"/>
    <w:rsid w:val="00EE68AA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E15"/>
    <w:rsid w:val="00F04EFF"/>
    <w:rsid w:val="00F05B4A"/>
    <w:rsid w:val="00F05C49"/>
    <w:rsid w:val="00F05FC7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A8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2C1"/>
    <w:rsid w:val="00F658B3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806"/>
    <w:rsid w:val="00F909C2"/>
    <w:rsid w:val="00F90D99"/>
    <w:rsid w:val="00F9108D"/>
    <w:rsid w:val="00F91266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2E0"/>
    <w:rsid w:val="00F9641A"/>
    <w:rsid w:val="00F96688"/>
    <w:rsid w:val="00F967ED"/>
    <w:rsid w:val="00F968A7"/>
    <w:rsid w:val="00F968E6"/>
    <w:rsid w:val="00F96934"/>
    <w:rsid w:val="00F969B9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F30"/>
    <w:rsid w:val="00FD404A"/>
    <w:rsid w:val="00FD4577"/>
    <w:rsid w:val="00FD45B4"/>
    <w:rsid w:val="00FD45F2"/>
    <w:rsid w:val="00FD4609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5034"/>
    <w:rsid w:val="00FE50F9"/>
    <w:rsid w:val="00FE574B"/>
    <w:rsid w:val="00FE57C3"/>
    <w:rsid w:val="00FE5A4F"/>
    <w:rsid w:val="00FE5F2B"/>
    <w:rsid w:val="00FE6345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13"/>
        <w:tab w:val="clear" w:pos="4678"/>
        <w:tab w:val="clear" w:pos="5387"/>
        <w:tab w:val="clear" w:pos="5613"/>
        <w:tab w:val="clear" w:pos="6322"/>
        <w:tab w:val="clear" w:pos="6549"/>
        <w:tab w:val="num" w:pos="1107"/>
      </w:tabs>
      <w:ind w:left="1107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405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Thanachai, Chantaarnon</cp:lastModifiedBy>
  <cp:revision>3</cp:revision>
  <cp:lastPrinted>2021-05-09T11:50:00Z</cp:lastPrinted>
  <dcterms:created xsi:type="dcterms:W3CDTF">2021-05-17T02:48:00Z</dcterms:created>
  <dcterms:modified xsi:type="dcterms:W3CDTF">2021-05-17T04:29:00Z</dcterms:modified>
</cp:coreProperties>
</file>